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val="en-US"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-958850</wp:posOffset>
            </wp:positionH>
            <wp:positionV relativeFrom="paragraph">
              <wp:posOffset>-278765</wp:posOffset>
            </wp:positionV>
            <wp:extent cx="1496695" cy="1066800"/>
            <wp:effectExtent l="45085" t="0" r="1270" b="107315"/>
            <wp:wrapNone/>
            <wp:docPr id="460" name="图片 460" descr="爱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" name="图片 460" descr="爱车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496695" cy="1066800"/>
                    </a:xfrm>
                    <a:prstGeom prst="rect">
                      <a:avLst/>
                    </a:prstGeom>
                    <a:effectLst>
                      <a:outerShdw blurRad="76200" dist="38100" dir="5400000" algn="t" rotWithShape="0">
                        <a:prstClr val="black">
                          <a:alpha val="62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4138295</wp:posOffset>
                </wp:positionH>
                <wp:positionV relativeFrom="paragraph">
                  <wp:posOffset>3810</wp:posOffset>
                </wp:positionV>
                <wp:extent cx="1870710" cy="826135"/>
                <wp:effectExtent l="0" t="0" r="0" b="0"/>
                <wp:wrapNone/>
                <wp:docPr id="443" name="文本框 4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0710" cy="826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center"/>
                              <w:textAlignment w:val="auto"/>
                              <w:rPr>
                                <w:rFonts w:hint="eastAsia" w:ascii="汉仪旗黑-60简" w:hAnsi="汉仪旗黑-60简" w:eastAsia="汉仪旗黑-60简" w:cs="汉仪旗黑-60简"/>
                                <w:b w:val="0"/>
                                <w:bCs w:val="0"/>
                                <w:color w:val="FFFFFF" w:themeColor="background1"/>
                                <w:sz w:val="38"/>
                                <w:szCs w:val="38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60简" w:hAnsi="汉仪旗黑-60简" w:eastAsia="汉仪旗黑-60简" w:cs="汉仪旗黑-60简"/>
                                <w:b w:val="0"/>
                                <w:bCs w:val="0"/>
                                <w:color w:val="FFFFFF" w:themeColor="background1"/>
                                <w:sz w:val="38"/>
                                <w:szCs w:val="38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CALENDAR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center"/>
                              <w:textAlignment w:val="auto"/>
                              <w:rPr>
                                <w:rFonts w:hint="eastAsia" w:ascii="汉仪旗黑-60简" w:hAnsi="汉仪旗黑-60简" w:eastAsia="汉仪旗黑-60简" w:cs="汉仪旗黑-60简"/>
                                <w:color w:val="FFFFFF" w:themeColor="background1"/>
                                <w:sz w:val="32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60简" w:hAnsi="汉仪旗黑-60简" w:eastAsia="汉仪旗黑-60简" w:cs="汉仪旗黑-60简"/>
                                <w:color w:val="FFFFFF" w:themeColor="background1"/>
                                <w:sz w:val="32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二零二二壬寅虎年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25.85pt;margin-top:0.3pt;height:65.05pt;width:147.3pt;z-index:251663360;mso-width-relative:page;mso-height-relative:page;" filled="f" stroked="f" coordsize="21600,21600" o:gfxdata="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usm/y9oAAAAIAQAADwAAAAAAAAABACAAAAAiAAAA&#10;ZHJzL2Rvd25yZXYueG1sUEsBAhQAFAAAAAgAh07iQIMqyNc+AgAAagQAAA4AAAAAAAAAAQAgAAAA&#10;KQ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center"/>
                        <w:textAlignment w:val="auto"/>
                        <w:rPr>
                          <w:rFonts w:hint="eastAsia" w:ascii="汉仪旗黑-60简" w:hAnsi="汉仪旗黑-60简" w:eastAsia="汉仪旗黑-60简" w:cs="汉仪旗黑-60简"/>
                          <w:b w:val="0"/>
                          <w:bCs w:val="0"/>
                          <w:color w:val="FFFFFF" w:themeColor="background1"/>
                          <w:sz w:val="38"/>
                          <w:szCs w:val="38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60简" w:hAnsi="汉仪旗黑-60简" w:eastAsia="汉仪旗黑-60简" w:cs="汉仪旗黑-60简"/>
                          <w:b w:val="0"/>
                          <w:bCs w:val="0"/>
                          <w:color w:val="FFFFFF" w:themeColor="background1"/>
                          <w:sz w:val="38"/>
                          <w:szCs w:val="38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CALENDAR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center"/>
                        <w:textAlignment w:val="auto"/>
                        <w:rPr>
                          <w:rFonts w:hint="eastAsia" w:ascii="汉仪旗黑-60简" w:hAnsi="汉仪旗黑-60简" w:eastAsia="汉仪旗黑-60简" w:cs="汉仪旗黑-60简"/>
                          <w:color w:val="FFFFFF" w:themeColor="background1"/>
                          <w:sz w:val="32"/>
                          <w:szCs w:val="3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60简" w:hAnsi="汉仪旗黑-60简" w:eastAsia="汉仪旗黑-60简" w:cs="汉仪旗黑-60简"/>
                          <w:color w:val="FFFFFF" w:themeColor="background1"/>
                          <w:sz w:val="32"/>
                          <w:szCs w:val="3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二零二二壬寅虎年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0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1410335</wp:posOffset>
                </wp:positionH>
                <wp:positionV relativeFrom="paragraph">
                  <wp:posOffset>-325755</wp:posOffset>
                </wp:positionV>
                <wp:extent cx="2663825" cy="1092200"/>
                <wp:effectExtent l="64135" t="0" r="72390" b="184150"/>
                <wp:wrapNone/>
                <wp:docPr id="451" name="组合 4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3984" cy="1092297"/>
                          <a:chOff x="5825" y="1234"/>
                          <a:chExt cx="3641" cy="1493"/>
                        </a:xfrm>
                        <a:effectLst>
                          <a:outerShdw blurRad="76200" dist="101600" dir="5400000" algn="t" rotWithShape="0">
                            <a:prstClr val="black">
                              <a:alpha val="37000"/>
                            </a:prstClr>
                          </a:outerShdw>
                        </a:effectLst>
                      </wpg:grpSpPr>
                      <wps:wsp>
                        <wps:cNvPr id="444" name="任意多边形 444"/>
                        <wps:cNvSpPr/>
                        <wps:spPr>
                          <a:xfrm>
                            <a:off x="5825" y="1314"/>
                            <a:ext cx="831" cy="14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71" h="4031">
                                <a:moveTo>
                                  <a:pt x="1807" y="0"/>
                                </a:moveTo>
                                <a:lnTo>
                                  <a:pt x="1750" y="5"/>
                                </a:lnTo>
                                <a:lnTo>
                                  <a:pt x="1692" y="28"/>
                                </a:lnTo>
                                <a:lnTo>
                                  <a:pt x="1635" y="70"/>
                                </a:lnTo>
                                <a:lnTo>
                                  <a:pt x="1581" y="132"/>
                                </a:lnTo>
                                <a:lnTo>
                                  <a:pt x="1181" y="113"/>
                                </a:lnTo>
                                <a:lnTo>
                                  <a:pt x="1085" y="115"/>
                                </a:lnTo>
                                <a:lnTo>
                                  <a:pt x="995" y="120"/>
                                </a:lnTo>
                                <a:lnTo>
                                  <a:pt x="909" y="129"/>
                                </a:lnTo>
                                <a:lnTo>
                                  <a:pt x="828" y="141"/>
                                </a:lnTo>
                                <a:lnTo>
                                  <a:pt x="752" y="157"/>
                                </a:lnTo>
                                <a:lnTo>
                                  <a:pt x="680" y="176"/>
                                </a:lnTo>
                                <a:lnTo>
                                  <a:pt x="612" y="198"/>
                                </a:lnTo>
                                <a:lnTo>
                                  <a:pt x="549" y="224"/>
                                </a:lnTo>
                                <a:lnTo>
                                  <a:pt x="490" y="253"/>
                                </a:lnTo>
                                <a:lnTo>
                                  <a:pt x="435" y="285"/>
                                </a:lnTo>
                                <a:lnTo>
                                  <a:pt x="384" y="320"/>
                                </a:lnTo>
                                <a:lnTo>
                                  <a:pt x="337" y="357"/>
                                </a:lnTo>
                                <a:lnTo>
                                  <a:pt x="253" y="442"/>
                                </a:lnTo>
                                <a:lnTo>
                                  <a:pt x="184" y="538"/>
                                </a:lnTo>
                                <a:lnTo>
                                  <a:pt x="154" y="590"/>
                                </a:lnTo>
                                <a:lnTo>
                                  <a:pt x="127" y="645"/>
                                </a:lnTo>
                                <a:lnTo>
                                  <a:pt x="103" y="703"/>
                                </a:lnTo>
                                <a:lnTo>
                                  <a:pt x="82" y="763"/>
                                </a:lnTo>
                                <a:lnTo>
                                  <a:pt x="63" y="825"/>
                                </a:lnTo>
                                <a:lnTo>
                                  <a:pt x="47" y="890"/>
                                </a:lnTo>
                                <a:lnTo>
                                  <a:pt x="34" y="958"/>
                                </a:lnTo>
                                <a:lnTo>
                                  <a:pt x="23" y="1027"/>
                                </a:lnTo>
                                <a:lnTo>
                                  <a:pt x="15" y="1099"/>
                                </a:lnTo>
                                <a:lnTo>
                                  <a:pt x="8" y="1174"/>
                                </a:lnTo>
                                <a:lnTo>
                                  <a:pt x="4" y="1250"/>
                                </a:lnTo>
                                <a:lnTo>
                                  <a:pt x="1" y="1328"/>
                                </a:lnTo>
                                <a:lnTo>
                                  <a:pt x="0" y="1409"/>
                                </a:lnTo>
                                <a:lnTo>
                                  <a:pt x="10" y="1555"/>
                                </a:lnTo>
                                <a:lnTo>
                                  <a:pt x="951" y="1555"/>
                                </a:lnTo>
                                <a:lnTo>
                                  <a:pt x="944" y="1231"/>
                                </a:lnTo>
                                <a:lnTo>
                                  <a:pt x="944" y="1165"/>
                                </a:lnTo>
                                <a:lnTo>
                                  <a:pt x="951" y="1093"/>
                                </a:lnTo>
                                <a:lnTo>
                                  <a:pt x="968" y="1022"/>
                                </a:lnTo>
                                <a:lnTo>
                                  <a:pt x="998" y="956"/>
                                </a:lnTo>
                                <a:lnTo>
                                  <a:pt x="1041" y="903"/>
                                </a:lnTo>
                                <a:lnTo>
                                  <a:pt x="1102" y="867"/>
                                </a:lnTo>
                                <a:lnTo>
                                  <a:pt x="1181" y="854"/>
                                </a:lnTo>
                                <a:lnTo>
                                  <a:pt x="1244" y="861"/>
                                </a:lnTo>
                                <a:lnTo>
                                  <a:pt x="1339" y="918"/>
                                </a:lnTo>
                                <a:lnTo>
                                  <a:pt x="1397" y="1017"/>
                                </a:lnTo>
                                <a:lnTo>
                                  <a:pt x="1413" y="1079"/>
                                </a:lnTo>
                                <a:lnTo>
                                  <a:pt x="1421" y="1146"/>
                                </a:lnTo>
                                <a:lnTo>
                                  <a:pt x="1420" y="1217"/>
                                </a:lnTo>
                                <a:lnTo>
                                  <a:pt x="1412" y="1290"/>
                                </a:lnTo>
                                <a:lnTo>
                                  <a:pt x="1397" y="1363"/>
                                </a:lnTo>
                                <a:lnTo>
                                  <a:pt x="1376" y="1435"/>
                                </a:lnTo>
                                <a:lnTo>
                                  <a:pt x="1347" y="1503"/>
                                </a:lnTo>
                                <a:lnTo>
                                  <a:pt x="1313" y="1567"/>
                                </a:lnTo>
                                <a:lnTo>
                                  <a:pt x="1263" y="1639"/>
                                </a:lnTo>
                                <a:lnTo>
                                  <a:pt x="1204" y="1704"/>
                                </a:lnTo>
                                <a:lnTo>
                                  <a:pt x="1161" y="1750"/>
                                </a:lnTo>
                                <a:lnTo>
                                  <a:pt x="1053" y="1850"/>
                                </a:lnTo>
                                <a:lnTo>
                                  <a:pt x="995" y="1905"/>
                                </a:lnTo>
                                <a:lnTo>
                                  <a:pt x="936" y="1962"/>
                                </a:lnTo>
                                <a:lnTo>
                                  <a:pt x="875" y="2021"/>
                                </a:lnTo>
                                <a:lnTo>
                                  <a:pt x="814" y="2082"/>
                                </a:lnTo>
                                <a:lnTo>
                                  <a:pt x="753" y="2144"/>
                                </a:lnTo>
                                <a:lnTo>
                                  <a:pt x="693" y="2207"/>
                                </a:lnTo>
                                <a:lnTo>
                                  <a:pt x="634" y="2270"/>
                                </a:lnTo>
                                <a:lnTo>
                                  <a:pt x="578" y="2333"/>
                                </a:lnTo>
                                <a:lnTo>
                                  <a:pt x="524" y="2395"/>
                                </a:lnTo>
                                <a:lnTo>
                                  <a:pt x="474" y="2456"/>
                                </a:lnTo>
                                <a:lnTo>
                                  <a:pt x="428" y="2516"/>
                                </a:lnTo>
                                <a:lnTo>
                                  <a:pt x="386" y="2575"/>
                                </a:lnTo>
                                <a:lnTo>
                                  <a:pt x="333" y="2654"/>
                                </a:lnTo>
                                <a:lnTo>
                                  <a:pt x="286" y="2730"/>
                                </a:lnTo>
                                <a:lnTo>
                                  <a:pt x="242" y="2801"/>
                                </a:lnTo>
                                <a:lnTo>
                                  <a:pt x="204" y="2871"/>
                                </a:lnTo>
                                <a:lnTo>
                                  <a:pt x="169" y="2938"/>
                                </a:lnTo>
                                <a:lnTo>
                                  <a:pt x="139" y="3004"/>
                                </a:lnTo>
                                <a:lnTo>
                                  <a:pt x="113" y="3069"/>
                                </a:lnTo>
                                <a:lnTo>
                                  <a:pt x="90" y="3134"/>
                                </a:lnTo>
                                <a:lnTo>
                                  <a:pt x="71" y="3200"/>
                                </a:lnTo>
                                <a:lnTo>
                                  <a:pt x="55" y="3268"/>
                                </a:lnTo>
                                <a:lnTo>
                                  <a:pt x="41" y="3338"/>
                                </a:lnTo>
                                <a:lnTo>
                                  <a:pt x="31" y="3411"/>
                                </a:lnTo>
                                <a:lnTo>
                                  <a:pt x="23" y="3488"/>
                                </a:lnTo>
                                <a:lnTo>
                                  <a:pt x="17" y="3569"/>
                                </a:lnTo>
                                <a:lnTo>
                                  <a:pt x="13" y="3655"/>
                                </a:lnTo>
                                <a:lnTo>
                                  <a:pt x="11" y="3747"/>
                                </a:lnTo>
                                <a:lnTo>
                                  <a:pt x="10" y="3846"/>
                                </a:lnTo>
                                <a:lnTo>
                                  <a:pt x="751" y="3846"/>
                                </a:lnTo>
                                <a:lnTo>
                                  <a:pt x="771" y="3888"/>
                                </a:lnTo>
                                <a:lnTo>
                                  <a:pt x="807" y="3922"/>
                                </a:lnTo>
                                <a:lnTo>
                                  <a:pt x="855" y="3945"/>
                                </a:lnTo>
                                <a:lnTo>
                                  <a:pt x="911" y="3953"/>
                                </a:lnTo>
                                <a:lnTo>
                                  <a:pt x="964" y="3952"/>
                                </a:lnTo>
                                <a:lnTo>
                                  <a:pt x="986" y="3949"/>
                                </a:lnTo>
                                <a:lnTo>
                                  <a:pt x="1003" y="3943"/>
                                </a:lnTo>
                                <a:lnTo>
                                  <a:pt x="1041" y="3933"/>
                                </a:lnTo>
                                <a:lnTo>
                                  <a:pt x="1101" y="4006"/>
                                </a:lnTo>
                                <a:lnTo>
                                  <a:pt x="1163" y="4028"/>
                                </a:lnTo>
                                <a:lnTo>
                                  <a:pt x="1218" y="4019"/>
                                </a:lnTo>
                                <a:lnTo>
                                  <a:pt x="1258" y="3999"/>
                                </a:lnTo>
                                <a:lnTo>
                                  <a:pt x="1276" y="3987"/>
                                </a:lnTo>
                                <a:lnTo>
                                  <a:pt x="1305" y="3986"/>
                                </a:lnTo>
                                <a:lnTo>
                                  <a:pt x="1331" y="3995"/>
                                </a:lnTo>
                                <a:lnTo>
                                  <a:pt x="1367" y="4000"/>
                                </a:lnTo>
                                <a:lnTo>
                                  <a:pt x="1427" y="3988"/>
                                </a:lnTo>
                                <a:lnTo>
                                  <a:pt x="1437" y="3984"/>
                                </a:lnTo>
                                <a:lnTo>
                                  <a:pt x="1446" y="3980"/>
                                </a:lnTo>
                                <a:lnTo>
                                  <a:pt x="1466" y="3968"/>
                                </a:lnTo>
                                <a:lnTo>
                                  <a:pt x="1464" y="3968"/>
                                </a:lnTo>
                                <a:lnTo>
                                  <a:pt x="1471" y="3962"/>
                                </a:lnTo>
                                <a:lnTo>
                                  <a:pt x="1530" y="3999"/>
                                </a:lnTo>
                                <a:lnTo>
                                  <a:pt x="1594" y="4025"/>
                                </a:lnTo>
                                <a:lnTo>
                                  <a:pt x="1664" y="4030"/>
                                </a:lnTo>
                                <a:lnTo>
                                  <a:pt x="1745" y="4005"/>
                                </a:lnTo>
                                <a:lnTo>
                                  <a:pt x="1791" y="3976"/>
                                </a:lnTo>
                                <a:lnTo>
                                  <a:pt x="1804" y="3958"/>
                                </a:lnTo>
                                <a:lnTo>
                                  <a:pt x="1817" y="3944"/>
                                </a:lnTo>
                                <a:lnTo>
                                  <a:pt x="1857" y="3929"/>
                                </a:lnTo>
                                <a:lnTo>
                                  <a:pt x="1889" y="3919"/>
                                </a:lnTo>
                                <a:lnTo>
                                  <a:pt x="1918" y="3905"/>
                                </a:lnTo>
                                <a:lnTo>
                                  <a:pt x="1941" y="3881"/>
                                </a:lnTo>
                                <a:lnTo>
                                  <a:pt x="1952" y="3846"/>
                                </a:lnTo>
                                <a:lnTo>
                                  <a:pt x="2332" y="3846"/>
                                </a:lnTo>
                                <a:lnTo>
                                  <a:pt x="2332" y="3110"/>
                                </a:lnTo>
                                <a:lnTo>
                                  <a:pt x="2308" y="3107"/>
                                </a:lnTo>
                                <a:lnTo>
                                  <a:pt x="2255" y="3105"/>
                                </a:lnTo>
                                <a:lnTo>
                                  <a:pt x="2179" y="3103"/>
                                </a:lnTo>
                                <a:lnTo>
                                  <a:pt x="2085" y="3103"/>
                                </a:lnTo>
                                <a:lnTo>
                                  <a:pt x="1872" y="3103"/>
                                </a:lnTo>
                                <a:lnTo>
                                  <a:pt x="1471" y="3105"/>
                                </a:lnTo>
                                <a:lnTo>
                                  <a:pt x="1477" y="3089"/>
                                </a:lnTo>
                                <a:lnTo>
                                  <a:pt x="1479" y="3086"/>
                                </a:lnTo>
                                <a:lnTo>
                                  <a:pt x="1484" y="3084"/>
                                </a:lnTo>
                                <a:lnTo>
                                  <a:pt x="1498" y="3072"/>
                                </a:lnTo>
                                <a:lnTo>
                                  <a:pt x="1542" y="3023"/>
                                </a:lnTo>
                                <a:lnTo>
                                  <a:pt x="1580" y="2963"/>
                                </a:lnTo>
                                <a:lnTo>
                                  <a:pt x="1608" y="2897"/>
                                </a:lnTo>
                                <a:lnTo>
                                  <a:pt x="1621" y="2832"/>
                                </a:lnTo>
                                <a:lnTo>
                                  <a:pt x="1696" y="2824"/>
                                </a:lnTo>
                                <a:lnTo>
                                  <a:pt x="1763" y="2802"/>
                                </a:lnTo>
                                <a:lnTo>
                                  <a:pt x="1818" y="2766"/>
                                </a:lnTo>
                                <a:lnTo>
                                  <a:pt x="1862" y="2718"/>
                                </a:lnTo>
                                <a:lnTo>
                                  <a:pt x="1892" y="2660"/>
                                </a:lnTo>
                                <a:lnTo>
                                  <a:pt x="1906" y="2593"/>
                                </a:lnTo>
                                <a:lnTo>
                                  <a:pt x="1907" y="2573"/>
                                </a:lnTo>
                                <a:lnTo>
                                  <a:pt x="1905" y="2567"/>
                                </a:lnTo>
                                <a:lnTo>
                                  <a:pt x="1903" y="2561"/>
                                </a:lnTo>
                                <a:lnTo>
                                  <a:pt x="1902" y="2540"/>
                                </a:lnTo>
                                <a:lnTo>
                                  <a:pt x="1917" y="2518"/>
                                </a:lnTo>
                                <a:lnTo>
                                  <a:pt x="1955" y="2484"/>
                                </a:lnTo>
                                <a:lnTo>
                                  <a:pt x="1999" y="2432"/>
                                </a:lnTo>
                                <a:lnTo>
                                  <a:pt x="2036" y="2355"/>
                                </a:lnTo>
                                <a:lnTo>
                                  <a:pt x="2052" y="2247"/>
                                </a:lnTo>
                                <a:lnTo>
                                  <a:pt x="2087" y="2237"/>
                                </a:lnTo>
                                <a:lnTo>
                                  <a:pt x="2146" y="2209"/>
                                </a:lnTo>
                                <a:lnTo>
                                  <a:pt x="2253" y="2116"/>
                                </a:lnTo>
                                <a:lnTo>
                                  <a:pt x="2305" y="2042"/>
                                </a:lnTo>
                                <a:lnTo>
                                  <a:pt x="2334" y="1971"/>
                                </a:lnTo>
                                <a:lnTo>
                                  <a:pt x="2347" y="1904"/>
                                </a:lnTo>
                                <a:lnTo>
                                  <a:pt x="2347" y="1845"/>
                                </a:lnTo>
                                <a:lnTo>
                                  <a:pt x="2342" y="1795"/>
                                </a:lnTo>
                                <a:lnTo>
                                  <a:pt x="2337" y="1758"/>
                                </a:lnTo>
                                <a:lnTo>
                                  <a:pt x="2336" y="1735"/>
                                </a:lnTo>
                                <a:lnTo>
                                  <a:pt x="2351" y="1701"/>
                                </a:lnTo>
                                <a:lnTo>
                                  <a:pt x="2369" y="1654"/>
                                </a:lnTo>
                                <a:lnTo>
                                  <a:pt x="2371" y="1594"/>
                                </a:lnTo>
                                <a:lnTo>
                                  <a:pt x="2339" y="1519"/>
                                </a:lnTo>
                                <a:lnTo>
                                  <a:pt x="2325" y="1495"/>
                                </a:lnTo>
                                <a:lnTo>
                                  <a:pt x="2323" y="1478"/>
                                </a:lnTo>
                                <a:lnTo>
                                  <a:pt x="2336" y="1423"/>
                                </a:lnTo>
                                <a:lnTo>
                                  <a:pt x="2350" y="1343"/>
                                </a:lnTo>
                                <a:lnTo>
                                  <a:pt x="2358" y="1268"/>
                                </a:lnTo>
                                <a:lnTo>
                                  <a:pt x="2361" y="1196"/>
                                </a:lnTo>
                                <a:lnTo>
                                  <a:pt x="2359" y="1124"/>
                                </a:lnTo>
                                <a:lnTo>
                                  <a:pt x="2353" y="1049"/>
                                </a:lnTo>
                                <a:lnTo>
                                  <a:pt x="2343" y="970"/>
                                </a:lnTo>
                                <a:lnTo>
                                  <a:pt x="2324" y="872"/>
                                </a:lnTo>
                                <a:lnTo>
                                  <a:pt x="2296" y="782"/>
                                </a:lnTo>
                                <a:lnTo>
                                  <a:pt x="2264" y="695"/>
                                </a:lnTo>
                                <a:lnTo>
                                  <a:pt x="2224" y="618"/>
                                </a:lnTo>
                                <a:lnTo>
                                  <a:pt x="2183" y="554"/>
                                </a:lnTo>
                                <a:lnTo>
                                  <a:pt x="2168" y="528"/>
                                </a:lnTo>
                                <a:lnTo>
                                  <a:pt x="2169" y="518"/>
                                </a:lnTo>
                                <a:lnTo>
                                  <a:pt x="2177" y="498"/>
                                </a:lnTo>
                                <a:lnTo>
                                  <a:pt x="2182" y="444"/>
                                </a:lnTo>
                                <a:lnTo>
                                  <a:pt x="2171" y="397"/>
                                </a:lnTo>
                                <a:lnTo>
                                  <a:pt x="2145" y="376"/>
                                </a:lnTo>
                                <a:lnTo>
                                  <a:pt x="2112" y="365"/>
                                </a:lnTo>
                                <a:lnTo>
                                  <a:pt x="2081" y="347"/>
                                </a:lnTo>
                                <a:lnTo>
                                  <a:pt x="2000" y="269"/>
                                </a:lnTo>
                                <a:lnTo>
                                  <a:pt x="1994" y="258"/>
                                </a:lnTo>
                                <a:lnTo>
                                  <a:pt x="1997" y="240"/>
                                </a:lnTo>
                                <a:lnTo>
                                  <a:pt x="1995" y="198"/>
                                </a:lnTo>
                                <a:lnTo>
                                  <a:pt x="1978" y="134"/>
                                </a:lnTo>
                                <a:lnTo>
                                  <a:pt x="1949" y="80"/>
                                </a:lnTo>
                                <a:lnTo>
                                  <a:pt x="1909" y="39"/>
                                </a:lnTo>
                                <a:lnTo>
                                  <a:pt x="1861" y="12"/>
                                </a:lnTo>
                                <a:lnTo>
                                  <a:pt x="18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>
                            <a:innerShdw blurRad="63500" dist="50800" dir="18900000">
                              <a:prstClr val="black">
                                <a:alpha val="17000"/>
                              </a:prstClr>
                            </a:innerShdw>
                          </a:effectLst>
                        </wps:spPr>
                        <wps:bodyPr upright="1"/>
                      </wps:wsp>
                      <wps:wsp>
                        <wps:cNvPr id="446" name="任意多边形 446"/>
                        <wps:cNvSpPr/>
                        <wps:spPr>
                          <a:xfrm>
                            <a:off x="7704" y="1234"/>
                            <a:ext cx="828" cy="149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63" h="4260">
                                <a:moveTo>
                                  <a:pt x="1171" y="0"/>
                                </a:moveTo>
                                <a:lnTo>
                                  <a:pt x="1080" y="15"/>
                                </a:lnTo>
                                <a:lnTo>
                                  <a:pt x="1002" y="55"/>
                                </a:lnTo>
                                <a:lnTo>
                                  <a:pt x="946" y="111"/>
                                </a:lnTo>
                                <a:lnTo>
                                  <a:pt x="921" y="175"/>
                                </a:lnTo>
                                <a:lnTo>
                                  <a:pt x="880" y="175"/>
                                </a:lnTo>
                                <a:lnTo>
                                  <a:pt x="835" y="181"/>
                                </a:lnTo>
                                <a:lnTo>
                                  <a:pt x="797" y="207"/>
                                </a:lnTo>
                                <a:lnTo>
                                  <a:pt x="781" y="263"/>
                                </a:lnTo>
                                <a:lnTo>
                                  <a:pt x="727" y="263"/>
                                </a:lnTo>
                                <a:lnTo>
                                  <a:pt x="637" y="282"/>
                                </a:lnTo>
                                <a:lnTo>
                                  <a:pt x="567" y="339"/>
                                </a:lnTo>
                                <a:lnTo>
                                  <a:pt x="550" y="439"/>
                                </a:lnTo>
                                <a:lnTo>
                                  <a:pt x="512" y="449"/>
                                </a:lnTo>
                                <a:lnTo>
                                  <a:pt x="430" y="494"/>
                                </a:lnTo>
                                <a:lnTo>
                                  <a:pt x="340" y="561"/>
                                </a:lnTo>
                                <a:lnTo>
                                  <a:pt x="288" y="611"/>
                                </a:lnTo>
                                <a:lnTo>
                                  <a:pt x="241" y="665"/>
                                </a:lnTo>
                                <a:lnTo>
                                  <a:pt x="199" y="722"/>
                                </a:lnTo>
                                <a:lnTo>
                                  <a:pt x="162" y="783"/>
                                </a:lnTo>
                                <a:lnTo>
                                  <a:pt x="130" y="846"/>
                                </a:lnTo>
                                <a:lnTo>
                                  <a:pt x="103" y="912"/>
                                </a:lnTo>
                                <a:lnTo>
                                  <a:pt x="79" y="980"/>
                                </a:lnTo>
                                <a:lnTo>
                                  <a:pt x="59" y="1051"/>
                                </a:lnTo>
                                <a:lnTo>
                                  <a:pt x="43" y="1123"/>
                                </a:lnTo>
                                <a:lnTo>
                                  <a:pt x="30" y="1197"/>
                                </a:lnTo>
                                <a:lnTo>
                                  <a:pt x="19" y="1272"/>
                                </a:lnTo>
                                <a:lnTo>
                                  <a:pt x="12" y="1348"/>
                                </a:lnTo>
                                <a:lnTo>
                                  <a:pt x="6" y="1424"/>
                                </a:lnTo>
                                <a:lnTo>
                                  <a:pt x="3" y="1502"/>
                                </a:lnTo>
                                <a:lnTo>
                                  <a:pt x="1" y="1579"/>
                                </a:lnTo>
                                <a:lnTo>
                                  <a:pt x="0" y="1657"/>
                                </a:lnTo>
                                <a:lnTo>
                                  <a:pt x="2" y="1687"/>
                                </a:lnTo>
                                <a:lnTo>
                                  <a:pt x="8" y="1731"/>
                                </a:lnTo>
                                <a:lnTo>
                                  <a:pt x="10" y="1764"/>
                                </a:lnTo>
                                <a:lnTo>
                                  <a:pt x="951" y="1764"/>
                                </a:lnTo>
                                <a:lnTo>
                                  <a:pt x="951" y="1355"/>
                                </a:lnTo>
                                <a:lnTo>
                                  <a:pt x="957" y="1282"/>
                                </a:lnTo>
                                <a:lnTo>
                                  <a:pt x="975" y="1213"/>
                                </a:lnTo>
                                <a:lnTo>
                                  <a:pt x="1005" y="1153"/>
                                </a:lnTo>
                                <a:lnTo>
                                  <a:pt x="1047" y="1105"/>
                                </a:lnTo>
                                <a:lnTo>
                                  <a:pt x="1103" y="1074"/>
                                </a:lnTo>
                                <a:lnTo>
                                  <a:pt x="1171" y="1062"/>
                                </a:lnTo>
                                <a:lnTo>
                                  <a:pt x="1247" y="1072"/>
                                </a:lnTo>
                                <a:lnTo>
                                  <a:pt x="1307" y="1099"/>
                                </a:lnTo>
                                <a:lnTo>
                                  <a:pt x="1353" y="1140"/>
                                </a:lnTo>
                                <a:lnTo>
                                  <a:pt x="1385" y="1193"/>
                                </a:lnTo>
                                <a:lnTo>
                                  <a:pt x="1406" y="1255"/>
                                </a:lnTo>
                                <a:lnTo>
                                  <a:pt x="1418" y="1322"/>
                                </a:lnTo>
                                <a:lnTo>
                                  <a:pt x="1421" y="1394"/>
                                </a:lnTo>
                                <a:lnTo>
                                  <a:pt x="1417" y="1483"/>
                                </a:lnTo>
                                <a:lnTo>
                                  <a:pt x="1405" y="1561"/>
                                </a:lnTo>
                                <a:lnTo>
                                  <a:pt x="1387" y="1631"/>
                                </a:lnTo>
                                <a:lnTo>
                                  <a:pt x="1361" y="1693"/>
                                </a:lnTo>
                                <a:lnTo>
                                  <a:pt x="1329" y="1752"/>
                                </a:lnTo>
                                <a:lnTo>
                                  <a:pt x="1292" y="1808"/>
                                </a:lnTo>
                                <a:lnTo>
                                  <a:pt x="1249" y="1864"/>
                                </a:lnTo>
                                <a:lnTo>
                                  <a:pt x="1203" y="1921"/>
                                </a:lnTo>
                                <a:lnTo>
                                  <a:pt x="823" y="2283"/>
                                </a:lnTo>
                                <a:lnTo>
                                  <a:pt x="775" y="2331"/>
                                </a:lnTo>
                                <a:lnTo>
                                  <a:pt x="722" y="2385"/>
                                </a:lnTo>
                                <a:lnTo>
                                  <a:pt x="668" y="2444"/>
                                </a:lnTo>
                                <a:lnTo>
                                  <a:pt x="613" y="2504"/>
                                </a:lnTo>
                                <a:lnTo>
                                  <a:pt x="559" y="2565"/>
                                </a:lnTo>
                                <a:lnTo>
                                  <a:pt x="508" y="2626"/>
                                </a:lnTo>
                                <a:lnTo>
                                  <a:pt x="461" y="2684"/>
                                </a:lnTo>
                                <a:lnTo>
                                  <a:pt x="420" y="2739"/>
                                </a:lnTo>
                                <a:lnTo>
                                  <a:pt x="368" y="2812"/>
                                </a:lnTo>
                                <a:lnTo>
                                  <a:pt x="321" y="2882"/>
                                </a:lnTo>
                                <a:lnTo>
                                  <a:pt x="277" y="2952"/>
                                </a:lnTo>
                                <a:lnTo>
                                  <a:pt x="234" y="3026"/>
                                </a:lnTo>
                                <a:lnTo>
                                  <a:pt x="190" y="3109"/>
                                </a:lnTo>
                                <a:lnTo>
                                  <a:pt x="153" y="3185"/>
                                </a:lnTo>
                                <a:lnTo>
                                  <a:pt x="122" y="3259"/>
                                </a:lnTo>
                                <a:lnTo>
                                  <a:pt x="95" y="3333"/>
                                </a:lnTo>
                                <a:lnTo>
                                  <a:pt x="73" y="3406"/>
                                </a:lnTo>
                                <a:lnTo>
                                  <a:pt x="55" y="3480"/>
                                </a:lnTo>
                                <a:lnTo>
                                  <a:pt x="41" y="3554"/>
                                </a:lnTo>
                                <a:lnTo>
                                  <a:pt x="30" y="3630"/>
                                </a:lnTo>
                                <a:lnTo>
                                  <a:pt x="21" y="3708"/>
                                </a:lnTo>
                                <a:lnTo>
                                  <a:pt x="16" y="3789"/>
                                </a:lnTo>
                                <a:lnTo>
                                  <a:pt x="12" y="3873"/>
                                </a:lnTo>
                                <a:lnTo>
                                  <a:pt x="11" y="3962"/>
                                </a:lnTo>
                                <a:lnTo>
                                  <a:pt x="10" y="4054"/>
                                </a:lnTo>
                                <a:lnTo>
                                  <a:pt x="129" y="4053"/>
                                </a:lnTo>
                                <a:lnTo>
                                  <a:pt x="206" y="4052"/>
                                </a:lnTo>
                                <a:lnTo>
                                  <a:pt x="252" y="4052"/>
                                </a:lnTo>
                                <a:lnTo>
                                  <a:pt x="276" y="4055"/>
                                </a:lnTo>
                                <a:lnTo>
                                  <a:pt x="289" y="4063"/>
                                </a:lnTo>
                                <a:lnTo>
                                  <a:pt x="301" y="4077"/>
                                </a:lnTo>
                                <a:lnTo>
                                  <a:pt x="323" y="4100"/>
                                </a:lnTo>
                                <a:lnTo>
                                  <a:pt x="395" y="4146"/>
                                </a:lnTo>
                                <a:lnTo>
                                  <a:pt x="475" y="4168"/>
                                </a:lnTo>
                                <a:lnTo>
                                  <a:pt x="557" y="4172"/>
                                </a:lnTo>
                                <a:lnTo>
                                  <a:pt x="633" y="4166"/>
                                </a:lnTo>
                                <a:lnTo>
                                  <a:pt x="697" y="4157"/>
                                </a:lnTo>
                                <a:lnTo>
                                  <a:pt x="741" y="4152"/>
                                </a:lnTo>
                                <a:lnTo>
                                  <a:pt x="769" y="4195"/>
                                </a:lnTo>
                                <a:lnTo>
                                  <a:pt x="820" y="4230"/>
                                </a:lnTo>
                                <a:lnTo>
                                  <a:pt x="883" y="4252"/>
                                </a:lnTo>
                                <a:lnTo>
                                  <a:pt x="948" y="4257"/>
                                </a:lnTo>
                                <a:lnTo>
                                  <a:pt x="1018" y="4243"/>
                                </a:lnTo>
                                <a:lnTo>
                                  <a:pt x="1058" y="4224"/>
                                </a:lnTo>
                                <a:lnTo>
                                  <a:pt x="1087" y="4209"/>
                                </a:lnTo>
                                <a:lnTo>
                                  <a:pt x="1122" y="4208"/>
                                </a:lnTo>
                                <a:lnTo>
                                  <a:pt x="1233" y="4222"/>
                                </a:lnTo>
                                <a:lnTo>
                                  <a:pt x="1307" y="4214"/>
                                </a:lnTo>
                                <a:lnTo>
                                  <a:pt x="1356" y="4199"/>
                                </a:lnTo>
                                <a:lnTo>
                                  <a:pt x="1391" y="4191"/>
                                </a:lnTo>
                                <a:lnTo>
                                  <a:pt x="1445" y="4217"/>
                                </a:lnTo>
                                <a:lnTo>
                                  <a:pt x="1505" y="4238"/>
                                </a:lnTo>
                                <a:lnTo>
                                  <a:pt x="1581" y="4255"/>
                                </a:lnTo>
                                <a:lnTo>
                                  <a:pt x="1667" y="4259"/>
                                </a:lnTo>
                                <a:lnTo>
                                  <a:pt x="1760" y="4245"/>
                                </a:lnTo>
                                <a:lnTo>
                                  <a:pt x="1854" y="4203"/>
                                </a:lnTo>
                                <a:lnTo>
                                  <a:pt x="1868" y="4193"/>
                                </a:lnTo>
                                <a:lnTo>
                                  <a:pt x="1888" y="4177"/>
                                </a:lnTo>
                                <a:lnTo>
                                  <a:pt x="1899" y="4168"/>
                                </a:lnTo>
                                <a:lnTo>
                                  <a:pt x="1941" y="4150"/>
                                </a:lnTo>
                                <a:lnTo>
                                  <a:pt x="1990" y="4141"/>
                                </a:lnTo>
                                <a:lnTo>
                                  <a:pt x="2040" y="4126"/>
                                </a:lnTo>
                                <a:lnTo>
                                  <a:pt x="2089" y="4090"/>
                                </a:lnTo>
                                <a:lnTo>
                                  <a:pt x="2109" y="4066"/>
                                </a:lnTo>
                                <a:lnTo>
                                  <a:pt x="2124" y="4055"/>
                                </a:lnTo>
                                <a:lnTo>
                                  <a:pt x="2154" y="4052"/>
                                </a:lnTo>
                                <a:lnTo>
                                  <a:pt x="2217" y="4053"/>
                                </a:lnTo>
                                <a:lnTo>
                                  <a:pt x="2332" y="4054"/>
                                </a:lnTo>
                                <a:lnTo>
                                  <a:pt x="2332" y="3314"/>
                                </a:lnTo>
                                <a:lnTo>
                                  <a:pt x="1111" y="3314"/>
                                </a:lnTo>
                                <a:lnTo>
                                  <a:pt x="1136" y="3254"/>
                                </a:lnTo>
                                <a:lnTo>
                                  <a:pt x="1182" y="3185"/>
                                </a:lnTo>
                                <a:lnTo>
                                  <a:pt x="1239" y="3111"/>
                                </a:lnTo>
                                <a:lnTo>
                                  <a:pt x="1300" y="3039"/>
                                </a:lnTo>
                                <a:lnTo>
                                  <a:pt x="1357" y="2975"/>
                                </a:lnTo>
                                <a:lnTo>
                                  <a:pt x="1401" y="2923"/>
                                </a:lnTo>
                                <a:lnTo>
                                  <a:pt x="1429" y="2897"/>
                                </a:lnTo>
                                <a:lnTo>
                                  <a:pt x="1455" y="2885"/>
                                </a:lnTo>
                                <a:lnTo>
                                  <a:pt x="1488" y="2872"/>
                                </a:lnTo>
                                <a:lnTo>
                                  <a:pt x="1537" y="2842"/>
                                </a:lnTo>
                                <a:lnTo>
                                  <a:pt x="1574" y="2809"/>
                                </a:lnTo>
                                <a:lnTo>
                                  <a:pt x="1612" y="2766"/>
                                </a:lnTo>
                                <a:lnTo>
                                  <a:pt x="1643" y="2718"/>
                                </a:lnTo>
                                <a:lnTo>
                                  <a:pt x="1661" y="2670"/>
                                </a:lnTo>
                                <a:lnTo>
                                  <a:pt x="1703" y="2670"/>
                                </a:lnTo>
                                <a:lnTo>
                                  <a:pt x="1777" y="2650"/>
                                </a:lnTo>
                                <a:lnTo>
                                  <a:pt x="1831" y="2606"/>
                                </a:lnTo>
                                <a:lnTo>
                                  <a:pt x="1875" y="2537"/>
                                </a:lnTo>
                                <a:lnTo>
                                  <a:pt x="1882" y="2475"/>
                                </a:lnTo>
                                <a:lnTo>
                                  <a:pt x="1927" y="2446"/>
                                </a:lnTo>
                                <a:lnTo>
                                  <a:pt x="1972" y="2402"/>
                                </a:lnTo>
                                <a:lnTo>
                                  <a:pt x="2007" y="2349"/>
                                </a:lnTo>
                                <a:lnTo>
                                  <a:pt x="2022" y="2290"/>
                                </a:lnTo>
                                <a:lnTo>
                                  <a:pt x="2091" y="2265"/>
                                </a:lnTo>
                                <a:lnTo>
                                  <a:pt x="2151" y="2226"/>
                                </a:lnTo>
                                <a:lnTo>
                                  <a:pt x="2202" y="2178"/>
                                </a:lnTo>
                                <a:lnTo>
                                  <a:pt x="2242" y="2124"/>
                                </a:lnTo>
                                <a:lnTo>
                                  <a:pt x="2270" y="2059"/>
                                </a:lnTo>
                                <a:lnTo>
                                  <a:pt x="2285" y="1947"/>
                                </a:lnTo>
                                <a:lnTo>
                                  <a:pt x="2289" y="1936"/>
                                </a:lnTo>
                                <a:lnTo>
                                  <a:pt x="2297" y="1929"/>
                                </a:lnTo>
                                <a:lnTo>
                                  <a:pt x="2312" y="1910"/>
                                </a:lnTo>
                                <a:lnTo>
                                  <a:pt x="2333" y="1854"/>
                                </a:lnTo>
                                <a:lnTo>
                                  <a:pt x="2325" y="1819"/>
                                </a:lnTo>
                                <a:lnTo>
                                  <a:pt x="2310" y="1785"/>
                                </a:lnTo>
                                <a:lnTo>
                                  <a:pt x="2311" y="1735"/>
                                </a:lnTo>
                                <a:lnTo>
                                  <a:pt x="2330" y="1653"/>
                                </a:lnTo>
                                <a:lnTo>
                                  <a:pt x="2345" y="1573"/>
                                </a:lnTo>
                                <a:lnTo>
                                  <a:pt x="2355" y="1493"/>
                                </a:lnTo>
                                <a:lnTo>
                                  <a:pt x="2361" y="1413"/>
                                </a:lnTo>
                                <a:lnTo>
                                  <a:pt x="2362" y="1334"/>
                                </a:lnTo>
                                <a:lnTo>
                                  <a:pt x="2358" y="1255"/>
                                </a:lnTo>
                                <a:lnTo>
                                  <a:pt x="2347" y="1176"/>
                                </a:lnTo>
                                <a:lnTo>
                                  <a:pt x="2331" y="1097"/>
                                </a:lnTo>
                                <a:lnTo>
                                  <a:pt x="2309" y="1018"/>
                                </a:lnTo>
                                <a:lnTo>
                                  <a:pt x="2279" y="938"/>
                                </a:lnTo>
                                <a:lnTo>
                                  <a:pt x="2248" y="869"/>
                                </a:lnTo>
                                <a:lnTo>
                                  <a:pt x="2211" y="804"/>
                                </a:lnTo>
                                <a:lnTo>
                                  <a:pt x="2170" y="741"/>
                                </a:lnTo>
                                <a:lnTo>
                                  <a:pt x="2124" y="683"/>
                                </a:lnTo>
                                <a:lnTo>
                                  <a:pt x="2073" y="628"/>
                                </a:lnTo>
                                <a:lnTo>
                                  <a:pt x="2018" y="578"/>
                                </a:lnTo>
                                <a:lnTo>
                                  <a:pt x="1958" y="532"/>
                                </a:lnTo>
                                <a:lnTo>
                                  <a:pt x="1895" y="491"/>
                                </a:lnTo>
                                <a:lnTo>
                                  <a:pt x="1828" y="455"/>
                                </a:lnTo>
                                <a:lnTo>
                                  <a:pt x="1757" y="424"/>
                                </a:lnTo>
                                <a:lnTo>
                                  <a:pt x="1722" y="410"/>
                                </a:lnTo>
                                <a:lnTo>
                                  <a:pt x="1712" y="401"/>
                                </a:lnTo>
                                <a:lnTo>
                                  <a:pt x="1682" y="336"/>
                                </a:lnTo>
                                <a:lnTo>
                                  <a:pt x="1619" y="305"/>
                                </a:lnTo>
                                <a:lnTo>
                                  <a:pt x="1563" y="297"/>
                                </a:lnTo>
                                <a:lnTo>
                                  <a:pt x="1556" y="290"/>
                                </a:lnTo>
                                <a:lnTo>
                                  <a:pt x="1483" y="245"/>
                                </a:lnTo>
                                <a:lnTo>
                                  <a:pt x="1431" y="234"/>
                                </a:lnTo>
                                <a:lnTo>
                                  <a:pt x="1417" y="160"/>
                                </a:lnTo>
                                <a:lnTo>
                                  <a:pt x="1378" y="96"/>
                                </a:lnTo>
                                <a:lnTo>
                                  <a:pt x="1320" y="45"/>
                                </a:lnTo>
                                <a:lnTo>
                                  <a:pt x="1249" y="12"/>
                                </a:lnTo>
                                <a:lnTo>
                                  <a:pt x="117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>
                            <a:innerShdw blurRad="63500" dist="50800" dir="18900000">
                              <a:prstClr val="black">
                                <a:alpha val="17000"/>
                              </a:prstClr>
                            </a:innerShdw>
                          </a:effectLst>
                        </wps:spPr>
                        <wps:bodyPr upright="1"/>
                      </wps:wsp>
                      <wps:wsp>
                        <wps:cNvPr id="448" name="任意多边形 448"/>
                        <wps:cNvSpPr/>
                        <wps:spPr>
                          <a:xfrm>
                            <a:off x="6751" y="1272"/>
                            <a:ext cx="916" cy="145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613" h="4149">
                                <a:moveTo>
                                  <a:pt x="1473" y="3996"/>
                                </a:moveTo>
                                <a:lnTo>
                                  <a:pt x="801" y="3996"/>
                                </a:lnTo>
                                <a:lnTo>
                                  <a:pt x="813" y="4028"/>
                                </a:lnTo>
                                <a:lnTo>
                                  <a:pt x="833" y="4057"/>
                                </a:lnTo>
                                <a:lnTo>
                                  <a:pt x="857" y="4082"/>
                                </a:lnTo>
                                <a:lnTo>
                                  <a:pt x="882" y="4102"/>
                                </a:lnTo>
                                <a:lnTo>
                                  <a:pt x="968" y="4144"/>
                                </a:lnTo>
                                <a:lnTo>
                                  <a:pt x="1047" y="4148"/>
                                </a:lnTo>
                                <a:lnTo>
                                  <a:pt x="1115" y="4125"/>
                                </a:lnTo>
                                <a:lnTo>
                                  <a:pt x="1164" y="4083"/>
                                </a:lnTo>
                                <a:lnTo>
                                  <a:pt x="1191" y="4035"/>
                                </a:lnTo>
                                <a:lnTo>
                                  <a:pt x="1404" y="4035"/>
                                </a:lnTo>
                                <a:lnTo>
                                  <a:pt x="1431" y="4025"/>
                                </a:lnTo>
                                <a:lnTo>
                                  <a:pt x="1454" y="4011"/>
                                </a:lnTo>
                                <a:lnTo>
                                  <a:pt x="1473" y="3996"/>
                                </a:lnTo>
                                <a:close/>
                                <a:moveTo>
                                  <a:pt x="742" y="0"/>
                                </a:moveTo>
                                <a:lnTo>
                                  <a:pt x="678" y="3"/>
                                </a:lnTo>
                                <a:lnTo>
                                  <a:pt x="622" y="19"/>
                                </a:lnTo>
                                <a:lnTo>
                                  <a:pt x="580" y="49"/>
                                </a:lnTo>
                                <a:lnTo>
                                  <a:pt x="557" y="81"/>
                                </a:lnTo>
                                <a:lnTo>
                                  <a:pt x="551" y="96"/>
                                </a:lnTo>
                                <a:lnTo>
                                  <a:pt x="536" y="102"/>
                                </a:lnTo>
                                <a:lnTo>
                                  <a:pt x="484" y="110"/>
                                </a:lnTo>
                                <a:lnTo>
                                  <a:pt x="415" y="129"/>
                                </a:lnTo>
                                <a:lnTo>
                                  <a:pt x="352" y="163"/>
                                </a:lnTo>
                                <a:lnTo>
                                  <a:pt x="299" y="211"/>
                                </a:lnTo>
                                <a:lnTo>
                                  <a:pt x="264" y="274"/>
                                </a:lnTo>
                                <a:lnTo>
                                  <a:pt x="250" y="351"/>
                                </a:lnTo>
                                <a:lnTo>
                                  <a:pt x="254" y="388"/>
                                </a:lnTo>
                                <a:lnTo>
                                  <a:pt x="263" y="421"/>
                                </a:lnTo>
                                <a:lnTo>
                                  <a:pt x="276" y="451"/>
                                </a:lnTo>
                                <a:lnTo>
                                  <a:pt x="290" y="478"/>
                                </a:lnTo>
                                <a:lnTo>
                                  <a:pt x="283" y="489"/>
                                </a:lnTo>
                                <a:lnTo>
                                  <a:pt x="275" y="500"/>
                                </a:lnTo>
                                <a:lnTo>
                                  <a:pt x="267" y="511"/>
                                </a:lnTo>
                                <a:lnTo>
                                  <a:pt x="256" y="522"/>
                                </a:lnTo>
                                <a:lnTo>
                                  <a:pt x="224" y="548"/>
                                </a:lnTo>
                                <a:lnTo>
                                  <a:pt x="203" y="566"/>
                                </a:lnTo>
                                <a:lnTo>
                                  <a:pt x="187" y="591"/>
                                </a:lnTo>
                                <a:lnTo>
                                  <a:pt x="168" y="641"/>
                                </a:lnTo>
                                <a:lnTo>
                                  <a:pt x="133" y="717"/>
                                </a:lnTo>
                                <a:lnTo>
                                  <a:pt x="99" y="749"/>
                                </a:lnTo>
                                <a:lnTo>
                                  <a:pt x="66" y="765"/>
                                </a:lnTo>
                                <a:lnTo>
                                  <a:pt x="36" y="796"/>
                                </a:lnTo>
                                <a:lnTo>
                                  <a:pt x="13" y="861"/>
                                </a:lnTo>
                                <a:lnTo>
                                  <a:pt x="22" y="911"/>
                                </a:lnTo>
                                <a:lnTo>
                                  <a:pt x="40" y="956"/>
                                </a:lnTo>
                                <a:lnTo>
                                  <a:pt x="45" y="1008"/>
                                </a:lnTo>
                                <a:lnTo>
                                  <a:pt x="28" y="1138"/>
                                </a:lnTo>
                                <a:lnTo>
                                  <a:pt x="15" y="1192"/>
                                </a:lnTo>
                                <a:lnTo>
                                  <a:pt x="5" y="1211"/>
                                </a:lnTo>
                                <a:lnTo>
                                  <a:pt x="0" y="1222"/>
                                </a:lnTo>
                                <a:lnTo>
                                  <a:pt x="3" y="1249"/>
                                </a:lnTo>
                                <a:lnTo>
                                  <a:pt x="16" y="1320"/>
                                </a:lnTo>
                                <a:lnTo>
                                  <a:pt x="20" y="1891"/>
                                </a:lnTo>
                                <a:lnTo>
                                  <a:pt x="20" y="1953"/>
                                </a:lnTo>
                                <a:lnTo>
                                  <a:pt x="19" y="2022"/>
                                </a:lnTo>
                                <a:lnTo>
                                  <a:pt x="17" y="2183"/>
                                </a:lnTo>
                                <a:lnTo>
                                  <a:pt x="16" y="2271"/>
                                </a:lnTo>
                                <a:lnTo>
                                  <a:pt x="16" y="2345"/>
                                </a:lnTo>
                                <a:lnTo>
                                  <a:pt x="16" y="2458"/>
                                </a:lnTo>
                                <a:lnTo>
                                  <a:pt x="16" y="2549"/>
                                </a:lnTo>
                                <a:lnTo>
                                  <a:pt x="18" y="2642"/>
                                </a:lnTo>
                                <a:lnTo>
                                  <a:pt x="20" y="2734"/>
                                </a:lnTo>
                                <a:lnTo>
                                  <a:pt x="24" y="2821"/>
                                </a:lnTo>
                                <a:lnTo>
                                  <a:pt x="29" y="2904"/>
                                </a:lnTo>
                                <a:lnTo>
                                  <a:pt x="35" y="2981"/>
                                </a:lnTo>
                                <a:lnTo>
                                  <a:pt x="44" y="3051"/>
                                </a:lnTo>
                                <a:lnTo>
                                  <a:pt x="54" y="3111"/>
                                </a:lnTo>
                                <a:lnTo>
                                  <a:pt x="67" y="3162"/>
                                </a:lnTo>
                                <a:lnTo>
                                  <a:pt x="88" y="3229"/>
                                </a:lnTo>
                                <a:lnTo>
                                  <a:pt x="110" y="3286"/>
                                </a:lnTo>
                                <a:lnTo>
                                  <a:pt x="135" y="3340"/>
                                </a:lnTo>
                                <a:lnTo>
                                  <a:pt x="164" y="3398"/>
                                </a:lnTo>
                                <a:lnTo>
                                  <a:pt x="207" y="3474"/>
                                </a:lnTo>
                                <a:lnTo>
                                  <a:pt x="240" y="3517"/>
                                </a:lnTo>
                                <a:lnTo>
                                  <a:pt x="269" y="3548"/>
                                </a:lnTo>
                                <a:lnTo>
                                  <a:pt x="300" y="3587"/>
                                </a:lnTo>
                                <a:lnTo>
                                  <a:pt x="287" y="3624"/>
                                </a:lnTo>
                                <a:lnTo>
                                  <a:pt x="271" y="3662"/>
                                </a:lnTo>
                                <a:lnTo>
                                  <a:pt x="257" y="3703"/>
                                </a:lnTo>
                                <a:lnTo>
                                  <a:pt x="252" y="3751"/>
                                </a:lnTo>
                                <a:lnTo>
                                  <a:pt x="262" y="3822"/>
                                </a:lnTo>
                                <a:lnTo>
                                  <a:pt x="286" y="3886"/>
                                </a:lnTo>
                                <a:lnTo>
                                  <a:pt x="323" y="3943"/>
                                </a:lnTo>
                                <a:lnTo>
                                  <a:pt x="370" y="3990"/>
                                </a:lnTo>
                                <a:lnTo>
                                  <a:pt x="425" y="4026"/>
                                </a:lnTo>
                                <a:lnTo>
                                  <a:pt x="488" y="4051"/>
                                </a:lnTo>
                                <a:lnTo>
                                  <a:pt x="555" y="4063"/>
                                </a:lnTo>
                                <a:lnTo>
                                  <a:pt x="626" y="4060"/>
                                </a:lnTo>
                                <a:lnTo>
                                  <a:pt x="697" y="4041"/>
                                </a:lnTo>
                                <a:lnTo>
                                  <a:pt x="724" y="4028"/>
                                </a:lnTo>
                                <a:lnTo>
                                  <a:pt x="749" y="4014"/>
                                </a:lnTo>
                                <a:lnTo>
                                  <a:pt x="774" y="4002"/>
                                </a:lnTo>
                                <a:lnTo>
                                  <a:pt x="801" y="3996"/>
                                </a:lnTo>
                                <a:lnTo>
                                  <a:pt x="1473" y="3996"/>
                                </a:lnTo>
                                <a:lnTo>
                                  <a:pt x="1492" y="3981"/>
                                </a:lnTo>
                                <a:lnTo>
                                  <a:pt x="1511" y="3967"/>
                                </a:lnTo>
                                <a:lnTo>
                                  <a:pt x="1983" y="3967"/>
                                </a:lnTo>
                                <a:lnTo>
                                  <a:pt x="2014" y="3935"/>
                                </a:lnTo>
                                <a:lnTo>
                                  <a:pt x="2050" y="3880"/>
                                </a:lnTo>
                                <a:lnTo>
                                  <a:pt x="2072" y="3821"/>
                                </a:lnTo>
                                <a:lnTo>
                                  <a:pt x="2123" y="3816"/>
                                </a:lnTo>
                                <a:lnTo>
                                  <a:pt x="2160" y="3804"/>
                                </a:lnTo>
                                <a:lnTo>
                                  <a:pt x="2188" y="3782"/>
                                </a:lnTo>
                                <a:lnTo>
                                  <a:pt x="2212" y="3752"/>
                                </a:lnTo>
                                <a:lnTo>
                                  <a:pt x="2249" y="3681"/>
                                </a:lnTo>
                                <a:lnTo>
                                  <a:pt x="2262" y="3615"/>
                                </a:lnTo>
                                <a:lnTo>
                                  <a:pt x="2253" y="3549"/>
                                </a:lnTo>
                                <a:lnTo>
                                  <a:pt x="2226" y="3475"/>
                                </a:lnTo>
                                <a:lnTo>
                                  <a:pt x="2216" y="3458"/>
                                </a:lnTo>
                                <a:lnTo>
                                  <a:pt x="2212" y="3449"/>
                                </a:lnTo>
                                <a:lnTo>
                                  <a:pt x="2223" y="3427"/>
                                </a:lnTo>
                                <a:lnTo>
                                  <a:pt x="2252" y="3372"/>
                                </a:lnTo>
                                <a:lnTo>
                                  <a:pt x="2288" y="3297"/>
                                </a:lnTo>
                                <a:lnTo>
                                  <a:pt x="2316" y="3222"/>
                                </a:lnTo>
                                <a:lnTo>
                                  <a:pt x="2338" y="3148"/>
                                </a:lnTo>
                                <a:lnTo>
                                  <a:pt x="2341" y="3135"/>
                                </a:lnTo>
                                <a:lnTo>
                                  <a:pt x="1223" y="3135"/>
                                </a:lnTo>
                                <a:lnTo>
                                  <a:pt x="1161" y="3133"/>
                                </a:lnTo>
                                <a:lnTo>
                                  <a:pt x="1105" y="3110"/>
                                </a:lnTo>
                                <a:lnTo>
                                  <a:pt x="1057" y="3073"/>
                                </a:lnTo>
                                <a:lnTo>
                                  <a:pt x="1018" y="3025"/>
                                </a:lnTo>
                                <a:lnTo>
                                  <a:pt x="992" y="2970"/>
                                </a:lnTo>
                                <a:lnTo>
                                  <a:pt x="981" y="2914"/>
                                </a:lnTo>
                                <a:lnTo>
                                  <a:pt x="977" y="2841"/>
                                </a:lnTo>
                                <a:lnTo>
                                  <a:pt x="974" y="2767"/>
                                </a:lnTo>
                                <a:lnTo>
                                  <a:pt x="971" y="2690"/>
                                </a:lnTo>
                                <a:lnTo>
                                  <a:pt x="969" y="2612"/>
                                </a:lnTo>
                                <a:lnTo>
                                  <a:pt x="968" y="2534"/>
                                </a:lnTo>
                                <a:lnTo>
                                  <a:pt x="967" y="2454"/>
                                </a:lnTo>
                                <a:lnTo>
                                  <a:pt x="967" y="2400"/>
                                </a:lnTo>
                                <a:lnTo>
                                  <a:pt x="967" y="2345"/>
                                </a:lnTo>
                                <a:lnTo>
                                  <a:pt x="967" y="2209"/>
                                </a:lnTo>
                                <a:lnTo>
                                  <a:pt x="967" y="2129"/>
                                </a:lnTo>
                                <a:lnTo>
                                  <a:pt x="968" y="2007"/>
                                </a:lnTo>
                                <a:lnTo>
                                  <a:pt x="970" y="1808"/>
                                </a:lnTo>
                                <a:lnTo>
                                  <a:pt x="970" y="1731"/>
                                </a:lnTo>
                                <a:lnTo>
                                  <a:pt x="971" y="1654"/>
                                </a:lnTo>
                                <a:lnTo>
                                  <a:pt x="971" y="1579"/>
                                </a:lnTo>
                                <a:lnTo>
                                  <a:pt x="972" y="1548"/>
                                </a:lnTo>
                                <a:lnTo>
                                  <a:pt x="975" y="1524"/>
                                </a:lnTo>
                                <a:lnTo>
                                  <a:pt x="979" y="1503"/>
                                </a:lnTo>
                                <a:lnTo>
                                  <a:pt x="980" y="1482"/>
                                </a:lnTo>
                                <a:lnTo>
                                  <a:pt x="971" y="1306"/>
                                </a:lnTo>
                                <a:lnTo>
                                  <a:pt x="972" y="1227"/>
                                </a:lnTo>
                                <a:lnTo>
                                  <a:pt x="977" y="1146"/>
                                </a:lnTo>
                                <a:lnTo>
                                  <a:pt x="986" y="1070"/>
                                </a:lnTo>
                                <a:lnTo>
                                  <a:pt x="1002" y="1005"/>
                                </a:lnTo>
                                <a:lnTo>
                                  <a:pt x="1027" y="954"/>
                                </a:lnTo>
                                <a:lnTo>
                                  <a:pt x="1064" y="915"/>
                                </a:lnTo>
                                <a:lnTo>
                                  <a:pt x="1108" y="887"/>
                                </a:lnTo>
                                <a:lnTo>
                                  <a:pt x="1158" y="872"/>
                                </a:lnTo>
                                <a:lnTo>
                                  <a:pt x="1211" y="868"/>
                                </a:lnTo>
                                <a:lnTo>
                                  <a:pt x="2325" y="868"/>
                                </a:lnTo>
                                <a:lnTo>
                                  <a:pt x="2300" y="794"/>
                                </a:lnTo>
                                <a:lnTo>
                                  <a:pt x="2269" y="720"/>
                                </a:lnTo>
                                <a:lnTo>
                                  <a:pt x="2234" y="651"/>
                                </a:lnTo>
                                <a:lnTo>
                                  <a:pt x="2194" y="588"/>
                                </a:lnTo>
                                <a:lnTo>
                                  <a:pt x="2150" y="530"/>
                                </a:lnTo>
                                <a:lnTo>
                                  <a:pt x="2102" y="476"/>
                                </a:lnTo>
                                <a:lnTo>
                                  <a:pt x="2050" y="427"/>
                                </a:lnTo>
                                <a:lnTo>
                                  <a:pt x="1995" y="383"/>
                                </a:lnTo>
                                <a:lnTo>
                                  <a:pt x="1936" y="343"/>
                                </a:lnTo>
                                <a:lnTo>
                                  <a:pt x="1874" y="308"/>
                                </a:lnTo>
                                <a:lnTo>
                                  <a:pt x="1809" y="277"/>
                                </a:lnTo>
                                <a:lnTo>
                                  <a:pt x="1741" y="250"/>
                                </a:lnTo>
                                <a:lnTo>
                                  <a:pt x="1670" y="227"/>
                                </a:lnTo>
                                <a:lnTo>
                                  <a:pt x="1597" y="208"/>
                                </a:lnTo>
                                <a:lnTo>
                                  <a:pt x="1522" y="192"/>
                                </a:lnTo>
                                <a:lnTo>
                                  <a:pt x="1444" y="181"/>
                                </a:lnTo>
                                <a:lnTo>
                                  <a:pt x="1397" y="176"/>
                                </a:lnTo>
                                <a:lnTo>
                                  <a:pt x="1001" y="176"/>
                                </a:lnTo>
                                <a:lnTo>
                                  <a:pt x="975" y="117"/>
                                </a:lnTo>
                                <a:lnTo>
                                  <a:pt x="931" y="70"/>
                                </a:lnTo>
                                <a:lnTo>
                                  <a:pt x="874" y="34"/>
                                </a:lnTo>
                                <a:lnTo>
                                  <a:pt x="809" y="11"/>
                                </a:lnTo>
                                <a:lnTo>
                                  <a:pt x="742" y="0"/>
                                </a:lnTo>
                                <a:close/>
                                <a:moveTo>
                                  <a:pt x="1983" y="3967"/>
                                </a:moveTo>
                                <a:lnTo>
                                  <a:pt x="1511" y="3967"/>
                                </a:lnTo>
                                <a:lnTo>
                                  <a:pt x="1535" y="3976"/>
                                </a:lnTo>
                                <a:lnTo>
                                  <a:pt x="1550" y="3988"/>
                                </a:lnTo>
                                <a:lnTo>
                                  <a:pt x="1575" y="4006"/>
                                </a:lnTo>
                                <a:lnTo>
                                  <a:pt x="1625" y="4032"/>
                                </a:lnTo>
                                <a:lnTo>
                                  <a:pt x="1700" y="4056"/>
                                </a:lnTo>
                                <a:lnTo>
                                  <a:pt x="1774" y="4061"/>
                                </a:lnTo>
                                <a:lnTo>
                                  <a:pt x="1845" y="4049"/>
                                </a:lnTo>
                                <a:lnTo>
                                  <a:pt x="1910" y="4022"/>
                                </a:lnTo>
                                <a:lnTo>
                                  <a:pt x="1967" y="3983"/>
                                </a:lnTo>
                                <a:lnTo>
                                  <a:pt x="1983" y="3967"/>
                                </a:lnTo>
                                <a:close/>
                                <a:moveTo>
                                  <a:pt x="1404" y="4035"/>
                                </a:moveTo>
                                <a:lnTo>
                                  <a:pt x="1191" y="4035"/>
                                </a:lnTo>
                                <a:lnTo>
                                  <a:pt x="1234" y="4043"/>
                                </a:lnTo>
                                <a:lnTo>
                                  <a:pt x="1289" y="4054"/>
                                </a:lnTo>
                                <a:lnTo>
                                  <a:pt x="1356" y="4052"/>
                                </a:lnTo>
                                <a:lnTo>
                                  <a:pt x="1404" y="4035"/>
                                </a:lnTo>
                                <a:close/>
                                <a:moveTo>
                                  <a:pt x="2325" y="868"/>
                                </a:moveTo>
                                <a:lnTo>
                                  <a:pt x="1211" y="868"/>
                                </a:lnTo>
                                <a:lnTo>
                                  <a:pt x="1264" y="877"/>
                                </a:lnTo>
                                <a:lnTo>
                                  <a:pt x="1313" y="898"/>
                                </a:lnTo>
                                <a:lnTo>
                                  <a:pt x="1356" y="932"/>
                                </a:lnTo>
                                <a:lnTo>
                                  <a:pt x="1390" y="978"/>
                                </a:lnTo>
                                <a:lnTo>
                                  <a:pt x="1413" y="1038"/>
                                </a:lnTo>
                                <a:lnTo>
                                  <a:pt x="1421" y="1111"/>
                                </a:lnTo>
                                <a:lnTo>
                                  <a:pt x="1421" y="2895"/>
                                </a:lnTo>
                                <a:lnTo>
                                  <a:pt x="1416" y="2947"/>
                                </a:lnTo>
                                <a:lnTo>
                                  <a:pt x="1402" y="2992"/>
                                </a:lnTo>
                                <a:lnTo>
                                  <a:pt x="1381" y="3031"/>
                                </a:lnTo>
                                <a:lnTo>
                                  <a:pt x="1354" y="3063"/>
                                </a:lnTo>
                                <a:lnTo>
                                  <a:pt x="1288" y="3114"/>
                                </a:lnTo>
                                <a:lnTo>
                                  <a:pt x="1223" y="3135"/>
                                </a:lnTo>
                                <a:lnTo>
                                  <a:pt x="2341" y="3135"/>
                                </a:lnTo>
                                <a:lnTo>
                                  <a:pt x="2355" y="3072"/>
                                </a:lnTo>
                                <a:lnTo>
                                  <a:pt x="2367" y="2996"/>
                                </a:lnTo>
                                <a:lnTo>
                                  <a:pt x="2374" y="2918"/>
                                </a:lnTo>
                                <a:lnTo>
                                  <a:pt x="2379" y="2839"/>
                                </a:lnTo>
                                <a:lnTo>
                                  <a:pt x="2381" y="2756"/>
                                </a:lnTo>
                                <a:lnTo>
                                  <a:pt x="2382" y="2671"/>
                                </a:lnTo>
                                <a:lnTo>
                                  <a:pt x="2382" y="2583"/>
                                </a:lnTo>
                                <a:lnTo>
                                  <a:pt x="2443" y="2556"/>
                                </a:lnTo>
                                <a:lnTo>
                                  <a:pt x="2487" y="2513"/>
                                </a:lnTo>
                                <a:lnTo>
                                  <a:pt x="2513" y="2458"/>
                                </a:lnTo>
                                <a:lnTo>
                                  <a:pt x="2519" y="2400"/>
                                </a:lnTo>
                                <a:lnTo>
                                  <a:pt x="2503" y="2345"/>
                                </a:lnTo>
                                <a:lnTo>
                                  <a:pt x="2462" y="2300"/>
                                </a:lnTo>
                                <a:lnTo>
                                  <a:pt x="2507" y="2209"/>
                                </a:lnTo>
                                <a:lnTo>
                                  <a:pt x="2511" y="2141"/>
                                </a:lnTo>
                                <a:lnTo>
                                  <a:pt x="2495" y="2087"/>
                                </a:lnTo>
                                <a:lnTo>
                                  <a:pt x="2482" y="2037"/>
                                </a:lnTo>
                                <a:lnTo>
                                  <a:pt x="2532" y="2007"/>
                                </a:lnTo>
                                <a:lnTo>
                                  <a:pt x="2574" y="1953"/>
                                </a:lnTo>
                                <a:lnTo>
                                  <a:pt x="2602" y="1884"/>
                                </a:lnTo>
                                <a:lnTo>
                                  <a:pt x="2612" y="1813"/>
                                </a:lnTo>
                                <a:lnTo>
                                  <a:pt x="2603" y="1756"/>
                                </a:lnTo>
                                <a:lnTo>
                                  <a:pt x="2577" y="1692"/>
                                </a:lnTo>
                                <a:lnTo>
                                  <a:pt x="2538" y="1638"/>
                                </a:lnTo>
                                <a:lnTo>
                                  <a:pt x="2492" y="1608"/>
                                </a:lnTo>
                                <a:lnTo>
                                  <a:pt x="2496" y="1575"/>
                                </a:lnTo>
                                <a:lnTo>
                                  <a:pt x="2497" y="1547"/>
                                </a:lnTo>
                                <a:lnTo>
                                  <a:pt x="2492" y="1520"/>
                                </a:lnTo>
                                <a:lnTo>
                                  <a:pt x="2474" y="1489"/>
                                </a:lnTo>
                                <a:lnTo>
                                  <a:pt x="2456" y="1468"/>
                                </a:lnTo>
                                <a:lnTo>
                                  <a:pt x="2435" y="1449"/>
                                </a:lnTo>
                                <a:lnTo>
                                  <a:pt x="2411" y="1433"/>
                                </a:lnTo>
                                <a:lnTo>
                                  <a:pt x="2382" y="1423"/>
                                </a:lnTo>
                                <a:lnTo>
                                  <a:pt x="2382" y="1331"/>
                                </a:lnTo>
                                <a:lnTo>
                                  <a:pt x="2380" y="1247"/>
                                </a:lnTo>
                                <a:lnTo>
                                  <a:pt x="2377" y="1169"/>
                                </a:lnTo>
                                <a:lnTo>
                                  <a:pt x="2370" y="1094"/>
                                </a:lnTo>
                                <a:lnTo>
                                  <a:pt x="2360" y="1021"/>
                                </a:lnTo>
                                <a:lnTo>
                                  <a:pt x="2346" y="948"/>
                                </a:lnTo>
                                <a:lnTo>
                                  <a:pt x="2327" y="873"/>
                                </a:lnTo>
                                <a:lnTo>
                                  <a:pt x="2325" y="868"/>
                                </a:lnTo>
                                <a:close/>
                                <a:moveTo>
                                  <a:pt x="1201" y="166"/>
                                </a:moveTo>
                                <a:lnTo>
                                  <a:pt x="1001" y="176"/>
                                </a:lnTo>
                                <a:lnTo>
                                  <a:pt x="1397" y="176"/>
                                </a:lnTo>
                                <a:lnTo>
                                  <a:pt x="1365" y="172"/>
                                </a:lnTo>
                                <a:lnTo>
                                  <a:pt x="1284" y="168"/>
                                </a:lnTo>
                                <a:lnTo>
                                  <a:pt x="1201" y="1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>
                            <a:innerShdw blurRad="63500" dist="50800" dir="18900000">
                              <a:prstClr val="black">
                                <a:alpha val="17000"/>
                              </a:prstClr>
                            </a:innerShdw>
                          </a:effectLst>
                        </wps:spPr>
                        <wps:bodyPr upright="1"/>
                      </wps:wsp>
                      <wps:wsp>
                        <wps:cNvPr id="2" name="任意多边形 2"/>
                        <wps:cNvSpPr/>
                        <wps:spPr>
                          <a:xfrm>
                            <a:off x="8635" y="1315"/>
                            <a:ext cx="831" cy="14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71" h="4031">
                                <a:moveTo>
                                  <a:pt x="1807" y="0"/>
                                </a:moveTo>
                                <a:lnTo>
                                  <a:pt x="1750" y="5"/>
                                </a:lnTo>
                                <a:lnTo>
                                  <a:pt x="1692" y="28"/>
                                </a:lnTo>
                                <a:lnTo>
                                  <a:pt x="1635" y="70"/>
                                </a:lnTo>
                                <a:lnTo>
                                  <a:pt x="1581" y="132"/>
                                </a:lnTo>
                                <a:lnTo>
                                  <a:pt x="1181" y="113"/>
                                </a:lnTo>
                                <a:lnTo>
                                  <a:pt x="1085" y="115"/>
                                </a:lnTo>
                                <a:lnTo>
                                  <a:pt x="995" y="120"/>
                                </a:lnTo>
                                <a:lnTo>
                                  <a:pt x="909" y="129"/>
                                </a:lnTo>
                                <a:lnTo>
                                  <a:pt x="828" y="141"/>
                                </a:lnTo>
                                <a:lnTo>
                                  <a:pt x="752" y="157"/>
                                </a:lnTo>
                                <a:lnTo>
                                  <a:pt x="680" y="176"/>
                                </a:lnTo>
                                <a:lnTo>
                                  <a:pt x="612" y="198"/>
                                </a:lnTo>
                                <a:lnTo>
                                  <a:pt x="549" y="224"/>
                                </a:lnTo>
                                <a:lnTo>
                                  <a:pt x="490" y="253"/>
                                </a:lnTo>
                                <a:lnTo>
                                  <a:pt x="435" y="285"/>
                                </a:lnTo>
                                <a:lnTo>
                                  <a:pt x="384" y="320"/>
                                </a:lnTo>
                                <a:lnTo>
                                  <a:pt x="337" y="357"/>
                                </a:lnTo>
                                <a:lnTo>
                                  <a:pt x="253" y="442"/>
                                </a:lnTo>
                                <a:lnTo>
                                  <a:pt x="184" y="538"/>
                                </a:lnTo>
                                <a:lnTo>
                                  <a:pt x="154" y="590"/>
                                </a:lnTo>
                                <a:lnTo>
                                  <a:pt x="127" y="645"/>
                                </a:lnTo>
                                <a:lnTo>
                                  <a:pt x="103" y="703"/>
                                </a:lnTo>
                                <a:lnTo>
                                  <a:pt x="82" y="763"/>
                                </a:lnTo>
                                <a:lnTo>
                                  <a:pt x="63" y="825"/>
                                </a:lnTo>
                                <a:lnTo>
                                  <a:pt x="47" y="890"/>
                                </a:lnTo>
                                <a:lnTo>
                                  <a:pt x="34" y="958"/>
                                </a:lnTo>
                                <a:lnTo>
                                  <a:pt x="23" y="1027"/>
                                </a:lnTo>
                                <a:lnTo>
                                  <a:pt x="15" y="1099"/>
                                </a:lnTo>
                                <a:lnTo>
                                  <a:pt x="8" y="1174"/>
                                </a:lnTo>
                                <a:lnTo>
                                  <a:pt x="4" y="1250"/>
                                </a:lnTo>
                                <a:lnTo>
                                  <a:pt x="1" y="1328"/>
                                </a:lnTo>
                                <a:lnTo>
                                  <a:pt x="0" y="1409"/>
                                </a:lnTo>
                                <a:lnTo>
                                  <a:pt x="10" y="1555"/>
                                </a:lnTo>
                                <a:lnTo>
                                  <a:pt x="951" y="1555"/>
                                </a:lnTo>
                                <a:lnTo>
                                  <a:pt x="944" y="1231"/>
                                </a:lnTo>
                                <a:lnTo>
                                  <a:pt x="944" y="1165"/>
                                </a:lnTo>
                                <a:lnTo>
                                  <a:pt x="951" y="1093"/>
                                </a:lnTo>
                                <a:lnTo>
                                  <a:pt x="968" y="1022"/>
                                </a:lnTo>
                                <a:lnTo>
                                  <a:pt x="998" y="956"/>
                                </a:lnTo>
                                <a:lnTo>
                                  <a:pt x="1041" y="903"/>
                                </a:lnTo>
                                <a:lnTo>
                                  <a:pt x="1102" y="867"/>
                                </a:lnTo>
                                <a:lnTo>
                                  <a:pt x="1181" y="854"/>
                                </a:lnTo>
                                <a:lnTo>
                                  <a:pt x="1244" y="861"/>
                                </a:lnTo>
                                <a:lnTo>
                                  <a:pt x="1339" y="918"/>
                                </a:lnTo>
                                <a:lnTo>
                                  <a:pt x="1397" y="1017"/>
                                </a:lnTo>
                                <a:lnTo>
                                  <a:pt x="1413" y="1079"/>
                                </a:lnTo>
                                <a:lnTo>
                                  <a:pt x="1421" y="1146"/>
                                </a:lnTo>
                                <a:lnTo>
                                  <a:pt x="1420" y="1217"/>
                                </a:lnTo>
                                <a:lnTo>
                                  <a:pt x="1412" y="1290"/>
                                </a:lnTo>
                                <a:lnTo>
                                  <a:pt x="1397" y="1363"/>
                                </a:lnTo>
                                <a:lnTo>
                                  <a:pt x="1376" y="1435"/>
                                </a:lnTo>
                                <a:lnTo>
                                  <a:pt x="1347" y="1503"/>
                                </a:lnTo>
                                <a:lnTo>
                                  <a:pt x="1313" y="1567"/>
                                </a:lnTo>
                                <a:lnTo>
                                  <a:pt x="1263" y="1639"/>
                                </a:lnTo>
                                <a:lnTo>
                                  <a:pt x="1204" y="1704"/>
                                </a:lnTo>
                                <a:lnTo>
                                  <a:pt x="1161" y="1750"/>
                                </a:lnTo>
                                <a:lnTo>
                                  <a:pt x="1053" y="1850"/>
                                </a:lnTo>
                                <a:lnTo>
                                  <a:pt x="995" y="1905"/>
                                </a:lnTo>
                                <a:lnTo>
                                  <a:pt x="936" y="1962"/>
                                </a:lnTo>
                                <a:lnTo>
                                  <a:pt x="875" y="2021"/>
                                </a:lnTo>
                                <a:lnTo>
                                  <a:pt x="814" y="2082"/>
                                </a:lnTo>
                                <a:lnTo>
                                  <a:pt x="753" y="2144"/>
                                </a:lnTo>
                                <a:lnTo>
                                  <a:pt x="693" y="2207"/>
                                </a:lnTo>
                                <a:lnTo>
                                  <a:pt x="634" y="2270"/>
                                </a:lnTo>
                                <a:lnTo>
                                  <a:pt x="578" y="2333"/>
                                </a:lnTo>
                                <a:lnTo>
                                  <a:pt x="524" y="2395"/>
                                </a:lnTo>
                                <a:lnTo>
                                  <a:pt x="474" y="2456"/>
                                </a:lnTo>
                                <a:lnTo>
                                  <a:pt x="428" y="2516"/>
                                </a:lnTo>
                                <a:lnTo>
                                  <a:pt x="386" y="2575"/>
                                </a:lnTo>
                                <a:lnTo>
                                  <a:pt x="333" y="2654"/>
                                </a:lnTo>
                                <a:lnTo>
                                  <a:pt x="286" y="2730"/>
                                </a:lnTo>
                                <a:lnTo>
                                  <a:pt x="242" y="2801"/>
                                </a:lnTo>
                                <a:lnTo>
                                  <a:pt x="204" y="2871"/>
                                </a:lnTo>
                                <a:lnTo>
                                  <a:pt x="169" y="2938"/>
                                </a:lnTo>
                                <a:lnTo>
                                  <a:pt x="139" y="3004"/>
                                </a:lnTo>
                                <a:lnTo>
                                  <a:pt x="113" y="3069"/>
                                </a:lnTo>
                                <a:lnTo>
                                  <a:pt x="90" y="3134"/>
                                </a:lnTo>
                                <a:lnTo>
                                  <a:pt x="71" y="3200"/>
                                </a:lnTo>
                                <a:lnTo>
                                  <a:pt x="55" y="3268"/>
                                </a:lnTo>
                                <a:lnTo>
                                  <a:pt x="41" y="3338"/>
                                </a:lnTo>
                                <a:lnTo>
                                  <a:pt x="31" y="3411"/>
                                </a:lnTo>
                                <a:lnTo>
                                  <a:pt x="23" y="3488"/>
                                </a:lnTo>
                                <a:lnTo>
                                  <a:pt x="17" y="3569"/>
                                </a:lnTo>
                                <a:lnTo>
                                  <a:pt x="13" y="3655"/>
                                </a:lnTo>
                                <a:lnTo>
                                  <a:pt x="11" y="3747"/>
                                </a:lnTo>
                                <a:lnTo>
                                  <a:pt x="10" y="3846"/>
                                </a:lnTo>
                                <a:lnTo>
                                  <a:pt x="751" y="3846"/>
                                </a:lnTo>
                                <a:lnTo>
                                  <a:pt x="771" y="3888"/>
                                </a:lnTo>
                                <a:lnTo>
                                  <a:pt x="807" y="3922"/>
                                </a:lnTo>
                                <a:lnTo>
                                  <a:pt x="855" y="3945"/>
                                </a:lnTo>
                                <a:lnTo>
                                  <a:pt x="911" y="3953"/>
                                </a:lnTo>
                                <a:lnTo>
                                  <a:pt x="964" y="3952"/>
                                </a:lnTo>
                                <a:lnTo>
                                  <a:pt x="986" y="3949"/>
                                </a:lnTo>
                                <a:lnTo>
                                  <a:pt x="1003" y="3943"/>
                                </a:lnTo>
                                <a:lnTo>
                                  <a:pt x="1041" y="3933"/>
                                </a:lnTo>
                                <a:lnTo>
                                  <a:pt x="1101" y="4006"/>
                                </a:lnTo>
                                <a:lnTo>
                                  <a:pt x="1163" y="4028"/>
                                </a:lnTo>
                                <a:lnTo>
                                  <a:pt x="1218" y="4019"/>
                                </a:lnTo>
                                <a:lnTo>
                                  <a:pt x="1258" y="3999"/>
                                </a:lnTo>
                                <a:lnTo>
                                  <a:pt x="1276" y="3987"/>
                                </a:lnTo>
                                <a:lnTo>
                                  <a:pt x="1305" y="3986"/>
                                </a:lnTo>
                                <a:lnTo>
                                  <a:pt x="1331" y="3995"/>
                                </a:lnTo>
                                <a:lnTo>
                                  <a:pt x="1367" y="4000"/>
                                </a:lnTo>
                                <a:lnTo>
                                  <a:pt x="1427" y="3988"/>
                                </a:lnTo>
                                <a:lnTo>
                                  <a:pt x="1437" y="3984"/>
                                </a:lnTo>
                                <a:lnTo>
                                  <a:pt x="1446" y="3980"/>
                                </a:lnTo>
                                <a:lnTo>
                                  <a:pt x="1466" y="3968"/>
                                </a:lnTo>
                                <a:lnTo>
                                  <a:pt x="1464" y="3968"/>
                                </a:lnTo>
                                <a:lnTo>
                                  <a:pt x="1471" y="3962"/>
                                </a:lnTo>
                                <a:lnTo>
                                  <a:pt x="1530" y="3999"/>
                                </a:lnTo>
                                <a:lnTo>
                                  <a:pt x="1594" y="4025"/>
                                </a:lnTo>
                                <a:lnTo>
                                  <a:pt x="1664" y="4030"/>
                                </a:lnTo>
                                <a:lnTo>
                                  <a:pt x="1745" y="4005"/>
                                </a:lnTo>
                                <a:lnTo>
                                  <a:pt x="1791" y="3976"/>
                                </a:lnTo>
                                <a:lnTo>
                                  <a:pt x="1804" y="3958"/>
                                </a:lnTo>
                                <a:lnTo>
                                  <a:pt x="1817" y="3944"/>
                                </a:lnTo>
                                <a:lnTo>
                                  <a:pt x="1857" y="3929"/>
                                </a:lnTo>
                                <a:lnTo>
                                  <a:pt x="1889" y="3919"/>
                                </a:lnTo>
                                <a:lnTo>
                                  <a:pt x="1918" y="3905"/>
                                </a:lnTo>
                                <a:lnTo>
                                  <a:pt x="1941" y="3881"/>
                                </a:lnTo>
                                <a:lnTo>
                                  <a:pt x="1952" y="3846"/>
                                </a:lnTo>
                                <a:lnTo>
                                  <a:pt x="2332" y="3846"/>
                                </a:lnTo>
                                <a:lnTo>
                                  <a:pt x="2332" y="3110"/>
                                </a:lnTo>
                                <a:lnTo>
                                  <a:pt x="2308" y="3107"/>
                                </a:lnTo>
                                <a:lnTo>
                                  <a:pt x="2255" y="3105"/>
                                </a:lnTo>
                                <a:lnTo>
                                  <a:pt x="2179" y="3103"/>
                                </a:lnTo>
                                <a:lnTo>
                                  <a:pt x="2085" y="3103"/>
                                </a:lnTo>
                                <a:lnTo>
                                  <a:pt x="1872" y="3103"/>
                                </a:lnTo>
                                <a:lnTo>
                                  <a:pt x="1471" y="3105"/>
                                </a:lnTo>
                                <a:lnTo>
                                  <a:pt x="1477" y="3089"/>
                                </a:lnTo>
                                <a:lnTo>
                                  <a:pt x="1479" y="3086"/>
                                </a:lnTo>
                                <a:lnTo>
                                  <a:pt x="1484" y="3084"/>
                                </a:lnTo>
                                <a:lnTo>
                                  <a:pt x="1498" y="3072"/>
                                </a:lnTo>
                                <a:lnTo>
                                  <a:pt x="1542" y="3023"/>
                                </a:lnTo>
                                <a:lnTo>
                                  <a:pt x="1580" y="2963"/>
                                </a:lnTo>
                                <a:lnTo>
                                  <a:pt x="1608" y="2897"/>
                                </a:lnTo>
                                <a:lnTo>
                                  <a:pt x="1621" y="2832"/>
                                </a:lnTo>
                                <a:lnTo>
                                  <a:pt x="1696" y="2824"/>
                                </a:lnTo>
                                <a:lnTo>
                                  <a:pt x="1763" y="2802"/>
                                </a:lnTo>
                                <a:lnTo>
                                  <a:pt x="1818" y="2766"/>
                                </a:lnTo>
                                <a:lnTo>
                                  <a:pt x="1862" y="2718"/>
                                </a:lnTo>
                                <a:lnTo>
                                  <a:pt x="1892" y="2660"/>
                                </a:lnTo>
                                <a:lnTo>
                                  <a:pt x="1906" y="2593"/>
                                </a:lnTo>
                                <a:lnTo>
                                  <a:pt x="1907" y="2573"/>
                                </a:lnTo>
                                <a:lnTo>
                                  <a:pt x="1905" y="2567"/>
                                </a:lnTo>
                                <a:lnTo>
                                  <a:pt x="1903" y="2561"/>
                                </a:lnTo>
                                <a:lnTo>
                                  <a:pt x="1902" y="2540"/>
                                </a:lnTo>
                                <a:lnTo>
                                  <a:pt x="1917" y="2518"/>
                                </a:lnTo>
                                <a:lnTo>
                                  <a:pt x="1955" y="2484"/>
                                </a:lnTo>
                                <a:lnTo>
                                  <a:pt x="1999" y="2432"/>
                                </a:lnTo>
                                <a:lnTo>
                                  <a:pt x="2036" y="2355"/>
                                </a:lnTo>
                                <a:lnTo>
                                  <a:pt x="2052" y="2247"/>
                                </a:lnTo>
                                <a:lnTo>
                                  <a:pt x="2087" y="2237"/>
                                </a:lnTo>
                                <a:lnTo>
                                  <a:pt x="2146" y="2209"/>
                                </a:lnTo>
                                <a:lnTo>
                                  <a:pt x="2253" y="2116"/>
                                </a:lnTo>
                                <a:lnTo>
                                  <a:pt x="2305" y="2042"/>
                                </a:lnTo>
                                <a:lnTo>
                                  <a:pt x="2334" y="1971"/>
                                </a:lnTo>
                                <a:lnTo>
                                  <a:pt x="2347" y="1904"/>
                                </a:lnTo>
                                <a:lnTo>
                                  <a:pt x="2347" y="1845"/>
                                </a:lnTo>
                                <a:lnTo>
                                  <a:pt x="2342" y="1795"/>
                                </a:lnTo>
                                <a:lnTo>
                                  <a:pt x="2337" y="1758"/>
                                </a:lnTo>
                                <a:lnTo>
                                  <a:pt x="2336" y="1735"/>
                                </a:lnTo>
                                <a:lnTo>
                                  <a:pt x="2351" y="1701"/>
                                </a:lnTo>
                                <a:lnTo>
                                  <a:pt x="2369" y="1654"/>
                                </a:lnTo>
                                <a:lnTo>
                                  <a:pt x="2371" y="1594"/>
                                </a:lnTo>
                                <a:lnTo>
                                  <a:pt x="2339" y="1519"/>
                                </a:lnTo>
                                <a:lnTo>
                                  <a:pt x="2325" y="1495"/>
                                </a:lnTo>
                                <a:lnTo>
                                  <a:pt x="2323" y="1478"/>
                                </a:lnTo>
                                <a:lnTo>
                                  <a:pt x="2336" y="1423"/>
                                </a:lnTo>
                                <a:lnTo>
                                  <a:pt x="2350" y="1343"/>
                                </a:lnTo>
                                <a:lnTo>
                                  <a:pt x="2358" y="1268"/>
                                </a:lnTo>
                                <a:lnTo>
                                  <a:pt x="2361" y="1196"/>
                                </a:lnTo>
                                <a:lnTo>
                                  <a:pt x="2359" y="1124"/>
                                </a:lnTo>
                                <a:lnTo>
                                  <a:pt x="2353" y="1049"/>
                                </a:lnTo>
                                <a:lnTo>
                                  <a:pt x="2343" y="970"/>
                                </a:lnTo>
                                <a:lnTo>
                                  <a:pt x="2324" y="872"/>
                                </a:lnTo>
                                <a:lnTo>
                                  <a:pt x="2296" y="782"/>
                                </a:lnTo>
                                <a:lnTo>
                                  <a:pt x="2264" y="695"/>
                                </a:lnTo>
                                <a:lnTo>
                                  <a:pt x="2224" y="618"/>
                                </a:lnTo>
                                <a:lnTo>
                                  <a:pt x="2183" y="554"/>
                                </a:lnTo>
                                <a:lnTo>
                                  <a:pt x="2168" y="528"/>
                                </a:lnTo>
                                <a:lnTo>
                                  <a:pt x="2169" y="518"/>
                                </a:lnTo>
                                <a:lnTo>
                                  <a:pt x="2177" y="498"/>
                                </a:lnTo>
                                <a:lnTo>
                                  <a:pt x="2182" y="444"/>
                                </a:lnTo>
                                <a:lnTo>
                                  <a:pt x="2171" y="397"/>
                                </a:lnTo>
                                <a:lnTo>
                                  <a:pt x="2145" y="376"/>
                                </a:lnTo>
                                <a:lnTo>
                                  <a:pt x="2112" y="365"/>
                                </a:lnTo>
                                <a:lnTo>
                                  <a:pt x="2081" y="347"/>
                                </a:lnTo>
                                <a:lnTo>
                                  <a:pt x="2000" y="269"/>
                                </a:lnTo>
                                <a:lnTo>
                                  <a:pt x="1994" y="258"/>
                                </a:lnTo>
                                <a:lnTo>
                                  <a:pt x="1997" y="240"/>
                                </a:lnTo>
                                <a:lnTo>
                                  <a:pt x="1995" y="198"/>
                                </a:lnTo>
                                <a:lnTo>
                                  <a:pt x="1978" y="134"/>
                                </a:lnTo>
                                <a:lnTo>
                                  <a:pt x="1949" y="80"/>
                                </a:lnTo>
                                <a:lnTo>
                                  <a:pt x="1909" y="39"/>
                                </a:lnTo>
                                <a:lnTo>
                                  <a:pt x="1861" y="12"/>
                                </a:lnTo>
                                <a:lnTo>
                                  <a:pt x="18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>
                            <a:innerShdw blurRad="63500" dist="50800" dir="18900000">
                              <a:prstClr val="black">
                                <a:alpha val="17000"/>
                              </a:prstClr>
                            </a:innerShdw>
                          </a:effectLst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11.05pt;margin-top:-25.65pt;height:86pt;width:209.75pt;z-index:251662336;mso-width-relative:page;mso-height-relative:page;" coordorigin="5825,1234" coordsize="3641,1493" o:gfxdata="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">
                <o:lock v:ext="edit" aspectratio="f"/>
                <v:shape id="_x0000_s1026" o:spid="_x0000_s1026" o:spt="100" style="position:absolute;left:5825;top:1314;height:1412;width:831;" fillcolor="#FFFFFF [3212]" filled="t" stroked="f" coordsize="2371,4031" o:gfxdata="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6HbBsvQAA&#10;ANwAAAAPAAAAAAAAAAEAIAAAACIAAABkcnMvZG93bnJldi54bWxQSwECFAAUAAAACACHTuJAMy8F&#10;njsAAAA5AAAAEAAAAAAAAAABACAAAAAMAQAAZHJzL3NoYXBleG1sLnhtbFBLBQYAAAAABgAGAFsB&#10;AAC2AwAAAAA=&#10;" path="m1807,0l1750,5,1692,28,1635,70,1581,132,1181,113,1085,115,995,120,909,129,828,141,752,157,680,176,612,198,549,224,490,253,435,285,384,320,337,357,253,442,184,538,154,590,127,645,103,703,82,763,63,825,47,890,34,958,23,1027,15,1099,8,1174,4,1250,1,1328,0,1409,10,1555,951,1555,944,1231,944,1165,951,1093,968,1022,998,956,1041,903,1102,867,1181,854,1244,861,1339,918,1397,1017,1413,1079,1421,1146,1420,1217,1412,1290,1397,1363,1376,1435,1347,1503,1313,1567,1263,1639,1204,1704,1161,1750,1053,1850,995,1905,936,1962,875,2021,814,2082,753,2144,693,2207,634,2270,578,2333,524,2395,474,2456,428,2516,386,2575,333,2654,286,2730,242,2801,204,2871,169,2938,139,3004,113,3069,90,3134,71,3200,55,3268,41,3338,31,3411,23,3488,17,3569,13,3655,11,3747,10,3846,751,3846,771,3888,807,3922,855,3945,911,3953,964,3952,986,3949,1003,3943,1041,3933,1101,4006,1163,4028,1218,4019,1258,3999,1276,3987,1305,3986,1331,3995,1367,4000,1427,3988,1437,3984,1446,3980,1466,3968,1464,3968,1471,3962,1530,3999,1594,4025,1664,4030,1745,4005,1791,3976,1804,3958,1817,3944,1857,3929,1889,3919,1918,3905,1941,3881,1952,3846,2332,3846,2332,3110,2308,3107,2255,3105,2179,3103,2085,3103,1872,3103,1471,3105,1477,3089,1479,3086,1484,3084,1498,3072,1542,3023,1580,2963,1608,2897,1621,2832,1696,2824,1763,2802,1818,2766,1862,2718,1892,2660,1906,2593,1907,2573,1905,2567,1903,2561,1902,2540,1917,2518,1955,2484,1999,2432,2036,2355,2052,2247,2087,2237,2146,2209,2253,2116,2305,2042,2334,1971,2347,1904,2347,1845,2342,1795,2337,1758,2336,1735,2351,1701,2369,1654,2371,1594,2339,1519,2325,1495,2323,1478,2336,1423,2350,1343,2358,1268,2361,1196,2359,1124,2353,1049,2343,970,2324,872,2296,782,2264,695,2224,618,2183,554,2168,528,2169,518,2177,498,2182,444,2171,397,2145,376,2112,365,2081,347,2000,269,1994,258,1997,240,1995,198,1978,134,1949,80,1909,39,1861,12,1807,0xe">
                  <v:fill on="t" focussize="0,0"/>
                  <v:stroke on="f"/>
                  <v:imagedata o:title=""/>
                  <o:lock v:ext="edit" aspectratio="f"/>
                </v:shape>
                <v:shape id="_x0000_s1026" o:spid="_x0000_s1026" o:spt="100" style="position:absolute;left:7704;top:1234;height:1492;width:828;" fillcolor="#FFFFFF [3212]" filled="t" stroked="f" coordsize="2363,4260" o:gfxdata="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7dd174A&#10;AADcAAAADwAAAAAAAAABACAAAAAiAAAAZHJzL2Rvd25yZXYueG1sUEsBAhQAFAAAAAgAh07iQDMv&#10;BZ47AAAAOQAAABAAAAAAAAAAAQAgAAAADQEAAGRycy9zaGFwZXhtbC54bWxQSwUGAAAAAAYABgBb&#10;AQAAtwMAAAAA&#10;" path="m1171,0l1080,15,1002,55,946,111,921,175,880,175,835,181,797,207,781,263,727,263,637,282,567,339,550,439,512,449,430,494,340,561,288,611,241,665,199,722,162,783,130,846,103,912,79,980,59,1051,43,1123,30,1197,19,1272,12,1348,6,1424,3,1502,1,1579,0,1657,2,1687,8,1731,10,1764,951,1764,951,1355,957,1282,975,1213,1005,1153,1047,1105,1103,1074,1171,1062,1247,1072,1307,1099,1353,1140,1385,1193,1406,1255,1418,1322,1421,1394,1417,1483,1405,1561,1387,1631,1361,1693,1329,1752,1292,1808,1249,1864,1203,1921,823,2283,775,2331,722,2385,668,2444,613,2504,559,2565,508,2626,461,2684,420,2739,368,2812,321,2882,277,2952,234,3026,190,3109,153,3185,122,3259,95,3333,73,3406,55,3480,41,3554,30,3630,21,3708,16,3789,12,3873,11,3962,10,4054,129,4053,206,4052,252,4052,276,4055,289,4063,301,4077,323,4100,395,4146,475,4168,557,4172,633,4166,697,4157,741,4152,769,4195,820,4230,883,4252,948,4257,1018,4243,1058,4224,1087,4209,1122,4208,1233,4222,1307,4214,1356,4199,1391,4191,1445,4217,1505,4238,1581,4255,1667,4259,1760,4245,1854,4203,1868,4193,1888,4177,1899,4168,1941,4150,1990,4141,2040,4126,2089,4090,2109,4066,2124,4055,2154,4052,2217,4053,2332,4054,2332,3314,1111,3314,1136,3254,1182,3185,1239,3111,1300,3039,1357,2975,1401,2923,1429,2897,1455,2885,1488,2872,1537,2842,1574,2809,1612,2766,1643,2718,1661,2670,1703,2670,1777,2650,1831,2606,1875,2537,1882,2475,1927,2446,1972,2402,2007,2349,2022,2290,2091,2265,2151,2226,2202,2178,2242,2124,2270,2059,2285,1947,2289,1936,2297,1929,2312,1910,2333,1854,2325,1819,2310,1785,2311,1735,2330,1653,2345,1573,2355,1493,2361,1413,2362,1334,2358,1255,2347,1176,2331,1097,2309,1018,2279,938,2248,869,2211,804,2170,741,2124,683,2073,628,2018,578,1958,532,1895,491,1828,455,1757,424,1722,410,1712,401,1682,336,1619,305,1563,297,1556,290,1483,245,1431,234,1417,160,1378,96,1320,45,1249,12,1171,0xe">
                  <v:fill on="t" focussize="0,0"/>
                  <v:stroke on="f"/>
                  <v:imagedata o:title=""/>
                  <o:lock v:ext="edit" aspectratio="f"/>
                </v:shape>
                <v:shape id="_x0000_s1026" o:spid="_x0000_s1026" o:spt="100" style="position:absolute;left:6751;top:1272;height:1453;width:916;" fillcolor="#FFFFFF [3212]" filled="t" stroked="f" coordsize="2613,4149" o:gfxdata="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gkHJK5AAAA3AAA&#10;AA8AAAAAAAAAAQAgAAAAIgAAAGRycy9kb3ducmV2LnhtbFBLAQIUABQAAAAIAIdO4kAzLwWeOwAA&#10;ADkAAAAQAAAAAAAAAAEAIAAAAAgBAABkcnMvc2hhcGV4bWwueG1sUEsFBgAAAAAGAAYAWwEAALID&#10;AAAAAA==&#10;" path="m1473,3996l801,3996,813,4028,833,4057,857,4082,882,4102,968,4144,1047,4148,1115,4125,1164,4083,1191,4035,1404,4035,1431,4025,1454,4011,1473,3996xm742,0l678,3,622,19,580,49,557,81,551,96,536,102,484,110,415,129,352,163,299,211,264,274,250,351,254,388,263,421,276,451,290,478,283,489,275,500,267,511,256,522,224,548,203,566,187,591,168,641,133,717,99,749,66,765,36,796,13,861,22,911,40,956,45,1008,28,1138,15,1192,5,1211,0,1222,3,1249,16,1320,20,1891,20,1953,19,2022,17,2183,16,2271,16,2345,16,2458,16,2549,18,2642,20,2734,24,2821,29,2904,35,2981,44,3051,54,3111,67,3162,88,3229,110,3286,135,3340,164,3398,207,3474,240,3517,269,3548,300,3587,287,3624,271,3662,257,3703,252,3751,262,3822,286,3886,323,3943,370,3990,425,4026,488,4051,555,4063,626,4060,697,4041,724,4028,749,4014,774,4002,801,3996,1473,3996,1492,3981,1511,3967,1983,3967,2014,3935,2050,3880,2072,3821,2123,3816,2160,3804,2188,3782,2212,3752,2249,3681,2262,3615,2253,3549,2226,3475,2216,3458,2212,3449,2223,3427,2252,3372,2288,3297,2316,3222,2338,3148,2341,3135,1223,3135,1161,3133,1105,3110,1057,3073,1018,3025,992,2970,981,2914,977,2841,974,2767,971,2690,969,2612,968,2534,967,2454,967,2400,967,2345,967,2209,967,2129,968,2007,970,1808,970,1731,971,1654,971,1579,972,1548,975,1524,979,1503,980,1482,971,1306,972,1227,977,1146,986,1070,1002,1005,1027,954,1064,915,1108,887,1158,872,1211,868,2325,868,2300,794,2269,720,2234,651,2194,588,2150,530,2102,476,2050,427,1995,383,1936,343,1874,308,1809,277,1741,250,1670,227,1597,208,1522,192,1444,181,1397,176,1001,176,975,117,931,70,874,34,809,11,742,0xm1983,3967l1511,3967,1535,3976,1550,3988,1575,4006,1625,4032,1700,4056,1774,4061,1845,4049,1910,4022,1967,3983,1983,3967xm1404,4035l1191,4035,1234,4043,1289,4054,1356,4052,1404,4035xm2325,868l1211,868,1264,877,1313,898,1356,932,1390,978,1413,1038,1421,1111,1421,2895,1416,2947,1402,2992,1381,3031,1354,3063,1288,3114,1223,3135,2341,3135,2355,3072,2367,2996,2374,2918,2379,2839,2381,2756,2382,2671,2382,2583,2443,2556,2487,2513,2513,2458,2519,2400,2503,2345,2462,2300,2507,2209,2511,2141,2495,2087,2482,2037,2532,2007,2574,1953,2602,1884,2612,1813,2603,1756,2577,1692,2538,1638,2492,1608,2496,1575,2497,1547,2492,1520,2474,1489,2456,1468,2435,1449,2411,1433,2382,1423,2382,1331,2380,1247,2377,1169,2370,1094,2360,1021,2346,948,2327,873,2325,868xm1201,166l1001,176,1397,176,1365,172,1284,168,1201,166xe">
                  <v:fill on="t" focussize="0,0"/>
                  <v:stroke on="f"/>
                  <v:imagedata o:title=""/>
                  <o:lock v:ext="edit" aspectratio="f"/>
                </v:shape>
                <v:shape id="_x0000_s1026" o:spid="_x0000_s1026" o:spt="100" style="position:absolute;left:8635;top:1315;height:1412;width:831;" fillcolor="#FFFFFF [3212]" filled="t" stroked="f" coordsize="2371,4031" o:gfxdata="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c3jbkugAAANoA&#10;AAAPAAAAAAAAAAEAIAAAACIAAABkcnMvZG93bnJldi54bWxQSwECFAAUAAAACACHTuJAMy8FnjsA&#10;AAA5AAAAEAAAAAAAAAABACAAAAAJAQAAZHJzL3NoYXBleG1sLnhtbFBLBQYAAAAABgAGAFsBAACz&#10;AwAAAAA=&#10;" path="m1807,0l1750,5,1692,28,1635,70,1581,132,1181,113,1085,115,995,120,909,129,828,141,752,157,680,176,612,198,549,224,490,253,435,285,384,320,337,357,253,442,184,538,154,590,127,645,103,703,82,763,63,825,47,890,34,958,23,1027,15,1099,8,1174,4,1250,1,1328,0,1409,10,1555,951,1555,944,1231,944,1165,951,1093,968,1022,998,956,1041,903,1102,867,1181,854,1244,861,1339,918,1397,1017,1413,1079,1421,1146,1420,1217,1412,1290,1397,1363,1376,1435,1347,1503,1313,1567,1263,1639,1204,1704,1161,1750,1053,1850,995,1905,936,1962,875,2021,814,2082,753,2144,693,2207,634,2270,578,2333,524,2395,474,2456,428,2516,386,2575,333,2654,286,2730,242,2801,204,2871,169,2938,139,3004,113,3069,90,3134,71,3200,55,3268,41,3338,31,3411,23,3488,17,3569,13,3655,11,3747,10,3846,751,3846,771,3888,807,3922,855,3945,911,3953,964,3952,986,3949,1003,3943,1041,3933,1101,4006,1163,4028,1218,4019,1258,3999,1276,3987,1305,3986,1331,3995,1367,4000,1427,3988,1437,3984,1446,3980,1466,3968,1464,3968,1471,3962,1530,3999,1594,4025,1664,4030,1745,4005,1791,3976,1804,3958,1817,3944,1857,3929,1889,3919,1918,3905,1941,3881,1952,3846,2332,3846,2332,3110,2308,3107,2255,3105,2179,3103,2085,3103,1872,3103,1471,3105,1477,3089,1479,3086,1484,3084,1498,3072,1542,3023,1580,2963,1608,2897,1621,2832,1696,2824,1763,2802,1818,2766,1862,2718,1892,2660,1906,2593,1907,2573,1905,2567,1903,2561,1902,2540,1917,2518,1955,2484,1999,2432,2036,2355,2052,2247,2087,2237,2146,2209,2253,2116,2305,2042,2334,1971,2347,1904,2347,1845,2342,1795,2337,1758,2336,1735,2351,1701,2369,1654,2371,1594,2339,1519,2325,1495,2323,1478,2336,1423,2350,1343,2358,1268,2361,1196,2359,1124,2353,1049,2343,970,2324,872,2296,782,2264,695,2224,618,2183,554,2168,528,2169,518,2177,498,2182,444,2171,397,2145,376,2112,365,2081,347,2000,269,1994,258,1997,240,1995,198,1978,134,1949,80,1909,39,1861,12,1807,0xe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-739775</wp:posOffset>
                </wp:positionH>
                <wp:positionV relativeFrom="paragraph">
                  <wp:posOffset>1721485</wp:posOffset>
                </wp:positionV>
                <wp:extent cx="6753860" cy="7395845"/>
                <wp:effectExtent l="0" t="0" r="8890" b="14605"/>
                <wp:wrapNone/>
                <wp:docPr id="396" name="组合 3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53860" cy="7395845"/>
                          <a:chOff x="12076" y="4224"/>
                          <a:chExt cx="10636" cy="11647"/>
                        </a:xfrm>
                      </wpg:grpSpPr>
                      <wpg:grpSp>
                        <wpg:cNvPr id="373" name="组合 373"/>
                        <wpg:cNvGrpSpPr/>
                        <wpg:grpSpPr>
                          <a:xfrm>
                            <a:off x="12076" y="4224"/>
                            <a:ext cx="3380" cy="2711"/>
                            <a:chOff x="2568" y="4224"/>
                            <a:chExt cx="3380" cy="2711"/>
                          </a:xfrm>
                        </wpg:grpSpPr>
                        <wpg:grpSp>
                          <wpg:cNvPr id="5" name="组合 737"/>
                          <wpg:cNvGrpSpPr/>
                          <wpg:grpSpPr>
                            <a:xfrm rot="0">
                              <a:off x="2568" y="4498"/>
                              <a:ext cx="3380" cy="200"/>
                              <a:chOff x="2473" y="2521"/>
                              <a:chExt cx="3278" cy="194"/>
                            </a:xfrm>
                          </wpg:grpSpPr>
                          <wps:wsp>
                            <wps:cNvPr id="1" name="矩形 1"/>
                            <wps:cNvSpPr/>
                            <wps:spPr>
                              <a:xfrm>
                                <a:off x="2473" y="2521"/>
                                <a:ext cx="3279" cy="1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36A7A8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  <wpg:grpSp>
                            <wpg:cNvPr id="6" name="组合 735"/>
                            <wpg:cNvGrpSpPr/>
                            <wpg:grpSpPr>
                              <a:xfrm>
                                <a:off x="2582" y="2571"/>
                                <a:ext cx="3061" cy="97"/>
                                <a:chOff x="1304" y="2571"/>
                                <a:chExt cx="3061" cy="97"/>
                              </a:xfrm>
                            </wpg:grpSpPr>
                            <wps:wsp>
                              <wps:cNvPr id="7" name="任意多边形 2"/>
                              <wps:cNvSpPr/>
                              <wps:spPr>
                                <a:xfrm>
                                  <a:off x="1304" y="2572"/>
                                  <a:ext cx="283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4" y="66"/>
                                      </a:moveTo>
                                      <a:lnTo>
                                        <a:pt x="306" y="66"/>
                                      </a:lnTo>
                                      <a:lnTo>
                                        <a:pt x="306" y="78"/>
                                      </a:lnTo>
                                      <a:lnTo>
                                        <a:pt x="444" y="78"/>
                                      </a:lnTo>
                                      <a:lnTo>
                                        <a:pt x="444" y="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" name="任意多边形 3"/>
                              <wps:cNvSpPr/>
                              <wps:spPr>
                                <a:xfrm>
                                  <a:off x="1771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20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20" y="13"/>
                                      </a:lnTo>
                                      <a:lnTo>
                                        <a:pt x="120" y="4"/>
                                      </a:lnTo>
                                      <a:close/>
                                      <a:moveTo>
                                        <a:pt x="120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120" y="38"/>
                                      </a:lnTo>
                                      <a:close/>
                                      <a:moveTo>
                                        <a:pt x="120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120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7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5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6" y="90"/>
                                      </a:lnTo>
                                      <a:lnTo>
                                        <a:pt x="126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5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3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9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5" y="144"/>
                                      </a:lnTo>
                                      <a:lnTo>
                                        <a:pt x="159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9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2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7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7" y="30"/>
                                      </a:lnTo>
                                      <a:lnTo>
                                        <a:pt x="227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0" y="21"/>
                                      </a:moveTo>
                                      <a:lnTo>
                                        <a:pt x="321" y="21"/>
                                      </a:lnTo>
                                      <a:lnTo>
                                        <a:pt x="321" y="33"/>
                                      </a:lnTo>
                                      <a:lnTo>
                                        <a:pt x="430" y="33"/>
                                      </a:lnTo>
                                      <a:lnTo>
                                        <a:pt x="430" y="21"/>
                                      </a:lnTo>
                                      <a:close/>
                                      <a:moveTo>
                                        <a:pt x="443" y="120"/>
                                      </a:moveTo>
                                      <a:lnTo>
                                        <a:pt x="308" y="120"/>
                                      </a:lnTo>
                                      <a:lnTo>
                                        <a:pt x="308" y="132"/>
                                      </a:lnTo>
                                      <a:lnTo>
                                        <a:pt x="443" y="132"/>
                                      </a:lnTo>
                                      <a:lnTo>
                                        <a:pt x="443" y="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9" name="任意多边形 4"/>
                              <wps:cNvSpPr/>
                              <wps:spPr>
                                <a:xfrm>
                                  <a:off x="2237" y="2572"/>
                                  <a:ext cx="28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1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1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5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8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4" y="81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4" y="55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4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4" y="99"/>
                                      </a:lnTo>
                                      <a:lnTo>
                                        <a:pt x="214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4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214" y="55"/>
                                      </a:lnTo>
                                      <a:close/>
                                      <a:moveTo>
                                        <a:pt x="214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214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4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4" y="20"/>
                                      </a:lnTo>
                                      <a:lnTo>
                                        <a:pt x="214" y="0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  <a:moveTo>
                                        <a:pt x="420" y="68"/>
                                      </a:moveTo>
                                      <a:lnTo>
                                        <a:pt x="327" y="68"/>
                                      </a:lnTo>
                                      <a:lnTo>
                                        <a:pt x="327" y="79"/>
                                      </a:lnTo>
                                      <a:lnTo>
                                        <a:pt x="420" y="79"/>
                                      </a:lnTo>
                                      <a:lnTo>
                                        <a:pt x="420" y="68"/>
                                      </a:lnTo>
                                      <a:close/>
                                      <a:moveTo>
                                        <a:pt x="440" y="126"/>
                                      </a:moveTo>
                                      <a:lnTo>
                                        <a:pt x="308" y="126"/>
                                      </a:lnTo>
                                      <a:lnTo>
                                        <a:pt x="308" y="137"/>
                                      </a:lnTo>
                                      <a:lnTo>
                                        <a:pt x="440" y="137"/>
                                      </a:lnTo>
                                      <a:lnTo>
                                        <a:pt x="440" y="1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0" name="任意多边形 5"/>
                              <wps:cNvSpPr/>
                              <wps:spPr>
                                <a:xfrm>
                                  <a:off x="2701" y="2572"/>
                                  <a:ext cx="278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37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7" y="12"/>
                                      </a:moveTo>
                                      <a:lnTo>
                                        <a:pt x="312" y="12"/>
                                      </a:lnTo>
                                      <a:lnTo>
                                        <a:pt x="312" y="144"/>
                                      </a:lnTo>
                                      <a:lnTo>
                                        <a:pt x="323" y="144"/>
                                      </a:lnTo>
                                      <a:lnTo>
                                        <a:pt x="323" y="131"/>
                                      </a:lnTo>
                                      <a:lnTo>
                                        <a:pt x="437" y="131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323" y="120"/>
                                      </a:lnTo>
                                      <a:lnTo>
                                        <a:pt x="323" y="23"/>
                                      </a:lnTo>
                                      <a:lnTo>
                                        <a:pt x="437" y="23"/>
                                      </a:lnTo>
                                      <a:lnTo>
                                        <a:pt x="437" y="12"/>
                                      </a:lnTo>
                                      <a:close/>
                                      <a:moveTo>
                                        <a:pt x="437" y="131"/>
                                      </a:moveTo>
                                      <a:lnTo>
                                        <a:pt x="426" y="131"/>
                                      </a:lnTo>
                                      <a:lnTo>
                                        <a:pt x="426" y="143"/>
                                      </a:lnTo>
                                      <a:lnTo>
                                        <a:pt x="437" y="143"/>
                                      </a:lnTo>
                                      <a:lnTo>
                                        <a:pt x="437" y="131"/>
                                      </a:lnTo>
                                      <a:close/>
                                      <a:moveTo>
                                        <a:pt x="437" y="23"/>
                                      </a:moveTo>
                                      <a:lnTo>
                                        <a:pt x="426" y="23"/>
                                      </a:lnTo>
                                      <a:lnTo>
                                        <a:pt x="426" y="120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437" y="23"/>
                                      </a:lnTo>
                                      <a:close/>
                                      <a:moveTo>
                                        <a:pt x="363" y="23"/>
                                      </a:moveTo>
                                      <a:lnTo>
                                        <a:pt x="353" y="23"/>
                                      </a:lnTo>
                                      <a:lnTo>
                                        <a:pt x="352" y="51"/>
                                      </a:lnTo>
                                      <a:lnTo>
                                        <a:pt x="348" y="72"/>
                                      </a:lnTo>
                                      <a:lnTo>
                                        <a:pt x="339" y="88"/>
                                      </a:lnTo>
                                      <a:lnTo>
                                        <a:pt x="325" y="98"/>
                                      </a:lnTo>
                                      <a:lnTo>
                                        <a:pt x="327" y="100"/>
                                      </a:lnTo>
                                      <a:lnTo>
                                        <a:pt x="330" y="104"/>
                                      </a:lnTo>
                                      <a:lnTo>
                                        <a:pt x="331" y="107"/>
                                      </a:lnTo>
                                      <a:lnTo>
                                        <a:pt x="347" y="95"/>
                                      </a:lnTo>
                                      <a:lnTo>
                                        <a:pt x="357" y="77"/>
                                      </a:lnTo>
                                      <a:lnTo>
                                        <a:pt x="361" y="53"/>
                                      </a:lnTo>
                                      <a:lnTo>
                                        <a:pt x="363" y="23"/>
                                      </a:lnTo>
                                      <a:close/>
                                      <a:moveTo>
                                        <a:pt x="395" y="23"/>
                                      </a:moveTo>
                                      <a:lnTo>
                                        <a:pt x="385" y="23"/>
                                      </a:lnTo>
                                      <a:lnTo>
                                        <a:pt x="385" y="88"/>
                                      </a:lnTo>
                                      <a:lnTo>
                                        <a:pt x="388" y="93"/>
                                      </a:lnTo>
                                      <a:lnTo>
                                        <a:pt x="418" y="93"/>
                                      </a:lnTo>
                                      <a:lnTo>
                                        <a:pt x="422" y="93"/>
                                      </a:lnTo>
                                      <a:lnTo>
                                        <a:pt x="424" y="92"/>
                                      </a:lnTo>
                                      <a:lnTo>
                                        <a:pt x="424" y="90"/>
                                      </a:lnTo>
                                      <a:lnTo>
                                        <a:pt x="423" y="86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395" y="84"/>
                                      </a:lnTo>
                                      <a:lnTo>
                                        <a:pt x="395" y="82"/>
                                      </a:lnTo>
                                      <a:lnTo>
                                        <a:pt x="395" y="23"/>
                                      </a:lnTo>
                                      <a:close/>
                                      <a:moveTo>
                                        <a:pt x="423" y="83"/>
                                      </a:moveTo>
                                      <a:lnTo>
                                        <a:pt x="421" y="84"/>
                                      </a:lnTo>
                                      <a:lnTo>
                                        <a:pt x="417" y="84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423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1" name="任意多边形 6"/>
                              <wps:cNvSpPr/>
                              <wps:spPr>
                                <a:xfrm>
                                  <a:off x="3163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3" y="129"/>
                                      </a:moveTo>
                                      <a:lnTo>
                                        <a:pt x="308" y="129"/>
                                      </a:lnTo>
                                      <a:lnTo>
                                        <a:pt x="308" y="140"/>
                                      </a:lnTo>
                                      <a:lnTo>
                                        <a:pt x="443" y="140"/>
                                      </a:lnTo>
                                      <a:lnTo>
                                        <a:pt x="443" y="129"/>
                                      </a:lnTo>
                                      <a:close/>
                                      <a:moveTo>
                                        <a:pt x="366" y="73"/>
                                      </a:moveTo>
                                      <a:lnTo>
                                        <a:pt x="355" y="73"/>
                                      </a:lnTo>
                                      <a:lnTo>
                                        <a:pt x="352" y="88"/>
                                      </a:lnTo>
                                      <a:lnTo>
                                        <a:pt x="350" y="103"/>
                                      </a:lnTo>
                                      <a:lnTo>
                                        <a:pt x="348" y="117"/>
                                      </a:lnTo>
                                      <a:lnTo>
                                        <a:pt x="345" y="129"/>
                                      </a:lnTo>
                                      <a:lnTo>
                                        <a:pt x="356" y="129"/>
                                      </a:lnTo>
                                      <a:lnTo>
                                        <a:pt x="359" y="117"/>
                                      </a:lnTo>
                                      <a:lnTo>
                                        <a:pt x="361" y="103"/>
                                      </a:lnTo>
                                      <a:lnTo>
                                        <a:pt x="363" y="88"/>
                                      </a:lnTo>
                                      <a:lnTo>
                                        <a:pt x="366" y="73"/>
                                      </a:lnTo>
                                      <a:close/>
                                      <a:moveTo>
                                        <a:pt x="409" y="62"/>
                                      </a:moveTo>
                                      <a:lnTo>
                                        <a:pt x="408" y="62"/>
                                      </a:lnTo>
                                      <a:lnTo>
                                        <a:pt x="326" y="62"/>
                                      </a:lnTo>
                                      <a:lnTo>
                                        <a:pt x="326" y="73"/>
                                      </a:lnTo>
                                      <a:lnTo>
                                        <a:pt x="406" y="73"/>
                                      </a:lnTo>
                                      <a:lnTo>
                                        <a:pt x="405" y="88"/>
                                      </a:lnTo>
                                      <a:lnTo>
                                        <a:pt x="403" y="103"/>
                                      </a:lnTo>
                                      <a:lnTo>
                                        <a:pt x="402" y="117"/>
                                      </a:lnTo>
                                      <a:lnTo>
                                        <a:pt x="401" y="129"/>
                                      </a:lnTo>
                                      <a:lnTo>
                                        <a:pt x="411" y="129"/>
                                      </a:lnTo>
                                      <a:lnTo>
                                        <a:pt x="413" y="112"/>
                                      </a:lnTo>
                                      <a:lnTo>
                                        <a:pt x="415" y="95"/>
                                      </a:lnTo>
                                      <a:lnTo>
                                        <a:pt x="416" y="78"/>
                                      </a:lnTo>
                                      <a:lnTo>
                                        <a:pt x="417" y="62"/>
                                      </a:lnTo>
                                      <a:lnTo>
                                        <a:pt x="409" y="62"/>
                                      </a:lnTo>
                                      <a:close/>
                                      <a:moveTo>
                                        <a:pt x="372" y="25"/>
                                      </a:moveTo>
                                      <a:lnTo>
                                        <a:pt x="362" y="25"/>
                                      </a:lnTo>
                                      <a:lnTo>
                                        <a:pt x="360" y="36"/>
                                      </a:lnTo>
                                      <a:lnTo>
                                        <a:pt x="357" y="62"/>
                                      </a:lnTo>
                                      <a:lnTo>
                                        <a:pt x="367" y="62"/>
                                      </a:lnTo>
                                      <a:lnTo>
                                        <a:pt x="371" y="36"/>
                                      </a:lnTo>
                                      <a:lnTo>
                                        <a:pt x="372" y="25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4" name="任意多边形 7"/>
                              <wps:cNvSpPr/>
                              <wps:spPr>
                                <a:xfrm>
                                  <a:off x="3629" y="2571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4" h="152">
                                      <a:moveTo>
                                        <a:pt x="120" y="6"/>
                                      </a:moveTo>
                                      <a:lnTo>
                                        <a:pt x="19" y="6"/>
                                      </a:lnTo>
                                      <a:lnTo>
                                        <a:pt x="19" y="65"/>
                                      </a:lnTo>
                                      <a:lnTo>
                                        <a:pt x="120" y="65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29" y="56"/>
                                      </a:lnTo>
                                      <a:lnTo>
                                        <a:pt x="29" y="40"/>
                                      </a:lnTo>
                                      <a:lnTo>
                                        <a:pt x="120" y="40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29" y="31"/>
                                      </a:lnTo>
                                      <a:lnTo>
                                        <a:pt x="29" y="15"/>
                                      </a:lnTo>
                                      <a:lnTo>
                                        <a:pt x="120" y="15"/>
                                      </a:lnTo>
                                      <a:lnTo>
                                        <a:pt x="120" y="6"/>
                                      </a:lnTo>
                                      <a:close/>
                                      <a:moveTo>
                                        <a:pt x="120" y="40"/>
                                      </a:moveTo>
                                      <a:lnTo>
                                        <a:pt x="109" y="40"/>
                                      </a:lnTo>
                                      <a:lnTo>
                                        <a:pt x="109" y="56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120" y="40"/>
                                      </a:lnTo>
                                      <a:close/>
                                      <a:moveTo>
                                        <a:pt x="120" y="15"/>
                                      </a:moveTo>
                                      <a:lnTo>
                                        <a:pt x="109" y="15"/>
                                      </a:lnTo>
                                      <a:lnTo>
                                        <a:pt x="109" y="31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120" y="15"/>
                                      </a:lnTo>
                                      <a:close/>
                                      <a:moveTo>
                                        <a:pt x="135" y="137"/>
                                      </a:moveTo>
                                      <a:lnTo>
                                        <a:pt x="2" y="137"/>
                                      </a:lnTo>
                                      <a:lnTo>
                                        <a:pt x="2" y="147"/>
                                      </a:lnTo>
                                      <a:lnTo>
                                        <a:pt x="135" y="147"/>
                                      </a:lnTo>
                                      <a:lnTo>
                                        <a:pt x="135" y="137"/>
                                      </a:lnTo>
                                      <a:close/>
                                      <a:moveTo>
                                        <a:pt x="74" y="118"/>
                                      </a:moveTo>
                                      <a:lnTo>
                                        <a:pt x="63" y="118"/>
                                      </a:lnTo>
                                      <a:lnTo>
                                        <a:pt x="63" y="137"/>
                                      </a:lnTo>
                                      <a:lnTo>
                                        <a:pt x="74" y="137"/>
                                      </a:lnTo>
                                      <a:lnTo>
                                        <a:pt x="74" y="118"/>
                                      </a:lnTo>
                                      <a:close/>
                                      <a:moveTo>
                                        <a:pt x="119" y="109"/>
                                      </a:moveTo>
                                      <a:lnTo>
                                        <a:pt x="20" y="109"/>
                                      </a:lnTo>
                                      <a:lnTo>
                                        <a:pt x="20" y="118"/>
                                      </a:lnTo>
                                      <a:lnTo>
                                        <a:pt x="119" y="118"/>
                                      </a:lnTo>
                                      <a:lnTo>
                                        <a:pt x="119" y="109"/>
                                      </a:lnTo>
                                      <a:close/>
                                      <a:moveTo>
                                        <a:pt x="29" y="65"/>
                                      </a:moveTo>
                                      <a:lnTo>
                                        <a:pt x="23" y="76"/>
                                      </a:lnTo>
                                      <a:lnTo>
                                        <a:pt x="17" y="87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0" y="104"/>
                                      </a:lnTo>
                                      <a:lnTo>
                                        <a:pt x="3" y="106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9" y="111"/>
                                      </a:lnTo>
                                      <a:lnTo>
                                        <a:pt x="15" y="106"/>
                                      </a:lnTo>
                                      <a:lnTo>
                                        <a:pt x="20" y="99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126" y="92"/>
                                      </a:lnTo>
                                      <a:lnTo>
                                        <a:pt x="126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34" y="78"/>
                                      </a:lnTo>
                                      <a:lnTo>
                                        <a:pt x="37" y="73"/>
                                      </a:lnTo>
                                      <a:lnTo>
                                        <a:pt x="39" y="68"/>
                                      </a:lnTo>
                                      <a:lnTo>
                                        <a:pt x="29" y="65"/>
                                      </a:lnTo>
                                      <a:close/>
                                      <a:moveTo>
                                        <a:pt x="74" y="92"/>
                                      </a:moveTo>
                                      <a:lnTo>
                                        <a:pt x="63" y="92"/>
                                      </a:lnTo>
                                      <a:lnTo>
                                        <a:pt x="63" y="109"/>
                                      </a:lnTo>
                                      <a:lnTo>
                                        <a:pt x="74" y="109"/>
                                      </a:lnTo>
                                      <a:lnTo>
                                        <a:pt x="74" y="92"/>
                                      </a:lnTo>
                                      <a:close/>
                                      <a:moveTo>
                                        <a:pt x="74" y="69"/>
                                      </a:moveTo>
                                      <a:lnTo>
                                        <a:pt x="63" y="69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74" y="69"/>
                                      </a:lnTo>
                                      <a:close/>
                                      <a:moveTo>
                                        <a:pt x="287" y="8"/>
                                      </a:moveTo>
                                      <a:lnTo>
                                        <a:pt x="235" y="8"/>
                                      </a:lnTo>
                                      <a:lnTo>
                                        <a:pt x="234" y="74"/>
                                      </a:lnTo>
                                      <a:lnTo>
                                        <a:pt x="234" y="87"/>
                                      </a:lnTo>
                                      <a:lnTo>
                                        <a:pt x="232" y="108"/>
                                      </a:lnTo>
                                      <a:lnTo>
                                        <a:pt x="228" y="128"/>
                                      </a:lnTo>
                                      <a:lnTo>
                                        <a:pt x="220" y="146"/>
                                      </a:lnTo>
                                      <a:lnTo>
                                        <a:pt x="223" y="147"/>
                                      </a:lnTo>
                                      <a:lnTo>
                                        <a:pt x="227" y="150"/>
                                      </a:lnTo>
                                      <a:lnTo>
                                        <a:pt x="228" y="152"/>
                                      </a:lnTo>
                                      <a:lnTo>
                                        <a:pt x="234" y="139"/>
                                      </a:lnTo>
                                      <a:lnTo>
                                        <a:pt x="239" y="125"/>
                                      </a:lnTo>
                                      <a:lnTo>
                                        <a:pt x="242" y="110"/>
                                      </a:lnTo>
                                      <a:lnTo>
                                        <a:pt x="243" y="95"/>
                                      </a:lnTo>
                                      <a:lnTo>
                                        <a:pt x="287" y="9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44" y="85"/>
                                      </a:lnTo>
                                      <a:lnTo>
                                        <a:pt x="244" y="74"/>
                                      </a:lnTo>
                                      <a:lnTo>
                                        <a:pt x="244" y="56"/>
                                      </a:lnTo>
                                      <a:lnTo>
                                        <a:pt x="287" y="5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44" y="46"/>
                                      </a:lnTo>
                                      <a:lnTo>
                                        <a:pt x="244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7" y="8"/>
                                      </a:lnTo>
                                      <a:close/>
                                      <a:moveTo>
                                        <a:pt x="174" y="115"/>
                                      </a:moveTo>
                                      <a:lnTo>
                                        <a:pt x="169" y="126"/>
                                      </a:lnTo>
                                      <a:lnTo>
                                        <a:pt x="161" y="137"/>
                                      </a:lnTo>
                                      <a:lnTo>
                                        <a:pt x="152" y="145"/>
                                      </a:lnTo>
                                      <a:lnTo>
                                        <a:pt x="155" y="146"/>
                                      </a:lnTo>
                                      <a:lnTo>
                                        <a:pt x="159" y="150"/>
                                      </a:lnTo>
                                      <a:lnTo>
                                        <a:pt x="161" y="151"/>
                                      </a:lnTo>
                                      <a:lnTo>
                                        <a:pt x="167" y="144"/>
                                      </a:lnTo>
                                      <a:lnTo>
                                        <a:pt x="173" y="136"/>
                                      </a:lnTo>
                                      <a:lnTo>
                                        <a:pt x="179" y="127"/>
                                      </a:lnTo>
                                      <a:lnTo>
                                        <a:pt x="183" y="118"/>
                                      </a:lnTo>
                                      <a:lnTo>
                                        <a:pt x="174" y="115"/>
                                      </a:lnTo>
                                      <a:close/>
                                      <a:moveTo>
                                        <a:pt x="287" y="95"/>
                                      </a:moveTo>
                                      <a:lnTo>
                                        <a:pt x="277" y="95"/>
                                      </a:lnTo>
                                      <a:lnTo>
                                        <a:pt x="277" y="139"/>
                                      </a:lnTo>
                                      <a:lnTo>
                                        <a:pt x="276" y="140"/>
                                      </a:lnTo>
                                      <a:lnTo>
                                        <a:pt x="272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57" y="143"/>
                                      </a:lnTo>
                                      <a:lnTo>
                                        <a:pt x="258" y="148"/>
                                      </a:lnTo>
                                      <a:lnTo>
                                        <a:pt x="259" y="151"/>
                                      </a:lnTo>
                                      <a:lnTo>
                                        <a:pt x="270" y="151"/>
                                      </a:lnTo>
                                      <a:lnTo>
                                        <a:pt x="277" y="150"/>
                                      </a:lnTo>
                                      <a:lnTo>
                                        <a:pt x="281" y="149"/>
                                      </a:lnTo>
                                      <a:lnTo>
                                        <a:pt x="285" y="147"/>
                                      </a:lnTo>
                                      <a:lnTo>
                                        <a:pt x="287" y="143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64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87" y="95"/>
                                      </a:lnTo>
                                      <a:close/>
                                      <a:moveTo>
                                        <a:pt x="203" y="115"/>
                                      </a:moveTo>
                                      <a:lnTo>
                                        <a:pt x="195" y="120"/>
                                      </a:lnTo>
                                      <a:lnTo>
                                        <a:pt x="201" y="127"/>
                                      </a:lnTo>
                                      <a:lnTo>
                                        <a:pt x="208" y="138"/>
                                      </a:lnTo>
                                      <a:lnTo>
                                        <a:pt x="211" y="145"/>
                                      </a:lnTo>
                                      <a:lnTo>
                                        <a:pt x="219" y="140"/>
                                      </a:lnTo>
                                      <a:lnTo>
                                        <a:pt x="216" y="133"/>
                                      </a:lnTo>
                                      <a:lnTo>
                                        <a:pt x="209" y="123"/>
                                      </a:lnTo>
                                      <a:lnTo>
                                        <a:pt x="203" y="115"/>
                                      </a:lnTo>
                                      <a:close/>
                                      <a:moveTo>
                                        <a:pt x="227" y="101"/>
                                      </a:moveTo>
                                      <a:lnTo>
                                        <a:pt x="152" y="101"/>
                                      </a:lnTo>
                                      <a:lnTo>
                                        <a:pt x="152" y="111"/>
                                      </a:lnTo>
                                      <a:lnTo>
                                        <a:pt x="227" y="111"/>
                                      </a:lnTo>
                                      <a:lnTo>
                                        <a:pt x="227" y="101"/>
                                      </a:lnTo>
                                      <a:close/>
                                      <a:moveTo>
                                        <a:pt x="176" y="32"/>
                                      </a:moveTo>
                                      <a:lnTo>
                                        <a:pt x="167" y="32"/>
                                      </a:lnTo>
                                      <a:lnTo>
                                        <a:pt x="167" y="101"/>
                                      </a:lnTo>
                                      <a:lnTo>
                                        <a:pt x="176" y="101"/>
                                      </a:lnTo>
                                      <a:lnTo>
                                        <a:pt x="176" y="83"/>
                                      </a:lnTo>
                                      <a:lnTo>
                                        <a:pt x="215" y="83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176" y="74"/>
                                      </a:lnTo>
                                      <a:lnTo>
                                        <a:pt x="176" y="57"/>
                                      </a:lnTo>
                                      <a:lnTo>
                                        <a:pt x="215" y="57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176" y="48"/>
                                      </a:lnTo>
                                      <a:lnTo>
                                        <a:pt x="176" y="32"/>
                                      </a:lnTo>
                                      <a:close/>
                                      <a:moveTo>
                                        <a:pt x="215" y="83"/>
                                      </a:moveTo>
                                      <a:lnTo>
                                        <a:pt x="206" y="83"/>
                                      </a:lnTo>
                                      <a:lnTo>
                                        <a:pt x="206" y="101"/>
                                      </a:lnTo>
                                      <a:lnTo>
                                        <a:pt x="215" y="101"/>
                                      </a:lnTo>
                                      <a:lnTo>
                                        <a:pt x="215" y="83"/>
                                      </a:lnTo>
                                      <a:close/>
                                      <a:moveTo>
                                        <a:pt x="287" y="56"/>
                                      </a:moveTo>
                                      <a:lnTo>
                                        <a:pt x="277" y="56"/>
                                      </a:lnTo>
                                      <a:lnTo>
                                        <a:pt x="277" y="8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87" y="56"/>
                                      </a:lnTo>
                                      <a:close/>
                                      <a:moveTo>
                                        <a:pt x="215" y="57"/>
                                      </a:moveTo>
                                      <a:lnTo>
                                        <a:pt x="206" y="57"/>
                                      </a:lnTo>
                                      <a:lnTo>
                                        <a:pt x="206" y="74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215" y="57"/>
                                      </a:lnTo>
                                      <a:close/>
                                      <a:moveTo>
                                        <a:pt x="215" y="32"/>
                                      </a:moveTo>
                                      <a:lnTo>
                                        <a:pt x="206" y="32"/>
                                      </a:lnTo>
                                      <a:lnTo>
                                        <a:pt x="206" y="48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215" y="32"/>
                                      </a:lnTo>
                                      <a:close/>
                                      <a:moveTo>
                                        <a:pt x="287" y="18"/>
                                      </a:moveTo>
                                      <a:lnTo>
                                        <a:pt x="277" y="18"/>
                                      </a:lnTo>
                                      <a:lnTo>
                                        <a:pt x="277" y="4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87" y="18"/>
                                      </a:lnTo>
                                      <a:close/>
                                      <a:moveTo>
                                        <a:pt x="227" y="22"/>
                                      </a:moveTo>
                                      <a:lnTo>
                                        <a:pt x="154" y="22"/>
                                      </a:lnTo>
                                      <a:lnTo>
                                        <a:pt x="154" y="32"/>
                                      </a:lnTo>
                                      <a:lnTo>
                                        <a:pt x="227" y="32"/>
                                      </a:lnTo>
                                      <a:lnTo>
                                        <a:pt x="227" y="22"/>
                                      </a:lnTo>
                                      <a:close/>
                                      <a:moveTo>
                                        <a:pt x="176" y="2"/>
                                      </a:moveTo>
                                      <a:lnTo>
                                        <a:pt x="167" y="2"/>
                                      </a:lnTo>
                                      <a:lnTo>
                                        <a:pt x="167" y="22"/>
                                      </a:lnTo>
                                      <a:lnTo>
                                        <a:pt x="176" y="22"/>
                                      </a:lnTo>
                                      <a:lnTo>
                                        <a:pt x="176" y="2"/>
                                      </a:lnTo>
                                      <a:close/>
                                      <a:moveTo>
                                        <a:pt x="215" y="2"/>
                                      </a:moveTo>
                                      <a:lnTo>
                                        <a:pt x="206" y="2"/>
                                      </a:lnTo>
                                      <a:lnTo>
                                        <a:pt x="206" y="22"/>
                                      </a:lnTo>
                                      <a:lnTo>
                                        <a:pt x="215" y="22"/>
                                      </a:lnTo>
                                      <a:lnTo>
                                        <a:pt x="215" y="2"/>
                                      </a:lnTo>
                                      <a:close/>
                                      <a:moveTo>
                                        <a:pt x="443" y="44"/>
                                      </a:moveTo>
                                      <a:lnTo>
                                        <a:pt x="308" y="44"/>
                                      </a:lnTo>
                                      <a:lnTo>
                                        <a:pt x="308" y="55"/>
                                      </a:lnTo>
                                      <a:lnTo>
                                        <a:pt x="443" y="55"/>
                                      </a:lnTo>
                                      <a:lnTo>
                                        <a:pt x="443" y="44"/>
                                      </a:lnTo>
                                      <a:close/>
                                      <a:moveTo>
                                        <a:pt x="347" y="75"/>
                                      </a:moveTo>
                                      <a:lnTo>
                                        <a:pt x="338" y="94"/>
                                      </a:lnTo>
                                      <a:lnTo>
                                        <a:pt x="328" y="112"/>
                                      </a:lnTo>
                                      <a:lnTo>
                                        <a:pt x="317" y="129"/>
                                      </a:lnTo>
                                      <a:lnTo>
                                        <a:pt x="306" y="143"/>
                                      </a:lnTo>
                                      <a:lnTo>
                                        <a:pt x="309" y="145"/>
                                      </a:lnTo>
                                      <a:lnTo>
                                        <a:pt x="314" y="148"/>
                                      </a:lnTo>
                                      <a:lnTo>
                                        <a:pt x="316" y="150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38" y="118"/>
                                      </a:lnTo>
                                      <a:lnTo>
                                        <a:pt x="348" y="99"/>
                                      </a:lnTo>
                                      <a:lnTo>
                                        <a:pt x="358" y="79"/>
                                      </a:lnTo>
                                      <a:lnTo>
                                        <a:pt x="347" y="75"/>
                                      </a:lnTo>
                                      <a:close/>
                                      <a:moveTo>
                                        <a:pt x="402" y="74"/>
                                      </a:moveTo>
                                      <a:lnTo>
                                        <a:pt x="392" y="79"/>
                                      </a:lnTo>
                                      <a:lnTo>
                                        <a:pt x="404" y="97"/>
                                      </a:lnTo>
                                      <a:lnTo>
                                        <a:pt x="415" y="116"/>
                                      </a:lnTo>
                                      <a:lnTo>
                                        <a:pt x="426" y="134"/>
                                      </a:lnTo>
                                      <a:lnTo>
                                        <a:pt x="434" y="149"/>
                                      </a:lnTo>
                                      <a:lnTo>
                                        <a:pt x="444" y="143"/>
                                      </a:lnTo>
                                      <a:lnTo>
                                        <a:pt x="436" y="128"/>
                                      </a:lnTo>
                                      <a:lnTo>
                                        <a:pt x="425" y="110"/>
                                      </a:lnTo>
                                      <a:lnTo>
                                        <a:pt x="413" y="92"/>
                                      </a:lnTo>
                                      <a:lnTo>
                                        <a:pt x="402" y="74"/>
                                      </a:lnTo>
                                      <a:close/>
                                      <a:moveTo>
                                        <a:pt x="372" y="0"/>
                                      </a:moveTo>
                                      <a:lnTo>
                                        <a:pt x="362" y="4"/>
                                      </a:lnTo>
                                      <a:lnTo>
                                        <a:pt x="367" y="15"/>
                                      </a:lnTo>
                                      <a:lnTo>
                                        <a:pt x="373" y="31"/>
                                      </a:lnTo>
                                      <a:lnTo>
                                        <a:pt x="376" y="40"/>
                                      </a:lnTo>
                                      <a:lnTo>
                                        <a:pt x="387" y="35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377" y="11"/>
                                      </a:lnTo>
                                      <a:lnTo>
                                        <a:pt x="3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6" name="任意多边形 8"/>
                              <wps:cNvSpPr/>
                              <wps:spPr>
                                <a:xfrm>
                                  <a:off x="4095" y="2572"/>
                                  <a:ext cx="27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2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25" y="9"/>
                                      </a:moveTo>
                                      <a:lnTo>
                                        <a:pt x="326" y="9"/>
                                      </a:lnTo>
                                      <a:lnTo>
                                        <a:pt x="326" y="147"/>
                                      </a:lnTo>
                                      <a:lnTo>
                                        <a:pt x="336" y="147"/>
                                      </a:lnTo>
                                      <a:lnTo>
                                        <a:pt x="336" y="137"/>
                                      </a:lnTo>
                                      <a:lnTo>
                                        <a:pt x="425" y="137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336" y="126"/>
                                      </a:lnTo>
                                      <a:lnTo>
                                        <a:pt x="336" y="78"/>
                                      </a:lnTo>
                                      <a:lnTo>
                                        <a:pt x="425" y="78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336" y="67"/>
                                      </a:lnTo>
                                      <a:lnTo>
                                        <a:pt x="336" y="20"/>
                                      </a:lnTo>
                                      <a:lnTo>
                                        <a:pt x="425" y="20"/>
                                      </a:lnTo>
                                      <a:lnTo>
                                        <a:pt x="425" y="9"/>
                                      </a:lnTo>
                                      <a:close/>
                                      <a:moveTo>
                                        <a:pt x="425" y="137"/>
                                      </a:moveTo>
                                      <a:lnTo>
                                        <a:pt x="414" y="137"/>
                                      </a:lnTo>
                                      <a:lnTo>
                                        <a:pt x="414" y="147"/>
                                      </a:lnTo>
                                      <a:lnTo>
                                        <a:pt x="425" y="147"/>
                                      </a:lnTo>
                                      <a:lnTo>
                                        <a:pt x="425" y="137"/>
                                      </a:lnTo>
                                      <a:close/>
                                      <a:moveTo>
                                        <a:pt x="425" y="78"/>
                                      </a:moveTo>
                                      <a:lnTo>
                                        <a:pt x="414" y="78"/>
                                      </a:lnTo>
                                      <a:lnTo>
                                        <a:pt x="414" y="126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425" y="78"/>
                                      </a:lnTo>
                                      <a:close/>
                                      <a:moveTo>
                                        <a:pt x="425" y="20"/>
                                      </a:moveTo>
                                      <a:lnTo>
                                        <a:pt x="414" y="20"/>
                                      </a:lnTo>
                                      <a:lnTo>
                                        <a:pt x="414" y="67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425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</wpg:grpSp>
                        </wpg:grpSp>
                        <wpg:grpSp>
                          <wpg:cNvPr id="19" name="组合 182"/>
                          <wpg:cNvGrpSpPr/>
                          <wpg:grpSpPr>
                            <a:xfrm rot="0">
                              <a:off x="5191" y="4817"/>
                              <a:ext cx="86" cy="141"/>
                              <a:chOff x="0" y="0"/>
                              <a:chExt cx="400" cy="659"/>
                            </a:xfrm>
                          </wpg:grpSpPr>
                          <wps:wsp>
                            <wps:cNvPr id="181" name="任意多边形 181"/>
                            <wps:cNvSpPr/>
                            <wps:spPr>
                              <a:xfrm>
                                <a:off x="0" y="0"/>
                                <a:ext cx="400" cy="65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00" h="659">
                                    <a:moveTo>
                                      <a:pt x="246" y="0"/>
                                    </a:moveTo>
                                    <a:lnTo>
                                      <a:pt x="0" y="67"/>
                                    </a:lnTo>
                                    <a:lnTo>
                                      <a:pt x="0" y="141"/>
                                    </a:lnTo>
                                    <a:lnTo>
                                      <a:pt x="159" y="99"/>
                                    </a:lnTo>
                                    <a:lnTo>
                                      <a:pt x="159" y="588"/>
                                    </a:lnTo>
                                    <a:lnTo>
                                      <a:pt x="4" y="588"/>
                                    </a:lnTo>
                                    <a:lnTo>
                                      <a:pt x="4" y="658"/>
                                    </a:lnTo>
                                    <a:lnTo>
                                      <a:pt x="399" y="658"/>
                                    </a:lnTo>
                                    <a:lnTo>
                                      <a:pt x="399" y="588"/>
                                    </a:lnTo>
                                    <a:lnTo>
                                      <a:pt x="246" y="588"/>
                                    </a:lnTo>
                                    <a:lnTo>
                                      <a:pt x="24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20" name="组合 184"/>
                          <wpg:cNvGrpSpPr/>
                          <wpg:grpSpPr>
                            <a:xfrm rot="0">
                              <a:off x="3196" y="5718"/>
                              <a:ext cx="238" cy="106"/>
                              <a:chOff x="0" y="0"/>
                              <a:chExt cx="1114" cy="494"/>
                            </a:xfrm>
                          </wpg:grpSpPr>
                          <wps:wsp>
                            <wps:cNvPr id="183" name="任意多边形 183"/>
                            <wps:cNvSpPr/>
                            <wps:spPr>
                              <a:xfrm>
                                <a:off x="0" y="0"/>
                                <a:ext cx="1114" cy="494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14" h="494">
                                    <a:moveTo>
                                      <a:pt x="340" y="84"/>
                                    </a:moveTo>
                                    <a:lnTo>
                                      <a:pt x="295" y="84"/>
                                    </a:lnTo>
                                    <a:lnTo>
                                      <a:pt x="294" y="127"/>
                                    </a:lnTo>
                                    <a:lnTo>
                                      <a:pt x="292" y="167"/>
                                    </a:lnTo>
                                    <a:lnTo>
                                      <a:pt x="290" y="204"/>
                                    </a:lnTo>
                                    <a:lnTo>
                                      <a:pt x="287" y="238"/>
                                    </a:lnTo>
                                    <a:lnTo>
                                      <a:pt x="275" y="302"/>
                                    </a:lnTo>
                                    <a:lnTo>
                                      <a:pt x="248" y="361"/>
                                    </a:lnTo>
                                    <a:lnTo>
                                      <a:pt x="208" y="414"/>
                                    </a:lnTo>
                                    <a:lnTo>
                                      <a:pt x="153" y="462"/>
                                    </a:lnTo>
                                    <a:lnTo>
                                      <a:pt x="163" y="470"/>
                                    </a:lnTo>
                                    <a:lnTo>
                                      <a:pt x="171" y="478"/>
                                    </a:lnTo>
                                    <a:lnTo>
                                      <a:pt x="180" y="486"/>
                                    </a:lnTo>
                                    <a:lnTo>
                                      <a:pt x="187" y="494"/>
                                    </a:lnTo>
                                    <a:lnTo>
                                      <a:pt x="246" y="441"/>
                                    </a:lnTo>
                                    <a:lnTo>
                                      <a:pt x="290" y="381"/>
                                    </a:lnTo>
                                    <a:lnTo>
                                      <a:pt x="318" y="315"/>
                                    </a:lnTo>
                                    <a:lnTo>
                                      <a:pt x="332" y="241"/>
                                    </a:lnTo>
                                    <a:lnTo>
                                      <a:pt x="334" y="209"/>
                                    </a:lnTo>
                                    <a:lnTo>
                                      <a:pt x="336" y="172"/>
                                    </a:lnTo>
                                    <a:lnTo>
                                      <a:pt x="338" y="131"/>
                                    </a:lnTo>
                                    <a:lnTo>
                                      <a:pt x="340" y="84"/>
                                    </a:lnTo>
                                    <a:close/>
                                    <a:moveTo>
                                      <a:pt x="184" y="268"/>
                                    </a:moveTo>
                                    <a:lnTo>
                                      <a:pt x="81" y="268"/>
                                    </a:lnTo>
                                    <a:lnTo>
                                      <a:pt x="81" y="491"/>
                                    </a:lnTo>
                                    <a:lnTo>
                                      <a:pt x="121" y="491"/>
                                    </a:lnTo>
                                    <a:lnTo>
                                      <a:pt x="121" y="281"/>
                                    </a:lnTo>
                                    <a:lnTo>
                                      <a:pt x="186" y="281"/>
                                    </a:lnTo>
                                    <a:lnTo>
                                      <a:pt x="178" y="275"/>
                                    </a:lnTo>
                                    <a:lnTo>
                                      <a:pt x="184" y="268"/>
                                    </a:lnTo>
                                    <a:close/>
                                    <a:moveTo>
                                      <a:pt x="322" y="433"/>
                                    </a:moveTo>
                                    <a:lnTo>
                                      <a:pt x="324" y="444"/>
                                    </a:lnTo>
                                    <a:lnTo>
                                      <a:pt x="326" y="455"/>
                                    </a:lnTo>
                                    <a:lnTo>
                                      <a:pt x="328" y="466"/>
                                    </a:lnTo>
                                    <a:lnTo>
                                      <a:pt x="330" y="478"/>
                                    </a:lnTo>
                                    <a:lnTo>
                                      <a:pt x="375" y="479"/>
                                    </a:lnTo>
                                    <a:lnTo>
                                      <a:pt x="409" y="479"/>
                                    </a:lnTo>
                                    <a:lnTo>
                                      <a:pt x="445" y="474"/>
                                    </a:lnTo>
                                    <a:lnTo>
                                      <a:pt x="472" y="457"/>
                                    </a:lnTo>
                                    <a:lnTo>
                                      <a:pt x="483" y="437"/>
                                    </a:lnTo>
                                    <a:lnTo>
                                      <a:pt x="404" y="437"/>
                                    </a:lnTo>
                                    <a:lnTo>
                                      <a:pt x="387" y="437"/>
                                    </a:lnTo>
                                    <a:lnTo>
                                      <a:pt x="368" y="436"/>
                                    </a:lnTo>
                                    <a:lnTo>
                                      <a:pt x="346" y="435"/>
                                    </a:lnTo>
                                    <a:lnTo>
                                      <a:pt x="322" y="433"/>
                                    </a:lnTo>
                                    <a:close/>
                                    <a:moveTo>
                                      <a:pt x="506" y="46"/>
                                    </a:moveTo>
                                    <a:lnTo>
                                      <a:pt x="209" y="46"/>
                                    </a:lnTo>
                                    <a:lnTo>
                                      <a:pt x="209" y="84"/>
                                    </a:lnTo>
                                    <a:lnTo>
                                      <a:pt x="461" y="84"/>
                                    </a:lnTo>
                                    <a:lnTo>
                                      <a:pt x="458" y="186"/>
                                    </a:lnTo>
                                    <a:lnTo>
                                      <a:pt x="455" y="270"/>
                                    </a:lnTo>
                                    <a:lnTo>
                                      <a:pt x="453" y="336"/>
                                    </a:lnTo>
                                    <a:lnTo>
                                      <a:pt x="450" y="384"/>
                                    </a:lnTo>
                                    <a:lnTo>
                                      <a:pt x="446" y="408"/>
                                    </a:lnTo>
                                    <a:lnTo>
                                      <a:pt x="437" y="425"/>
                                    </a:lnTo>
                                    <a:lnTo>
                                      <a:pt x="423" y="435"/>
                                    </a:lnTo>
                                    <a:lnTo>
                                      <a:pt x="404" y="437"/>
                                    </a:lnTo>
                                    <a:lnTo>
                                      <a:pt x="483" y="437"/>
                                    </a:lnTo>
                                    <a:lnTo>
                                      <a:pt x="488" y="428"/>
                                    </a:lnTo>
                                    <a:lnTo>
                                      <a:pt x="494" y="387"/>
                                    </a:lnTo>
                                    <a:lnTo>
                                      <a:pt x="497" y="336"/>
                                    </a:lnTo>
                                    <a:lnTo>
                                      <a:pt x="500" y="254"/>
                                    </a:lnTo>
                                    <a:lnTo>
                                      <a:pt x="503" y="165"/>
                                    </a:lnTo>
                                    <a:lnTo>
                                      <a:pt x="506" y="46"/>
                                    </a:lnTo>
                                    <a:close/>
                                    <a:moveTo>
                                      <a:pt x="186" y="281"/>
                                    </a:moveTo>
                                    <a:lnTo>
                                      <a:pt x="121" y="281"/>
                                    </a:lnTo>
                                    <a:lnTo>
                                      <a:pt x="163" y="312"/>
                                    </a:lnTo>
                                    <a:lnTo>
                                      <a:pt x="204" y="343"/>
                                    </a:lnTo>
                                    <a:lnTo>
                                      <a:pt x="231" y="312"/>
                                    </a:lnTo>
                                    <a:lnTo>
                                      <a:pt x="191" y="284"/>
                                    </a:lnTo>
                                    <a:lnTo>
                                      <a:pt x="186" y="281"/>
                                    </a:lnTo>
                                    <a:close/>
                                    <a:moveTo>
                                      <a:pt x="184" y="97"/>
                                    </a:moveTo>
                                    <a:lnTo>
                                      <a:pt x="7" y="97"/>
                                    </a:lnTo>
                                    <a:lnTo>
                                      <a:pt x="7" y="133"/>
                                    </a:lnTo>
                                    <a:lnTo>
                                      <a:pt x="137" y="133"/>
                                    </a:lnTo>
                                    <a:lnTo>
                                      <a:pt x="106" y="178"/>
                                    </a:lnTo>
                                    <a:lnTo>
                                      <a:pt x="73" y="219"/>
                                    </a:lnTo>
                                    <a:lnTo>
                                      <a:pt x="37" y="254"/>
                                    </a:lnTo>
                                    <a:lnTo>
                                      <a:pt x="0" y="285"/>
                                    </a:lnTo>
                                    <a:lnTo>
                                      <a:pt x="4" y="297"/>
                                    </a:lnTo>
                                    <a:lnTo>
                                      <a:pt x="8" y="308"/>
                                    </a:lnTo>
                                    <a:lnTo>
                                      <a:pt x="11" y="318"/>
                                    </a:lnTo>
                                    <a:lnTo>
                                      <a:pt x="14" y="328"/>
                                    </a:lnTo>
                                    <a:lnTo>
                                      <a:pt x="32" y="314"/>
                                    </a:lnTo>
                                    <a:lnTo>
                                      <a:pt x="48" y="299"/>
                                    </a:lnTo>
                                    <a:lnTo>
                                      <a:pt x="65" y="284"/>
                                    </a:lnTo>
                                    <a:lnTo>
                                      <a:pt x="81" y="268"/>
                                    </a:lnTo>
                                    <a:lnTo>
                                      <a:pt x="184" y="268"/>
                                    </a:lnTo>
                                    <a:lnTo>
                                      <a:pt x="193" y="257"/>
                                    </a:lnTo>
                                    <a:lnTo>
                                      <a:pt x="195" y="255"/>
                                    </a:lnTo>
                                    <a:lnTo>
                                      <a:pt x="147" y="255"/>
                                    </a:lnTo>
                                    <a:lnTo>
                                      <a:pt x="130" y="244"/>
                                    </a:lnTo>
                                    <a:lnTo>
                                      <a:pt x="121" y="238"/>
                                    </a:lnTo>
                                    <a:lnTo>
                                      <a:pt x="121" y="222"/>
                                    </a:lnTo>
                                    <a:lnTo>
                                      <a:pt x="138" y="202"/>
                                    </a:lnTo>
                                    <a:lnTo>
                                      <a:pt x="154" y="180"/>
                                    </a:lnTo>
                                    <a:lnTo>
                                      <a:pt x="169" y="157"/>
                                    </a:lnTo>
                                    <a:lnTo>
                                      <a:pt x="184" y="134"/>
                                    </a:lnTo>
                                    <a:lnTo>
                                      <a:pt x="184" y="97"/>
                                    </a:lnTo>
                                    <a:close/>
                                    <a:moveTo>
                                      <a:pt x="197" y="186"/>
                                    </a:moveTo>
                                    <a:lnTo>
                                      <a:pt x="185" y="204"/>
                                    </a:lnTo>
                                    <a:lnTo>
                                      <a:pt x="173" y="221"/>
                                    </a:lnTo>
                                    <a:lnTo>
                                      <a:pt x="160" y="238"/>
                                    </a:lnTo>
                                    <a:lnTo>
                                      <a:pt x="147" y="255"/>
                                    </a:lnTo>
                                    <a:lnTo>
                                      <a:pt x="195" y="255"/>
                                    </a:lnTo>
                                    <a:lnTo>
                                      <a:pt x="207" y="240"/>
                                    </a:lnTo>
                                    <a:lnTo>
                                      <a:pt x="220" y="223"/>
                                    </a:lnTo>
                                    <a:lnTo>
                                      <a:pt x="232" y="207"/>
                                    </a:lnTo>
                                    <a:lnTo>
                                      <a:pt x="197" y="186"/>
                                    </a:lnTo>
                                    <a:close/>
                                    <a:moveTo>
                                      <a:pt x="96" y="0"/>
                                    </a:moveTo>
                                    <a:lnTo>
                                      <a:pt x="58" y="17"/>
                                    </a:lnTo>
                                    <a:lnTo>
                                      <a:pt x="68" y="33"/>
                                    </a:lnTo>
                                    <a:lnTo>
                                      <a:pt x="78" y="50"/>
                                    </a:lnTo>
                                    <a:lnTo>
                                      <a:pt x="88" y="68"/>
                                    </a:lnTo>
                                    <a:lnTo>
                                      <a:pt x="98" y="87"/>
                                    </a:lnTo>
                                    <a:lnTo>
                                      <a:pt x="137" y="68"/>
                                    </a:lnTo>
                                    <a:lnTo>
                                      <a:pt x="126" y="50"/>
                                    </a:lnTo>
                                    <a:lnTo>
                                      <a:pt x="116" y="32"/>
                                    </a:lnTo>
                                    <a:lnTo>
                                      <a:pt x="106" y="15"/>
                                    </a:lnTo>
                                    <a:lnTo>
                                      <a:pt x="96" y="0"/>
                                    </a:lnTo>
                                    <a:close/>
                                    <a:moveTo>
                                      <a:pt x="796" y="146"/>
                                    </a:moveTo>
                                    <a:lnTo>
                                      <a:pt x="751" y="146"/>
                                    </a:lnTo>
                                    <a:lnTo>
                                      <a:pt x="747" y="194"/>
                                    </a:lnTo>
                                    <a:lnTo>
                                      <a:pt x="743" y="235"/>
                                    </a:lnTo>
                                    <a:lnTo>
                                      <a:pt x="738" y="267"/>
                                    </a:lnTo>
                                    <a:lnTo>
                                      <a:pt x="731" y="292"/>
                                    </a:lnTo>
                                    <a:lnTo>
                                      <a:pt x="709" y="340"/>
                                    </a:lnTo>
                                    <a:lnTo>
                                      <a:pt x="677" y="384"/>
                                    </a:lnTo>
                                    <a:lnTo>
                                      <a:pt x="635" y="424"/>
                                    </a:lnTo>
                                    <a:lnTo>
                                      <a:pt x="583" y="458"/>
                                    </a:lnTo>
                                    <a:lnTo>
                                      <a:pt x="593" y="467"/>
                                    </a:lnTo>
                                    <a:lnTo>
                                      <a:pt x="602" y="475"/>
                                    </a:lnTo>
                                    <a:lnTo>
                                      <a:pt x="610" y="483"/>
                                    </a:lnTo>
                                    <a:lnTo>
                                      <a:pt x="617" y="491"/>
                                    </a:lnTo>
                                    <a:lnTo>
                                      <a:pt x="673" y="453"/>
                                    </a:lnTo>
                                    <a:lnTo>
                                      <a:pt x="718" y="409"/>
                                    </a:lnTo>
                                    <a:lnTo>
                                      <a:pt x="753" y="359"/>
                                    </a:lnTo>
                                    <a:lnTo>
                                      <a:pt x="776" y="304"/>
                                    </a:lnTo>
                                    <a:lnTo>
                                      <a:pt x="783" y="275"/>
                                    </a:lnTo>
                                    <a:lnTo>
                                      <a:pt x="789" y="239"/>
                                    </a:lnTo>
                                    <a:lnTo>
                                      <a:pt x="793" y="196"/>
                                    </a:lnTo>
                                    <a:lnTo>
                                      <a:pt x="796" y="146"/>
                                    </a:lnTo>
                                    <a:close/>
                                    <a:moveTo>
                                      <a:pt x="966" y="107"/>
                                    </a:moveTo>
                                    <a:lnTo>
                                      <a:pt x="599" y="107"/>
                                    </a:lnTo>
                                    <a:lnTo>
                                      <a:pt x="599" y="146"/>
                                    </a:lnTo>
                                    <a:lnTo>
                                      <a:pt x="921" y="146"/>
                                    </a:lnTo>
                                    <a:lnTo>
                                      <a:pt x="921" y="415"/>
                                    </a:lnTo>
                                    <a:lnTo>
                                      <a:pt x="925" y="443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59" y="476"/>
                                    </a:lnTo>
                                    <a:lnTo>
                                      <a:pt x="990" y="480"/>
                                    </a:lnTo>
                                    <a:lnTo>
                                      <a:pt x="1028" y="480"/>
                                    </a:lnTo>
                                    <a:lnTo>
                                      <a:pt x="1057" y="477"/>
                                    </a:lnTo>
                                    <a:lnTo>
                                      <a:pt x="1079" y="466"/>
                                    </a:lnTo>
                                    <a:lnTo>
                                      <a:pt x="1095" y="449"/>
                                    </a:lnTo>
                                    <a:lnTo>
                                      <a:pt x="1097" y="442"/>
                                    </a:lnTo>
                                    <a:lnTo>
                                      <a:pt x="997" y="442"/>
                                    </a:lnTo>
                                    <a:lnTo>
                                      <a:pt x="983" y="440"/>
                                    </a:lnTo>
                                    <a:lnTo>
                                      <a:pt x="973" y="434"/>
                                    </a:lnTo>
                                    <a:lnTo>
                                      <a:pt x="968" y="424"/>
                                    </a:lnTo>
                                    <a:lnTo>
                                      <a:pt x="967" y="412"/>
                                    </a:lnTo>
                                    <a:lnTo>
                                      <a:pt x="966" y="107"/>
                                    </a:lnTo>
                                    <a:close/>
                                    <a:moveTo>
                                      <a:pt x="1069" y="329"/>
                                    </a:moveTo>
                                    <a:lnTo>
                                      <a:pt x="1067" y="352"/>
                                    </a:lnTo>
                                    <a:lnTo>
                                      <a:pt x="1065" y="374"/>
                                    </a:lnTo>
                                    <a:lnTo>
                                      <a:pt x="1063" y="394"/>
                                    </a:lnTo>
                                    <a:lnTo>
                                      <a:pt x="1060" y="412"/>
                                    </a:lnTo>
                                    <a:lnTo>
                                      <a:pt x="1056" y="425"/>
                                    </a:lnTo>
                                    <a:lnTo>
                                      <a:pt x="1049" y="434"/>
                                    </a:lnTo>
                                    <a:lnTo>
                                      <a:pt x="1037" y="440"/>
                                    </a:lnTo>
                                    <a:lnTo>
                                      <a:pt x="1022" y="442"/>
                                    </a:lnTo>
                                    <a:lnTo>
                                      <a:pt x="1097" y="442"/>
                                    </a:lnTo>
                                    <a:lnTo>
                                      <a:pt x="1103" y="425"/>
                                    </a:lnTo>
                                    <a:lnTo>
                                      <a:pt x="1106" y="406"/>
                                    </a:lnTo>
                                    <a:lnTo>
                                      <a:pt x="1109" y="386"/>
                                    </a:lnTo>
                                    <a:lnTo>
                                      <a:pt x="1112" y="366"/>
                                    </a:lnTo>
                                    <a:lnTo>
                                      <a:pt x="1114" y="344"/>
                                    </a:lnTo>
                                    <a:lnTo>
                                      <a:pt x="1102" y="341"/>
                                    </a:lnTo>
                                    <a:lnTo>
                                      <a:pt x="1091" y="337"/>
                                    </a:lnTo>
                                    <a:lnTo>
                                      <a:pt x="1080" y="333"/>
                                    </a:lnTo>
                                    <a:lnTo>
                                      <a:pt x="1069" y="329"/>
                                    </a:lnTo>
                                    <a:close/>
                                    <a:moveTo>
                                      <a:pt x="800" y="5"/>
                                    </a:moveTo>
                                    <a:lnTo>
                                      <a:pt x="754" y="5"/>
                                    </a:lnTo>
                                    <a:lnTo>
                                      <a:pt x="754" y="33"/>
                                    </a:lnTo>
                                    <a:lnTo>
                                      <a:pt x="753" y="59"/>
                                    </a:lnTo>
                                    <a:lnTo>
                                      <a:pt x="753" y="84"/>
                                    </a:lnTo>
                                    <a:lnTo>
                                      <a:pt x="752" y="107"/>
                                    </a:lnTo>
                                    <a:lnTo>
                                      <a:pt x="798" y="107"/>
                                    </a:lnTo>
                                    <a:lnTo>
                                      <a:pt x="799" y="84"/>
                                    </a:lnTo>
                                    <a:lnTo>
                                      <a:pt x="799" y="59"/>
                                    </a:lnTo>
                                    <a:lnTo>
                                      <a:pt x="800" y="33"/>
                                    </a:lnTo>
                                    <a:lnTo>
                                      <a:pt x="800" y="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21" name="组合 186"/>
                          <wpg:cNvGrpSpPr/>
                          <wpg:grpSpPr>
                            <a:xfrm rot="0">
                              <a:off x="3679" y="5718"/>
                              <a:ext cx="237" cy="106"/>
                              <a:chOff x="0" y="0"/>
                              <a:chExt cx="1109" cy="494"/>
                            </a:xfrm>
                          </wpg:grpSpPr>
                          <wps:wsp>
                            <wps:cNvPr id="185" name="任意多边形 185"/>
                            <wps:cNvSpPr/>
                            <wps:spPr>
                              <a:xfrm>
                                <a:off x="0" y="0"/>
                                <a:ext cx="1109" cy="494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09" h="494">
                                    <a:moveTo>
                                      <a:pt x="340" y="84"/>
                                    </a:moveTo>
                                    <a:lnTo>
                                      <a:pt x="295" y="84"/>
                                    </a:lnTo>
                                    <a:lnTo>
                                      <a:pt x="294" y="127"/>
                                    </a:lnTo>
                                    <a:lnTo>
                                      <a:pt x="292" y="167"/>
                                    </a:lnTo>
                                    <a:lnTo>
                                      <a:pt x="290" y="204"/>
                                    </a:lnTo>
                                    <a:lnTo>
                                      <a:pt x="287" y="238"/>
                                    </a:lnTo>
                                    <a:lnTo>
                                      <a:pt x="275" y="302"/>
                                    </a:lnTo>
                                    <a:lnTo>
                                      <a:pt x="248" y="361"/>
                                    </a:lnTo>
                                    <a:lnTo>
                                      <a:pt x="208" y="414"/>
                                    </a:lnTo>
                                    <a:lnTo>
                                      <a:pt x="153" y="462"/>
                                    </a:lnTo>
                                    <a:lnTo>
                                      <a:pt x="163" y="470"/>
                                    </a:lnTo>
                                    <a:lnTo>
                                      <a:pt x="171" y="478"/>
                                    </a:lnTo>
                                    <a:lnTo>
                                      <a:pt x="180" y="486"/>
                                    </a:lnTo>
                                    <a:lnTo>
                                      <a:pt x="187" y="494"/>
                                    </a:lnTo>
                                    <a:lnTo>
                                      <a:pt x="246" y="441"/>
                                    </a:lnTo>
                                    <a:lnTo>
                                      <a:pt x="290" y="381"/>
                                    </a:lnTo>
                                    <a:lnTo>
                                      <a:pt x="318" y="315"/>
                                    </a:lnTo>
                                    <a:lnTo>
                                      <a:pt x="332" y="241"/>
                                    </a:lnTo>
                                    <a:lnTo>
                                      <a:pt x="334" y="209"/>
                                    </a:lnTo>
                                    <a:lnTo>
                                      <a:pt x="336" y="172"/>
                                    </a:lnTo>
                                    <a:lnTo>
                                      <a:pt x="338" y="131"/>
                                    </a:lnTo>
                                    <a:lnTo>
                                      <a:pt x="340" y="84"/>
                                    </a:lnTo>
                                    <a:close/>
                                    <a:moveTo>
                                      <a:pt x="184" y="268"/>
                                    </a:moveTo>
                                    <a:lnTo>
                                      <a:pt x="81" y="268"/>
                                    </a:lnTo>
                                    <a:lnTo>
                                      <a:pt x="81" y="491"/>
                                    </a:lnTo>
                                    <a:lnTo>
                                      <a:pt x="121" y="491"/>
                                    </a:lnTo>
                                    <a:lnTo>
                                      <a:pt x="121" y="281"/>
                                    </a:lnTo>
                                    <a:lnTo>
                                      <a:pt x="186" y="281"/>
                                    </a:lnTo>
                                    <a:lnTo>
                                      <a:pt x="178" y="275"/>
                                    </a:lnTo>
                                    <a:lnTo>
                                      <a:pt x="184" y="268"/>
                                    </a:lnTo>
                                    <a:close/>
                                    <a:moveTo>
                                      <a:pt x="322" y="433"/>
                                    </a:moveTo>
                                    <a:lnTo>
                                      <a:pt x="324" y="444"/>
                                    </a:lnTo>
                                    <a:lnTo>
                                      <a:pt x="326" y="455"/>
                                    </a:lnTo>
                                    <a:lnTo>
                                      <a:pt x="328" y="466"/>
                                    </a:lnTo>
                                    <a:lnTo>
                                      <a:pt x="330" y="478"/>
                                    </a:lnTo>
                                    <a:lnTo>
                                      <a:pt x="375" y="479"/>
                                    </a:lnTo>
                                    <a:lnTo>
                                      <a:pt x="409" y="479"/>
                                    </a:lnTo>
                                    <a:lnTo>
                                      <a:pt x="445" y="474"/>
                                    </a:lnTo>
                                    <a:lnTo>
                                      <a:pt x="472" y="457"/>
                                    </a:lnTo>
                                    <a:lnTo>
                                      <a:pt x="483" y="437"/>
                                    </a:lnTo>
                                    <a:lnTo>
                                      <a:pt x="404" y="437"/>
                                    </a:lnTo>
                                    <a:lnTo>
                                      <a:pt x="387" y="437"/>
                                    </a:lnTo>
                                    <a:lnTo>
                                      <a:pt x="368" y="436"/>
                                    </a:lnTo>
                                    <a:lnTo>
                                      <a:pt x="346" y="435"/>
                                    </a:lnTo>
                                    <a:lnTo>
                                      <a:pt x="322" y="433"/>
                                    </a:lnTo>
                                    <a:close/>
                                    <a:moveTo>
                                      <a:pt x="506" y="46"/>
                                    </a:moveTo>
                                    <a:lnTo>
                                      <a:pt x="209" y="46"/>
                                    </a:lnTo>
                                    <a:lnTo>
                                      <a:pt x="209" y="84"/>
                                    </a:lnTo>
                                    <a:lnTo>
                                      <a:pt x="461" y="84"/>
                                    </a:lnTo>
                                    <a:lnTo>
                                      <a:pt x="458" y="186"/>
                                    </a:lnTo>
                                    <a:lnTo>
                                      <a:pt x="455" y="270"/>
                                    </a:lnTo>
                                    <a:lnTo>
                                      <a:pt x="453" y="336"/>
                                    </a:lnTo>
                                    <a:lnTo>
                                      <a:pt x="450" y="384"/>
                                    </a:lnTo>
                                    <a:lnTo>
                                      <a:pt x="446" y="408"/>
                                    </a:lnTo>
                                    <a:lnTo>
                                      <a:pt x="437" y="425"/>
                                    </a:lnTo>
                                    <a:lnTo>
                                      <a:pt x="423" y="435"/>
                                    </a:lnTo>
                                    <a:lnTo>
                                      <a:pt x="404" y="437"/>
                                    </a:lnTo>
                                    <a:lnTo>
                                      <a:pt x="483" y="437"/>
                                    </a:lnTo>
                                    <a:lnTo>
                                      <a:pt x="488" y="428"/>
                                    </a:lnTo>
                                    <a:lnTo>
                                      <a:pt x="494" y="387"/>
                                    </a:lnTo>
                                    <a:lnTo>
                                      <a:pt x="497" y="336"/>
                                    </a:lnTo>
                                    <a:lnTo>
                                      <a:pt x="500" y="254"/>
                                    </a:lnTo>
                                    <a:lnTo>
                                      <a:pt x="503" y="165"/>
                                    </a:lnTo>
                                    <a:lnTo>
                                      <a:pt x="506" y="46"/>
                                    </a:lnTo>
                                    <a:close/>
                                    <a:moveTo>
                                      <a:pt x="186" y="281"/>
                                    </a:moveTo>
                                    <a:lnTo>
                                      <a:pt x="121" y="281"/>
                                    </a:lnTo>
                                    <a:lnTo>
                                      <a:pt x="163" y="312"/>
                                    </a:lnTo>
                                    <a:lnTo>
                                      <a:pt x="204" y="343"/>
                                    </a:lnTo>
                                    <a:lnTo>
                                      <a:pt x="231" y="312"/>
                                    </a:lnTo>
                                    <a:lnTo>
                                      <a:pt x="191" y="284"/>
                                    </a:lnTo>
                                    <a:lnTo>
                                      <a:pt x="186" y="281"/>
                                    </a:lnTo>
                                    <a:close/>
                                    <a:moveTo>
                                      <a:pt x="184" y="97"/>
                                    </a:moveTo>
                                    <a:lnTo>
                                      <a:pt x="7" y="97"/>
                                    </a:lnTo>
                                    <a:lnTo>
                                      <a:pt x="7" y="133"/>
                                    </a:lnTo>
                                    <a:lnTo>
                                      <a:pt x="137" y="133"/>
                                    </a:lnTo>
                                    <a:lnTo>
                                      <a:pt x="106" y="178"/>
                                    </a:lnTo>
                                    <a:lnTo>
                                      <a:pt x="73" y="219"/>
                                    </a:lnTo>
                                    <a:lnTo>
                                      <a:pt x="37" y="254"/>
                                    </a:lnTo>
                                    <a:lnTo>
                                      <a:pt x="0" y="285"/>
                                    </a:lnTo>
                                    <a:lnTo>
                                      <a:pt x="4" y="297"/>
                                    </a:lnTo>
                                    <a:lnTo>
                                      <a:pt x="8" y="308"/>
                                    </a:lnTo>
                                    <a:lnTo>
                                      <a:pt x="11" y="318"/>
                                    </a:lnTo>
                                    <a:lnTo>
                                      <a:pt x="14" y="328"/>
                                    </a:lnTo>
                                    <a:lnTo>
                                      <a:pt x="32" y="314"/>
                                    </a:lnTo>
                                    <a:lnTo>
                                      <a:pt x="48" y="299"/>
                                    </a:lnTo>
                                    <a:lnTo>
                                      <a:pt x="65" y="284"/>
                                    </a:lnTo>
                                    <a:lnTo>
                                      <a:pt x="81" y="268"/>
                                    </a:lnTo>
                                    <a:lnTo>
                                      <a:pt x="184" y="268"/>
                                    </a:lnTo>
                                    <a:lnTo>
                                      <a:pt x="193" y="257"/>
                                    </a:lnTo>
                                    <a:lnTo>
                                      <a:pt x="195" y="255"/>
                                    </a:lnTo>
                                    <a:lnTo>
                                      <a:pt x="147" y="255"/>
                                    </a:lnTo>
                                    <a:lnTo>
                                      <a:pt x="130" y="244"/>
                                    </a:lnTo>
                                    <a:lnTo>
                                      <a:pt x="121" y="238"/>
                                    </a:lnTo>
                                    <a:lnTo>
                                      <a:pt x="121" y="222"/>
                                    </a:lnTo>
                                    <a:lnTo>
                                      <a:pt x="138" y="202"/>
                                    </a:lnTo>
                                    <a:lnTo>
                                      <a:pt x="154" y="180"/>
                                    </a:lnTo>
                                    <a:lnTo>
                                      <a:pt x="169" y="157"/>
                                    </a:lnTo>
                                    <a:lnTo>
                                      <a:pt x="184" y="134"/>
                                    </a:lnTo>
                                    <a:lnTo>
                                      <a:pt x="184" y="97"/>
                                    </a:lnTo>
                                    <a:close/>
                                    <a:moveTo>
                                      <a:pt x="197" y="186"/>
                                    </a:moveTo>
                                    <a:lnTo>
                                      <a:pt x="185" y="204"/>
                                    </a:lnTo>
                                    <a:lnTo>
                                      <a:pt x="173" y="221"/>
                                    </a:lnTo>
                                    <a:lnTo>
                                      <a:pt x="160" y="238"/>
                                    </a:lnTo>
                                    <a:lnTo>
                                      <a:pt x="147" y="255"/>
                                    </a:lnTo>
                                    <a:lnTo>
                                      <a:pt x="195" y="255"/>
                                    </a:lnTo>
                                    <a:lnTo>
                                      <a:pt x="207" y="240"/>
                                    </a:lnTo>
                                    <a:lnTo>
                                      <a:pt x="220" y="223"/>
                                    </a:lnTo>
                                    <a:lnTo>
                                      <a:pt x="232" y="207"/>
                                    </a:lnTo>
                                    <a:lnTo>
                                      <a:pt x="197" y="186"/>
                                    </a:lnTo>
                                    <a:close/>
                                    <a:moveTo>
                                      <a:pt x="96" y="0"/>
                                    </a:moveTo>
                                    <a:lnTo>
                                      <a:pt x="58" y="17"/>
                                    </a:lnTo>
                                    <a:lnTo>
                                      <a:pt x="68" y="33"/>
                                    </a:lnTo>
                                    <a:lnTo>
                                      <a:pt x="78" y="50"/>
                                    </a:lnTo>
                                    <a:lnTo>
                                      <a:pt x="88" y="68"/>
                                    </a:lnTo>
                                    <a:lnTo>
                                      <a:pt x="98" y="87"/>
                                    </a:lnTo>
                                    <a:lnTo>
                                      <a:pt x="137" y="68"/>
                                    </a:lnTo>
                                    <a:lnTo>
                                      <a:pt x="126" y="50"/>
                                    </a:lnTo>
                                    <a:lnTo>
                                      <a:pt x="116" y="32"/>
                                    </a:lnTo>
                                    <a:lnTo>
                                      <a:pt x="106" y="15"/>
                                    </a:lnTo>
                                    <a:lnTo>
                                      <a:pt x="96" y="0"/>
                                    </a:lnTo>
                                    <a:close/>
                                    <a:moveTo>
                                      <a:pt x="872" y="230"/>
                                    </a:moveTo>
                                    <a:lnTo>
                                      <a:pt x="823" y="230"/>
                                    </a:lnTo>
                                    <a:lnTo>
                                      <a:pt x="823" y="494"/>
                                    </a:lnTo>
                                    <a:lnTo>
                                      <a:pt x="872" y="494"/>
                                    </a:lnTo>
                                    <a:lnTo>
                                      <a:pt x="872" y="230"/>
                                    </a:lnTo>
                                    <a:close/>
                                    <a:moveTo>
                                      <a:pt x="1108" y="190"/>
                                    </a:moveTo>
                                    <a:lnTo>
                                      <a:pt x="588" y="190"/>
                                    </a:lnTo>
                                    <a:lnTo>
                                      <a:pt x="588" y="230"/>
                                    </a:lnTo>
                                    <a:lnTo>
                                      <a:pt x="1108" y="230"/>
                                    </a:lnTo>
                                    <a:lnTo>
                                      <a:pt x="1108" y="190"/>
                                    </a:lnTo>
                                    <a:close/>
                                    <a:moveTo>
                                      <a:pt x="872" y="6"/>
                                    </a:moveTo>
                                    <a:lnTo>
                                      <a:pt x="823" y="6"/>
                                    </a:lnTo>
                                    <a:lnTo>
                                      <a:pt x="823" y="190"/>
                                    </a:lnTo>
                                    <a:lnTo>
                                      <a:pt x="872" y="190"/>
                                    </a:lnTo>
                                    <a:lnTo>
                                      <a:pt x="872" y="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22" name="组合 188"/>
                          <wpg:cNvGrpSpPr/>
                          <wpg:grpSpPr>
                            <a:xfrm rot="0">
                              <a:off x="4159" y="5718"/>
                              <a:ext cx="236" cy="105"/>
                              <a:chOff x="0" y="0"/>
                              <a:chExt cx="1106" cy="489"/>
                            </a:xfrm>
                          </wpg:grpSpPr>
                          <wps:wsp>
                            <wps:cNvPr id="187" name="任意多边形 187"/>
                            <wps:cNvSpPr/>
                            <wps:spPr>
                              <a:xfrm>
                                <a:off x="0" y="0"/>
                                <a:ext cx="1106" cy="48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06" h="489">
                                    <a:moveTo>
                                      <a:pt x="521" y="184"/>
                                    </a:moveTo>
                                    <a:lnTo>
                                      <a:pt x="285" y="184"/>
                                    </a:lnTo>
                                    <a:lnTo>
                                      <a:pt x="285" y="0"/>
                                    </a:lnTo>
                                    <a:lnTo>
                                      <a:pt x="236" y="0"/>
                                    </a:lnTo>
                                    <a:lnTo>
                                      <a:pt x="236" y="184"/>
                                    </a:lnTo>
                                    <a:lnTo>
                                      <a:pt x="0" y="184"/>
                                    </a:lnTo>
                                    <a:lnTo>
                                      <a:pt x="0" y="225"/>
                                    </a:lnTo>
                                    <a:lnTo>
                                      <a:pt x="236" y="225"/>
                                    </a:lnTo>
                                    <a:lnTo>
                                      <a:pt x="236" y="488"/>
                                    </a:lnTo>
                                    <a:lnTo>
                                      <a:pt x="285" y="488"/>
                                    </a:lnTo>
                                    <a:lnTo>
                                      <a:pt x="285" y="225"/>
                                    </a:lnTo>
                                    <a:lnTo>
                                      <a:pt x="521" y="225"/>
                                    </a:lnTo>
                                    <a:lnTo>
                                      <a:pt x="521" y="184"/>
                                    </a:lnTo>
                                    <a:close/>
                                    <a:moveTo>
                                      <a:pt x="1106" y="206"/>
                                    </a:moveTo>
                                    <a:lnTo>
                                      <a:pt x="575" y="206"/>
                                    </a:lnTo>
                                    <a:lnTo>
                                      <a:pt x="575" y="250"/>
                                    </a:lnTo>
                                    <a:lnTo>
                                      <a:pt x="1106" y="250"/>
                                    </a:lnTo>
                                    <a:lnTo>
                                      <a:pt x="1106" y="20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23" name="组合 190"/>
                          <wpg:cNvGrpSpPr/>
                          <wpg:grpSpPr>
                            <a:xfrm rot="0">
                              <a:off x="4641" y="5718"/>
                              <a:ext cx="234" cy="105"/>
                              <a:chOff x="0" y="0"/>
                              <a:chExt cx="1096" cy="489"/>
                            </a:xfrm>
                          </wpg:grpSpPr>
                          <wps:wsp>
                            <wps:cNvPr id="189" name="任意多边形 189"/>
                            <wps:cNvSpPr/>
                            <wps:spPr>
                              <a:xfrm>
                                <a:off x="0" y="0"/>
                                <a:ext cx="1096" cy="48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096" h="489">
                                    <a:moveTo>
                                      <a:pt x="521" y="184"/>
                                    </a:moveTo>
                                    <a:lnTo>
                                      <a:pt x="285" y="184"/>
                                    </a:lnTo>
                                    <a:lnTo>
                                      <a:pt x="285" y="0"/>
                                    </a:lnTo>
                                    <a:lnTo>
                                      <a:pt x="236" y="0"/>
                                    </a:lnTo>
                                    <a:lnTo>
                                      <a:pt x="236" y="184"/>
                                    </a:lnTo>
                                    <a:lnTo>
                                      <a:pt x="0" y="184"/>
                                    </a:lnTo>
                                    <a:lnTo>
                                      <a:pt x="0" y="225"/>
                                    </a:lnTo>
                                    <a:lnTo>
                                      <a:pt x="236" y="225"/>
                                    </a:lnTo>
                                    <a:lnTo>
                                      <a:pt x="236" y="488"/>
                                    </a:lnTo>
                                    <a:lnTo>
                                      <a:pt x="285" y="488"/>
                                    </a:lnTo>
                                    <a:lnTo>
                                      <a:pt x="285" y="225"/>
                                    </a:lnTo>
                                    <a:lnTo>
                                      <a:pt x="521" y="225"/>
                                    </a:lnTo>
                                    <a:lnTo>
                                      <a:pt x="521" y="184"/>
                                    </a:lnTo>
                                    <a:close/>
                                    <a:moveTo>
                                      <a:pt x="1096" y="388"/>
                                    </a:moveTo>
                                    <a:lnTo>
                                      <a:pt x="582" y="388"/>
                                    </a:lnTo>
                                    <a:lnTo>
                                      <a:pt x="582" y="430"/>
                                    </a:lnTo>
                                    <a:lnTo>
                                      <a:pt x="1096" y="430"/>
                                    </a:lnTo>
                                    <a:lnTo>
                                      <a:pt x="1096" y="38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191" name="任意多边形 191"/>
                          <wps:cNvSpPr/>
                          <wps:spPr>
                            <a:xfrm>
                              <a:off x="2819" y="5179"/>
                              <a:ext cx="87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04" h="667">
                                  <a:moveTo>
                                    <a:pt x="185" y="0"/>
                                  </a:moveTo>
                                  <a:lnTo>
                                    <a:pt x="141" y="3"/>
                                  </a:lnTo>
                                  <a:lnTo>
                                    <a:pt x="100" y="9"/>
                                  </a:lnTo>
                                  <a:lnTo>
                                    <a:pt x="62" y="21"/>
                                  </a:lnTo>
                                  <a:lnTo>
                                    <a:pt x="27" y="37"/>
                                  </a:lnTo>
                                  <a:lnTo>
                                    <a:pt x="27" y="114"/>
                                  </a:lnTo>
                                  <a:lnTo>
                                    <a:pt x="60" y="94"/>
                                  </a:lnTo>
                                  <a:lnTo>
                                    <a:pt x="93" y="79"/>
                                  </a:lnTo>
                                  <a:lnTo>
                                    <a:pt x="128" y="71"/>
                                  </a:lnTo>
                                  <a:lnTo>
                                    <a:pt x="164" y="68"/>
                                  </a:lnTo>
                                  <a:lnTo>
                                    <a:pt x="219" y="75"/>
                                  </a:lnTo>
                                  <a:lnTo>
                                    <a:pt x="259" y="94"/>
                                  </a:lnTo>
                                  <a:lnTo>
                                    <a:pt x="283" y="128"/>
                                  </a:lnTo>
                                  <a:lnTo>
                                    <a:pt x="291" y="174"/>
                                  </a:lnTo>
                                  <a:lnTo>
                                    <a:pt x="280" y="224"/>
                                  </a:lnTo>
                                  <a:lnTo>
                                    <a:pt x="249" y="260"/>
                                  </a:lnTo>
                                  <a:lnTo>
                                    <a:pt x="197" y="282"/>
                                  </a:lnTo>
                                  <a:lnTo>
                                    <a:pt x="124" y="289"/>
                                  </a:lnTo>
                                  <a:lnTo>
                                    <a:pt x="70" y="289"/>
                                  </a:lnTo>
                                  <a:lnTo>
                                    <a:pt x="70" y="356"/>
                                  </a:lnTo>
                                  <a:lnTo>
                                    <a:pt x="127" y="356"/>
                                  </a:lnTo>
                                  <a:lnTo>
                                    <a:pt x="209" y="364"/>
                                  </a:lnTo>
                                  <a:lnTo>
                                    <a:pt x="268" y="387"/>
                                  </a:lnTo>
                                  <a:lnTo>
                                    <a:pt x="303" y="425"/>
                                  </a:lnTo>
                                  <a:lnTo>
                                    <a:pt x="315" y="479"/>
                                  </a:lnTo>
                                  <a:lnTo>
                                    <a:pt x="312" y="505"/>
                                  </a:lnTo>
                                  <a:lnTo>
                                    <a:pt x="273" y="566"/>
                                  </a:lnTo>
                                  <a:lnTo>
                                    <a:pt x="194" y="597"/>
                                  </a:lnTo>
                                  <a:lnTo>
                                    <a:pt x="160" y="599"/>
                                  </a:lnTo>
                                  <a:lnTo>
                                    <a:pt x="117" y="596"/>
                                  </a:lnTo>
                                  <a:lnTo>
                                    <a:pt x="76" y="586"/>
                                  </a:lnTo>
                                  <a:lnTo>
                                    <a:pt x="37" y="570"/>
                                  </a:lnTo>
                                  <a:lnTo>
                                    <a:pt x="0" y="548"/>
                                  </a:lnTo>
                                  <a:lnTo>
                                    <a:pt x="0" y="632"/>
                                  </a:lnTo>
                                  <a:lnTo>
                                    <a:pt x="33" y="647"/>
                                  </a:lnTo>
                                  <a:lnTo>
                                    <a:pt x="70" y="658"/>
                                  </a:lnTo>
                                  <a:lnTo>
                                    <a:pt x="112" y="664"/>
                                  </a:lnTo>
                                  <a:lnTo>
                                    <a:pt x="158" y="666"/>
                                  </a:lnTo>
                                  <a:lnTo>
                                    <a:pt x="211" y="663"/>
                                  </a:lnTo>
                                  <a:lnTo>
                                    <a:pt x="300" y="636"/>
                                  </a:lnTo>
                                  <a:lnTo>
                                    <a:pt x="366" y="584"/>
                                  </a:lnTo>
                                  <a:lnTo>
                                    <a:pt x="400" y="514"/>
                                  </a:lnTo>
                                  <a:lnTo>
                                    <a:pt x="404" y="473"/>
                                  </a:lnTo>
                                  <a:lnTo>
                                    <a:pt x="401" y="443"/>
                                  </a:lnTo>
                                  <a:lnTo>
                                    <a:pt x="360" y="369"/>
                                  </a:lnTo>
                                  <a:lnTo>
                                    <a:pt x="309" y="335"/>
                                  </a:lnTo>
                                  <a:lnTo>
                                    <a:pt x="242" y="319"/>
                                  </a:lnTo>
                                  <a:lnTo>
                                    <a:pt x="242" y="318"/>
                                  </a:lnTo>
                                  <a:lnTo>
                                    <a:pt x="303" y="294"/>
                                  </a:lnTo>
                                  <a:lnTo>
                                    <a:pt x="346" y="259"/>
                                  </a:lnTo>
                                  <a:lnTo>
                                    <a:pt x="372" y="213"/>
                                  </a:lnTo>
                                  <a:lnTo>
                                    <a:pt x="380" y="155"/>
                                  </a:lnTo>
                                  <a:lnTo>
                                    <a:pt x="377" y="122"/>
                                  </a:lnTo>
                                  <a:lnTo>
                                    <a:pt x="350" y="66"/>
                                  </a:lnTo>
                                  <a:lnTo>
                                    <a:pt x="298" y="24"/>
                                  </a:lnTo>
                                  <a:lnTo>
                                    <a:pt x="227" y="3"/>
                                  </a:lnTo>
                                  <a:lnTo>
                                    <a:pt x="18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92" name="任意多边形 192"/>
                          <wps:cNvSpPr/>
                          <wps:spPr>
                            <a:xfrm>
                              <a:off x="2743" y="5352"/>
                              <a:ext cx="238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4" h="494">
                                  <a:moveTo>
                                    <a:pt x="340" y="85"/>
                                  </a:moveTo>
                                  <a:lnTo>
                                    <a:pt x="295" y="85"/>
                                  </a:lnTo>
                                  <a:lnTo>
                                    <a:pt x="294" y="127"/>
                                  </a:lnTo>
                                  <a:lnTo>
                                    <a:pt x="292" y="167"/>
                                  </a:lnTo>
                                  <a:lnTo>
                                    <a:pt x="290" y="204"/>
                                  </a:lnTo>
                                  <a:lnTo>
                                    <a:pt x="287" y="238"/>
                                  </a:lnTo>
                                  <a:lnTo>
                                    <a:pt x="275" y="303"/>
                                  </a:lnTo>
                                  <a:lnTo>
                                    <a:pt x="248" y="361"/>
                                  </a:lnTo>
                                  <a:lnTo>
                                    <a:pt x="208" y="415"/>
                                  </a:lnTo>
                                  <a:lnTo>
                                    <a:pt x="153" y="462"/>
                                  </a:lnTo>
                                  <a:lnTo>
                                    <a:pt x="163" y="470"/>
                                  </a:lnTo>
                                  <a:lnTo>
                                    <a:pt x="172" y="478"/>
                                  </a:lnTo>
                                  <a:lnTo>
                                    <a:pt x="180" y="486"/>
                                  </a:lnTo>
                                  <a:lnTo>
                                    <a:pt x="187" y="494"/>
                                  </a:lnTo>
                                  <a:lnTo>
                                    <a:pt x="246" y="441"/>
                                  </a:lnTo>
                                  <a:lnTo>
                                    <a:pt x="290" y="382"/>
                                  </a:lnTo>
                                  <a:lnTo>
                                    <a:pt x="318" y="315"/>
                                  </a:lnTo>
                                  <a:lnTo>
                                    <a:pt x="332" y="241"/>
                                  </a:lnTo>
                                  <a:lnTo>
                                    <a:pt x="334" y="209"/>
                                  </a:lnTo>
                                  <a:lnTo>
                                    <a:pt x="336" y="172"/>
                                  </a:lnTo>
                                  <a:lnTo>
                                    <a:pt x="338" y="131"/>
                                  </a:lnTo>
                                  <a:lnTo>
                                    <a:pt x="340" y="85"/>
                                  </a:lnTo>
                                  <a:close/>
                                  <a:moveTo>
                                    <a:pt x="184" y="268"/>
                                  </a:moveTo>
                                  <a:lnTo>
                                    <a:pt x="81" y="268"/>
                                  </a:lnTo>
                                  <a:lnTo>
                                    <a:pt x="81" y="491"/>
                                  </a:lnTo>
                                  <a:lnTo>
                                    <a:pt x="121" y="491"/>
                                  </a:lnTo>
                                  <a:lnTo>
                                    <a:pt x="121" y="281"/>
                                  </a:lnTo>
                                  <a:lnTo>
                                    <a:pt x="186" y="281"/>
                                  </a:lnTo>
                                  <a:lnTo>
                                    <a:pt x="178" y="276"/>
                                  </a:lnTo>
                                  <a:lnTo>
                                    <a:pt x="184" y="268"/>
                                  </a:lnTo>
                                  <a:close/>
                                  <a:moveTo>
                                    <a:pt x="322" y="433"/>
                                  </a:moveTo>
                                  <a:lnTo>
                                    <a:pt x="324" y="444"/>
                                  </a:lnTo>
                                  <a:lnTo>
                                    <a:pt x="326" y="455"/>
                                  </a:lnTo>
                                  <a:lnTo>
                                    <a:pt x="328" y="466"/>
                                  </a:lnTo>
                                  <a:lnTo>
                                    <a:pt x="330" y="478"/>
                                  </a:lnTo>
                                  <a:lnTo>
                                    <a:pt x="376" y="479"/>
                                  </a:lnTo>
                                  <a:lnTo>
                                    <a:pt x="409" y="479"/>
                                  </a:lnTo>
                                  <a:lnTo>
                                    <a:pt x="445" y="474"/>
                                  </a:lnTo>
                                  <a:lnTo>
                                    <a:pt x="472" y="457"/>
                                  </a:lnTo>
                                  <a:lnTo>
                                    <a:pt x="483" y="438"/>
                                  </a:lnTo>
                                  <a:lnTo>
                                    <a:pt x="404" y="438"/>
                                  </a:lnTo>
                                  <a:lnTo>
                                    <a:pt x="387" y="437"/>
                                  </a:lnTo>
                                  <a:lnTo>
                                    <a:pt x="368" y="436"/>
                                  </a:lnTo>
                                  <a:lnTo>
                                    <a:pt x="346" y="435"/>
                                  </a:lnTo>
                                  <a:lnTo>
                                    <a:pt x="322" y="433"/>
                                  </a:lnTo>
                                  <a:close/>
                                  <a:moveTo>
                                    <a:pt x="507" y="46"/>
                                  </a:moveTo>
                                  <a:lnTo>
                                    <a:pt x="210" y="46"/>
                                  </a:lnTo>
                                  <a:lnTo>
                                    <a:pt x="210" y="85"/>
                                  </a:lnTo>
                                  <a:lnTo>
                                    <a:pt x="461" y="85"/>
                                  </a:lnTo>
                                  <a:lnTo>
                                    <a:pt x="458" y="187"/>
                                  </a:lnTo>
                                  <a:lnTo>
                                    <a:pt x="455" y="270"/>
                                  </a:lnTo>
                                  <a:lnTo>
                                    <a:pt x="453" y="337"/>
                                  </a:lnTo>
                                  <a:lnTo>
                                    <a:pt x="450" y="385"/>
                                  </a:lnTo>
                                  <a:lnTo>
                                    <a:pt x="446" y="408"/>
                                  </a:lnTo>
                                  <a:lnTo>
                                    <a:pt x="437" y="425"/>
                                  </a:lnTo>
                                  <a:lnTo>
                                    <a:pt x="423" y="435"/>
                                  </a:lnTo>
                                  <a:lnTo>
                                    <a:pt x="404" y="438"/>
                                  </a:lnTo>
                                  <a:lnTo>
                                    <a:pt x="483" y="438"/>
                                  </a:lnTo>
                                  <a:lnTo>
                                    <a:pt x="488" y="428"/>
                                  </a:lnTo>
                                  <a:lnTo>
                                    <a:pt x="494" y="387"/>
                                  </a:lnTo>
                                  <a:lnTo>
                                    <a:pt x="497" y="336"/>
                                  </a:lnTo>
                                  <a:lnTo>
                                    <a:pt x="500" y="255"/>
                                  </a:lnTo>
                                  <a:lnTo>
                                    <a:pt x="503" y="165"/>
                                  </a:lnTo>
                                  <a:lnTo>
                                    <a:pt x="507" y="46"/>
                                  </a:lnTo>
                                  <a:close/>
                                  <a:moveTo>
                                    <a:pt x="186" y="281"/>
                                  </a:moveTo>
                                  <a:lnTo>
                                    <a:pt x="121" y="281"/>
                                  </a:lnTo>
                                  <a:lnTo>
                                    <a:pt x="163" y="312"/>
                                  </a:lnTo>
                                  <a:lnTo>
                                    <a:pt x="204" y="343"/>
                                  </a:lnTo>
                                  <a:lnTo>
                                    <a:pt x="231" y="313"/>
                                  </a:lnTo>
                                  <a:lnTo>
                                    <a:pt x="191" y="285"/>
                                  </a:lnTo>
                                  <a:lnTo>
                                    <a:pt x="186" y="281"/>
                                  </a:lnTo>
                                  <a:close/>
                                  <a:moveTo>
                                    <a:pt x="184" y="97"/>
                                  </a:moveTo>
                                  <a:lnTo>
                                    <a:pt x="8" y="97"/>
                                  </a:lnTo>
                                  <a:lnTo>
                                    <a:pt x="8" y="133"/>
                                  </a:lnTo>
                                  <a:lnTo>
                                    <a:pt x="137" y="133"/>
                                  </a:lnTo>
                                  <a:lnTo>
                                    <a:pt x="106" y="179"/>
                                  </a:lnTo>
                                  <a:lnTo>
                                    <a:pt x="73" y="219"/>
                                  </a:lnTo>
                                  <a:lnTo>
                                    <a:pt x="38" y="255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4" y="297"/>
                                  </a:lnTo>
                                  <a:lnTo>
                                    <a:pt x="8" y="308"/>
                                  </a:lnTo>
                                  <a:lnTo>
                                    <a:pt x="11" y="318"/>
                                  </a:lnTo>
                                  <a:lnTo>
                                    <a:pt x="15" y="328"/>
                                  </a:lnTo>
                                  <a:lnTo>
                                    <a:pt x="32" y="314"/>
                                  </a:lnTo>
                                  <a:lnTo>
                                    <a:pt x="48" y="300"/>
                                  </a:lnTo>
                                  <a:lnTo>
                                    <a:pt x="65" y="284"/>
                                  </a:lnTo>
                                  <a:lnTo>
                                    <a:pt x="81" y="268"/>
                                  </a:lnTo>
                                  <a:lnTo>
                                    <a:pt x="184" y="268"/>
                                  </a:lnTo>
                                  <a:lnTo>
                                    <a:pt x="193" y="257"/>
                                  </a:lnTo>
                                  <a:lnTo>
                                    <a:pt x="195" y="255"/>
                                  </a:lnTo>
                                  <a:lnTo>
                                    <a:pt x="147" y="255"/>
                                  </a:lnTo>
                                  <a:lnTo>
                                    <a:pt x="130" y="244"/>
                                  </a:lnTo>
                                  <a:lnTo>
                                    <a:pt x="121" y="238"/>
                                  </a:lnTo>
                                  <a:lnTo>
                                    <a:pt x="121" y="223"/>
                                  </a:lnTo>
                                  <a:lnTo>
                                    <a:pt x="138" y="202"/>
                                  </a:lnTo>
                                  <a:lnTo>
                                    <a:pt x="154" y="180"/>
                                  </a:lnTo>
                                  <a:lnTo>
                                    <a:pt x="169" y="157"/>
                                  </a:lnTo>
                                  <a:lnTo>
                                    <a:pt x="184" y="134"/>
                                  </a:lnTo>
                                  <a:lnTo>
                                    <a:pt x="184" y="97"/>
                                  </a:lnTo>
                                  <a:close/>
                                  <a:moveTo>
                                    <a:pt x="197" y="186"/>
                                  </a:moveTo>
                                  <a:lnTo>
                                    <a:pt x="185" y="204"/>
                                  </a:lnTo>
                                  <a:lnTo>
                                    <a:pt x="173" y="221"/>
                                  </a:lnTo>
                                  <a:lnTo>
                                    <a:pt x="160" y="238"/>
                                  </a:lnTo>
                                  <a:lnTo>
                                    <a:pt x="147" y="255"/>
                                  </a:lnTo>
                                  <a:lnTo>
                                    <a:pt x="195" y="255"/>
                                  </a:lnTo>
                                  <a:lnTo>
                                    <a:pt x="207" y="240"/>
                                  </a:lnTo>
                                  <a:lnTo>
                                    <a:pt x="220" y="223"/>
                                  </a:lnTo>
                                  <a:lnTo>
                                    <a:pt x="232" y="207"/>
                                  </a:lnTo>
                                  <a:lnTo>
                                    <a:pt x="197" y="186"/>
                                  </a:lnTo>
                                  <a:close/>
                                  <a:moveTo>
                                    <a:pt x="96" y="0"/>
                                  </a:moveTo>
                                  <a:lnTo>
                                    <a:pt x="58" y="18"/>
                                  </a:lnTo>
                                  <a:lnTo>
                                    <a:pt x="68" y="33"/>
                                  </a:lnTo>
                                  <a:lnTo>
                                    <a:pt x="78" y="50"/>
                                  </a:lnTo>
                                  <a:lnTo>
                                    <a:pt x="88" y="69"/>
                                  </a:lnTo>
                                  <a:lnTo>
                                    <a:pt x="98" y="88"/>
                                  </a:lnTo>
                                  <a:lnTo>
                                    <a:pt x="138" y="69"/>
                                  </a:lnTo>
                                  <a:lnTo>
                                    <a:pt x="127" y="50"/>
                                  </a:lnTo>
                                  <a:lnTo>
                                    <a:pt x="116" y="32"/>
                                  </a:lnTo>
                                  <a:lnTo>
                                    <a:pt x="106" y="16"/>
                                  </a:lnTo>
                                  <a:lnTo>
                                    <a:pt x="96" y="0"/>
                                  </a:lnTo>
                                  <a:close/>
                                  <a:moveTo>
                                    <a:pt x="1114" y="212"/>
                                  </a:moveTo>
                                  <a:lnTo>
                                    <a:pt x="583" y="212"/>
                                  </a:lnTo>
                                  <a:lnTo>
                                    <a:pt x="583" y="256"/>
                                  </a:lnTo>
                                  <a:lnTo>
                                    <a:pt x="1114" y="256"/>
                                  </a:lnTo>
                                  <a:lnTo>
                                    <a:pt x="1114" y="2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93" name="任意多边形 193"/>
                          <wps:cNvSpPr/>
                          <wps:spPr>
                            <a:xfrm>
                              <a:off x="2754" y="5550"/>
                              <a:ext cx="215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5" h="670">
                                  <a:moveTo>
                                    <a:pt x="399" y="588"/>
                                  </a:moveTo>
                                  <a:lnTo>
                                    <a:pt x="4" y="588"/>
                                  </a:lnTo>
                                  <a:lnTo>
                                    <a:pt x="4" y="658"/>
                                  </a:lnTo>
                                  <a:lnTo>
                                    <a:pt x="399" y="658"/>
                                  </a:lnTo>
                                  <a:lnTo>
                                    <a:pt x="399" y="588"/>
                                  </a:lnTo>
                                  <a:close/>
                                  <a:moveTo>
                                    <a:pt x="245" y="99"/>
                                  </a:moveTo>
                                  <a:lnTo>
                                    <a:pt x="158" y="99"/>
                                  </a:lnTo>
                                  <a:lnTo>
                                    <a:pt x="158" y="588"/>
                                  </a:lnTo>
                                  <a:lnTo>
                                    <a:pt x="245" y="588"/>
                                  </a:lnTo>
                                  <a:lnTo>
                                    <a:pt x="245" y="99"/>
                                  </a:lnTo>
                                  <a:close/>
                                  <a:moveTo>
                                    <a:pt x="245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2"/>
                                  </a:lnTo>
                                  <a:lnTo>
                                    <a:pt x="158" y="99"/>
                                  </a:lnTo>
                                  <a:lnTo>
                                    <a:pt x="245" y="99"/>
                                  </a:lnTo>
                                  <a:lnTo>
                                    <a:pt x="245" y="0"/>
                                  </a:lnTo>
                                  <a:close/>
                                  <a:moveTo>
                                    <a:pt x="785" y="3"/>
                                  </a:moveTo>
                                  <a:lnTo>
                                    <a:pt x="731" y="9"/>
                                  </a:lnTo>
                                  <a:lnTo>
                                    <a:pt x="684" y="25"/>
                                  </a:lnTo>
                                  <a:lnTo>
                                    <a:pt x="643" y="52"/>
                                  </a:lnTo>
                                  <a:lnTo>
                                    <a:pt x="610" y="91"/>
                                  </a:lnTo>
                                  <a:lnTo>
                                    <a:pt x="583" y="140"/>
                                  </a:lnTo>
                                  <a:lnTo>
                                    <a:pt x="564" y="199"/>
                                  </a:lnTo>
                                  <a:lnTo>
                                    <a:pt x="553" y="269"/>
                                  </a:lnTo>
                                  <a:lnTo>
                                    <a:pt x="549" y="349"/>
                                  </a:lnTo>
                                  <a:lnTo>
                                    <a:pt x="553" y="422"/>
                                  </a:lnTo>
                                  <a:lnTo>
                                    <a:pt x="564" y="487"/>
                                  </a:lnTo>
                                  <a:lnTo>
                                    <a:pt x="582" y="542"/>
                                  </a:lnTo>
                                  <a:lnTo>
                                    <a:pt x="607" y="587"/>
                                  </a:lnTo>
                                  <a:lnTo>
                                    <a:pt x="639" y="623"/>
                                  </a:lnTo>
                                  <a:lnTo>
                                    <a:pt x="676" y="649"/>
                                  </a:lnTo>
                                  <a:lnTo>
                                    <a:pt x="720" y="664"/>
                                  </a:lnTo>
                                  <a:lnTo>
                                    <a:pt x="770" y="669"/>
                                  </a:lnTo>
                                  <a:lnTo>
                                    <a:pt x="822" y="664"/>
                                  </a:lnTo>
                                  <a:lnTo>
                                    <a:pt x="868" y="648"/>
                                  </a:lnTo>
                                  <a:lnTo>
                                    <a:pt x="909" y="621"/>
                                  </a:lnTo>
                                  <a:lnTo>
                                    <a:pt x="925" y="602"/>
                                  </a:lnTo>
                                  <a:lnTo>
                                    <a:pt x="778" y="602"/>
                                  </a:lnTo>
                                  <a:lnTo>
                                    <a:pt x="727" y="592"/>
                                  </a:lnTo>
                                  <a:lnTo>
                                    <a:pt x="688" y="561"/>
                                  </a:lnTo>
                                  <a:lnTo>
                                    <a:pt x="661" y="509"/>
                                  </a:lnTo>
                                  <a:lnTo>
                                    <a:pt x="644" y="438"/>
                                  </a:lnTo>
                                  <a:lnTo>
                                    <a:pt x="638" y="345"/>
                                  </a:lnTo>
                                  <a:lnTo>
                                    <a:pt x="644" y="246"/>
                                  </a:lnTo>
                                  <a:lnTo>
                                    <a:pt x="661" y="170"/>
                                  </a:lnTo>
                                  <a:lnTo>
                                    <a:pt x="689" y="115"/>
                                  </a:lnTo>
                                  <a:lnTo>
                                    <a:pt x="729" y="82"/>
                                  </a:lnTo>
                                  <a:lnTo>
                                    <a:pt x="780" y="71"/>
                                  </a:lnTo>
                                  <a:lnTo>
                                    <a:pt x="936" y="71"/>
                                  </a:lnTo>
                                  <a:lnTo>
                                    <a:pt x="907" y="40"/>
                                  </a:lnTo>
                                  <a:lnTo>
                                    <a:pt x="852" y="12"/>
                                  </a:lnTo>
                                  <a:lnTo>
                                    <a:pt x="785" y="3"/>
                                  </a:lnTo>
                                  <a:close/>
                                  <a:moveTo>
                                    <a:pt x="936" y="71"/>
                                  </a:moveTo>
                                  <a:lnTo>
                                    <a:pt x="780" y="71"/>
                                  </a:lnTo>
                                  <a:lnTo>
                                    <a:pt x="829" y="82"/>
                                  </a:lnTo>
                                  <a:lnTo>
                                    <a:pt x="866" y="114"/>
                                  </a:lnTo>
                                  <a:lnTo>
                                    <a:pt x="893" y="168"/>
                                  </a:lnTo>
                                  <a:lnTo>
                                    <a:pt x="909" y="244"/>
                                  </a:lnTo>
                                  <a:lnTo>
                                    <a:pt x="915" y="341"/>
                                  </a:lnTo>
                                  <a:lnTo>
                                    <a:pt x="909" y="435"/>
                                  </a:lnTo>
                                  <a:lnTo>
                                    <a:pt x="893" y="508"/>
                                  </a:lnTo>
                                  <a:lnTo>
                                    <a:pt x="865" y="560"/>
                                  </a:lnTo>
                                  <a:lnTo>
                                    <a:pt x="827" y="591"/>
                                  </a:lnTo>
                                  <a:lnTo>
                                    <a:pt x="778" y="602"/>
                                  </a:lnTo>
                                  <a:lnTo>
                                    <a:pt x="925" y="602"/>
                                  </a:lnTo>
                                  <a:lnTo>
                                    <a:pt x="943" y="583"/>
                                  </a:lnTo>
                                  <a:lnTo>
                                    <a:pt x="970" y="535"/>
                                  </a:lnTo>
                                  <a:lnTo>
                                    <a:pt x="989" y="477"/>
                                  </a:lnTo>
                                  <a:lnTo>
                                    <a:pt x="1000" y="410"/>
                                  </a:lnTo>
                                  <a:lnTo>
                                    <a:pt x="1004" y="333"/>
                                  </a:lnTo>
                                  <a:lnTo>
                                    <a:pt x="998" y="233"/>
                                  </a:lnTo>
                                  <a:lnTo>
                                    <a:pt x="980" y="150"/>
                                  </a:lnTo>
                                  <a:lnTo>
                                    <a:pt x="949" y="86"/>
                                  </a:lnTo>
                                  <a:lnTo>
                                    <a:pt x="936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94" name="任意多边形 194"/>
                          <wps:cNvSpPr/>
                          <wps:spPr>
                            <a:xfrm>
                              <a:off x="2681" y="5717"/>
                              <a:ext cx="361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87" h="492">
                                  <a:moveTo>
                                    <a:pt x="490" y="250"/>
                                  </a:moveTo>
                                  <a:lnTo>
                                    <a:pt x="222" y="250"/>
                                  </a:lnTo>
                                  <a:lnTo>
                                    <a:pt x="222" y="491"/>
                                  </a:lnTo>
                                  <a:lnTo>
                                    <a:pt x="262" y="491"/>
                                  </a:lnTo>
                                  <a:lnTo>
                                    <a:pt x="262" y="462"/>
                                  </a:lnTo>
                                  <a:lnTo>
                                    <a:pt x="490" y="462"/>
                                  </a:lnTo>
                                  <a:lnTo>
                                    <a:pt x="490" y="429"/>
                                  </a:lnTo>
                                  <a:lnTo>
                                    <a:pt x="262" y="429"/>
                                  </a:lnTo>
                                  <a:lnTo>
                                    <a:pt x="262" y="372"/>
                                  </a:lnTo>
                                  <a:lnTo>
                                    <a:pt x="490" y="372"/>
                                  </a:lnTo>
                                  <a:lnTo>
                                    <a:pt x="490" y="340"/>
                                  </a:lnTo>
                                  <a:lnTo>
                                    <a:pt x="262" y="340"/>
                                  </a:lnTo>
                                  <a:lnTo>
                                    <a:pt x="262" y="283"/>
                                  </a:lnTo>
                                  <a:lnTo>
                                    <a:pt x="490" y="283"/>
                                  </a:lnTo>
                                  <a:lnTo>
                                    <a:pt x="490" y="250"/>
                                  </a:lnTo>
                                  <a:close/>
                                  <a:moveTo>
                                    <a:pt x="490" y="462"/>
                                  </a:moveTo>
                                  <a:lnTo>
                                    <a:pt x="449" y="462"/>
                                  </a:lnTo>
                                  <a:lnTo>
                                    <a:pt x="449" y="491"/>
                                  </a:lnTo>
                                  <a:lnTo>
                                    <a:pt x="490" y="491"/>
                                  </a:lnTo>
                                  <a:lnTo>
                                    <a:pt x="490" y="462"/>
                                  </a:lnTo>
                                  <a:close/>
                                  <a:moveTo>
                                    <a:pt x="490" y="372"/>
                                  </a:moveTo>
                                  <a:lnTo>
                                    <a:pt x="449" y="372"/>
                                  </a:lnTo>
                                  <a:lnTo>
                                    <a:pt x="449" y="429"/>
                                  </a:lnTo>
                                  <a:lnTo>
                                    <a:pt x="490" y="429"/>
                                  </a:lnTo>
                                  <a:lnTo>
                                    <a:pt x="490" y="372"/>
                                  </a:lnTo>
                                  <a:close/>
                                  <a:moveTo>
                                    <a:pt x="490" y="283"/>
                                  </a:moveTo>
                                  <a:lnTo>
                                    <a:pt x="449" y="283"/>
                                  </a:lnTo>
                                  <a:lnTo>
                                    <a:pt x="449" y="340"/>
                                  </a:lnTo>
                                  <a:lnTo>
                                    <a:pt x="490" y="340"/>
                                  </a:lnTo>
                                  <a:lnTo>
                                    <a:pt x="490" y="283"/>
                                  </a:lnTo>
                                  <a:close/>
                                  <a:moveTo>
                                    <a:pt x="175" y="24"/>
                                  </a:moveTo>
                                  <a:lnTo>
                                    <a:pt x="35" y="24"/>
                                  </a:lnTo>
                                  <a:lnTo>
                                    <a:pt x="35" y="315"/>
                                  </a:lnTo>
                                  <a:lnTo>
                                    <a:pt x="33" y="361"/>
                                  </a:lnTo>
                                  <a:lnTo>
                                    <a:pt x="26" y="400"/>
                                  </a:lnTo>
                                  <a:lnTo>
                                    <a:pt x="15" y="434"/>
                                  </a:lnTo>
                                  <a:lnTo>
                                    <a:pt x="0" y="461"/>
                                  </a:lnTo>
                                  <a:lnTo>
                                    <a:pt x="8" y="468"/>
                                  </a:lnTo>
                                  <a:lnTo>
                                    <a:pt x="16" y="475"/>
                                  </a:lnTo>
                                  <a:lnTo>
                                    <a:pt x="23" y="482"/>
                                  </a:lnTo>
                                  <a:lnTo>
                                    <a:pt x="29" y="489"/>
                                  </a:lnTo>
                                  <a:lnTo>
                                    <a:pt x="48" y="456"/>
                                  </a:lnTo>
                                  <a:lnTo>
                                    <a:pt x="62" y="415"/>
                                  </a:lnTo>
                                  <a:lnTo>
                                    <a:pt x="70" y="368"/>
                                  </a:lnTo>
                                  <a:lnTo>
                                    <a:pt x="73" y="313"/>
                                  </a:lnTo>
                                  <a:lnTo>
                                    <a:pt x="175" y="313"/>
                                  </a:lnTo>
                                  <a:lnTo>
                                    <a:pt x="175" y="282"/>
                                  </a:lnTo>
                                  <a:lnTo>
                                    <a:pt x="73" y="282"/>
                                  </a:lnTo>
                                  <a:lnTo>
                                    <a:pt x="73" y="185"/>
                                  </a:lnTo>
                                  <a:lnTo>
                                    <a:pt x="175" y="185"/>
                                  </a:lnTo>
                                  <a:lnTo>
                                    <a:pt x="175" y="154"/>
                                  </a:lnTo>
                                  <a:lnTo>
                                    <a:pt x="73" y="154"/>
                                  </a:lnTo>
                                  <a:lnTo>
                                    <a:pt x="73" y="57"/>
                                  </a:lnTo>
                                  <a:lnTo>
                                    <a:pt x="175" y="57"/>
                                  </a:lnTo>
                                  <a:lnTo>
                                    <a:pt x="175" y="24"/>
                                  </a:lnTo>
                                  <a:close/>
                                  <a:moveTo>
                                    <a:pt x="69" y="446"/>
                                  </a:moveTo>
                                  <a:lnTo>
                                    <a:pt x="72" y="460"/>
                                  </a:lnTo>
                                  <a:lnTo>
                                    <a:pt x="74" y="471"/>
                                  </a:lnTo>
                                  <a:lnTo>
                                    <a:pt x="75" y="481"/>
                                  </a:lnTo>
                                  <a:lnTo>
                                    <a:pt x="84" y="481"/>
                                  </a:lnTo>
                                  <a:lnTo>
                                    <a:pt x="96" y="482"/>
                                  </a:lnTo>
                                  <a:lnTo>
                                    <a:pt x="110" y="482"/>
                                  </a:lnTo>
                                  <a:lnTo>
                                    <a:pt x="126" y="482"/>
                                  </a:lnTo>
                                  <a:lnTo>
                                    <a:pt x="147" y="479"/>
                                  </a:lnTo>
                                  <a:lnTo>
                                    <a:pt x="163" y="470"/>
                                  </a:lnTo>
                                  <a:lnTo>
                                    <a:pt x="172" y="455"/>
                                  </a:lnTo>
                                  <a:lnTo>
                                    <a:pt x="173" y="450"/>
                                  </a:lnTo>
                                  <a:lnTo>
                                    <a:pt x="117" y="450"/>
                                  </a:lnTo>
                                  <a:lnTo>
                                    <a:pt x="106" y="450"/>
                                  </a:lnTo>
                                  <a:lnTo>
                                    <a:pt x="95" y="449"/>
                                  </a:lnTo>
                                  <a:lnTo>
                                    <a:pt x="82" y="448"/>
                                  </a:lnTo>
                                  <a:lnTo>
                                    <a:pt x="69" y="446"/>
                                  </a:lnTo>
                                  <a:close/>
                                  <a:moveTo>
                                    <a:pt x="175" y="313"/>
                                  </a:moveTo>
                                  <a:lnTo>
                                    <a:pt x="138" y="313"/>
                                  </a:lnTo>
                                  <a:lnTo>
                                    <a:pt x="138" y="443"/>
                                  </a:lnTo>
                                  <a:lnTo>
                                    <a:pt x="131" y="450"/>
                                  </a:lnTo>
                                  <a:lnTo>
                                    <a:pt x="173" y="450"/>
                                  </a:lnTo>
                                  <a:lnTo>
                                    <a:pt x="175" y="435"/>
                                  </a:lnTo>
                                  <a:lnTo>
                                    <a:pt x="175" y="313"/>
                                  </a:lnTo>
                                  <a:close/>
                                  <a:moveTo>
                                    <a:pt x="175" y="185"/>
                                  </a:moveTo>
                                  <a:lnTo>
                                    <a:pt x="138" y="185"/>
                                  </a:lnTo>
                                  <a:lnTo>
                                    <a:pt x="138" y="282"/>
                                  </a:lnTo>
                                  <a:lnTo>
                                    <a:pt x="175" y="282"/>
                                  </a:lnTo>
                                  <a:lnTo>
                                    <a:pt x="175" y="185"/>
                                  </a:lnTo>
                                  <a:close/>
                                  <a:moveTo>
                                    <a:pt x="175" y="57"/>
                                  </a:moveTo>
                                  <a:lnTo>
                                    <a:pt x="138" y="57"/>
                                  </a:lnTo>
                                  <a:lnTo>
                                    <a:pt x="138" y="154"/>
                                  </a:lnTo>
                                  <a:lnTo>
                                    <a:pt x="175" y="154"/>
                                  </a:lnTo>
                                  <a:lnTo>
                                    <a:pt x="175" y="57"/>
                                  </a:lnTo>
                                  <a:close/>
                                  <a:moveTo>
                                    <a:pt x="530" y="175"/>
                                  </a:moveTo>
                                  <a:lnTo>
                                    <a:pt x="184" y="175"/>
                                  </a:lnTo>
                                  <a:lnTo>
                                    <a:pt x="184" y="209"/>
                                  </a:lnTo>
                                  <a:lnTo>
                                    <a:pt x="530" y="209"/>
                                  </a:lnTo>
                                  <a:lnTo>
                                    <a:pt x="530" y="175"/>
                                  </a:lnTo>
                                  <a:close/>
                                  <a:moveTo>
                                    <a:pt x="306" y="107"/>
                                  </a:moveTo>
                                  <a:lnTo>
                                    <a:pt x="265" y="107"/>
                                  </a:lnTo>
                                  <a:lnTo>
                                    <a:pt x="265" y="175"/>
                                  </a:lnTo>
                                  <a:lnTo>
                                    <a:pt x="306" y="175"/>
                                  </a:lnTo>
                                  <a:lnTo>
                                    <a:pt x="306" y="107"/>
                                  </a:lnTo>
                                  <a:close/>
                                  <a:moveTo>
                                    <a:pt x="442" y="107"/>
                                  </a:moveTo>
                                  <a:lnTo>
                                    <a:pt x="401" y="107"/>
                                  </a:lnTo>
                                  <a:lnTo>
                                    <a:pt x="401" y="175"/>
                                  </a:lnTo>
                                  <a:lnTo>
                                    <a:pt x="442" y="175"/>
                                  </a:lnTo>
                                  <a:lnTo>
                                    <a:pt x="442" y="107"/>
                                  </a:lnTo>
                                  <a:close/>
                                  <a:moveTo>
                                    <a:pt x="515" y="73"/>
                                  </a:moveTo>
                                  <a:lnTo>
                                    <a:pt x="199" y="73"/>
                                  </a:lnTo>
                                  <a:lnTo>
                                    <a:pt x="199" y="107"/>
                                  </a:lnTo>
                                  <a:lnTo>
                                    <a:pt x="515" y="107"/>
                                  </a:lnTo>
                                  <a:lnTo>
                                    <a:pt x="515" y="73"/>
                                  </a:lnTo>
                                  <a:close/>
                                  <a:moveTo>
                                    <a:pt x="306" y="1"/>
                                  </a:moveTo>
                                  <a:lnTo>
                                    <a:pt x="265" y="1"/>
                                  </a:lnTo>
                                  <a:lnTo>
                                    <a:pt x="265" y="73"/>
                                  </a:lnTo>
                                  <a:lnTo>
                                    <a:pt x="306" y="73"/>
                                  </a:lnTo>
                                  <a:lnTo>
                                    <a:pt x="306" y="1"/>
                                  </a:lnTo>
                                  <a:close/>
                                  <a:moveTo>
                                    <a:pt x="442" y="1"/>
                                  </a:moveTo>
                                  <a:lnTo>
                                    <a:pt x="401" y="1"/>
                                  </a:lnTo>
                                  <a:lnTo>
                                    <a:pt x="401" y="73"/>
                                  </a:lnTo>
                                  <a:lnTo>
                                    <a:pt x="442" y="73"/>
                                  </a:lnTo>
                                  <a:lnTo>
                                    <a:pt x="442" y="1"/>
                                  </a:lnTo>
                                  <a:close/>
                                  <a:moveTo>
                                    <a:pt x="739" y="25"/>
                                  </a:moveTo>
                                  <a:lnTo>
                                    <a:pt x="734" y="94"/>
                                  </a:lnTo>
                                  <a:lnTo>
                                    <a:pt x="725" y="158"/>
                                  </a:lnTo>
                                  <a:lnTo>
                                    <a:pt x="713" y="216"/>
                                  </a:lnTo>
                                  <a:lnTo>
                                    <a:pt x="697" y="269"/>
                                  </a:lnTo>
                                  <a:lnTo>
                                    <a:pt x="674" y="321"/>
                                  </a:lnTo>
                                  <a:lnTo>
                                    <a:pt x="647" y="368"/>
                                  </a:lnTo>
                                  <a:lnTo>
                                    <a:pt x="614" y="410"/>
                                  </a:lnTo>
                                  <a:lnTo>
                                    <a:pt x="576" y="448"/>
                                  </a:lnTo>
                                  <a:lnTo>
                                    <a:pt x="586" y="457"/>
                                  </a:lnTo>
                                  <a:lnTo>
                                    <a:pt x="594" y="465"/>
                                  </a:lnTo>
                                  <a:lnTo>
                                    <a:pt x="603" y="474"/>
                                  </a:lnTo>
                                  <a:lnTo>
                                    <a:pt x="611" y="483"/>
                                  </a:lnTo>
                                  <a:lnTo>
                                    <a:pt x="652" y="441"/>
                                  </a:lnTo>
                                  <a:lnTo>
                                    <a:pt x="688" y="394"/>
                                  </a:lnTo>
                                  <a:lnTo>
                                    <a:pt x="718" y="342"/>
                                  </a:lnTo>
                                  <a:lnTo>
                                    <a:pt x="743" y="286"/>
                                  </a:lnTo>
                                  <a:lnTo>
                                    <a:pt x="758" y="232"/>
                                  </a:lnTo>
                                  <a:lnTo>
                                    <a:pt x="771" y="170"/>
                                  </a:lnTo>
                                  <a:lnTo>
                                    <a:pt x="781" y="103"/>
                                  </a:lnTo>
                                  <a:lnTo>
                                    <a:pt x="787" y="28"/>
                                  </a:lnTo>
                                  <a:lnTo>
                                    <a:pt x="739" y="25"/>
                                  </a:lnTo>
                                  <a:close/>
                                  <a:moveTo>
                                    <a:pt x="934" y="18"/>
                                  </a:moveTo>
                                  <a:lnTo>
                                    <a:pt x="889" y="20"/>
                                  </a:lnTo>
                                  <a:lnTo>
                                    <a:pt x="897" y="114"/>
                                  </a:lnTo>
                                  <a:lnTo>
                                    <a:pt x="911" y="198"/>
                                  </a:lnTo>
                                  <a:lnTo>
                                    <a:pt x="931" y="273"/>
                                  </a:lnTo>
                                  <a:lnTo>
                                    <a:pt x="957" y="338"/>
                                  </a:lnTo>
                                  <a:lnTo>
                                    <a:pt x="990" y="394"/>
                                  </a:lnTo>
                                  <a:lnTo>
                                    <a:pt x="1028" y="441"/>
                                  </a:lnTo>
                                  <a:lnTo>
                                    <a:pt x="1073" y="478"/>
                                  </a:lnTo>
                                  <a:lnTo>
                                    <a:pt x="1082" y="469"/>
                                  </a:lnTo>
                                  <a:lnTo>
                                    <a:pt x="1102" y="448"/>
                                  </a:lnTo>
                                  <a:lnTo>
                                    <a:pt x="1112" y="437"/>
                                  </a:lnTo>
                                  <a:lnTo>
                                    <a:pt x="1062" y="399"/>
                                  </a:lnTo>
                                  <a:lnTo>
                                    <a:pt x="1021" y="348"/>
                                  </a:lnTo>
                                  <a:lnTo>
                                    <a:pt x="987" y="285"/>
                                  </a:lnTo>
                                  <a:lnTo>
                                    <a:pt x="961" y="209"/>
                                  </a:lnTo>
                                  <a:lnTo>
                                    <a:pt x="944" y="120"/>
                                  </a:lnTo>
                                  <a:lnTo>
                                    <a:pt x="934" y="18"/>
                                  </a:lnTo>
                                  <a:close/>
                                  <a:moveTo>
                                    <a:pt x="1371" y="226"/>
                                  </a:moveTo>
                                  <a:lnTo>
                                    <a:pt x="1326" y="226"/>
                                  </a:lnTo>
                                  <a:lnTo>
                                    <a:pt x="1326" y="490"/>
                                  </a:lnTo>
                                  <a:lnTo>
                                    <a:pt x="1371" y="490"/>
                                  </a:lnTo>
                                  <a:lnTo>
                                    <a:pt x="1371" y="226"/>
                                  </a:lnTo>
                                  <a:close/>
                                  <a:moveTo>
                                    <a:pt x="1435" y="377"/>
                                  </a:moveTo>
                                  <a:lnTo>
                                    <a:pt x="1438" y="387"/>
                                  </a:lnTo>
                                  <a:lnTo>
                                    <a:pt x="1440" y="397"/>
                                  </a:lnTo>
                                  <a:lnTo>
                                    <a:pt x="1442" y="409"/>
                                  </a:lnTo>
                                  <a:lnTo>
                                    <a:pt x="1444" y="420"/>
                                  </a:lnTo>
                                  <a:lnTo>
                                    <a:pt x="1461" y="422"/>
                                  </a:lnTo>
                                  <a:lnTo>
                                    <a:pt x="1481" y="422"/>
                                  </a:lnTo>
                                  <a:lnTo>
                                    <a:pt x="1503" y="423"/>
                                  </a:lnTo>
                                  <a:lnTo>
                                    <a:pt x="1527" y="423"/>
                                  </a:lnTo>
                                  <a:lnTo>
                                    <a:pt x="1565" y="419"/>
                                  </a:lnTo>
                                  <a:lnTo>
                                    <a:pt x="1593" y="405"/>
                                  </a:lnTo>
                                  <a:lnTo>
                                    <a:pt x="1610" y="384"/>
                                  </a:lnTo>
                                  <a:lnTo>
                                    <a:pt x="1522" y="384"/>
                                  </a:lnTo>
                                  <a:lnTo>
                                    <a:pt x="1501" y="383"/>
                                  </a:lnTo>
                                  <a:lnTo>
                                    <a:pt x="1480" y="382"/>
                                  </a:lnTo>
                                  <a:lnTo>
                                    <a:pt x="1458" y="380"/>
                                  </a:lnTo>
                                  <a:lnTo>
                                    <a:pt x="1435" y="377"/>
                                  </a:lnTo>
                                  <a:close/>
                                  <a:moveTo>
                                    <a:pt x="1630" y="190"/>
                                  </a:moveTo>
                                  <a:lnTo>
                                    <a:pt x="1189" y="190"/>
                                  </a:lnTo>
                                  <a:lnTo>
                                    <a:pt x="1189" y="226"/>
                                  </a:lnTo>
                                  <a:lnTo>
                                    <a:pt x="1585" y="226"/>
                                  </a:lnTo>
                                  <a:lnTo>
                                    <a:pt x="1583" y="261"/>
                                  </a:lnTo>
                                  <a:lnTo>
                                    <a:pt x="1581" y="290"/>
                                  </a:lnTo>
                                  <a:lnTo>
                                    <a:pt x="1579" y="316"/>
                                  </a:lnTo>
                                  <a:lnTo>
                                    <a:pt x="1577" y="337"/>
                                  </a:lnTo>
                                  <a:lnTo>
                                    <a:pt x="1572" y="357"/>
                                  </a:lnTo>
                                  <a:lnTo>
                                    <a:pt x="1562" y="372"/>
                                  </a:lnTo>
                                  <a:lnTo>
                                    <a:pt x="1545" y="381"/>
                                  </a:lnTo>
                                  <a:lnTo>
                                    <a:pt x="1522" y="384"/>
                                  </a:lnTo>
                                  <a:lnTo>
                                    <a:pt x="1610" y="384"/>
                                  </a:lnTo>
                                  <a:lnTo>
                                    <a:pt x="1611" y="382"/>
                                  </a:lnTo>
                                  <a:lnTo>
                                    <a:pt x="1619" y="350"/>
                                  </a:lnTo>
                                  <a:lnTo>
                                    <a:pt x="1622" y="319"/>
                                  </a:lnTo>
                                  <a:lnTo>
                                    <a:pt x="1625" y="282"/>
                                  </a:lnTo>
                                  <a:lnTo>
                                    <a:pt x="1627" y="239"/>
                                  </a:lnTo>
                                  <a:lnTo>
                                    <a:pt x="1630" y="190"/>
                                  </a:lnTo>
                                  <a:close/>
                                  <a:moveTo>
                                    <a:pt x="1539" y="102"/>
                                  </a:moveTo>
                                  <a:lnTo>
                                    <a:pt x="1496" y="102"/>
                                  </a:lnTo>
                                  <a:lnTo>
                                    <a:pt x="1496" y="158"/>
                                  </a:lnTo>
                                  <a:lnTo>
                                    <a:pt x="1539" y="158"/>
                                  </a:lnTo>
                                  <a:lnTo>
                                    <a:pt x="1539" y="102"/>
                                  </a:lnTo>
                                  <a:close/>
                                  <a:moveTo>
                                    <a:pt x="1353" y="102"/>
                                  </a:moveTo>
                                  <a:lnTo>
                                    <a:pt x="1310" y="102"/>
                                  </a:lnTo>
                                  <a:lnTo>
                                    <a:pt x="1310" y="158"/>
                                  </a:lnTo>
                                  <a:lnTo>
                                    <a:pt x="1353" y="158"/>
                                  </a:lnTo>
                                  <a:lnTo>
                                    <a:pt x="1353" y="102"/>
                                  </a:lnTo>
                                  <a:close/>
                                  <a:moveTo>
                                    <a:pt x="1687" y="66"/>
                                  </a:moveTo>
                                  <a:lnTo>
                                    <a:pt x="1162" y="66"/>
                                  </a:lnTo>
                                  <a:lnTo>
                                    <a:pt x="1162" y="102"/>
                                  </a:lnTo>
                                  <a:lnTo>
                                    <a:pt x="1687" y="102"/>
                                  </a:lnTo>
                                  <a:lnTo>
                                    <a:pt x="1687" y="66"/>
                                  </a:lnTo>
                                  <a:close/>
                                  <a:moveTo>
                                    <a:pt x="1353" y="0"/>
                                  </a:moveTo>
                                  <a:lnTo>
                                    <a:pt x="1310" y="0"/>
                                  </a:lnTo>
                                  <a:lnTo>
                                    <a:pt x="1310" y="66"/>
                                  </a:lnTo>
                                  <a:lnTo>
                                    <a:pt x="1353" y="66"/>
                                  </a:lnTo>
                                  <a:lnTo>
                                    <a:pt x="1353" y="0"/>
                                  </a:lnTo>
                                  <a:close/>
                                  <a:moveTo>
                                    <a:pt x="1539" y="0"/>
                                  </a:moveTo>
                                  <a:lnTo>
                                    <a:pt x="1496" y="0"/>
                                  </a:lnTo>
                                  <a:lnTo>
                                    <a:pt x="1496" y="66"/>
                                  </a:lnTo>
                                  <a:lnTo>
                                    <a:pt x="1539" y="66"/>
                                  </a:lnTo>
                                  <a:lnTo>
                                    <a:pt x="15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95" name="任意多边形 195"/>
                          <wps:cNvSpPr/>
                          <wps:spPr>
                            <a:xfrm>
                              <a:off x="2755" y="5916"/>
                              <a:ext cx="213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0374" h="15460">
                                  <a:moveTo>
                                    <a:pt x="400" y="588"/>
                                  </a:moveTo>
                                  <a:lnTo>
                                    <a:pt x="5" y="588"/>
                                  </a:lnTo>
                                  <a:lnTo>
                                    <a:pt x="5" y="658"/>
                                  </a:lnTo>
                                  <a:lnTo>
                                    <a:pt x="400" y="658"/>
                                  </a:lnTo>
                                  <a:lnTo>
                                    <a:pt x="400" y="588"/>
                                  </a:lnTo>
                                  <a:close/>
                                  <a:moveTo>
                                    <a:pt x="246" y="99"/>
                                  </a:moveTo>
                                  <a:lnTo>
                                    <a:pt x="159" y="99"/>
                                  </a:lnTo>
                                  <a:lnTo>
                                    <a:pt x="159" y="588"/>
                                  </a:lnTo>
                                  <a:lnTo>
                                    <a:pt x="246" y="588"/>
                                  </a:lnTo>
                                  <a:lnTo>
                                    <a:pt x="246" y="99"/>
                                  </a:lnTo>
                                  <a:close/>
                                  <a:moveTo>
                                    <a:pt x="246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2"/>
                                  </a:lnTo>
                                  <a:lnTo>
                                    <a:pt x="159" y="99"/>
                                  </a:lnTo>
                                  <a:lnTo>
                                    <a:pt x="246" y="99"/>
                                  </a:lnTo>
                                  <a:lnTo>
                                    <a:pt x="246" y="0"/>
                                  </a:lnTo>
                                  <a:close/>
                                  <a:moveTo>
                                    <a:pt x="1000" y="14"/>
                                  </a:moveTo>
                                  <a:lnTo>
                                    <a:pt x="551" y="14"/>
                                  </a:lnTo>
                                  <a:lnTo>
                                    <a:pt x="551" y="86"/>
                                  </a:lnTo>
                                  <a:lnTo>
                                    <a:pt x="896" y="86"/>
                                  </a:lnTo>
                                  <a:lnTo>
                                    <a:pt x="639" y="658"/>
                                  </a:lnTo>
                                  <a:lnTo>
                                    <a:pt x="730" y="658"/>
                                  </a:lnTo>
                                  <a:lnTo>
                                    <a:pt x="1000" y="42"/>
                                  </a:lnTo>
                                  <a:lnTo>
                                    <a:pt x="1000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96" name="任意多边形 196"/>
                          <wps:cNvSpPr/>
                          <wps:spPr>
                            <a:xfrm>
                              <a:off x="2747" y="6087"/>
                              <a:ext cx="228" cy="1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0" h="487">
                                  <a:moveTo>
                                    <a:pt x="460" y="35"/>
                                  </a:moveTo>
                                  <a:lnTo>
                                    <a:pt x="0" y="35"/>
                                  </a:lnTo>
                                  <a:lnTo>
                                    <a:pt x="0" y="487"/>
                                  </a:lnTo>
                                  <a:lnTo>
                                    <a:pt x="45" y="487"/>
                                  </a:lnTo>
                                  <a:lnTo>
                                    <a:pt x="45" y="457"/>
                                  </a:lnTo>
                                  <a:lnTo>
                                    <a:pt x="460" y="457"/>
                                  </a:lnTo>
                                  <a:lnTo>
                                    <a:pt x="460" y="418"/>
                                  </a:lnTo>
                                  <a:lnTo>
                                    <a:pt x="45" y="418"/>
                                  </a:lnTo>
                                  <a:lnTo>
                                    <a:pt x="45" y="75"/>
                                  </a:lnTo>
                                  <a:lnTo>
                                    <a:pt x="460" y="75"/>
                                  </a:lnTo>
                                  <a:lnTo>
                                    <a:pt x="460" y="35"/>
                                  </a:lnTo>
                                  <a:close/>
                                  <a:moveTo>
                                    <a:pt x="460" y="457"/>
                                  </a:moveTo>
                                  <a:lnTo>
                                    <a:pt x="416" y="457"/>
                                  </a:lnTo>
                                  <a:lnTo>
                                    <a:pt x="416" y="487"/>
                                  </a:lnTo>
                                  <a:lnTo>
                                    <a:pt x="460" y="487"/>
                                  </a:lnTo>
                                  <a:lnTo>
                                    <a:pt x="460" y="457"/>
                                  </a:lnTo>
                                  <a:close/>
                                  <a:moveTo>
                                    <a:pt x="460" y="75"/>
                                  </a:moveTo>
                                  <a:lnTo>
                                    <a:pt x="416" y="75"/>
                                  </a:lnTo>
                                  <a:lnTo>
                                    <a:pt x="416" y="418"/>
                                  </a:lnTo>
                                  <a:lnTo>
                                    <a:pt x="460" y="418"/>
                                  </a:lnTo>
                                  <a:lnTo>
                                    <a:pt x="460" y="75"/>
                                  </a:lnTo>
                                  <a:close/>
                                  <a:moveTo>
                                    <a:pt x="192" y="75"/>
                                  </a:moveTo>
                                  <a:lnTo>
                                    <a:pt x="148" y="75"/>
                                  </a:lnTo>
                                  <a:lnTo>
                                    <a:pt x="147" y="136"/>
                                  </a:lnTo>
                                  <a:lnTo>
                                    <a:pt x="144" y="184"/>
                                  </a:lnTo>
                                  <a:lnTo>
                                    <a:pt x="139" y="220"/>
                                  </a:lnTo>
                                  <a:lnTo>
                                    <a:pt x="133" y="243"/>
                                  </a:lnTo>
                                  <a:lnTo>
                                    <a:pt x="122" y="266"/>
                                  </a:lnTo>
                                  <a:lnTo>
                                    <a:pt x="104" y="288"/>
                                  </a:lnTo>
                                  <a:lnTo>
                                    <a:pt x="79" y="309"/>
                                  </a:lnTo>
                                  <a:lnTo>
                                    <a:pt x="47" y="330"/>
                                  </a:lnTo>
                                  <a:lnTo>
                                    <a:pt x="56" y="338"/>
                                  </a:lnTo>
                                  <a:lnTo>
                                    <a:pt x="65" y="346"/>
                                  </a:lnTo>
                                  <a:lnTo>
                                    <a:pt x="73" y="354"/>
                                  </a:lnTo>
                                  <a:lnTo>
                                    <a:pt x="80" y="362"/>
                                  </a:lnTo>
                                  <a:lnTo>
                                    <a:pt x="114" y="338"/>
                                  </a:lnTo>
                                  <a:lnTo>
                                    <a:pt x="142" y="313"/>
                                  </a:lnTo>
                                  <a:lnTo>
                                    <a:pt x="161" y="287"/>
                                  </a:lnTo>
                                  <a:lnTo>
                                    <a:pt x="174" y="260"/>
                                  </a:lnTo>
                                  <a:lnTo>
                                    <a:pt x="181" y="232"/>
                                  </a:lnTo>
                                  <a:lnTo>
                                    <a:pt x="187" y="191"/>
                                  </a:lnTo>
                                  <a:lnTo>
                                    <a:pt x="190" y="139"/>
                                  </a:lnTo>
                                  <a:lnTo>
                                    <a:pt x="192" y="75"/>
                                  </a:lnTo>
                                  <a:close/>
                                  <a:moveTo>
                                    <a:pt x="312" y="75"/>
                                  </a:moveTo>
                                  <a:lnTo>
                                    <a:pt x="268" y="75"/>
                                  </a:lnTo>
                                  <a:lnTo>
                                    <a:pt x="268" y="263"/>
                                  </a:lnTo>
                                  <a:lnTo>
                                    <a:pt x="272" y="289"/>
                                  </a:lnTo>
                                  <a:lnTo>
                                    <a:pt x="286" y="308"/>
                                  </a:lnTo>
                                  <a:lnTo>
                                    <a:pt x="308" y="320"/>
                                  </a:lnTo>
                                  <a:lnTo>
                                    <a:pt x="339" y="323"/>
                                  </a:lnTo>
                                  <a:lnTo>
                                    <a:pt x="401" y="323"/>
                                  </a:lnTo>
                                  <a:lnTo>
                                    <a:pt x="408" y="283"/>
                                  </a:lnTo>
                                  <a:lnTo>
                                    <a:pt x="346" y="283"/>
                                  </a:lnTo>
                                  <a:lnTo>
                                    <a:pt x="331" y="282"/>
                                  </a:lnTo>
                                  <a:lnTo>
                                    <a:pt x="320" y="277"/>
                                  </a:lnTo>
                                  <a:lnTo>
                                    <a:pt x="314" y="269"/>
                                  </a:lnTo>
                                  <a:lnTo>
                                    <a:pt x="312" y="258"/>
                                  </a:lnTo>
                                  <a:lnTo>
                                    <a:pt x="312" y="75"/>
                                  </a:lnTo>
                                  <a:close/>
                                  <a:moveTo>
                                    <a:pt x="409" y="282"/>
                                  </a:moveTo>
                                  <a:lnTo>
                                    <a:pt x="346" y="283"/>
                                  </a:lnTo>
                                  <a:lnTo>
                                    <a:pt x="408" y="283"/>
                                  </a:lnTo>
                                  <a:lnTo>
                                    <a:pt x="409" y="282"/>
                                  </a:lnTo>
                                  <a:close/>
                                  <a:moveTo>
                                    <a:pt x="752" y="141"/>
                                  </a:moveTo>
                                  <a:lnTo>
                                    <a:pt x="706" y="141"/>
                                  </a:lnTo>
                                  <a:lnTo>
                                    <a:pt x="703" y="190"/>
                                  </a:lnTo>
                                  <a:lnTo>
                                    <a:pt x="699" y="230"/>
                                  </a:lnTo>
                                  <a:lnTo>
                                    <a:pt x="694" y="262"/>
                                  </a:lnTo>
                                  <a:lnTo>
                                    <a:pt x="687" y="287"/>
                                  </a:lnTo>
                                  <a:lnTo>
                                    <a:pt x="665" y="336"/>
                                  </a:lnTo>
                                  <a:lnTo>
                                    <a:pt x="633" y="380"/>
                                  </a:lnTo>
                                  <a:lnTo>
                                    <a:pt x="591" y="419"/>
                                  </a:lnTo>
                                  <a:lnTo>
                                    <a:pt x="539" y="454"/>
                                  </a:lnTo>
                                  <a:lnTo>
                                    <a:pt x="549" y="462"/>
                                  </a:lnTo>
                                  <a:lnTo>
                                    <a:pt x="558" y="471"/>
                                  </a:lnTo>
                                  <a:lnTo>
                                    <a:pt x="566" y="479"/>
                                  </a:lnTo>
                                  <a:lnTo>
                                    <a:pt x="573" y="487"/>
                                  </a:lnTo>
                                  <a:lnTo>
                                    <a:pt x="629" y="448"/>
                                  </a:lnTo>
                                  <a:lnTo>
                                    <a:pt x="674" y="404"/>
                                  </a:lnTo>
                                  <a:lnTo>
                                    <a:pt x="709" y="354"/>
                                  </a:lnTo>
                                  <a:lnTo>
                                    <a:pt x="732" y="299"/>
                                  </a:lnTo>
                                  <a:lnTo>
                                    <a:pt x="739" y="270"/>
                                  </a:lnTo>
                                  <a:lnTo>
                                    <a:pt x="745" y="234"/>
                                  </a:lnTo>
                                  <a:lnTo>
                                    <a:pt x="749" y="191"/>
                                  </a:lnTo>
                                  <a:lnTo>
                                    <a:pt x="752" y="141"/>
                                  </a:lnTo>
                                  <a:close/>
                                  <a:moveTo>
                                    <a:pt x="922" y="103"/>
                                  </a:moveTo>
                                  <a:lnTo>
                                    <a:pt x="555" y="103"/>
                                  </a:lnTo>
                                  <a:lnTo>
                                    <a:pt x="555" y="141"/>
                                  </a:lnTo>
                                  <a:lnTo>
                                    <a:pt x="877" y="141"/>
                                  </a:lnTo>
                                  <a:lnTo>
                                    <a:pt x="877" y="410"/>
                                  </a:lnTo>
                                  <a:lnTo>
                                    <a:pt x="881" y="439"/>
                                  </a:lnTo>
                                  <a:lnTo>
                                    <a:pt x="893" y="459"/>
                                  </a:lnTo>
                                  <a:lnTo>
                                    <a:pt x="915" y="472"/>
                                  </a:lnTo>
                                  <a:lnTo>
                                    <a:pt x="946" y="476"/>
                                  </a:lnTo>
                                  <a:lnTo>
                                    <a:pt x="984" y="476"/>
                                  </a:lnTo>
                                  <a:lnTo>
                                    <a:pt x="1013" y="472"/>
                                  </a:lnTo>
                                  <a:lnTo>
                                    <a:pt x="1035" y="462"/>
                                  </a:lnTo>
                                  <a:lnTo>
                                    <a:pt x="1051" y="445"/>
                                  </a:lnTo>
                                  <a:lnTo>
                                    <a:pt x="1053" y="437"/>
                                  </a:lnTo>
                                  <a:lnTo>
                                    <a:pt x="953" y="437"/>
                                  </a:lnTo>
                                  <a:lnTo>
                                    <a:pt x="939" y="435"/>
                                  </a:lnTo>
                                  <a:lnTo>
                                    <a:pt x="929" y="429"/>
                                  </a:lnTo>
                                  <a:lnTo>
                                    <a:pt x="924" y="419"/>
                                  </a:lnTo>
                                  <a:lnTo>
                                    <a:pt x="923" y="408"/>
                                  </a:lnTo>
                                  <a:lnTo>
                                    <a:pt x="922" y="103"/>
                                  </a:lnTo>
                                  <a:close/>
                                  <a:moveTo>
                                    <a:pt x="1025" y="324"/>
                                  </a:moveTo>
                                  <a:lnTo>
                                    <a:pt x="1023" y="348"/>
                                  </a:lnTo>
                                  <a:lnTo>
                                    <a:pt x="1021" y="369"/>
                                  </a:lnTo>
                                  <a:lnTo>
                                    <a:pt x="1019" y="389"/>
                                  </a:lnTo>
                                  <a:lnTo>
                                    <a:pt x="1016" y="408"/>
                                  </a:lnTo>
                                  <a:lnTo>
                                    <a:pt x="1012" y="421"/>
                                  </a:lnTo>
                                  <a:lnTo>
                                    <a:pt x="1005" y="430"/>
                                  </a:lnTo>
                                  <a:lnTo>
                                    <a:pt x="993" y="435"/>
                                  </a:lnTo>
                                  <a:lnTo>
                                    <a:pt x="978" y="437"/>
                                  </a:lnTo>
                                  <a:lnTo>
                                    <a:pt x="1053" y="437"/>
                                  </a:lnTo>
                                  <a:lnTo>
                                    <a:pt x="1059" y="421"/>
                                  </a:lnTo>
                                  <a:lnTo>
                                    <a:pt x="1062" y="402"/>
                                  </a:lnTo>
                                  <a:lnTo>
                                    <a:pt x="1065" y="382"/>
                                  </a:lnTo>
                                  <a:lnTo>
                                    <a:pt x="1068" y="361"/>
                                  </a:lnTo>
                                  <a:lnTo>
                                    <a:pt x="1070" y="340"/>
                                  </a:lnTo>
                                  <a:lnTo>
                                    <a:pt x="1058" y="336"/>
                                  </a:lnTo>
                                  <a:lnTo>
                                    <a:pt x="1047" y="332"/>
                                  </a:lnTo>
                                  <a:lnTo>
                                    <a:pt x="1036" y="329"/>
                                  </a:lnTo>
                                  <a:lnTo>
                                    <a:pt x="1025" y="324"/>
                                  </a:lnTo>
                                  <a:close/>
                                  <a:moveTo>
                                    <a:pt x="756" y="0"/>
                                  </a:moveTo>
                                  <a:lnTo>
                                    <a:pt x="710" y="0"/>
                                  </a:lnTo>
                                  <a:lnTo>
                                    <a:pt x="710" y="28"/>
                                  </a:lnTo>
                                  <a:lnTo>
                                    <a:pt x="709" y="54"/>
                                  </a:lnTo>
                                  <a:lnTo>
                                    <a:pt x="709" y="79"/>
                                  </a:lnTo>
                                  <a:lnTo>
                                    <a:pt x="708" y="103"/>
                                  </a:lnTo>
                                  <a:lnTo>
                                    <a:pt x="754" y="103"/>
                                  </a:lnTo>
                                  <a:lnTo>
                                    <a:pt x="755" y="79"/>
                                  </a:lnTo>
                                  <a:lnTo>
                                    <a:pt x="755" y="54"/>
                                  </a:lnTo>
                                  <a:lnTo>
                                    <a:pt x="756" y="28"/>
                                  </a:lnTo>
                                  <a:lnTo>
                                    <a:pt x="75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97" name="任意多边形 197"/>
                          <wps:cNvSpPr/>
                          <wps:spPr>
                            <a:xfrm>
                              <a:off x="3197" y="6086"/>
                              <a:ext cx="235" cy="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1" h="489">
                                  <a:moveTo>
                                    <a:pt x="284" y="225"/>
                                  </a:moveTo>
                                  <a:lnTo>
                                    <a:pt x="235" y="225"/>
                                  </a:lnTo>
                                  <a:lnTo>
                                    <a:pt x="235" y="488"/>
                                  </a:lnTo>
                                  <a:lnTo>
                                    <a:pt x="284" y="488"/>
                                  </a:lnTo>
                                  <a:lnTo>
                                    <a:pt x="284" y="225"/>
                                  </a:lnTo>
                                  <a:close/>
                                  <a:moveTo>
                                    <a:pt x="521" y="184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0" y="225"/>
                                  </a:lnTo>
                                  <a:lnTo>
                                    <a:pt x="521" y="225"/>
                                  </a:lnTo>
                                  <a:lnTo>
                                    <a:pt x="521" y="184"/>
                                  </a:lnTo>
                                  <a:close/>
                                  <a:moveTo>
                                    <a:pt x="284" y="0"/>
                                  </a:moveTo>
                                  <a:lnTo>
                                    <a:pt x="235" y="0"/>
                                  </a:lnTo>
                                  <a:lnTo>
                                    <a:pt x="235" y="184"/>
                                  </a:lnTo>
                                  <a:lnTo>
                                    <a:pt x="284" y="184"/>
                                  </a:lnTo>
                                  <a:lnTo>
                                    <a:pt x="284" y="0"/>
                                  </a:lnTo>
                                  <a:close/>
                                  <a:moveTo>
                                    <a:pt x="1101" y="126"/>
                                  </a:moveTo>
                                  <a:lnTo>
                                    <a:pt x="582" y="126"/>
                                  </a:lnTo>
                                  <a:lnTo>
                                    <a:pt x="582" y="166"/>
                                  </a:lnTo>
                                  <a:lnTo>
                                    <a:pt x="1101" y="166"/>
                                  </a:lnTo>
                                  <a:lnTo>
                                    <a:pt x="1101" y="126"/>
                                  </a:lnTo>
                                  <a:close/>
                                  <a:moveTo>
                                    <a:pt x="824" y="0"/>
                                  </a:moveTo>
                                  <a:lnTo>
                                    <a:pt x="785" y="21"/>
                                  </a:lnTo>
                                  <a:lnTo>
                                    <a:pt x="797" y="38"/>
                                  </a:lnTo>
                                  <a:lnTo>
                                    <a:pt x="810" y="59"/>
                                  </a:lnTo>
                                  <a:lnTo>
                                    <a:pt x="825" y="84"/>
                                  </a:lnTo>
                                  <a:lnTo>
                                    <a:pt x="842" y="113"/>
                                  </a:lnTo>
                                  <a:lnTo>
                                    <a:pt x="886" y="91"/>
                                  </a:lnTo>
                                  <a:lnTo>
                                    <a:pt x="868" y="64"/>
                                  </a:lnTo>
                                  <a:lnTo>
                                    <a:pt x="852" y="40"/>
                                  </a:lnTo>
                                  <a:lnTo>
                                    <a:pt x="837" y="19"/>
                                  </a:lnTo>
                                  <a:lnTo>
                                    <a:pt x="824" y="0"/>
                                  </a:lnTo>
                                  <a:close/>
                                  <a:moveTo>
                                    <a:pt x="742" y="225"/>
                                  </a:moveTo>
                                  <a:lnTo>
                                    <a:pt x="706" y="287"/>
                                  </a:lnTo>
                                  <a:lnTo>
                                    <a:pt x="667" y="345"/>
                                  </a:lnTo>
                                  <a:lnTo>
                                    <a:pt x="625" y="398"/>
                                  </a:lnTo>
                                  <a:lnTo>
                                    <a:pt x="580" y="447"/>
                                  </a:lnTo>
                                  <a:lnTo>
                                    <a:pt x="591" y="455"/>
                                  </a:lnTo>
                                  <a:lnTo>
                                    <a:pt x="602" y="463"/>
                                  </a:lnTo>
                                  <a:lnTo>
                                    <a:pt x="611" y="471"/>
                                  </a:lnTo>
                                  <a:lnTo>
                                    <a:pt x="620" y="478"/>
                                  </a:lnTo>
                                  <a:lnTo>
                                    <a:pt x="666" y="423"/>
                                  </a:lnTo>
                                  <a:lnTo>
                                    <a:pt x="710" y="366"/>
                                  </a:lnTo>
                                  <a:lnTo>
                                    <a:pt x="750" y="308"/>
                                  </a:lnTo>
                                  <a:lnTo>
                                    <a:pt x="788" y="247"/>
                                  </a:lnTo>
                                  <a:lnTo>
                                    <a:pt x="742" y="225"/>
                                  </a:lnTo>
                                  <a:close/>
                                  <a:moveTo>
                                    <a:pt x="924" y="228"/>
                                  </a:moveTo>
                                  <a:lnTo>
                                    <a:pt x="887" y="254"/>
                                  </a:lnTo>
                                  <a:lnTo>
                                    <a:pt x="923" y="299"/>
                                  </a:lnTo>
                                  <a:lnTo>
                                    <a:pt x="962" y="350"/>
                                  </a:lnTo>
                                  <a:lnTo>
                                    <a:pt x="1004" y="408"/>
                                  </a:lnTo>
                                  <a:lnTo>
                                    <a:pt x="1049" y="473"/>
                                  </a:lnTo>
                                  <a:lnTo>
                                    <a:pt x="1094" y="442"/>
                                  </a:lnTo>
                                  <a:lnTo>
                                    <a:pt x="1052" y="387"/>
                                  </a:lnTo>
                                  <a:lnTo>
                                    <a:pt x="1010" y="333"/>
                                  </a:lnTo>
                                  <a:lnTo>
                                    <a:pt x="967" y="280"/>
                                  </a:lnTo>
                                  <a:lnTo>
                                    <a:pt x="924" y="2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98" name="任意多边形 198"/>
                          <wps:cNvSpPr/>
                          <wps:spPr>
                            <a:xfrm>
                              <a:off x="3680" y="6087"/>
                              <a:ext cx="235" cy="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9" h="489">
                                  <a:moveTo>
                                    <a:pt x="285" y="225"/>
                                  </a:moveTo>
                                  <a:lnTo>
                                    <a:pt x="236" y="225"/>
                                  </a:lnTo>
                                  <a:lnTo>
                                    <a:pt x="236" y="488"/>
                                  </a:lnTo>
                                  <a:lnTo>
                                    <a:pt x="285" y="488"/>
                                  </a:lnTo>
                                  <a:lnTo>
                                    <a:pt x="285" y="225"/>
                                  </a:lnTo>
                                  <a:close/>
                                  <a:moveTo>
                                    <a:pt x="521" y="184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0" y="225"/>
                                  </a:lnTo>
                                  <a:lnTo>
                                    <a:pt x="521" y="225"/>
                                  </a:lnTo>
                                  <a:lnTo>
                                    <a:pt x="521" y="184"/>
                                  </a:lnTo>
                                  <a:close/>
                                  <a:moveTo>
                                    <a:pt x="285" y="0"/>
                                  </a:moveTo>
                                  <a:lnTo>
                                    <a:pt x="236" y="0"/>
                                  </a:lnTo>
                                  <a:lnTo>
                                    <a:pt x="236" y="184"/>
                                  </a:lnTo>
                                  <a:lnTo>
                                    <a:pt x="285" y="184"/>
                                  </a:lnTo>
                                  <a:lnTo>
                                    <a:pt x="285" y="0"/>
                                  </a:lnTo>
                                  <a:close/>
                                  <a:moveTo>
                                    <a:pt x="812" y="212"/>
                                  </a:moveTo>
                                  <a:lnTo>
                                    <a:pt x="764" y="212"/>
                                  </a:lnTo>
                                  <a:lnTo>
                                    <a:pt x="764" y="395"/>
                                  </a:lnTo>
                                  <a:lnTo>
                                    <a:pt x="770" y="429"/>
                                  </a:lnTo>
                                  <a:lnTo>
                                    <a:pt x="787" y="454"/>
                                  </a:lnTo>
                                  <a:lnTo>
                                    <a:pt x="815" y="468"/>
                                  </a:lnTo>
                                  <a:lnTo>
                                    <a:pt x="854" y="473"/>
                                  </a:lnTo>
                                  <a:lnTo>
                                    <a:pt x="987" y="473"/>
                                  </a:lnTo>
                                  <a:lnTo>
                                    <a:pt x="1020" y="470"/>
                                  </a:lnTo>
                                  <a:lnTo>
                                    <a:pt x="1046" y="460"/>
                                  </a:lnTo>
                                  <a:lnTo>
                                    <a:pt x="1065" y="444"/>
                                  </a:lnTo>
                                  <a:lnTo>
                                    <a:pt x="1071" y="431"/>
                                  </a:lnTo>
                                  <a:lnTo>
                                    <a:pt x="866" y="431"/>
                                  </a:lnTo>
                                  <a:lnTo>
                                    <a:pt x="843" y="428"/>
                                  </a:lnTo>
                                  <a:lnTo>
                                    <a:pt x="826" y="420"/>
                                  </a:lnTo>
                                  <a:lnTo>
                                    <a:pt x="816" y="405"/>
                                  </a:lnTo>
                                  <a:lnTo>
                                    <a:pt x="812" y="385"/>
                                  </a:lnTo>
                                  <a:lnTo>
                                    <a:pt x="812" y="212"/>
                                  </a:lnTo>
                                  <a:close/>
                                  <a:moveTo>
                                    <a:pt x="1046" y="321"/>
                                  </a:moveTo>
                                  <a:lnTo>
                                    <a:pt x="1044" y="342"/>
                                  </a:lnTo>
                                  <a:lnTo>
                                    <a:pt x="1041" y="363"/>
                                  </a:lnTo>
                                  <a:lnTo>
                                    <a:pt x="1038" y="382"/>
                                  </a:lnTo>
                                  <a:lnTo>
                                    <a:pt x="1034" y="400"/>
                                  </a:lnTo>
                                  <a:lnTo>
                                    <a:pt x="1028" y="413"/>
                                  </a:lnTo>
                                  <a:lnTo>
                                    <a:pt x="1016" y="423"/>
                                  </a:lnTo>
                                  <a:lnTo>
                                    <a:pt x="997" y="429"/>
                                  </a:lnTo>
                                  <a:lnTo>
                                    <a:pt x="971" y="431"/>
                                  </a:lnTo>
                                  <a:lnTo>
                                    <a:pt x="1071" y="431"/>
                                  </a:lnTo>
                                  <a:lnTo>
                                    <a:pt x="1076" y="421"/>
                                  </a:lnTo>
                                  <a:lnTo>
                                    <a:pt x="1080" y="404"/>
                                  </a:lnTo>
                                  <a:lnTo>
                                    <a:pt x="1084" y="385"/>
                                  </a:lnTo>
                                  <a:lnTo>
                                    <a:pt x="1088" y="363"/>
                                  </a:lnTo>
                                  <a:lnTo>
                                    <a:pt x="1093" y="338"/>
                                  </a:lnTo>
                                  <a:lnTo>
                                    <a:pt x="1080" y="334"/>
                                  </a:lnTo>
                                  <a:lnTo>
                                    <a:pt x="1068" y="329"/>
                                  </a:lnTo>
                                  <a:lnTo>
                                    <a:pt x="1057" y="325"/>
                                  </a:lnTo>
                                  <a:lnTo>
                                    <a:pt x="1046" y="321"/>
                                  </a:lnTo>
                                  <a:close/>
                                  <a:moveTo>
                                    <a:pt x="812" y="1"/>
                                  </a:moveTo>
                                  <a:lnTo>
                                    <a:pt x="764" y="1"/>
                                  </a:lnTo>
                                  <a:lnTo>
                                    <a:pt x="764" y="171"/>
                                  </a:lnTo>
                                  <a:lnTo>
                                    <a:pt x="580" y="190"/>
                                  </a:lnTo>
                                  <a:lnTo>
                                    <a:pt x="585" y="231"/>
                                  </a:lnTo>
                                  <a:lnTo>
                                    <a:pt x="764" y="212"/>
                                  </a:lnTo>
                                  <a:lnTo>
                                    <a:pt x="812" y="212"/>
                                  </a:lnTo>
                                  <a:lnTo>
                                    <a:pt x="812" y="207"/>
                                  </a:lnTo>
                                  <a:lnTo>
                                    <a:pt x="1099" y="177"/>
                                  </a:lnTo>
                                  <a:lnTo>
                                    <a:pt x="1098" y="166"/>
                                  </a:lnTo>
                                  <a:lnTo>
                                    <a:pt x="812" y="166"/>
                                  </a:lnTo>
                                  <a:lnTo>
                                    <a:pt x="812" y="1"/>
                                  </a:lnTo>
                                  <a:close/>
                                  <a:moveTo>
                                    <a:pt x="1095" y="137"/>
                                  </a:moveTo>
                                  <a:lnTo>
                                    <a:pt x="812" y="166"/>
                                  </a:lnTo>
                                  <a:lnTo>
                                    <a:pt x="1098" y="166"/>
                                  </a:lnTo>
                                  <a:lnTo>
                                    <a:pt x="1095" y="1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99" name="任意多边形 199"/>
                          <wps:cNvSpPr/>
                          <wps:spPr>
                            <a:xfrm>
                              <a:off x="4158" y="6085"/>
                              <a:ext cx="237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1" h="498">
                                  <a:moveTo>
                                    <a:pt x="285" y="181"/>
                                  </a:moveTo>
                                  <a:lnTo>
                                    <a:pt x="238" y="181"/>
                                  </a:lnTo>
                                  <a:lnTo>
                                    <a:pt x="223" y="251"/>
                                  </a:lnTo>
                                  <a:lnTo>
                                    <a:pt x="191" y="313"/>
                                  </a:lnTo>
                                  <a:lnTo>
                                    <a:pt x="144" y="368"/>
                                  </a:lnTo>
                                  <a:lnTo>
                                    <a:pt x="80" y="416"/>
                                  </a:lnTo>
                                  <a:lnTo>
                                    <a:pt x="0" y="456"/>
                                  </a:lnTo>
                                  <a:lnTo>
                                    <a:pt x="11" y="468"/>
                                  </a:lnTo>
                                  <a:lnTo>
                                    <a:pt x="20" y="478"/>
                                  </a:lnTo>
                                  <a:lnTo>
                                    <a:pt x="27" y="487"/>
                                  </a:lnTo>
                                  <a:lnTo>
                                    <a:pt x="33" y="495"/>
                                  </a:lnTo>
                                  <a:lnTo>
                                    <a:pt x="120" y="445"/>
                                  </a:lnTo>
                                  <a:lnTo>
                                    <a:pt x="187" y="388"/>
                                  </a:lnTo>
                                  <a:lnTo>
                                    <a:pt x="236" y="324"/>
                                  </a:lnTo>
                                  <a:lnTo>
                                    <a:pt x="266" y="252"/>
                                  </a:lnTo>
                                  <a:lnTo>
                                    <a:pt x="306" y="252"/>
                                  </a:lnTo>
                                  <a:lnTo>
                                    <a:pt x="285" y="181"/>
                                  </a:lnTo>
                                  <a:close/>
                                  <a:moveTo>
                                    <a:pt x="306" y="252"/>
                                  </a:moveTo>
                                  <a:lnTo>
                                    <a:pt x="266" y="252"/>
                                  </a:lnTo>
                                  <a:lnTo>
                                    <a:pt x="301" y="329"/>
                                  </a:lnTo>
                                  <a:lnTo>
                                    <a:pt x="350" y="394"/>
                                  </a:lnTo>
                                  <a:lnTo>
                                    <a:pt x="414" y="446"/>
                                  </a:lnTo>
                                  <a:lnTo>
                                    <a:pt x="494" y="485"/>
                                  </a:lnTo>
                                  <a:lnTo>
                                    <a:pt x="501" y="476"/>
                                  </a:lnTo>
                                  <a:lnTo>
                                    <a:pt x="511" y="466"/>
                                  </a:lnTo>
                                  <a:lnTo>
                                    <a:pt x="522" y="456"/>
                                  </a:lnTo>
                                  <a:lnTo>
                                    <a:pt x="534" y="444"/>
                                  </a:lnTo>
                                  <a:lnTo>
                                    <a:pt x="457" y="413"/>
                                  </a:lnTo>
                                  <a:lnTo>
                                    <a:pt x="393" y="372"/>
                                  </a:lnTo>
                                  <a:lnTo>
                                    <a:pt x="343" y="319"/>
                                  </a:lnTo>
                                  <a:lnTo>
                                    <a:pt x="307" y="255"/>
                                  </a:lnTo>
                                  <a:lnTo>
                                    <a:pt x="306" y="252"/>
                                  </a:lnTo>
                                  <a:close/>
                                  <a:moveTo>
                                    <a:pt x="523" y="142"/>
                                  </a:moveTo>
                                  <a:lnTo>
                                    <a:pt x="10" y="142"/>
                                  </a:lnTo>
                                  <a:lnTo>
                                    <a:pt x="10" y="181"/>
                                  </a:lnTo>
                                  <a:lnTo>
                                    <a:pt x="523" y="181"/>
                                  </a:lnTo>
                                  <a:lnTo>
                                    <a:pt x="523" y="142"/>
                                  </a:lnTo>
                                  <a:close/>
                                  <a:moveTo>
                                    <a:pt x="287" y="7"/>
                                  </a:moveTo>
                                  <a:lnTo>
                                    <a:pt x="241" y="7"/>
                                  </a:lnTo>
                                  <a:lnTo>
                                    <a:pt x="241" y="41"/>
                                  </a:lnTo>
                                  <a:lnTo>
                                    <a:pt x="241" y="75"/>
                                  </a:lnTo>
                                  <a:lnTo>
                                    <a:pt x="240" y="109"/>
                                  </a:lnTo>
                                  <a:lnTo>
                                    <a:pt x="240" y="142"/>
                                  </a:lnTo>
                                  <a:lnTo>
                                    <a:pt x="286" y="142"/>
                                  </a:lnTo>
                                  <a:lnTo>
                                    <a:pt x="287" y="108"/>
                                  </a:lnTo>
                                  <a:lnTo>
                                    <a:pt x="287" y="74"/>
                                  </a:lnTo>
                                  <a:lnTo>
                                    <a:pt x="287" y="41"/>
                                  </a:lnTo>
                                  <a:lnTo>
                                    <a:pt x="287" y="7"/>
                                  </a:lnTo>
                                  <a:close/>
                                  <a:moveTo>
                                    <a:pt x="724" y="410"/>
                                  </a:moveTo>
                                  <a:lnTo>
                                    <a:pt x="710" y="441"/>
                                  </a:lnTo>
                                  <a:lnTo>
                                    <a:pt x="769" y="453"/>
                                  </a:lnTo>
                                  <a:lnTo>
                                    <a:pt x="831" y="467"/>
                                  </a:lnTo>
                                  <a:lnTo>
                                    <a:pt x="965" y="498"/>
                                  </a:lnTo>
                                  <a:lnTo>
                                    <a:pt x="984" y="465"/>
                                  </a:lnTo>
                                  <a:lnTo>
                                    <a:pt x="846" y="435"/>
                                  </a:lnTo>
                                  <a:lnTo>
                                    <a:pt x="783" y="422"/>
                                  </a:lnTo>
                                  <a:lnTo>
                                    <a:pt x="724" y="410"/>
                                  </a:lnTo>
                                  <a:close/>
                                  <a:moveTo>
                                    <a:pt x="791" y="312"/>
                                  </a:moveTo>
                                  <a:lnTo>
                                    <a:pt x="743" y="312"/>
                                  </a:lnTo>
                                  <a:lnTo>
                                    <a:pt x="707" y="340"/>
                                  </a:lnTo>
                                  <a:lnTo>
                                    <a:pt x="668" y="364"/>
                                  </a:lnTo>
                                  <a:lnTo>
                                    <a:pt x="626" y="387"/>
                                  </a:lnTo>
                                  <a:lnTo>
                                    <a:pt x="581" y="406"/>
                                  </a:lnTo>
                                  <a:lnTo>
                                    <a:pt x="588" y="414"/>
                                  </a:lnTo>
                                  <a:lnTo>
                                    <a:pt x="596" y="422"/>
                                  </a:lnTo>
                                  <a:lnTo>
                                    <a:pt x="602" y="429"/>
                                  </a:lnTo>
                                  <a:lnTo>
                                    <a:pt x="608" y="437"/>
                                  </a:lnTo>
                                  <a:lnTo>
                                    <a:pt x="661" y="410"/>
                                  </a:lnTo>
                                  <a:lnTo>
                                    <a:pt x="709" y="380"/>
                                  </a:lnTo>
                                  <a:lnTo>
                                    <a:pt x="752" y="347"/>
                                  </a:lnTo>
                                  <a:lnTo>
                                    <a:pt x="791" y="312"/>
                                  </a:lnTo>
                                  <a:close/>
                                  <a:moveTo>
                                    <a:pt x="944" y="312"/>
                                  </a:moveTo>
                                  <a:lnTo>
                                    <a:pt x="901" y="312"/>
                                  </a:lnTo>
                                  <a:lnTo>
                                    <a:pt x="937" y="349"/>
                                  </a:lnTo>
                                  <a:lnTo>
                                    <a:pt x="978" y="380"/>
                                  </a:lnTo>
                                  <a:lnTo>
                                    <a:pt x="1026" y="407"/>
                                  </a:lnTo>
                                  <a:lnTo>
                                    <a:pt x="1081" y="430"/>
                                  </a:lnTo>
                                  <a:lnTo>
                                    <a:pt x="1088" y="421"/>
                                  </a:lnTo>
                                  <a:lnTo>
                                    <a:pt x="1095" y="413"/>
                                  </a:lnTo>
                                  <a:lnTo>
                                    <a:pt x="1103" y="405"/>
                                  </a:lnTo>
                                  <a:lnTo>
                                    <a:pt x="1110" y="396"/>
                                  </a:lnTo>
                                  <a:lnTo>
                                    <a:pt x="1060" y="381"/>
                                  </a:lnTo>
                                  <a:lnTo>
                                    <a:pt x="1016" y="362"/>
                                  </a:lnTo>
                                  <a:lnTo>
                                    <a:pt x="977" y="339"/>
                                  </a:lnTo>
                                  <a:lnTo>
                                    <a:pt x="944" y="312"/>
                                  </a:lnTo>
                                  <a:close/>
                                  <a:moveTo>
                                    <a:pt x="779" y="342"/>
                                  </a:moveTo>
                                  <a:lnTo>
                                    <a:pt x="766" y="374"/>
                                  </a:lnTo>
                                  <a:lnTo>
                                    <a:pt x="809" y="382"/>
                                  </a:lnTo>
                                  <a:lnTo>
                                    <a:pt x="851" y="391"/>
                                  </a:lnTo>
                                  <a:lnTo>
                                    <a:pt x="893" y="399"/>
                                  </a:lnTo>
                                  <a:lnTo>
                                    <a:pt x="933" y="409"/>
                                  </a:lnTo>
                                  <a:lnTo>
                                    <a:pt x="948" y="376"/>
                                  </a:lnTo>
                                  <a:lnTo>
                                    <a:pt x="779" y="342"/>
                                  </a:lnTo>
                                  <a:close/>
                                  <a:moveTo>
                                    <a:pt x="1095" y="281"/>
                                  </a:moveTo>
                                  <a:lnTo>
                                    <a:pt x="597" y="281"/>
                                  </a:lnTo>
                                  <a:lnTo>
                                    <a:pt x="597" y="312"/>
                                  </a:lnTo>
                                  <a:lnTo>
                                    <a:pt x="1095" y="312"/>
                                  </a:lnTo>
                                  <a:lnTo>
                                    <a:pt x="1095" y="281"/>
                                  </a:lnTo>
                                  <a:close/>
                                  <a:moveTo>
                                    <a:pt x="783" y="239"/>
                                  </a:moveTo>
                                  <a:lnTo>
                                    <a:pt x="744" y="239"/>
                                  </a:lnTo>
                                  <a:lnTo>
                                    <a:pt x="744" y="281"/>
                                  </a:lnTo>
                                  <a:lnTo>
                                    <a:pt x="783" y="281"/>
                                  </a:lnTo>
                                  <a:lnTo>
                                    <a:pt x="783" y="239"/>
                                  </a:lnTo>
                                  <a:close/>
                                  <a:moveTo>
                                    <a:pt x="947" y="239"/>
                                  </a:moveTo>
                                  <a:lnTo>
                                    <a:pt x="909" y="239"/>
                                  </a:lnTo>
                                  <a:lnTo>
                                    <a:pt x="909" y="281"/>
                                  </a:lnTo>
                                  <a:lnTo>
                                    <a:pt x="947" y="281"/>
                                  </a:lnTo>
                                  <a:lnTo>
                                    <a:pt x="947" y="239"/>
                                  </a:lnTo>
                                  <a:close/>
                                  <a:moveTo>
                                    <a:pt x="1058" y="208"/>
                                  </a:moveTo>
                                  <a:lnTo>
                                    <a:pt x="635" y="208"/>
                                  </a:lnTo>
                                  <a:lnTo>
                                    <a:pt x="635" y="239"/>
                                  </a:lnTo>
                                  <a:lnTo>
                                    <a:pt x="1058" y="239"/>
                                  </a:lnTo>
                                  <a:lnTo>
                                    <a:pt x="1058" y="208"/>
                                  </a:lnTo>
                                  <a:close/>
                                  <a:moveTo>
                                    <a:pt x="783" y="166"/>
                                  </a:moveTo>
                                  <a:lnTo>
                                    <a:pt x="744" y="166"/>
                                  </a:lnTo>
                                  <a:lnTo>
                                    <a:pt x="744" y="208"/>
                                  </a:lnTo>
                                  <a:lnTo>
                                    <a:pt x="783" y="208"/>
                                  </a:lnTo>
                                  <a:lnTo>
                                    <a:pt x="783" y="166"/>
                                  </a:lnTo>
                                  <a:close/>
                                  <a:moveTo>
                                    <a:pt x="947" y="166"/>
                                  </a:moveTo>
                                  <a:lnTo>
                                    <a:pt x="909" y="166"/>
                                  </a:lnTo>
                                  <a:lnTo>
                                    <a:pt x="909" y="208"/>
                                  </a:lnTo>
                                  <a:lnTo>
                                    <a:pt x="947" y="208"/>
                                  </a:lnTo>
                                  <a:lnTo>
                                    <a:pt x="947" y="166"/>
                                  </a:lnTo>
                                  <a:close/>
                                  <a:moveTo>
                                    <a:pt x="1070" y="134"/>
                                  </a:moveTo>
                                  <a:lnTo>
                                    <a:pt x="623" y="134"/>
                                  </a:lnTo>
                                  <a:lnTo>
                                    <a:pt x="623" y="166"/>
                                  </a:lnTo>
                                  <a:lnTo>
                                    <a:pt x="1070" y="166"/>
                                  </a:lnTo>
                                  <a:lnTo>
                                    <a:pt x="1070" y="134"/>
                                  </a:lnTo>
                                  <a:close/>
                                  <a:moveTo>
                                    <a:pt x="783" y="99"/>
                                  </a:moveTo>
                                  <a:lnTo>
                                    <a:pt x="744" y="99"/>
                                  </a:lnTo>
                                  <a:lnTo>
                                    <a:pt x="744" y="134"/>
                                  </a:lnTo>
                                  <a:lnTo>
                                    <a:pt x="783" y="134"/>
                                  </a:lnTo>
                                  <a:lnTo>
                                    <a:pt x="783" y="99"/>
                                  </a:lnTo>
                                  <a:close/>
                                  <a:moveTo>
                                    <a:pt x="947" y="99"/>
                                  </a:moveTo>
                                  <a:lnTo>
                                    <a:pt x="909" y="99"/>
                                  </a:lnTo>
                                  <a:lnTo>
                                    <a:pt x="909" y="134"/>
                                  </a:lnTo>
                                  <a:lnTo>
                                    <a:pt x="947" y="134"/>
                                  </a:lnTo>
                                  <a:lnTo>
                                    <a:pt x="947" y="99"/>
                                  </a:lnTo>
                                  <a:close/>
                                  <a:moveTo>
                                    <a:pt x="1091" y="52"/>
                                  </a:moveTo>
                                  <a:lnTo>
                                    <a:pt x="602" y="52"/>
                                  </a:lnTo>
                                  <a:lnTo>
                                    <a:pt x="602" y="126"/>
                                  </a:lnTo>
                                  <a:lnTo>
                                    <a:pt x="642" y="126"/>
                                  </a:lnTo>
                                  <a:lnTo>
                                    <a:pt x="642" y="85"/>
                                  </a:lnTo>
                                  <a:lnTo>
                                    <a:pt x="1091" y="85"/>
                                  </a:lnTo>
                                  <a:lnTo>
                                    <a:pt x="1091" y="52"/>
                                  </a:lnTo>
                                  <a:close/>
                                  <a:moveTo>
                                    <a:pt x="1091" y="85"/>
                                  </a:moveTo>
                                  <a:lnTo>
                                    <a:pt x="1051" y="85"/>
                                  </a:lnTo>
                                  <a:lnTo>
                                    <a:pt x="1051" y="126"/>
                                  </a:lnTo>
                                  <a:lnTo>
                                    <a:pt x="1091" y="126"/>
                                  </a:lnTo>
                                  <a:lnTo>
                                    <a:pt x="1091" y="85"/>
                                  </a:lnTo>
                                  <a:close/>
                                  <a:moveTo>
                                    <a:pt x="848" y="0"/>
                                  </a:moveTo>
                                  <a:lnTo>
                                    <a:pt x="809" y="17"/>
                                  </a:lnTo>
                                  <a:lnTo>
                                    <a:pt x="815" y="26"/>
                                  </a:lnTo>
                                  <a:lnTo>
                                    <a:pt x="821" y="35"/>
                                  </a:lnTo>
                                  <a:lnTo>
                                    <a:pt x="826" y="43"/>
                                  </a:lnTo>
                                  <a:lnTo>
                                    <a:pt x="832" y="52"/>
                                  </a:lnTo>
                                  <a:lnTo>
                                    <a:pt x="881" y="52"/>
                                  </a:lnTo>
                                  <a:lnTo>
                                    <a:pt x="874" y="39"/>
                                  </a:lnTo>
                                  <a:lnTo>
                                    <a:pt x="866" y="26"/>
                                  </a:lnTo>
                                  <a:lnTo>
                                    <a:pt x="857" y="13"/>
                                  </a:lnTo>
                                  <a:lnTo>
                                    <a:pt x="84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00" name="任意多边形 200"/>
                          <wps:cNvSpPr/>
                          <wps:spPr>
                            <a:xfrm>
                              <a:off x="4640" y="6086"/>
                              <a:ext cx="236" cy="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6" h="489">
                                  <a:moveTo>
                                    <a:pt x="284" y="226"/>
                                  </a:moveTo>
                                  <a:lnTo>
                                    <a:pt x="235" y="226"/>
                                  </a:lnTo>
                                  <a:lnTo>
                                    <a:pt x="235" y="489"/>
                                  </a:lnTo>
                                  <a:lnTo>
                                    <a:pt x="284" y="489"/>
                                  </a:lnTo>
                                  <a:lnTo>
                                    <a:pt x="284" y="226"/>
                                  </a:lnTo>
                                  <a:close/>
                                  <a:moveTo>
                                    <a:pt x="520" y="185"/>
                                  </a:moveTo>
                                  <a:lnTo>
                                    <a:pt x="0" y="185"/>
                                  </a:lnTo>
                                  <a:lnTo>
                                    <a:pt x="0" y="226"/>
                                  </a:lnTo>
                                  <a:lnTo>
                                    <a:pt x="520" y="226"/>
                                  </a:lnTo>
                                  <a:lnTo>
                                    <a:pt x="520" y="185"/>
                                  </a:lnTo>
                                  <a:close/>
                                  <a:moveTo>
                                    <a:pt x="284" y="1"/>
                                  </a:moveTo>
                                  <a:lnTo>
                                    <a:pt x="235" y="1"/>
                                  </a:lnTo>
                                  <a:lnTo>
                                    <a:pt x="235" y="185"/>
                                  </a:lnTo>
                                  <a:lnTo>
                                    <a:pt x="284" y="185"/>
                                  </a:lnTo>
                                  <a:lnTo>
                                    <a:pt x="284" y="1"/>
                                  </a:lnTo>
                                  <a:close/>
                                  <a:moveTo>
                                    <a:pt x="788" y="141"/>
                                  </a:moveTo>
                                  <a:lnTo>
                                    <a:pt x="742" y="141"/>
                                  </a:lnTo>
                                  <a:lnTo>
                                    <a:pt x="739" y="190"/>
                                  </a:lnTo>
                                  <a:lnTo>
                                    <a:pt x="735" y="230"/>
                                  </a:lnTo>
                                  <a:lnTo>
                                    <a:pt x="729" y="262"/>
                                  </a:lnTo>
                                  <a:lnTo>
                                    <a:pt x="723" y="287"/>
                                  </a:lnTo>
                                  <a:lnTo>
                                    <a:pt x="701" y="336"/>
                                  </a:lnTo>
                                  <a:lnTo>
                                    <a:pt x="669" y="380"/>
                                  </a:lnTo>
                                  <a:lnTo>
                                    <a:pt x="627" y="419"/>
                                  </a:lnTo>
                                  <a:lnTo>
                                    <a:pt x="574" y="454"/>
                                  </a:lnTo>
                                  <a:lnTo>
                                    <a:pt x="584" y="462"/>
                                  </a:lnTo>
                                  <a:lnTo>
                                    <a:pt x="593" y="471"/>
                                  </a:lnTo>
                                  <a:lnTo>
                                    <a:pt x="601" y="479"/>
                                  </a:lnTo>
                                  <a:lnTo>
                                    <a:pt x="609" y="487"/>
                                  </a:lnTo>
                                  <a:lnTo>
                                    <a:pt x="665" y="448"/>
                                  </a:lnTo>
                                  <a:lnTo>
                                    <a:pt x="710" y="404"/>
                                  </a:lnTo>
                                  <a:lnTo>
                                    <a:pt x="744" y="354"/>
                                  </a:lnTo>
                                  <a:lnTo>
                                    <a:pt x="768" y="299"/>
                                  </a:lnTo>
                                  <a:lnTo>
                                    <a:pt x="775" y="270"/>
                                  </a:lnTo>
                                  <a:lnTo>
                                    <a:pt x="780" y="234"/>
                                  </a:lnTo>
                                  <a:lnTo>
                                    <a:pt x="785" y="191"/>
                                  </a:lnTo>
                                  <a:lnTo>
                                    <a:pt x="788" y="141"/>
                                  </a:lnTo>
                                  <a:close/>
                                  <a:moveTo>
                                    <a:pt x="958" y="103"/>
                                  </a:moveTo>
                                  <a:lnTo>
                                    <a:pt x="590" y="103"/>
                                  </a:lnTo>
                                  <a:lnTo>
                                    <a:pt x="590" y="141"/>
                                  </a:lnTo>
                                  <a:lnTo>
                                    <a:pt x="913" y="141"/>
                                  </a:lnTo>
                                  <a:lnTo>
                                    <a:pt x="913" y="410"/>
                                  </a:lnTo>
                                  <a:lnTo>
                                    <a:pt x="917" y="439"/>
                                  </a:lnTo>
                                  <a:lnTo>
                                    <a:pt x="929" y="459"/>
                                  </a:lnTo>
                                  <a:lnTo>
                                    <a:pt x="951" y="471"/>
                                  </a:lnTo>
                                  <a:lnTo>
                                    <a:pt x="981" y="476"/>
                                  </a:lnTo>
                                  <a:lnTo>
                                    <a:pt x="1019" y="476"/>
                                  </a:lnTo>
                                  <a:lnTo>
                                    <a:pt x="1049" y="472"/>
                                  </a:lnTo>
                                  <a:lnTo>
                                    <a:pt x="1071" y="462"/>
                                  </a:lnTo>
                                  <a:lnTo>
                                    <a:pt x="1086" y="445"/>
                                  </a:lnTo>
                                  <a:lnTo>
                                    <a:pt x="1089" y="437"/>
                                  </a:lnTo>
                                  <a:lnTo>
                                    <a:pt x="988" y="437"/>
                                  </a:lnTo>
                                  <a:lnTo>
                                    <a:pt x="974" y="435"/>
                                  </a:lnTo>
                                  <a:lnTo>
                                    <a:pt x="965" y="429"/>
                                  </a:lnTo>
                                  <a:lnTo>
                                    <a:pt x="959" y="419"/>
                                  </a:lnTo>
                                  <a:lnTo>
                                    <a:pt x="958" y="408"/>
                                  </a:lnTo>
                                  <a:lnTo>
                                    <a:pt x="958" y="103"/>
                                  </a:lnTo>
                                  <a:close/>
                                  <a:moveTo>
                                    <a:pt x="1061" y="324"/>
                                  </a:moveTo>
                                  <a:lnTo>
                                    <a:pt x="1059" y="348"/>
                                  </a:lnTo>
                                  <a:lnTo>
                                    <a:pt x="1057" y="369"/>
                                  </a:lnTo>
                                  <a:lnTo>
                                    <a:pt x="1055" y="389"/>
                                  </a:lnTo>
                                  <a:lnTo>
                                    <a:pt x="1052" y="408"/>
                                  </a:lnTo>
                                  <a:lnTo>
                                    <a:pt x="1048" y="421"/>
                                  </a:lnTo>
                                  <a:lnTo>
                                    <a:pt x="1040" y="430"/>
                                  </a:lnTo>
                                  <a:lnTo>
                                    <a:pt x="1029" y="435"/>
                                  </a:lnTo>
                                  <a:lnTo>
                                    <a:pt x="1014" y="437"/>
                                  </a:lnTo>
                                  <a:lnTo>
                                    <a:pt x="1089" y="437"/>
                                  </a:lnTo>
                                  <a:lnTo>
                                    <a:pt x="1095" y="421"/>
                                  </a:lnTo>
                                  <a:lnTo>
                                    <a:pt x="1098" y="402"/>
                                  </a:lnTo>
                                  <a:lnTo>
                                    <a:pt x="1101" y="382"/>
                                  </a:lnTo>
                                  <a:lnTo>
                                    <a:pt x="1103" y="361"/>
                                  </a:lnTo>
                                  <a:lnTo>
                                    <a:pt x="1105" y="340"/>
                                  </a:lnTo>
                                  <a:lnTo>
                                    <a:pt x="1094" y="336"/>
                                  </a:lnTo>
                                  <a:lnTo>
                                    <a:pt x="1082" y="332"/>
                                  </a:lnTo>
                                  <a:lnTo>
                                    <a:pt x="1071" y="329"/>
                                  </a:lnTo>
                                  <a:lnTo>
                                    <a:pt x="1061" y="324"/>
                                  </a:lnTo>
                                  <a:close/>
                                  <a:moveTo>
                                    <a:pt x="791" y="0"/>
                                  </a:moveTo>
                                  <a:lnTo>
                                    <a:pt x="745" y="0"/>
                                  </a:lnTo>
                                  <a:lnTo>
                                    <a:pt x="745" y="28"/>
                                  </a:lnTo>
                                  <a:lnTo>
                                    <a:pt x="745" y="54"/>
                                  </a:lnTo>
                                  <a:lnTo>
                                    <a:pt x="744" y="79"/>
                                  </a:lnTo>
                                  <a:lnTo>
                                    <a:pt x="744" y="103"/>
                                  </a:lnTo>
                                  <a:lnTo>
                                    <a:pt x="790" y="103"/>
                                  </a:lnTo>
                                  <a:lnTo>
                                    <a:pt x="790" y="79"/>
                                  </a:lnTo>
                                  <a:lnTo>
                                    <a:pt x="791" y="54"/>
                                  </a:lnTo>
                                  <a:lnTo>
                                    <a:pt x="791" y="28"/>
                                  </a:lnTo>
                                  <a:lnTo>
                                    <a:pt x="79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01" name="矩形 201"/>
                          <wps:cNvSpPr/>
                          <wps:spPr>
                            <a:xfrm>
                              <a:off x="5124" y="6100"/>
                              <a:ext cx="94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02" name="矩形 202"/>
                          <wps:cNvSpPr/>
                          <wps:spPr>
                            <a:xfrm>
                              <a:off x="5116" y="6170"/>
                              <a:ext cx="110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03" name="任意多边形 203"/>
                          <wps:cNvSpPr/>
                          <wps:spPr>
                            <a:xfrm>
                              <a:off x="5239" y="6086"/>
                              <a:ext cx="112" cy="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21" h="489">
                                  <a:moveTo>
                                    <a:pt x="521" y="184"/>
                                  </a:moveTo>
                                  <a:lnTo>
                                    <a:pt x="284" y="184"/>
                                  </a:lnTo>
                                  <a:lnTo>
                                    <a:pt x="284" y="0"/>
                                  </a:lnTo>
                                  <a:lnTo>
                                    <a:pt x="235" y="0"/>
                                  </a:lnTo>
                                  <a:lnTo>
                                    <a:pt x="235" y="184"/>
                                  </a:lnTo>
                                  <a:lnTo>
                                    <a:pt x="0" y="184"/>
                                  </a:lnTo>
                                  <a:lnTo>
                                    <a:pt x="0" y="224"/>
                                  </a:lnTo>
                                  <a:lnTo>
                                    <a:pt x="235" y="224"/>
                                  </a:lnTo>
                                  <a:lnTo>
                                    <a:pt x="235" y="488"/>
                                  </a:lnTo>
                                  <a:lnTo>
                                    <a:pt x="284" y="488"/>
                                  </a:lnTo>
                                  <a:lnTo>
                                    <a:pt x="284" y="224"/>
                                  </a:lnTo>
                                  <a:lnTo>
                                    <a:pt x="521" y="224"/>
                                  </a:lnTo>
                                  <a:lnTo>
                                    <a:pt x="521" y="1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04" name="任意多边形 204"/>
                          <wps:cNvSpPr/>
                          <wps:spPr>
                            <a:xfrm>
                              <a:off x="2750" y="6288"/>
                              <a:ext cx="223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5" h="656">
                                  <a:moveTo>
                                    <a:pt x="391" y="69"/>
                                  </a:moveTo>
                                  <a:lnTo>
                                    <a:pt x="211" y="69"/>
                                  </a:lnTo>
                                  <a:lnTo>
                                    <a:pt x="240" y="70"/>
                                  </a:lnTo>
                                  <a:lnTo>
                                    <a:pt x="266" y="76"/>
                                  </a:lnTo>
                                  <a:lnTo>
                                    <a:pt x="288" y="85"/>
                                  </a:lnTo>
                                  <a:lnTo>
                                    <a:pt x="306" y="98"/>
                                  </a:lnTo>
                                  <a:lnTo>
                                    <a:pt x="321" y="114"/>
                                  </a:lnTo>
                                  <a:lnTo>
                                    <a:pt x="331" y="134"/>
                                  </a:lnTo>
                                  <a:lnTo>
                                    <a:pt x="337" y="156"/>
                                  </a:lnTo>
                                  <a:lnTo>
                                    <a:pt x="339" y="182"/>
                                  </a:lnTo>
                                  <a:lnTo>
                                    <a:pt x="338" y="206"/>
                                  </a:lnTo>
                                  <a:lnTo>
                                    <a:pt x="332" y="230"/>
                                  </a:lnTo>
                                  <a:lnTo>
                                    <a:pt x="323" y="253"/>
                                  </a:lnTo>
                                  <a:lnTo>
                                    <a:pt x="311" y="276"/>
                                  </a:lnTo>
                                  <a:lnTo>
                                    <a:pt x="294" y="300"/>
                                  </a:lnTo>
                                  <a:lnTo>
                                    <a:pt x="269" y="329"/>
                                  </a:lnTo>
                                  <a:lnTo>
                                    <a:pt x="238" y="361"/>
                                  </a:lnTo>
                                  <a:lnTo>
                                    <a:pt x="200" y="398"/>
                                  </a:lnTo>
                                  <a:lnTo>
                                    <a:pt x="0" y="585"/>
                                  </a:lnTo>
                                  <a:lnTo>
                                    <a:pt x="0" y="656"/>
                                  </a:lnTo>
                                  <a:lnTo>
                                    <a:pt x="419" y="656"/>
                                  </a:lnTo>
                                  <a:lnTo>
                                    <a:pt x="419" y="583"/>
                                  </a:lnTo>
                                  <a:lnTo>
                                    <a:pt x="103" y="583"/>
                                  </a:lnTo>
                                  <a:lnTo>
                                    <a:pt x="103" y="582"/>
                                  </a:lnTo>
                                  <a:lnTo>
                                    <a:pt x="260" y="438"/>
                                  </a:lnTo>
                                  <a:lnTo>
                                    <a:pt x="305" y="396"/>
                                  </a:lnTo>
                                  <a:lnTo>
                                    <a:pt x="341" y="357"/>
                                  </a:lnTo>
                                  <a:lnTo>
                                    <a:pt x="370" y="322"/>
                                  </a:lnTo>
                                  <a:lnTo>
                                    <a:pt x="391" y="291"/>
                                  </a:lnTo>
                                  <a:lnTo>
                                    <a:pt x="406" y="262"/>
                                  </a:lnTo>
                                  <a:lnTo>
                                    <a:pt x="417" y="233"/>
                                  </a:lnTo>
                                  <a:lnTo>
                                    <a:pt x="424" y="204"/>
                                  </a:lnTo>
                                  <a:lnTo>
                                    <a:pt x="426" y="174"/>
                                  </a:lnTo>
                                  <a:lnTo>
                                    <a:pt x="422" y="136"/>
                                  </a:lnTo>
                                  <a:lnTo>
                                    <a:pt x="412" y="103"/>
                                  </a:lnTo>
                                  <a:lnTo>
                                    <a:pt x="395" y="73"/>
                                  </a:lnTo>
                                  <a:lnTo>
                                    <a:pt x="391" y="69"/>
                                  </a:lnTo>
                                  <a:close/>
                                  <a:moveTo>
                                    <a:pt x="225" y="0"/>
                                  </a:moveTo>
                                  <a:lnTo>
                                    <a:pt x="172" y="4"/>
                                  </a:lnTo>
                                  <a:lnTo>
                                    <a:pt x="123" y="15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35" y="59"/>
                                  </a:lnTo>
                                  <a:lnTo>
                                    <a:pt x="35" y="142"/>
                                  </a:lnTo>
                                  <a:lnTo>
                                    <a:pt x="78" y="110"/>
                                  </a:lnTo>
                                  <a:lnTo>
                                    <a:pt x="121" y="87"/>
                                  </a:lnTo>
                                  <a:lnTo>
                                    <a:pt x="165" y="73"/>
                                  </a:lnTo>
                                  <a:lnTo>
                                    <a:pt x="211" y="69"/>
                                  </a:lnTo>
                                  <a:lnTo>
                                    <a:pt x="391" y="69"/>
                                  </a:lnTo>
                                  <a:lnTo>
                                    <a:pt x="372" y="47"/>
                                  </a:lnTo>
                                  <a:lnTo>
                                    <a:pt x="342" y="27"/>
                                  </a:lnTo>
                                  <a:lnTo>
                                    <a:pt x="308" y="12"/>
                                  </a:lnTo>
                                  <a:lnTo>
                                    <a:pt x="269" y="3"/>
                                  </a:lnTo>
                                  <a:lnTo>
                                    <a:pt x="225" y="0"/>
                                  </a:lnTo>
                                  <a:close/>
                                  <a:moveTo>
                                    <a:pt x="956" y="488"/>
                                  </a:moveTo>
                                  <a:lnTo>
                                    <a:pt x="871" y="488"/>
                                  </a:lnTo>
                                  <a:lnTo>
                                    <a:pt x="871" y="656"/>
                                  </a:lnTo>
                                  <a:lnTo>
                                    <a:pt x="956" y="656"/>
                                  </a:lnTo>
                                  <a:lnTo>
                                    <a:pt x="956" y="488"/>
                                  </a:lnTo>
                                  <a:close/>
                                  <a:moveTo>
                                    <a:pt x="956" y="11"/>
                                  </a:moveTo>
                                  <a:lnTo>
                                    <a:pt x="855" y="11"/>
                                  </a:lnTo>
                                  <a:lnTo>
                                    <a:pt x="550" y="436"/>
                                  </a:lnTo>
                                  <a:lnTo>
                                    <a:pt x="550" y="488"/>
                                  </a:lnTo>
                                  <a:lnTo>
                                    <a:pt x="1044" y="488"/>
                                  </a:lnTo>
                                  <a:lnTo>
                                    <a:pt x="1044" y="424"/>
                                  </a:lnTo>
                                  <a:lnTo>
                                    <a:pt x="640" y="424"/>
                                  </a:lnTo>
                                  <a:lnTo>
                                    <a:pt x="845" y="137"/>
                                  </a:lnTo>
                                  <a:lnTo>
                                    <a:pt x="854" y="122"/>
                                  </a:lnTo>
                                  <a:lnTo>
                                    <a:pt x="862" y="108"/>
                                  </a:lnTo>
                                  <a:lnTo>
                                    <a:pt x="867" y="97"/>
                                  </a:lnTo>
                                  <a:lnTo>
                                    <a:pt x="871" y="88"/>
                                  </a:lnTo>
                                  <a:lnTo>
                                    <a:pt x="956" y="88"/>
                                  </a:lnTo>
                                  <a:lnTo>
                                    <a:pt x="956" y="11"/>
                                  </a:lnTo>
                                  <a:close/>
                                  <a:moveTo>
                                    <a:pt x="956" y="88"/>
                                  </a:moveTo>
                                  <a:lnTo>
                                    <a:pt x="873" y="88"/>
                                  </a:lnTo>
                                  <a:lnTo>
                                    <a:pt x="872" y="106"/>
                                  </a:lnTo>
                                  <a:lnTo>
                                    <a:pt x="872" y="123"/>
                                  </a:lnTo>
                                  <a:lnTo>
                                    <a:pt x="871" y="137"/>
                                  </a:lnTo>
                                  <a:lnTo>
                                    <a:pt x="871" y="424"/>
                                  </a:lnTo>
                                  <a:lnTo>
                                    <a:pt x="956" y="424"/>
                                  </a:lnTo>
                                  <a:lnTo>
                                    <a:pt x="956" y="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05" name="任意多边形 205"/>
                          <wps:cNvSpPr/>
                          <wps:spPr>
                            <a:xfrm>
                              <a:off x="5669" y="4817"/>
                              <a:ext cx="91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26" h="656">
                                  <a:moveTo>
                                    <a:pt x="225" y="0"/>
                                  </a:moveTo>
                                  <a:lnTo>
                                    <a:pt x="172" y="4"/>
                                  </a:lnTo>
                                  <a:lnTo>
                                    <a:pt x="123" y="15"/>
                                  </a:lnTo>
                                  <a:lnTo>
                                    <a:pt x="77" y="33"/>
                                  </a:lnTo>
                                  <a:lnTo>
                                    <a:pt x="35" y="59"/>
                                  </a:lnTo>
                                  <a:lnTo>
                                    <a:pt x="35" y="142"/>
                                  </a:lnTo>
                                  <a:lnTo>
                                    <a:pt x="77" y="110"/>
                                  </a:lnTo>
                                  <a:lnTo>
                                    <a:pt x="121" y="87"/>
                                  </a:lnTo>
                                  <a:lnTo>
                                    <a:pt x="165" y="73"/>
                                  </a:lnTo>
                                  <a:lnTo>
                                    <a:pt x="211" y="68"/>
                                  </a:lnTo>
                                  <a:lnTo>
                                    <a:pt x="240" y="70"/>
                                  </a:lnTo>
                                  <a:lnTo>
                                    <a:pt x="306" y="98"/>
                                  </a:lnTo>
                                  <a:lnTo>
                                    <a:pt x="337" y="156"/>
                                  </a:lnTo>
                                  <a:lnTo>
                                    <a:pt x="339" y="182"/>
                                  </a:lnTo>
                                  <a:lnTo>
                                    <a:pt x="337" y="206"/>
                                  </a:lnTo>
                                  <a:lnTo>
                                    <a:pt x="311" y="275"/>
                                  </a:lnTo>
                                  <a:lnTo>
                                    <a:pt x="269" y="329"/>
                                  </a:lnTo>
                                  <a:lnTo>
                                    <a:pt x="200" y="398"/>
                                  </a:lnTo>
                                  <a:lnTo>
                                    <a:pt x="0" y="585"/>
                                  </a:lnTo>
                                  <a:lnTo>
                                    <a:pt x="0" y="655"/>
                                  </a:lnTo>
                                  <a:lnTo>
                                    <a:pt x="419" y="655"/>
                                  </a:lnTo>
                                  <a:lnTo>
                                    <a:pt x="419" y="583"/>
                                  </a:lnTo>
                                  <a:lnTo>
                                    <a:pt x="103" y="583"/>
                                  </a:lnTo>
                                  <a:lnTo>
                                    <a:pt x="103" y="581"/>
                                  </a:lnTo>
                                  <a:lnTo>
                                    <a:pt x="260" y="438"/>
                                  </a:lnTo>
                                  <a:lnTo>
                                    <a:pt x="304" y="395"/>
                                  </a:lnTo>
                                  <a:lnTo>
                                    <a:pt x="370" y="322"/>
                                  </a:lnTo>
                                  <a:lnTo>
                                    <a:pt x="406" y="262"/>
                                  </a:lnTo>
                                  <a:lnTo>
                                    <a:pt x="423" y="203"/>
                                  </a:lnTo>
                                  <a:lnTo>
                                    <a:pt x="425" y="174"/>
                                  </a:lnTo>
                                  <a:lnTo>
                                    <a:pt x="422" y="136"/>
                                  </a:lnTo>
                                  <a:lnTo>
                                    <a:pt x="395" y="73"/>
                                  </a:lnTo>
                                  <a:lnTo>
                                    <a:pt x="342" y="27"/>
                                  </a:lnTo>
                                  <a:lnTo>
                                    <a:pt x="269" y="3"/>
                                  </a:lnTo>
                                  <a:lnTo>
                                    <a:pt x="22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06" name="矩形 206"/>
                          <wps:cNvSpPr/>
                          <wps:spPr>
                            <a:xfrm>
                              <a:off x="5605" y="5002"/>
                              <a:ext cx="96" cy="9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07" name="矩形 207"/>
                          <wps:cNvSpPr/>
                          <wps:spPr>
                            <a:xfrm>
                              <a:off x="5598" y="5078"/>
                              <a:ext cx="111" cy="9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08" name="矩形 208"/>
                          <wps:cNvSpPr/>
                          <wps:spPr>
                            <a:xfrm>
                              <a:off x="5610" y="5038"/>
                              <a:ext cx="86" cy="9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09" name="任意多边形 209"/>
                          <wps:cNvSpPr/>
                          <wps:spPr>
                            <a:xfrm>
                              <a:off x="5720" y="4992"/>
                              <a:ext cx="112" cy="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21" h="489">
                                  <a:moveTo>
                                    <a:pt x="521" y="184"/>
                                  </a:moveTo>
                                  <a:lnTo>
                                    <a:pt x="284" y="184"/>
                                  </a:lnTo>
                                  <a:lnTo>
                                    <a:pt x="284" y="0"/>
                                  </a:lnTo>
                                  <a:lnTo>
                                    <a:pt x="235" y="0"/>
                                  </a:lnTo>
                                  <a:lnTo>
                                    <a:pt x="235" y="184"/>
                                  </a:lnTo>
                                  <a:lnTo>
                                    <a:pt x="0" y="184"/>
                                  </a:lnTo>
                                  <a:lnTo>
                                    <a:pt x="0" y="225"/>
                                  </a:lnTo>
                                  <a:lnTo>
                                    <a:pt x="235" y="225"/>
                                  </a:lnTo>
                                  <a:lnTo>
                                    <a:pt x="235" y="488"/>
                                  </a:lnTo>
                                  <a:lnTo>
                                    <a:pt x="284" y="488"/>
                                  </a:lnTo>
                                  <a:lnTo>
                                    <a:pt x="284" y="225"/>
                                  </a:lnTo>
                                  <a:lnTo>
                                    <a:pt x="521" y="225"/>
                                  </a:lnTo>
                                  <a:lnTo>
                                    <a:pt x="521" y="1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10" name="任意多边形 210"/>
                          <wps:cNvSpPr/>
                          <wps:spPr>
                            <a:xfrm>
                              <a:off x="5667" y="5180"/>
                              <a:ext cx="95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43" h="667">
                                  <a:moveTo>
                                    <a:pt x="38" y="568"/>
                                  </a:moveTo>
                                  <a:lnTo>
                                    <a:pt x="38" y="644"/>
                                  </a:lnTo>
                                  <a:lnTo>
                                    <a:pt x="65" y="653"/>
                                  </a:lnTo>
                                  <a:lnTo>
                                    <a:pt x="94" y="660"/>
                                  </a:lnTo>
                                  <a:lnTo>
                                    <a:pt x="126" y="664"/>
                                  </a:lnTo>
                                  <a:lnTo>
                                    <a:pt x="161" y="666"/>
                                  </a:lnTo>
                                  <a:lnTo>
                                    <a:pt x="224" y="660"/>
                                  </a:lnTo>
                                  <a:lnTo>
                                    <a:pt x="279" y="642"/>
                                  </a:lnTo>
                                  <a:lnTo>
                                    <a:pt x="327" y="612"/>
                                  </a:lnTo>
                                  <a:lnTo>
                                    <a:pt x="340" y="598"/>
                                  </a:lnTo>
                                  <a:lnTo>
                                    <a:pt x="161" y="598"/>
                                  </a:lnTo>
                                  <a:lnTo>
                                    <a:pt x="129" y="596"/>
                                  </a:lnTo>
                                  <a:lnTo>
                                    <a:pt x="97" y="591"/>
                                  </a:lnTo>
                                  <a:lnTo>
                                    <a:pt x="67" y="581"/>
                                  </a:lnTo>
                                  <a:lnTo>
                                    <a:pt x="38" y="568"/>
                                  </a:lnTo>
                                  <a:close/>
                                  <a:moveTo>
                                    <a:pt x="441" y="336"/>
                                  </a:moveTo>
                                  <a:lnTo>
                                    <a:pt x="356" y="336"/>
                                  </a:lnTo>
                                  <a:lnTo>
                                    <a:pt x="353" y="395"/>
                                  </a:lnTo>
                                  <a:lnTo>
                                    <a:pt x="343" y="447"/>
                                  </a:lnTo>
                                  <a:lnTo>
                                    <a:pt x="327" y="492"/>
                                  </a:lnTo>
                                  <a:lnTo>
                                    <a:pt x="305" y="530"/>
                                  </a:lnTo>
                                  <a:lnTo>
                                    <a:pt x="277" y="560"/>
                                  </a:lnTo>
                                  <a:lnTo>
                                    <a:pt x="243" y="581"/>
                                  </a:lnTo>
                                  <a:lnTo>
                                    <a:pt x="205" y="594"/>
                                  </a:lnTo>
                                  <a:lnTo>
                                    <a:pt x="161" y="598"/>
                                  </a:lnTo>
                                  <a:lnTo>
                                    <a:pt x="340" y="598"/>
                                  </a:lnTo>
                                  <a:lnTo>
                                    <a:pt x="368" y="569"/>
                                  </a:lnTo>
                                  <a:lnTo>
                                    <a:pt x="401" y="516"/>
                                  </a:lnTo>
                                  <a:lnTo>
                                    <a:pt x="424" y="453"/>
                                  </a:lnTo>
                                  <a:lnTo>
                                    <a:pt x="438" y="379"/>
                                  </a:lnTo>
                                  <a:lnTo>
                                    <a:pt x="441" y="336"/>
                                  </a:lnTo>
                                  <a:close/>
                                  <a:moveTo>
                                    <a:pt x="224" y="0"/>
                                  </a:moveTo>
                                  <a:lnTo>
                                    <a:pt x="177" y="3"/>
                                  </a:lnTo>
                                  <a:lnTo>
                                    <a:pt x="134" y="15"/>
                                  </a:lnTo>
                                  <a:lnTo>
                                    <a:pt x="96" y="34"/>
                                  </a:lnTo>
                                  <a:lnTo>
                                    <a:pt x="63" y="61"/>
                                  </a:lnTo>
                                  <a:lnTo>
                                    <a:pt x="35" y="93"/>
                                  </a:lnTo>
                                  <a:lnTo>
                                    <a:pt x="16" y="130"/>
                                  </a:lnTo>
                                  <a:lnTo>
                                    <a:pt x="4" y="171"/>
                                  </a:lnTo>
                                  <a:lnTo>
                                    <a:pt x="0" y="216"/>
                                  </a:lnTo>
                                  <a:lnTo>
                                    <a:pt x="4" y="259"/>
                                  </a:lnTo>
                                  <a:lnTo>
                                    <a:pt x="15" y="297"/>
                                  </a:lnTo>
                                  <a:lnTo>
                                    <a:pt x="32" y="331"/>
                                  </a:lnTo>
                                  <a:lnTo>
                                    <a:pt x="57" y="361"/>
                                  </a:lnTo>
                                  <a:lnTo>
                                    <a:pt x="88" y="386"/>
                                  </a:lnTo>
                                  <a:lnTo>
                                    <a:pt x="122" y="403"/>
                                  </a:lnTo>
                                  <a:lnTo>
                                    <a:pt x="160" y="413"/>
                                  </a:lnTo>
                                  <a:lnTo>
                                    <a:pt x="201" y="417"/>
                                  </a:lnTo>
                                  <a:lnTo>
                                    <a:pt x="251" y="412"/>
                                  </a:lnTo>
                                  <a:lnTo>
                                    <a:pt x="293" y="397"/>
                                  </a:lnTo>
                                  <a:lnTo>
                                    <a:pt x="327" y="371"/>
                                  </a:lnTo>
                                  <a:lnTo>
                                    <a:pt x="346" y="347"/>
                                  </a:lnTo>
                                  <a:lnTo>
                                    <a:pt x="223" y="347"/>
                                  </a:lnTo>
                                  <a:lnTo>
                                    <a:pt x="193" y="345"/>
                                  </a:lnTo>
                                  <a:lnTo>
                                    <a:pt x="167" y="337"/>
                                  </a:lnTo>
                                  <a:lnTo>
                                    <a:pt x="144" y="326"/>
                                  </a:lnTo>
                                  <a:lnTo>
                                    <a:pt x="124" y="309"/>
                                  </a:lnTo>
                                  <a:lnTo>
                                    <a:pt x="108" y="288"/>
                                  </a:lnTo>
                                  <a:lnTo>
                                    <a:pt x="97" y="264"/>
                                  </a:lnTo>
                                  <a:lnTo>
                                    <a:pt x="91" y="237"/>
                                  </a:lnTo>
                                  <a:lnTo>
                                    <a:pt x="88" y="206"/>
                                  </a:lnTo>
                                  <a:lnTo>
                                    <a:pt x="91" y="177"/>
                                  </a:lnTo>
                                  <a:lnTo>
                                    <a:pt x="98" y="151"/>
                                  </a:lnTo>
                                  <a:lnTo>
                                    <a:pt x="109" y="128"/>
                                  </a:lnTo>
                                  <a:lnTo>
                                    <a:pt x="125" y="107"/>
                                  </a:lnTo>
                                  <a:lnTo>
                                    <a:pt x="144" y="90"/>
                                  </a:lnTo>
                                  <a:lnTo>
                                    <a:pt x="166" y="77"/>
                                  </a:lnTo>
                                  <a:lnTo>
                                    <a:pt x="191" y="70"/>
                                  </a:lnTo>
                                  <a:lnTo>
                                    <a:pt x="217" y="67"/>
                                  </a:lnTo>
                                  <a:lnTo>
                                    <a:pt x="378" y="67"/>
                                  </a:lnTo>
                                  <a:lnTo>
                                    <a:pt x="353" y="42"/>
                                  </a:lnTo>
                                  <a:lnTo>
                                    <a:pt x="316" y="18"/>
                                  </a:lnTo>
                                  <a:lnTo>
                                    <a:pt x="273" y="4"/>
                                  </a:lnTo>
                                  <a:lnTo>
                                    <a:pt x="224" y="0"/>
                                  </a:lnTo>
                                  <a:close/>
                                  <a:moveTo>
                                    <a:pt x="378" y="67"/>
                                  </a:moveTo>
                                  <a:lnTo>
                                    <a:pt x="217" y="67"/>
                                  </a:lnTo>
                                  <a:lnTo>
                                    <a:pt x="246" y="70"/>
                                  </a:lnTo>
                                  <a:lnTo>
                                    <a:pt x="271" y="79"/>
                                  </a:lnTo>
                                  <a:lnTo>
                                    <a:pt x="294" y="93"/>
                                  </a:lnTo>
                                  <a:lnTo>
                                    <a:pt x="314" y="113"/>
                                  </a:lnTo>
                                  <a:lnTo>
                                    <a:pt x="330" y="137"/>
                                  </a:lnTo>
                                  <a:lnTo>
                                    <a:pt x="342" y="164"/>
                                  </a:lnTo>
                                  <a:lnTo>
                                    <a:pt x="349" y="195"/>
                                  </a:lnTo>
                                  <a:lnTo>
                                    <a:pt x="351" y="228"/>
                                  </a:lnTo>
                                  <a:lnTo>
                                    <a:pt x="349" y="252"/>
                                  </a:lnTo>
                                  <a:lnTo>
                                    <a:pt x="342" y="274"/>
                                  </a:lnTo>
                                  <a:lnTo>
                                    <a:pt x="330" y="294"/>
                                  </a:lnTo>
                                  <a:lnTo>
                                    <a:pt x="314" y="312"/>
                                  </a:lnTo>
                                  <a:lnTo>
                                    <a:pt x="294" y="327"/>
                                  </a:lnTo>
                                  <a:lnTo>
                                    <a:pt x="272" y="338"/>
                                  </a:lnTo>
                                  <a:lnTo>
                                    <a:pt x="249" y="345"/>
                                  </a:lnTo>
                                  <a:lnTo>
                                    <a:pt x="223" y="347"/>
                                  </a:lnTo>
                                  <a:lnTo>
                                    <a:pt x="346" y="347"/>
                                  </a:lnTo>
                                  <a:lnTo>
                                    <a:pt x="354" y="336"/>
                                  </a:lnTo>
                                  <a:lnTo>
                                    <a:pt x="441" y="336"/>
                                  </a:lnTo>
                                  <a:lnTo>
                                    <a:pt x="443" y="297"/>
                                  </a:lnTo>
                                  <a:lnTo>
                                    <a:pt x="443" y="294"/>
                                  </a:lnTo>
                                  <a:lnTo>
                                    <a:pt x="439" y="227"/>
                                  </a:lnTo>
                                  <a:lnTo>
                                    <a:pt x="428" y="168"/>
                                  </a:lnTo>
                                  <a:lnTo>
                                    <a:pt x="410" y="117"/>
                                  </a:lnTo>
                                  <a:lnTo>
                                    <a:pt x="385" y="75"/>
                                  </a:lnTo>
                                  <a:lnTo>
                                    <a:pt x="378" y="67"/>
                                  </a:lnTo>
                                  <a:close/>
                                  <a:moveTo>
                                    <a:pt x="356" y="336"/>
                                  </a:moveTo>
                                  <a:lnTo>
                                    <a:pt x="354" y="336"/>
                                  </a:lnTo>
                                  <a:lnTo>
                                    <a:pt x="354" y="337"/>
                                  </a:lnTo>
                                  <a:lnTo>
                                    <a:pt x="355" y="337"/>
                                  </a:lnTo>
                                  <a:lnTo>
                                    <a:pt x="356" y="3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11" name="任意多边形 211"/>
                          <wps:cNvSpPr/>
                          <wps:spPr>
                            <a:xfrm>
                              <a:off x="5597" y="5352"/>
                              <a:ext cx="236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7" h="494">
                                  <a:moveTo>
                                    <a:pt x="340" y="85"/>
                                  </a:moveTo>
                                  <a:lnTo>
                                    <a:pt x="295" y="85"/>
                                  </a:lnTo>
                                  <a:lnTo>
                                    <a:pt x="294" y="127"/>
                                  </a:lnTo>
                                  <a:lnTo>
                                    <a:pt x="292" y="167"/>
                                  </a:lnTo>
                                  <a:lnTo>
                                    <a:pt x="290" y="204"/>
                                  </a:lnTo>
                                  <a:lnTo>
                                    <a:pt x="287" y="238"/>
                                  </a:lnTo>
                                  <a:lnTo>
                                    <a:pt x="275" y="303"/>
                                  </a:lnTo>
                                  <a:lnTo>
                                    <a:pt x="249" y="361"/>
                                  </a:lnTo>
                                  <a:lnTo>
                                    <a:pt x="208" y="415"/>
                                  </a:lnTo>
                                  <a:lnTo>
                                    <a:pt x="153" y="462"/>
                                  </a:lnTo>
                                  <a:lnTo>
                                    <a:pt x="163" y="470"/>
                                  </a:lnTo>
                                  <a:lnTo>
                                    <a:pt x="172" y="478"/>
                                  </a:lnTo>
                                  <a:lnTo>
                                    <a:pt x="180" y="486"/>
                                  </a:lnTo>
                                  <a:lnTo>
                                    <a:pt x="187" y="494"/>
                                  </a:lnTo>
                                  <a:lnTo>
                                    <a:pt x="246" y="441"/>
                                  </a:lnTo>
                                  <a:lnTo>
                                    <a:pt x="290" y="382"/>
                                  </a:lnTo>
                                  <a:lnTo>
                                    <a:pt x="319" y="315"/>
                                  </a:lnTo>
                                  <a:lnTo>
                                    <a:pt x="332" y="241"/>
                                  </a:lnTo>
                                  <a:lnTo>
                                    <a:pt x="335" y="209"/>
                                  </a:lnTo>
                                  <a:lnTo>
                                    <a:pt x="337" y="172"/>
                                  </a:lnTo>
                                  <a:lnTo>
                                    <a:pt x="339" y="131"/>
                                  </a:lnTo>
                                  <a:lnTo>
                                    <a:pt x="340" y="85"/>
                                  </a:lnTo>
                                  <a:close/>
                                  <a:moveTo>
                                    <a:pt x="184" y="268"/>
                                  </a:moveTo>
                                  <a:lnTo>
                                    <a:pt x="81" y="268"/>
                                  </a:lnTo>
                                  <a:lnTo>
                                    <a:pt x="81" y="491"/>
                                  </a:lnTo>
                                  <a:lnTo>
                                    <a:pt x="122" y="491"/>
                                  </a:lnTo>
                                  <a:lnTo>
                                    <a:pt x="122" y="281"/>
                                  </a:lnTo>
                                  <a:lnTo>
                                    <a:pt x="186" y="281"/>
                                  </a:lnTo>
                                  <a:lnTo>
                                    <a:pt x="178" y="276"/>
                                  </a:lnTo>
                                  <a:lnTo>
                                    <a:pt x="184" y="268"/>
                                  </a:lnTo>
                                  <a:close/>
                                  <a:moveTo>
                                    <a:pt x="322" y="433"/>
                                  </a:moveTo>
                                  <a:lnTo>
                                    <a:pt x="324" y="444"/>
                                  </a:lnTo>
                                  <a:lnTo>
                                    <a:pt x="327" y="455"/>
                                  </a:lnTo>
                                  <a:lnTo>
                                    <a:pt x="329" y="466"/>
                                  </a:lnTo>
                                  <a:lnTo>
                                    <a:pt x="331" y="478"/>
                                  </a:lnTo>
                                  <a:lnTo>
                                    <a:pt x="376" y="479"/>
                                  </a:lnTo>
                                  <a:lnTo>
                                    <a:pt x="409" y="479"/>
                                  </a:lnTo>
                                  <a:lnTo>
                                    <a:pt x="446" y="474"/>
                                  </a:lnTo>
                                  <a:lnTo>
                                    <a:pt x="472" y="457"/>
                                  </a:lnTo>
                                  <a:lnTo>
                                    <a:pt x="483" y="438"/>
                                  </a:lnTo>
                                  <a:lnTo>
                                    <a:pt x="404" y="438"/>
                                  </a:lnTo>
                                  <a:lnTo>
                                    <a:pt x="388" y="437"/>
                                  </a:lnTo>
                                  <a:lnTo>
                                    <a:pt x="368" y="436"/>
                                  </a:lnTo>
                                  <a:lnTo>
                                    <a:pt x="346" y="435"/>
                                  </a:lnTo>
                                  <a:lnTo>
                                    <a:pt x="322" y="433"/>
                                  </a:lnTo>
                                  <a:close/>
                                  <a:moveTo>
                                    <a:pt x="507" y="46"/>
                                  </a:moveTo>
                                  <a:lnTo>
                                    <a:pt x="210" y="46"/>
                                  </a:lnTo>
                                  <a:lnTo>
                                    <a:pt x="210" y="85"/>
                                  </a:lnTo>
                                  <a:lnTo>
                                    <a:pt x="462" y="85"/>
                                  </a:lnTo>
                                  <a:lnTo>
                                    <a:pt x="459" y="187"/>
                                  </a:lnTo>
                                  <a:lnTo>
                                    <a:pt x="456" y="270"/>
                                  </a:lnTo>
                                  <a:lnTo>
                                    <a:pt x="453" y="337"/>
                                  </a:lnTo>
                                  <a:lnTo>
                                    <a:pt x="450" y="385"/>
                                  </a:lnTo>
                                  <a:lnTo>
                                    <a:pt x="447" y="408"/>
                                  </a:lnTo>
                                  <a:lnTo>
                                    <a:pt x="438" y="425"/>
                                  </a:lnTo>
                                  <a:lnTo>
                                    <a:pt x="424" y="435"/>
                                  </a:lnTo>
                                  <a:lnTo>
                                    <a:pt x="404" y="438"/>
                                  </a:lnTo>
                                  <a:lnTo>
                                    <a:pt x="483" y="438"/>
                                  </a:lnTo>
                                  <a:lnTo>
                                    <a:pt x="489" y="428"/>
                                  </a:lnTo>
                                  <a:lnTo>
                                    <a:pt x="495" y="387"/>
                                  </a:lnTo>
                                  <a:lnTo>
                                    <a:pt x="497" y="336"/>
                                  </a:lnTo>
                                  <a:lnTo>
                                    <a:pt x="500" y="255"/>
                                  </a:lnTo>
                                  <a:lnTo>
                                    <a:pt x="503" y="165"/>
                                  </a:lnTo>
                                  <a:lnTo>
                                    <a:pt x="507" y="46"/>
                                  </a:lnTo>
                                  <a:close/>
                                  <a:moveTo>
                                    <a:pt x="186" y="281"/>
                                  </a:moveTo>
                                  <a:lnTo>
                                    <a:pt x="122" y="281"/>
                                  </a:lnTo>
                                  <a:lnTo>
                                    <a:pt x="163" y="312"/>
                                  </a:lnTo>
                                  <a:lnTo>
                                    <a:pt x="205" y="343"/>
                                  </a:lnTo>
                                  <a:lnTo>
                                    <a:pt x="232" y="313"/>
                                  </a:lnTo>
                                  <a:lnTo>
                                    <a:pt x="191" y="285"/>
                                  </a:lnTo>
                                  <a:lnTo>
                                    <a:pt x="186" y="281"/>
                                  </a:lnTo>
                                  <a:close/>
                                  <a:moveTo>
                                    <a:pt x="185" y="97"/>
                                  </a:moveTo>
                                  <a:lnTo>
                                    <a:pt x="8" y="97"/>
                                  </a:lnTo>
                                  <a:lnTo>
                                    <a:pt x="8" y="133"/>
                                  </a:lnTo>
                                  <a:lnTo>
                                    <a:pt x="137" y="133"/>
                                  </a:lnTo>
                                  <a:lnTo>
                                    <a:pt x="106" y="179"/>
                                  </a:lnTo>
                                  <a:lnTo>
                                    <a:pt x="73" y="219"/>
                                  </a:lnTo>
                                  <a:lnTo>
                                    <a:pt x="38" y="255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5" y="297"/>
                                  </a:lnTo>
                                  <a:lnTo>
                                    <a:pt x="8" y="308"/>
                                  </a:lnTo>
                                  <a:lnTo>
                                    <a:pt x="12" y="318"/>
                                  </a:lnTo>
                                  <a:lnTo>
                                    <a:pt x="15" y="328"/>
                                  </a:lnTo>
                                  <a:lnTo>
                                    <a:pt x="32" y="314"/>
                                  </a:lnTo>
                                  <a:lnTo>
                                    <a:pt x="49" y="300"/>
                                  </a:lnTo>
                                  <a:lnTo>
                                    <a:pt x="65" y="284"/>
                                  </a:lnTo>
                                  <a:lnTo>
                                    <a:pt x="81" y="268"/>
                                  </a:lnTo>
                                  <a:lnTo>
                                    <a:pt x="184" y="268"/>
                                  </a:lnTo>
                                  <a:lnTo>
                                    <a:pt x="193" y="257"/>
                                  </a:lnTo>
                                  <a:lnTo>
                                    <a:pt x="195" y="255"/>
                                  </a:lnTo>
                                  <a:lnTo>
                                    <a:pt x="148" y="255"/>
                                  </a:lnTo>
                                  <a:lnTo>
                                    <a:pt x="130" y="244"/>
                                  </a:lnTo>
                                  <a:lnTo>
                                    <a:pt x="122" y="238"/>
                                  </a:lnTo>
                                  <a:lnTo>
                                    <a:pt x="122" y="223"/>
                                  </a:lnTo>
                                  <a:lnTo>
                                    <a:pt x="138" y="202"/>
                                  </a:lnTo>
                                  <a:lnTo>
                                    <a:pt x="154" y="180"/>
                                  </a:lnTo>
                                  <a:lnTo>
                                    <a:pt x="170" y="157"/>
                                  </a:lnTo>
                                  <a:lnTo>
                                    <a:pt x="185" y="134"/>
                                  </a:lnTo>
                                  <a:lnTo>
                                    <a:pt x="185" y="97"/>
                                  </a:lnTo>
                                  <a:close/>
                                  <a:moveTo>
                                    <a:pt x="197" y="186"/>
                                  </a:moveTo>
                                  <a:lnTo>
                                    <a:pt x="185" y="204"/>
                                  </a:lnTo>
                                  <a:lnTo>
                                    <a:pt x="173" y="221"/>
                                  </a:lnTo>
                                  <a:lnTo>
                                    <a:pt x="161" y="238"/>
                                  </a:lnTo>
                                  <a:lnTo>
                                    <a:pt x="148" y="255"/>
                                  </a:lnTo>
                                  <a:lnTo>
                                    <a:pt x="195" y="255"/>
                                  </a:lnTo>
                                  <a:lnTo>
                                    <a:pt x="207" y="240"/>
                                  </a:lnTo>
                                  <a:lnTo>
                                    <a:pt x="220" y="223"/>
                                  </a:lnTo>
                                  <a:lnTo>
                                    <a:pt x="232" y="207"/>
                                  </a:lnTo>
                                  <a:lnTo>
                                    <a:pt x="197" y="186"/>
                                  </a:lnTo>
                                  <a:close/>
                                  <a:moveTo>
                                    <a:pt x="96" y="0"/>
                                  </a:moveTo>
                                  <a:lnTo>
                                    <a:pt x="59" y="18"/>
                                  </a:lnTo>
                                  <a:lnTo>
                                    <a:pt x="69" y="33"/>
                                  </a:lnTo>
                                  <a:lnTo>
                                    <a:pt x="78" y="50"/>
                                  </a:lnTo>
                                  <a:lnTo>
                                    <a:pt x="89" y="69"/>
                                  </a:lnTo>
                                  <a:lnTo>
                                    <a:pt x="98" y="88"/>
                                  </a:lnTo>
                                  <a:lnTo>
                                    <a:pt x="138" y="69"/>
                                  </a:lnTo>
                                  <a:lnTo>
                                    <a:pt x="127" y="50"/>
                                  </a:lnTo>
                                  <a:lnTo>
                                    <a:pt x="116" y="32"/>
                                  </a:lnTo>
                                  <a:lnTo>
                                    <a:pt x="106" y="16"/>
                                  </a:lnTo>
                                  <a:lnTo>
                                    <a:pt x="96" y="0"/>
                                  </a:lnTo>
                                  <a:close/>
                                  <a:moveTo>
                                    <a:pt x="820" y="218"/>
                                  </a:moveTo>
                                  <a:lnTo>
                                    <a:pt x="772" y="218"/>
                                  </a:lnTo>
                                  <a:lnTo>
                                    <a:pt x="772" y="401"/>
                                  </a:lnTo>
                                  <a:lnTo>
                                    <a:pt x="778" y="435"/>
                                  </a:lnTo>
                                  <a:lnTo>
                                    <a:pt x="795" y="460"/>
                                  </a:lnTo>
                                  <a:lnTo>
                                    <a:pt x="823" y="474"/>
                                  </a:lnTo>
                                  <a:lnTo>
                                    <a:pt x="863" y="479"/>
                                  </a:lnTo>
                                  <a:lnTo>
                                    <a:pt x="995" y="479"/>
                                  </a:lnTo>
                                  <a:lnTo>
                                    <a:pt x="1028" y="476"/>
                                  </a:lnTo>
                                  <a:lnTo>
                                    <a:pt x="1054" y="466"/>
                                  </a:lnTo>
                                  <a:lnTo>
                                    <a:pt x="1073" y="450"/>
                                  </a:lnTo>
                                  <a:lnTo>
                                    <a:pt x="1079" y="437"/>
                                  </a:lnTo>
                                  <a:lnTo>
                                    <a:pt x="874" y="437"/>
                                  </a:lnTo>
                                  <a:lnTo>
                                    <a:pt x="851" y="434"/>
                                  </a:lnTo>
                                  <a:lnTo>
                                    <a:pt x="834" y="426"/>
                                  </a:lnTo>
                                  <a:lnTo>
                                    <a:pt x="824" y="411"/>
                                  </a:lnTo>
                                  <a:lnTo>
                                    <a:pt x="820" y="391"/>
                                  </a:lnTo>
                                  <a:lnTo>
                                    <a:pt x="820" y="218"/>
                                  </a:lnTo>
                                  <a:close/>
                                  <a:moveTo>
                                    <a:pt x="1054" y="327"/>
                                  </a:moveTo>
                                  <a:lnTo>
                                    <a:pt x="1052" y="348"/>
                                  </a:lnTo>
                                  <a:lnTo>
                                    <a:pt x="1049" y="368"/>
                                  </a:lnTo>
                                  <a:lnTo>
                                    <a:pt x="1046" y="388"/>
                                  </a:lnTo>
                                  <a:lnTo>
                                    <a:pt x="1043" y="406"/>
                                  </a:lnTo>
                                  <a:lnTo>
                                    <a:pt x="1037" y="419"/>
                                  </a:lnTo>
                                  <a:lnTo>
                                    <a:pt x="1024" y="429"/>
                                  </a:lnTo>
                                  <a:lnTo>
                                    <a:pt x="1005" y="435"/>
                                  </a:lnTo>
                                  <a:lnTo>
                                    <a:pt x="980" y="437"/>
                                  </a:lnTo>
                                  <a:lnTo>
                                    <a:pt x="1079" y="437"/>
                                  </a:lnTo>
                                  <a:lnTo>
                                    <a:pt x="1084" y="427"/>
                                  </a:lnTo>
                                  <a:lnTo>
                                    <a:pt x="1088" y="410"/>
                                  </a:lnTo>
                                  <a:lnTo>
                                    <a:pt x="1092" y="391"/>
                                  </a:lnTo>
                                  <a:lnTo>
                                    <a:pt x="1097" y="368"/>
                                  </a:lnTo>
                                  <a:lnTo>
                                    <a:pt x="1101" y="344"/>
                                  </a:lnTo>
                                  <a:lnTo>
                                    <a:pt x="1088" y="339"/>
                                  </a:lnTo>
                                  <a:lnTo>
                                    <a:pt x="1076" y="335"/>
                                  </a:lnTo>
                                  <a:lnTo>
                                    <a:pt x="1065" y="331"/>
                                  </a:lnTo>
                                  <a:lnTo>
                                    <a:pt x="1054" y="327"/>
                                  </a:lnTo>
                                  <a:close/>
                                  <a:moveTo>
                                    <a:pt x="820" y="7"/>
                                  </a:moveTo>
                                  <a:lnTo>
                                    <a:pt x="772" y="7"/>
                                  </a:lnTo>
                                  <a:lnTo>
                                    <a:pt x="772" y="177"/>
                                  </a:lnTo>
                                  <a:lnTo>
                                    <a:pt x="588" y="195"/>
                                  </a:lnTo>
                                  <a:lnTo>
                                    <a:pt x="593" y="237"/>
                                  </a:lnTo>
                                  <a:lnTo>
                                    <a:pt x="772" y="218"/>
                                  </a:lnTo>
                                  <a:lnTo>
                                    <a:pt x="820" y="218"/>
                                  </a:lnTo>
                                  <a:lnTo>
                                    <a:pt x="820" y="213"/>
                                  </a:lnTo>
                                  <a:lnTo>
                                    <a:pt x="1107" y="183"/>
                                  </a:lnTo>
                                  <a:lnTo>
                                    <a:pt x="1106" y="172"/>
                                  </a:lnTo>
                                  <a:lnTo>
                                    <a:pt x="820" y="172"/>
                                  </a:lnTo>
                                  <a:lnTo>
                                    <a:pt x="820" y="7"/>
                                  </a:lnTo>
                                  <a:close/>
                                  <a:moveTo>
                                    <a:pt x="1103" y="143"/>
                                  </a:moveTo>
                                  <a:lnTo>
                                    <a:pt x="820" y="172"/>
                                  </a:lnTo>
                                  <a:lnTo>
                                    <a:pt x="1106" y="172"/>
                                  </a:lnTo>
                                  <a:lnTo>
                                    <a:pt x="1103" y="1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12" name="任意多边形 212"/>
                          <wps:cNvSpPr/>
                          <wps:spPr>
                            <a:xfrm>
                              <a:off x="5608" y="5549"/>
                              <a:ext cx="215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6" h="670">
                                  <a:moveTo>
                                    <a:pt x="399" y="588"/>
                                  </a:moveTo>
                                  <a:lnTo>
                                    <a:pt x="4" y="588"/>
                                  </a:lnTo>
                                  <a:lnTo>
                                    <a:pt x="4" y="658"/>
                                  </a:lnTo>
                                  <a:lnTo>
                                    <a:pt x="399" y="658"/>
                                  </a:lnTo>
                                  <a:lnTo>
                                    <a:pt x="399" y="588"/>
                                  </a:lnTo>
                                  <a:close/>
                                  <a:moveTo>
                                    <a:pt x="245" y="99"/>
                                  </a:moveTo>
                                  <a:lnTo>
                                    <a:pt x="158" y="99"/>
                                  </a:lnTo>
                                  <a:lnTo>
                                    <a:pt x="158" y="588"/>
                                  </a:lnTo>
                                  <a:lnTo>
                                    <a:pt x="245" y="588"/>
                                  </a:lnTo>
                                  <a:lnTo>
                                    <a:pt x="245" y="99"/>
                                  </a:lnTo>
                                  <a:close/>
                                  <a:moveTo>
                                    <a:pt x="245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1"/>
                                  </a:lnTo>
                                  <a:lnTo>
                                    <a:pt x="158" y="99"/>
                                  </a:lnTo>
                                  <a:lnTo>
                                    <a:pt x="245" y="99"/>
                                  </a:lnTo>
                                  <a:lnTo>
                                    <a:pt x="245" y="0"/>
                                  </a:lnTo>
                                  <a:close/>
                                  <a:moveTo>
                                    <a:pt x="847" y="3"/>
                                  </a:moveTo>
                                  <a:lnTo>
                                    <a:pt x="786" y="9"/>
                                  </a:lnTo>
                                  <a:lnTo>
                                    <a:pt x="731" y="28"/>
                                  </a:lnTo>
                                  <a:lnTo>
                                    <a:pt x="682" y="59"/>
                                  </a:lnTo>
                                  <a:lnTo>
                                    <a:pt x="640" y="103"/>
                                  </a:lnTo>
                                  <a:lnTo>
                                    <a:pt x="605" y="158"/>
                                  </a:lnTo>
                                  <a:lnTo>
                                    <a:pt x="581" y="221"/>
                                  </a:lnTo>
                                  <a:lnTo>
                                    <a:pt x="566" y="293"/>
                                  </a:lnTo>
                                  <a:lnTo>
                                    <a:pt x="561" y="374"/>
                                  </a:lnTo>
                                  <a:lnTo>
                                    <a:pt x="565" y="441"/>
                                  </a:lnTo>
                                  <a:lnTo>
                                    <a:pt x="576" y="499"/>
                                  </a:lnTo>
                                  <a:lnTo>
                                    <a:pt x="595" y="550"/>
                                  </a:lnTo>
                                  <a:lnTo>
                                    <a:pt x="621" y="592"/>
                                  </a:lnTo>
                                  <a:lnTo>
                                    <a:pt x="654" y="626"/>
                                  </a:lnTo>
                                  <a:lnTo>
                                    <a:pt x="692" y="650"/>
                                  </a:lnTo>
                                  <a:lnTo>
                                    <a:pt x="736" y="664"/>
                                  </a:lnTo>
                                  <a:lnTo>
                                    <a:pt x="786" y="669"/>
                                  </a:lnTo>
                                  <a:lnTo>
                                    <a:pt x="832" y="665"/>
                                  </a:lnTo>
                                  <a:lnTo>
                                    <a:pt x="873" y="654"/>
                                  </a:lnTo>
                                  <a:lnTo>
                                    <a:pt x="911" y="635"/>
                                  </a:lnTo>
                                  <a:lnTo>
                                    <a:pt x="944" y="608"/>
                                  </a:lnTo>
                                  <a:lnTo>
                                    <a:pt x="949" y="602"/>
                                  </a:lnTo>
                                  <a:lnTo>
                                    <a:pt x="788" y="602"/>
                                  </a:lnTo>
                                  <a:lnTo>
                                    <a:pt x="760" y="599"/>
                                  </a:lnTo>
                                  <a:lnTo>
                                    <a:pt x="734" y="590"/>
                                  </a:lnTo>
                                  <a:lnTo>
                                    <a:pt x="712" y="576"/>
                                  </a:lnTo>
                                  <a:lnTo>
                                    <a:pt x="692" y="556"/>
                                  </a:lnTo>
                                  <a:lnTo>
                                    <a:pt x="676" y="532"/>
                                  </a:lnTo>
                                  <a:lnTo>
                                    <a:pt x="665" y="506"/>
                                  </a:lnTo>
                                  <a:lnTo>
                                    <a:pt x="658" y="478"/>
                                  </a:lnTo>
                                  <a:lnTo>
                                    <a:pt x="656" y="447"/>
                                  </a:lnTo>
                                  <a:lnTo>
                                    <a:pt x="658" y="422"/>
                                  </a:lnTo>
                                  <a:lnTo>
                                    <a:pt x="665" y="399"/>
                                  </a:lnTo>
                                  <a:lnTo>
                                    <a:pt x="676" y="378"/>
                                  </a:lnTo>
                                  <a:lnTo>
                                    <a:pt x="692" y="359"/>
                                  </a:lnTo>
                                  <a:lnTo>
                                    <a:pt x="712" y="342"/>
                                  </a:lnTo>
                                  <a:lnTo>
                                    <a:pt x="650" y="342"/>
                                  </a:lnTo>
                                  <a:lnTo>
                                    <a:pt x="654" y="283"/>
                                  </a:lnTo>
                                  <a:lnTo>
                                    <a:pt x="665" y="230"/>
                                  </a:lnTo>
                                  <a:lnTo>
                                    <a:pt x="682" y="183"/>
                                  </a:lnTo>
                                  <a:lnTo>
                                    <a:pt x="706" y="143"/>
                                  </a:lnTo>
                                  <a:lnTo>
                                    <a:pt x="735" y="112"/>
                                  </a:lnTo>
                                  <a:lnTo>
                                    <a:pt x="769" y="89"/>
                                  </a:lnTo>
                                  <a:lnTo>
                                    <a:pt x="807" y="75"/>
                                  </a:lnTo>
                                  <a:lnTo>
                                    <a:pt x="849" y="71"/>
                                  </a:lnTo>
                                  <a:lnTo>
                                    <a:pt x="962" y="71"/>
                                  </a:lnTo>
                                  <a:lnTo>
                                    <a:pt x="962" y="22"/>
                                  </a:lnTo>
                                  <a:lnTo>
                                    <a:pt x="939" y="13"/>
                                  </a:lnTo>
                                  <a:lnTo>
                                    <a:pt x="912" y="8"/>
                                  </a:lnTo>
                                  <a:lnTo>
                                    <a:pt x="882" y="4"/>
                                  </a:lnTo>
                                  <a:lnTo>
                                    <a:pt x="847" y="3"/>
                                  </a:lnTo>
                                  <a:close/>
                                  <a:moveTo>
                                    <a:pt x="962" y="321"/>
                                  </a:moveTo>
                                  <a:lnTo>
                                    <a:pt x="787" y="321"/>
                                  </a:lnTo>
                                  <a:lnTo>
                                    <a:pt x="817" y="323"/>
                                  </a:lnTo>
                                  <a:lnTo>
                                    <a:pt x="842" y="330"/>
                                  </a:lnTo>
                                  <a:lnTo>
                                    <a:pt x="864" y="342"/>
                                  </a:lnTo>
                                  <a:lnTo>
                                    <a:pt x="883" y="358"/>
                                  </a:lnTo>
                                  <a:lnTo>
                                    <a:pt x="898" y="379"/>
                                  </a:lnTo>
                                  <a:lnTo>
                                    <a:pt x="908" y="403"/>
                                  </a:lnTo>
                                  <a:lnTo>
                                    <a:pt x="915" y="430"/>
                                  </a:lnTo>
                                  <a:lnTo>
                                    <a:pt x="917" y="462"/>
                                  </a:lnTo>
                                  <a:lnTo>
                                    <a:pt x="914" y="491"/>
                                  </a:lnTo>
                                  <a:lnTo>
                                    <a:pt x="908" y="518"/>
                                  </a:lnTo>
                                  <a:lnTo>
                                    <a:pt x="897" y="541"/>
                                  </a:lnTo>
                                  <a:lnTo>
                                    <a:pt x="881" y="562"/>
                                  </a:lnTo>
                                  <a:lnTo>
                                    <a:pt x="862" y="580"/>
                                  </a:lnTo>
                                  <a:lnTo>
                                    <a:pt x="840" y="592"/>
                                  </a:lnTo>
                                  <a:lnTo>
                                    <a:pt x="816" y="599"/>
                                  </a:lnTo>
                                  <a:lnTo>
                                    <a:pt x="788" y="602"/>
                                  </a:lnTo>
                                  <a:lnTo>
                                    <a:pt x="949" y="602"/>
                                  </a:lnTo>
                                  <a:lnTo>
                                    <a:pt x="971" y="576"/>
                                  </a:lnTo>
                                  <a:lnTo>
                                    <a:pt x="990" y="539"/>
                                  </a:lnTo>
                                  <a:lnTo>
                                    <a:pt x="1001" y="498"/>
                                  </a:lnTo>
                                  <a:lnTo>
                                    <a:pt x="1005" y="453"/>
                                  </a:lnTo>
                                  <a:lnTo>
                                    <a:pt x="1002" y="410"/>
                                  </a:lnTo>
                                  <a:lnTo>
                                    <a:pt x="992" y="372"/>
                                  </a:lnTo>
                                  <a:lnTo>
                                    <a:pt x="975" y="338"/>
                                  </a:lnTo>
                                  <a:lnTo>
                                    <a:pt x="962" y="321"/>
                                  </a:lnTo>
                                  <a:close/>
                                  <a:moveTo>
                                    <a:pt x="809" y="254"/>
                                  </a:moveTo>
                                  <a:lnTo>
                                    <a:pt x="759" y="259"/>
                                  </a:lnTo>
                                  <a:lnTo>
                                    <a:pt x="716" y="276"/>
                                  </a:lnTo>
                                  <a:lnTo>
                                    <a:pt x="681" y="303"/>
                                  </a:lnTo>
                                  <a:lnTo>
                                    <a:pt x="652" y="342"/>
                                  </a:lnTo>
                                  <a:lnTo>
                                    <a:pt x="712" y="342"/>
                                  </a:lnTo>
                                  <a:lnTo>
                                    <a:pt x="712" y="342"/>
                                  </a:lnTo>
                                  <a:lnTo>
                                    <a:pt x="734" y="330"/>
                                  </a:lnTo>
                                  <a:lnTo>
                                    <a:pt x="759" y="323"/>
                                  </a:lnTo>
                                  <a:lnTo>
                                    <a:pt x="787" y="321"/>
                                  </a:lnTo>
                                  <a:lnTo>
                                    <a:pt x="962" y="321"/>
                                  </a:lnTo>
                                  <a:lnTo>
                                    <a:pt x="952" y="308"/>
                                  </a:lnTo>
                                  <a:lnTo>
                                    <a:pt x="923" y="284"/>
                                  </a:lnTo>
                                  <a:lnTo>
                                    <a:pt x="889" y="267"/>
                                  </a:lnTo>
                                  <a:lnTo>
                                    <a:pt x="851" y="257"/>
                                  </a:lnTo>
                                  <a:lnTo>
                                    <a:pt x="809" y="254"/>
                                  </a:lnTo>
                                  <a:close/>
                                  <a:moveTo>
                                    <a:pt x="962" y="71"/>
                                  </a:moveTo>
                                  <a:lnTo>
                                    <a:pt x="849" y="71"/>
                                  </a:lnTo>
                                  <a:lnTo>
                                    <a:pt x="878" y="72"/>
                                  </a:lnTo>
                                  <a:lnTo>
                                    <a:pt x="907" y="77"/>
                                  </a:lnTo>
                                  <a:lnTo>
                                    <a:pt x="935" y="85"/>
                                  </a:lnTo>
                                  <a:lnTo>
                                    <a:pt x="962" y="96"/>
                                  </a:lnTo>
                                  <a:lnTo>
                                    <a:pt x="962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13" name="任意多边形 213"/>
                          <wps:cNvSpPr/>
                          <wps:spPr>
                            <a:xfrm>
                              <a:off x="5600" y="5718"/>
                              <a:ext cx="230" cy="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6" h="489">
                                  <a:moveTo>
                                    <a:pt x="284" y="224"/>
                                  </a:moveTo>
                                  <a:lnTo>
                                    <a:pt x="235" y="224"/>
                                  </a:lnTo>
                                  <a:lnTo>
                                    <a:pt x="235" y="488"/>
                                  </a:lnTo>
                                  <a:lnTo>
                                    <a:pt x="284" y="488"/>
                                  </a:lnTo>
                                  <a:lnTo>
                                    <a:pt x="284" y="224"/>
                                  </a:lnTo>
                                  <a:close/>
                                  <a:moveTo>
                                    <a:pt x="521" y="184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0" y="224"/>
                                  </a:lnTo>
                                  <a:lnTo>
                                    <a:pt x="521" y="224"/>
                                  </a:lnTo>
                                  <a:lnTo>
                                    <a:pt x="521" y="184"/>
                                  </a:lnTo>
                                  <a:close/>
                                  <a:moveTo>
                                    <a:pt x="284" y="0"/>
                                  </a:moveTo>
                                  <a:lnTo>
                                    <a:pt x="235" y="0"/>
                                  </a:lnTo>
                                  <a:lnTo>
                                    <a:pt x="235" y="184"/>
                                  </a:lnTo>
                                  <a:lnTo>
                                    <a:pt x="284" y="184"/>
                                  </a:lnTo>
                                  <a:lnTo>
                                    <a:pt x="284" y="0"/>
                                  </a:lnTo>
                                  <a:close/>
                                  <a:moveTo>
                                    <a:pt x="1076" y="33"/>
                                  </a:moveTo>
                                  <a:lnTo>
                                    <a:pt x="616" y="33"/>
                                  </a:lnTo>
                                  <a:lnTo>
                                    <a:pt x="616" y="486"/>
                                  </a:lnTo>
                                  <a:lnTo>
                                    <a:pt x="660" y="486"/>
                                  </a:lnTo>
                                  <a:lnTo>
                                    <a:pt x="660" y="456"/>
                                  </a:lnTo>
                                  <a:lnTo>
                                    <a:pt x="1076" y="456"/>
                                  </a:lnTo>
                                  <a:lnTo>
                                    <a:pt x="1076" y="417"/>
                                  </a:lnTo>
                                  <a:lnTo>
                                    <a:pt x="660" y="417"/>
                                  </a:lnTo>
                                  <a:lnTo>
                                    <a:pt x="660" y="73"/>
                                  </a:lnTo>
                                  <a:lnTo>
                                    <a:pt x="1076" y="73"/>
                                  </a:lnTo>
                                  <a:lnTo>
                                    <a:pt x="1076" y="33"/>
                                  </a:lnTo>
                                  <a:close/>
                                  <a:moveTo>
                                    <a:pt x="1076" y="456"/>
                                  </a:moveTo>
                                  <a:lnTo>
                                    <a:pt x="1031" y="456"/>
                                  </a:lnTo>
                                  <a:lnTo>
                                    <a:pt x="1031" y="486"/>
                                  </a:lnTo>
                                  <a:lnTo>
                                    <a:pt x="1076" y="486"/>
                                  </a:lnTo>
                                  <a:lnTo>
                                    <a:pt x="1076" y="456"/>
                                  </a:lnTo>
                                  <a:close/>
                                  <a:moveTo>
                                    <a:pt x="1076" y="73"/>
                                  </a:moveTo>
                                  <a:lnTo>
                                    <a:pt x="1031" y="73"/>
                                  </a:lnTo>
                                  <a:lnTo>
                                    <a:pt x="1031" y="417"/>
                                  </a:lnTo>
                                  <a:lnTo>
                                    <a:pt x="1076" y="417"/>
                                  </a:lnTo>
                                  <a:lnTo>
                                    <a:pt x="1076" y="73"/>
                                  </a:lnTo>
                                  <a:close/>
                                  <a:moveTo>
                                    <a:pt x="807" y="73"/>
                                  </a:moveTo>
                                  <a:lnTo>
                                    <a:pt x="763" y="73"/>
                                  </a:lnTo>
                                  <a:lnTo>
                                    <a:pt x="762" y="135"/>
                                  </a:lnTo>
                                  <a:lnTo>
                                    <a:pt x="759" y="183"/>
                                  </a:lnTo>
                                  <a:lnTo>
                                    <a:pt x="754" y="218"/>
                                  </a:lnTo>
                                  <a:lnTo>
                                    <a:pt x="748" y="241"/>
                                  </a:lnTo>
                                  <a:lnTo>
                                    <a:pt x="737" y="264"/>
                                  </a:lnTo>
                                  <a:lnTo>
                                    <a:pt x="720" y="286"/>
                                  </a:lnTo>
                                  <a:lnTo>
                                    <a:pt x="694" y="308"/>
                                  </a:lnTo>
                                  <a:lnTo>
                                    <a:pt x="662" y="328"/>
                                  </a:lnTo>
                                  <a:lnTo>
                                    <a:pt x="671" y="337"/>
                                  </a:lnTo>
                                  <a:lnTo>
                                    <a:pt x="680" y="345"/>
                                  </a:lnTo>
                                  <a:lnTo>
                                    <a:pt x="688" y="353"/>
                                  </a:lnTo>
                                  <a:lnTo>
                                    <a:pt x="695" y="360"/>
                                  </a:lnTo>
                                  <a:lnTo>
                                    <a:pt x="730" y="337"/>
                                  </a:lnTo>
                                  <a:lnTo>
                                    <a:pt x="757" y="312"/>
                                  </a:lnTo>
                                  <a:lnTo>
                                    <a:pt x="777" y="286"/>
                                  </a:lnTo>
                                  <a:lnTo>
                                    <a:pt x="789" y="259"/>
                                  </a:lnTo>
                                  <a:lnTo>
                                    <a:pt x="797" y="230"/>
                                  </a:lnTo>
                                  <a:lnTo>
                                    <a:pt x="802" y="190"/>
                                  </a:lnTo>
                                  <a:lnTo>
                                    <a:pt x="805" y="138"/>
                                  </a:lnTo>
                                  <a:lnTo>
                                    <a:pt x="807" y="73"/>
                                  </a:lnTo>
                                  <a:close/>
                                  <a:moveTo>
                                    <a:pt x="927" y="73"/>
                                  </a:moveTo>
                                  <a:lnTo>
                                    <a:pt x="883" y="73"/>
                                  </a:lnTo>
                                  <a:lnTo>
                                    <a:pt x="883" y="262"/>
                                  </a:lnTo>
                                  <a:lnTo>
                                    <a:pt x="888" y="288"/>
                                  </a:lnTo>
                                  <a:lnTo>
                                    <a:pt x="901" y="307"/>
                                  </a:lnTo>
                                  <a:lnTo>
                                    <a:pt x="923" y="318"/>
                                  </a:lnTo>
                                  <a:lnTo>
                                    <a:pt x="954" y="322"/>
                                  </a:lnTo>
                                  <a:lnTo>
                                    <a:pt x="1016" y="322"/>
                                  </a:lnTo>
                                  <a:lnTo>
                                    <a:pt x="1024" y="282"/>
                                  </a:lnTo>
                                  <a:lnTo>
                                    <a:pt x="961" y="282"/>
                                  </a:lnTo>
                                  <a:lnTo>
                                    <a:pt x="946" y="280"/>
                                  </a:lnTo>
                                  <a:lnTo>
                                    <a:pt x="936" y="276"/>
                                  </a:lnTo>
                                  <a:lnTo>
                                    <a:pt x="929" y="267"/>
                                  </a:lnTo>
                                  <a:lnTo>
                                    <a:pt x="927" y="256"/>
                                  </a:lnTo>
                                  <a:lnTo>
                                    <a:pt x="927" y="73"/>
                                  </a:lnTo>
                                  <a:close/>
                                  <a:moveTo>
                                    <a:pt x="1024" y="281"/>
                                  </a:moveTo>
                                  <a:lnTo>
                                    <a:pt x="961" y="282"/>
                                  </a:lnTo>
                                  <a:lnTo>
                                    <a:pt x="1024" y="282"/>
                                  </a:lnTo>
                                  <a:lnTo>
                                    <a:pt x="1024" y="2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14" name="任意多边形 214"/>
                          <wps:cNvSpPr/>
                          <wps:spPr>
                            <a:xfrm>
                              <a:off x="5607" y="5917"/>
                              <a:ext cx="215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9" h="667">
                                  <a:moveTo>
                                    <a:pt x="392" y="68"/>
                                  </a:moveTo>
                                  <a:lnTo>
                                    <a:pt x="211" y="68"/>
                                  </a:lnTo>
                                  <a:lnTo>
                                    <a:pt x="241" y="70"/>
                                  </a:lnTo>
                                  <a:lnTo>
                                    <a:pt x="266" y="76"/>
                                  </a:lnTo>
                                  <a:lnTo>
                                    <a:pt x="288" y="85"/>
                                  </a:lnTo>
                                  <a:lnTo>
                                    <a:pt x="307" y="98"/>
                                  </a:lnTo>
                                  <a:lnTo>
                                    <a:pt x="321" y="114"/>
                                  </a:lnTo>
                                  <a:lnTo>
                                    <a:pt x="331" y="133"/>
                                  </a:lnTo>
                                  <a:lnTo>
                                    <a:pt x="338" y="156"/>
                                  </a:lnTo>
                                  <a:lnTo>
                                    <a:pt x="340" y="182"/>
                                  </a:lnTo>
                                  <a:lnTo>
                                    <a:pt x="338" y="206"/>
                                  </a:lnTo>
                                  <a:lnTo>
                                    <a:pt x="333" y="230"/>
                                  </a:lnTo>
                                  <a:lnTo>
                                    <a:pt x="324" y="253"/>
                                  </a:lnTo>
                                  <a:lnTo>
                                    <a:pt x="311" y="275"/>
                                  </a:lnTo>
                                  <a:lnTo>
                                    <a:pt x="294" y="300"/>
                                  </a:lnTo>
                                  <a:lnTo>
                                    <a:pt x="270" y="329"/>
                                  </a:lnTo>
                                  <a:lnTo>
                                    <a:pt x="239" y="361"/>
                                  </a:lnTo>
                                  <a:lnTo>
                                    <a:pt x="201" y="398"/>
                                  </a:lnTo>
                                  <a:lnTo>
                                    <a:pt x="0" y="585"/>
                                  </a:lnTo>
                                  <a:lnTo>
                                    <a:pt x="0" y="655"/>
                                  </a:lnTo>
                                  <a:lnTo>
                                    <a:pt x="420" y="655"/>
                                  </a:lnTo>
                                  <a:lnTo>
                                    <a:pt x="420" y="583"/>
                                  </a:lnTo>
                                  <a:lnTo>
                                    <a:pt x="103" y="583"/>
                                  </a:lnTo>
                                  <a:lnTo>
                                    <a:pt x="103" y="581"/>
                                  </a:lnTo>
                                  <a:lnTo>
                                    <a:pt x="261" y="438"/>
                                  </a:lnTo>
                                  <a:lnTo>
                                    <a:pt x="305" y="395"/>
                                  </a:lnTo>
                                  <a:lnTo>
                                    <a:pt x="341" y="357"/>
                                  </a:lnTo>
                                  <a:lnTo>
                                    <a:pt x="370" y="322"/>
                                  </a:lnTo>
                                  <a:lnTo>
                                    <a:pt x="391" y="291"/>
                                  </a:lnTo>
                                  <a:lnTo>
                                    <a:pt x="407" y="262"/>
                                  </a:lnTo>
                                  <a:lnTo>
                                    <a:pt x="417" y="233"/>
                                  </a:lnTo>
                                  <a:lnTo>
                                    <a:pt x="424" y="204"/>
                                  </a:lnTo>
                                  <a:lnTo>
                                    <a:pt x="426" y="174"/>
                                  </a:lnTo>
                                  <a:lnTo>
                                    <a:pt x="423" y="136"/>
                                  </a:lnTo>
                                  <a:lnTo>
                                    <a:pt x="412" y="102"/>
                                  </a:lnTo>
                                  <a:lnTo>
                                    <a:pt x="396" y="73"/>
                                  </a:lnTo>
                                  <a:lnTo>
                                    <a:pt x="392" y="68"/>
                                  </a:lnTo>
                                  <a:close/>
                                  <a:moveTo>
                                    <a:pt x="225" y="0"/>
                                  </a:moveTo>
                                  <a:lnTo>
                                    <a:pt x="173" y="4"/>
                                  </a:lnTo>
                                  <a:lnTo>
                                    <a:pt x="124" y="15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35" y="59"/>
                                  </a:lnTo>
                                  <a:lnTo>
                                    <a:pt x="35" y="142"/>
                                  </a:lnTo>
                                  <a:lnTo>
                                    <a:pt x="78" y="110"/>
                                  </a:lnTo>
                                  <a:lnTo>
                                    <a:pt x="121" y="87"/>
                                  </a:lnTo>
                                  <a:lnTo>
                                    <a:pt x="166" y="73"/>
                                  </a:lnTo>
                                  <a:lnTo>
                                    <a:pt x="211" y="68"/>
                                  </a:lnTo>
                                  <a:lnTo>
                                    <a:pt x="392" y="68"/>
                                  </a:lnTo>
                                  <a:lnTo>
                                    <a:pt x="372" y="47"/>
                                  </a:lnTo>
                                  <a:lnTo>
                                    <a:pt x="343" y="27"/>
                                  </a:lnTo>
                                  <a:lnTo>
                                    <a:pt x="308" y="12"/>
                                  </a:lnTo>
                                  <a:lnTo>
                                    <a:pt x="269" y="3"/>
                                  </a:lnTo>
                                  <a:lnTo>
                                    <a:pt x="225" y="0"/>
                                  </a:lnTo>
                                  <a:close/>
                                  <a:moveTo>
                                    <a:pt x="606" y="548"/>
                                  </a:moveTo>
                                  <a:lnTo>
                                    <a:pt x="606" y="632"/>
                                  </a:lnTo>
                                  <a:lnTo>
                                    <a:pt x="638" y="647"/>
                                  </a:lnTo>
                                  <a:lnTo>
                                    <a:pt x="675" y="658"/>
                                  </a:lnTo>
                                  <a:lnTo>
                                    <a:pt x="717" y="664"/>
                                  </a:lnTo>
                                  <a:lnTo>
                                    <a:pt x="764" y="666"/>
                                  </a:lnTo>
                                  <a:lnTo>
                                    <a:pt x="817" y="663"/>
                                  </a:lnTo>
                                  <a:lnTo>
                                    <a:pt x="864" y="653"/>
                                  </a:lnTo>
                                  <a:lnTo>
                                    <a:pt x="906" y="636"/>
                                  </a:lnTo>
                                  <a:lnTo>
                                    <a:pt x="942" y="613"/>
                                  </a:lnTo>
                                  <a:lnTo>
                                    <a:pt x="956" y="599"/>
                                  </a:lnTo>
                                  <a:lnTo>
                                    <a:pt x="766" y="599"/>
                                  </a:lnTo>
                                  <a:lnTo>
                                    <a:pt x="722" y="596"/>
                                  </a:lnTo>
                                  <a:lnTo>
                                    <a:pt x="681" y="586"/>
                                  </a:lnTo>
                                  <a:lnTo>
                                    <a:pt x="642" y="570"/>
                                  </a:lnTo>
                                  <a:lnTo>
                                    <a:pt x="606" y="548"/>
                                  </a:lnTo>
                                  <a:close/>
                                  <a:moveTo>
                                    <a:pt x="956" y="68"/>
                                  </a:moveTo>
                                  <a:lnTo>
                                    <a:pt x="769" y="68"/>
                                  </a:lnTo>
                                  <a:lnTo>
                                    <a:pt x="825" y="75"/>
                                  </a:lnTo>
                                  <a:lnTo>
                                    <a:pt x="864" y="95"/>
                                  </a:lnTo>
                                  <a:lnTo>
                                    <a:pt x="888" y="128"/>
                                  </a:lnTo>
                                  <a:lnTo>
                                    <a:pt x="896" y="174"/>
                                  </a:lnTo>
                                  <a:lnTo>
                                    <a:pt x="886" y="224"/>
                                  </a:lnTo>
                                  <a:lnTo>
                                    <a:pt x="854" y="260"/>
                                  </a:lnTo>
                                  <a:lnTo>
                                    <a:pt x="802" y="282"/>
                                  </a:lnTo>
                                  <a:lnTo>
                                    <a:pt x="730" y="289"/>
                                  </a:lnTo>
                                  <a:lnTo>
                                    <a:pt x="675" y="289"/>
                                  </a:lnTo>
                                  <a:lnTo>
                                    <a:pt x="675" y="356"/>
                                  </a:lnTo>
                                  <a:lnTo>
                                    <a:pt x="733" y="356"/>
                                  </a:lnTo>
                                  <a:lnTo>
                                    <a:pt x="815" y="364"/>
                                  </a:lnTo>
                                  <a:lnTo>
                                    <a:pt x="873" y="387"/>
                                  </a:lnTo>
                                  <a:lnTo>
                                    <a:pt x="908" y="425"/>
                                  </a:lnTo>
                                  <a:lnTo>
                                    <a:pt x="920" y="479"/>
                                  </a:lnTo>
                                  <a:lnTo>
                                    <a:pt x="917" y="505"/>
                                  </a:lnTo>
                                  <a:lnTo>
                                    <a:pt x="910" y="528"/>
                                  </a:lnTo>
                                  <a:lnTo>
                                    <a:pt x="897" y="549"/>
                                  </a:lnTo>
                                  <a:lnTo>
                                    <a:pt x="878" y="566"/>
                                  </a:lnTo>
                                  <a:lnTo>
                                    <a:pt x="856" y="581"/>
                                  </a:lnTo>
                                  <a:lnTo>
                                    <a:pt x="829" y="591"/>
                                  </a:lnTo>
                                  <a:lnTo>
                                    <a:pt x="799" y="597"/>
                                  </a:lnTo>
                                  <a:lnTo>
                                    <a:pt x="766" y="599"/>
                                  </a:lnTo>
                                  <a:lnTo>
                                    <a:pt x="956" y="599"/>
                                  </a:lnTo>
                                  <a:lnTo>
                                    <a:pt x="971" y="584"/>
                                  </a:lnTo>
                                  <a:lnTo>
                                    <a:pt x="992" y="551"/>
                                  </a:lnTo>
                                  <a:lnTo>
                                    <a:pt x="1005" y="514"/>
                                  </a:lnTo>
                                  <a:lnTo>
                                    <a:pt x="1009" y="473"/>
                                  </a:lnTo>
                                  <a:lnTo>
                                    <a:pt x="1006" y="443"/>
                                  </a:lnTo>
                                  <a:lnTo>
                                    <a:pt x="998" y="416"/>
                                  </a:lnTo>
                                  <a:lnTo>
                                    <a:pt x="985" y="391"/>
                                  </a:lnTo>
                                  <a:lnTo>
                                    <a:pt x="966" y="369"/>
                                  </a:lnTo>
                                  <a:lnTo>
                                    <a:pt x="942" y="350"/>
                                  </a:lnTo>
                                  <a:lnTo>
                                    <a:pt x="914" y="335"/>
                                  </a:lnTo>
                                  <a:lnTo>
                                    <a:pt x="883" y="325"/>
                                  </a:lnTo>
                                  <a:lnTo>
                                    <a:pt x="847" y="319"/>
                                  </a:lnTo>
                                  <a:lnTo>
                                    <a:pt x="847" y="318"/>
                                  </a:lnTo>
                                  <a:lnTo>
                                    <a:pt x="908" y="294"/>
                                  </a:lnTo>
                                  <a:lnTo>
                                    <a:pt x="951" y="259"/>
                                  </a:lnTo>
                                  <a:lnTo>
                                    <a:pt x="977" y="213"/>
                                  </a:lnTo>
                                  <a:lnTo>
                                    <a:pt x="985" y="155"/>
                                  </a:lnTo>
                                  <a:lnTo>
                                    <a:pt x="982" y="122"/>
                                  </a:lnTo>
                                  <a:lnTo>
                                    <a:pt x="972" y="93"/>
                                  </a:lnTo>
                                  <a:lnTo>
                                    <a:pt x="956" y="68"/>
                                  </a:lnTo>
                                  <a:close/>
                                  <a:moveTo>
                                    <a:pt x="790" y="0"/>
                                  </a:moveTo>
                                  <a:lnTo>
                                    <a:pt x="747" y="3"/>
                                  </a:lnTo>
                                  <a:lnTo>
                                    <a:pt x="706" y="9"/>
                                  </a:lnTo>
                                  <a:lnTo>
                                    <a:pt x="668" y="21"/>
                                  </a:lnTo>
                                  <a:lnTo>
                                    <a:pt x="632" y="37"/>
                                  </a:lnTo>
                                  <a:lnTo>
                                    <a:pt x="632" y="114"/>
                                  </a:lnTo>
                                  <a:lnTo>
                                    <a:pt x="665" y="94"/>
                                  </a:lnTo>
                                  <a:lnTo>
                                    <a:pt x="699" y="79"/>
                                  </a:lnTo>
                                  <a:lnTo>
                                    <a:pt x="733" y="71"/>
                                  </a:lnTo>
                                  <a:lnTo>
                                    <a:pt x="769" y="68"/>
                                  </a:lnTo>
                                  <a:lnTo>
                                    <a:pt x="956" y="68"/>
                                  </a:lnTo>
                                  <a:lnTo>
                                    <a:pt x="955" y="66"/>
                                  </a:lnTo>
                                  <a:lnTo>
                                    <a:pt x="932" y="43"/>
                                  </a:lnTo>
                                  <a:lnTo>
                                    <a:pt x="903" y="24"/>
                                  </a:lnTo>
                                  <a:lnTo>
                                    <a:pt x="870" y="11"/>
                                  </a:lnTo>
                                  <a:lnTo>
                                    <a:pt x="832" y="3"/>
                                  </a:lnTo>
                                  <a:lnTo>
                                    <a:pt x="79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15" name="任意多边形 215"/>
                          <wps:cNvSpPr/>
                          <wps:spPr>
                            <a:xfrm>
                              <a:off x="5597" y="6088"/>
                              <a:ext cx="236" cy="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7" h="488">
                                  <a:moveTo>
                                    <a:pt x="420" y="444"/>
                                  </a:moveTo>
                                  <a:lnTo>
                                    <a:pt x="376" y="444"/>
                                  </a:lnTo>
                                  <a:lnTo>
                                    <a:pt x="376" y="485"/>
                                  </a:lnTo>
                                  <a:lnTo>
                                    <a:pt x="420" y="485"/>
                                  </a:lnTo>
                                  <a:lnTo>
                                    <a:pt x="420" y="444"/>
                                  </a:lnTo>
                                  <a:close/>
                                  <a:moveTo>
                                    <a:pt x="523" y="128"/>
                                  </a:moveTo>
                                  <a:lnTo>
                                    <a:pt x="420" y="128"/>
                                  </a:lnTo>
                                  <a:lnTo>
                                    <a:pt x="420" y="0"/>
                                  </a:lnTo>
                                  <a:lnTo>
                                    <a:pt x="376" y="0"/>
                                  </a:lnTo>
                                  <a:lnTo>
                                    <a:pt x="376" y="128"/>
                                  </a:lnTo>
                                  <a:lnTo>
                                    <a:pt x="147" y="128"/>
                                  </a:lnTo>
                                  <a:lnTo>
                                    <a:pt x="147" y="1"/>
                                  </a:lnTo>
                                  <a:lnTo>
                                    <a:pt x="103" y="1"/>
                                  </a:lnTo>
                                  <a:lnTo>
                                    <a:pt x="103" y="128"/>
                                  </a:lnTo>
                                  <a:lnTo>
                                    <a:pt x="0" y="128"/>
                                  </a:lnTo>
                                  <a:lnTo>
                                    <a:pt x="0" y="166"/>
                                  </a:lnTo>
                                  <a:lnTo>
                                    <a:pt x="103" y="166"/>
                                  </a:lnTo>
                                  <a:lnTo>
                                    <a:pt x="103" y="408"/>
                                  </a:lnTo>
                                  <a:lnTo>
                                    <a:pt x="103" y="444"/>
                                  </a:lnTo>
                                  <a:lnTo>
                                    <a:pt x="103" y="488"/>
                                  </a:lnTo>
                                  <a:lnTo>
                                    <a:pt x="147" y="488"/>
                                  </a:lnTo>
                                  <a:lnTo>
                                    <a:pt x="147" y="444"/>
                                  </a:lnTo>
                                  <a:lnTo>
                                    <a:pt x="420" y="444"/>
                                  </a:lnTo>
                                  <a:lnTo>
                                    <a:pt x="420" y="408"/>
                                  </a:lnTo>
                                  <a:lnTo>
                                    <a:pt x="147" y="408"/>
                                  </a:lnTo>
                                  <a:lnTo>
                                    <a:pt x="147" y="166"/>
                                  </a:lnTo>
                                  <a:lnTo>
                                    <a:pt x="376" y="166"/>
                                  </a:lnTo>
                                  <a:lnTo>
                                    <a:pt x="376" y="407"/>
                                  </a:lnTo>
                                  <a:lnTo>
                                    <a:pt x="420" y="407"/>
                                  </a:lnTo>
                                  <a:lnTo>
                                    <a:pt x="420" y="166"/>
                                  </a:lnTo>
                                  <a:lnTo>
                                    <a:pt x="523" y="166"/>
                                  </a:lnTo>
                                  <a:lnTo>
                                    <a:pt x="523" y="128"/>
                                  </a:lnTo>
                                  <a:close/>
                                  <a:moveTo>
                                    <a:pt x="1107" y="203"/>
                                  </a:moveTo>
                                  <a:lnTo>
                                    <a:pt x="576" y="203"/>
                                  </a:lnTo>
                                  <a:lnTo>
                                    <a:pt x="576" y="247"/>
                                  </a:lnTo>
                                  <a:lnTo>
                                    <a:pt x="1107" y="247"/>
                                  </a:lnTo>
                                  <a:lnTo>
                                    <a:pt x="1107" y="2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16" name="任意多边形 216"/>
                          <wps:cNvSpPr/>
                          <wps:spPr>
                            <a:xfrm>
                              <a:off x="5606" y="6288"/>
                              <a:ext cx="218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1" h="667">
                                  <a:moveTo>
                                    <a:pt x="0" y="547"/>
                                  </a:moveTo>
                                  <a:lnTo>
                                    <a:pt x="0" y="632"/>
                                  </a:lnTo>
                                  <a:lnTo>
                                    <a:pt x="33" y="647"/>
                                  </a:lnTo>
                                  <a:lnTo>
                                    <a:pt x="70" y="657"/>
                                  </a:lnTo>
                                  <a:lnTo>
                                    <a:pt x="112" y="664"/>
                                  </a:lnTo>
                                  <a:lnTo>
                                    <a:pt x="158" y="666"/>
                                  </a:lnTo>
                                  <a:lnTo>
                                    <a:pt x="211" y="663"/>
                                  </a:lnTo>
                                  <a:lnTo>
                                    <a:pt x="258" y="653"/>
                                  </a:lnTo>
                                  <a:lnTo>
                                    <a:pt x="300" y="636"/>
                                  </a:lnTo>
                                  <a:lnTo>
                                    <a:pt x="337" y="613"/>
                                  </a:lnTo>
                                  <a:lnTo>
                                    <a:pt x="351" y="599"/>
                                  </a:lnTo>
                                  <a:lnTo>
                                    <a:pt x="160" y="599"/>
                                  </a:lnTo>
                                  <a:lnTo>
                                    <a:pt x="117" y="595"/>
                                  </a:lnTo>
                                  <a:lnTo>
                                    <a:pt x="76" y="586"/>
                                  </a:lnTo>
                                  <a:lnTo>
                                    <a:pt x="37" y="570"/>
                                  </a:lnTo>
                                  <a:lnTo>
                                    <a:pt x="0" y="547"/>
                                  </a:lnTo>
                                  <a:close/>
                                  <a:moveTo>
                                    <a:pt x="351" y="68"/>
                                  </a:moveTo>
                                  <a:lnTo>
                                    <a:pt x="164" y="68"/>
                                  </a:lnTo>
                                  <a:lnTo>
                                    <a:pt x="219" y="74"/>
                                  </a:lnTo>
                                  <a:lnTo>
                                    <a:pt x="259" y="94"/>
                                  </a:lnTo>
                                  <a:lnTo>
                                    <a:pt x="283" y="127"/>
                                  </a:lnTo>
                                  <a:lnTo>
                                    <a:pt x="291" y="174"/>
                                  </a:lnTo>
                                  <a:lnTo>
                                    <a:pt x="280" y="224"/>
                                  </a:lnTo>
                                  <a:lnTo>
                                    <a:pt x="249" y="260"/>
                                  </a:lnTo>
                                  <a:lnTo>
                                    <a:pt x="197" y="281"/>
                                  </a:lnTo>
                                  <a:lnTo>
                                    <a:pt x="124" y="289"/>
                                  </a:lnTo>
                                  <a:lnTo>
                                    <a:pt x="70" y="289"/>
                                  </a:lnTo>
                                  <a:lnTo>
                                    <a:pt x="70" y="356"/>
                                  </a:lnTo>
                                  <a:lnTo>
                                    <a:pt x="127" y="356"/>
                                  </a:lnTo>
                                  <a:lnTo>
                                    <a:pt x="209" y="364"/>
                                  </a:lnTo>
                                  <a:lnTo>
                                    <a:pt x="268" y="387"/>
                                  </a:lnTo>
                                  <a:lnTo>
                                    <a:pt x="303" y="425"/>
                                  </a:lnTo>
                                  <a:lnTo>
                                    <a:pt x="315" y="478"/>
                                  </a:lnTo>
                                  <a:lnTo>
                                    <a:pt x="312" y="504"/>
                                  </a:lnTo>
                                  <a:lnTo>
                                    <a:pt x="304" y="528"/>
                                  </a:lnTo>
                                  <a:lnTo>
                                    <a:pt x="291" y="548"/>
                                  </a:lnTo>
                                  <a:lnTo>
                                    <a:pt x="273" y="566"/>
                                  </a:lnTo>
                                  <a:lnTo>
                                    <a:pt x="250" y="580"/>
                                  </a:lnTo>
                                  <a:lnTo>
                                    <a:pt x="224" y="590"/>
                                  </a:lnTo>
                                  <a:lnTo>
                                    <a:pt x="194" y="597"/>
                                  </a:lnTo>
                                  <a:lnTo>
                                    <a:pt x="160" y="599"/>
                                  </a:lnTo>
                                  <a:lnTo>
                                    <a:pt x="351" y="599"/>
                                  </a:lnTo>
                                  <a:lnTo>
                                    <a:pt x="366" y="584"/>
                                  </a:lnTo>
                                  <a:lnTo>
                                    <a:pt x="387" y="551"/>
                                  </a:lnTo>
                                  <a:lnTo>
                                    <a:pt x="399" y="514"/>
                                  </a:lnTo>
                                  <a:lnTo>
                                    <a:pt x="404" y="472"/>
                                  </a:lnTo>
                                  <a:lnTo>
                                    <a:pt x="401" y="443"/>
                                  </a:lnTo>
                                  <a:lnTo>
                                    <a:pt x="393" y="415"/>
                                  </a:lnTo>
                                  <a:lnTo>
                                    <a:pt x="379" y="390"/>
                                  </a:lnTo>
                                  <a:lnTo>
                                    <a:pt x="360" y="368"/>
                                  </a:lnTo>
                                  <a:lnTo>
                                    <a:pt x="337" y="349"/>
                                  </a:lnTo>
                                  <a:lnTo>
                                    <a:pt x="309" y="335"/>
                                  </a:lnTo>
                                  <a:lnTo>
                                    <a:pt x="277" y="325"/>
                                  </a:lnTo>
                                  <a:lnTo>
                                    <a:pt x="242" y="319"/>
                                  </a:lnTo>
                                  <a:lnTo>
                                    <a:pt x="242" y="317"/>
                                  </a:lnTo>
                                  <a:lnTo>
                                    <a:pt x="302" y="293"/>
                                  </a:lnTo>
                                  <a:lnTo>
                                    <a:pt x="346" y="258"/>
                                  </a:lnTo>
                                  <a:lnTo>
                                    <a:pt x="371" y="212"/>
                                  </a:lnTo>
                                  <a:lnTo>
                                    <a:pt x="380" y="155"/>
                                  </a:lnTo>
                                  <a:lnTo>
                                    <a:pt x="377" y="122"/>
                                  </a:lnTo>
                                  <a:lnTo>
                                    <a:pt x="367" y="92"/>
                                  </a:lnTo>
                                  <a:lnTo>
                                    <a:pt x="351" y="68"/>
                                  </a:lnTo>
                                  <a:close/>
                                  <a:moveTo>
                                    <a:pt x="185" y="0"/>
                                  </a:moveTo>
                                  <a:lnTo>
                                    <a:pt x="141" y="2"/>
                                  </a:lnTo>
                                  <a:lnTo>
                                    <a:pt x="100" y="9"/>
                                  </a:lnTo>
                                  <a:lnTo>
                                    <a:pt x="62" y="20"/>
                                  </a:lnTo>
                                  <a:lnTo>
                                    <a:pt x="27" y="36"/>
                                  </a:lnTo>
                                  <a:lnTo>
                                    <a:pt x="27" y="113"/>
                                  </a:lnTo>
                                  <a:lnTo>
                                    <a:pt x="59" y="93"/>
                                  </a:lnTo>
                                  <a:lnTo>
                                    <a:pt x="93" y="79"/>
                                  </a:lnTo>
                                  <a:lnTo>
                                    <a:pt x="128" y="70"/>
                                  </a:lnTo>
                                  <a:lnTo>
                                    <a:pt x="164" y="68"/>
                                  </a:lnTo>
                                  <a:lnTo>
                                    <a:pt x="351" y="68"/>
                                  </a:lnTo>
                                  <a:lnTo>
                                    <a:pt x="350" y="66"/>
                                  </a:lnTo>
                                  <a:lnTo>
                                    <a:pt x="327" y="43"/>
                                  </a:lnTo>
                                  <a:lnTo>
                                    <a:pt x="298" y="24"/>
                                  </a:lnTo>
                                  <a:lnTo>
                                    <a:pt x="264" y="11"/>
                                  </a:lnTo>
                                  <a:lnTo>
                                    <a:pt x="227" y="3"/>
                                  </a:lnTo>
                                  <a:lnTo>
                                    <a:pt x="185" y="0"/>
                                  </a:lnTo>
                                  <a:close/>
                                  <a:moveTo>
                                    <a:pt x="802" y="0"/>
                                  </a:moveTo>
                                  <a:lnTo>
                                    <a:pt x="748" y="5"/>
                                  </a:lnTo>
                                  <a:lnTo>
                                    <a:pt x="701" y="22"/>
                                  </a:lnTo>
                                  <a:lnTo>
                                    <a:pt x="660" y="49"/>
                                  </a:lnTo>
                                  <a:lnTo>
                                    <a:pt x="626" y="87"/>
                                  </a:lnTo>
                                  <a:lnTo>
                                    <a:pt x="600" y="136"/>
                                  </a:lnTo>
                                  <a:lnTo>
                                    <a:pt x="581" y="196"/>
                                  </a:lnTo>
                                  <a:lnTo>
                                    <a:pt x="570" y="265"/>
                                  </a:lnTo>
                                  <a:lnTo>
                                    <a:pt x="566" y="345"/>
                                  </a:lnTo>
                                  <a:lnTo>
                                    <a:pt x="570" y="419"/>
                                  </a:lnTo>
                                  <a:lnTo>
                                    <a:pt x="580" y="483"/>
                                  </a:lnTo>
                                  <a:lnTo>
                                    <a:pt x="598" y="538"/>
                                  </a:lnTo>
                                  <a:lnTo>
                                    <a:pt x="624" y="584"/>
                                  </a:lnTo>
                                  <a:lnTo>
                                    <a:pt x="655" y="620"/>
                                  </a:lnTo>
                                  <a:lnTo>
                                    <a:pt x="693" y="645"/>
                                  </a:lnTo>
                                  <a:lnTo>
                                    <a:pt x="737" y="661"/>
                                  </a:lnTo>
                                  <a:lnTo>
                                    <a:pt x="786" y="666"/>
                                  </a:lnTo>
                                  <a:lnTo>
                                    <a:pt x="839" y="660"/>
                                  </a:lnTo>
                                  <a:lnTo>
                                    <a:pt x="885" y="644"/>
                                  </a:lnTo>
                                  <a:lnTo>
                                    <a:pt x="925" y="617"/>
                                  </a:lnTo>
                                  <a:lnTo>
                                    <a:pt x="942" y="599"/>
                                  </a:lnTo>
                                  <a:lnTo>
                                    <a:pt x="794" y="599"/>
                                  </a:lnTo>
                                  <a:lnTo>
                                    <a:pt x="744" y="588"/>
                                  </a:lnTo>
                                  <a:lnTo>
                                    <a:pt x="705" y="557"/>
                                  </a:lnTo>
                                  <a:lnTo>
                                    <a:pt x="677" y="506"/>
                                  </a:lnTo>
                                  <a:lnTo>
                                    <a:pt x="661" y="434"/>
                                  </a:lnTo>
                                  <a:lnTo>
                                    <a:pt x="655" y="342"/>
                                  </a:lnTo>
                                  <a:lnTo>
                                    <a:pt x="661" y="243"/>
                                  </a:lnTo>
                                  <a:lnTo>
                                    <a:pt x="678" y="166"/>
                                  </a:lnTo>
                                  <a:lnTo>
                                    <a:pt x="706" y="111"/>
                                  </a:lnTo>
                                  <a:lnTo>
                                    <a:pt x="746" y="79"/>
                                  </a:lnTo>
                                  <a:lnTo>
                                    <a:pt x="797" y="68"/>
                                  </a:lnTo>
                                  <a:lnTo>
                                    <a:pt x="953" y="68"/>
                                  </a:lnTo>
                                  <a:lnTo>
                                    <a:pt x="924" y="37"/>
                                  </a:lnTo>
                                  <a:lnTo>
                                    <a:pt x="869" y="9"/>
                                  </a:lnTo>
                                  <a:lnTo>
                                    <a:pt x="802" y="0"/>
                                  </a:lnTo>
                                  <a:close/>
                                  <a:moveTo>
                                    <a:pt x="953" y="68"/>
                                  </a:moveTo>
                                  <a:lnTo>
                                    <a:pt x="797" y="68"/>
                                  </a:lnTo>
                                  <a:lnTo>
                                    <a:pt x="845" y="78"/>
                                  </a:lnTo>
                                  <a:lnTo>
                                    <a:pt x="883" y="111"/>
                                  </a:lnTo>
                                  <a:lnTo>
                                    <a:pt x="910" y="165"/>
                                  </a:lnTo>
                                  <a:lnTo>
                                    <a:pt x="926" y="240"/>
                                  </a:lnTo>
                                  <a:lnTo>
                                    <a:pt x="932" y="338"/>
                                  </a:lnTo>
                                  <a:lnTo>
                                    <a:pt x="926" y="432"/>
                                  </a:lnTo>
                                  <a:lnTo>
                                    <a:pt x="910" y="505"/>
                                  </a:lnTo>
                                  <a:lnTo>
                                    <a:pt x="882" y="557"/>
                                  </a:lnTo>
                                  <a:lnTo>
                                    <a:pt x="844" y="588"/>
                                  </a:lnTo>
                                  <a:lnTo>
                                    <a:pt x="794" y="599"/>
                                  </a:lnTo>
                                  <a:lnTo>
                                    <a:pt x="942" y="599"/>
                                  </a:lnTo>
                                  <a:lnTo>
                                    <a:pt x="959" y="580"/>
                                  </a:lnTo>
                                  <a:lnTo>
                                    <a:pt x="986" y="532"/>
                                  </a:lnTo>
                                  <a:lnTo>
                                    <a:pt x="1006" y="474"/>
                                  </a:lnTo>
                                  <a:lnTo>
                                    <a:pt x="1017" y="407"/>
                                  </a:lnTo>
                                  <a:lnTo>
                                    <a:pt x="1021" y="330"/>
                                  </a:lnTo>
                                  <a:lnTo>
                                    <a:pt x="1015" y="229"/>
                                  </a:lnTo>
                                  <a:lnTo>
                                    <a:pt x="997" y="147"/>
                                  </a:lnTo>
                                  <a:lnTo>
                                    <a:pt x="966" y="82"/>
                                  </a:lnTo>
                                  <a:lnTo>
                                    <a:pt x="953" y="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17" name="任意多边形 217"/>
                          <wps:cNvSpPr/>
                          <wps:spPr>
                            <a:xfrm>
                              <a:off x="2754" y="6661"/>
                              <a:ext cx="215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5" h="670">
                                  <a:moveTo>
                                    <a:pt x="0" y="551"/>
                                  </a:moveTo>
                                  <a:lnTo>
                                    <a:pt x="0" y="635"/>
                                  </a:lnTo>
                                  <a:lnTo>
                                    <a:pt x="32" y="650"/>
                                  </a:lnTo>
                                  <a:lnTo>
                                    <a:pt x="69" y="661"/>
                                  </a:lnTo>
                                  <a:lnTo>
                                    <a:pt x="111" y="667"/>
                                  </a:lnTo>
                                  <a:lnTo>
                                    <a:pt x="158" y="669"/>
                                  </a:lnTo>
                                  <a:lnTo>
                                    <a:pt x="211" y="666"/>
                                  </a:lnTo>
                                  <a:lnTo>
                                    <a:pt x="258" y="656"/>
                                  </a:lnTo>
                                  <a:lnTo>
                                    <a:pt x="300" y="639"/>
                                  </a:lnTo>
                                  <a:lnTo>
                                    <a:pt x="336" y="616"/>
                                  </a:lnTo>
                                  <a:lnTo>
                                    <a:pt x="350" y="602"/>
                                  </a:lnTo>
                                  <a:lnTo>
                                    <a:pt x="160" y="602"/>
                                  </a:lnTo>
                                  <a:lnTo>
                                    <a:pt x="116" y="599"/>
                                  </a:lnTo>
                                  <a:lnTo>
                                    <a:pt x="75" y="589"/>
                                  </a:lnTo>
                                  <a:lnTo>
                                    <a:pt x="36" y="573"/>
                                  </a:lnTo>
                                  <a:lnTo>
                                    <a:pt x="0" y="551"/>
                                  </a:lnTo>
                                  <a:close/>
                                  <a:moveTo>
                                    <a:pt x="350" y="71"/>
                                  </a:moveTo>
                                  <a:lnTo>
                                    <a:pt x="163" y="71"/>
                                  </a:lnTo>
                                  <a:lnTo>
                                    <a:pt x="219" y="78"/>
                                  </a:lnTo>
                                  <a:lnTo>
                                    <a:pt x="258" y="97"/>
                                  </a:lnTo>
                                  <a:lnTo>
                                    <a:pt x="282" y="131"/>
                                  </a:lnTo>
                                  <a:lnTo>
                                    <a:pt x="290" y="177"/>
                                  </a:lnTo>
                                  <a:lnTo>
                                    <a:pt x="280" y="227"/>
                                  </a:lnTo>
                                  <a:lnTo>
                                    <a:pt x="248" y="263"/>
                                  </a:lnTo>
                                  <a:lnTo>
                                    <a:pt x="197" y="285"/>
                                  </a:lnTo>
                                  <a:lnTo>
                                    <a:pt x="124" y="292"/>
                                  </a:lnTo>
                                  <a:lnTo>
                                    <a:pt x="69" y="292"/>
                                  </a:lnTo>
                                  <a:lnTo>
                                    <a:pt x="69" y="359"/>
                                  </a:lnTo>
                                  <a:lnTo>
                                    <a:pt x="127" y="359"/>
                                  </a:lnTo>
                                  <a:lnTo>
                                    <a:pt x="209" y="367"/>
                                  </a:lnTo>
                                  <a:lnTo>
                                    <a:pt x="267" y="390"/>
                                  </a:lnTo>
                                  <a:lnTo>
                                    <a:pt x="302" y="428"/>
                                  </a:lnTo>
                                  <a:lnTo>
                                    <a:pt x="314" y="482"/>
                                  </a:lnTo>
                                  <a:lnTo>
                                    <a:pt x="311" y="508"/>
                                  </a:lnTo>
                                  <a:lnTo>
                                    <a:pt x="304" y="531"/>
                                  </a:lnTo>
                                  <a:lnTo>
                                    <a:pt x="291" y="551"/>
                                  </a:lnTo>
                                  <a:lnTo>
                                    <a:pt x="272" y="569"/>
                                  </a:lnTo>
                                  <a:lnTo>
                                    <a:pt x="250" y="584"/>
                                  </a:lnTo>
                                  <a:lnTo>
                                    <a:pt x="223" y="594"/>
                                  </a:lnTo>
                                  <a:lnTo>
                                    <a:pt x="193" y="600"/>
                                  </a:lnTo>
                                  <a:lnTo>
                                    <a:pt x="160" y="602"/>
                                  </a:lnTo>
                                  <a:lnTo>
                                    <a:pt x="350" y="602"/>
                                  </a:lnTo>
                                  <a:lnTo>
                                    <a:pt x="365" y="587"/>
                                  </a:lnTo>
                                  <a:lnTo>
                                    <a:pt x="386" y="554"/>
                                  </a:lnTo>
                                  <a:lnTo>
                                    <a:pt x="399" y="517"/>
                                  </a:lnTo>
                                  <a:lnTo>
                                    <a:pt x="403" y="476"/>
                                  </a:lnTo>
                                  <a:lnTo>
                                    <a:pt x="400" y="446"/>
                                  </a:lnTo>
                                  <a:lnTo>
                                    <a:pt x="392" y="419"/>
                                  </a:lnTo>
                                  <a:lnTo>
                                    <a:pt x="379" y="394"/>
                                  </a:lnTo>
                                  <a:lnTo>
                                    <a:pt x="360" y="372"/>
                                  </a:lnTo>
                                  <a:lnTo>
                                    <a:pt x="336" y="353"/>
                                  </a:lnTo>
                                  <a:lnTo>
                                    <a:pt x="308" y="338"/>
                                  </a:lnTo>
                                  <a:lnTo>
                                    <a:pt x="277" y="328"/>
                                  </a:lnTo>
                                  <a:lnTo>
                                    <a:pt x="241" y="322"/>
                                  </a:lnTo>
                                  <a:lnTo>
                                    <a:pt x="241" y="321"/>
                                  </a:lnTo>
                                  <a:lnTo>
                                    <a:pt x="302" y="297"/>
                                  </a:lnTo>
                                  <a:lnTo>
                                    <a:pt x="345" y="262"/>
                                  </a:lnTo>
                                  <a:lnTo>
                                    <a:pt x="371" y="216"/>
                                  </a:lnTo>
                                  <a:lnTo>
                                    <a:pt x="380" y="158"/>
                                  </a:lnTo>
                                  <a:lnTo>
                                    <a:pt x="376" y="125"/>
                                  </a:lnTo>
                                  <a:lnTo>
                                    <a:pt x="366" y="96"/>
                                  </a:lnTo>
                                  <a:lnTo>
                                    <a:pt x="350" y="71"/>
                                  </a:lnTo>
                                  <a:close/>
                                  <a:moveTo>
                                    <a:pt x="184" y="3"/>
                                  </a:moveTo>
                                  <a:lnTo>
                                    <a:pt x="141" y="5"/>
                                  </a:lnTo>
                                  <a:lnTo>
                                    <a:pt x="100" y="12"/>
                                  </a:lnTo>
                                  <a:lnTo>
                                    <a:pt x="62" y="24"/>
                                  </a:lnTo>
                                  <a:lnTo>
                                    <a:pt x="26" y="40"/>
                                  </a:lnTo>
                                  <a:lnTo>
                                    <a:pt x="26" y="117"/>
                                  </a:lnTo>
                                  <a:lnTo>
                                    <a:pt x="59" y="97"/>
                                  </a:lnTo>
                                  <a:lnTo>
                                    <a:pt x="93" y="82"/>
                                  </a:lnTo>
                                  <a:lnTo>
                                    <a:pt x="127" y="74"/>
                                  </a:lnTo>
                                  <a:lnTo>
                                    <a:pt x="163" y="71"/>
                                  </a:lnTo>
                                  <a:lnTo>
                                    <a:pt x="350" y="71"/>
                                  </a:lnTo>
                                  <a:lnTo>
                                    <a:pt x="349" y="69"/>
                                  </a:lnTo>
                                  <a:lnTo>
                                    <a:pt x="326" y="46"/>
                                  </a:lnTo>
                                  <a:lnTo>
                                    <a:pt x="297" y="27"/>
                                  </a:lnTo>
                                  <a:lnTo>
                                    <a:pt x="264" y="14"/>
                                  </a:lnTo>
                                  <a:lnTo>
                                    <a:pt x="226" y="6"/>
                                  </a:lnTo>
                                  <a:lnTo>
                                    <a:pt x="184" y="3"/>
                                  </a:lnTo>
                                  <a:close/>
                                  <a:moveTo>
                                    <a:pt x="1004" y="588"/>
                                  </a:moveTo>
                                  <a:lnTo>
                                    <a:pt x="609" y="588"/>
                                  </a:lnTo>
                                  <a:lnTo>
                                    <a:pt x="609" y="658"/>
                                  </a:lnTo>
                                  <a:lnTo>
                                    <a:pt x="1004" y="658"/>
                                  </a:lnTo>
                                  <a:lnTo>
                                    <a:pt x="1004" y="588"/>
                                  </a:lnTo>
                                  <a:close/>
                                  <a:moveTo>
                                    <a:pt x="850" y="99"/>
                                  </a:moveTo>
                                  <a:lnTo>
                                    <a:pt x="764" y="99"/>
                                  </a:lnTo>
                                  <a:lnTo>
                                    <a:pt x="764" y="588"/>
                                  </a:lnTo>
                                  <a:lnTo>
                                    <a:pt x="850" y="588"/>
                                  </a:lnTo>
                                  <a:lnTo>
                                    <a:pt x="850" y="99"/>
                                  </a:lnTo>
                                  <a:close/>
                                  <a:moveTo>
                                    <a:pt x="850" y="0"/>
                                  </a:moveTo>
                                  <a:lnTo>
                                    <a:pt x="605" y="67"/>
                                  </a:lnTo>
                                  <a:lnTo>
                                    <a:pt x="605" y="142"/>
                                  </a:lnTo>
                                  <a:lnTo>
                                    <a:pt x="764" y="99"/>
                                  </a:lnTo>
                                  <a:lnTo>
                                    <a:pt x="850" y="99"/>
                                  </a:lnTo>
                                  <a:lnTo>
                                    <a:pt x="85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18" name="任意多边形 218"/>
                          <wps:cNvSpPr/>
                          <wps:spPr>
                            <a:xfrm>
                              <a:off x="2750" y="6831"/>
                              <a:ext cx="223" cy="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4" h="491">
                                  <a:moveTo>
                                    <a:pt x="151" y="24"/>
                                  </a:moveTo>
                                  <a:lnTo>
                                    <a:pt x="0" y="24"/>
                                  </a:lnTo>
                                  <a:lnTo>
                                    <a:pt x="0" y="491"/>
                                  </a:lnTo>
                                  <a:lnTo>
                                    <a:pt x="40" y="491"/>
                                  </a:lnTo>
                                  <a:lnTo>
                                    <a:pt x="40" y="59"/>
                                  </a:lnTo>
                                  <a:lnTo>
                                    <a:pt x="151" y="59"/>
                                  </a:lnTo>
                                  <a:lnTo>
                                    <a:pt x="151" y="24"/>
                                  </a:lnTo>
                                  <a:close/>
                                  <a:moveTo>
                                    <a:pt x="215" y="442"/>
                                  </a:moveTo>
                                  <a:lnTo>
                                    <a:pt x="218" y="455"/>
                                  </a:lnTo>
                                  <a:lnTo>
                                    <a:pt x="220" y="465"/>
                                  </a:lnTo>
                                  <a:lnTo>
                                    <a:pt x="221" y="475"/>
                                  </a:lnTo>
                                  <a:lnTo>
                                    <a:pt x="223" y="484"/>
                                  </a:lnTo>
                                  <a:lnTo>
                                    <a:pt x="283" y="484"/>
                                  </a:lnTo>
                                  <a:lnTo>
                                    <a:pt x="308" y="481"/>
                                  </a:lnTo>
                                  <a:lnTo>
                                    <a:pt x="326" y="470"/>
                                  </a:lnTo>
                                  <a:lnTo>
                                    <a:pt x="337" y="452"/>
                                  </a:lnTo>
                                  <a:lnTo>
                                    <a:pt x="338" y="446"/>
                                  </a:lnTo>
                                  <a:lnTo>
                                    <a:pt x="270" y="446"/>
                                  </a:lnTo>
                                  <a:lnTo>
                                    <a:pt x="257" y="446"/>
                                  </a:lnTo>
                                  <a:lnTo>
                                    <a:pt x="244" y="445"/>
                                  </a:lnTo>
                                  <a:lnTo>
                                    <a:pt x="230" y="444"/>
                                  </a:lnTo>
                                  <a:lnTo>
                                    <a:pt x="215" y="442"/>
                                  </a:lnTo>
                                  <a:close/>
                                  <a:moveTo>
                                    <a:pt x="210" y="326"/>
                                  </a:moveTo>
                                  <a:lnTo>
                                    <a:pt x="192" y="358"/>
                                  </a:lnTo>
                                  <a:lnTo>
                                    <a:pt x="172" y="388"/>
                                  </a:lnTo>
                                  <a:lnTo>
                                    <a:pt x="152" y="416"/>
                                  </a:lnTo>
                                  <a:lnTo>
                                    <a:pt x="130" y="441"/>
                                  </a:lnTo>
                                  <a:lnTo>
                                    <a:pt x="149" y="453"/>
                                  </a:lnTo>
                                  <a:lnTo>
                                    <a:pt x="157" y="459"/>
                                  </a:lnTo>
                                  <a:lnTo>
                                    <a:pt x="164" y="464"/>
                                  </a:lnTo>
                                  <a:lnTo>
                                    <a:pt x="185" y="436"/>
                                  </a:lnTo>
                                  <a:lnTo>
                                    <a:pt x="206" y="407"/>
                                  </a:lnTo>
                                  <a:lnTo>
                                    <a:pt x="226" y="376"/>
                                  </a:lnTo>
                                  <a:lnTo>
                                    <a:pt x="245" y="344"/>
                                  </a:lnTo>
                                  <a:lnTo>
                                    <a:pt x="210" y="326"/>
                                  </a:lnTo>
                                  <a:close/>
                                  <a:moveTo>
                                    <a:pt x="403" y="330"/>
                                  </a:moveTo>
                                  <a:lnTo>
                                    <a:pt x="373" y="355"/>
                                  </a:lnTo>
                                  <a:lnTo>
                                    <a:pt x="395" y="377"/>
                                  </a:lnTo>
                                  <a:lnTo>
                                    <a:pt x="417" y="400"/>
                                  </a:lnTo>
                                  <a:lnTo>
                                    <a:pt x="442" y="426"/>
                                  </a:lnTo>
                                  <a:lnTo>
                                    <a:pt x="469" y="455"/>
                                  </a:lnTo>
                                  <a:lnTo>
                                    <a:pt x="502" y="427"/>
                                  </a:lnTo>
                                  <a:lnTo>
                                    <a:pt x="476" y="401"/>
                                  </a:lnTo>
                                  <a:lnTo>
                                    <a:pt x="451" y="376"/>
                                  </a:lnTo>
                                  <a:lnTo>
                                    <a:pt x="427" y="353"/>
                                  </a:lnTo>
                                  <a:lnTo>
                                    <a:pt x="403" y="330"/>
                                  </a:lnTo>
                                  <a:close/>
                                  <a:moveTo>
                                    <a:pt x="340" y="303"/>
                                  </a:moveTo>
                                  <a:lnTo>
                                    <a:pt x="300" y="303"/>
                                  </a:lnTo>
                                  <a:lnTo>
                                    <a:pt x="300" y="418"/>
                                  </a:lnTo>
                                  <a:lnTo>
                                    <a:pt x="298" y="430"/>
                                  </a:lnTo>
                                  <a:lnTo>
                                    <a:pt x="293" y="439"/>
                                  </a:lnTo>
                                  <a:lnTo>
                                    <a:pt x="283" y="444"/>
                                  </a:lnTo>
                                  <a:lnTo>
                                    <a:pt x="270" y="446"/>
                                  </a:lnTo>
                                  <a:lnTo>
                                    <a:pt x="338" y="446"/>
                                  </a:lnTo>
                                  <a:lnTo>
                                    <a:pt x="340" y="427"/>
                                  </a:lnTo>
                                  <a:lnTo>
                                    <a:pt x="340" y="303"/>
                                  </a:lnTo>
                                  <a:close/>
                                  <a:moveTo>
                                    <a:pt x="40" y="345"/>
                                  </a:moveTo>
                                  <a:lnTo>
                                    <a:pt x="43" y="356"/>
                                  </a:lnTo>
                                  <a:lnTo>
                                    <a:pt x="46" y="366"/>
                                  </a:lnTo>
                                  <a:lnTo>
                                    <a:pt x="49" y="377"/>
                                  </a:lnTo>
                                  <a:lnTo>
                                    <a:pt x="51" y="387"/>
                                  </a:lnTo>
                                  <a:lnTo>
                                    <a:pt x="67" y="388"/>
                                  </a:lnTo>
                                  <a:lnTo>
                                    <a:pt x="81" y="388"/>
                                  </a:lnTo>
                                  <a:lnTo>
                                    <a:pt x="93" y="388"/>
                                  </a:lnTo>
                                  <a:lnTo>
                                    <a:pt x="104" y="386"/>
                                  </a:lnTo>
                                  <a:lnTo>
                                    <a:pt x="131" y="375"/>
                                  </a:lnTo>
                                  <a:lnTo>
                                    <a:pt x="148" y="354"/>
                                  </a:lnTo>
                                  <a:lnTo>
                                    <a:pt x="149" y="349"/>
                                  </a:lnTo>
                                  <a:lnTo>
                                    <a:pt x="76" y="349"/>
                                  </a:lnTo>
                                  <a:lnTo>
                                    <a:pt x="65" y="349"/>
                                  </a:lnTo>
                                  <a:lnTo>
                                    <a:pt x="53" y="347"/>
                                  </a:lnTo>
                                  <a:lnTo>
                                    <a:pt x="40" y="345"/>
                                  </a:lnTo>
                                  <a:close/>
                                  <a:moveTo>
                                    <a:pt x="151" y="59"/>
                                  </a:moveTo>
                                  <a:lnTo>
                                    <a:pt x="108" y="59"/>
                                  </a:lnTo>
                                  <a:lnTo>
                                    <a:pt x="65" y="197"/>
                                  </a:lnTo>
                                  <a:lnTo>
                                    <a:pt x="83" y="221"/>
                                  </a:lnTo>
                                  <a:lnTo>
                                    <a:pt x="96" y="243"/>
                                  </a:lnTo>
                                  <a:lnTo>
                                    <a:pt x="106" y="263"/>
                                  </a:lnTo>
                                  <a:lnTo>
                                    <a:pt x="111" y="281"/>
                                  </a:lnTo>
                                  <a:lnTo>
                                    <a:pt x="115" y="309"/>
                                  </a:lnTo>
                                  <a:lnTo>
                                    <a:pt x="112" y="330"/>
                                  </a:lnTo>
                                  <a:lnTo>
                                    <a:pt x="103" y="343"/>
                                  </a:lnTo>
                                  <a:lnTo>
                                    <a:pt x="88" y="349"/>
                                  </a:lnTo>
                                  <a:lnTo>
                                    <a:pt x="76" y="349"/>
                                  </a:lnTo>
                                  <a:lnTo>
                                    <a:pt x="149" y="349"/>
                                  </a:lnTo>
                                  <a:lnTo>
                                    <a:pt x="155" y="322"/>
                                  </a:lnTo>
                                  <a:lnTo>
                                    <a:pt x="152" y="280"/>
                                  </a:lnTo>
                                  <a:lnTo>
                                    <a:pt x="147" y="260"/>
                                  </a:lnTo>
                                  <a:lnTo>
                                    <a:pt x="138" y="239"/>
                                  </a:lnTo>
                                  <a:lnTo>
                                    <a:pt x="124" y="216"/>
                                  </a:lnTo>
                                  <a:lnTo>
                                    <a:pt x="105" y="191"/>
                                  </a:lnTo>
                                  <a:lnTo>
                                    <a:pt x="116" y="161"/>
                                  </a:lnTo>
                                  <a:lnTo>
                                    <a:pt x="127" y="130"/>
                                  </a:lnTo>
                                  <a:lnTo>
                                    <a:pt x="138" y="96"/>
                                  </a:lnTo>
                                  <a:lnTo>
                                    <a:pt x="151" y="59"/>
                                  </a:lnTo>
                                  <a:close/>
                                  <a:moveTo>
                                    <a:pt x="484" y="268"/>
                                  </a:moveTo>
                                  <a:lnTo>
                                    <a:pt x="165" y="268"/>
                                  </a:lnTo>
                                  <a:lnTo>
                                    <a:pt x="165" y="303"/>
                                  </a:lnTo>
                                  <a:lnTo>
                                    <a:pt x="484" y="303"/>
                                  </a:lnTo>
                                  <a:lnTo>
                                    <a:pt x="484" y="268"/>
                                  </a:lnTo>
                                  <a:close/>
                                  <a:moveTo>
                                    <a:pt x="340" y="205"/>
                                  </a:moveTo>
                                  <a:lnTo>
                                    <a:pt x="300" y="205"/>
                                  </a:lnTo>
                                  <a:lnTo>
                                    <a:pt x="300" y="268"/>
                                  </a:lnTo>
                                  <a:lnTo>
                                    <a:pt x="340" y="268"/>
                                  </a:lnTo>
                                  <a:lnTo>
                                    <a:pt x="340" y="205"/>
                                  </a:lnTo>
                                  <a:close/>
                                  <a:moveTo>
                                    <a:pt x="348" y="8"/>
                                  </a:moveTo>
                                  <a:lnTo>
                                    <a:pt x="304" y="8"/>
                                  </a:lnTo>
                                  <a:lnTo>
                                    <a:pt x="272" y="55"/>
                                  </a:lnTo>
                                  <a:lnTo>
                                    <a:pt x="233" y="99"/>
                                  </a:lnTo>
                                  <a:lnTo>
                                    <a:pt x="187" y="139"/>
                                  </a:lnTo>
                                  <a:lnTo>
                                    <a:pt x="134" y="176"/>
                                  </a:lnTo>
                                  <a:lnTo>
                                    <a:pt x="142" y="185"/>
                                  </a:lnTo>
                                  <a:lnTo>
                                    <a:pt x="149" y="193"/>
                                  </a:lnTo>
                                  <a:lnTo>
                                    <a:pt x="155" y="202"/>
                                  </a:lnTo>
                                  <a:lnTo>
                                    <a:pt x="160" y="210"/>
                                  </a:lnTo>
                                  <a:lnTo>
                                    <a:pt x="170" y="203"/>
                                  </a:lnTo>
                                  <a:lnTo>
                                    <a:pt x="180" y="196"/>
                                  </a:lnTo>
                                  <a:lnTo>
                                    <a:pt x="190" y="189"/>
                                  </a:lnTo>
                                  <a:lnTo>
                                    <a:pt x="200" y="181"/>
                                  </a:lnTo>
                                  <a:lnTo>
                                    <a:pt x="432" y="181"/>
                                  </a:lnTo>
                                  <a:lnTo>
                                    <a:pt x="432" y="170"/>
                                  </a:lnTo>
                                  <a:lnTo>
                                    <a:pt x="213" y="170"/>
                                  </a:lnTo>
                                  <a:lnTo>
                                    <a:pt x="242" y="145"/>
                                  </a:lnTo>
                                  <a:lnTo>
                                    <a:pt x="270" y="118"/>
                                  </a:lnTo>
                                  <a:lnTo>
                                    <a:pt x="296" y="88"/>
                                  </a:lnTo>
                                  <a:lnTo>
                                    <a:pt x="320" y="57"/>
                                  </a:lnTo>
                                  <a:lnTo>
                                    <a:pt x="367" y="57"/>
                                  </a:lnTo>
                                  <a:lnTo>
                                    <a:pt x="341" y="22"/>
                                  </a:lnTo>
                                  <a:lnTo>
                                    <a:pt x="348" y="8"/>
                                  </a:lnTo>
                                  <a:close/>
                                  <a:moveTo>
                                    <a:pt x="432" y="181"/>
                                  </a:moveTo>
                                  <a:lnTo>
                                    <a:pt x="200" y="181"/>
                                  </a:lnTo>
                                  <a:lnTo>
                                    <a:pt x="200" y="205"/>
                                  </a:lnTo>
                                  <a:lnTo>
                                    <a:pt x="432" y="205"/>
                                  </a:lnTo>
                                  <a:lnTo>
                                    <a:pt x="432" y="181"/>
                                  </a:lnTo>
                                  <a:close/>
                                  <a:moveTo>
                                    <a:pt x="367" y="57"/>
                                  </a:moveTo>
                                  <a:lnTo>
                                    <a:pt x="320" y="57"/>
                                  </a:lnTo>
                                  <a:lnTo>
                                    <a:pt x="353" y="99"/>
                                  </a:lnTo>
                                  <a:lnTo>
                                    <a:pt x="391" y="137"/>
                                  </a:lnTo>
                                  <a:lnTo>
                                    <a:pt x="436" y="172"/>
                                  </a:lnTo>
                                  <a:lnTo>
                                    <a:pt x="487" y="203"/>
                                  </a:lnTo>
                                  <a:lnTo>
                                    <a:pt x="492" y="194"/>
                                  </a:lnTo>
                                  <a:lnTo>
                                    <a:pt x="498" y="184"/>
                                  </a:lnTo>
                                  <a:lnTo>
                                    <a:pt x="504" y="174"/>
                                  </a:lnTo>
                                  <a:lnTo>
                                    <a:pt x="511" y="162"/>
                                  </a:lnTo>
                                  <a:lnTo>
                                    <a:pt x="458" y="135"/>
                                  </a:lnTo>
                                  <a:lnTo>
                                    <a:pt x="412" y="102"/>
                                  </a:lnTo>
                                  <a:lnTo>
                                    <a:pt x="373" y="65"/>
                                  </a:lnTo>
                                  <a:lnTo>
                                    <a:pt x="367" y="57"/>
                                  </a:lnTo>
                                  <a:close/>
                                  <a:moveTo>
                                    <a:pt x="735" y="198"/>
                                  </a:moveTo>
                                  <a:lnTo>
                                    <a:pt x="707" y="226"/>
                                  </a:lnTo>
                                  <a:lnTo>
                                    <a:pt x="798" y="298"/>
                                  </a:lnTo>
                                  <a:lnTo>
                                    <a:pt x="820" y="316"/>
                                  </a:lnTo>
                                  <a:lnTo>
                                    <a:pt x="828" y="323"/>
                                  </a:lnTo>
                                  <a:lnTo>
                                    <a:pt x="776" y="358"/>
                                  </a:lnTo>
                                  <a:lnTo>
                                    <a:pt x="718" y="392"/>
                                  </a:lnTo>
                                  <a:lnTo>
                                    <a:pt x="655" y="422"/>
                                  </a:lnTo>
                                  <a:lnTo>
                                    <a:pt x="586" y="451"/>
                                  </a:lnTo>
                                  <a:lnTo>
                                    <a:pt x="592" y="458"/>
                                  </a:lnTo>
                                  <a:lnTo>
                                    <a:pt x="599" y="467"/>
                                  </a:lnTo>
                                  <a:lnTo>
                                    <a:pt x="607" y="477"/>
                                  </a:lnTo>
                                  <a:lnTo>
                                    <a:pt x="615" y="490"/>
                                  </a:lnTo>
                                  <a:lnTo>
                                    <a:pt x="706" y="450"/>
                                  </a:lnTo>
                                  <a:lnTo>
                                    <a:pt x="787" y="406"/>
                                  </a:lnTo>
                                  <a:lnTo>
                                    <a:pt x="858" y="358"/>
                                  </a:lnTo>
                                  <a:lnTo>
                                    <a:pt x="919" y="306"/>
                                  </a:lnTo>
                                  <a:lnTo>
                                    <a:pt x="928" y="296"/>
                                  </a:lnTo>
                                  <a:lnTo>
                                    <a:pt x="861" y="296"/>
                                  </a:lnTo>
                                  <a:lnTo>
                                    <a:pt x="831" y="271"/>
                                  </a:lnTo>
                                  <a:lnTo>
                                    <a:pt x="800" y="246"/>
                                  </a:lnTo>
                                  <a:lnTo>
                                    <a:pt x="768" y="222"/>
                                  </a:lnTo>
                                  <a:lnTo>
                                    <a:pt x="735" y="198"/>
                                  </a:lnTo>
                                  <a:close/>
                                  <a:moveTo>
                                    <a:pt x="1044" y="122"/>
                                  </a:moveTo>
                                  <a:lnTo>
                                    <a:pt x="994" y="122"/>
                                  </a:lnTo>
                                  <a:lnTo>
                                    <a:pt x="970" y="169"/>
                                  </a:lnTo>
                                  <a:lnTo>
                                    <a:pt x="940" y="213"/>
                                  </a:lnTo>
                                  <a:lnTo>
                                    <a:pt x="904" y="256"/>
                                  </a:lnTo>
                                  <a:lnTo>
                                    <a:pt x="861" y="296"/>
                                  </a:lnTo>
                                  <a:lnTo>
                                    <a:pt x="928" y="296"/>
                                  </a:lnTo>
                                  <a:lnTo>
                                    <a:pt x="970" y="249"/>
                                  </a:lnTo>
                                  <a:lnTo>
                                    <a:pt x="1012" y="188"/>
                                  </a:lnTo>
                                  <a:lnTo>
                                    <a:pt x="1044" y="122"/>
                                  </a:lnTo>
                                  <a:lnTo>
                                    <a:pt x="1044" y="122"/>
                                  </a:lnTo>
                                  <a:close/>
                                  <a:moveTo>
                                    <a:pt x="739" y="0"/>
                                  </a:moveTo>
                                  <a:lnTo>
                                    <a:pt x="704" y="65"/>
                                  </a:lnTo>
                                  <a:lnTo>
                                    <a:pt x="661" y="128"/>
                                  </a:lnTo>
                                  <a:lnTo>
                                    <a:pt x="610" y="188"/>
                                  </a:lnTo>
                                  <a:lnTo>
                                    <a:pt x="552" y="248"/>
                                  </a:lnTo>
                                  <a:lnTo>
                                    <a:pt x="561" y="256"/>
                                  </a:lnTo>
                                  <a:lnTo>
                                    <a:pt x="569" y="264"/>
                                  </a:lnTo>
                                  <a:lnTo>
                                    <a:pt x="576" y="272"/>
                                  </a:lnTo>
                                  <a:lnTo>
                                    <a:pt x="582" y="279"/>
                                  </a:lnTo>
                                  <a:lnTo>
                                    <a:pt x="619" y="242"/>
                                  </a:lnTo>
                                  <a:lnTo>
                                    <a:pt x="655" y="203"/>
                                  </a:lnTo>
                                  <a:lnTo>
                                    <a:pt x="688" y="163"/>
                                  </a:lnTo>
                                  <a:lnTo>
                                    <a:pt x="719" y="122"/>
                                  </a:lnTo>
                                  <a:lnTo>
                                    <a:pt x="1044" y="122"/>
                                  </a:lnTo>
                                  <a:lnTo>
                                    <a:pt x="1044" y="79"/>
                                  </a:lnTo>
                                  <a:lnTo>
                                    <a:pt x="747" y="79"/>
                                  </a:lnTo>
                                  <a:lnTo>
                                    <a:pt x="756" y="64"/>
                                  </a:lnTo>
                                  <a:lnTo>
                                    <a:pt x="765" y="49"/>
                                  </a:lnTo>
                                  <a:lnTo>
                                    <a:pt x="773" y="34"/>
                                  </a:lnTo>
                                  <a:lnTo>
                                    <a:pt x="782" y="18"/>
                                  </a:lnTo>
                                  <a:lnTo>
                                    <a:pt x="7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19" name="任意多边形 219"/>
                          <wps:cNvSpPr/>
                          <wps:spPr>
                            <a:xfrm>
                              <a:off x="2744" y="6457"/>
                              <a:ext cx="234" cy="1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5" h="486">
                                  <a:moveTo>
                                    <a:pt x="521" y="127"/>
                                  </a:moveTo>
                                  <a:lnTo>
                                    <a:pt x="418" y="127"/>
                                  </a:lnTo>
                                  <a:lnTo>
                                    <a:pt x="418" y="0"/>
                                  </a:lnTo>
                                  <a:lnTo>
                                    <a:pt x="375" y="0"/>
                                  </a:lnTo>
                                  <a:lnTo>
                                    <a:pt x="375" y="127"/>
                                  </a:lnTo>
                                  <a:lnTo>
                                    <a:pt x="146" y="127"/>
                                  </a:lnTo>
                                  <a:lnTo>
                                    <a:pt x="146" y="1"/>
                                  </a:lnTo>
                                  <a:lnTo>
                                    <a:pt x="103" y="1"/>
                                  </a:lnTo>
                                  <a:lnTo>
                                    <a:pt x="103" y="127"/>
                                  </a:lnTo>
                                  <a:lnTo>
                                    <a:pt x="0" y="127"/>
                                  </a:lnTo>
                                  <a:lnTo>
                                    <a:pt x="0" y="165"/>
                                  </a:lnTo>
                                  <a:lnTo>
                                    <a:pt x="375" y="165"/>
                                  </a:lnTo>
                                  <a:lnTo>
                                    <a:pt x="375" y="406"/>
                                  </a:lnTo>
                                  <a:lnTo>
                                    <a:pt x="146" y="406"/>
                                  </a:lnTo>
                                  <a:lnTo>
                                    <a:pt x="146" y="166"/>
                                  </a:lnTo>
                                  <a:lnTo>
                                    <a:pt x="103" y="166"/>
                                  </a:lnTo>
                                  <a:lnTo>
                                    <a:pt x="103" y="406"/>
                                  </a:lnTo>
                                  <a:lnTo>
                                    <a:pt x="103" y="444"/>
                                  </a:lnTo>
                                  <a:lnTo>
                                    <a:pt x="103" y="486"/>
                                  </a:lnTo>
                                  <a:lnTo>
                                    <a:pt x="146" y="486"/>
                                  </a:lnTo>
                                  <a:lnTo>
                                    <a:pt x="146" y="444"/>
                                  </a:lnTo>
                                  <a:lnTo>
                                    <a:pt x="375" y="444"/>
                                  </a:lnTo>
                                  <a:lnTo>
                                    <a:pt x="375" y="484"/>
                                  </a:lnTo>
                                  <a:lnTo>
                                    <a:pt x="418" y="484"/>
                                  </a:lnTo>
                                  <a:lnTo>
                                    <a:pt x="418" y="444"/>
                                  </a:lnTo>
                                  <a:lnTo>
                                    <a:pt x="418" y="443"/>
                                  </a:lnTo>
                                  <a:lnTo>
                                    <a:pt x="418" y="406"/>
                                  </a:lnTo>
                                  <a:lnTo>
                                    <a:pt x="418" y="406"/>
                                  </a:lnTo>
                                  <a:lnTo>
                                    <a:pt x="418" y="165"/>
                                  </a:lnTo>
                                  <a:lnTo>
                                    <a:pt x="521" y="165"/>
                                  </a:lnTo>
                                  <a:lnTo>
                                    <a:pt x="521" y="127"/>
                                  </a:lnTo>
                                  <a:close/>
                                  <a:moveTo>
                                    <a:pt x="1094" y="385"/>
                                  </a:moveTo>
                                  <a:lnTo>
                                    <a:pt x="582" y="385"/>
                                  </a:lnTo>
                                  <a:lnTo>
                                    <a:pt x="582" y="426"/>
                                  </a:lnTo>
                                  <a:lnTo>
                                    <a:pt x="1094" y="426"/>
                                  </a:lnTo>
                                  <a:lnTo>
                                    <a:pt x="1094" y="3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20" name="任意多边形 220"/>
                          <wps:cNvSpPr/>
                          <wps:spPr>
                            <a:xfrm>
                              <a:off x="5594" y="6457"/>
                              <a:ext cx="242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35" h="498">
                                  <a:moveTo>
                                    <a:pt x="151" y="169"/>
                                  </a:moveTo>
                                  <a:lnTo>
                                    <a:pt x="106" y="169"/>
                                  </a:lnTo>
                                  <a:lnTo>
                                    <a:pt x="106" y="498"/>
                                  </a:lnTo>
                                  <a:lnTo>
                                    <a:pt x="151" y="498"/>
                                  </a:lnTo>
                                  <a:lnTo>
                                    <a:pt x="151" y="454"/>
                                  </a:lnTo>
                                  <a:lnTo>
                                    <a:pt x="430" y="454"/>
                                  </a:lnTo>
                                  <a:lnTo>
                                    <a:pt x="430" y="416"/>
                                  </a:lnTo>
                                  <a:lnTo>
                                    <a:pt x="151" y="416"/>
                                  </a:lnTo>
                                  <a:lnTo>
                                    <a:pt x="151" y="169"/>
                                  </a:lnTo>
                                  <a:close/>
                                  <a:moveTo>
                                    <a:pt x="430" y="454"/>
                                  </a:moveTo>
                                  <a:lnTo>
                                    <a:pt x="385" y="454"/>
                                  </a:lnTo>
                                  <a:lnTo>
                                    <a:pt x="385" y="495"/>
                                  </a:lnTo>
                                  <a:lnTo>
                                    <a:pt x="430" y="495"/>
                                  </a:lnTo>
                                  <a:lnTo>
                                    <a:pt x="430" y="454"/>
                                  </a:lnTo>
                                  <a:close/>
                                  <a:moveTo>
                                    <a:pt x="430" y="169"/>
                                  </a:moveTo>
                                  <a:lnTo>
                                    <a:pt x="385" y="169"/>
                                  </a:lnTo>
                                  <a:lnTo>
                                    <a:pt x="385" y="416"/>
                                  </a:lnTo>
                                  <a:lnTo>
                                    <a:pt x="430" y="416"/>
                                  </a:lnTo>
                                  <a:lnTo>
                                    <a:pt x="430" y="169"/>
                                  </a:lnTo>
                                  <a:close/>
                                  <a:moveTo>
                                    <a:pt x="535" y="130"/>
                                  </a:moveTo>
                                  <a:lnTo>
                                    <a:pt x="0" y="130"/>
                                  </a:lnTo>
                                  <a:lnTo>
                                    <a:pt x="0" y="169"/>
                                  </a:lnTo>
                                  <a:lnTo>
                                    <a:pt x="535" y="169"/>
                                  </a:lnTo>
                                  <a:lnTo>
                                    <a:pt x="535" y="130"/>
                                  </a:lnTo>
                                  <a:close/>
                                  <a:moveTo>
                                    <a:pt x="151" y="1"/>
                                  </a:moveTo>
                                  <a:lnTo>
                                    <a:pt x="106" y="1"/>
                                  </a:lnTo>
                                  <a:lnTo>
                                    <a:pt x="106" y="130"/>
                                  </a:lnTo>
                                  <a:lnTo>
                                    <a:pt x="151" y="130"/>
                                  </a:lnTo>
                                  <a:lnTo>
                                    <a:pt x="151" y="1"/>
                                  </a:lnTo>
                                  <a:close/>
                                  <a:moveTo>
                                    <a:pt x="430" y="0"/>
                                  </a:moveTo>
                                  <a:lnTo>
                                    <a:pt x="385" y="0"/>
                                  </a:lnTo>
                                  <a:lnTo>
                                    <a:pt x="385" y="130"/>
                                  </a:lnTo>
                                  <a:lnTo>
                                    <a:pt x="430" y="130"/>
                                  </a:lnTo>
                                  <a:lnTo>
                                    <a:pt x="430" y="0"/>
                                  </a:lnTo>
                                  <a:close/>
                                  <a:moveTo>
                                    <a:pt x="753" y="20"/>
                                  </a:moveTo>
                                  <a:lnTo>
                                    <a:pt x="748" y="91"/>
                                  </a:lnTo>
                                  <a:lnTo>
                                    <a:pt x="739" y="156"/>
                                  </a:lnTo>
                                  <a:lnTo>
                                    <a:pt x="726" y="216"/>
                                  </a:lnTo>
                                  <a:lnTo>
                                    <a:pt x="710" y="270"/>
                                  </a:lnTo>
                                  <a:lnTo>
                                    <a:pt x="686" y="323"/>
                                  </a:lnTo>
                                  <a:lnTo>
                                    <a:pt x="658" y="371"/>
                                  </a:lnTo>
                                  <a:lnTo>
                                    <a:pt x="625" y="414"/>
                                  </a:lnTo>
                                  <a:lnTo>
                                    <a:pt x="586" y="454"/>
                                  </a:lnTo>
                                  <a:lnTo>
                                    <a:pt x="595" y="462"/>
                                  </a:lnTo>
                                  <a:lnTo>
                                    <a:pt x="604" y="471"/>
                                  </a:lnTo>
                                  <a:lnTo>
                                    <a:pt x="613" y="480"/>
                                  </a:lnTo>
                                  <a:lnTo>
                                    <a:pt x="621" y="489"/>
                                  </a:lnTo>
                                  <a:lnTo>
                                    <a:pt x="663" y="446"/>
                                  </a:lnTo>
                                  <a:lnTo>
                                    <a:pt x="700" y="398"/>
                                  </a:lnTo>
                                  <a:lnTo>
                                    <a:pt x="731" y="345"/>
                                  </a:lnTo>
                                  <a:lnTo>
                                    <a:pt x="756" y="287"/>
                                  </a:lnTo>
                                  <a:lnTo>
                                    <a:pt x="773" y="232"/>
                                  </a:lnTo>
                                  <a:lnTo>
                                    <a:pt x="786" y="169"/>
                                  </a:lnTo>
                                  <a:lnTo>
                                    <a:pt x="795" y="100"/>
                                  </a:lnTo>
                                  <a:lnTo>
                                    <a:pt x="802" y="24"/>
                                  </a:lnTo>
                                  <a:lnTo>
                                    <a:pt x="753" y="20"/>
                                  </a:lnTo>
                                  <a:close/>
                                  <a:moveTo>
                                    <a:pt x="953" y="13"/>
                                  </a:moveTo>
                                  <a:lnTo>
                                    <a:pt x="906" y="15"/>
                                  </a:lnTo>
                                  <a:lnTo>
                                    <a:pt x="914" y="111"/>
                                  </a:lnTo>
                                  <a:lnTo>
                                    <a:pt x="929" y="197"/>
                                  </a:lnTo>
                                  <a:lnTo>
                                    <a:pt x="949" y="274"/>
                                  </a:lnTo>
                                  <a:lnTo>
                                    <a:pt x="976" y="341"/>
                                  </a:lnTo>
                                  <a:lnTo>
                                    <a:pt x="1009" y="398"/>
                                  </a:lnTo>
                                  <a:lnTo>
                                    <a:pt x="1049" y="446"/>
                                  </a:lnTo>
                                  <a:lnTo>
                                    <a:pt x="1095" y="484"/>
                                  </a:lnTo>
                                  <a:lnTo>
                                    <a:pt x="1104" y="475"/>
                                  </a:lnTo>
                                  <a:lnTo>
                                    <a:pt x="1124" y="453"/>
                                  </a:lnTo>
                                  <a:lnTo>
                                    <a:pt x="1135" y="442"/>
                                  </a:lnTo>
                                  <a:lnTo>
                                    <a:pt x="1084" y="403"/>
                                  </a:lnTo>
                                  <a:lnTo>
                                    <a:pt x="1041" y="351"/>
                                  </a:lnTo>
                                  <a:lnTo>
                                    <a:pt x="1007" y="286"/>
                                  </a:lnTo>
                                  <a:lnTo>
                                    <a:pt x="980" y="208"/>
                                  </a:lnTo>
                                  <a:lnTo>
                                    <a:pt x="962" y="117"/>
                                  </a:lnTo>
                                  <a:lnTo>
                                    <a:pt x="953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21" name="矩形 221"/>
                          <wps:cNvSpPr/>
                          <wps:spPr>
                            <a:xfrm>
                              <a:off x="2877" y="6470"/>
                              <a:ext cx="93" cy="9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g:grpSp>
                          <wpg:cNvPr id="24" name="组合 223"/>
                          <wpg:cNvGrpSpPr/>
                          <wpg:grpSpPr>
                            <a:xfrm rot="0">
                              <a:off x="3196" y="6416"/>
                              <a:ext cx="237" cy="107"/>
                              <a:chOff x="0" y="0"/>
                              <a:chExt cx="1111" cy="498"/>
                            </a:xfrm>
                          </wpg:grpSpPr>
                          <wps:wsp>
                            <wps:cNvPr id="222" name="任意多边形 222"/>
                            <wps:cNvSpPr/>
                            <wps:spPr>
                              <a:xfrm>
                                <a:off x="0" y="0"/>
                                <a:ext cx="1111" cy="498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11" h="498">
                                    <a:moveTo>
                                      <a:pt x="130" y="440"/>
                                    </a:moveTo>
                                    <a:lnTo>
                                      <a:pt x="133" y="453"/>
                                    </a:lnTo>
                                    <a:lnTo>
                                      <a:pt x="135" y="464"/>
                                    </a:lnTo>
                                    <a:lnTo>
                                      <a:pt x="138" y="476"/>
                                    </a:lnTo>
                                    <a:lnTo>
                                      <a:pt x="140" y="487"/>
                                    </a:lnTo>
                                    <a:lnTo>
                                      <a:pt x="184" y="488"/>
                                    </a:lnTo>
                                    <a:lnTo>
                                      <a:pt x="219" y="489"/>
                                    </a:lnTo>
                                    <a:lnTo>
                                      <a:pt x="252" y="485"/>
                                    </a:lnTo>
                                    <a:lnTo>
                                      <a:pt x="276" y="472"/>
                                    </a:lnTo>
                                    <a:lnTo>
                                      <a:pt x="290" y="452"/>
                                    </a:lnTo>
                                    <a:lnTo>
                                      <a:pt x="291" y="445"/>
                                    </a:lnTo>
                                    <a:lnTo>
                                      <a:pt x="209" y="445"/>
                                    </a:lnTo>
                                    <a:lnTo>
                                      <a:pt x="194" y="444"/>
                                    </a:lnTo>
                                    <a:lnTo>
                                      <a:pt x="176" y="444"/>
                                    </a:lnTo>
                                    <a:lnTo>
                                      <a:pt x="155" y="442"/>
                                    </a:lnTo>
                                    <a:lnTo>
                                      <a:pt x="130" y="440"/>
                                    </a:lnTo>
                                    <a:close/>
                                    <a:moveTo>
                                      <a:pt x="294" y="10"/>
                                    </a:moveTo>
                                    <a:lnTo>
                                      <a:pt x="247" y="10"/>
                                    </a:lnTo>
                                    <a:lnTo>
                                      <a:pt x="247" y="413"/>
                                    </a:lnTo>
                                    <a:lnTo>
                                      <a:pt x="245" y="427"/>
                                    </a:lnTo>
                                    <a:lnTo>
                                      <a:pt x="237" y="437"/>
                                    </a:lnTo>
                                    <a:lnTo>
                                      <a:pt x="226" y="443"/>
                                    </a:lnTo>
                                    <a:lnTo>
                                      <a:pt x="209" y="445"/>
                                    </a:lnTo>
                                    <a:lnTo>
                                      <a:pt x="291" y="445"/>
                                    </a:lnTo>
                                    <a:lnTo>
                                      <a:pt x="294" y="424"/>
                                    </a:lnTo>
                                    <a:lnTo>
                                      <a:pt x="294" y="10"/>
                                    </a:lnTo>
                                    <a:close/>
                                    <a:moveTo>
                                      <a:pt x="120" y="119"/>
                                    </a:moveTo>
                                    <a:lnTo>
                                      <a:pt x="90" y="192"/>
                                    </a:lnTo>
                                    <a:lnTo>
                                      <a:pt x="61" y="258"/>
                                    </a:lnTo>
                                    <a:lnTo>
                                      <a:pt x="31" y="316"/>
                                    </a:lnTo>
                                    <a:lnTo>
                                      <a:pt x="0" y="368"/>
                                    </a:lnTo>
                                    <a:lnTo>
                                      <a:pt x="12" y="374"/>
                                    </a:lnTo>
                                    <a:lnTo>
                                      <a:pt x="24" y="380"/>
                                    </a:lnTo>
                                    <a:lnTo>
                                      <a:pt x="34" y="386"/>
                                    </a:lnTo>
                                    <a:lnTo>
                                      <a:pt x="44" y="391"/>
                                    </a:lnTo>
                                    <a:lnTo>
                                      <a:pt x="77" y="330"/>
                                    </a:lnTo>
                                    <a:lnTo>
                                      <a:pt x="108" y="266"/>
                                    </a:lnTo>
                                    <a:lnTo>
                                      <a:pt x="137" y="201"/>
                                    </a:lnTo>
                                    <a:lnTo>
                                      <a:pt x="164" y="134"/>
                                    </a:lnTo>
                                    <a:lnTo>
                                      <a:pt x="120" y="119"/>
                                    </a:lnTo>
                                    <a:close/>
                                    <a:moveTo>
                                      <a:pt x="398" y="120"/>
                                    </a:moveTo>
                                    <a:lnTo>
                                      <a:pt x="358" y="138"/>
                                    </a:lnTo>
                                    <a:lnTo>
                                      <a:pt x="388" y="193"/>
                                    </a:lnTo>
                                    <a:lnTo>
                                      <a:pt x="418" y="252"/>
                                    </a:lnTo>
                                    <a:lnTo>
                                      <a:pt x="450" y="316"/>
                                    </a:lnTo>
                                    <a:lnTo>
                                      <a:pt x="482" y="384"/>
                                    </a:lnTo>
                                    <a:lnTo>
                                      <a:pt x="531" y="363"/>
                                    </a:lnTo>
                                    <a:lnTo>
                                      <a:pt x="498" y="300"/>
                                    </a:lnTo>
                                    <a:lnTo>
                                      <a:pt x="465" y="239"/>
                                    </a:lnTo>
                                    <a:lnTo>
                                      <a:pt x="432" y="179"/>
                                    </a:lnTo>
                                    <a:lnTo>
                                      <a:pt x="398" y="120"/>
                                    </a:lnTo>
                                    <a:close/>
                                    <a:moveTo>
                                      <a:pt x="899" y="363"/>
                                    </a:moveTo>
                                    <a:lnTo>
                                      <a:pt x="855" y="363"/>
                                    </a:lnTo>
                                    <a:lnTo>
                                      <a:pt x="855" y="498"/>
                                    </a:lnTo>
                                    <a:lnTo>
                                      <a:pt x="899" y="498"/>
                                    </a:lnTo>
                                    <a:lnTo>
                                      <a:pt x="899" y="363"/>
                                    </a:lnTo>
                                    <a:close/>
                                    <a:moveTo>
                                      <a:pt x="1110" y="327"/>
                                    </a:moveTo>
                                    <a:lnTo>
                                      <a:pt x="580" y="327"/>
                                    </a:lnTo>
                                    <a:lnTo>
                                      <a:pt x="580" y="363"/>
                                    </a:lnTo>
                                    <a:lnTo>
                                      <a:pt x="1110" y="363"/>
                                    </a:lnTo>
                                    <a:lnTo>
                                      <a:pt x="1110" y="327"/>
                                    </a:lnTo>
                                    <a:close/>
                                    <a:moveTo>
                                      <a:pt x="1077" y="184"/>
                                    </a:moveTo>
                                    <a:lnTo>
                                      <a:pt x="666" y="184"/>
                                    </a:lnTo>
                                    <a:lnTo>
                                      <a:pt x="666" y="327"/>
                                    </a:lnTo>
                                    <a:lnTo>
                                      <a:pt x="708" y="327"/>
                                    </a:lnTo>
                                    <a:lnTo>
                                      <a:pt x="708" y="219"/>
                                    </a:lnTo>
                                    <a:lnTo>
                                      <a:pt x="1077" y="219"/>
                                    </a:lnTo>
                                    <a:lnTo>
                                      <a:pt x="1077" y="184"/>
                                    </a:lnTo>
                                    <a:close/>
                                    <a:moveTo>
                                      <a:pt x="899" y="219"/>
                                    </a:moveTo>
                                    <a:lnTo>
                                      <a:pt x="855" y="219"/>
                                    </a:lnTo>
                                    <a:lnTo>
                                      <a:pt x="855" y="327"/>
                                    </a:lnTo>
                                    <a:lnTo>
                                      <a:pt x="899" y="327"/>
                                    </a:lnTo>
                                    <a:lnTo>
                                      <a:pt x="899" y="219"/>
                                    </a:lnTo>
                                    <a:close/>
                                    <a:moveTo>
                                      <a:pt x="698" y="0"/>
                                    </a:moveTo>
                                    <a:lnTo>
                                      <a:pt x="677" y="48"/>
                                    </a:lnTo>
                                    <a:lnTo>
                                      <a:pt x="651" y="94"/>
                                    </a:lnTo>
                                    <a:lnTo>
                                      <a:pt x="620" y="138"/>
                                    </a:lnTo>
                                    <a:lnTo>
                                      <a:pt x="584" y="179"/>
                                    </a:lnTo>
                                    <a:lnTo>
                                      <a:pt x="594" y="186"/>
                                    </a:lnTo>
                                    <a:lnTo>
                                      <a:pt x="602" y="193"/>
                                    </a:lnTo>
                                    <a:lnTo>
                                      <a:pt x="610" y="200"/>
                                    </a:lnTo>
                                    <a:lnTo>
                                      <a:pt x="618" y="207"/>
                                    </a:lnTo>
                                    <a:lnTo>
                                      <a:pt x="639" y="181"/>
                                    </a:lnTo>
                                    <a:lnTo>
                                      <a:pt x="660" y="154"/>
                                    </a:lnTo>
                                    <a:lnTo>
                                      <a:pt x="680" y="125"/>
                                    </a:lnTo>
                                    <a:lnTo>
                                      <a:pt x="698" y="95"/>
                                    </a:lnTo>
                                    <a:lnTo>
                                      <a:pt x="1086" y="95"/>
                                    </a:lnTo>
                                    <a:lnTo>
                                      <a:pt x="1086" y="59"/>
                                    </a:lnTo>
                                    <a:lnTo>
                                      <a:pt x="718" y="59"/>
                                    </a:lnTo>
                                    <a:lnTo>
                                      <a:pt x="725" y="48"/>
                                    </a:lnTo>
                                    <a:lnTo>
                                      <a:pt x="731" y="36"/>
                                    </a:lnTo>
                                    <a:lnTo>
                                      <a:pt x="736" y="24"/>
                                    </a:lnTo>
                                    <a:lnTo>
                                      <a:pt x="742" y="11"/>
                                    </a:lnTo>
                                    <a:lnTo>
                                      <a:pt x="698" y="0"/>
                                    </a:lnTo>
                                    <a:close/>
                                    <a:moveTo>
                                      <a:pt x="899" y="95"/>
                                    </a:moveTo>
                                    <a:lnTo>
                                      <a:pt x="855" y="95"/>
                                    </a:lnTo>
                                    <a:lnTo>
                                      <a:pt x="855" y="184"/>
                                    </a:lnTo>
                                    <a:lnTo>
                                      <a:pt x="899" y="184"/>
                                    </a:lnTo>
                                    <a:lnTo>
                                      <a:pt x="899" y="9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25" name="组合 225"/>
                          <wpg:cNvGrpSpPr/>
                          <wpg:grpSpPr>
                            <a:xfrm rot="0">
                              <a:off x="5116" y="5718"/>
                              <a:ext cx="235" cy="105"/>
                              <a:chOff x="0" y="0"/>
                              <a:chExt cx="1099" cy="489"/>
                            </a:xfrm>
                          </wpg:grpSpPr>
                          <wps:wsp>
                            <wps:cNvPr id="224" name="任意多边形 224"/>
                            <wps:cNvSpPr/>
                            <wps:spPr>
                              <a:xfrm>
                                <a:off x="0" y="0"/>
                                <a:ext cx="1099" cy="48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099" h="489">
                                    <a:moveTo>
                                      <a:pt x="521" y="184"/>
                                    </a:moveTo>
                                    <a:lnTo>
                                      <a:pt x="285" y="184"/>
                                    </a:lnTo>
                                    <a:lnTo>
                                      <a:pt x="285" y="0"/>
                                    </a:lnTo>
                                    <a:lnTo>
                                      <a:pt x="236" y="0"/>
                                    </a:lnTo>
                                    <a:lnTo>
                                      <a:pt x="236" y="184"/>
                                    </a:lnTo>
                                    <a:lnTo>
                                      <a:pt x="0" y="184"/>
                                    </a:lnTo>
                                    <a:lnTo>
                                      <a:pt x="0" y="225"/>
                                    </a:lnTo>
                                    <a:lnTo>
                                      <a:pt x="236" y="225"/>
                                    </a:lnTo>
                                    <a:lnTo>
                                      <a:pt x="236" y="488"/>
                                    </a:lnTo>
                                    <a:lnTo>
                                      <a:pt x="285" y="488"/>
                                    </a:lnTo>
                                    <a:lnTo>
                                      <a:pt x="285" y="225"/>
                                    </a:lnTo>
                                    <a:lnTo>
                                      <a:pt x="521" y="225"/>
                                    </a:lnTo>
                                    <a:lnTo>
                                      <a:pt x="521" y="184"/>
                                    </a:lnTo>
                                    <a:close/>
                                    <a:moveTo>
                                      <a:pt x="1039" y="219"/>
                                    </a:moveTo>
                                    <a:lnTo>
                                      <a:pt x="639" y="219"/>
                                    </a:lnTo>
                                    <a:lnTo>
                                      <a:pt x="639" y="261"/>
                                    </a:lnTo>
                                    <a:lnTo>
                                      <a:pt x="1039" y="261"/>
                                    </a:lnTo>
                                    <a:lnTo>
                                      <a:pt x="1039" y="219"/>
                                    </a:lnTo>
                                    <a:close/>
                                    <a:moveTo>
                                      <a:pt x="1098" y="409"/>
                                    </a:moveTo>
                                    <a:lnTo>
                                      <a:pt x="582" y="409"/>
                                    </a:lnTo>
                                    <a:lnTo>
                                      <a:pt x="582" y="451"/>
                                    </a:lnTo>
                                    <a:lnTo>
                                      <a:pt x="1098" y="451"/>
                                    </a:lnTo>
                                    <a:lnTo>
                                      <a:pt x="1098" y="40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26" name="组合 227"/>
                          <wpg:cNvGrpSpPr/>
                          <wpg:grpSpPr>
                            <a:xfrm rot="0">
                              <a:off x="5116" y="6418"/>
                              <a:ext cx="235" cy="105"/>
                              <a:chOff x="0" y="0"/>
                              <a:chExt cx="1100" cy="489"/>
                            </a:xfrm>
                          </wpg:grpSpPr>
                          <wps:wsp>
                            <wps:cNvPr id="226" name="任意多边形 226"/>
                            <wps:cNvSpPr/>
                            <wps:spPr>
                              <a:xfrm>
                                <a:off x="0" y="0"/>
                                <a:ext cx="1100" cy="48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00" h="489">
                                    <a:moveTo>
                                      <a:pt x="147" y="168"/>
                                    </a:moveTo>
                                    <a:lnTo>
                                      <a:pt x="103" y="168"/>
                                    </a:lnTo>
                                    <a:lnTo>
                                      <a:pt x="103" y="489"/>
                                    </a:lnTo>
                                    <a:lnTo>
                                      <a:pt x="147" y="489"/>
                                    </a:lnTo>
                                    <a:lnTo>
                                      <a:pt x="147" y="446"/>
                                    </a:lnTo>
                                    <a:lnTo>
                                      <a:pt x="419" y="446"/>
                                    </a:lnTo>
                                    <a:lnTo>
                                      <a:pt x="419" y="409"/>
                                    </a:lnTo>
                                    <a:lnTo>
                                      <a:pt x="147" y="409"/>
                                    </a:lnTo>
                                    <a:lnTo>
                                      <a:pt x="147" y="168"/>
                                    </a:lnTo>
                                    <a:close/>
                                    <a:moveTo>
                                      <a:pt x="419" y="446"/>
                                    </a:moveTo>
                                    <a:lnTo>
                                      <a:pt x="376" y="446"/>
                                    </a:lnTo>
                                    <a:lnTo>
                                      <a:pt x="376" y="487"/>
                                    </a:lnTo>
                                    <a:lnTo>
                                      <a:pt x="419" y="487"/>
                                    </a:lnTo>
                                    <a:lnTo>
                                      <a:pt x="419" y="446"/>
                                    </a:lnTo>
                                    <a:close/>
                                    <a:moveTo>
                                      <a:pt x="419" y="168"/>
                                    </a:moveTo>
                                    <a:lnTo>
                                      <a:pt x="376" y="168"/>
                                    </a:lnTo>
                                    <a:lnTo>
                                      <a:pt x="376" y="409"/>
                                    </a:lnTo>
                                    <a:lnTo>
                                      <a:pt x="419" y="409"/>
                                    </a:lnTo>
                                    <a:lnTo>
                                      <a:pt x="419" y="168"/>
                                    </a:lnTo>
                                    <a:close/>
                                    <a:moveTo>
                                      <a:pt x="523" y="130"/>
                                    </a:moveTo>
                                    <a:lnTo>
                                      <a:pt x="0" y="130"/>
                                    </a:lnTo>
                                    <a:lnTo>
                                      <a:pt x="0" y="168"/>
                                    </a:lnTo>
                                    <a:lnTo>
                                      <a:pt x="523" y="168"/>
                                    </a:lnTo>
                                    <a:lnTo>
                                      <a:pt x="523" y="130"/>
                                    </a:lnTo>
                                    <a:close/>
                                    <a:moveTo>
                                      <a:pt x="147" y="3"/>
                                    </a:moveTo>
                                    <a:lnTo>
                                      <a:pt x="103" y="3"/>
                                    </a:lnTo>
                                    <a:lnTo>
                                      <a:pt x="103" y="130"/>
                                    </a:lnTo>
                                    <a:lnTo>
                                      <a:pt x="147" y="130"/>
                                    </a:lnTo>
                                    <a:lnTo>
                                      <a:pt x="147" y="3"/>
                                    </a:lnTo>
                                    <a:close/>
                                    <a:moveTo>
                                      <a:pt x="419" y="2"/>
                                    </a:moveTo>
                                    <a:lnTo>
                                      <a:pt x="376" y="2"/>
                                    </a:lnTo>
                                    <a:lnTo>
                                      <a:pt x="376" y="130"/>
                                    </a:lnTo>
                                    <a:lnTo>
                                      <a:pt x="419" y="130"/>
                                    </a:lnTo>
                                    <a:lnTo>
                                      <a:pt x="419" y="2"/>
                                    </a:lnTo>
                                    <a:close/>
                                    <a:moveTo>
                                      <a:pt x="813" y="211"/>
                                    </a:moveTo>
                                    <a:lnTo>
                                      <a:pt x="765" y="211"/>
                                    </a:lnTo>
                                    <a:lnTo>
                                      <a:pt x="765" y="394"/>
                                    </a:lnTo>
                                    <a:lnTo>
                                      <a:pt x="771" y="428"/>
                                    </a:lnTo>
                                    <a:lnTo>
                                      <a:pt x="787" y="453"/>
                                    </a:lnTo>
                                    <a:lnTo>
                                      <a:pt x="816" y="467"/>
                                    </a:lnTo>
                                    <a:lnTo>
                                      <a:pt x="855" y="472"/>
                                    </a:lnTo>
                                    <a:lnTo>
                                      <a:pt x="988" y="472"/>
                                    </a:lnTo>
                                    <a:lnTo>
                                      <a:pt x="1021" y="469"/>
                                    </a:lnTo>
                                    <a:lnTo>
                                      <a:pt x="1047" y="459"/>
                                    </a:lnTo>
                                    <a:lnTo>
                                      <a:pt x="1065" y="443"/>
                                    </a:lnTo>
                                    <a:lnTo>
                                      <a:pt x="1072" y="430"/>
                                    </a:lnTo>
                                    <a:lnTo>
                                      <a:pt x="867" y="430"/>
                                    </a:lnTo>
                                    <a:lnTo>
                                      <a:pt x="843" y="427"/>
                                    </a:lnTo>
                                    <a:lnTo>
                                      <a:pt x="826" y="419"/>
                                    </a:lnTo>
                                    <a:lnTo>
                                      <a:pt x="816" y="404"/>
                                    </a:lnTo>
                                    <a:lnTo>
                                      <a:pt x="813" y="384"/>
                                    </a:lnTo>
                                    <a:lnTo>
                                      <a:pt x="813" y="211"/>
                                    </a:lnTo>
                                    <a:close/>
                                    <a:moveTo>
                                      <a:pt x="1047" y="320"/>
                                    </a:moveTo>
                                    <a:lnTo>
                                      <a:pt x="1045" y="341"/>
                                    </a:lnTo>
                                    <a:lnTo>
                                      <a:pt x="1042" y="362"/>
                                    </a:lnTo>
                                    <a:lnTo>
                                      <a:pt x="1039" y="381"/>
                                    </a:lnTo>
                                    <a:lnTo>
                                      <a:pt x="1035" y="399"/>
                                    </a:lnTo>
                                    <a:lnTo>
                                      <a:pt x="1029" y="413"/>
                                    </a:lnTo>
                                    <a:lnTo>
                                      <a:pt x="1017" y="422"/>
                                    </a:lnTo>
                                    <a:lnTo>
                                      <a:pt x="998" y="428"/>
                                    </a:lnTo>
                                    <a:lnTo>
                                      <a:pt x="972" y="430"/>
                                    </a:lnTo>
                                    <a:lnTo>
                                      <a:pt x="1072" y="430"/>
                                    </a:lnTo>
                                    <a:lnTo>
                                      <a:pt x="1076" y="420"/>
                                    </a:lnTo>
                                    <a:lnTo>
                                      <a:pt x="1081" y="403"/>
                                    </a:lnTo>
                                    <a:lnTo>
                                      <a:pt x="1085" y="384"/>
                                    </a:lnTo>
                                    <a:lnTo>
                                      <a:pt x="1089" y="362"/>
                                    </a:lnTo>
                                    <a:lnTo>
                                      <a:pt x="1094" y="337"/>
                                    </a:lnTo>
                                    <a:lnTo>
                                      <a:pt x="1081" y="333"/>
                                    </a:lnTo>
                                    <a:lnTo>
                                      <a:pt x="1069" y="328"/>
                                    </a:lnTo>
                                    <a:lnTo>
                                      <a:pt x="1058" y="324"/>
                                    </a:lnTo>
                                    <a:lnTo>
                                      <a:pt x="1047" y="320"/>
                                    </a:lnTo>
                                    <a:close/>
                                    <a:moveTo>
                                      <a:pt x="813" y="0"/>
                                    </a:moveTo>
                                    <a:lnTo>
                                      <a:pt x="765" y="0"/>
                                    </a:lnTo>
                                    <a:lnTo>
                                      <a:pt x="765" y="170"/>
                                    </a:lnTo>
                                    <a:lnTo>
                                      <a:pt x="581" y="189"/>
                                    </a:lnTo>
                                    <a:lnTo>
                                      <a:pt x="585" y="230"/>
                                    </a:lnTo>
                                    <a:lnTo>
                                      <a:pt x="765" y="211"/>
                                    </a:lnTo>
                                    <a:lnTo>
                                      <a:pt x="813" y="211"/>
                                    </a:lnTo>
                                    <a:lnTo>
                                      <a:pt x="813" y="206"/>
                                    </a:lnTo>
                                    <a:lnTo>
                                      <a:pt x="1099" y="176"/>
                                    </a:lnTo>
                                    <a:lnTo>
                                      <a:pt x="1098" y="165"/>
                                    </a:lnTo>
                                    <a:lnTo>
                                      <a:pt x="813" y="165"/>
                                    </a:lnTo>
                                    <a:lnTo>
                                      <a:pt x="813" y="0"/>
                                    </a:lnTo>
                                    <a:close/>
                                    <a:moveTo>
                                      <a:pt x="1096" y="136"/>
                                    </a:moveTo>
                                    <a:lnTo>
                                      <a:pt x="813" y="165"/>
                                    </a:lnTo>
                                    <a:lnTo>
                                      <a:pt x="1098" y="165"/>
                                    </a:lnTo>
                                    <a:lnTo>
                                      <a:pt x="1096" y="13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27" name="组合 229"/>
                          <wpg:cNvGrpSpPr/>
                          <wpg:grpSpPr>
                            <a:xfrm rot="0">
                              <a:off x="4641" y="6418"/>
                              <a:ext cx="236" cy="105"/>
                              <a:chOff x="0" y="0"/>
                              <a:chExt cx="1103" cy="490"/>
                            </a:xfrm>
                          </wpg:grpSpPr>
                          <wps:wsp>
                            <wps:cNvPr id="228" name="任意多边形 228"/>
                            <wps:cNvSpPr/>
                            <wps:spPr>
                              <a:xfrm>
                                <a:off x="0" y="0"/>
                                <a:ext cx="1103" cy="49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03" h="490">
                                    <a:moveTo>
                                      <a:pt x="147" y="168"/>
                                    </a:moveTo>
                                    <a:lnTo>
                                      <a:pt x="103" y="168"/>
                                    </a:lnTo>
                                    <a:lnTo>
                                      <a:pt x="103" y="489"/>
                                    </a:lnTo>
                                    <a:lnTo>
                                      <a:pt x="147" y="489"/>
                                    </a:lnTo>
                                    <a:lnTo>
                                      <a:pt x="147" y="446"/>
                                    </a:lnTo>
                                    <a:lnTo>
                                      <a:pt x="419" y="446"/>
                                    </a:lnTo>
                                    <a:lnTo>
                                      <a:pt x="419" y="409"/>
                                    </a:lnTo>
                                    <a:lnTo>
                                      <a:pt x="147" y="409"/>
                                    </a:lnTo>
                                    <a:lnTo>
                                      <a:pt x="147" y="168"/>
                                    </a:lnTo>
                                    <a:close/>
                                    <a:moveTo>
                                      <a:pt x="419" y="446"/>
                                    </a:moveTo>
                                    <a:lnTo>
                                      <a:pt x="376" y="446"/>
                                    </a:lnTo>
                                    <a:lnTo>
                                      <a:pt x="376" y="487"/>
                                    </a:lnTo>
                                    <a:lnTo>
                                      <a:pt x="419" y="487"/>
                                    </a:lnTo>
                                    <a:lnTo>
                                      <a:pt x="419" y="446"/>
                                    </a:lnTo>
                                    <a:close/>
                                    <a:moveTo>
                                      <a:pt x="419" y="168"/>
                                    </a:moveTo>
                                    <a:lnTo>
                                      <a:pt x="376" y="168"/>
                                    </a:lnTo>
                                    <a:lnTo>
                                      <a:pt x="376" y="409"/>
                                    </a:lnTo>
                                    <a:lnTo>
                                      <a:pt x="419" y="409"/>
                                    </a:lnTo>
                                    <a:lnTo>
                                      <a:pt x="419" y="168"/>
                                    </a:lnTo>
                                    <a:close/>
                                    <a:moveTo>
                                      <a:pt x="523" y="130"/>
                                    </a:moveTo>
                                    <a:lnTo>
                                      <a:pt x="0" y="130"/>
                                    </a:lnTo>
                                    <a:lnTo>
                                      <a:pt x="0" y="168"/>
                                    </a:lnTo>
                                    <a:lnTo>
                                      <a:pt x="523" y="168"/>
                                    </a:lnTo>
                                    <a:lnTo>
                                      <a:pt x="523" y="130"/>
                                    </a:lnTo>
                                    <a:close/>
                                    <a:moveTo>
                                      <a:pt x="147" y="4"/>
                                    </a:moveTo>
                                    <a:lnTo>
                                      <a:pt x="103" y="4"/>
                                    </a:lnTo>
                                    <a:lnTo>
                                      <a:pt x="103" y="130"/>
                                    </a:lnTo>
                                    <a:lnTo>
                                      <a:pt x="147" y="130"/>
                                    </a:lnTo>
                                    <a:lnTo>
                                      <a:pt x="147" y="4"/>
                                    </a:lnTo>
                                    <a:close/>
                                    <a:moveTo>
                                      <a:pt x="419" y="3"/>
                                    </a:moveTo>
                                    <a:lnTo>
                                      <a:pt x="376" y="3"/>
                                    </a:lnTo>
                                    <a:lnTo>
                                      <a:pt x="376" y="130"/>
                                    </a:lnTo>
                                    <a:lnTo>
                                      <a:pt x="419" y="130"/>
                                    </a:lnTo>
                                    <a:lnTo>
                                      <a:pt x="419" y="3"/>
                                    </a:lnTo>
                                    <a:close/>
                                    <a:moveTo>
                                      <a:pt x="1102" y="126"/>
                                    </a:moveTo>
                                    <a:lnTo>
                                      <a:pt x="583" y="126"/>
                                    </a:lnTo>
                                    <a:lnTo>
                                      <a:pt x="583" y="166"/>
                                    </a:lnTo>
                                    <a:lnTo>
                                      <a:pt x="1102" y="166"/>
                                    </a:lnTo>
                                    <a:lnTo>
                                      <a:pt x="1102" y="126"/>
                                    </a:lnTo>
                                    <a:close/>
                                    <a:moveTo>
                                      <a:pt x="825" y="0"/>
                                    </a:moveTo>
                                    <a:lnTo>
                                      <a:pt x="786" y="20"/>
                                    </a:lnTo>
                                    <a:lnTo>
                                      <a:pt x="798" y="37"/>
                                    </a:lnTo>
                                    <a:lnTo>
                                      <a:pt x="812" y="58"/>
                                    </a:lnTo>
                                    <a:lnTo>
                                      <a:pt x="827" y="83"/>
                                    </a:lnTo>
                                    <a:lnTo>
                                      <a:pt x="843" y="112"/>
                                    </a:lnTo>
                                    <a:lnTo>
                                      <a:pt x="887" y="90"/>
                                    </a:lnTo>
                                    <a:lnTo>
                                      <a:pt x="870" y="64"/>
                                    </a:lnTo>
                                    <a:lnTo>
                                      <a:pt x="854" y="40"/>
                                    </a:lnTo>
                                    <a:lnTo>
                                      <a:pt x="839" y="18"/>
                                    </a:lnTo>
                                    <a:lnTo>
                                      <a:pt x="825" y="0"/>
                                    </a:lnTo>
                                    <a:close/>
                                    <a:moveTo>
                                      <a:pt x="744" y="225"/>
                                    </a:moveTo>
                                    <a:lnTo>
                                      <a:pt x="707" y="287"/>
                                    </a:lnTo>
                                    <a:lnTo>
                                      <a:pt x="668" y="344"/>
                                    </a:lnTo>
                                    <a:lnTo>
                                      <a:pt x="626" y="398"/>
                                    </a:lnTo>
                                    <a:lnTo>
                                      <a:pt x="582" y="446"/>
                                    </a:lnTo>
                                    <a:lnTo>
                                      <a:pt x="593" y="455"/>
                                    </a:lnTo>
                                    <a:lnTo>
                                      <a:pt x="603" y="463"/>
                                    </a:lnTo>
                                    <a:lnTo>
                                      <a:pt x="613" y="470"/>
                                    </a:lnTo>
                                    <a:lnTo>
                                      <a:pt x="622" y="478"/>
                                    </a:lnTo>
                                    <a:lnTo>
                                      <a:pt x="668" y="422"/>
                                    </a:lnTo>
                                    <a:lnTo>
                                      <a:pt x="711" y="366"/>
                                    </a:lnTo>
                                    <a:lnTo>
                                      <a:pt x="752" y="307"/>
                                    </a:lnTo>
                                    <a:lnTo>
                                      <a:pt x="790" y="247"/>
                                    </a:lnTo>
                                    <a:lnTo>
                                      <a:pt x="744" y="225"/>
                                    </a:lnTo>
                                    <a:close/>
                                    <a:moveTo>
                                      <a:pt x="925" y="228"/>
                                    </a:moveTo>
                                    <a:lnTo>
                                      <a:pt x="888" y="254"/>
                                    </a:lnTo>
                                    <a:lnTo>
                                      <a:pt x="925" y="298"/>
                                    </a:lnTo>
                                    <a:lnTo>
                                      <a:pt x="964" y="350"/>
                                    </a:lnTo>
                                    <a:lnTo>
                                      <a:pt x="1006" y="408"/>
                                    </a:lnTo>
                                    <a:lnTo>
                                      <a:pt x="1050" y="472"/>
                                    </a:lnTo>
                                    <a:lnTo>
                                      <a:pt x="1095" y="441"/>
                                    </a:lnTo>
                                    <a:lnTo>
                                      <a:pt x="1054" y="386"/>
                                    </a:lnTo>
                                    <a:lnTo>
                                      <a:pt x="1011" y="333"/>
                                    </a:lnTo>
                                    <a:lnTo>
                                      <a:pt x="969" y="280"/>
                                    </a:lnTo>
                                    <a:lnTo>
                                      <a:pt x="925" y="2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28" name="组合 231"/>
                          <wpg:cNvGrpSpPr/>
                          <wpg:grpSpPr>
                            <a:xfrm rot="0">
                              <a:off x="4159" y="6418"/>
                              <a:ext cx="236" cy="104"/>
                              <a:chOff x="0" y="0"/>
                              <a:chExt cx="1107" cy="487"/>
                            </a:xfrm>
                          </wpg:grpSpPr>
                          <wps:wsp>
                            <wps:cNvPr id="230" name="任意多边形 230"/>
                            <wps:cNvSpPr/>
                            <wps:spPr>
                              <a:xfrm>
                                <a:off x="0" y="0"/>
                                <a:ext cx="1107" cy="48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07" h="487">
                                    <a:moveTo>
                                      <a:pt x="147" y="165"/>
                                    </a:moveTo>
                                    <a:lnTo>
                                      <a:pt x="103" y="165"/>
                                    </a:lnTo>
                                    <a:lnTo>
                                      <a:pt x="103" y="486"/>
                                    </a:lnTo>
                                    <a:lnTo>
                                      <a:pt x="147" y="486"/>
                                    </a:lnTo>
                                    <a:lnTo>
                                      <a:pt x="147" y="443"/>
                                    </a:lnTo>
                                    <a:lnTo>
                                      <a:pt x="419" y="443"/>
                                    </a:lnTo>
                                    <a:lnTo>
                                      <a:pt x="419" y="406"/>
                                    </a:lnTo>
                                    <a:lnTo>
                                      <a:pt x="147" y="406"/>
                                    </a:lnTo>
                                    <a:lnTo>
                                      <a:pt x="147" y="165"/>
                                    </a:lnTo>
                                    <a:close/>
                                    <a:moveTo>
                                      <a:pt x="419" y="443"/>
                                    </a:moveTo>
                                    <a:lnTo>
                                      <a:pt x="376" y="443"/>
                                    </a:lnTo>
                                    <a:lnTo>
                                      <a:pt x="376" y="484"/>
                                    </a:lnTo>
                                    <a:lnTo>
                                      <a:pt x="419" y="484"/>
                                    </a:lnTo>
                                    <a:lnTo>
                                      <a:pt x="419" y="443"/>
                                    </a:lnTo>
                                    <a:close/>
                                    <a:moveTo>
                                      <a:pt x="419" y="165"/>
                                    </a:moveTo>
                                    <a:lnTo>
                                      <a:pt x="376" y="165"/>
                                    </a:lnTo>
                                    <a:lnTo>
                                      <a:pt x="376" y="406"/>
                                    </a:lnTo>
                                    <a:lnTo>
                                      <a:pt x="419" y="406"/>
                                    </a:lnTo>
                                    <a:lnTo>
                                      <a:pt x="419" y="165"/>
                                    </a:lnTo>
                                    <a:close/>
                                    <a:moveTo>
                                      <a:pt x="523" y="127"/>
                                    </a:moveTo>
                                    <a:lnTo>
                                      <a:pt x="0" y="127"/>
                                    </a:lnTo>
                                    <a:lnTo>
                                      <a:pt x="0" y="165"/>
                                    </a:lnTo>
                                    <a:lnTo>
                                      <a:pt x="523" y="165"/>
                                    </a:lnTo>
                                    <a:lnTo>
                                      <a:pt x="523" y="127"/>
                                    </a:lnTo>
                                    <a:close/>
                                    <a:moveTo>
                                      <a:pt x="147" y="1"/>
                                    </a:moveTo>
                                    <a:lnTo>
                                      <a:pt x="103" y="1"/>
                                    </a:lnTo>
                                    <a:lnTo>
                                      <a:pt x="103" y="127"/>
                                    </a:lnTo>
                                    <a:lnTo>
                                      <a:pt x="147" y="127"/>
                                    </a:lnTo>
                                    <a:lnTo>
                                      <a:pt x="147" y="1"/>
                                    </a:lnTo>
                                    <a:close/>
                                    <a:moveTo>
                                      <a:pt x="419" y="0"/>
                                    </a:moveTo>
                                    <a:lnTo>
                                      <a:pt x="376" y="0"/>
                                    </a:lnTo>
                                    <a:lnTo>
                                      <a:pt x="376" y="127"/>
                                    </a:lnTo>
                                    <a:lnTo>
                                      <a:pt x="419" y="127"/>
                                    </a:lnTo>
                                    <a:lnTo>
                                      <a:pt x="419" y="0"/>
                                    </a:lnTo>
                                    <a:close/>
                                    <a:moveTo>
                                      <a:pt x="1106" y="421"/>
                                    </a:moveTo>
                                    <a:lnTo>
                                      <a:pt x="578" y="421"/>
                                    </a:lnTo>
                                    <a:lnTo>
                                      <a:pt x="578" y="459"/>
                                    </a:lnTo>
                                    <a:lnTo>
                                      <a:pt x="1106" y="459"/>
                                    </a:lnTo>
                                    <a:lnTo>
                                      <a:pt x="1106" y="421"/>
                                    </a:lnTo>
                                    <a:close/>
                                    <a:moveTo>
                                      <a:pt x="779" y="226"/>
                                    </a:moveTo>
                                    <a:lnTo>
                                      <a:pt x="733" y="226"/>
                                    </a:lnTo>
                                    <a:lnTo>
                                      <a:pt x="702" y="421"/>
                                    </a:lnTo>
                                    <a:lnTo>
                                      <a:pt x="747" y="421"/>
                                    </a:lnTo>
                                    <a:lnTo>
                                      <a:pt x="779" y="226"/>
                                    </a:lnTo>
                                    <a:close/>
                                    <a:moveTo>
                                      <a:pt x="1020" y="188"/>
                                    </a:moveTo>
                                    <a:lnTo>
                                      <a:pt x="612" y="188"/>
                                    </a:lnTo>
                                    <a:lnTo>
                                      <a:pt x="612" y="226"/>
                                    </a:lnTo>
                                    <a:lnTo>
                                      <a:pt x="975" y="226"/>
                                    </a:lnTo>
                                    <a:lnTo>
                                      <a:pt x="975" y="421"/>
                                    </a:lnTo>
                                    <a:lnTo>
                                      <a:pt x="1020" y="421"/>
                                    </a:lnTo>
                                    <a:lnTo>
                                      <a:pt x="1020" y="188"/>
                                    </a:lnTo>
                                    <a:close/>
                                    <a:moveTo>
                                      <a:pt x="804" y="66"/>
                                    </a:moveTo>
                                    <a:lnTo>
                                      <a:pt x="759" y="66"/>
                                    </a:lnTo>
                                    <a:lnTo>
                                      <a:pt x="740" y="188"/>
                                    </a:lnTo>
                                    <a:lnTo>
                                      <a:pt x="785" y="188"/>
                                    </a:lnTo>
                                    <a:lnTo>
                                      <a:pt x="804" y="66"/>
                                    </a:lnTo>
                                    <a:close/>
                                    <a:moveTo>
                                      <a:pt x="1081" y="28"/>
                                    </a:moveTo>
                                    <a:lnTo>
                                      <a:pt x="597" y="28"/>
                                    </a:lnTo>
                                    <a:lnTo>
                                      <a:pt x="597" y="66"/>
                                    </a:lnTo>
                                    <a:lnTo>
                                      <a:pt x="1081" y="66"/>
                                    </a:lnTo>
                                    <a:lnTo>
                                      <a:pt x="1081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29" name="组合 233"/>
                          <wpg:cNvGrpSpPr/>
                          <wpg:grpSpPr>
                            <a:xfrm rot="0">
                              <a:off x="3679" y="6416"/>
                              <a:ext cx="237" cy="104"/>
                              <a:chOff x="0" y="0"/>
                              <a:chExt cx="1109" cy="487"/>
                            </a:xfrm>
                          </wpg:grpSpPr>
                          <wps:wsp>
                            <wps:cNvPr id="232" name="任意多边形 232"/>
                            <wps:cNvSpPr/>
                            <wps:spPr>
                              <a:xfrm>
                                <a:off x="0" y="0"/>
                                <a:ext cx="1109" cy="48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09" h="487">
                                    <a:moveTo>
                                      <a:pt x="528" y="425"/>
                                    </a:moveTo>
                                    <a:lnTo>
                                      <a:pt x="0" y="425"/>
                                    </a:lnTo>
                                    <a:lnTo>
                                      <a:pt x="0" y="463"/>
                                    </a:lnTo>
                                    <a:lnTo>
                                      <a:pt x="528" y="463"/>
                                    </a:lnTo>
                                    <a:lnTo>
                                      <a:pt x="528" y="425"/>
                                    </a:lnTo>
                                    <a:close/>
                                    <a:moveTo>
                                      <a:pt x="201" y="230"/>
                                    </a:moveTo>
                                    <a:lnTo>
                                      <a:pt x="155" y="230"/>
                                    </a:lnTo>
                                    <a:lnTo>
                                      <a:pt x="124" y="425"/>
                                    </a:lnTo>
                                    <a:lnTo>
                                      <a:pt x="169" y="425"/>
                                    </a:lnTo>
                                    <a:lnTo>
                                      <a:pt x="201" y="230"/>
                                    </a:lnTo>
                                    <a:close/>
                                    <a:moveTo>
                                      <a:pt x="442" y="192"/>
                                    </a:moveTo>
                                    <a:lnTo>
                                      <a:pt x="34" y="192"/>
                                    </a:lnTo>
                                    <a:lnTo>
                                      <a:pt x="34" y="230"/>
                                    </a:lnTo>
                                    <a:lnTo>
                                      <a:pt x="397" y="230"/>
                                    </a:lnTo>
                                    <a:lnTo>
                                      <a:pt x="397" y="425"/>
                                    </a:lnTo>
                                    <a:lnTo>
                                      <a:pt x="442" y="425"/>
                                    </a:lnTo>
                                    <a:lnTo>
                                      <a:pt x="442" y="192"/>
                                    </a:lnTo>
                                    <a:close/>
                                    <a:moveTo>
                                      <a:pt x="226" y="70"/>
                                    </a:moveTo>
                                    <a:lnTo>
                                      <a:pt x="181" y="70"/>
                                    </a:lnTo>
                                    <a:lnTo>
                                      <a:pt x="162" y="192"/>
                                    </a:lnTo>
                                    <a:lnTo>
                                      <a:pt x="207" y="192"/>
                                    </a:lnTo>
                                    <a:lnTo>
                                      <a:pt x="226" y="70"/>
                                    </a:lnTo>
                                    <a:close/>
                                    <a:moveTo>
                                      <a:pt x="503" y="32"/>
                                    </a:moveTo>
                                    <a:lnTo>
                                      <a:pt x="19" y="32"/>
                                    </a:lnTo>
                                    <a:lnTo>
                                      <a:pt x="19" y="70"/>
                                    </a:lnTo>
                                    <a:lnTo>
                                      <a:pt x="503" y="70"/>
                                    </a:lnTo>
                                    <a:lnTo>
                                      <a:pt x="503" y="32"/>
                                    </a:lnTo>
                                    <a:close/>
                                    <a:moveTo>
                                      <a:pt x="791" y="141"/>
                                    </a:moveTo>
                                    <a:lnTo>
                                      <a:pt x="745" y="141"/>
                                    </a:lnTo>
                                    <a:lnTo>
                                      <a:pt x="742" y="189"/>
                                    </a:lnTo>
                                    <a:lnTo>
                                      <a:pt x="738" y="230"/>
                                    </a:lnTo>
                                    <a:lnTo>
                                      <a:pt x="732" y="262"/>
                                    </a:lnTo>
                                    <a:lnTo>
                                      <a:pt x="726" y="286"/>
                                    </a:lnTo>
                                    <a:lnTo>
                                      <a:pt x="704" y="335"/>
                                    </a:lnTo>
                                    <a:lnTo>
                                      <a:pt x="672" y="379"/>
                                    </a:lnTo>
                                    <a:lnTo>
                                      <a:pt x="630" y="419"/>
                                    </a:lnTo>
                                    <a:lnTo>
                                      <a:pt x="577" y="453"/>
                                    </a:lnTo>
                                    <a:lnTo>
                                      <a:pt x="587" y="462"/>
                                    </a:lnTo>
                                    <a:lnTo>
                                      <a:pt x="596" y="470"/>
                                    </a:lnTo>
                                    <a:lnTo>
                                      <a:pt x="604" y="478"/>
                                    </a:lnTo>
                                    <a:lnTo>
                                      <a:pt x="612" y="486"/>
                                    </a:lnTo>
                                    <a:lnTo>
                                      <a:pt x="668" y="448"/>
                                    </a:lnTo>
                                    <a:lnTo>
                                      <a:pt x="713" y="404"/>
                                    </a:lnTo>
                                    <a:lnTo>
                                      <a:pt x="747" y="354"/>
                                    </a:lnTo>
                                    <a:lnTo>
                                      <a:pt x="771" y="299"/>
                                    </a:lnTo>
                                    <a:lnTo>
                                      <a:pt x="778" y="270"/>
                                    </a:lnTo>
                                    <a:lnTo>
                                      <a:pt x="783" y="234"/>
                                    </a:lnTo>
                                    <a:lnTo>
                                      <a:pt x="788" y="191"/>
                                    </a:lnTo>
                                    <a:lnTo>
                                      <a:pt x="791" y="141"/>
                                    </a:lnTo>
                                    <a:close/>
                                    <a:moveTo>
                                      <a:pt x="961" y="102"/>
                                    </a:moveTo>
                                    <a:lnTo>
                                      <a:pt x="593" y="102"/>
                                    </a:lnTo>
                                    <a:lnTo>
                                      <a:pt x="593" y="141"/>
                                    </a:lnTo>
                                    <a:lnTo>
                                      <a:pt x="916" y="141"/>
                                    </a:lnTo>
                                    <a:lnTo>
                                      <a:pt x="916" y="410"/>
                                    </a:lnTo>
                                    <a:lnTo>
                                      <a:pt x="920" y="438"/>
                                    </a:lnTo>
                                    <a:lnTo>
                                      <a:pt x="932" y="459"/>
                                    </a:lnTo>
                                    <a:lnTo>
                                      <a:pt x="954" y="471"/>
                                    </a:lnTo>
                                    <a:lnTo>
                                      <a:pt x="985" y="475"/>
                                    </a:lnTo>
                                    <a:lnTo>
                                      <a:pt x="1023" y="475"/>
                                    </a:lnTo>
                                    <a:lnTo>
                                      <a:pt x="1052" y="472"/>
                                    </a:lnTo>
                                    <a:lnTo>
                                      <a:pt x="1074" y="461"/>
                                    </a:lnTo>
                                    <a:lnTo>
                                      <a:pt x="1090" y="444"/>
                                    </a:lnTo>
                                    <a:lnTo>
                                      <a:pt x="1092" y="437"/>
                                    </a:lnTo>
                                    <a:lnTo>
                                      <a:pt x="992" y="437"/>
                                    </a:lnTo>
                                    <a:lnTo>
                                      <a:pt x="978" y="435"/>
                                    </a:lnTo>
                                    <a:lnTo>
                                      <a:pt x="968" y="429"/>
                                    </a:lnTo>
                                    <a:lnTo>
                                      <a:pt x="962" y="419"/>
                                    </a:lnTo>
                                    <a:lnTo>
                                      <a:pt x="961" y="407"/>
                                    </a:lnTo>
                                    <a:lnTo>
                                      <a:pt x="961" y="102"/>
                                    </a:lnTo>
                                    <a:close/>
                                    <a:moveTo>
                                      <a:pt x="1064" y="324"/>
                                    </a:moveTo>
                                    <a:lnTo>
                                      <a:pt x="1062" y="347"/>
                                    </a:lnTo>
                                    <a:lnTo>
                                      <a:pt x="1060" y="369"/>
                                    </a:lnTo>
                                    <a:lnTo>
                                      <a:pt x="1058" y="389"/>
                                    </a:lnTo>
                                    <a:lnTo>
                                      <a:pt x="1055" y="407"/>
                                    </a:lnTo>
                                    <a:lnTo>
                                      <a:pt x="1051" y="420"/>
                                    </a:lnTo>
                                    <a:lnTo>
                                      <a:pt x="1043" y="429"/>
                                    </a:lnTo>
                                    <a:lnTo>
                                      <a:pt x="1032" y="435"/>
                                    </a:lnTo>
                                    <a:lnTo>
                                      <a:pt x="1017" y="437"/>
                                    </a:lnTo>
                                    <a:lnTo>
                                      <a:pt x="1092" y="437"/>
                                    </a:lnTo>
                                    <a:lnTo>
                                      <a:pt x="1098" y="420"/>
                                    </a:lnTo>
                                    <a:lnTo>
                                      <a:pt x="1101" y="401"/>
                                    </a:lnTo>
                                    <a:lnTo>
                                      <a:pt x="1104" y="381"/>
                                    </a:lnTo>
                                    <a:lnTo>
                                      <a:pt x="1106" y="361"/>
                                    </a:lnTo>
                                    <a:lnTo>
                                      <a:pt x="1109" y="339"/>
                                    </a:lnTo>
                                    <a:lnTo>
                                      <a:pt x="1097" y="336"/>
                                    </a:lnTo>
                                    <a:lnTo>
                                      <a:pt x="1085" y="332"/>
                                    </a:lnTo>
                                    <a:lnTo>
                                      <a:pt x="1074" y="328"/>
                                    </a:lnTo>
                                    <a:lnTo>
                                      <a:pt x="1064" y="324"/>
                                    </a:lnTo>
                                    <a:close/>
                                    <a:moveTo>
                                      <a:pt x="794" y="0"/>
                                    </a:moveTo>
                                    <a:lnTo>
                                      <a:pt x="748" y="0"/>
                                    </a:lnTo>
                                    <a:lnTo>
                                      <a:pt x="748" y="28"/>
                                    </a:lnTo>
                                    <a:lnTo>
                                      <a:pt x="748" y="54"/>
                                    </a:lnTo>
                                    <a:lnTo>
                                      <a:pt x="747" y="79"/>
                                    </a:lnTo>
                                    <a:lnTo>
                                      <a:pt x="747" y="102"/>
                                    </a:lnTo>
                                    <a:lnTo>
                                      <a:pt x="793" y="102"/>
                                    </a:lnTo>
                                    <a:lnTo>
                                      <a:pt x="793" y="79"/>
                                    </a:lnTo>
                                    <a:lnTo>
                                      <a:pt x="794" y="54"/>
                                    </a:lnTo>
                                    <a:lnTo>
                                      <a:pt x="794" y="28"/>
                                    </a:lnTo>
                                    <a:lnTo>
                                      <a:pt x="794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234" name="矩形 234"/>
                          <wps:cNvSpPr/>
                          <wps:spPr>
                            <a:xfrm>
                              <a:off x="4775" y="5731"/>
                              <a:ext cx="94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35" name="矩形 235"/>
                          <wps:cNvSpPr/>
                          <wps:spPr>
                            <a:xfrm>
                              <a:off x="5248" y="5728"/>
                              <a:ext cx="96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36" name="任意多边形 236"/>
                          <wps:cNvSpPr/>
                          <wps:spPr>
                            <a:xfrm>
                              <a:off x="5116" y="4991"/>
                              <a:ext cx="235" cy="9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1" h="460">
                                  <a:moveTo>
                                    <a:pt x="201" y="183"/>
                                  </a:moveTo>
                                  <a:lnTo>
                                    <a:pt x="156" y="183"/>
                                  </a:lnTo>
                                  <a:lnTo>
                                    <a:pt x="156" y="201"/>
                                  </a:lnTo>
                                  <a:lnTo>
                                    <a:pt x="154" y="243"/>
                                  </a:lnTo>
                                  <a:lnTo>
                                    <a:pt x="148" y="280"/>
                                  </a:lnTo>
                                  <a:lnTo>
                                    <a:pt x="139" y="311"/>
                                  </a:lnTo>
                                  <a:lnTo>
                                    <a:pt x="125" y="336"/>
                                  </a:lnTo>
                                  <a:lnTo>
                                    <a:pt x="105" y="360"/>
                                  </a:lnTo>
                                  <a:lnTo>
                                    <a:pt x="78" y="382"/>
                                  </a:lnTo>
                                  <a:lnTo>
                                    <a:pt x="43" y="404"/>
                                  </a:lnTo>
                                  <a:lnTo>
                                    <a:pt x="0" y="426"/>
                                  </a:lnTo>
                                  <a:lnTo>
                                    <a:pt x="7" y="432"/>
                                  </a:lnTo>
                                  <a:lnTo>
                                    <a:pt x="14" y="440"/>
                                  </a:lnTo>
                                  <a:lnTo>
                                    <a:pt x="23" y="449"/>
                                  </a:lnTo>
                                  <a:lnTo>
                                    <a:pt x="32" y="459"/>
                                  </a:lnTo>
                                  <a:lnTo>
                                    <a:pt x="78" y="435"/>
                                  </a:lnTo>
                                  <a:lnTo>
                                    <a:pt x="116" y="409"/>
                                  </a:lnTo>
                                  <a:lnTo>
                                    <a:pt x="146" y="383"/>
                                  </a:lnTo>
                                  <a:lnTo>
                                    <a:pt x="167" y="356"/>
                                  </a:lnTo>
                                  <a:lnTo>
                                    <a:pt x="182" y="327"/>
                                  </a:lnTo>
                                  <a:lnTo>
                                    <a:pt x="193" y="291"/>
                                  </a:lnTo>
                                  <a:lnTo>
                                    <a:pt x="199" y="249"/>
                                  </a:lnTo>
                                  <a:lnTo>
                                    <a:pt x="201" y="201"/>
                                  </a:lnTo>
                                  <a:lnTo>
                                    <a:pt x="201" y="183"/>
                                  </a:lnTo>
                                  <a:close/>
                                  <a:moveTo>
                                    <a:pt x="355" y="183"/>
                                  </a:moveTo>
                                  <a:lnTo>
                                    <a:pt x="310" y="183"/>
                                  </a:lnTo>
                                  <a:lnTo>
                                    <a:pt x="310" y="382"/>
                                  </a:lnTo>
                                  <a:lnTo>
                                    <a:pt x="314" y="408"/>
                                  </a:lnTo>
                                  <a:lnTo>
                                    <a:pt x="327" y="427"/>
                                  </a:lnTo>
                                  <a:lnTo>
                                    <a:pt x="348" y="439"/>
                                  </a:lnTo>
                                  <a:lnTo>
                                    <a:pt x="378" y="443"/>
                                  </a:lnTo>
                                  <a:lnTo>
                                    <a:pt x="443" y="443"/>
                                  </a:lnTo>
                                  <a:lnTo>
                                    <a:pt x="473" y="439"/>
                                  </a:lnTo>
                                  <a:lnTo>
                                    <a:pt x="496" y="429"/>
                                  </a:lnTo>
                                  <a:lnTo>
                                    <a:pt x="511" y="412"/>
                                  </a:lnTo>
                                  <a:lnTo>
                                    <a:pt x="513" y="407"/>
                                  </a:lnTo>
                                  <a:lnTo>
                                    <a:pt x="387" y="407"/>
                                  </a:lnTo>
                                  <a:lnTo>
                                    <a:pt x="373" y="405"/>
                                  </a:lnTo>
                                  <a:lnTo>
                                    <a:pt x="363" y="400"/>
                                  </a:lnTo>
                                  <a:lnTo>
                                    <a:pt x="357" y="391"/>
                                  </a:lnTo>
                                  <a:lnTo>
                                    <a:pt x="355" y="378"/>
                                  </a:lnTo>
                                  <a:lnTo>
                                    <a:pt x="355" y="183"/>
                                  </a:lnTo>
                                  <a:close/>
                                  <a:moveTo>
                                    <a:pt x="485" y="303"/>
                                  </a:moveTo>
                                  <a:lnTo>
                                    <a:pt x="483" y="324"/>
                                  </a:lnTo>
                                  <a:lnTo>
                                    <a:pt x="481" y="343"/>
                                  </a:lnTo>
                                  <a:lnTo>
                                    <a:pt x="479" y="360"/>
                                  </a:lnTo>
                                  <a:lnTo>
                                    <a:pt x="477" y="374"/>
                                  </a:lnTo>
                                  <a:lnTo>
                                    <a:pt x="472" y="389"/>
                                  </a:lnTo>
                                  <a:lnTo>
                                    <a:pt x="463" y="399"/>
                                  </a:lnTo>
                                  <a:lnTo>
                                    <a:pt x="450" y="405"/>
                                  </a:lnTo>
                                  <a:lnTo>
                                    <a:pt x="433" y="407"/>
                                  </a:lnTo>
                                  <a:lnTo>
                                    <a:pt x="513" y="407"/>
                                  </a:lnTo>
                                  <a:lnTo>
                                    <a:pt x="520" y="388"/>
                                  </a:lnTo>
                                  <a:lnTo>
                                    <a:pt x="523" y="372"/>
                                  </a:lnTo>
                                  <a:lnTo>
                                    <a:pt x="526" y="355"/>
                                  </a:lnTo>
                                  <a:lnTo>
                                    <a:pt x="529" y="336"/>
                                  </a:lnTo>
                                  <a:lnTo>
                                    <a:pt x="531" y="316"/>
                                  </a:lnTo>
                                  <a:lnTo>
                                    <a:pt x="519" y="313"/>
                                  </a:lnTo>
                                  <a:lnTo>
                                    <a:pt x="507" y="310"/>
                                  </a:lnTo>
                                  <a:lnTo>
                                    <a:pt x="496" y="307"/>
                                  </a:lnTo>
                                  <a:lnTo>
                                    <a:pt x="485" y="303"/>
                                  </a:lnTo>
                                  <a:close/>
                                  <a:moveTo>
                                    <a:pt x="524" y="145"/>
                                  </a:moveTo>
                                  <a:lnTo>
                                    <a:pt x="8" y="145"/>
                                  </a:lnTo>
                                  <a:lnTo>
                                    <a:pt x="8" y="183"/>
                                  </a:lnTo>
                                  <a:lnTo>
                                    <a:pt x="524" y="183"/>
                                  </a:lnTo>
                                  <a:lnTo>
                                    <a:pt x="524" y="145"/>
                                  </a:lnTo>
                                  <a:close/>
                                  <a:moveTo>
                                    <a:pt x="474" y="0"/>
                                  </a:moveTo>
                                  <a:lnTo>
                                    <a:pt x="59" y="0"/>
                                  </a:lnTo>
                                  <a:lnTo>
                                    <a:pt x="59" y="38"/>
                                  </a:lnTo>
                                  <a:lnTo>
                                    <a:pt x="474" y="38"/>
                                  </a:lnTo>
                                  <a:lnTo>
                                    <a:pt x="474" y="0"/>
                                  </a:lnTo>
                                  <a:close/>
                                  <a:moveTo>
                                    <a:pt x="1033" y="0"/>
                                  </a:moveTo>
                                  <a:lnTo>
                                    <a:pt x="656" y="0"/>
                                  </a:lnTo>
                                  <a:lnTo>
                                    <a:pt x="656" y="339"/>
                                  </a:lnTo>
                                  <a:lnTo>
                                    <a:pt x="699" y="339"/>
                                  </a:lnTo>
                                  <a:lnTo>
                                    <a:pt x="699" y="311"/>
                                  </a:lnTo>
                                  <a:lnTo>
                                    <a:pt x="1033" y="311"/>
                                  </a:lnTo>
                                  <a:lnTo>
                                    <a:pt x="1033" y="274"/>
                                  </a:lnTo>
                                  <a:lnTo>
                                    <a:pt x="699" y="274"/>
                                  </a:lnTo>
                                  <a:lnTo>
                                    <a:pt x="699" y="171"/>
                                  </a:lnTo>
                                  <a:lnTo>
                                    <a:pt x="1033" y="171"/>
                                  </a:lnTo>
                                  <a:lnTo>
                                    <a:pt x="1033" y="134"/>
                                  </a:lnTo>
                                  <a:lnTo>
                                    <a:pt x="699" y="134"/>
                                  </a:lnTo>
                                  <a:lnTo>
                                    <a:pt x="699" y="37"/>
                                  </a:lnTo>
                                  <a:lnTo>
                                    <a:pt x="1033" y="37"/>
                                  </a:lnTo>
                                  <a:lnTo>
                                    <a:pt x="1033" y="0"/>
                                  </a:lnTo>
                                  <a:close/>
                                  <a:moveTo>
                                    <a:pt x="1033" y="311"/>
                                  </a:moveTo>
                                  <a:lnTo>
                                    <a:pt x="991" y="311"/>
                                  </a:lnTo>
                                  <a:lnTo>
                                    <a:pt x="991" y="339"/>
                                  </a:lnTo>
                                  <a:lnTo>
                                    <a:pt x="1033" y="339"/>
                                  </a:lnTo>
                                  <a:lnTo>
                                    <a:pt x="1033" y="311"/>
                                  </a:lnTo>
                                  <a:close/>
                                  <a:moveTo>
                                    <a:pt x="1033" y="171"/>
                                  </a:moveTo>
                                  <a:lnTo>
                                    <a:pt x="991" y="171"/>
                                  </a:lnTo>
                                  <a:lnTo>
                                    <a:pt x="991" y="274"/>
                                  </a:lnTo>
                                  <a:lnTo>
                                    <a:pt x="1033" y="274"/>
                                  </a:lnTo>
                                  <a:lnTo>
                                    <a:pt x="1033" y="171"/>
                                  </a:lnTo>
                                  <a:close/>
                                  <a:moveTo>
                                    <a:pt x="1033" y="37"/>
                                  </a:moveTo>
                                  <a:lnTo>
                                    <a:pt x="991" y="37"/>
                                  </a:lnTo>
                                  <a:lnTo>
                                    <a:pt x="991" y="134"/>
                                  </a:lnTo>
                                  <a:lnTo>
                                    <a:pt x="1033" y="134"/>
                                  </a:lnTo>
                                  <a:lnTo>
                                    <a:pt x="1033" y="37"/>
                                  </a:lnTo>
                                  <a:close/>
                                  <a:moveTo>
                                    <a:pt x="1101" y="393"/>
                                  </a:moveTo>
                                  <a:lnTo>
                                    <a:pt x="591" y="393"/>
                                  </a:lnTo>
                                  <a:lnTo>
                                    <a:pt x="591" y="430"/>
                                  </a:lnTo>
                                  <a:lnTo>
                                    <a:pt x="1101" y="430"/>
                                  </a:lnTo>
                                  <a:lnTo>
                                    <a:pt x="1101" y="3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37" name="任意多边形 237"/>
                          <wps:cNvSpPr/>
                          <wps:spPr>
                            <a:xfrm>
                              <a:off x="3755" y="5176"/>
                              <a:ext cx="84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92" h="656">
                                  <a:moveTo>
                                    <a:pt x="361" y="0"/>
                                  </a:moveTo>
                                  <a:lnTo>
                                    <a:pt x="22" y="0"/>
                                  </a:lnTo>
                                  <a:lnTo>
                                    <a:pt x="22" y="327"/>
                                  </a:lnTo>
                                  <a:lnTo>
                                    <a:pt x="54" y="325"/>
                                  </a:lnTo>
                                  <a:lnTo>
                                    <a:pt x="83" y="323"/>
                                  </a:lnTo>
                                  <a:lnTo>
                                    <a:pt x="109" y="322"/>
                                  </a:lnTo>
                                  <a:lnTo>
                                    <a:pt x="131" y="322"/>
                                  </a:lnTo>
                                  <a:lnTo>
                                    <a:pt x="171" y="324"/>
                                  </a:lnTo>
                                  <a:lnTo>
                                    <a:pt x="235" y="341"/>
                                  </a:lnTo>
                                  <a:lnTo>
                                    <a:pt x="293" y="397"/>
                                  </a:lnTo>
                                  <a:lnTo>
                                    <a:pt x="304" y="452"/>
                                  </a:lnTo>
                                  <a:lnTo>
                                    <a:pt x="301" y="481"/>
                                  </a:lnTo>
                                  <a:lnTo>
                                    <a:pt x="260" y="550"/>
                                  </a:lnTo>
                                  <a:lnTo>
                                    <a:pt x="179" y="585"/>
                                  </a:lnTo>
                                  <a:lnTo>
                                    <a:pt x="145" y="588"/>
                                  </a:lnTo>
                                  <a:lnTo>
                                    <a:pt x="108" y="585"/>
                                  </a:lnTo>
                                  <a:lnTo>
                                    <a:pt x="71" y="577"/>
                                  </a:lnTo>
                                  <a:lnTo>
                                    <a:pt x="36" y="564"/>
                                  </a:lnTo>
                                  <a:lnTo>
                                    <a:pt x="0" y="545"/>
                                  </a:lnTo>
                                  <a:lnTo>
                                    <a:pt x="0" y="629"/>
                                  </a:lnTo>
                                  <a:lnTo>
                                    <a:pt x="28" y="640"/>
                                  </a:lnTo>
                                  <a:lnTo>
                                    <a:pt x="61" y="649"/>
                                  </a:lnTo>
                                  <a:lnTo>
                                    <a:pt x="101" y="653"/>
                                  </a:lnTo>
                                  <a:lnTo>
                                    <a:pt x="146" y="655"/>
                                  </a:lnTo>
                                  <a:lnTo>
                                    <a:pt x="201" y="652"/>
                                  </a:lnTo>
                                  <a:lnTo>
                                    <a:pt x="291" y="623"/>
                                  </a:lnTo>
                                  <a:lnTo>
                                    <a:pt x="356" y="566"/>
                                  </a:lnTo>
                                  <a:lnTo>
                                    <a:pt x="388" y="490"/>
                                  </a:lnTo>
                                  <a:lnTo>
                                    <a:pt x="392" y="446"/>
                                  </a:lnTo>
                                  <a:lnTo>
                                    <a:pt x="389" y="403"/>
                                  </a:lnTo>
                                  <a:lnTo>
                                    <a:pt x="358" y="332"/>
                                  </a:lnTo>
                                  <a:lnTo>
                                    <a:pt x="298" y="281"/>
                                  </a:lnTo>
                                  <a:lnTo>
                                    <a:pt x="213" y="255"/>
                                  </a:lnTo>
                                  <a:lnTo>
                                    <a:pt x="161" y="252"/>
                                  </a:lnTo>
                                  <a:lnTo>
                                    <a:pt x="150" y="252"/>
                                  </a:lnTo>
                                  <a:lnTo>
                                    <a:pt x="103" y="254"/>
                                  </a:lnTo>
                                  <a:lnTo>
                                    <a:pt x="103" y="72"/>
                                  </a:lnTo>
                                  <a:lnTo>
                                    <a:pt x="361" y="72"/>
                                  </a:lnTo>
                                  <a:lnTo>
                                    <a:pt x="36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38" name="任意多边形 238"/>
                          <wps:cNvSpPr/>
                          <wps:spPr>
                            <a:xfrm>
                              <a:off x="3261" y="5177"/>
                              <a:ext cx="106" cy="13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95" h="645">
                                  <a:moveTo>
                                    <a:pt x="406" y="478"/>
                                  </a:moveTo>
                                  <a:lnTo>
                                    <a:pt x="321" y="478"/>
                                  </a:lnTo>
                                  <a:lnTo>
                                    <a:pt x="321" y="645"/>
                                  </a:lnTo>
                                  <a:lnTo>
                                    <a:pt x="406" y="645"/>
                                  </a:lnTo>
                                  <a:lnTo>
                                    <a:pt x="406" y="478"/>
                                  </a:lnTo>
                                  <a:close/>
                                  <a:moveTo>
                                    <a:pt x="406" y="0"/>
                                  </a:moveTo>
                                  <a:lnTo>
                                    <a:pt x="305" y="0"/>
                                  </a:lnTo>
                                  <a:lnTo>
                                    <a:pt x="0" y="425"/>
                                  </a:lnTo>
                                  <a:lnTo>
                                    <a:pt x="0" y="478"/>
                                  </a:lnTo>
                                  <a:lnTo>
                                    <a:pt x="494" y="478"/>
                                  </a:lnTo>
                                  <a:lnTo>
                                    <a:pt x="494" y="413"/>
                                  </a:lnTo>
                                  <a:lnTo>
                                    <a:pt x="90" y="413"/>
                                  </a:lnTo>
                                  <a:lnTo>
                                    <a:pt x="295" y="126"/>
                                  </a:lnTo>
                                  <a:lnTo>
                                    <a:pt x="304" y="111"/>
                                  </a:lnTo>
                                  <a:lnTo>
                                    <a:pt x="312" y="97"/>
                                  </a:lnTo>
                                  <a:lnTo>
                                    <a:pt x="317" y="86"/>
                                  </a:lnTo>
                                  <a:lnTo>
                                    <a:pt x="321" y="77"/>
                                  </a:lnTo>
                                  <a:lnTo>
                                    <a:pt x="406" y="77"/>
                                  </a:lnTo>
                                  <a:lnTo>
                                    <a:pt x="406" y="0"/>
                                  </a:lnTo>
                                  <a:close/>
                                  <a:moveTo>
                                    <a:pt x="406" y="77"/>
                                  </a:moveTo>
                                  <a:lnTo>
                                    <a:pt x="323" y="77"/>
                                  </a:lnTo>
                                  <a:lnTo>
                                    <a:pt x="322" y="97"/>
                                  </a:lnTo>
                                  <a:lnTo>
                                    <a:pt x="322" y="112"/>
                                  </a:lnTo>
                                  <a:lnTo>
                                    <a:pt x="322" y="126"/>
                                  </a:lnTo>
                                  <a:lnTo>
                                    <a:pt x="321" y="413"/>
                                  </a:lnTo>
                                  <a:lnTo>
                                    <a:pt x="406" y="413"/>
                                  </a:lnTo>
                                  <a:lnTo>
                                    <a:pt x="406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39" name="任意多边形 239"/>
                          <wps:cNvSpPr/>
                          <wps:spPr>
                            <a:xfrm>
                              <a:off x="4230" y="5174"/>
                              <a:ext cx="95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45" h="667">
                                  <a:moveTo>
                                    <a:pt x="286" y="0"/>
                                  </a:moveTo>
                                  <a:lnTo>
                                    <a:pt x="224" y="7"/>
                                  </a:lnTo>
                                  <a:lnTo>
                                    <a:pt x="170" y="26"/>
                                  </a:lnTo>
                                  <a:lnTo>
                                    <a:pt x="121" y="57"/>
                                  </a:lnTo>
                                  <a:lnTo>
                                    <a:pt x="79" y="101"/>
                                  </a:lnTo>
                                  <a:lnTo>
                                    <a:pt x="44" y="155"/>
                                  </a:lnTo>
                                  <a:lnTo>
                                    <a:pt x="20" y="219"/>
                                  </a:lnTo>
                                  <a:lnTo>
                                    <a:pt x="5" y="291"/>
                                  </a:lnTo>
                                  <a:lnTo>
                                    <a:pt x="0" y="372"/>
                                  </a:lnTo>
                                  <a:lnTo>
                                    <a:pt x="4" y="438"/>
                                  </a:lnTo>
                                  <a:lnTo>
                                    <a:pt x="15" y="497"/>
                                  </a:lnTo>
                                  <a:lnTo>
                                    <a:pt x="34" y="547"/>
                                  </a:lnTo>
                                  <a:lnTo>
                                    <a:pt x="60" y="590"/>
                                  </a:lnTo>
                                  <a:lnTo>
                                    <a:pt x="93" y="623"/>
                                  </a:lnTo>
                                  <a:lnTo>
                                    <a:pt x="131" y="647"/>
                                  </a:lnTo>
                                  <a:lnTo>
                                    <a:pt x="175" y="662"/>
                                  </a:lnTo>
                                  <a:lnTo>
                                    <a:pt x="225" y="666"/>
                                  </a:lnTo>
                                  <a:lnTo>
                                    <a:pt x="271" y="663"/>
                                  </a:lnTo>
                                  <a:lnTo>
                                    <a:pt x="312" y="651"/>
                                  </a:lnTo>
                                  <a:lnTo>
                                    <a:pt x="349" y="632"/>
                                  </a:lnTo>
                                  <a:lnTo>
                                    <a:pt x="382" y="606"/>
                                  </a:lnTo>
                                  <a:lnTo>
                                    <a:pt x="388" y="599"/>
                                  </a:lnTo>
                                  <a:lnTo>
                                    <a:pt x="227" y="599"/>
                                  </a:lnTo>
                                  <a:lnTo>
                                    <a:pt x="199" y="596"/>
                                  </a:lnTo>
                                  <a:lnTo>
                                    <a:pt x="173" y="588"/>
                                  </a:lnTo>
                                  <a:lnTo>
                                    <a:pt x="150" y="574"/>
                                  </a:lnTo>
                                  <a:lnTo>
                                    <a:pt x="131" y="554"/>
                                  </a:lnTo>
                                  <a:lnTo>
                                    <a:pt x="115" y="530"/>
                                  </a:lnTo>
                                  <a:lnTo>
                                    <a:pt x="103" y="504"/>
                                  </a:lnTo>
                                  <a:lnTo>
                                    <a:pt x="97" y="475"/>
                                  </a:lnTo>
                                  <a:lnTo>
                                    <a:pt x="94" y="445"/>
                                  </a:lnTo>
                                  <a:lnTo>
                                    <a:pt x="97" y="420"/>
                                  </a:lnTo>
                                  <a:lnTo>
                                    <a:pt x="104" y="397"/>
                                  </a:lnTo>
                                  <a:lnTo>
                                    <a:pt x="115" y="376"/>
                                  </a:lnTo>
                                  <a:lnTo>
                                    <a:pt x="131" y="356"/>
                                  </a:lnTo>
                                  <a:lnTo>
                                    <a:pt x="150" y="340"/>
                                  </a:lnTo>
                                  <a:lnTo>
                                    <a:pt x="89" y="340"/>
                                  </a:lnTo>
                                  <a:lnTo>
                                    <a:pt x="93" y="280"/>
                                  </a:lnTo>
                                  <a:lnTo>
                                    <a:pt x="103" y="227"/>
                                  </a:lnTo>
                                  <a:lnTo>
                                    <a:pt x="121" y="181"/>
                                  </a:lnTo>
                                  <a:lnTo>
                                    <a:pt x="144" y="141"/>
                                  </a:lnTo>
                                  <a:lnTo>
                                    <a:pt x="174" y="109"/>
                                  </a:lnTo>
                                  <a:lnTo>
                                    <a:pt x="207" y="86"/>
                                  </a:lnTo>
                                  <a:lnTo>
                                    <a:pt x="246" y="73"/>
                                  </a:lnTo>
                                  <a:lnTo>
                                    <a:pt x="288" y="68"/>
                                  </a:lnTo>
                                  <a:lnTo>
                                    <a:pt x="401" y="68"/>
                                  </a:lnTo>
                                  <a:lnTo>
                                    <a:pt x="401" y="19"/>
                                  </a:lnTo>
                                  <a:lnTo>
                                    <a:pt x="378" y="11"/>
                                  </a:lnTo>
                                  <a:lnTo>
                                    <a:pt x="351" y="5"/>
                                  </a:lnTo>
                                  <a:lnTo>
                                    <a:pt x="320" y="2"/>
                                  </a:lnTo>
                                  <a:lnTo>
                                    <a:pt x="286" y="0"/>
                                  </a:lnTo>
                                  <a:close/>
                                  <a:moveTo>
                                    <a:pt x="401" y="319"/>
                                  </a:moveTo>
                                  <a:lnTo>
                                    <a:pt x="226" y="319"/>
                                  </a:lnTo>
                                  <a:lnTo>
                                    <a:pt x="255" y="321"/>
                                  </a:lnTo>
                                  <a:lnTo>
                                    <a:pt x="281" y="328"/>
                                  </a:lnTo>
                                  <a:lnTo>
                                    <a:pt x="303" y="340"/>
                                  </a:lnTo>
                                  <a:lnTo>
                                    <a:pt x="322" y="356"/>
                                  </a:lnTo>
                                  <a:lnTo>
                                    <a:pt x="336" y="376"/>
                                  </a:lnTo>
                                  <a:lnTo>
                                    <a:pt x="347" y="400"/>
                                  </a:lnTo>
                                  <a:lnTo>
                                    <a:pt x="353" y="428"/>
                                  </a:lnTo>
                                  <a:lnTo>
                                    <a:pt x="355" y="459"/>
                                  </a:lnTo>
                                  <a:lnTo>
                                    <a:pt x="353" y="489"/>
                                  </a:lnTo>
                                  <a:lnTo>
                                    <a:pt x="346" y="515"/>
                                  </a:lnTo>
                                  <a:lnTo>
                                    <a:pt x="335" y="539"/>
                                  </a:lnTo>
                                  <a:lnTo>
                                    <a:pt x="320" y="560"/>
                                  </a:lnTo>
                                  <a:lnTo>
                                    <a:pt x="301" y="577"/>
                                  </a:lnTo>
                                  <a:lnTo>
                                    <a:pt x="279" y="589"/>
                                  </a:lnTo>
                                  <a:lnTo>
                                    <a:pt x="254" y="597"/>
                                  </a:lnTo>
                                  <a:lnTo>
                                    <a:pt x="227" y="599"/>
                                  </a:lnTo>
                                  <a:lnTo>
                                    <a:pt x="388" y="599"/>
                                  </a:lnTo>
                                  <a:lnTo>
                                    <a:pt x="409" y="573"/>
                                  </a:lnTo>
                                  <a:lnTo>
                                    <a:pt x="429" y="537"/>
                                  </a:lnTo>
                                  <a:lnTo>
                                    <a:pt x="440" y="496"/>
                                  </a:lnTo>
                                  <a:lnTo>
                                    <a:pt x="444" y="451"/>
                                  </a:lnTo>
                                  <a:lnTo>
                                    <a:pt x="441" y="408"/>
                                  </a:lnTo>
                                  <a:lnTo>
                                    <a:pt x="431" y="369"/>
                                  </a:lnTo>
                                  <a:lnTo>
                                    <a:pt x="414" y="335"/>
                                  </a:lnTo>
                                  <a:lnTo>
                                    <a:pt x="401" y="319"/>
                                  </a:lnTo>
                                  <a:close/>
                                  <a:moveTo>
                                    <a:pt x="248" y="251"/>
                                  </a:moveTo>
                                  <a:lnTo>
                                    <a:pt x="198" y="257"/>
                                  </a:lnTo>
                                  <a:lnTo>
                                    <a:pt x="155" y="273"/>
                                  </a:lnTo>
                                  <a:lnTo>
                                    <a:pt x="119" y="301"/>
                                  </a:lnTo>
                                  <a:lnTo>
                                    <a:pt x="91" y="340"/>
                                  </a:lnTo>
                                  <a:lnTo>
                                    <a:pt x="150" y="340"/>
                                  </a:lnTo>
                                  <a:lnTo>
                                    <a:pt x="151" y="340"/>
                                  </a:lnTo>
                                  <a:lnTo>
                                    <a:pt x="173" y="328"/>
                                  </a:lnTo>
                                  <a:lnTo>
                                    <a:pt x="198" y="321"/>
                                  </a:lnTo>
                                  <a:lnTo>
                                    <a:pt x="226" y="319"/>
                                  </a:lnTo>
                                  <a:lnTo>
                                    <a:pt x="401" y="319"/>
                                  </a:lnTo>
                                  <a:lnTo>
                                    <a:pt x="391" y="306"/>
                                  </a:lnTo>
                                  <a:lnTo>
                                    <a:pt x="362" y="282"/>
                                  </a:lnTo>
                                  <a:lnTo>
                                    <a:pt x="328" y="265"/>
                                  </a:lnTo>
                                  <a:lnTo>
                                    <a:pt x="290" y="255"/>
                                  </a:lnTo>
                                  <a:lnTo>
                                    <a:pt x="248" y="251"/>
                                  </a:lnTo>
                                  <a:close/>
                                  <a:moveTo>
                                    <a:pt x="401" y="68"/>
                                  </a:moveTo>
                                  <a:lnTo>
                                    <a:pt x="288" y="68"/>
                                  </a:lnTo>
                                  <a:lnTo>
                                    <a:pt x="317" y="70"/>
                                  </a:lnTo>
                                  <a:lnTo>
                                    <a:pt x="346" y="75"/>
                                  </a:lnTo>
                                  <a:lnTo>
                                    <a:pt x="374" y="83"/>
                                  </a:lnTo>
                                  <a:lnTo>
                                    <a:pt x="401" y="94"/>
                                  </a:lnTo>
                                  <a:lnTo>
                                    <a:pt x="401" y="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40" name="任意多边形 240"/>
                          <wps:cNvSpPr/>
                          <wps:spPr>
                            <a:xfrm>
                              <a:off x="4711" y="5176"/>
                              <a:ext cx="96" cy="13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49" h="645">
                                  <a:moveTo>
                                    <a:pt x="44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345" y="72"/>
                                  </a:lnTo>
                                  <a:lnTo>
                                    <a:pt x="88" y="645"/>
                                  </a:lnTo>
                                  <a:lnTo>
                                    <a:pt x="179" y="645"/>
                                  </a:lnTo>
                                  <a:lnTo>
                                    <a:pt x="449" y="28"/>
                                  </a:lnTo>
                                  <a:lnTo>
                                    <a:pt x="44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41" name="任意多边形 241"/>
                          <wps:cNvSpPr/>
                          <wps:spPr>
                            <a:xfrm>
                              <a:off x="5186" y="5174"/>
                              <a:ext cx="95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42" h="667">
                                  <a:moveTo>
                                    <a:pt x="230" y="0"/>
                                  </a:moveTo>
                                  <a:lnTo>
                                    <a:pt x="187" y="3"/>
                                  </a:lnTo>
                                  <a:lnTo>
                                    <a:pt x="148" y="12"/>
                                  </a:lnTo>
                                  <a:lnTo>
                                    <a:pt x="113" y="26"/>
                                  </a:lnTo>
                                  <a:lnTo>
                                    <a:pt x="82" y="45"/>
                                  </a:lnTo>
                                  <a:lnTo>
                                    <a:pt x="57" y="69"/>
                                  </a:lnTo>
                                  <a:lnTo>
                                    <a:pt x="39" y="96"/>
                                  </a:lnTo>
                                  <a:lnTo>
                                    <a:pt x="28" y="127"/>
                                  </a:lnTo>
                                  <a:lnTo>
                                    <a:pt x="24" y="161"/>
                                  </a:lnTo>
                                  <a:lnTo>
                                    <a:pt x="32" y="209"/>
                                  </a:lnTo>
                                  <a:lnTo>
                                    <a:pt x="55" y="251"/>
                                  </a:lnTo>
                                  <a:lnTo>
                                    <a:pt x="94" y="287"/>
                                  </a:lnTo>
                                  <a:lnTo>
                                    <a:pt x="147" y="317"/>
                                  </a:lnTo>
                                  <a:lnTo>
                                    <a:pt x="147" y="318"/>
                                  </a:lnTo>
                                  <a:lnTo>
                                    <a:pt x="83" y="351"/>
                                  </a:lnTo>
                                  <a:lnTo>
                                    <a:pt x="37" y="391"/>
                                  </a:lnTo>
                                  <a:lnTo>
                                    <a:pt x="9" y="440"/>
                                  </a:lnTo>
                                  <a:lnTo>
                                    <a:pt x="0" y="498"/>
                                  </a:lnTo>
                                  <a:lnTo>
                                    <a:pt x="3" y="533"/>
                                  </a:lnTo>
                                  <a:lnTo>
                                    <a:pt x="14" y="565"/>
                                  </a:lnTo>
                                  <a:lnTo>
                                    <a:pt x="32" y="594"/>
                                  </a:lnTo>
                                  <a:lnTo>
                                    <a:pt x="57" y="619"/>
                                  </a:lnTo>
                                  <a:lnTo>
                                    <a:pt x="88" y="640"/>
                                  </a:lnTo>
                                  <a:lnTo>
                                    <a:pt x="123" y="655"/>
                                  </a:lnTo>
                                  <a:lnTo>
                                    <a:pt x="162" y="664"/>
                                  </a:lnTo>
                                  <a:lnTo>
                                    <a:pt x="206" y="666"/>
                                  </a:lnTo>
                                  <a:lnTo>
                                    <a:pt x="258" y="663"/>
                                  </a:lnTo>
                                  <a:lnTo>
                                    <a:pt x="305" y="655"/>
                                  </a:lnTo>
                                  <a:lnTo>
                                    <a:pt x="345" y="640"/>
                                  </a:lnTo>
                                  <a:lnTo>
                                    <a:pt x="379" y="619"/>
                                  </a:lnTo>
                                  <a:lnTo>
                                    <a:pt x="399" y="600"/>
                                  </a:lnTo>
                                  <a:lnTo>
                                    <a:pt x="222" y="600"/>
                                  </a:lnTo>
                                  <a:lnTo>
                                    <a:pt x="194" y="598"/>
                                  </a:lnTo>
                                  <a:lnTo>
                                    <a:pt x="168" y="592"/>
                                  </a:lnTo>
                                  <a:lnTo>
                                    <a:pt x="145" y="583"/>
                                  </a:lnTo>
                                  <a:lnTo>
                                    <a:pt x="125" y="570"/>
                                  </a:lnTo>
                                  <a:lnTo>
                                    <a:pt x="108" y="554"/>
                                  </a:lnTo>
                                  <a:lnTo>
                                    <a:pt x="97" y="536"/>
                                  </a:lnTo>
                                  <a:lnTo>
                                    <a:pt x="90" y="516"/>
                                  </a:lnTo>
                                  <a:lnTo>
                                    <a:pt x="87" y="493"/>
                                  </a:lnTo>
                                  <a:lnTo>
                                    <a:pt x="95" y="451"/>
                                  </a:lnTo>
                                  <a:lnTo>
                                    <a:pt x="119" y="414"/>
                                  </a:lnTo>
                                  <a:lnTo>
                                    <a:pt x="159" y="382"/>
                                  </a:lnTo>
                                  <a:lnTo>
                                    <a:pt x="215" y="355"/>
                                  </a:lnTo>
                                  <a:lnTo>
                                    <a:pt x="366" y="355"/>
                                  </a:lnTo>
                                  <a:lnTo>
                                    <a:pt x="357" y="348"/>
                                  </a:lnTo>
                                  <a:lnTo>
                                    <a:pt x="291" y="318"/>
                                  </a:lnTo>
                                  <a:lnTo>
                                    <a:pt x="291" y="316"/>
                                  </a:lnTo>
                                  <a:lnTo>
                                    <a:pt x="347" y="284"/>
                                  </a:lnTo>
                                  <a:lnTo>
                                    <a:pt x="349" y="282"/>
                                  </a:lnTo>
                                  <a:lnTo>
                                    <a:pt x="221" y="282"/>
                                  </a:lnTo>
                                  <a:lnTo>
                                    <a:pt x="173" y="259"/>
                                  </a:lnTo>
                                  <a:lnTo>
                                    <a:pt x="139" y="231"/>
                                  </a:lnTo>
                                  <a:lnTo>
                                    <a:pt x="119" y="198"/>
                                  </a:lnTo>
                                  <a:lnTo>
                                    <a:pt x="112" y="160"/>
                                  </a:lnTo>
                                  <a:lnTo>
                                    <a:pt x="114" y="140"/>
                                  </a:lnTo>
                                  <a:lnTo>
                                    <a:pt x="120" y="123"/>
                                  </a:lnTo>
                                  <a:lnTo>
                                    <a:pt x="131" y="107"/>
                                  </a:lnTo>
                                  <a:lnTo>
                                    <a:pt x="145" y="93"/>
                                  </a:lnTo>
                                  <a:lnTo>
                                    <a:pt x="162" y="82"/>
                                  </a:lnTo>
                                  <a:lnTo>
                                    <a:pt x="181" y="74"/>
                                  </a:lnTo>
                                  <a:lnTo>
                                    <a:pt x="201" y="69"/>
                                  </a:lnTo>
                                  <a:lnTo>
                                    <a:pt x="224" y="67"/>
                                  </a:lnTo>
                                  <a:lnTo>
                                    <a:pt x="391" y="67"/>
                                  </a:lnTo>
                                  <a:lnTo>
                                    <a:pt x="389" y="65"/>
                                  </a:lnTo>
                                  <a:lnTo>
                                    <a:pt x="366" y="42"/>
                                  </a:lnTo>
                                  <a:lnTo>
                                    <a:pt x="337" y="24"/>
                                  </a:lnTo>
                                  <a:lnTo>
                                    <a:pt x="305" y="11"/>
                                  </a:lnTo>
                                  <a:lnTo>
                                    <a:pt x="269" y="3"/>
                                  </a:lnTo>
                                  <a:lnTo>
                                    <a:pt x="230" y="0"/>
                                  </a:lnTo>
                                  <a:close/>
                                  <a:moveTo>
                                    <a:pt x="366" y="355"/>
                                  </a:moveTo>
                                  <a:lnTo>
                                    <a:pt x="215" y="355"/>
                                  </a:lnTo>
                                  <a:lnTo>
                                    <a:pt x="276" y="382"/>
                                  </a:lnTo>
                                  <a:lnTo>
                                    <a:pt x="319" y="414"/>
                                  </a:lnTo>
                                  <a:lnTo>
                                    <a:pt x="345" y="452"/>
                                  </a:lnTo>
                                  <a:lnTo>
                                    <a:pt x="354" y="496"/>
                                  </a:lnTo>
                                  <a:lnTo>
                                    <a:pt x="352" y="517"/>
                                  </a:lnTo>
                                  <a:lnTo>
                                    <a:pt x="345" y="537"/>
                                  </a:lnTo>
                                  <a:lnTo>
                                    <a:pt x="333" y="554"/>
                                  </a:lnTo>
                                  <a:lnTo>
                                    <a:pt x="317" y="570"/>
                                  </a:lnTo>
                                  <a:lnTo>
                                    <a:pt x="298" y="583"/>
                                  </a:lnTo>
                                  <a:lnTo>
                                    <a:pt x="275" y="592"/>
                                  </a:lnTo>
                                  <a:lnTo>
                                    <a:pt x="250" y="598"/>
                                  </a:lnTo>
                                  <a:lnTo>
                                    <a:pt x="222" y="600"/>
                                  </a:lnTo>
                                  <a:lnTo>
                                    <a:pt x="399" y="600"/>
                                  </a:lnTo>
                                  <a:lnTo>
                                    <a:pt x="407" y="593"/>
                                  </a:lnTo>
                                  <a:lnTo>
                                    <a:pt x="426" y="563"/>
                                  </a:lnTo>
                                  <a:lnTo>
                                    <a:pt x="438" y="529"/>
                                  </a:lnTo>
                                  <a:lnTo>
                                    <a:pt x="441" y="491"/>
                                  </a:lnTo>
                                  <a:lnTo>
                                    <a:pt x="432" y="434"/>
                                  </a:lnTo>
                                  <a:lnTo>
                                    <a:pt x="404" y="386"/>
                                  </a:lnTo>
                                  <a:lnTo>
                                    <a:pt x="366" y="355"/>
                                  </a:lnTo>
                                  <a:close/>
                                  <a:moveTo>
                                    <a:pt x="391" y="67"/>
                                  </a:moveTo>
                                  <a:lnTo>
                                    <a:pt x="224" y="67"/>
                                  </a:lnTo>
                                  <a:lnTo>
                                    <a:pt x="247" y="69"/>
                                  </a:lnTo>
                                  <a:lnTo>
                                    <a:pt x="268" y="74"/>
                                  </a:lnTo>
                                  <a:lnTo>
                                    <a:pt x="286" y="81"/>
                                  </a:lnTo>
                                  <a:lnTo>
                                    <a:pt x="302" y="92"/>
                                  </a:lnTo>
                                  <a:lnTo>
                                    <a:pt x="315" y="106"/>
                                  </a:lnTo>
                                  <a:lnTo>
                                    <a:pt x="324" y="122"/>
                                  </a:lnTo>
                                  <a:lnTo>
                                    <a:pt x="329" y="140"/>
                                  </a:lnTo>
                                  <a:lnTo>
                                    <a:pt x="331" y="160"/>
                                  </a:lnTo>
                                  <a:lnTo>
                                    <a:pt x="331" y="161"/>
                                  </a:lnTo>
                                  <a:lnTo>
                                    <a:pt x="324" y="198"/>
                                  </a:lnTo>
                                  <a:lnTo>
                                    <a:pt x="303" y="231"/>
                                  </a:lnTo>
                                  <a:lnTo>
                                    <a:pt x="269" y="259"/>
                                  </a:lnTo>
                                  <a:lnTo>
                                    <a:pt x="221" y="282"/>
                                  </a:lnTo>
                                  <a:lnTo>
                                    <a:pt x="349" y="282"/>
                                  </a:lnTo>
                                  <a:lnTo>
                                    <a:pt x="387" y="246"/>
                                  </a:lnTo>
                                  <a:lnTo>
                                    <a:pt x="411" y="202"/>
                                  </a:lnTo>
                                  <a:lnTo>
                                    <a:pt x="419" y="151"/>
                                  </a:lnTo>
                                  <a:lnTo>
                                    <a:pt x="416" y="119"/>
                                  </a:lnTo>
                                  <a:lnTo>
                                    <a:pt x="406" y="91"/>
                                  </a:lnTo>
                                  <a:lnTo>
                                    <a:pt x="391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42" name="任意多边形 242"/>
                          <wps:cNvSpPr/>
                          <wps:spPr>
                            <a:xfrm>
                              <a:off x="3197" y="5345"/>
                              <a:ext cx="236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4" h="494">
                                  <a:moveTo>
                                    <a:pt x="340" y="84"/>
                                  </a:moveTo>
                                  <a:lnTo>
                                    <a:pt x="295" y="84"/>
                                  </a:lnTo>
                                  <a:lnTo>
                                    <a:pt x="294" y="127"/>
                                  </a:lnTo>
                                  <a:lnTo>
                                    <a:pt x="292" y="166"/>
                                  </a:lnTo>
                                  <a:lnTo>
                                    <a:pt x="290" y="204"/>
                                  </a:lnTo>
                                  <a:lnTo>
                                    <a:pt x="287" y="238"/>
                                  </a:lnTo>
                                  <a:lnTo>
                                    <a:pt x="275" y="302"/>
                                  </a:lnTo>
                                  <a:lnTo>
                                    <a:pt x="249" y="361"/>
                                  </a:lnTo>
                                  <a:lnTo>
                                    <a:pt x="208" y="414"/>
                                  </a:lnTo>
                                  <a:lnTo>
                                    <a:pt x="153" y="461"/>
                                  </a:lnTo>
                                  <a:lnTo>
                                    <a:pt x="163" y="470"/>
                                  </a:lnTo>
                                  <a:lnTo>
                                    <a:pt x="172" y="478"/>
                                  </a:lnTo>
                                  <a:lnTo>
                                    <a:pt x="180" y="486"/>
                                  </a:lnTo>
                                  <a:lnTo>
                                    <a:pt x="187" y="493"/>
                                  </a:lnTo>
                                  <a:lnTo>
                                    <a:pt x="246" y="441"/>
                                  </a:lnTo>
                                  <a:lnTo>
                                    <a:pt x="290" y="381"/>
                                  </a:lnTo>
                                  <a:lnTo>
                                    <a:pt x="319" y="315"/>
                                  </a:lnTo>
                                  <a:lnTo>
                                    <a:pt x="332" y="241"/>
                                  </a:lnTo>
                                  <a:lnTo>
                                    <a:pt x="334" y="209"/>
                                  </a:lnTo>
                                  <a:lnTo>
                                    <a:pt x="336" y="172"/>
                                  </a:lnTo>
                                  <a:lnTo>
                                    <a:pt x="338" y="130"/>
                                  </a:lnTo>
                                  <a:lnTo>
                                    <a:pt x="340" y="84"/>
                                  </a:lnTo>
                                  <a:close/>
                                  <a:moveTo>
                                    <a:pt x="184" y="268"/>
                                  </a:moveTo>
                                  <a:lnTo>
                                    <a:pt x="81" y="268"/>
                                  </a:lnTo>
                                  <a:lnTo>
                                    <a:pt x="81" y="491"/>
                                  </a:lnTo>
                                  <a:lnTo>
                                    <a:pt x="122" y="491"/>
                                  </a:lnTo>
                                  <a:lnTo>
                                    <a:pt x="122" y="281"/>
                                  </a:lnTo>
                                  <a:lnTo>
                                    <a:pt x="186" y="281"/>
                                  </a:lnTo>
                                  <a:lnTo>
                                    <a:pt x="178" y="275"/>
                                  </a:lnTo>
                                  <a:lnTo>
                                    <a:pt x="184" y="268"/>
                                  </a:lnTo>
                                  <a:close/>
                                  <a:moveTo>
                                    <a:pt x="322" y="433"/>
                                  </a:moveTo>
                                  <a:lnTo>
                                    <a:pt x="324" y="443"/>
                                  </a:lnTo>
                                  <a:lnTo>
                                    <a:pt x="326" y="455"/>
                                  </a:lnTo>
                                  <a:lnTo>
                                    <a:pt x="329" y="466"/>
                                  </a:lnTo>
                                  <a:lnTo>
                                    <a:pt x="330" y="477"/>
                                  </a:lnTo>
                                  <a:lnTo>
                                    <a:pt x="376" y="479"/>
                                  </a:lnTo>
                                  <a:lnTo>
                                    <a:pt x="409" y="479"/>
                                  </a:lnTo>
                                  <a:lnTo>
                                    <a:pt x="446" y="474"/>
                                  </a:lnTo>
                                  <a:lnTo>
                                    <a:pt x="472" y="456"/>
                                  </a:lnTo>
                                  <a:lnTo>
                                    <a:pt x="483" y="437"/>
                                  </a:lnTo>
                                  <a:lnTo>
                                    <a:pt x="404" y="437"/>
                                  </a:lnTo>
                                  <a:lnTo>
                                    <a:pt x="387" y="437"/>
                                  </a:lnTo>
                                  <a:lnTo>
                                    <a:pt x="368" y="436"/>
                                  </a:lnTo>
                                  <a:lnTo>
                                    <a:pt x="346" y="435"/>
                                  </a:lnTo>
                                  <a:lnTo>
                                    <a:pt x="322" y="433"/>
                                  </a:lnTo>
                                  <a:close/>
                                  <a:moveTo>
                                    <a:pt x="507" y="46"/>
                                  </a:moveTo>
                                  <a:lnTo>
                                    <a:pt x="210" y="46"/>
                                  </a:lnTo>
                                  <a:lnTo>
                                    <a:pt x="210" y="84"/>
                                  </a:lnTo>
                                  <a:lnTo>
                                    <a:pt x="461" y="84"/>
                                  </a:lnTo>
                                  <a:lnTo>
                                    <a:pt x="458" y="186"/>
                                  </a:lnTo>
                                  <a:lnTo>
                                    <a:pt x="456" y="270"/>
                                  </a:lnTo>
                                  <a:lnTo>
                                    <a:pt x="453" y="336"/>
                                  </a:lnTo>
                                  <a:lnTo>
                                    <a:pt x="450" y="384"/>
                                  </a:lnTo>
                                  <a:lnTo>
                                    <a:pt x="446" y="408"/>
                                  </a:lnTo>
                                  <a:lnTo>
                                    <a:pt x="438" y="425"/>
                                  </a:lnTo>
                                  <a:lnTo>
                                    <a:pt x="423" y="434"/>
                                  </a:lnTo>
                                  <a:lnTo>
                                    <a:pt x="404" y="437"/>
                                  </a:lnTo>
                                  <a:lnTo>
                                    <a:pt x="483" y="437"/>
                                  </a:lnTo>
                                  <a:lnTo>
                                    <a:pt x="488" y="427"/>
                                  </a:lnTo>
                                  <a:lnTo>
                                    <a:pt x="495" y="387"/>
                                  </a:lnTo>
                                  <a:lnTo>
                                    <a:pt x="497" y="335"/>
                                  </a:lnTo>
                                  <a:lnTo>
                                    <a:pt x="500" y="254"/>
                                  </a:lnTo>
                                  <a:lnTo>
                                    <a:pt x="503" y="165"/>
                                  </a:lnTo>
                                  <a:lnTo>
                                    <a:pt x="507" y="46"/>
                                  </a:lnTo>
                                  <a:close/>
                                  <a:moveTo>
                                    <a:pt x="186" y="281"/>
                                  </a:moveTo>
                                  <a:lnTo>
                                    <a:pt x="122" y="281"/>
                                  </a:lnTo>
                                  <a:lnTo>
                                    <a:pt x="163" y="311"/>
                                  </a:lnTo>
                                  <a:lnTo>
                                    <a:pt x="204" y="343"/>
                                  </a:lnTo>
                                  <a:lnTo>
                                    <a:pt x="232" y="312"/>
                                  </a:lnTo>
                                  <a:lnTo>
                                    <a:pt x="191" y="284"/>
                                  </a:lnTo>
                                  <a:lnTo>
                                    <a:pt x="186" y="281"/>
                                  </a:lnTo>
                                  <a:close/>
                                  <a:moveTo>
                                    <a:pt x="185" y="97"/>
                                  </a:moveTo>
                                  <a:lnTo>
                                    <a:pt x="8" y="97"/>
                                  </a:lnTo>
                                  <a:lnTo>
                                    <a:pt x="8" y="133"/>
                                  </a:lnTo>
                                  <a:lnTo>
                                    <a:pt x="137" y="133"/>
                                  </a:lnTo>
                                  <a:lnTo>
                                    <a:pt x="106" y="178"/>
                                  </a:lnTo>
                                  <a:lnTo>
                                    <a:pt x="73" y="219"/>
                                  </a:lnTo>
                                  <a:lnTo>
                                    <a:pt x="38" y="254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4" y="296"/>
                                  </a:lnTo>
                                  <a:lnTo>
                                    <a:pt x="8" y="307"/>
                                  </a:lnTo>
                                  <a:lnTo>
                                    <a:pt x="12" y="318"/>
                                  </a:lnTo>
                                  <a:lnTo>
                                    <a:pt x="15" y="328"/>
                                  </a:lnTo>
                                  <a:lnTo>
                                    <a:pt x="32" y="314"/>
                                  </a:lnTo>
                                  <a:lnTo>
                                    <a:pt x="49" y="299"/>
                                  </a:lnTo>
                                  <a:lnTo>
                                    <a:pt x="65" y="284"/>
                                  </a:lnTo>
                                  <a:lnTo>
                                    <a:pt x="81" y="268"/>
                                  </a:lnTo>
                                  <a:lnTo>
                                    <a:pt x="184" y="268"/>
                                  </a:lnTo>
                                  <a:lnTo>
                                    <a:pt x="193" y="257"/>
                                  </a:lnTo>
                                  <a:lnTo>
                                    <a:pt x="195" y="255"/>
                                  </a:lnTo>
                                  <a:lnTo>
                                    <a:pt x="147" y="255"/>
                                  </a:lnTo>
                                  <a:lnTo>
                                    <a:pt x="130" y="243"/>
                                  </a:lnTo>
                                  <a:lnTo>
                                    <a:pt x="122" y="238"/>
                                  </a:lnTo>
                                  <a:lnTo>
                                    <a:pt x="122" y="222"/>
                                  </a:lnTo>
                                  <a:lnTo>
                                    <a:pt x="138" y="201"/>
                                  </a:lnTo>
                                  <a:lnTo>
                                    <a:pt x="154" y="180"/>
                                  </a:lnTo>
                                  <a:lnTo>
                                    <a:pt x="170" y="157"/>
                                  </a:lnTo>
                                  <a:lnTo>
                                    <a:pt x="185" y="134"/>
                                  </a:lnTo>
                                  <a:lnTo>
                                    <a:pt x="185" y="97"/>
                                  </a:lnTo>
                                  <a:close/>
                                  <a:moveTo>
                                    <a:pt x="197" y="186"/>
                                  </a:moveTo>
                                  <a:lnTo>
                                    <a:pt x="185" y="204"/>
                                  </a:lnTo>
                                  <a:lnTo>
                                    <a:pt x="173" y="221"/>
                                  </a:lnTo>
                                  <a:lnTo>
                                    <a:pt x="160" y="238"/>
                                  </a:lnTo>
                                  <a:lnTo>
                                    <a:pt x="147" y="255"/>
                                  </a:lnTo>
                                  <a:lnTo>
                                    <a:pt x="195" y="255"/>
                                  </a:lnTo>
                                  <a:lnTo>
                                    <a:pt x="207" y="239"/>
                                  </a:lnTo>
                                  <a:lnTo>
                                    <a:pt x="220" y="223"/>
                                  </a:lnTo>
                                  <a:lnTo>
                                    <a:pt x="232" y="207"/>
                                  </a:lnTo>
                                  <a:lnTo>
                                    <a:pt x="197" y="186"/>
                                  </a:lnTo>
                                  <a:close/>
                                  <a:moveTo>
                                    <a:pt x="96" y="0"/>
                                  </a:moveTo>
                                  <a:lnTo>
                                    <a:pt x="58" y="17"/>
                                  </a:lnTo>
                                  <a:lnTo>
                                    <a:pt x="68" y="33"/>
                                  </a:lnTo>
                                  <a:lnTo>
                                    <a:pt x="78" y="50"/>
                                  </a:lnTo>
                                  <a:lnTo>
                                    <a:pt x="88" y="68"/>
                                  </a:lnTo>
                                  <a:lnTo>
                                    <a:pt x="98" y="87"/>
                                  </a:lnTo>
                                  <a:lnTo>
                                    <a:pt x="138" y="68"/>
                                  </a:lnTo>
                                  <a:lnTo>
                                    <a:pt x="127" y="49"/>
                                  </a:lnTo>
                                  <a:lnTo>
                                    <a:pt x="116" y="32"/>
                                  </a:lnTo>
                                  <a:lnTo>
                                    <a:pt x="106" y="15"/>
                                  </a:lnTo>
                                  <a:lnTo>
                                    <a:pt x="96" y="0"/>
                                  </a:lnTo>
                                  <a:close/>
                                  <a:moveTo>
                                    <a:pt x="1066" y="67"/>
                                  </a:moveTo>
                                  <a:lnTo>
                                    <a:pt x="630" y="67"/>
                                  </a:lnTo>
                                  <a:lnTo>
                                    <a:pt x="630" y="110"/>
                                  </a:lnTo>
                                  <a:lnTo>
                                    <a:pt x="1066" y="110"/>
                                  </a:lnTo>
                                  <a:lnTo>
                                    <a:pt x="1066" y="67"/>
                                  </a:lnTo>
                                  <a:close/>
                                  <a:moveTo>
                                    <a:pt x="1104" y="394"/>
                                  </a:moveTo>
                                  <a:lnTo>
                                    <a:pt x="590" y="394"/>
                                  </a:lnTo>
                                  <a:lnTo>
                                    <a:pt x="590" y="436"/>
                                  </a:lnTo>
                                  <a:lnTo>
                                    <a:pt x="1104" y="436"/>
                                  </a:lnTo>
                                  <a:lnTo>
                                    <a:pt x="1104" y="3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43" name="任意多边形 243"/>
                          <wps:cNvSpPr/>
                          <wps:spPr>
                            <a:xfrm>
                              <a:off x="3679" y="5345"/>
                              <a:ext cx="237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8" h="498">
                                  <a:moveTo>
                                    <a:pt x="131" y="440"/>
                                  </a:moveTo>
                                  <a:lnTo>
                                    <a:pt x="133" y="452"/>
                                  </a:lnTo>
                                  <a:lnTo>
                                    <a:pt x="136" y="464"/>
                                  </a:lnTo>
                                  <a:lnTo>
                                    <a:pt x="138" y="475"/>
                                  </a:lnTo>
                                  <a:lnTo>
                                    <a:pt x="140" y="487"/>
                                  </a:lnTo>
                                  <a:lnTo>
                                    <a:pt x="185" y="488"/>
                                  </a:lnTo>
                                  <a:lnTo>
                                    <a:pt x="220" y="488"/>
                                  </a:lnTo>
                                  <a:lnTo>
                                    <a:pt x="253" y="484"/>
                                  </a:lnTo>
                                  <a:lnTo>
                                    <a:pt x="276" y="472"/>
                                  </a:lnTo>
                                  <a:lnTo>
                                    <a:pt x="290" y="451"/>
                                  </a:lnTo>
                                  <a:lnTo>
                                    <a:pt x="291" y="444"/>
                                  </a:lnTo>
                                  <a:lnTo>
                                    <a:pt x="209" y="444"/>
                                  </a:lnTo>
                                  <a:lnTo>
                                    <a:pt x="194" y="444"/>
                                  </a:lnTo>
                                  <a:lnTo>
                                    <a:pt x="176" y="443"/>
                                  </a:lnTo>
                                  <a:lnTo>
                                    <a:pt x="155" y="442"/>
                                  </a:lnTo>
                                  <a:lnTo>
                                    <a:pt x="131" y="440"/>
                                  </a:lnTo>
                                  <a:close/>
                                  <a:moveTo>
                                    <a:pt x="295" y="9"/>
                                  </a:moveTo>
                                  <a:lnTo>
                                    <a:pt x="247" y="9"/>
                                  </a:lnTo>
                                  <a:lnTo>
                                    <a:pt x="247" y="412"/>
                                  </a:lnTo>
                                  <a:lnTo>
                                    <a:pt x="245" y="426"/>
                                  </a:lnTo>
                                  <a:lnTo>
                                    <a:pt x="238" y="436"/>
                                  </a:lnTo>
                                  <a:lnTo>
                                    <a:pt x="226" y="442"/>
                                  </a:lnTo>
                                  <a:lnTo>
                                    <a:pt x="209" y="444"/>
                                  </a:lnTo>
                                  <a:lnTo>
                                    <a:pt x="291" y="444"/>
                                  </a:lnTo>
                                  <a:lnTo>
                                    <a:pt x="295" y="423"/>
                                  </a:lnTo>
                                  <a:lnTo>
                                    <a:pt x="295" y="9"/>
                                  </a:lnTo>
                                  <a:close/>
                                  <a:moveTo>
                                    <a:pt x="120" y="119"/>
                                  </a:moveTo>
                                  <a:lnTo>
                                    <a:pt x="91" y="191"/>
                                  </a:lnTo>
                                  <a:lnTo>
                                    <a:pt x="61" y="257"/>
                                  </a:lnTo>
                                  <a:lnTo>
                                    <a:pt x="31" y="316"/>
                                  </a:lnTo>
                                  <a:lnTo>
                                    <a:pt x="0" y="368"/>
                                  </a:lnTo>
                                  <a:lnTo>
                                    <a:pt x="13" y="374"/>
                                  </a:lnTo>
                                  <a:lnTo>
                                    <a:pt x="24" y="379"/>
                                  </a:lnTo>
                                  <a:lnTo>
                                    <a:pt x="35" y="385"/>
                                  </a:lnTo>
                                  <a:lnTo>
                                    <a:pt x="44" y="390"/>
                                  </a:lnTo>
                                  <a:lnTo>
                                    <a:pt x="77" y="329"/>
                                  </a:lnTo>
                                  <a:lnTo>
                                    <a:pt x="108" y="266"/>
                                  </a:lnTo>
                                  <a:lnTo>
                                    <a:pt x="137" y="200"/>
                                  </a:lnTo>
                                  <a:lnTo>
                                    <a:pt x="164" y="133"/>
                                  </a:lnTo>
                                  <a:lnTo>
                                    <a:pt x="120" y="119"/>
                                  </a:lnTo>
                                  <a:close/>
                                  <a:moveTo>
                                    <a:pt x="399" y="120"/>
                                  </a:moveTo>
                                  <a:lnTo>
                                    <a:pt x="358" y="138"/>
                                  </a:lnTo>
                                  <a:lnTo>
                                    <a:pt x="388" y="192"/>
                                  </a:lnTo>
                                  <a:lnTo>
                                    <a:pt x="419" y="251"/>
                                  </a:lnTo>
                                  <a:lnTo>
                                    <a:pt x="450" y="315"/>
                                  </a:lnTo>
                                  <a:lnTo>
                                    <a:pt x="482" y="384"/>
                                  </a:lnTo>
                                  <a:lnTo>
                                    <a:pt x="531" y="362"/>
                                  </a:lnTo>
                                  <a:lnTo>
                                    <a:pt x="499" y="299"/>
                                  </a:lnTo>
                                  <a:lnTo>
                                    <a:pt x="466" y="238"/>
                                  </a:lnTo>
                                  <a:lnTo>
                                    <a:pt x="432" y="178"/>
                                  </a:lnTo>
                                  <a:lnTo>
                                    <a:pt x="399" y="120"/>
                                  </a:lnTo>
                                  <a:close/>
                                  <a:moveTo>
                                    <a:pt x="723" y="410"/>
                                  </a:moveTo>
                                  <a:lnTo>
                                    <a:pt x="708" y="440"/>
                                  </a:lnTo>
                                  <a:lnTo>
                                    <a:pt x="767" y="452"/>
                                  </a:lnTo>
                                  <a:lnTo>
                                    <a:pt x="830" y="466"/>
                                  </a:lnTo>
                                  <a:lnTo>
                                    <a:pt x="964" y="497"/>
                                  </a:lnTo>
                                  <a:lnTo>
                                    <a:pt x="982" y="465"/>
                                  </a:lnTo>
                                  <a:lnTo>
                                    <a:pt x="844" y="434"/>
                                  </a:lnTo>
                                  <a:lnTo>
                                    <a:pt x="782" y="421"/>
                                  </a:lnTo>
                                  <a:lnTo>
                                    <a:pt x="723" y="410"/>
                                  </a:lnTo>
                                  <a:close/>
                                  <a:moveTo>
                                    <a:pt x="789" y="312"/>
                                  </a:moveTo>
                                  <a:lnTo>
                                    <a:pt x="742" y="312"/>
                                  </a:lnTo>
                                  <a:lnTo>
                                    <a:pt x="706" y="339"/>
                                  </a:lnTo>
                                  <a:lnTo>
                                    <a:pt x="667" y="364"/>
                                  </a:lnTo>
                                  <a:lnTo>
                                    <a:pt x="624" y="386"/>
                                  </a:lnTo>
                                  <a:lnTo>
                                    <a:pt x="579" y="406"/>
                                  </a:lnTo>
                                  <a:lnTo>
                                    <a:pt x="586" y="413"/>
                                  </a:lnTo>
                                  <a:lnTo>
                                    <a:pt x="594" y="421"/>
                                  </a:lnTo>
                                  <a:lnTo>
                                    <a:pt x="600" y="429"/>
                                  </a:lnTo>
                                  <a:lnTo>
                                    <a:pt x="607" y="437"/>
                                  </a:lnTo>
                                  <a:lnTo>
                                    <a:pt x="659" y="409"/>
                                  </a:lnTo>
                                  <a:lnTo>
                                    <a:pt x="707" y="379"/>
                                  </a:lnTo>
                                  <a:lnTo>
                                    <a:pt x="751" y="347"/>
                                  </a:lnTo>
                                  <a:lnTo>
                                    <a:pt x="789" y="312"/>
                                  </a:lnTo>
                                  <a:close/>
                                  <a:moveTo>
                                    <a:pt x="942" y="312"/>
                                  </a:moveTo>
                                  <a:lnTo>
                                    <a:pt x="900" y="312"/>
                                  </a:lnTo>
                                  <a:lnTo>
                                    <a:pt x="935" y="348"/>
                                  </a:lnTo>
                                  <a:lnTo>
                                    <a:pt x="977" y="379"/>
                                  </a:lnTo>
                                  <a:lnTo>
                                    <a:pt x="1025" y="407"/>
                                  </a:lnTo>
                                  <a:lnTo>
                                    <a:pt x="1080" y="429"/>
                                  </a:lnTo>
                                  <a:lnTo>
                                    <a:pt x="1086" y="421"/>
                                  </a:lnTo>
                                  <a:lnTo>
                                    <a:pt x="1093" y="412"/>
                                  </a:lnTo>
                                  <a:lnTo>
                                    <a:pt x="1101" y="404"/>
                                  </a:lnTo>
                                  <a:lnTo>
                                    <a:pt x="1108" y="396"/>
                                  </a:lnTo>
                                  <a:lnTo>
                                    <a:pt x="1058" y="380"/>
                                  </a:lnTo>
                                  <a:lnTo>
                                    <a:pt x="1014" y="361"/>
                                  </a:lnTo>
                                  <a:lnTo>
                                    <a:pt x="975" y="338"/>
                                  </a:lnTo>
                                  <a:lnTo>
                                    <a:pt x="942" y="312"/>
                                  </a:lnTo>
                                  <a:close/>
                                  <a:moveTo>
                                    <a:pt x="778" y="342"/>
                                  </a:moveTo>
                                  <a:lnTo>
                                    <a:pt x="764" y="373"/>
                                  </a:lnTo>
                                  <a:lnTo>
                                    <a:pt x="807" y="381"/>
                                  </a:lnTo>
                                  <a:lnTo>
                                    <a:pt x="849" y="390"/>
                                  </a:lnTo>
                                  <a:lnTo>
                                    <a:pt x="891" y="399"/>
                                  </a:lnTo>
                                  <a:lnTo>
                                    <a:pt x="932" y="408"/>
                                  </a:lnTo>
                                  <a:lnTo>
                                    <a:pt x="946" y="375"/>
                                  </a:lnTo>
                                  <a:lnTo>
                                    <a:pt x="778" y="342"/>
                                  </a:lnTo>
                                  <a:close/>
                                  <a:moveTo>
                                    <a:pt x="1093" y="280"/>
                                  </a:moveTo>
                                  <a:lnTo>
                                    <a:pt x="595" y="280"/>
                                  </a:lnTo>
                                  <a:lnTo>
                                    <a:pt x="595" y="312"/>
                                  </a:lnTo>
                                  <a:lnTo>
                                    <a:pt x="1093" y="312"/>
                                  </a:lnTo>
                                  <a:lnTo>
                                    <a:pt x="1093" y="280"/>
                                  </a:lnTo>
                                  <a:close/>
                                  <a:moveTo>
                                    <a:pt x="781" y="238"/>
                                  </a:moveTo>
                                  <a:lnTo>
                                    <a:pt x="742" y="238"/>
                                  </a:lnTo>
                                  <a:lnTo>
                                    <a:pt x="742" y="280"/>
                                  </a:lnTo>
                                  <a:lnTo>
                                    <a:pt x="781" y="280"/>
                                  </a:lnTo>
                                  <a:lnTo>
                                    <a:pt x="781" y="238"/>
                                  </a:lnTo>
                                  <a:close/>
                                  <a:moveTo>
                                    <a:pt x="945" y="238"/>
                                  </a:moveTo>
                                  <a:lnTo>
                                    <a:pt x="907" y="238"/>
                                  </a:lnTo>
                                  <a:lnTo>
                                    <a:pt x="907" y="280"/>
                                  </a:lnTo>
                                  <a:lnTo>
                                    <a:pt x="945" y="280"/>
                                  </a:lnTo>
                                  <a:lnTo>
                                    <a:pt x="945" y="238"/>
                                  </a:lnTo>
                                  <a:close/>
                                  <a:moveTo>
                                    <a:pt x="1056" y="207"/>
                                  </a:moveTo>
                                  <a:lnTo>
                                    <a:pt x="633" y="207"/>
                                  </a:lnTo>
                                  <a:lnTo>
                                    <a:pt x="633" y="238"/>
                                  </a:lnTo>
                                  <a:lnTo>
                                    <a:pt x="1056" y="238"/>
                                  </a:lnTo>
                                  <a:lnTo>
                                    <a:pt x="1056" y="207"/>
                                  </a:lnTo>
                                  <a:close/>
                                  <a:moveTo>
                                    <a:pt x="781" y="165"/>
                                  </a:moveTo>
                                  <a:lnTo>
                                    <a:pt x="742" y="165"/>
                                  </a:lnTo>
                                  <a:lnTo>
                                    <a:pt x="742" y="207"/>
                                  </a:lnTo>
                                  <a:lnTo>
                                    <a:pt x="781" y="207"/>
                                  </a:lnTo>
                                  <a:lnTo>
                                    <a:pt x="781" y="165"/>
                                  </a:lnTo>
                                  <a:close/>
                                  <a:moveTo>
                                    <a:pt x="945" y="165"/>
                                  </a:moveTo>
                                  <a:lnTo>
                                    <a:pt x="907" y="165"/>
                                  </a:lnTo>
                                  <a:lnTo>
                                    <a:pt x="907" y="207"/>
                                  </a:lnTo>
                                  <a:lnTo>
                                    <a:pt x="945" y="207"/>
                                  </a:lnTo>
                                  <a:lnTo>
                                    <a:pt x="945" y="165"/>
                                  </a:lnTo>
                                  <a:close/>
                                  <a:moveTo>
                                    <a:pt x="1068" y="134"/>
                                  </a:moveTo>
                                  <a:lnTo>
                                    <a:pt x="622" y="134"/>
                                  </a:lnTo>
                                  <a:lnTo>
                                    <a:pt x="622" y="165"/>
                                  </a:lnTo>
                                  <a:lnTo>
                                    <a:pt x="1068" y="165"/>
                                  </a:lnTo>
                                  <a:lnTo>
                                    <a:pt x="1068" y="134"/>
                                  </a:lnTo>
                                  <a:close/>
                                  <a:moveTo>
                                    <a:pt x="781" y="99"/>
                                  </a:moveTo>
                                  <a:lnTo>
                                    <a:pt x="742" y="99"/>
                                  </a:lnTo>
                                  <a:lnTo>
                                    <a:pt x="742" y="134"/>
                                  </a:lnTo>
                                  <a:lnTo>
                                    <a:pt x="781" y="134"/>
                                  </a:lnTo>
                                  <a:lnTo>
                                    <a:pt x="781" y="99"/>
                                  </a:lnTo>
                                  <a:close/>
                                  <a:moveTo>
                                    <a:pt x="945" y="99"/>
                                  </a:moveTo>
                                  <a:lnTo>
                                    <a:pt x="907" y="99"/>
                                  </a:lnTo>
                                  <a:lnTo>
                                    <a:pt x="907" y="134"/>
                                  </a:lnTo>
                                  <a:lnTo>
                                    <a:pt x="945" y="134"/>
                                  </a:lnTo>
                                  <a:lnTo>
                                    <a:pt x="945" y="99"/>
                                  </a:lnTo>
                                  <a:close/>
                                  <a:moveTo>
                                    <a:pt x="1089" y="51"/>
                                  </a:moveTo>
                                  <a:lnTo>
                                    <a:pt x="600" y="51"/>
                                  </a:lnTo>
                                  <a:lnTo>
                                    <a:pt x="600" y="125"/>
                                  </a:lnTo>
                                  <a:lnTo>
                                    <a:pt x="640" y="125"/>
                                  </a:lnTo>
                                  <a:lnTo>
                                    <a:pt x="640" y="84"/>
                                  </a:lnTo>
                                  <a:lnTo>
                                    <a:pt x="1089" y="84"/>
                                  </a:lnTo>
                                  <a:lnTo>
                                    <a:pt x="1089" y="51"/>
                                  </a:lnTo>
                                  <a:close/>
                                  <a:moveTo>
                                    <a:pt x="1089" y="84"/>
                                  </a:moveTo>
                                  <a:lnTo>
                                    <a:pt x="1050" y="84"/>
                                  </a:lnTo>
                                  <a:lnTo>
                                    <a:pt x="1050" y="125"/>
                                  </a:lnTo>
                                  <a:lnTo>
                                    <a:pt x="1089" y="125"/>
                                  </a:lnTo>
                                  <a:lnTo>
                                    <a:pt x="1089" y="84"/>
                                  </a:lnTo>
                                  <a:close/>
                                  <a:moveTo>
                                    <a:pt x="846" y="0"/>
                                  </a:moveTo>
                                  <a:lnTo>
                                    <a:pt x="807" y="17"/>
                                  </a:lnTo>
                                  <a:lnTo>
                                    <a:pt x="813" y="25"/>
                                  </a:lnTo>
                                  <a:lnTo>
                                    <a:pt x="819" y="34"/>
                                  </a:lnTo>
                                  <a:lnTo>
                                    <a:pt x="825" y="43"/>
                                  </a:lnTo>
                                  <a:lnTo>
                                    <a:pt x="830" y="51"/>
                                  </a:lnTo>
                                  <a:lnTo>
                                    <a:pt x="880" y="51"/>
                                  </a:lnTo>
                                  <a:lnTo>
                                    <a:pt x="872" y="38"/>
                                  </a:lnTo>
                                  <a:lnTo>
                                    <a:pt x="864" y="25"/>
                                  </a:lnTo>
                                  <a:lnTo>
                                    <a:pt x="855" y="13"/>
                                  </a:lnTo>
                                  <a:lnTo>
                                    <a:pt x="84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44" name="任意多边形 244"/>
                          <wps:cNvSpPr/>
                          <wps:spPr>
                            <a:xfrm>
                              <a:off x="4161" y="5345"/>
                              <a:ext cx="231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4" h="494">
                                  <a:moveTo>
                                    <a:pt x="340" y="84"/>
                                  </a:moveTo>
                                  <a:lnTo>
                                    <a:pt x="295" y="84"/>
                                  </a:lnTo>
                                  <a:lnTo>
                                    <a:pt x="294" y="127"/>
                                  </a:lnTo>
                                  <a:lnTo>
                                    <a:pt x="292" y="166"/>
                                  </a:lnTo>
                                  <a:lnTo>
                                    <a:pt x="290" y="204"/>
                                  </a:lnTo>
                                  <a:lnTo>
                                    <a:pt x="287" y="238"/>
                                  </a:lnTo>
                                  <a:lnTo>
                                    <a:pt x="275" y="302"/>
                                  </a:lnTo>
                                  <a:lnTo>
                                    <a:pt x="248" y="361"/>
                                  </a:lnTo>
                                  <a:lnTo>
                                    <a:pt x="208" y="414"/>
                                  </a:lnTo>
                                  <a:lnTo>
                                    <a:pt x="153" y="461"/>
                                  </a:lnTo>
                                  <a:lnTo>
                                    <a:pt x="163" y="470"/>
                                  </a:lnTo>
                                  <a:lnTo>
                                    <a:pt x="172" y="478"/>
                                  </a:lnTo>
                                  <a:lnTo>
                                    <a:pt x="180" y="486"/>
                                  </a:lnTo>
                                  <a:lnTo>
                                    <a:pt x="187" y="493"/>
                                  </a:lnTo>
                                  <a:lnTo>
                                    <a:pt x="246" y="441"/>
                                  </a:lnTo>
                                  <a:lnTo>
                                    <a:pt x="290" y="381"/>
                                  </a:lnTo>
                                  <a:lnTo>
                                    <a:pt x="318" y="315"/>
                                  </a:lnTo>
                                  <a:lnTo>
                                    <a:pt x="332" y="241"/>
                                  </a:lnTo>
                                  <a:lnTo>
                                    <a:pt x="334" y="209"/>
                                  </a:lnTo>
                                  <a:lnTo>
                                    <a:pt x="336" y="172"/>
                                  </a:lnTo>
                                  <a:lnTo>
                                    <a:pt x="338" y="130"/>
                                  </a:lnTo>
                                  <a:lnTo>
                                    <a:pt x="340" y="84"/>
                                  </a:lnTo>
                                  <a:close/>
                                  <a:moveTo>
                                    <a:pt x="184" y="268"/>
                                  </a:moveTo>
                                  <a:lnTo>
                                    <a:pt x="81" y="268"/>
                                  </a:lnTo>
                                  <a:lnTo>
                                    <a:pt x="81" y="491"/>
                                  </a:lnTo>
                                  <a:lnTo>
                                    <a:pt x="121" y="491"/>
                                  </a:lnTo>
                                  <a:lnTo>
                                    <a:pt x="121" y="281"/>
                                  </a:lnTo>
                                  <a:lnTo>
                                    <a:pt x="186" y="281"/>
                                  </a:lnTo>
                                  <a:lnTo>
                                    <a:pt x="178" y="275"/>
                                  </a:lnTo>
                                  <a:lnTo>
                                    <a:pt x="184" y="268"/>
                                  </a:lnTo>
                                  <a:close/>
                                  <a:moveTo>
                                    <a:pt x="322" y="433"/>
                                  </a:moveTo>
                                  <a:lnTo>
                                    <a:pt x="324" y="443"/>
                                  </a:lnTo>
                                  <a:lnTo>
                                    <a:pt x="326" y="454"/>
                                  </a:lnTo>
                                  <a:lnTo>
                                    <a:pt x="328" y="466"/>
                                  </a:lnTo>
                                  <a:lnTo>
                                    <a:pt x="330" y="477"/>
                                  </a:lnTo>
                                  <a:lnTo>
                                    <a:pt x="376" y="479"/>
                                  </a:lnTo>
                                  <a:lnTo>
                                    <a:pt x="409" y="479"/>
                                  </a:lnTo>
                                  <a:lnTo>
                                    <a:pt x="445" y="474"/>
                                  </a:lnTo>
                                  <a:lnTo>
                                    <a:pt x="472" y="456"/>
                                  </a:lnTo>
                                  <a:lnTo>
                                    <a:pt x="483" y="437"/>
                                  </a:lnTo>
                                  <a:lnTo>
                                    <a:pt x="404" y="437"/>
                                  </a:lnTo>
                                  <a:lnTo>
                                    <a:pt x="387" y="437"/>
                                  </a:lnTo>
                                  <a:lnTo>
                                    <a:pt x="368" y="436"/>
                                  </a:lnTo>
                                  <a:lnTo>
                                    <a:pt x="346" y="435"/>
                                  </a:lnTo>
                                  <a:lnTo>
                                    <a:pt x="322" y="433"/>
                                  </a:lnTo>
                                  <a:close/>
                                  <a:moveTo>
                                    <a:pt x="507" y="46"/>
                                  </a:moveTo>
                                  <a:lnTo>
                                    <a:pt x="209" y="46"/>
                                  </a:lnTo>
                                  <a:lnTo>
                                    <a:pt x="209" y="84"/>
                                  </a:lnTo>
                                  <a:lnTo>
                                    <a:pt x="461" y="84"/>
                                  </a:lnTo>
                                  <a:lnTo>
                                    <a:pt x="458" y="186"/>
                                  </a:lnTo>
                                  <a:lnTo>
                                    <a:pt x="455" y="270"/>
                                  </a:lnTo>
                                  <a:lnTo>
                                    <a:pt x="453" y="336"/>
                                  </a:lnTo>
                                  <a:lnTo>
                                    <a:pt x="450" y="384"/>
                                  </a:lnTo>
                                  <a:lnTo>
                                    <a:pt x="446" y="408"/>
                                  </a:lnTo>
                                  <a:lnTo>
                                    <a:pt x="437" y="425"/>
                                  </a:lnTo>
                                  <a:lnTo>
                                    <a:pt x="423" y="434"/>
                                  </a:lnTo>
                                  <a:lnTo>
                                    <a:pt x="404" y="437"/>
                                  </a:lnTo>
                                  <a:lnTo>
                                    <a:pt x="483" y="437"/>
                                  </a:lnTo>
                                  <a:lnTo>
                                    <a:pt x="488" y="427"/>
                                  </a:lnTo>
                                  <a:lnTo>
                                    <a:pt x="494" y="387"/>
                                  </a:lnTo>
                                  <a:lnTo>
                                    <a:pt x="497" y="335"/>
                                  </a:lnTo>
                                  <a:lnTo>
                                    <a:pt x="500" y="254"/>
                                  </a:lnTo>
                                  <a:lnTo>
                                    <a:pt x="503" y="165"/>
                                  </a:lnTo>
                                  <a:lnTo>
                                    <a:pt x="507" y="46"/>
                                  </a:lnTo>
                                  <a:close/>
                                  <a:moveTo>
                                    <a:pt x="186" y="281"/>
                                  </a:moveTo>
                                  <a:lnTo>
                                    <a:pt x="121" y="281"/>
                                  </a:lnTo>
                                  <a:lnTo>
                                    <a:pt x="163" y="311"/>
                                  </a:lnTo>
                                  <a:lnTo>
                                    <a:pt x="204" y="343"/>
                                  </a:lnTo>
                                  <a:lnTo>
                                    <a:pt x="231" y="312"/>
                                  </a:lnTo>
                                  <a:lnTo>
                                    <a:pt x="191" y="284"/>
                                  </a:lnTo>
                                  <a:lnTo>
                                    <a:pt x="186" y="281"/>
                                  </a:lnTo>
                                  <a:close/>
                                  <a:moveTo>
                                    <a:pt x="184" y="97"/>
                                  </a:moveTo>
                                  <a:lnTo>
                                    <a:pt x="8" y="97"/>
                                  </a:lnTo>
                                  <a:lnTo>
                                    <a:pt x="8" y="133"/>
                                  </a:lnTo>
                                  <a:lnTo>
                                    <a:pt x="137" y="133"/>
                                  </a:lnTo>
                                  <a:lnTo>
                                    <a:pt x="106" y="178"/>
                                  </a:lnTo>
                                  <a:lnTo>
                                    <a:pt x="73" y="219"/>
                                  </a:lnTo>
                                  <a:lnTo>
                                    <a:pt x="37" y="254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4" y="296"/>
                                  </a:lnTo>
                                  <a:lnTo>
                                    <a:pt x="8" y="307"/>
                                  </a:lnTo>
                                  <a:lnTo>
                                    <a:pt x="11" y="318"/>
                                  </a:lnTo>
                                  <a:lnTo>
                                    <a:pt x="15" y="328"/>
                                  </a:lnTo>
                                  <a:lnTo>
                                    <a:pt x="32" y="314"/>
                                  </a:lnTo>
                                  <a:lnTo>
                                    <a:pt x="48" y="299"/>
                                  </a:lnTo>
                                  <a:lnTo>
                                    <a:pt x="65" y="284"/>
                                  </a:lnTo>
                                  <a:lnTo>
                                    <a:pt x="81" y="268"/>
                                  </a:lnTo>
                                  <a:lnTo>
                                    <a:pt x="184" y="268"/>
                                  </a:lnTo>
                                  <a:lnTo>
                                    <a:pt x="193" y="257"/>
                                  </a:lnTo>
                                  <a:lnTo>
                                    <a:pt x="195" y="255"/>
                                  </a:lnTo>
                                  <a:lnTo>
                                    <a:pt x="147" y="255"/>
                                  </a:lnTo>
                                  <a:lnTo>
                                    <a:pt x="130" y="243"/>
                                  </a:lnTo>
                                  <a:lnTo>
                                    <a:pt x="121" y="238"/>
                                  </a:lnTo>
                                  <a:lnTo>
                                    <a:pt x="121" y="222"/>
                                  </a:lnTo>
                                  <a:lnTo>
                                    <a:pt x="138" y="201"/>
                                  </a:lnTo>
                                  <a:lnTo>
                                    <a:pt x="154" y="180"/>
                                  </a:lnTo>
                                  <a:lnTo>
                                    <a:pt x="169" y="157"/>
                                  </a:lnTo>
                                  <a:lnTo>
                                    <a:pt x="184" y="134"/>
                                  </a:lnTo>
                                  <a:lnTo>
                                    <a:pt x="184" y="97"/>
                                  </a:lnTo>
                                  <a:close/>
                                  <a:moveTo>
                                    <a:pt x="197" y="186"/>
                                  </a:moveTo>
                                  <a:lnTo>
                                    <a:pt x="185" y="204"/>
                                  </a:lnTo>
                                  <a:lnTo>
                                    <a:pt x="173" y="221"/>
                                  </a:lnTo>
                                  <a:lnTo>
                                    <a:pt x="160" y="238"/>
                                  </a:lnTo>
                                  <a:lnTo>
                                    <a:pt x="147" y="255"/>
                                  </a:lnTo>
                                  <a:lnTo>
                                    <a:pt x="195" y="255"/>
                                  </a:lnTo>
                                  <a:lnTo>
                                    <a:pt x="207" y="239"/>
                                  </a:lnTo>
                                  <a:lnTo>
                                    <a:pt x="220" y="223"/>
                                  </a:lnTo>
                                  <a:lnTo>
                                    <a:pt x="232" y="207"/>
                                  </a:lnTo>
                                  <a:lnTo>
                                    <a:pt x="197" y="186"/>
                                  </a:lnTo>
                                  <a:close/>
                                  <a:moveTo>
                                    <a:pt x="96" y="0"/>
                                  </a:moveTo>
                                  <a:lnTo>
                                    <a:pt x="58" y="17"/>
                                  </a:lnTo>
                                  <a:lnTo>
                                    <a:pt x="68" y="33"/>
                                  </a:lnTo>
                                  <a:lnTo>
                                    <a:pt x="78" y="50"/>
                                  </a:lnTo>
                                  <a:lnTo>
                                    <a:pt x="88" y="68"/>
                                  </a:lnTo>
                                  <a:lnTo>
                                    <a:pt x="98" y="87"/>
                                  </a:lnTo>
                                  <a:lnTo>
                                    <a:pt x="137" y="68"/>
                                  </a:lnTo>
                                  <a:lnTo>
                                    <a:pt x="127" y="49"/>
                                  </a:lnTo>
                                  <a:lnTo>
                                    <a:pt x="116" y="32"/>
                                  </a:lnTo>
                                  <a:lnTo>
                                    <a:pt x="106" y="15"/>
                                  </a:lnTo>
                                  <a:lnTo>
                                    <a:pt x="96" y="0"/>
                                  </a:lnTo>
                                  <a:close/>
                                  <a:moveTo>
                                    <a:pt x="1084" y="39"/>
                                  </a:moveTo>
                                  <a:lnTo>
                                    <a:pt x="624" y="39"/>
                                  </a:lnTo>
                                  <a:lnTo>
                                    <a:pt x="624" y="491"/>
                                  </a:lnTo>
                                  <a:lnTo>
                                    <a:pt x="669" y="491"/>
                                  </a:lnTo>
                                  <a:lnTo>
                                    <a:pt x="669" y="461"/>
                                  </a:lnTo>
                                  <a:lnTo>
                                    <a:pt x="1084" y="461"/>
                                  </a:lnTo>
                                  <a:lnTo>
                                    <a:pt x="1084" y="423"/>
                                  </a:lnTo>
                                  <a:lnTo>
                                    <a:pt x="669" y="423"/>
                                  </a:lnTo>
                                  <a:lnTo>
                                    <a:pt x="669" y="79"/>
                                  </a:lnTo>
                                  <a:lnTo>
                                    <a:pt x="1084" y="79"/>
                                  </a:lnTo>
                                  <a:lnTo>
                                    <a:pt x="1084" y="39"/>
                                  </a:lnTo>
                                  <a:close/>
                                  <a:moveTo>
                                    <a:pt x="1084" y="461"/>
                                  </a:moveTo>
                                  <a:lnTo>
                                    <a:pt x="1039" y="461"/>
                                  </a:lnTo>
                                  <a:lnTo>
                                    <a:pt x="1039" y="491"/>
                                  </a:lnTo>
                                  <a:lnTo>
                                    <a:pt x="1084" y="491"/>
                                  </a:lnTo>
                                  <a:lnTo>
                                    <a:pt x="1084" y="461"/>
                                  </a:lnTo>
                                  <a:close/>
                                  <a:moveTo>
                                    <a:pt x="1084" y="79"/>
                                  </a:moveTo>
                                  <a:lnTo>
                                    <a:pt x="1039" y="79"/>
                                  </a:lnTo>
                                  <a:lnTo>
                                    <a:pt x="1039" y="423"/>
                                  </a:lnTo>
                                  <a:lnTo>
                                    <a:pt x="1084" y="423"/>
                                  </a:lnTo>
                                  <a:lnTo>
                                    <a:pt x="1084" y="79"/>
                                  </a:lnTo>
                                  <a:close/>
                                  <a:moveTo>
                                    <a:pt x="815" y="79"/>
                                  </a:moveTo>
                                  <a:lnTo>
                                    <a:pt x="771" y="79"/>
                                  </a:lnTo>
                                  <a:lnTo>
                                    <a:pt x="770" y="140"/>
                                  </a:lnTo>
                                  <a:lnTo>
                                    <a:pt x="767" y="189"/>
                                  </a:lnTo>
                                  <a:lnTo>
                                    <a:pt x="763" y="224"/>
                                  </a:lnTo>
                                  <a:lnTo>
                                    <a:pt x="756" y="247"/>
                                  </a:lnTo>
                                  <a:lnTo>
                                    <a:pt x="746" y="270"/>
                                  </a:lnTo>
                                  <a:lnTo>
                                    <a:pt x="728" y="292"/>
                                  </a:lnTo>
                                  <a:lnTo>
                                    <a:pt x="703" y="314"/>
                                  </a:lnTo>
                                  <a:lnTo>
                                    <a:pt x="670" y="334"/>
                                  </a:lnTo>
                                  <a:lnTo>
                                    <a:pt x="680" y="342"/>
                                  </a:lnTo>
                                  <a:lnTo>
                                    <a:pt x="688" y="350"/>
                                  </a:lnTo>
                                  <a:lnTo>
                                    <a:pt x="696" y="358"/>
                                  </a:lnTo>
                                  <a:lnTo>
                                    <a:pt x="704" y="366"/>
                                  </a:lnTo>
                                  <a:lnTo>
                                    <a:pt x="738" y="343"/>
                                  </a:lnTo>
                                  <a:lnTo>
                                    <a:pt x="765" y="318"/>
                                  </a:lnTo>
                                  <a:lnTo>
                                    <a:pt x="785" y="292"/>
                                  </a:lnTo>
                                  <a:lnTo>
                                    <a:pt x="798" y="264"/>
                                  </a:lnTo>
                                  <a:lnTo>
                                    <a:pt x="805" y="236"/>
                                  </a:lnTo>
                                  <a:lnTo>
                                    <a:pt x="810" y="196"/>
                                  </a:lnTo>
                                  <a:lnTo>
                                    <a:pt x="814" y="144"/>
                                  </a:lnTo>
                                  <a:lnTo>
                                    <a:pt x="815" y="79"/>
                                  </a:lnTo>
                                  <a:close/>
                                  <a:moveTo>
                                    <a:pt x="935" y="79"/>
                                  </a:moveTo>
                                  <a:lnTo>
                                    <a:pt x="892" y="79"/>
                                  </a:lnTo>
                                  <a:lnTo>
                                    <a:pt x="892" y="267"/>
                                  </a:lnTo>
                                  <a:lnTo>
                                    <a:pt x="896" y="294"/>
                                  </a:lnTo>
                                  <a:lnTo>
                                    <a:pt x="909" y="313"/>
                                  </a:lnTo>
                                  <a:lnTo>
                                    <a:pt x="932" y="324"/>
                                  </a:lnTo>
                                  <a:lnTo>
                                    <a:pt x="963" y="328"/>
                                  </a:lnTo>
                                  <a:lnTo>
                                    <a:pt x="1024" y="328"/>
                                  </a:lnTo>
                                  <a:lnTo>
                                    <a:pt x="1032" y="288"/>
                                  </a:lnTo>
                                  <a:lnTo>
                                    <a:pt x="970" y="288"/>
                                  </a:lnTo>
                                  <a:lnTo>
                                    <a:pt x="955" y="286"/>
                                  </a:lnTo>
                                  <a:lnTo>
                                    <a:pt x="944" y="281"/>
                                  </a:lnTo>
                                  <a:lnTo>
                                    <a:pt x="938" y="273"/>
                                  </a:lnTo>
                                  <a:lnTo>
                                    <a:pt x="935" y="262"/>
                                  </a:lnTo>
                                  <a:lnTo>
                                    <a:pt x="935" y="79"/>
                                  </a:lnTo>
                                  <a:close/>
                                  <a:moveTo>
                                    <a:pt x="1032" y="287"/>
                                  </a:moveTo>
                                  <a:lnTo>
                                    <a:pt x="970" y="288"/>
                                  </a:lnTo>
                                  <a:lnTo>
                                    <a:pt x="1032" y="288"/>
                                  </a:lnTo>
                                  <a:lnTo>
                                    <a:pt x="1032" y="2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45" name="任意多边形 245"/>
                          <wps:cNvSpPr/>
                          <wps:spPr>
                            <a:xfrm>
                              <a:off x="4639" y="5345"/>
                              <a:ext cx="238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4" h="494">
                                  <a:moveTo>
                                    <a:pt x="340" y="84"/>
                                  </a:moveTo>
                                  <a:lnTo>
                                    <a:pt x="295" y="84"/>
                                  </a:lnTo>
                                  <a:lnTo>
                                    <a:pt x="293" y="127"/>
                                  </a:lnTo>
                                  <a:lnTo>
                                    <a:pt x="292" y="166"/>
                                  </a:lnTo>
                                  <a:lnTo>
                                    <a:pt x="290" y="204"/>
                                  </a:lnTo>
                                  <a:lnTo>
                                    <a:pt x="287" y="238"/>
                                  </a:lnTo>
                                  <a:lnTo>
                                    <a:pt x="275" y="302"/>
                                  </a:lnTo>
                                  <a:lnTo>
                                    <a:pt x="248" y="361"/>
                                  </a:lnTo>
                                  <a:lnTo>
                                    <a:pt x="208" y="414"/>
                                  </a:lnTo>
                                  <a:lnTo>
                                    <a:pt x="153" y="461"/>
                                  </a:lnTo>
                                  <a:lnTo>
                                    <a:pt x="162" y="470"/>
                                  </a:lnTo>
                                  <a:lnTo>
                                    <a:pt x="171" y="478"/>
                                  </a:lnTo>
                                  <a:lnTo>
                                    <a:pt x="180" y="486"/>
                                  </a:lnTo>
                                  <a:lnTo>
                                    <a:pt x="187" y="493"/>
                                  </a:lnTo>
                                  <a:lnTo>
                                    <a:pt x="246" y="441"/>
                                  </a:lnTo>
                                  <a:lnTo>
                                    <a:pt x="290" y="381"/>
                                  </a:lnTo>
                                  <a:lnTo>
                                    <a:pt x="318" y="315"/>
                                  </a:lnTo>
                                  <a:lnTo>
                                    <a:pt x="332" y="241"/>
                                  </a:lnTo>
                                  <a:lnTo>
                                    <a:pt x="334" y="209"/>
                                  </a:lnTo>
                                  <a:lnTo>
                                    <a:pt x="336" y="172"/>
                                  </a:lnTo>
                                  <a:lnTo>
                                    <a:pt x="338" y="130"/>
                                  </a:lnTo>
                                  <a:lnTo>
                                    <a:pt x="340" y="84"/>
                                  </a:lnTo>
                                  <a:close/>
                                  <a:moveTo>
                                    <a:pt x="184" y="268"/>
                                  </a:moveTo>
                                  <a:lnTo>
                                    <a:pt x="80" y="268"/>
                                  </a:lnTo>
                                  <a:lnTo>
                                    <a:pt x="80" y="491"/>
                                  </a:lnTo>
                                  <a:lnTo>
                                    <a:pt x="121" y="491"/>
                                  </a:lnTo>
                                  <a:lnTo>
                                    <a:pt x="121" y="281"/>
                                  </a:lnTo>
                                  <a:lnTo>
                                    <a:pt x="185" y="281"/>
                                  </a:lnTo>
                                  <a:lnTo>
                                    <a:pt x="178" y="275"/>
                                  </a:lnTo>
                                  <a:lnTo>
                                    <a:pt x="184" y="268"/>
                                  </a:lnTo>
                                  <a:close/>
                                  <a:moveTo>
                                    <a:pt x="322" y="433"/>
                                  </a:moveTo>
                                  <a:lnTo>
                                    <a:pt x="324" y="443"/>
                                  </a:lnTo>
                                  <a:lnTo>
                                    <a:pt x="326" y="454"/>
                                  </a:lnTo>
                                  <a:lnTo>
                                    <a:pt x="328" y="466"/>
                                  </a:lnTo>
                                  <a:lnTo>
                                    <a:pt x="330" y="477"/>
                                  </a:lnTo>
                                  <a:lnTo>
                                    <a:pt x="375" y="479"/>
                                  </a:lnTo>
                                  <a:lnTo>
                                    <a:pt x="409" y="479"/>
                                  </a:lnTo>
                                  <a:lnTo>
                                    <a:pt x="445" y="474"/>
                                  </a:lnTo>
                                  <a:lnTo>
                                    <a:pt x="472" y="456"/>
                                  </a:lnTo>
                                  <a:lnTo>
                                    <a:pt x="483" y="437"/>
                                  </a:lnTo>
                                  <a:lnTo>
                                    <a:pt x="404" y="437"/>
                                  </a:lnTo>
                                  <a:lnTo>
                                    <a:pt x="387" y="437"/>
                                  </a:lnTo>
                                  <a:lnTo>
                                    <a:pt x="368" y="436"/>
                                  </a:lnTo>
                                  <a:lnTo>
                                    <a:pt x="346" y="435"/>
                                  </a:lnTo>
                                  <a:lnTo>
                                    <a:pt x="322" y="433"/>
                                  </a:lnTo>
                                  <a:close/>
                                  <a:moveTo>
                                    <a:pt x="506" y="46"/>
                                  </a:moveTo>
                                  <a:lnTo>
                                    <a:pt x="209" y="46"/>
                                  </a:lnTo>
                                  <a:lnTo>
                                    <a:pt x="209" y="84"/>
                                  </a:lnTo>
                                  <a:lnTo>
                                    <a:pt x="461" y="84"/>
                                  </a:lnTo>
                                  <a:lnTo>
                                    <a:pt x="458" y="186"/>
                                  </a:lnTo>
                                  <a:lnTo>
                                    <a:pt x="455" y="270"/>
                                  </a:lnTo>
                                  <a:lnTo>
                                    <a:pt x="452" y="336"/>
                                  </a:lnTo>
                                  <a:lnTo>
                                    <a:pt x="450" y="384"/>
                                  </a:lnTo>
                                  <a:lnTo>
                                    <a:pt x="446" y="408"/>
                                  </a:lnTo>
                                  <a:lnTo>
                                    <a:pt x="437" y="425"/>
                                  </a:lnTo>
                                  <a:lnTo>
                                    <a:pt x="423" y="434"/>
                                  </a:lnTo>
                                  <a:lnTo>
                                    <a:pt x="404" y="437"/>
                                  </a:lnTo>
                                  <a:lnTo>
                                    <a:pt x="483" y="437"/>
                                  </a:lnTo>
                                  <a:lnTo>
                                    <a:pt x="488" y="427"/>
                                  </a:lnTo>
                                  <a:lnTo>
                                    <a:pt x="494" y="387"/>
                                  </a:lnTo>
                                  <a:lnTo>
                                    <a:pt x="496" y="335"/>
                                  </a:lnTo>
                                  <a:lnTo>
                                    <a:pt x="500" y="254"/>
                                  </a:lnTo>
                                  <a:lnTo>
                                    <a:pt x="503" y="165"/>
                                  </a:lnTo>
                                  <a:lnTo>
                                    <a:pt x="506" y="46"/>
                                  </a:lnTo>
                                  <a:close/>
                                  <a:moveTo>
                                    <a:pt x="185" y="281"/>
                                  </a:moveTo>
                                  <a:lnTo>
                                    <a:pt x="121" y="281"/>
                                  </a:lnTo>
                                  <a:lnTo>
                                    <a:pt x="163" y="311"/>
                                  </a:lnTo>
                                  <a:lnTo>
                                    <a:pt x="204" y="343"/>
                                  </a:lnTo>
                                  <a:lnTo>
                                    <a:pt x="231" y="312"/>
                                  </a:lnTo>
                                  <a:lnTo>
                                    <a:pt x="191" y="284"/>
                                  </a:lnTo>
                                  <a:lnTo>
                                    <a:pt x="185" y="281"/>
                                  </a:lnTo>
                                  <a:close/>
                                  <a:moveTo>
                                    <a:pt x="184" y="97"/>
                                  </a:moveTo>
                                  <a:lnTo>
                                    <a:pt x="7" y="97"/>
                                  </a:lnTo>
                                  <a:lnTo>
                                    <a:pt x="7" y="133"/>
                                  </a:lnTo>
                                  <a:lnTo>
                                    <a:pt x="137" y="133"/>
                                  </a:lnTo>
                                  <a:lnTo>
                                    <a:pt x="106" y="178"/>
                                  </a:lnTo>
                                  <a:lnTo>
                                    <a:pt x="73" y="219"/>
                                  </a:lnTo>
                                  <a:lnTo>
                                    <a:pt x="37" y="254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4" y="296"/>
                                  </a:lnTo>
                                  <a:lnTo>
                                    <a:pt x="8" y="307"/>
                                  </a:lnTo>
                                  <a:lnTo>
                                    <a:pt x="11" y="318"/>
                                  </a:lnTo>
                                  <a:lnTo>
                                    <a:pt x="14" y="328"/>
                                  </a:lnTo>
                                  <a:lnTo>
                                    <a:pt x="31" y="314"/>
                                  </a:lnTo>
                                  <a:lnTo>
                                    <a:pt x="48" y="299"/>
                                  </a:lnTo>
                                  <a:lnTo>
                                    <a:pt x="65" y="284"/>
                                  </a:lnTo>
                                  <a:lnTo>
                                    <a:pt x="80" y="268"/>
                                  </a:lnTo>
                                  <a:lnTo>
                                    <a:pt x="184" y="268"/>
                                  </a:lnTo>
                                  <a:lnTo>
                                    <a:pt x="193" y="257"/>
                                  </a:lnTo>
                                  <a:lnTo>
                                    <a:pt x="194" y="255"/>
                                  </a:lnTo>
                                  <a:lnTo>
                                    <a:pt x="147" y="255"/>
                                  </a:lnTo>
                                  <a:lnTo>
                                    <a:pt x="130" y="243"/>
                                  </a:lnTo>
                                  <a:lnTo>
                                    <a:pt x="121" y="238"/>
                                  </a:lnTo>
                                  <a:lnTo>
                                    <a:pt x="121" y="222"/>
                                  </a:lnTo>
                                  <a:lnTo>
                                    <a:pt x="138" y="201"/>
                                  </a:lnTo>
                                  <a:lnTo>
                                    <a:pt x="154" y="180"/>
                                  </a:lnTo>
                                  <a:lnTo>
                                    <a:pt x="169" y="157"/>
                                  </a:lnTo>
                                  <a:lnTo>
                                    <a:pt x="184" y="134"/>
                                  </a:lnTo>
                                  <a:lnTo>
                                    <a:pt x="184" y="97"/>
                                  </a:lnTo>
                                  <a:close/>
                                  <a:moveTo>
                                    <a:pt x="196" y="186"/>
                                  </a:moveTo>
                                  <a:lnTo>
                                    <a:pt x="185" y="204"/>
                                  </a:lnTo>
                                  <a:lnTo>
                                    <a:pt x="173" y="221"/>
                                  </a:lnTo>
                                  <a:lnTo>
                                    <a:pt x="160" y="238"/>
                                  </a:lnTo>
                                  <a:lnTo>
                                    <a:pt x="147" y="255"/>
                                  </a:lnTo>
                                  <a:lnTo>
                                    <a:pt x="194" y="255"/>
                                  </a:lnTo>
                                  <a:lnTo>
                                    <a:pt x="207" y="239"/>
                                  </a:lnTo>
                                  <a:lnTo>
                                    <a:pt x="220" y="223"/>
                                  </a:lnTo>
                                  <a:lnTo>
                                    <a:pt x="232" y="207"/>
                                  </a:lnTo>
                                  <a:lnTo>
                                    <a:pt x="196" y="186"/>
                                  </a:lnTo>
                                  <a:close/>
                                  <a:moveTo>
                                    <a:pt x="95" y="0"/>
                                  </a:moveTo>
                                  <a:lnTo>
                                    <a:pt x="58" y="17"/>
                                  </a:lnTo>
                                  <a:lnTo>
                                    <a:pt x="68" y="33"/>
                                  </a:lnTo>
                                  <a:lnTo>
                                    <a:pt x="78" y="50"/>
                                  </a:lnTo>
                                  <a:lnTo>
                                    <a:pt x="88" y="68"/>
                                  </a:lnTo>
                                  <a:lnTo>
                                    <a:pt x="98" y="87"/>
                                  </a:lnTo>
                                  <a:lnTo>
                                    <a:pt x="137" y="68"/>
                                  </a:lnTo>
                                  <a:lnTo>
                                    <a:pt x="126" y="49"/>
                                  </a:lnTo>
                                  <a:lnTo>
                                    <a:pt x="116" y="32"/>
                                  </a:lnTo>
                                  <a:lnTo>
                                    <a:pt x="105" y="15"/>
                                  </a:lnTo>
                                  <a:lnTo>
                                    <a:pt x="95" y="0"/>
                                  </a:lnTo>
                                  <a:close/>
                                  <a:moveTo>
                                    <a:pt x="1113" y="430"/>
                                  </a:moveTo>
                                  <a:lnTo>
                                    <a:pt x="585" y="430"/>
                                  </a:lnTo>
                                  <a:lnTo>
                                    <a:pt x="585" y="468"/>
                                  </a:lnTo>
                                  <a:lnTo>
                                    <a:pt x="1113" y="468"/>
                                  </a:lnTo>
                                  <a:lnTo>
                                    <a:pt x="1113" y="430"/>
                                  </a:lnTo>
                                  <a:close/>
                                  <a:moveTo>
                                    <a:pt x="786" y="234"/>
                                  </a:moveTo>
                                  <a:lnTo>
                                    <a:pt x="740" y="234"/>
                                  </a:lnTo>
                                  <a:lnTo>
                                    <a:pt x="709" y="430"/>
                                  </a:lnTo>
                                  <a:lnTo>
                                    <a:pt x="754" y="430"/>
                                  </a:lnTo>
                                  <a:lnTo>
                                    <a:pt x="786" y="234"/>
                                  </a:lnTo>
                                  <a:close/>
                                  <a:moveTo>
                                    <a:pt x="1027" y="196"/>
                                  </a:moveTo>
                                  <a:lnTo>
                                    <a:pt x="618" y="196"/>
                                  </a:lnTo>
                                  <a:lnTo>
                                    <a:pt x="618" y="234"/>
                                  </a:lnTo>
                                  <a:lnTo>
                                    <a:pt x="982" y="234"/>
                                  </a:lnTo>
                                  <a:lnTo>
                                    <a:pt x="982" y="430"/>
                                  </a:lnTo>
                                  <a:lnTo>
                                    <a:pt x="1027" y="430"/>
                                  </a:lnTo>
                                  <a:lnTo>
                                    <a:pt x="1027" y="196"/>
                                  </a:lnTo>
                                  <a:close/>
                                  <a:moveTo>
                                    <a:pt x="811" y="75"/>
                                  </a:moveTo>
                                  <a:lnTo>
                                    <a:pt x="766" y="75"/>
                                  </a:lnTo>
                                  <a:lnTo>
                                    <a:pt x="747" y="196"/>
                                  </a:lnTo>
                                  <a:lnTo>
                                    <a:pt x="792" y="196"/>
                                  </a:lnTo>
                                  <a:lnTo>
                                    <a:pt x="811" y="75"/>
                                  </a:lnTo>
                                  <a:close/>
                                  <a:moveTo>
                                    <a:pt x="1088" y="37"/>
                                  </a:moveTo>
                                  <a:lnTo>
                                    <a:pt x="604" y="37"/>
                                  </a:lnTo>
                                  <a:lnTo>
                                    <a:pt x="604" y="75"/>
                                  </a:lnTo>
                                  <a:lnTo>
                                    <a:pt x="1088" y="75"/>
                                  </a:lnTo>
                                  <a:lnTo>
                                    <a:pt x="1088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46" name="任意多边形 246"/>
                          <wps:cNvSpPr/>
                          <wps:spPr>
                            <a:xfrm>
                              <a:off x="5115" y="5346"/>
                              <a:ext cx="236" cy="1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4" h="487">
                                  <a:moveTo>
                                    <a:pt x="481" y="48"/>
                                  </a:moveTo>
                                  <a:lnTo>
                                    <a:pt x="33" y="48"/>
                                  </a:lnTo>
                                  <a:lnTo>
                                    <a:pt x="33" y="91"/>
                                  </a:lnTo>
                                  <a:lnTo>
                                    <a:pt x="481" y="91"/>
                                  </a:lnTo>
                                  <a:lnTo>
                                    <a:pt x="481" y="48"/>
                                  </a:lnTo>
                                  <a:close/>
                                  <a:moveTo>
                                    <a:pt x="516" y="409"/>
                                  </a:moveTo>
                                  <a:lnTo>
                                    <a:pt x="0" y="409"/>
                                  </a:lnTo>
                                  <a:lnTo>
                                    <a:pt x="0" y="451"/>
                                  </a:lnTo>
                                  <a:lnTo>
                                    <a:pt x="516" y="451"/>
                                  </a:lnTo>
                                  <a:lnTo>
                                    <a:pt x="516" y="409"/>
                                  </a:lnTo>
                                  <a:close/>
                                  <a:moveTo>
                                    <a:pt x="457" y="219"/>
                                  </a:moveTo>
                                  <a:lnTo>
                                    <a:pt x="57" y="219"/>
                                  </a:lnTo>
                                  <a:lnTo>
                                    <a:pt x="57" y="261"/>
                                  </a:lnTo>
                                  <a:lnTo>
                                    <a:pt x="457" y="261"/>
                                  </a:lnTo>
                                  <a:lnTo>
                                    <a:pt x="457" y="219"/>
                                  </a:lnTo>
                                  <a:close/>
                                  <a:moveTo>
                                    <a:pt x="786" y="141"/>
                                  </a:moveTo>
                                  <a:lnTo>
                                    <a:pt x="740" y="141"/>
                                  </a:lnTo>
                                  <a:lnTo>
                                    <a:pt x="737" y="189"/>
                                  </a:lnTo>
                                  <a:lnTo>
                                    <a:pt x="732" y="229"/>
                                  </a:lnTo>
                                  <a:lnTo>
                                    <a:pt x="727" y="262"/>
                                  </a:lnTo>
                                  <a:lnTo>
                                    <a:pt x="721" y="286"/>
                                  </a:lnTo>
                                  <a:lnTo>
                                    <a:pt x="699" y="335"/>
                                  </a:lnTo>
                                  <a:lnTo>
                                    <a:pt x="667" y="379"/>
                                  </a:lnTo>
                                  <a:lnTo>
                                    <a:pt x="624" y="418"/>
                                  </a:lnTo>
                                  <a:lnTo>
                                    <a:pt x="572" y="453"/>
                                  </a:lnTo>
                                  <a:lnTo>
                                    <a:pt x="582" y="462"/>
                                  </a:lnTo>
                                  <a:lnTo>
                                    <a:pt x="591" y="470"/>
                                  </a:lnTo>
                                  <a:lnTo>
                                    <a:pt x="599" y="478"/>
                                  </a:lnTo>
                                  <a:lnTo>
                                    <a:pt x="606" y="486"/>
                                  </a:lnTo>
                                  <a:lnTo>
                                    <a:pt x="663" y="448"/>
                                  </a:lnTo>
                                  <a:lnTo>
                                    <a:pt x="708" y="404"/>
                                  </a:lnTo>
                                  <a:lnTo>
                                    <a:pt x="742" y="354"/>
                                  </a:lnTo>
                                  <a:lnTo>
                                    <a:pt x="766" y="298"/>
                                  </a:lnTo>
                                  <a:lnTo>
                                    <a:pt x="772" y="269"/>
                                  </a:lnTo>
                                  <a:lnTo>
                                    <a:pt x="778" y="234"/>
                                  </a:lnTo>
                                  <a:lnTo>
                                    <a:pt x="783" y="191"/>
                                  </a:lnTo>
                                  <a:lnTo>
                                    <a:pt x="786" y="141"/>
                                  </a:lnTo>
                                  <a:close/>
                                  <a:moveTo>
                                    <a:pt x="956" y="102"/>
                                  </a:moveTo>
                                  <a:lnTo>
                                    <a:pt x="588" y="102"/>
                                  </a:lnTo>
                                  <a:lnTo>
                                    <a:pt x="588" y="141"/>
                                  </a:lnTo>
                                  <a:lnTo>
                                    <a:pt x="911" y="141"/>
                                  </a:lnTo>
                                  <a:lnTo>
                                    <a:pt x="911" y="410"/>
                                  </a:lnTo>
                                  <a:lnTo>
                                    <a:pt x="914" y="438"/>
                                  </a:lnTo>
                                  <a:lnTo>
                                    <a:pt x="927" y="459"/>
                                  </a:lnTo>
                                  <a:lnTo>
                                    <a:pt x="949" y="471"/>
                                  </a:lnTo>
                                  <a:lnTo>
                                    <a:pt x="979" y="475"/>
                                  </a:lnTo>
                                  <a:lnTo>
                                    <a:pt x="1017" y="475"/>
                                  </a:lnTo>
                                  <a:lnTo>
                                    <a:pt x="1047" y="472"/>
                                  </a:lnTo>
                                  <a:lnTo>
                                    <a:pt x="1069" y="461"/>
                                  </a:lnTo>
                                  <a:lnTo>
                                    <a:pt x="1084" y="444"/>
                                  </a:lnTo>
                                  <a:lnTo>
                                    <a:pt x="1087" y="437"/>
                                  </a:lnTo>
                                  <a:lnTo>
                                    <a:pt x="986" y="437"/>
                                  </a:lnTo>
                                  <a:lnTo>
                                    <a:pt x="972" y="435"/>
                                  </a:lnTo>
                                  <a:lnTo>
                                    <a:pt x="963" y="429"/>
                                  </a:lnTo>
                                  <a:lnTo>
                                    <a:pt x="957" y="419"/>
                                  </a:lnTo>
                                  <a:lnTo>
                                    <a:pt x="956" y="407"/>
                                  </a:lnTo>
                                  <a:lnTo>
                                    <a:pt x="956" y="102"/>
                                  </a:lnTo>
                                  <a:close/>
                                  <a:moveTo>
                                    <a:pt x="1058" y="324"/>
                                  </a:moveTo>
                                  <a:lnTo>
                                    <a:pt x="1057" y="347"/>
                                  </a:lnTo>
                                  <a:lnTo>
                                    <a:pt x="1055" y="369"/>
                                  </a:lnTo>
                                  <a:lnTo>
                                    <a:pt x="1052" y="389"/>
                                  </a:lnTo>
                                  <a:lnTo>
                                    <a:pt x="1050" y="407"/>
                                  </a:lnTo>
                                  <a:lnTo>
                                    <a:pt x="1046" y="420"/>
                                  </a:lnTo>
                                  <a:lnTo>
                                    <a:pt x="1038" y="429"/>
                                  </a:lnTo>
                                  <a:lnTo>
                                    <a:pt x="1027" y="435"/>
                                  </a:lnTo>
                                  <a:lnTo>
                                    <a:pt x="1012" y="437"/>
                                  </a:lnTo>
                                  <a:lnTo>
                                    <a:pt x="1087" y="437"/>
                                  </a:lnTo>
                                  <a:lnTo>
                                    <a:pt x="1093" y="420"/>
                                  </a:lnTo>
                                  <a:lnTo>
                                    <a:pt x="1096" y="401"/>
                                  </a:lnTo>
                                  <a:lnTo>
                                    <a:pt x="1098" y="381"/>
                                  </a:lnTo>
                                  <a:lnTo>
                                    <a:pt x="1101" y="361"/>
                                  </a:lnTo>
                                  <a:lnTo>
                                    <a:pt x="1103" y="339"/>
                                  </a:lnTo>
                                  <a:lnTo>
                                    <a:pt x="1091" y="336"/>
                                  </a:lnTo>
                                  <a:lnTo>
                                    <a:pt x="1080" y="332"/>
                                  </a:lnTo>
                                  <a:lnTo>
                                    <a:pt x="1069" y="328"/>
                                  </a:lnTo>
                                  <a:lnTo>
                                    <a:pt x="1058" y="324"/>
                                  </a:lnTo>
                                  <a:close/>
                                  <a:moveTo>
                                    <a:pt x="789" y="0"/>
                                  </a:moveTo>
                                  <a:lnTo>
                                    <a:pt x="743" y="0"/>
                                  </a:lnTo>
                                  <a:lnTo>
                                    <a:pt x="743" y="27"/>
                                  </a:lnTo>
                                  <a:lnTo>
                                    <a:pt x="743" y="54"/>
                                  </a:lnTo>
                                  <a:lnTo>
                                    <a:pt x="742" y="78"/>
                                  </a:lnTo>
                                  <a:lnTo>
                                    <a:pt x="741" y="102"/>
                                  </a:lnTo>
                                  <a:lnTo>
                                    <a:pt x="787" y="102"/>
                                  </a:lnTo>
                                  <a:lnTo>
                                    <a:pt x="788" y="78"/>
                                  </a:lnTo>
                                  <a:lnTo>
                                    <a:pt x="789" y="53"/>
                                  </a:lnTo>
                                  <a:lnTo>
                                    <a:pt x="789" y="27"/>
                                  </a:lnTo>
                                  <a:lnTo>
                                    <a:pt x="78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47" name="任意多边形 247"/>
                          <wps:cNvSpPr/>
                          <wps:spPr>
                            <a:xfrm>
                              <a:off x="3208" y="5536"/>
                              <a:ext cx="211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89" h="659">
                                  <a:moveTo>
                                    <a:pt x="399" y="588"/>
                                  </a:moveTo>
                                  <a:lnTo>
                                    <a:pt x="4" y="588"/>
                                  </a:lnTo>
                                  <a:lnTo>
                                    <a:pt x="4" y="658"/>
                                  </a:lnTo>
                                  <a:lnTo>
                                    <a:pt x="399" y="658"/>
                                  </a:lnTo>
                                  <a:lnTo>
                                    <a:pt x="399" y="588"/>
                                  </a:lnTo>
                                  <a:close/>
                                  <a:moveTo>
                                    <a:pt x="245" y="99"/>
                                  </a:moveTo>
                                  <a:lnTo>
                                    <a:pt x="158" y="99"/>
                                  </a:lnTo>
                                  <a:lnTo>
                                    <a:pt x="158" y="588"/>
                                  </a:lnTo>
                                  <a:lnTo>
                                    <a:pt x="245" y="588"/>
                                  </a:lnTo>
                                  <a:lnTo>
                                    <a:pt x="245" y="99"/>
                                  </a:lnTo>
                                  <a:close/>
                                  <a:moveTo>
                                    <a:pt x="245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1"/>
                                  </a:lnTo>
                                  <a:lnTo>
                                    <a:pt x="158" y="99"/>
                                  </a:lnTo>
                                  <a:lnTo>
                                    <a:pt x="245" y="99"/>
                                  </a:lnTo>
                                  <a:lnTo>
                                    <a:pt x="245" y="0"/>
                                  </a:lnTo>
                                  <a:close/>
                                  <a:moveTo>
                                    <a:pt x="988" y="588"/>
                                  </a:moveTo>
                                  <a:lnTo>
                                    <a:pt x="593" y="588"/>
                                  </a:lnTo>
                                  <a:lnTo>
                                    <a:pt x="593" y="658"/>
                                  </a:lnTo>
                                  <a:lnTo>
                                    <a:pt x="988" y="658"/>
                                  </a:lnTo>
                                  <a:lnTo>
                                    <a:pt x="988" y="588"/>
                                  </a:lnTo>
                                  <a:close/>
                                  <a:moveTo>
                                    <a:pt x="834" y="99"/>
                                  </a:moveTo>
                                  <a:lnTo>
                                    <a:pt x="747" y="99"/>
                                  </a:lnTo>
                                  <a:lnTo>
                                    <a:pt x="747" y="588"/>
                                  </a:lnTo>
                                  <a:lnTo>
                                    <a:pt x="834" y="588"/>
                                  </a:lnTo>
                                  <a:lnTo>
                                    <a:pt x="834" y="99"/>
                                  </a:lnTo>
                                  <a:close/>
                                  <a:moveTo>
                                    <a:pt x="834" y="0"/>
                                  </a:moveTo>
                                  <a:lnTo>
                                    <a:pt x="589" y="66"/>
                                  </a:lnTo>
                                  <a:lnTo>
                                    <a:pt x="589" y="141"/>
                                  </a:lnTo>
                                  <a:lnTo>
                                    <a:pt x="747" y="99"/>
                                  </a:lnTo>
                                  <a:lnTo>
                                    <a:pt x="834" y="99"/>
                                  </a:lnTo>
                                  <a:lnTo>
                                    <a:pt x="8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48" name="任意多边形 248"/>
                          <wps:cNvSpPr/>
                          <wps:spPr>
                            <a:xfrm>
                              <a:off x="3692" y="5535"/>
                              <a:ext cx="210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82" h="659">
                                  <a:moveTo>
                                    <a:pt x="399" y="587"/>
                                  </a:moveTo>
                                  <a:lnTo>
                                    <a:pt x="4" y="587"/>
                                  </a:lnTo>
                                  <a:lnTo>
                                    <a:pt x="4" y="658"/>
                                  </a:lnTo>
                                  <a:lnTo>
                                    <a:pt x="399" y="658"/>
                                  </a:lnTo>
                                  <a:lnTo>
                                    <a:pt x="399" y="587"/>
                                  </a:lnTo>
                                  <a:close/>
                                  <a:moveTo>
                                    <a:pt x="245" y="98"/>
                                  </a:moveTo>
                                  <a:lnTo>
                                    <a:pt x="158" y="98"/>
                                  </a:lnTo>
                                  <a:lnTo>
                                    <a:pt x="158" y="587"/>
                                  </a:lnTo>
                                  <a:lnTo>
                                    <a:pt x="245" y="587"/>
                                  </a:lnTo>
                                  <a:lnTo>
                                    <a:pt x="245" y="98"/>
                                  </a:lnTo>
                                  <a:close/>
                                  <a:moveTo>
                                    <a:pt x="245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1"/>
                                  </a:lnTo>
                                  <a:lnTo>
                                    <a:pt x="158" y="98"/>
                                  </a:lnTo>
                                  <a:lnTo>
                                    <a:pt x="245" y="98"/>
                                  </a:lnTo>
                                  <a:lnTo>
                                    <a:pt x="245" y="0"/>
                                  </a:lnTo>
                                  <a:close/>
                                  <a:moveTo>
                                    <a:pt x="947" y="71"/>
                                  </a:moveTo>
                                  <a:lnTo>
                                    <a:pt x="767" y="71"/>
                                  </a:lnTo>
                                  <a:lnTo>
                                    <a:pt x="796" y="73"/>
                                  </a:lnTo>
                                  <a:lnTo>
                                    <a:pt x="822" y="78"/>
                                  </a:lnTo>
                                  <a:lnTo>
                                    <a:pt x="844" y="87"/>
                                  </a:lnTo>
                                  <a:lnTo>
                                    <a:pt x="862" y="100"/>
                                  </a:lnTo>
                                  <a:lnTo>
                                    <a:pt x="876" y="116"/>
                                  </a:lnTo>
                                  <a:lnTo>
                                    <a:pt x="887" y="136"/>
                                  </a:lnTo>
                                  <a:lnTo>
                                    <a:pt x="893" y="158"/>
                                  </a:lnTo>
                                  <a:lnTo>
                                    <a:pt x="895" y="184"/>
                                  </a:lnTo>
                                  <a:lnTo>
                                    <a:pt x="893" y="208"/>
                                  </a:lnTo>
                                  <a:lnTo>
                                    <a:pt x="888" y="232"/>
                                  </a:lnTo>
                                  <a:lnTo>
                                    <a:pt x="879" y="255"/>
                                  </a:lnTo>
                                  <a:lnTo>
                                    <a:pt x="867" y="278"/>
                                  </a:lnTo>
                                  <a:lnTo>
                                    <a:pt x="849" y="302"/>
                                  </a:lnTo>
                                  <a:lnTo>
                                    <a:pt x="825" y="331"/>
                                  </a:lnTo>
                                  <a:lnTo>
                                    <a:pt x="794" y="364"/>
                                  </a:lnTo>
                                  <a:lnTo>
                                    <a:pt x="756" y="400"/>
                                  </a:lnTo>
                                  <a:lnTo>
                                    <a:pt x="556" y="587"/>
                                  </a:lnTo>
                                  <a:lnTo>
                                    <a:pt x="556" y="658"/>
                                  </a:lnTo>
                                  <a:lnTo>
                                    <a:pt x="975" y="658"/>
                                  </a:lnTo>
                                  <a:lnTo>
                                    <a:pt x="975" y="585"/>
                                  </a:lnTo>
                                  <a:lnTo>
                                    <a:pt x="659" y="585"/>
                                  </a:lnTo>
                                  <a:lnTo>
                                    <a:pt x="659" y="584"/>
                                  </a:lnTo>
                                  <a:lnTo>
                                    <a:pt x="816" y="440"/>
                                  </a:lnTo>
                                  <a:lnTo>
                                    <a:pt x="860" y="398"/>
                                  </a:lnTo>
                                  <a:lnTo>
                                    <a:pt x="897" y="359"/>
                                  </a:lnTo>
                                  <a:lnTo>
                                    <a:pt x="926" y="324"/>
                                  </a:lnTo>
                                  <a:lnTo>
                                    <a:pt x="947" y="294"/>
                                  </a:lnTo>
                                  <a:lnTo>
                                    <a:pt x="962" y="265"/>
                                  </a:lnTo>
                                  <a:lnTo>
                                    <a:pt x="973" y="235"/>
                                  </a:lnTo>
                                  <a:lnTo>
                                    <a:pt x="979" y="206"/>
                                  </a:lnTo>
                                  <a:lnTo>
                                    <a:pt x="981" y="176"/>
                                  </a:lnTo>
                                  <a:lnTo>
                                    <a:pt x="978" y="138"/>
                                  </a:lnTo>
                                  <a:lnTo>
                                    <a:pt x="968" y="105"/>
                                  </a:lnTo>
                                  <a:lnTo>
                                    <a:pt x="951" y="75"/>
                                  </a:lnTo>
                                  <a:lnTo>
                                    <a:pt x="947" y="71"/>
                                  </a:lnTo>
                                  <a:close/>
                                  <a:moveTo>
                                    <a:pt x="780" y="3"/>
                                  </a:moveTo>
                                  <a:lnTo>
                                    <a:pt x="728" y="6"/>
                                  </a:lnTo>
                                  <a:lnTo>
                                    <a:pt x="679" y="17"/>
                                  </a:lnTo>
                                  <a:lnTo>
                                    <a:pt x="633" y="35"/>
                                  </a:lnTo>
                                  <a:lnTo>
                                    <a:pt x="591" y="61"/>
                                  </a:lnTo>
                                  <a:lnTo>
                                    <a:pt x="591" y="144"/>
                                  </a:lnTo>
                                  <a:lnTo>
                                    <a:pt x="633" y="112"/>
                                  </a:lnTo>
                                  <a:lnTo>
                                    <a:pt x="677" y="89"/>
                                  </a:lnTo>
                                  <a:lnTo>
                                    <a:pt x="721" y="75"/>
                                  </a:lnTo>
                                  <a:lnTo>
                                    <a:pt x="767" y="71"/>
                                  </a:lnTo>
                                  <a:lnTo>
                                    <a:pt x="947" y="71"/>
                                  </a:lnTo>
                                  <a:lnTo>
                                    <a:pt x="927" y="50"/>
                                  </a:lnTo>
                                  <a:lnTo>
                                    <a:pt x="898" y="29"/>
                                  </a:lnTo>
                                  <a:lnTo>
                                    <a:pt x="864" y="14"/>
                                  </a:lnTo>
                                  <a:lnTo>
                                    <a:pt x="825" y="5"/>
                                  </a:lnTo>
                                  <a:lnTo>
                                    <a:pt x="780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49" name="任意多边形 249"/>
                          <wps:cNvSpPr/>
                          <wps:spPr>
                            <a:xfrm>
                              <a:off x="4173" y="5535"/>
                              <a:ext cx="208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6" h="670">
                                  <a:moveTo>
                                    <a:pt x="400" y="588"/>
                                  </a:moveTo>
                                  <a:lnTo>
                                    <a:pt x="4" y="588"/>
                                  </a:lnTo>
                                  <a:lnTo>
                                    <a:pt x="4" y="658"/>
                                  </a:lnTo>
                                  <a:lnTo>
                                    <a:pt x="400" y="658"/>
                                  </a:lnTo>
                                  <a:lnTo>
                                    <a:pt x="400" y="588"/>
                                  </a:lnTo>
                                  <a:close/>
                                  <a:moveTo>
                                    <a:pt x="246" y="99"/>
                                  </a:moveTo>
                                  <a:lnTo>
                                    <a:pt x="159" y="99"/>
                                  </a:lnTo>
                                  <a:lnTo>
                                    <a:pt x="159" y="588"/>
                                  </a:lnTo>
                                  <a:lnTo>
                                    <a:pt x="246" y="588"/>
                                  </a:lnTo>
                                  <a:lnTo>
                                    <a:pt x="246" y="99"/>
                                  </a:lnTo>
                                  <a:close/>
                                  <a:moveTo>
                                    <a:pt x="246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2"/>
                                  </a:lnTo>
                                  <a:lnTo>
                                    <a:pt x="159" y="99"/>
                                  </a:lnTo>
                                  <a:lnTo>
                                    <a:pt x="246" y="99"/>
                                  </a:lnTo>
                                  <a:lnTo>
                                    <a:pt x="246" y="0"/>
                                  </a:lnTo>
                                  <a:close/>
                                  <a:moveTo>
                                    <a:pt x="573" y="551"/>
                                  </a:moveTo>
                                  <a:lnTo>
                                    <a:pt x="573" y="635"/>
                                  </a:lnTo>
                                  <a:lnTo>
                                    <a:pt x="605" y="650"/>
                                  </a:lnTo>
                                  <a:lnTo>
                                    <a:pt x="642" y="661"/>
                                  </a:lnTo>
                                  <a:lnTo>
                                    <a:pt x="684" y="667"/>
                                  </a:lnTo>
                                  <a:lnTo>
                                    <a:pt x="731" y="669"/>
                                  </a:lnTo>
                                  <a:lnTo>
                                    <a:pt x="784" y="666"/>
                                  </a:lnTo>
                                  <a:lnTo>
                                    <a:pt x="831" y="656"/>
                                  </a:lnTo>
                                  <a:lnTo>
                                    <a:pt x="873" y="639"/>
                                  </a:lnTo>
                                  <a:lnTo>
                                    <a:pt x="909" y="616"/>
                                  </a:lnTo>
                                  <a:lnTo>
                                    <a:pt x="923" y="602"/>
                                  </a:lnTo>
                                  <a:lnTo>
                                    <a:pt x="733" y="602"/>
                                  </a:lnTo>
                                  <a:lnTo>
                                    <a:pt x="689" y="599"/>
                                  </a:lnTo>
                                  <a:lnTo>
                                    <a:pt x="648" y="589"/>
                                  </a:lnTo>
                                  <a:lnTo>
                                    <a:pt x="609" y="573"/>
                                  </a:lnTo>
                                  <a:lnTo>
                                    <a:pt x="573" y="551"/>
                                  </a:lnTo>
                                  <a:close/>
                                  <a:moveTo>
                                    <a:pt x="923" y="71"/>
                                  </a:moveTo>
                                  <a:lnTo>
                                    <a:pt x="736" y="71"/>
                                  </a:lnTo>
                                  <a:lnTo>
                                    <a:pt x="792" y="78"/>
                                  </a:lnTo>
                                  <a:lnTo>
                                    <a:pt x="831" y="97"/>
                                  </a:lnTo>
                                  <a:lnTo>
                                    <a:pt x="855" y="131"/>
                                  </a:lnTo>
                                  <a:lnTo>
                                    <a:pt x="863" y="177"/>
                                  </a:lnTo>
                                  <a:lnTo>
                                    <a:pt x="853" y="227"/>
                                  </a:lnTo>
                                  <a:lnTo>
                                    <a:pt x="821" y="263"/>
                                  </a:lnTo>
                                  <a:lnTo>
                                    <a:pt x="770" y="285"/>
                                  </a:lnTo>
                                  <a:lnTo>
                                    <a:pt x="697" y="292"/>
                                  </a:lnTo>
                                  <a:lnTo>
                                    <a:pt x="642" y="292"/>
                                  </a:lnTo>
                                  <a:lnTo>
                                    <a:pt x="642" y="359"/>
                                  </a:lnTo>
                                  <a:lnTo>
                                    <a:pt x="700" y="359"/>
                                  </a:lnTo>
                                  <a:lnTo>
                                    <a:pt x="782" y="367"/>
                                  </a:lnTo>
                                  <a:lnTo>
                                    <a:pt x="840" y="390"/>
                                  </a:lnTo>
                                  <a:lnTo>
                                    <a:pt x="875" y="428"/>
                                  </a:lnTo>
                                  <a:lnTo>
                                    <a:pt x="887" y="482"/>
                                  </a:lnTo>
                                  <a:lnTo>
                                    <a:pt x="884" y="508"/>
                                  </a:lnTo>
                                  <a:lnTo>
                                    <a:pt x="877" y="531"/>
                                  </a:lnTo>
                                  <a:lnTo>
                                    <a:pt x="864" y="551"/>
                                  </a:lnTo>
                                  <a:lnTo>
                                    <a:pt x="845" y="569"/>
                                  </a:lnTo>
                                  <a:lnTo>
                                    <a:pt x="823" y="584"/>
                                  </a:lnTo>
                                  <a:lnTo>
                                    <a:pt x="796" y="594"/>
                                  </a:lnTo>
                                  <a:lnTo>
                                    <a:pt x="766" y="600"/>
                                  </a:lnTo>
                                  <a:lnTo>
                                    <a:pt x="733" y="602"/>
                                  </a:lnTo>
                                  <a:lnTo>
                                    <a:pt x="923" y="602"/>
                                  </a:lnTo>
                                  <a:lnTo>
                                    <a:pt x="938" y="587"/>
                                  </a:lnTo>
                                  <a:lnTo>
                                    <a:pt x="959" y="554"/>
                                  </a:lnTo>
                                  <a:lnTo>
                                    <a:pt x="972" y="517"/>
                                  </a:lnTo>
                                  <a:lnTo>
                                    <a:pt x="976" y="476"/>
                                  </a:lnTo>
                                  <a:lnTo>
                                    <a:pt x="973" y="446"/>
                                  </a:lnTo>
                                  <a:lnTo>
                                    <a:pt x="965" y="419"/>
                                  </a:lnTo>
                                  <a:lnTo>
                                    <a:pt x="952" y="394"/>
                                  </a:lnTo>
                                  <a:lnTo>
                                    <a:pt x="933" y="372"/>
                                  </a:lnTo>
                                  <a:lnTo>
                                    <a:pt x="909" y="353"/>
                                  </a:lnTo>
                                  <a:lnTo>
                                    <a:pt x="881" y="338"/>
                                  </a:lnTo>
                                  <a:lnTo>
                                    <a:pt x="850" y="328"/>
                                  </a:lnTo>
                                  <a:lnTo>
                                    <a:pt x="814" y="322"/>
                                  </a:lnTo>
                                  <a:lnTo>
                                    <a:pt x="814" y="321"/>
                                  </a:lnTo>
                                  <a:lnTo>
                                    <a:pt x="875" y="297"/>
                                  </a:lnTo>
                                  <a:lnTo>
                                    <a:pt x="918" y="262"/>
                                  </a:lnTo>
                                  <a:lnTo>
                                    <a:pt x="944" y="216"/>
                                  </a:lnTo>
                                  <a:lnTo>
                                    <a:pt x="952" y="158"/>
                                  </a:lnTo>
                                  <a:lnTo>
                                    <a:pt x="949" y="125"/>
                                  </a:lnTo>
                                  <a:lnTo>
                                    <a:pt x="939" y="96"/>
                                  </a:lnTo>
                                  <a:lnTo>
                                    <a:pt x="923" y="71"/>
                                  </a:lnTo>
                                  <a:close/>
                                  <a:moveTo>
                                    <a:pt x="757" y="3"/>
                                  </a:moveTo>
                                  <a:lnTo>
                                    <a:pt x="714" y="5"/>
                                  </a:lnTo>
                                  <a:lnTo>
                                    <a:pt x="673" y="12"/>
                                  </a:lnTo>
                                  <a:lnTo>
                                    <a:pt x="635" y="24"/>
                                  </a:lnTo>
                                  <a:lnTo>
                                    <a:pt x="599" y="40"/>
                                  </a:lnTo>
                                  <a:lnTo>
                                    <a:pt x="599" y="117"/>
                                  </a:lnTo>
                                  <a:lnTo>
                                    <a:pt x="632" y="97"/>
                                  </a:lnTo>
                                  <a:lnTo>
                                    <a:pt x="666" y="82"/>
                                  </a:lnTo>
                                  <a:lnTo>
                                    <a:pt x="700" y="74"/>
                                  </a:lnTo>
                                  <a:lnTo>
                                    <a:pt x="736" y="71"/>
                                  </a:lnTo>
                                  <a:lnTo>
                                    <a:pt x="923" y="71"/>
                                  </a:lnTo>
                                  <a:lnTo>
                                    <a:pt x="922" y="69"/>
                                  </a:lnTo>
                                  <a:lnTo>
                                    <a:pt x="899" y="46"/>
                                  </a:lnTo>
                                  <a:lnTo>
                                    <a:pt x="870" y="27"/>
                                  </a:lnTo>
                                  <a:lnTo>
                                    <a:pt x="837" y="14"/>
                                  </a:lnTo>
                                  <a:lnTo>
                                    <a:pt x="799" y="6"/>
                                  </a:lnTo>
                                  <a:lnTo>
                                    <a:pt x="757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50" name="任意多边形 250"/>
                          <wps:cNvSpPr/>
                          <wps:spPr>
                            <a:xfrm>
                              <a:off x="4650" y="5536"/>
                              <a:ext cx="216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2" h="659">
                                  <a:moveTo>
                                    <a:pt x="399" y="588"/>
                                  </a:moveTo>
                                  <a:lnTo>
                                    <a:pt x="4" y="588"/>
                                  </a:lnTo>
                                  <a:lnTo>
                                    <a:pt x="4" y="658"/>
                                  </a:lnTo>
                                  <a:lnTo>
                                    <a:pt x="399" y="658"/>
                                  </a:lnTo>
                                  <a:lnTo>
                                    <a:pt x="399" y="588"/>
                                  </a:lnTo>
                                  <a:close/>
                                  <a:moveTo>
                                    <a:pt x="245" y="99"/>
                                  </a:moveTo>
                                  <a:lnTo>
                                    <a:pt x="158" y="99"/>
                                  </a:lnTo>
                                  <a:lnTo>
                                    <a:pt x="158" y="588"/>
                                  </a:lnTo>
                                  <a:lnTo>
                                    <a:pt x="245" y="588"/>
                                  </a:lnTo>
                                  <a:lnTo>
                                    <a:pt x="245" y="99"/>
                                  </a:lnTo>
                                  <a:close/>
                                  <a:moveTo>
                                    <a:pt x="245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1"/>
                                  </a:lnTo>
                                  <a:lnTo>
                                    <a:pt x="158" y="99"/>
                                  </a:lnTo>
                                  <a:lnTo>
                                    <a:pt x="245" y="99"/>
                                  </a:lnTo>
                                  <a:lnTo>
                                    <a:pt x="245" y="0"/>
                                  </a:lnTo>
                                  <a:close/>
                                  <a:moveTo>
                                    <a:pt x="923" y="491"/>
                                  </a:moveTo>
                                  <a:lnTo>
                                    <a:pt x="838" y="491"/>
                                  </a:lnTo>
                                  <a:lnTo>
                                    <a:pt x="838" y="658"/>
                                  </a:lnTo>
                                  <a:lnTo>
                                    <a:pt x="923" y="658"/>
                                  </a:lnTo>
                                  <a:lnTo>
                                    <a:pt x="923" y="491"/>
                                  </a:lnTo>
                                  <a:close/>
                                  <a:moveTo>
                                    <a:pt x="923" y="14"/>
                                  </a:moveTo>
                                  <a:lnTo>
                                    <a:pt x="822" y="14"/>
                                  </a:lnTo>
                                  <a:lnTo>
                                    <a:pt x="517" y="438"/>
                                  </a:lnTo>
                                  <a:lnTo>
                                    <a:pt x="517" y="491"/>
                                  </a:lnTo>
                                  <a:lnTo>
                                    <a:pt x="1011" y="491"/>
                                  </a:lnTo>
                                  <a:lnTo>
                                    <a:pt x="1011" y="426"/>
                                  </a:lnTo>
                                  <a:lnTo>
                                    <a:pt x="607" y="426"/>
                                  </a:lnTo>
                                  <a:lnTo>
                                    <a:pt x="812" y="140"/>
                                  </a:lnTo>
                                  <a:lnTo>
                                    <a:pt x="821" y="124"/>
                                  </a:lnTo>
                                  <a:lnTo>
                                    <a:pt x="829" y="111"/>
                                  </a:lnTo>
                                  <a:lnTo>
                                    <a:pt x="834" y="99"/>
                                  </a:lnTo>
                                  <a:lnTo>
                                    <a:pt x="838" y="90"/>
                                  </a:lnTo>
                                  <a:lnTo>
                                    <a:pt x="923" y="90"/>
                                  </a:lnTo>
                                  <a:lnTo>
                                    <a:pt x="923" y="14"/>
                                  </a:lnTo>
                                  <a:close/>
                                  <a:moveTo>
                                    <a:pt x="923" y="90"/>
                                  </a:moveTo>
                                  <a:lnTo>
                                    <a:pt x="840" y="90"/>
                                  </a:lnTo>
                                  <a:lnTo>
                                    <a:pt x="839" y="111"/>
                                  </a:lnTo>
                                  <a:lnTo>
                                    <a:pt x="839" y="126"/>
                                  </a:lnTo>
                                  <a:lnTo>
                                    <a:pt x="838" y="140"/>
                                  </a:lnTo>
                                  <a:lnTo>
                                    <a:pt x="838" y="426"/>
                                  </a:lnTo>
                                  <a:lnTo>
                                    <a:pt x="923" y="426"/>
                                  </a:lnTo>
                                  <a:lnTo>
                                    <a:pt x="923" y="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51" name="任意多边形 251"/>
                          <wps:cNvSpPr/>
                          <wps:spPr>
                            <a:xfrm>
                              <a:off x="5128" y="5535"/>
                              <a:ext cx="209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80" h="670">
                                  <a:moveTo>
                                    <a:pt x="399" y="587"/>
                                  </a:moveTo>
                                  <a:lnTo>
                                    <a:pt x="4" y="587"/>
                                  </a:lnTo>
                                  <a:lnTo>
                                    <a:pt x="4" y="658"/>
                                  </a:lnTo>
                                  <a:lnTo>
                                    <a:pt x="399" y="658"/>
                                  </a:lnTo>
                                  <a:lnTo>
                                    <a:pt x="399" y="587"/>
                                  </a:lnTo>
                                  <a:close/>
                                  <a:moveTo>
                                    <a:pt x="245" y="98"/>
                                  </a:moveTo>
                                  <a:lnTo>
                                    <a:pt x="158" y="98"/>
                                  </a:lnTo>
                                  <a:lnTo>
                                    <a:pt x="158" y="587"/>
                                  </a:lnTo>
                                  <a:lnTo>
                                    <a:pt x="245" y="587"/>
                                  </a:lnTo>
                                  <a:lnTo>
                                    <a:pt x="245" y="98"/>
                                  </a:lnTo>
                                  <a:close/>
                                  <a:moveTo>
                                    <a:pt x="245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1"/>
                                  </a:lnTo>
                                  <a:lnTo>
                                    <a:pt x="158" y="98"/>
                                  </a:lnTo>
                                  <a:lnTo>
                                    <a:pt x="245" y="98"/>
                                  </a:lnTo>
                                  <a:lnTo>
                                    <a:pt x="245" y="0"/>
                                  </a:lnTo>
                                  <a:close/>
                                  <a:moveTo>
                                    <a:pt x="587" y="559"/>
                                  </a:moveTo>
                                  <a:lnTo>
                                    <a:pt x="587" y="642"/>
                                  </a:lnTo>
                                  <a:lnTo>
                                    <a:pt x="615" y="654"/>
                                  </a:lnTo>
                                  <a:lnTo>
                                    <a:pt x="648" y="662"/>
                                  </a:lnTo>
                                  <a:lnTo>
                                    <a:pt x="688" y="667"/>
                                  </a:lnTo>
                                  <a:lnTo>
                                    <a:pt x="733" y="669"/>
                                  </a:lnTo>
                                  <a:lnTo>
                                    <a:pt x="788" y="665"/>
                                  </a:lnTo>
                                  <a:lnTo>
                                    <a:pt x="836" y="654"/>
                                  </a:lnTo>
                                  <a:lnTo>
                                    <a:pt x="878" y="636"/>
                                  </a:lnTo>
                                  <a:lnTo>
                                    <a:pt x="914" y="611"/>
                                  </a:lnTo>
                                  <a:lnTo>
                                    <a:pt x="923" y="601"/>
                                  </a:lnTo>
                                  <a:lnTo>
                                    <a:pt x="732" y="601"/>
                                  </a:lnTo>
                                  <a:lnTo>
                                    <a:pt x="695" y="599"/>
                                  </a:lnTo>
                                  <a:lnTo>
                                    <a:pt x="658" y="591"/>
                                  </a:lnTo>
                                  <a:lnTo>
                                    <a:pt x="623" y="577"/>
                                  </a:lnTo>
                                  <a:lnTo>
                                    <a:pt x="587" y="559"/>
                                  </a:lnTo>
                                  <a:close/>
                                  <a:moveTo>
                                    <a:pt x="935" y="335"/>
                                  </a:moveTo>
                                  <a:lnTo>
                                    <a:pt x="718" y="335"/>
                                  </a:lnTo>
                                  <a:lnTo>
                                    <a:pt x="758" y="337"/>
                                  </a:lnTo>
                                  <a:lnTo>
                                    <a:pt x="792" y="344"/>
                                  </a:lnTo>
                                  <a:lnTo>
                                    <a:pt x="822" y="354"/>
                                  </a:lnTo>
                                  <a:lnTo>
                                    <a:pt x="846" y="369"/>
                                  </a:lnTo>
                                  <a:lnTo>
                                    <a:pt x="866" y="388"/>
                                  </a:lnTo>
                                  <a:lnTo>
                                    <a:pt x="880" y="410"/>
                                  </a:lnTo>
                                  <a:lnTo>
                                    <a:pt x="888" y="436"/>
                                  </a:lnTo>
                                  <a:lnTo>
                                    <a:pt x="891" y="465"/>
                                  </a:lnTo>
                                  <a:lnTo>
                                    <a:pt x="888" y="494"/>
                                  </a:lnTo>
                                  <a:lnTo>
                                    <a:pt x="880" y="521"/>
                                  </a:lnTo>
                                  <a:lnTo>
                                    <a:pt x="866" y="544"/>
                                  </a:lnTo>
                                  <a:lnTo>
                                    <a:pt x="847" y="564"/>
                                  </a:lnTo>
                                  <a:lnTo>
                                    <a:pt x="824" y="580"/>
                                  </a:lnTo>
                                  <a:lnTo>
                                    <a:pt x="797" y="592"/>
                                  </a:lnTo>
                                  <a:lnTo>
                                    <a:pt x="766" y="599"/>
                                  </a:lnTo>
                                  <a:lnTo>
                                    <a:pt x="732" y="601"/>
                                  </a:lnTo>
                                  <a:lnTo>
                                    <a:pt x="923" y="601"/>
                                  </a:lnTo>
                                  <a:lnTo>
                                    <a:pt x="943" y="580"/>
                                  </a:lnTo>
                                  <a:lnTo>
                                    <a:pt x="963" y="544"/>
                                  </a:lnTo>
                                  <a:lnTo>
                                    <a:pt x="975" y="504"/>
                                  </a:lnTo>
                                  <a:lnTo>
                                    <a:pt x="979" y="459"/>
                                  </a:lnTo>
                                  <a:lnTo>
                                    <a:pt x="976" y="416"/>
                                  </a:lnTo>
                                  <a:lnTo>
                                    <a:pt x="964" y="378"/>
                                  </a:lnTo>
                                  <a:lnTo>
                                    <a:pt x="945" y="345"/>
                                  </a:lnTo>
                                  <a:lnTo>
                                    <a:pt x="935" y="335"/>
                                  </a:lnTo>
                                  <a:close/>
                                  <a:moveTo>
                                    <a:pt x="948" y="13"/>
                                  </a:moveTo>
                                  <a:lnTo>
                                    <a:pt x="609" y="13"/>
                                  </a:lnTo>
                                  <a:lnTo>
                                    <a:pt x="609" y="341"/>
                                  </a:lnTo>
                                  <a:lnTo>
                                    <a:pt x="641" y="338"/>
                                  </a:lnTo>
                                  <a:lnTo>
                                    <a:pt x="670" y="336"/>
                                  </a:lnTo>
                                  <a:lnTo>
                                    <a:pt x="696" y="335"/>
                                  </a:lnTo>
                                  <a:lnTo>
                                    <a:pt x="718" y="335"/>
                                  </a:lnTo>
                                  <a:lnTo>
                                    <a:pt x="935" y="335"/>
                                  </a:lnTo>
                                  <a:lnTo>
                                    <a:pt x="918" y="317"/>
                                  </a:lnTo>
                                  <a:lnTo>
                                    <a:pt x="885" y="294"/>
                                  </a:lnTo>
                                  <a:lnTo>
                                    <a:pt x="845" y="278"/>
                                  </a:lnTo>
                                  <a:lnTo>
                                    <a:pt x="800" y="269"/>
                                  </a:lnTo>
                                  <a:lnTo>
                                    <a:pt x="782" y="268"/>
                                  </a:lnTo>
                                  <a:lnTo>
                                    <a:pt x="690" y="268"/>
                                  </a:lnTo>
                                  <a:lnTo>
                                    <a:pt x="690" y="85"/>
                                  </a:lnTo>
                                  <a:lnTo>
                                    <a:pt x="948" y="85"/>
                                  </a:lnTo>
                                  <a:lnTo>
                                    <a:pt x="948" y="13"/>
                                  </a:lnTo>
                                  <a:close/>
                                  <a:moveTo>
                                    <a:pt x="748" y="265"/>
                                  </a:moveTo>
                                  <a:lnTo>
                                    <a:pt x="737" y="266"/>
                                  </a:lnTo>
                                  <a:lnTo>
                                    <a:pt x="724" y="266"/>
                                  </a:lnTo>
                                  <a:lnTo>
                                    <a:pt x="690" y="268"/>
                                  </a:lnTo>
                                  <a:lnTo>
                                    <a:pt x="782" y="268"/>
                                  </a:lnTo>
                                  <a:lnTo>
                                    <a:pt x="748" y="2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52" name="任意多边形 252"/>
                          <wps:cNvSpPr/>
                          <wps:spPr>
                            <a:xfrm>
                              <a:off x="3207" y="5889"/>
                              <a:ext cx="213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8" h="670">
                                  <a:moveTo>
                                    <a:pt x="400" y="588"/>
                                  </a:moveTo>
                                  <a:lnTo>
                                    <a:pt x="4" y="588"/>
                                  </a:lnTo>
                                  <a:lnTo>
                                    <a:pt x="4" y="658"/>
                                  </a:lnTo>
                                  <a:lnTo>
                                    <a:pt x="400" y="658"/>
                                  </a:lnTo>
                                  <a:lnTo>
                                    <a:pt x="400" y="588"/>
                                  </a:lnTo>
                                  <a:close/>
                                  <a:moveTo>
                                    <a:pt x="246" y="99"/>
                                  </a:moveTo>
                                  <a:lnTo>
                                    <a:pt x="159" y="99"/>
                                  </a:lnTo>
                                  <a:lnTo>
                                    <a:pt x="159" y="588"/>
                                  </a:lnTo>
                                  <a:lnTo>
                                    <a:pt x="246" y="588"/>
                                  </a:lnTo>
                                  <a:lnTo>
                                    <a:pt x="246" y="99"/>
                                  </a:lnTo>
                                  <a:close/>
                                  <a:moveTo>
                                    <a:pt x="246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2"/>
                                  </a:lnTo>
                                  <a:lnTo>
                                    <a:pt x="159" y="99"/>
                                  </a:lnTo>
                                  <a:lnTo>
                                    <a:pt x="246" y="99"/>
                                  </a:lnTo>
                                  <a:lnTo>
                                    <a:pt x="246" y="0"/>
                                  </a:lnTo>
                                  <a:close/>
                                  <a:moveTo>
                                    <a:pt x="786" y="3"/>
                                  </a:moveTo>
                                  <a:lnTo>
                                    <a:pt x="743" y="6"/>
                                  </a:lnTo>
                                  <a:lnTo>
                                    <a:pt x="705" y="14"/>
                                  </a:lnTo>
                                  <a:lnTo>
                                    <a:pt x="670" y="28"/>
                                  </a:lnTo>
                                  <a:lnTo>
                                    <a:pt x="639" y="48"/>
                                  </a:lnTo>
                                  <a:lnTo>
                                    <a:pt x="613" y="72"/>
                                  </a:lnTo>
                                  <a:lnTo>
                                    <a:pt x="595" y="99"/>
                                  </a:lnTo>
                                  <a:lnTo>
                                    <a:pt x="584" y="130"/>
                                  </a:lnTo>
                                  <a:lnTo>
                                    <a:pt x="581" y="164"/>
                                  </a:lnTo>
                                  <a:lnTo>
                                    <a:pt x="588" y="212"/>
                                  </a:lnTo>
                                  <a:lnTo>
                                    <a:pt x="612" y="254"/>
                                  </a:lnTo>
                                  <a:lnTo>
                                    <a:pt x="650" y="289"/>
                                  </a:lnTo>
                                  <a:lnTo>
                                    <a:pt x="704" y="319"/>
                                  </a:lnTo>
                                  <a:lnTo>
                                    <a:pt x="704" y="321"/>
                                  </a:lnTo>
                                  <a:lnTo>
                                    <a:pt x="639" y="353"/>
                                  </a:lnTo>
                                  <a:lnTo>
                                    <a:pt x="593" y="394"/>
                                  </a:lnTo>
                                  <a:lnTo>
                                    <a:pt x="565" y="443"/>
                                  </a:lnTo>
                                  <a:lnTo>
                                    <a:pt x="556" y="500"/>
                                  </a:lnTo>
                                  <a:lnTo>
                                    <a:pt x="560" y="536"/>
                                  </a:lnTo>
                                  <a:lnTo>
                                    <a:pt x="571" y="568"/>
                                  </a:lnTo>
                                  <a:lnTo>
                                    <a:pt x="589" y="597"/>
                                  </a:lnTo>
                                  <a:lnTo>
                                    <a:pt x="614" y="622"/>
                                  </a:lnTo>
                                  <a:lnTo>
                                    <a:pt x="645" y="643"/>
                                  </a:lnTo>
                                  <a:lnTo>
                                    <a:pt x="680" y="658"/>
                                  </a:lnTo>
                                  <a:lnTo>
                                    <a:pt x="719" y="666"/>
                                  </a:lnTo>
                                  <a:lnTo>
                                    <a:pt x="762" y="669"/>
                                  </a:lnTo>
                                  <a:lnTo>
                                    <a:pt x="815" y="666"/>
                                  </a:lnTo>
                                  <a:lnTo>
                                    <a:pt x="861" y="657"/>
                                  </a:lnTo>
                                  <a:lnTo>
                                    <a:pt x="902" y="642"/>
                                  </a:lnTo>
                                  <a:lnTo>
                                    <a:pt x="936" y="622"/>
                                  </a:lnTo>
                                  <a:lnTo>
                                    <a:pt x="956" y="603"/>
                                  </a:lnTo>
                                  <a:lnTo>
                                    <a:pt x="779" y="603"/>
                                  </a:lnTo>
                                  <a:lnTo>
                                    <a:pt x="750" y="601"/>
                                  </a:lnTo>
                                  <a:lnTo>
                                    <a:pt x="724" y="595"/>
                                  </a:lnTo>
                                  <a:lnTo>
                                    <a:pt x="702" y="586"/>
                                  </a:lnTo>
                                  <a:lnTo>
                                    <a:pt x="681" y="573"/>
                                  </a:lnTo>
                                  <a:lnTo>
                                    <a:pt x="665" y="557"/>
                                  </a:lnTo>
                                  <a:lnTo>
                                    <a:pt x="653" y="539"/>
                                  </a:lnTo>
                                  <a:lnTo>
                                    <a:pt x="646" y="518"/>
                                  </a:lnTo>
                                  <a:lnTo>
                                    <a:pt x="644" y="496"/>
                                  </a:lnTo>
                                  <a:lnTo>
                                    <a:pt x="652" y="454"/>
                                  </a:lnTo>
                                  <a:lnTo>
                                    <a:pt x="676" y="417"/>
                                  </a:lnTo>
                                  <a:lnTo>
                                    <a:pt x="716" y="385"/>
                                  </a:lnTo>
                                  <a:lnTo>
                                    <a:pt x="772" y="358"/>
                                  </a:lnTo>
                                  <a:lnTo>
                                    <a:pt x="922" y="358"/>
                                  </a:lnTo>
                                  <a:lnTo>
                                    <a:pt x="913" y="350"/>
                                  </a:lnTo>
                                  <a:lnTo>
                                    <a:pt x="847" y="321"/>
                                  </a:lnTo>
                                  <a:lnTo>
                                    <a:pt x="847" y="319"/>
                                  </a:lnTo>
                                  <a:lnTo>
                                    <a:pt x="903" y="287"/>
                                  </a:lnTo>
                                  <a:lnTo>
                                    <a:pt x="905" y="285"/>
                                  </a:lnTo>
                                  <a:lnTo>
                                    <a:pt x="777" y="285"/>
                                  </a:lnTo>
                                  <a:lnTo>
                                    <a:pt x="730" y="262"/>
                                  </a:lnTo>
                                  <a:lnTo>
                                    <a:pt x="696" y="234"/>
                                  </a:lnTo>
                                  <a:lnTo>
                                    <a:pt x="676" y="200"/>
                                  </a:lnTo>
                                  <a:lnTo>
                                    <a:pt x="669" y="163"/>
                                  </a:lnTo>
                                  <a:lnTo>
                                    <a:pt x="671" y="143"/>
                                  </a:lnTo>
                                  <a:lnTo>
                                    <a:pt x="677" y="126"/>
                                  </a:lnTo>
                                  <a:lnTo>
                                    <a:pt x="687" y="110"/>
                                  </a:lnTo>
                                  <a:lnTo>
                                    <a:pt x="701" y="96"/>
                                  </a:lnTo>
                                  <a:lnTo>
                                    <a:pt x="719" y="85"/>
                                  </a:lnTo>
                                  <a:lnTo>
                                    <a:pt x="737" y="77"/>
                                  </a:lnTo>
                                  <a:lnTo>
                                    <a:pt x="758" y="72"/>
                                  </a:lnTo>
                                  <a:lnTo>
                                    <a:pt x="780" y="70"/>
                                  </a:lnTo>
                                  <a:lnTo>
                                    <a:pt x="947" y="70"/>
                                  </a:lnTo>
                                  <a:lnTo>
                                    <a:pt x="946" y="68"/>
                                  </a:lnTo>
                                  <a:lnTo>
                                    <a:pt x="922" y="45"/>
                                  </a:lnTo>
                                  <a:lnTo>
                                    <a:pt x="894" y="27"/>
                                  </a:lnTo>
                                  <a:lnTo>
                                    <a:pt x="862" y="14"/>
                                  </a:lnTo>
                                  <a:lnTo>
                                    <a:pt x="826" y="6"/>
                                  </a:lnTo>
                                  <a:lnTo>
                                    <a:pt x="786" y="3"/>
                                  </a:lnTo>
                                  <a:close/>
                                  <a:moveTo>
                                    <a:pt x="922" y="358"/>
                                  </a:moveTo>
                                  <a:lnTo>
                                    <a:pt x="772" y="358"/>
                                  </a:lnTo>
                                  <a:lnTo>
                                    <a:pt x="832" y="384"/>
                                  </a:lnTo>
                                  <a:lnTo>
                                    <a:pt x="876" y="417"/>
                                  </a:lnTo>
                                  <a:lnTo>
                                    <a:pt x="902" y="455"/>
                                  </a:lnTo>
                                  <a:lnTo>
                                    <a:pt x="910" y="499"/>
                                  </a:lnTo>
                                  <a:lnTo>
                                    <a:pt x="908" y="520"/>
                                  </a:lnTo>
                                  <a:lnTo>
                                    <a:pt x="901" y="540"/>
                                  </a:lnTo>
                                  <a:lnTo>
                                    <a:pt x="890" y="557"/>
                                  </a:lnTo>
                                  <a:lnTo>
                                    <a:pt x="874" y="573"/>
                                  </a:lnTo>
                                  <a:lnTo>
                                    <a:pt x="854" y="586"/>
                                  </a:lnTo>
                                  <a:lnTo>
                                    <a:pt x="832" y="595"/>
                                  </a:lnTo>
                                  <a:lnTo>
                                    <a:pt x="807" y="601"/>
                                  </a:lnTo>
                                  <a:lnTo>
                                    <a:pt x="779" y="603"/>
                                  </a:lnTo>
                                  <a:lnTo>
                                    <a:pt x="956" y="603"/>
                                  </a:lnTo>
                                  <a:lnTo>
                                    <a:pt x="963" y="596"/>
                                  </a:lnTo>
                                  <a:lnTo>
                                    <a:pt x="983" y="566"/>
                                  </a:lnTo>
                                  <a:lnTo>
                                    <a:pt x="994" y="532"/>
                                  </a:lnTo>
                                  <a:lnTo>
                                    <a:pt x="998" y="494"/>
                                  </a:lnTo>
                                  <a:lnTo>
                                    <a:pt x="989" y="437"/>
                                  </a:lnTo>
                                  <a:lnTo>
                                    <a:pt x="960" y="389"/>
                                  </a:lnTo>
                                  <a:lnTo>
                                    <a:pt x="922" y="358"/>
                                  </a:lnTo>
                                  <a:close/>
                                  <a:moveTo>
                                    <a:pt x="947" y="70"/>
                                  </a:moveTo>
                                  <a:lnTo>
                                    <a:pt x="780" y="70"/>
                                  </a:lnTo>
                                  <a:lnTo>
                                    <a:pt x="804" y="72"/>
                                  </a:lnTo>
                                  <a:lnTo>
                                    <a:pt x="825" y="76"/>
                                  </a:lnTo>
                                  <a:lnTo>
                                    <a:pt x="843" y="84"/>
                                  </a:lnTo>
                                  <a:lnTo>
                                    <a:pt x="859" y="95"/>
                                  </a:lnTo>
                                  <a:lnTo>
                                    <a:pt x="871" y="109"/>
                                  </a:lnTo>
                                  <a:lnTo>
                                    <a:pt x="880" y="125"/>
                                  </a:lnTo>
                                  <a:lnTo>
                                    <a:pt x="886" y="143"/>
                                  </a:lnTo>
                                  <a:lnTo>
                                    <a:pt x="887" y="163"/>
                                  </a:lnTo>
                                  <a:lnTo>
                                    <a:pt x="887" y="164"/>
                                  </a:lnTo>
                                  <a:lnTo>
                                    <a:pt x="881" y="201"/>
                                  </a:lnTo>
                                  <a:lnTo>
                                    <a:pt x="860" y="233"/>
                                  </a:lnTo>
                                  <a:lnTo>
                                    <a:pt x="825" y="262"/>
                                  </a:lnTo>
                                  <a:lnTo>
                                    <a:pt x="777" y="285"/>
                                  </a:lnTo>
                                  <a:lnTo>
                                    <a:pt x="905" y="285"/>
                                  </a:lnTo>
                                  <a:lnTo>
                                    <a:pt x="944" y="249"/>
                                  </a:lnTo>
                                  <a:lnTo>
                                    <a:pt x="968" y="204"/>
                                  </a:lnTo>
                                  <a:lnTo>
                                    <a:pt x="976" y="154"/>
                                  </a:lnTo>
                                  <a:lnTo>
                                    <a:pt x="972" y="122"/>
                                  </a:lnTo>
                                  <a:lnTo>
                                    <a:pt x="962" y="93"/>
                                  </a:lnTo>
                                  <a:lnTo>
                                    <a:pt x="947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53" name="任意多边形 253"/>
                          <wps:cNvSpPr/>
                          <wps:spPr>
                            <a:xfrm>
                              <a:off x="3691" y="5889"/>
                              <a:ext cx="213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6" h="670">
                                  <a:moveTo>
                                    <a:pt x="400" y="587"/>
                                  </a:moveTo>
                                  <a:lnTo>
                                    <a:pt x="5" y="587"/>
                                  </a:lnTo>
                                  <a:lnTo>
                                    <a:pt x="5" y="658"/>
                                  </a:lnTo>
                                  <a:lnTo>
                                    <a:pt x="400" y="658"/>
                                  </a:lnTo>
                                  <a:lnTo>
                                    <a:pt x="400" y="587"/>
                                  </a:lnTo>
                                  <a:close/>
                                  <a:moveTo>
                                    <a:pt x="246" y="98"/>
                                  </a:moveTo>
                                  <a:lnTo>
                                    <a:pt x="159" y="98"/>
                                  </a:lnTo>
                                  <a:lnTo>
                                    <a:pt x="159" y="587"/>
                                  </a:lnTo>
                                  <a:lnTo>
                                    <a:pt x="246" y="587"/>
                                  </a:lnTo>
                                  <a:lnTo>
                                    <a:pt x="246" y="98"/>
                                  </a:lnTo>
                                  <a:close/>
                                  <a:moveTo>
                                    <a:pt x="246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1"/>
                                  </a:lnTo>
                                  <a:lnTo>
                                    <a:pt x="159" y="98"/>
                                  </a:lnTo>
                                  <a:lnTo>
                                    <a:pt x="246" y="98"/>
                                  </a:lnTo>
                                  <a:lnTo>
                                    <a:pt x="246" y="0"/>
                                  </a:lnTo>
                                  <a:close/>
                                  <a:moveTo>
                                    <a:pt x="592" y="570"/>
                                  </a:moveTo>
                                  <a:lnTo>
                                    <a:pt x="592" y="647"/>
                                  </a:lnTo>
                                  <a:lnTo>
                                    <a:pt x="618" y="656"/>
                                  </a:lnTo>
                                  <a:lnTo>
                                    <a:pt x="648" y="663"/>
                                  </a:lnTo>
                                  <a:lnTo>
                                    <a:pt x="680" y="667"/>
                                  </a:lnTo>
                                  <a:lnTo>
                                    <a:pt x="715" y="669"/>
                                  </a:lnTo>
                                  <a:lnTo>
                                    <a:pt x="777" y="663"/>
                                  </a:lnTo>
                                  <a:lnTo>
                                    <a:pt x="832" y="645"/>
                                  </a:lnTo>
                                  <a:lnTo>
                                    <a:pt x="881" y="615"/>
                                  </a:lnTo>
                                  <a:lnTo>
                                    <a:pt x="894" y="601"/>
                                  </a:lnTo>
                                  <a:lnTo>
                                    <a:pt x="715" y="601"/>
                                  </a:lnTo>
                                  <a:lnTo>
                                    <a:pt x="682" y="599"/>
                                  </a:lnTo>
                                  <a:lnTo>
                                    <a:pt x="651" y="594"/>
                                  </a:lnTo>
                                  <a:lnTo>
                                    <a:pt x="621" y="584"/>
                                  </a:lnTo>
                                  <a:lnTo>
                                    <a:pt x="592" y="570"/>
                                  </a:lnTo>
                                  <a:close/>
                                  <a:moveTo>
                                    <a:pt x="994" y="339"/>
                                  </a:moveTo>
                                  <a:lnTo>
                                    <a:pt x="909" y="339"/>
                                  </a:lnTo>
                                  <a:lnTo>
                                    <a:pt x="906" y="398"/>
                                  </a:lnTo>
                                  <a:lnTo>
                                    <a:pt x="896" y="450"/>
                                  </a:lnTo>
                                  <a:lnTo>
                                    <a:pt x="880" y="495"/>
                                  </a:lnTo>
                                  <a:lnTo>
                                    <a:pt x="858" y="533"/>
                                  </a:lnTo>
                                  <a:lnTo>
                                    <a:pt x="830" y="563"/>
                                  </a:lnTo>
                                  <a:lnTo>
                                    <a:pt x="797" y="584"/>
                                  </a:lnTo>
                                  <a:lnTo>
                                    <a:pt x="758" y="597"/>
                                  </a:lnTo>
                                  <a:lnTo>
                                    <a:pt x="715" y="601"/>
                                  </a:lnTo>
                                  <a:lnTo>
                                    <a:pt x="894" y="601"/>
                                  </a:lnTo>
                                  <a:lnTo>
                                    <a:pt x="922" y="572"/>
                                  </a:lnTo>
                                  <a:lnTo>
                                    <a:pt x="954" y="519"/>
                                  </a:lnTo>
                                  <a:lnTo>
                                    <a:pt x="978" y="456"/>
                                  </a:lnTo>
                                  <a:lnTo>
                                    <a:pt x="992" y="382"/>
                                  </a:lnTo>
                                  <a:lnTo>
                                    <a:pt x="994" y="339"/>
                                  </a:lnTo>
                                  <a:close/>
                                  <a:moveTo>
                                    <a:pt x="778" y="3"/>
                                  </a:moveTo>
                                  <a:lnTo>
                                    <a:pt x="730" y="6"/>
                                  </a:lnTo>
                                  <a:lnTo>
                                    <a:pt x="688" y="18"/>
                                  </a:lnTo>
                                  <a:lnTo>
                                    <a:pt x="650" y="37"/>
                                  </a:lnTo>
                                  <a:lnTo>
                                    <a:pt x="616" y="63"/>
                                  </a:lnTo>
                                  <a:lnTo>
                                    <a:pt x="589" y="96"/>
                                  </a:lnTo>
                                  <a:lnTo>
                                    <a:pt x="569" y="133"/>
                                  </a:lnTo>
                                  <a:lnTo>
                                    <a:pt x="558" y="174"/>
                                  </a:lnTo>
                                  <a:lnTo>
                                    <a:pt x="554" y="219"/>
                                  </a:lnTo>
                                  <a:lnTo>
                                    <a:pt x="557" y="262"/>
                                  </a:lnTo>
                                  <a:lnTo>
                                    <a:pt x="568" y="300"/>
                                  </a:lnTo>
                                  <a:lnTo>
                                    <a:pt x="586" y="334"/>
                                  </a:lnTo>
                                  <a:lnTo>
                                    <a:pt x="611" y="364"/>
                                  </a:lnTo>
                                  <a:lnTo>
                                    <a:pt x="641" y="388"/>
                                  </a:lnTo>
                                  <a:lnTo>
                                    <a:pt x="675" y="406"/>
                                  </a:lnTo>
                                  <a:lnTo>
                                    <a:pt x="713" y="416"/>
                                  </a:lnTo>
                                  <a:lnTo>
                                    <a:pt x="755" y="420"/>
                                  </a:lnTo>
                                  <a:lnTo>
                                    <a:pt x="804" y="415"/>
                                  </a:lnTo>
                                  <a:lnTo>
                                    <a:pt x="846" y="400"/>
                                  </a:lnTo>
                                  <a:lnTo>
                                    <a:pt x="881" y="374"/>
                                  </a:lnTo>
                                  <a:lnTo>
                                    <a:pt x="899" y="350"/>
                                  </a:lnTo>
                                  <a:lnTo>
                                    <a:pt x="776" y="350"/>
                                  </a:lnTo>
                                  <a:lnTo>
                                    <a:pt x="746" y="348"/>
                                  </a:lnTo>
                                  <a:lnTo>
                                    <a:pt x="720" y="340"/>
                                  </a:lnTo>
                                  <a:lnTo>
                                    <a:pt x="697" y="329"/>
                                  </a:lnTo>
                                  <a:lnTo>
                                    <a:pt x="678" y="312"/>
                                  </a:lnTo>
                                  <a:lnTo>
                                    <a:pt x="662" y="291"/>
                                  </a:lnTo>
                                  <a:lnTo>
                                    <a:pt x="651" y="267"/>
                                  </a:lnTo>
                                  <a:lnTo>
                                    <a:pt x="644" y="240"/>
                                  </a:lnTo>
                                  <a:lnTo>
                                    <a:pt x="642" y="209"/>
                                  </a:lnTo>
                                  <a:lnTo>
                                    <a:pt x="644" y="180"/>
                                  </a:lnTo>
                                  <a:lnTo>
                                    <a:pt x="651" y="154"/>
                                  </a:lnTo>
                                  <a:lnTo>
                                    <a:pt x="662" y="131"/>
                                  </a:lnTo>
                                  <a:lnTo>
                                    <a:pt x="678" y="110"/>
                                  </a:lnTo>
                                  <a:lnTo>
                                    <a:pt x="698" y="93"/>
                                  </a:lnTo>
                                  <a:lnTo>
                                    <a:pt x="720" y="80"/>
                                  </a:lnTo>
                                  <a:lnTo>
                                    <a:pt x="744" y="73"/>
                                  </a:lnTo>
                                  <a:lnTo>
                                    <a:pt x="771" y="70"/>
                                  </a:lnTo>
                                  <a:lnTo>
                                    <a:pt x="931" y="70"/>
                                  </a:lnTo>
                                  <a:lnTo>
                                    <a:pt x="907" y="45"/>
                                  </a:lnTo>
                                  <a:lnTo>
                                    <a:pt x="869" y="21"/>
                                  </a:lnTo>
                                  <a:lnTo>
                                    <a:pt x="826" y="7"/>
                                  </a:lnTo>
                                  <a:lnTo>
                                    <a:pt x="778" y="3"/>
                                  </a:lnTo>
                                  <a:close/>
                                  <a:moveTo>
                                    <a:pt x="931" y="70"/>
                                  </a:moveTo>
                                  <a:lnTo>
                                    <a:pt x="771" y="70"/>
                                  </a:lnTo>
                                  <a:lnTo>
                                    <a:pt x="799" y="73"/>
                                  </a:lnTo>
                                  <a:lnTo>
                                    <a:pt x="825" y="82"/>
                                  </a:lnTo>
                                  <a:lnTo>
                                    <a:pt x="848" y="96"/>
                                  </a:lnTo>
                                  <a:lnTo>
                                    <a:pt x="868" y="116"/>
                                  </a:lnTo>
                                  <a:lnTo>
                                    <a:pt x="884" y="140"/>
                                  </a:lnTo>
                                  <a:lnTo>
                                    <a:pt x="895" y="167"/>
                                  </a:lnTo>
                                  <a:lnTo>
                                    <a:pt x="902" y="198"/>
                                  </a:lnTo>
                                  <a:lnTo>
                                    <a:pt x="904" y="231"/>
                                  </a:lnTo>
                                  <a:lnTo>
                                    <a:pt x="902" y="255"/>
                                  </a:lnTo>
                                  <a:lnTo>
                                    <a:pt x="895" y="277"/>
                                  </a:lnTo>
                                  <a:lnTo>
                                    <a:pt x="883" y="297"/>
                                  </a:lnTo>
                                  <a:lnTo>
                                    <a:pt x="867" y="315"/>
                                  </a:lnTo>
                                  <a:lnTo>
                                    <a:pt x="848" y="330"/>
                                  </a:lnTo>
                                  <a:lnTo>
                                    <a:pt x="826" y="341"/>
                                  </a:lnTo>
                                  <a:lnTo>
                                    <a:pt x="802" y="348"/>
                                  </a:lnTo>
                                  <a:lnTo>
                                    <a:pt x="776" y="350"/>
                                  </a:lnTo>
                                  <a:lnTo>
                                    <a:pt x="899" y="350"/>
                                  </a:lnTo>
                                  <a:lnTo>
                                    <a:pt x="907" y="339"/>
                                  </a:lnTo>
                                  <a:lnTo>
                                    <a:pt x="994" y="339"/>
                                  </a:lnTo>
                                  <a:lnTo>
                                    <a:pt x="996" y="300"/>
                                  </a:lnTo>
                                  <a:lnTo>
                                    <a:pt x="996" y="297"/>
                                  </a:lnTo>
                                  <a:lnTo>
                                    <a:pt x="993" y="230"/>
                                  </a:lnTo>
                                  <a:lnTo>
                                    <a:pt x="982" y="171"/>
                                  </a:lnTo>
                                  <a:lnTo>
                                    <a:pt x="964" y="120"/>
                                  </a:lnTo>
                                  <a:lnTo>
                                    <a:pt x="939" y="78"/>
                                  </a:lnTo>
                                  <a:lnTo>
                                    <a:pt x="931" y="70"/>
                                  </a:lnTo>
                                  <a:close/>
                                  <a:moveTo>
                                    <a:pt x="909" y="339"/>
                                  </a:moveTo>
                                  <a:lnTo>
                                    <a:pt x="907" y="339"/>
                                  </a:lnTo>
                                  <a:lnTo>
                                    <a:pt x="908" y="340"/>
                                  </a:lnTo>
                                  <a:lnTo>
                                    <a:pt x="909" y="340"/>
                                  </a:lnTo>
                                  <a:lnTo>
                                    <a:pt x="909" y="3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54" name="任意多边形 254"/>
                          <wps:cNvSpPr/>
                          <wps:spPr>
                            <a:xfrm>
                              <a:off x="4166" y="5890"/>
                              <a:ext cx="222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8" h="667">
                                  <a:moveTo>
                                    <a:pt x="392" y="68"/>
                                  </a:moveTo>
                                  <a:lnTo>
                                    <a:pt x="211" y="68"/>
                                  </a:lnTo>
                                  <a:lnTo>
                                    <a:pt x="241" y="70"/>
                                  </a:lnTo>
                                  <a:lnTo>
                                    <a:pt x="266" y="75"/>
                                  </a:lnTo>
                                  <a:lnTo>
                                    <a:pt x="288" y="84"/>
                                  </a:lnTo>
                                  <a:lnTo>
                                    <a:pt x="307" y="97"/>
                                  </a:lnTo>
                                  <a:lnTo>
                                    <a:pt x="321" y="113"/>
                                  </a:lnTo>
                                  <a:lnTo>
                                    <a:pt x="331" y="133"/>
                                  </a:lnTo>
                                  <a:lnTo>
                                    <a:pt x="338" y="155"/>
                                  </a:lnTo>
                                  <a:lnTo>
                                    <a:pt x="340" y="181"/>
                                  </a:lnTo>
                                  <a:lnTo>
                                    <a:pt x="338" y="205"/>
                                  </a:lnTo>
                                  <a:lnTo>
                                    <a:pt x="333" y="229"/>
                                  </a:lnTo>
                                  <a:lnTo>
                                    <a:pt x="324" y="252"/>
                                  </a:lnTo>
                                  <a:lnTo>
                                    <a:pt x="312" y="275"/>
                                  </a:lnTo>
                                  <a:lnTo>
                                    <a:pt x="294" y="299"/>
                                  </a:lnTo>
                                  <a:lnTo>
                                    <a:pt x="270" y="328"/>
                                  </a:lnTo>
                                  <a:lnTo>
                                    <a:pt x="239" y="361"/>
                                  </a:lnTo>
                                  <a:lnTo>
                                    <a:pt x="201" y="397"/>
                                  </a:lnTo>
                                  <a:lnTo>
                                    <a:pt x="0" y="584"/>
                                  </a:lnTo>
                                  <a:lnTo>
                                    <a:pt x="0" y="655"/>
                                  </a:lnTo>
                                  <a:lnTo>
                                    <a:pt x="420" y="655"/>
                                  </a:lnTo>
                                  <a:lnTo>
                                    <a:pt x="420" y="582"/>
                                  </a:lnTo>
                                  <a:lnTo>
                                    <a:pt x="104" y="582"/>
                                  </a:lnTo>
                                  <a:lnTo>
                                    <a:pt x="104" y="581"/>
                                  </a:lnTo>
                                  <a:lnTo>
                                    <a:pt x="261" y="437"/>
                                  </a:lnTo>
                                  <a:lnTo>
                                    <a:pt x="305" y="395"/>
                                  </a:lnTo>
                                  <a:lnTo>
                                    <a:pt x="342" y="356"/>
                                  </a:lnTo>
                                  <a:lnTo>
                                    <a:pt x="370" y="321"/>
                                  </a:lnTo>
                                  <a:lnTo>
                                    <a:pt x="392" y="291"/>
                                  </a:lnTo>
                                  <a:lnTo>
                                    <a:pt x="407" y="262"/>
                                  </a:lnTo>
                                  <a:lnTo>
                                    <a:pt x="417" y="232"/>
                                  </a:lnTo>
                                  <a:lnTo>
                                    <a:pt x="424" y="203"/>
                                  </a:lnTo>
                                  <a:lnTo>
                                    <a:pt x="426" y="173"/>
                                  </a:lnTo>
                                  <a:lnTo>
                                    <a:pt x="423" y="135"/>
                                  </a:lnTo>
                                  <a:lnTo>
                                    <a:pt x="413" y="102"/>
                                  </a:lnTo>
                                  <a:lnTo>
                                    <a:pt x="396" y="72"/>
                                  </a:lnTo>
                                  <a:lnTo>
                                    <a:pt x="392" y="68"/>
                                  </a:lnTo>
                                  <a:close/>
                                  <a:moveTo>
                                    <a:pt x="225" y="0"/>
                                  </a:moveTo>
                                  <a:lnTo>
                                    <a:pt x="173" y="3"/>
                                  </a:lnTo>
                                  <a:lnTo>
                                    <a:pt x="124" y="14"/>
                                  </a:lnTo>
                                  <a:lnTo>
                                    <a:pt x="78" y="32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41"/>
                                  </a:lnTo>
                                  <a:lnTo>
                                    <a:pt x="78" y="109"/>
                                  </a:lnTo>
                                  <a:lnTo>
                                    <a:pt x="121" y="86"/>
                                  </a:lnTo>
                                  <a:lnTo>
                                    <a:pt x="166" y="72"/>
                                  </a:lnTo>
                                  <a:lnTo>
                                    <a:pt x="211" y="68"/>
                                  </a:lnTo>
                                  <a:lnTo>
                                    <a:pt x="392" y="68"/>
                                  </a:lnTo>
                                  <a:lnTo>
                                    <a:pt x="372" y="47"/>
                                  </a:lnTo>
                                  <a:lnTo>
                                    <a:pt x="343" y="26"/>
                                  </a:lnTo>
                                  <a:lnTo>
                                    <a:pt x="309" y="11"/>
                                  </a:lnTo>
                                  <a:lnTo>
                                    <a:pt x="269" y="2"/>
                                  </a:lnTo>
                                  <a:lnTo>
                                    <a:pt x="225" y="0"/>
                                  </a:lnTo>
                                  <a:close/>
                                  <a:moveTo>
                                    <a:pt x="819" y="0"/>
                                  </a:moveTo>
                                  <a:lnTo>
                                    <a:pt x="765" y="5"/>
                                  </a:lnTo>
                                  <a:lnTo>
                                    <a:pt x="717" y="21"/>
                                  </a:lnTo>
                                  <a:lnTo>
                                    <a:pt x="677" y="49"/>
                                  </a:lnTo>
                                  <a:lnTo>
                                    <a:pt x="643" y="87"/>
                                  </a:lnTo>
                                  <a:lnTo>
                                    <a:pt x="617" y="136"/>
                                  </a:lnTo>
                                  <a:lnTo>
                                    <a:pt x="598" y="195"/>
                                  </a:lnTo>
                                  <a:lnTo>
                                    <a:pt x="586" y="265"/>
                                  </a:lnTo>
                                  <a:lnTo>
                                    <a:pt x="583" y="345"/>
                                  </a:lnTo>
                                  <a:lnTo>
                                    <a:pt x="586" y="419"/>
                                  </a:lnTo>
                                  <a:lnTo>
                                    <a:pt x="597" y="483"/>
                                  </a:lnTo>
                                  <a:lnTo>
                                    <a:pt x="615" y="538"/>
                                  </a:lnTo>
                                  <a:lnTo>
                                    <a:pt x="640" y="584"/>
                                  </a:lnTo>
                                  <a:lnTo>
                                    <a:pt x="672" y="620"/>
                                  </a:lnTo>
                                  <a:lnTo>
                                    <a:pt x="710" y="645"/>
                                  </a:lnTo>
                                  <a:lnTo>
                                    <a:pt x="753" y="660"/>
                                  </a:lnTo>
                                  <a:lnTo>
                                    <a:pt x="803" y="666"/>
                                  </a:lnTo>
                                  <a:lnTo>
                                    <a:pt x="856" y="660"/>
                                  </a:lnTo>
                                  <a:lnTo>
                                    <a:pt x="902" y="644"/>
                                  </a:lnTo>
                                  <a:lnTo>
                                    <a:pt x="942" y="617"/>
                                  </a:lnTo>
                                  <a:lnTo>
                                    <a:pt x="959" y="598"/>
                                  </a:lnTo>
                                  <a:lnTo>
                                    <a:pt x="811" y="598"/>
                                  </a:lnTo>
                                  <a:lnTo>
                                    <a:pt x="761" y="588"/>
                                  </a:lnTo>
                                  <a:lnTo>
                                    <a:pt x="722" y="557"/>
                                  </a:lnTo>
                                  <a:lnTo>
                                    <a:pt x="694" y="506"/>
                                  </a:lnTo>
                                  <a:lnTo>
                                    <a:pt x="677" y="434"/>
                                  </a:lnTo>
                                  <a:lnTo>
                                    <a:pt x="672" y="341"/>
                                  </a:lnTo>
                                  <a:lnTo>
                                    <a:pt x="677" y="243"/>
                                  </a:lnTo>
                                  <a:lnTo>
                                    <a:pt x="694" y="166"/>
                                  </a:lnTo>
                                  <a:lnTo>
                                    <a:pt x="723" y="111"/>
                                  </a:lnTo>
                                  <a:lnTo>
                                    <a:pt x="763" y="78"/>
                                  </a:lnTo>
                                  <a:lnTo>
                                    <a:pt x="814" y="67"/>
                                  </a:lnTo>
                                  <a:lnTo>
                                    <a:pt x="969" y="67"/>
                                  </a:lnTo>
                                  <a:lnTo>
                                    <a:pt x="940" y="36"/>
                                  </a:lnTo>
                                  <a:lnTo>
                                    <a:pt x="886" y="9"/>
                                  </a:lnTo>
                                  <a:lnTo>
                                    <a:pt x="819" y="0"/>
                                  </a:lnTo>
                                  <a:close/>
                                  <a:moveTo>
                                    <a:pt x="969" y="67"/>
                                  </a:moveTo>
                                  <a:lnTo>
                                    <a:pt x="814" y="67"/>
                                  </a:lnTo>
                                  <a:lnTo>
                                    <a:pt x="862" y="78"/>
                                  </a:lnTo>
                                  <a:lnTo>
                                    <a:pt x="900" y="110"/>
                                  </a:lnTo>
                                  <a:lnTo>
                                    <a:pt x="927" y="165"/>
                                  </a:lnTo>
                                  <a:lnTo>
                                    <a:pt x="943" y="240"/>
                                  </a:lnTo>
                                  <a:lnTo>
                                    <a:pt x="948" y="337"/>
                                  </a:lnTo>
                                  <a:lnTo>
                                    <a:pt x="943" y="431"/>
                                  </a:lnTo>
                                  <a:lnTo>
                                    <a:pt x="926" y="504"/>
                                  </a:lnTo>
                                  <a:lnTo>
                                    <a:pt x="899" y="557"/>
                                  </a:lnTo>
                                  <a:lnTo>
                                    <a:pt x="860" y="588"/>
                                  </a:lnTo>
                                  <a:lnTo>
                                    <a:pt x="811" y="598"/>
                                  </a:lnTo>
                                  <a:lnTo>
                                    <a:pt x="959" y="598"/>
                                  </a:lnTo>
                                  <a:lnTo>
                                    <a:pt x="976" y="579"/>
                                  </a:lnTo>
                                  <a:lnTo>
                                    <a:pt x="1003" y="531"/>
                                  </a:lnTo>
                                  <a:lnTo>
                                    <a:pt x="1022" y="474"/>
                                  </a:lnTo>
                                  <a:lnTo>
                                    <a:pt x="1034" y="407"/>
                                  </a:lnTo>
                                  <a:lnTo>
                                    <a:pt x="1038" y="330"/>
                                  </a:lnTo>
                                  <a:lnTo>
                                    <a:pt x="1032" y="229"/>
                                  </a:lnTo>
                                  <a:lnTo>
                                    <a:pt x="1013" y="146"/>
                                  </a:lnTo>
                                  <a:lnTo>
                                    <a:pt x="983" y="82"/>
                                  </a:lnTo>
                                  <a:lnTo>
                                    <a:pt x="969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55" name="任意多边形 255"/>
                          <wps:cNvSpPr/>
                          <wps:spPr>
                            <a:xfrm>
                              <a:off x="4649" y="5889"/>
                              <a:ext cx="218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2" h="659">
                                  <a:moveTo>
                                    <a:pt x="391" y="71"/>
                                  </a:moveTo>
                                  <a:lnTo>
                                    <a:pt x="211" y="71"/>
                                  </a:lnTo>
                                  <a:lnTo>
                                    <a:pt x="240" y="73"/>
                                  </a:lnTo>
                                  <a:lnTo>
                                    <a:pt x="266" y="79"/>
                                  </a:lnTo>
                                  <a:lnTo>
                                    <a:pt x="288" y="88"/>
                                  </a:lnTo>
                                  <a:lnTo>
                                    <a:pt x="306" y="101"/>
                                  </a:lnTo>
                                  <a:lnTo>
                                    <a:pt x="321" y="117"/>
                                  </a:lnTo>
                                  <a:lnTo>
                                    <a:pt x="331" y="136"/>
                                  </a:lnTo>
                                  <a:lnTo>
                                    <a:pt x="337" y="159"/>
                                  </a:lnTo>
                                  <a:lnTo>
                                    <a:pt x="339" y="185"/>
                                  </a:lnTo>
                                  <a:lnTo>
                                    <a:pt x="337" y="209"/>
                                  </a:lnTo>
                                  <a:lnTo>
                                    <a:pt x="332" y="233"/>
                                  </a:lnTo>
                                  <a:lnTo>
                                    <a:pt x="323" y="256"/>
                                  </a:lnTo>
                                  <a:lnTo>
                                    <a:pt x="311" y="278"/>
                                  </a:lnTo>
                                  <a:lnTo>
                                    <a:pt x="294" y="303"/>
                                  </a:lnTo>
                                  <a:lnTo>
                                    <a:pt x="269" y="332"/>
                                  </a:lnTo>
                                  <a:lnTo>
                                    <a:pt x="238" y="364"/>
                                  </a:lnTo>
                                  <a:lnTo>
                                    <a:pt x="200" y="401"/>
                                  </a:lnTo>
                                  <a:lnTo>
                                    <a:pt x="0" y="588"/>
                                  </a:lnTo>
                                  <a:lnTo>
                                    <a:pt x="0" y="658"/>
                                  </a:lnTo>
                                  <a:lnTo>
                                    <a:pt x="419" y="658"/>
                                  </a:lnTo>
                                  <a:lnTo>
                                    <a:pt x="419" y="586"/>
                                  </a:lnTo>
                                  <a:lnTo>
                                    <a:pt x="103" y="586"/>
                                  </a:lnTo>
                                  <a:lnTo>
                                    <a:pt x="103" y="584"/>
                                  </a:lnTo>
                                  <a:lnTo>
                                    <a:pt x="260" y="441"/>
                                  </a:lnTo>
                                  <a:lnTo>
                                    <a:pt x="305" y="398"/>
                                  </a:lnTo>
                                  <a:lnTo>
                                    <a:pt x="341" y="360"/>
                                  </a:lnTo>
                                  <a:lnTo>
                                    <a:pt x="370" y="325"/>
                                  </a:lnTo>
                                  <a:lnTo>
                                    <a:pt x="391" y="294"/>
                                  </a:lnTo>
                                  <a:lnTo>
                                    <a:pt x="406" y="265"/>
                                  </a:lnTo>
                                  <a:lnTo>
                                    <a:pt x="417" y="236"/>
                                  </a:lnTo>
                                  <a:lnTo>
                                    <a:pt x="423" y="206"/>
                                  </a:lnTo>
                                  <a:lnTo>
                                    <a:pt x="426" y="177"/>
                                  </a:lnTo>
                                  <a:lnTo>
                                    <a:pt x="422" y="139"/>
                                  </a:lnTo>
                                  <a:lnTo>
                                    <a:pt x="412" y="105"/>
                                  </a:lnTo>
                                  <a:lnTo>
                                    <a:pt x="395" y="76"/>
                                  </a:lnTo>
                                  <a:lnTo>
                                    <a:pt x="391" y="71"/>
                                  </a:lnTo>
                                  <a:close/>
                                  <a:moveTo>
                                    <a:pt x="225" y="3"/>
                                  </a:moveTo>
                                  <a:lnTo>
                                    <a:pt x="172" y="7"/>
                                  </a:lnTo>
                                  <a:lnTo>
                                    <a:pt x="123" y="18"/>
                                  </a:lnTo>
                                  <a:lnTo>
                                    <a:pt x="77" y="36"/>
                                  </a:lnTo>
                                  <a:lnTo>
                                    <a:pt x="35" y="62"/>
                                  </a:lnTo>
                                  <a:lnTo>
                                    <a:pt x="35" y="145"/>
                                  </a:lnTo>
                                  <a:lnTo>
                                    <a:pt x="77" y="113"/>
                                  </a:lnTo>
                                  <a:lnTo>
                                    <a:pt x="121" y="90"/>
                                  </a:lnTo>
                                  <a:lnTo>
                                    <a:pt x="165" y="76"/>
                                  </a:lnTo>
                                  <a:lnTo>
                                    <a:pt x="211" y="71"/>
                                  </a:lnTo>
                                  <a:lnTo>
                                    <a:pt x="391" y="71"/>
                                  </a:lnTo>
                                  <a:lnTo>
                                    <a:pt x="372" y="50"/>
                                  </a:lnTo>
                                  <a:lnTo>
                                    <a:pt x="342" y="30"/>
                                  </a:lnTo>
                                  <a:lnTo>
                                    <a:pt x="308" y="15"/>
                                  </a:lnTo>
                                  <a:lnTo>
                                    <a:pt x="269" y="6"/>
                                  </a:lnTo>
                                  <a:lnTo>
                                    <a:pt x="225" y="3"/>
                                  </a:lnTo>
                                  <a:close/>
                                  <a:moveTo>
                                    <a:pt x="1021" y="588"/>
                                  </a:moveTo>
                                  <a:lnTo>
                                    <a:pt x="626" y="588"/>
                                  </a:lnTo>
                                  <a:lnTo>
                                    <a:pt x="626" y="658"/>
                                  </a:lnTo>
                                  <a:lnTo>
                                    <a:pt x="1021" y="658"/>
                                  </a:lnTo>
                                  <a:lnTo>
                                    <a:pt x="1021" y="588"/>
                                  </a:lnTo>
                                  <a:close/>
                                  <a:moveTo>
                                    <a:pt x="867" y="99"/>
                                  </a:moveTo>
                                  <a:lnTo>
                                    <a:pt x="780" y="99"/>
                                  </a:lnTo>
                                  <a:lnTo>
                                    <a:pt x="780" y="588"/>
                                  </a:lnTo>
                                  <a:lnTo>
                                    <a:pt x="867" y="588"/>
                                  </a:lnTo>
                                  <a:lnTo>
                                    <a:pt x="867" y="99"/>
                                  </a:lnTo>
                                  <a:close/>
                                  <a:moveTo>
                                    <a:pt x="867" y="0"/>
                                  </a:moveTo>
                                  <a:lnTo>
                                    <a:pt x="622" y="67"/>
                                  </a:lnTo>
                                  <a:lnTo>
                                    <a:pt x="622" y="142"/>
                                  </a:lnTo>
                                  <a:lnTo>
                                    <a:pt x="780" y="99"/>
                                  </a:lnTo>
                                  <a:lnTo>
                                    <a:pt x="867" y="99"/>
                                  </a:lnTo>
                                  <a:lnTo>
                                    <a:pt x="86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56" name="任意多边形 256"/>
                          <wps:cNvSpPr/>
                          <wps:spPr>
                            <a:xfrm>
                              <a:off x="5125" y="5890"/>
                              <a:ext cx="217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5" h="656">
                                  <a:moveTo>
                                    <a:pt x="392" y="68"/>
                                  </a:moveTo>
                                  <a:lnTo>
                                    <a:pt x="211" y="68"/>
                                  </a:lnTo>
                                  <a:lnTo>
                                    <a:pt x="241" y="70"/>
                                  </a:lnTo>
                                  <a:lnTo>
                                    <a:pt x="266" y="75"/>
                                  </a:lnTo>
                                  <a:lnTo>
                                    <a:pt x="288" y="84"/>
                                  </a:lnTo>
                                  <a:lnTo>
                                    <a:pt x="307" y="97"/>
                                  </a:lnTo>
                                  <a:lnTo>
                                    <a:pt x="321" y="113"/>
                                  </a:lnTo>
                                  <a:lnTo>
                                    <a:pt x="331" y="133"/>
                                  </a:lnTo>
                                  <a:lnTo>
                                    <a:pt x="338" y="155"/>
                                  </a:lnTo>
                                  <a:lnTo>
                                    <a:pt x="340" y="181"/>
                                  </a:lnTo>
                                  <a:lnTo>
                                    <a:pt x="338" y="205"/>
                                  </a:lnTo>
                                  <a:lnTo>
                                    <a:pt x="333" y="229"/>
                                  </a:lnTo>
                                  <a:lnTo>
                                    <a:pt x="324" y="252"/>
                                  </a:lnTo>
                                  <a:lnTo>
                                    <a:pt x="311" y="275"/>
                                  </a:lnTo>
                                  <a:lnTo>
                                    <a:pt x="294" y="299"/>
                                  </a:lnTo>
                                  <a:lnTo>
                                    <a:pt x="270" y="328"/>
                                  </a:lnTo>
                                  <a:lnTo>
                                    <a:pt x="239" y="361"/>
                                  </a:lnTo>
                                  <a:lnTo>
                                    <a:pt x="201" y="397"/>
                                  </a:lnTo>
                                  <a:lnTo>
                                    <a:pt x="0" y="584"/>
                                  </a:lnTo>
                                  <a:lnTo>
                                    <a:pt x="0" y="655"/>
                                  </a:lnTo>
                                  <a:lnTo>
                                    <a:pt x="420" y="655"/>
                                  </a:lnTo>
                                  <a:lnTo>
                                    <a:pt x="420" y="582"/>
                                  </a:lnTo>
                                  <a:lnTo>
                                    <a:pt x="104" y="582"/>
                                  </a:lnTo>
                                  <a:lnTo>
                                    <a:pt x="104" y="581"/>
                                  </a:lnTo>
                                  <a:lnTo>
                                    <a:pt x="261" y="437"/>
                                  </a:lnTo>
                                  <a:lnTo>
                                    <a:pt x="305" y="395"/>
                                  </a:lnTo>
                                  <a:lnTo>
                                    <a:pt x="342" y="356"/>
                                  </a:lnTo>
                                  <a:lnTo>
                                    <a:pt x="370" y="321"/>
                                  </a:lnTo>
                                  <a:lnTo>
                                    <a:pt x="391" y="291"/>
                                  </a:lnTo>
                                  <a:lnTo>
                                    <a:pt x="407" y="262"/>
                                  </a:lnTo>
                                  <a:lnTo>
                                    <a:pt x="417" y="232"/>
                                  </a:lnTo>
                                  <a:lnTo>
                                    <a:pt x="424" y="203"/>
                                  </a:lnTo>
                                  <a:lnTo>
                                    <a:pt x="426" y="173"/>
                                  </a:lnTo>
                                  <a:lnTo>
                                    <a:pt x="423" y="135"/>
                                  </a:lnTo>
                                  <a:lnTo>
                                    <a:pt x="413" y="102"/>
                                  </a:lnTo>
                                  <a:lnTo>
                                    <a:pt x="396" y="72"/>
                                  </a:lnTo>
                                  <a:lnTo>
                                    <a:pt x="392" y="68"/>
                                  </a:lnTo>
                                  <a:close/>
                                  <a:moveTo>
                                    <a:pt x="225" y="0"/>
                                  </a:moveTo>
                                  <a:lnTo>
                                    <a:pt x="173" y="3"/>
                                  </a:lnTo>
                                  <a:lnTo>
                                    <a:pt x="124" y="14"/>
                                  </a:lnTo>
                                  <a:lnTo>
                                    <a:pt x="78" y="32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41"/>
                                  </a:lnTo>
                                  <a:lnTo>
                                    <a:pt x="78" y="109"/>
                                  </a:lnTo>
                                  <a:lnTo>
                                    <a:pt x="121" y="86"/>
                                  </a:lnTo>
                                  <a:lnTo>
                                    <a:pt x="166" y="72"/>
                                  </a:lnTo>
                                  <a:lnTo>
                                    <a:pt x="211" y="68"/>
                                  </a:lnTo>
                                  <a:lnTo>
                                    <a:pt x="392" y="68"/>
                                  </a:lnTo>
                                  <a:lnTo>
                                    <a:pt x="372" y="47"/>
                                  </a:lnTo>
                                  <a:lnTo>
                                    <a:pt x="343" y="26"/>
                                  </a:lnTo>
                                  <a:lnTo>
                                    <a:pt x="308" y="11"/>
                                  </a:lnTo>
                                  <a:lnTo>
                                    <a:pt x="269" y="2"/>
                                  </a:lnTo>
                                  <a:lnTo>
                                    <a:pt x="225" y="0"/>
                                  </a:lnTo>
                                  <a:close/>
                                  <a:moveTo>
                                    <a:pt x="981" y="68"/>
                                  </a:moveTo>
                                  <a:lnTo>
                                    <a:pt x="800" y="68"/>
                                  </a:lnTo>
                                  <a:lnTo>
                                    <a:pt x="830" y="70"/>
                                  </a:lnTo>
                                  <a:lnTo>
                                    <a:pt x="855" y="75"/>
                                  </a:lnTo>
                                  <a:lnTo>
                                    <a:pt x="877" y="84"/>
                                  </a:lnTo>
                                  <a:lnTo>
                                    <a:pt x="896" y="97"/>
                                  </a:lnTo>
                                  <a:lnTo>
                                    <a:pt x="910" y="113"/>
                                  </a:lnTo>
                                  <a:lnTo>
                                    <a:pt x="920" y="133"/>
                                  </a:lnTo>
                                  <a:lnTo>
                                    <a:pt x="926" y="155"/>
                                  </a:lnTo>
                                  <a:lnTo>
                                    <a:pt x="929" y="181"/>
                                  </a:lnTo>
                                  <a:lnTo>
                                    <a:pt x="927" y="205"/>
                                  </a:lnTo>
                                  <a:lnTo>
                                    <a:pt x="921" y="229"/>
                                  </a:lnTo>
                                  <a:lnTo>
                                    <a:pt x="913" y="252"/>
                                  </a:lnTo>
                                  <a:lnTo>
                                    <a:pt x="900" y="275"/>
                                  </a:lnTo>
                                  <a:lnTo>
                                    <a:pt x="883" y="299"/>
                                  </a:lnTo>
                                  <a:lnTo>
                                    <a:pt x="859" y="328"/>
                                  </a:lnTo>
                                  <a:lnTo>
                                    <a:pt x="828" y="361"/>
                                  </a:lnTo>
                                  <a:lnTo>
                                    <a:pt x="790" y="397"/>
                                  </a:lnTo>
                                  <a:lnTo>
                                    <a:pt x="589" y="584"/>
                                  </a:lnTo>
                                  <a:lnTo>
                                    <a:pt x="589" y="655"/>
                                  </a:lnTo>
                                  <a:lnTo>
                                    <a:pt x="1009" y="655"/>
                                  </a:lnTo>
                                  <a:lnTo>
                                    <a:pt x="1009" y="582"/>
                                  </a:lnTo>
                                  <a:lnTo>
                                    <a:pt x="692" y="582"/>
                                  </a:lnTo>
                                  <a:lnTo>
                                    <a:pt x="692" y="581"/>
                                  </a:lnTo>
                                  <a:lnTo>
                                    <a:pt x="850" y="437"/>
                                  </a:lnTo>
                                  <a:lnTo>
                                    <a:pt x="894" y="395"/>
                                  </a:lnTo>
                                  <a:lnTo>
                                    <a:pt x="930" y="356"/>
                                  </a:lnTo>
                                  <a:lnTo>
                                    <a:pt x="959" y="321"/>
                                  </a:lnTo>
                                  <a:lnTo>
                                    <a:pt x="980" y="291"/>
                                  </a:lnTo>
                                  <a:lnTo>
                                    <a:pt x="996" y="262"/>
                                  </a:lnTo>
                                  <a:lnTo>
                                    <a:pt x="1006" y="232"/>
                                  </a:lnTo>
                                  <a:lnTo>
                                    <a:pt x="1013" y="203"/>
                                  </a:lnTo>
                                  <a:lnTo>
                                    <a:pt x="1015" y="173"/>
                                  </a:lnTo>
                                  <a:lnTo>
                                    <a:pt x="1012" y="135"/>
                                  </a:lnTo>
                                  <a:lnTo>
                                    <a:pt x="1001" y="102"/>
                                  </a:lnTo>
                                  <a:lnTo>
                                    <a:pt x="985" y="72"/>
                                  </a:lnTo>
                                  <a:lnTo>
                                    <a:pt x="981" y="68"/>
                                  </a:lnTo>
                                  <a:close/>
                                  <a:moveTo>
                                    <a:pt x="814" y="0"/>
                                  </a:moveTo>
                                  <a:lnTo>
                                    <a:pt x="762" y="3"/>
                                  </a:lnTo>
                                  <a:lnTo>
                                    <a:pt x="712" y="14"/>
                                  </a:lnTo>
                                  <a:lnTo>
                                    <a:pt x="667" y="32"/>
                                  </a:lnTo>
                                  <a:lnTo>
                                    <a:pt x="624" y="58"/>
                                  </a:lnTo>
                                  <a:lnTo>
                                    <a:pt x="624" y="141"/>
                                  </a:lnTo>
                                  <a:lnTo>
                                    <a:pt x="667" y="109"/>
                                  </a:lnTo>
                                  <a:lnTo>
                                    <a:pt x="710" y="86"/>
                                  </a:lnTo>
                                  <a:lnTo>
                                    <a:pt x="755" y="72"/>
                                  </a:lnTo>
                                  <a:lnTo>
                                    <a:pt x="800" y="68"/>
                                  </a:lnTo>
                                  <a:lnTo>
                                    <a:pt x="981" y="68"/>
                                  </a:lnTo>
                                  <a:lnTo>
                                    <a:pt x="961" y="47"/>
                                  </a:lnTo>
                                  <a:lnTo>
                                    <a:pt x="932" y="26"/>
                                  </a:lnTo>
                                  <a:lnTo>
                                    <a:pt x="897" y="11"/>
                                  </a:lnTo>
                                  <a:lnTo>
                                    <a:pt x="858" y="2"/>
                                  </a:lnTo>
                                  <a:lnTo>
                                    <a:pt x="81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57" name="任意多边形 257"/>
                          <wps:cNvSpPr/>
                          <wps:spPr>
                            <a:xfrm>
                              <a:off x="3207" y="6254"/>
                              <a:ext cx="216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3" h="667">
                                  <a:moveTo>
                                    <a:pt x="391" y="68"/>
                                  </a:moveTo>
                                  <a:lnTo>
                                    <a:pt x="211" y="68"/>
                                  </a:lnTo>
                                  <a:lnTo>
                                    <a:pt x="240" y="70"/>
                                  </a:lnTo>
                                  <a:lnTo>
                                    <a:pt x="266" y="76"/>
                                  </a:lnTo>
                                  <a:lnTo>
                                    <a:pt x="288" y="85"/>
                                  </a:lnTo>
                                  <a:lnTo>
                                    <a:pt x="306" y="98"/>
                                  </a:lnTo>
                                  <a:lnTo>
                                    <a:pt x="321" y="114"/>
                                  </a:lnTo>
                                  <a:lnTo>
                                    <a:pt x="331" y="133"/>
                                  </a:lnTo>
                                  <a:lnTo>
                                    <a:pt x="337" y="156"/>
                                  </a:lnTo>
                                  <a:lnTo>
                                    <a:pt x="339" y="182"/>
                                  </a:lnTo>
                                  <a:lnTo>
                                    <a:pt x="337" y="206"/>
                                  </a:lnTo>
                                  <a:lnTo>
                                    <a:pt x="332" y="229"/>
                                  </a:lnTo>
                                  <a:lnTo>
                                    <a:pt x="323" y="252"/>
                                  </a:lnTo>
                                  <a:lnTo>
                                    <a:pt x="311" y="275"/>
                                  </a:lnTo>
                                  <a:lnTo>
                                    <a:pt x="294" y="300"/>
                                  </a:lnTo>
                                  <a:lnTo>
                                    <a:pt x="269" y="328"/>
                                  </a:lnTo>
                                  <a:lnTo>
                                    <a:pt x="238" y="361"/>
                                  </a:lnTo>
                                  <a:lnTo>
                                    <a:pt x="200" y="398"/>
                                  </a:lnTo>
                                  <a:lnTo>
                                    <a:pt x="0" y="585"/>
                                  </a:lnTo>
                                  <a:lnTo>
                                    <a:pt x="0" y="655"/>
                                  </a:lnTo>
                                  <a:lnTo>
                                    <a:pt x="419" y="655"/>
                                  </a:lnTo>
                                  <a:lnTo>
                                    <a:pt x="419" y="583"/>
                                  </a:lnTo>
                                  <a:lnTo>
                                    <a:pt x="103" y="583"/>
                                  </a:lnTo>
                                  <a:lnTo>
                                    <a:pt x="103" y="581"/>
                                  </a:lnTo>
                                  <a:lnTo>
                                    <a:pt x="260" y="438"/>
                                  </a:lnTo>
                                  <a:lnTo>
                                    <a:pt x="305" y="395"/>
                                  </a:lnTo>
                                  <a:lnTo>
                                    <a:pt x="341" y="357"/>
                                  </a:lnTo>
                                  <a:lnTo>
                                    <a:pt x="370" y="322"/>
                                  </a:lnTo>
                                  <a:lnTo>
                                    <a:pt x="391" y="291"/>
                                  </a:lnTo>
                                  <a:lnTo>
                                    <a:pt x="406" y="262"/>
                                  </a:lnTo>
                                  <a:lnTo>
                                    <a:pt x="417" y="233"/>
                                  </a:lnTo>
                                  <a:lnTo>
                                    <a:pt x="423" y="203"/>
                                  </a:lnTo>
                                  <a:lnTo>
                                    <a:pt x="426" y="173"/>
                                  </a:lnTo>
                                  <a:lnTo>
                                    <a:pt x="422" y="136"/>
                                  </a:lnTo>
                                  <a:lnTo>
                                    <a:pt x="412" y="102"/>
                                  </a:lnTo>
                                  <a:lnTo>
                                    <a:pt x="395" y="73"/>
                                  </a:lnTo>
                                  <a:lnTo>
                                    <a:pt x="391" y="68"/>
                                  </a:lnTo>
                                  <a:close/>
                                  <a:moveTo>
                                    <a:pt x="225" y="0"/>
                                  </a:moveTo>
                                  <a:lnTo>
                                    <a:pt x="172" y="4"/>
                                  </a:lnTo>
                                  <a:lnTo>
                                    <a:pt x="123" y="15"/>
                                  </a:lnTo>
                                  <a:lnTo>
                                    <a:pt x="77" y="33"/>
                                  </a:lnTo>
                                  <a:lnTo>
                                    <a:pt x="35" y="59"/>
                                  </a:lnTo>
                                  <a:lnTo>
                                    <a:pt x="35" y="141"/>
                                  </a:lnTo>
                                  <a:lnTo>
                                    <a:pt x="77" y="109"/>
                                  </a:lnTo>
                                  <a:lnTo>
                                    <a:pt x="121" y="87"/>
                                  </a:lnTo>
                                  <a:lnTo>
                                    <a:pt x="165" y="73"/>
                                  </a:lnTo>
                                  <a:lnTo>
                                    <a:pt x="211" y="68"/>
                                  </a:lnTo>
                                  <a:lnTo>
                                    <a:pt x="391" y="68"/>
                                  </a:lnTo>
                                  <a:lnTo>
                                    <a:pt x="372" y="47"/>
                                  </a:lnTo>
                                  <a:lnTo>
                                    <a:pt x="342" y="26"/>
                                  </a:lnTo>
                                  <a:lnTo>
                                    <a:pt x="308" y="12"/>
                                  </a:lnTo>
                                  <a:lnTo>
                                    <a:pt x="269" y="3"/>
                                  </a:lnTo>
                                  <a:lnTo>
                                    <a:pt x="225" y="0"/>
                                  </a:lnTo>
                                  <a:close/>
                                  <a:moveTo>
                                    <a:pt x="620" y="556"/>
                                  </a:moveTo>
                                  <a:lnTo>
                                    <a:pt x="620" y="640"/>
                                  </a:lnTo>
                                  <a:lnTo>
                                    <a:pt x="648" y="651"/>
                                  </a:lnTo>
                                  <a:lnTo>
                                    <a:pt x="681" y="659"/>
                                  </a:lnTo>
                                  <a:lnTo>
                                    <a:pt x="721" y="664"/>
                                  </a:lnTo>
                                  <a:lnTo>
                                    <a:pt x="766" y="666"/>
                                  </a:lnTo>
                                  <a:lnTo>
                                    <a:pt x="821" y="662"/>
                                  </a:lnTo>
                                  <a:lnTo>
                                    <a:pt x="869" y="652"/>
                                  </a:lnTo>
                                  <a:lnTo>
                                    <a:pt x="911" y="634"/>
                                  </a:lnTo>
                                  <a:lnTo>
                                    <a:pt x="947" y="608"/>
                                  </a:lnTo>
                                  <a:lnTo>
                                    <a:pt x="956" y="599"/>
                                  </a:lnTo>
                                  <a:lnTo>
                                    <a:pt x="765" y="599"/>
                                  </a:lnTo>
                                  <a:lnTo>
                                    <a:pt x="728" y="596"/>
                                  </a:lnTo>
                                  <a:lnTo>
                                    <a:pt x="691" y="588"/>
                                  </a:lnTo>
                                  <a:lnTo>
                                    <a:pt x="655" y="575"/>
                                  </a:lnTo>
                                  <a:lnTo>
                                    <a:pt x="620" y="556"/>
                                  </a:lnTo>
                                  <a:close/>
                                  <a:moveTo>
                                    <a:pt x="968" y="332"/>
                                  </a:moveTo>
                                  <a:lnTo>
                                    <a:pt x="751" y="332"/>
                                  </a:lnTo>
                                  <a:lnTo>
                                    <a:pt x="790" y="335"/>
                                  </a:lnTo>
                                  <a:lnTo>
                                    <a:pt x="825" y="341"/>
                                  </a:lnTo>
                                  <a:lnTo>
                                    <a:pt x="855" y="352"/>
                                  </a:lnTo>
                                  <a:lnTo>
                                    <a:pt x="879" y="367"/>
                                  </a:lnTo>
                                  <a:lnTo>
                                    <a:pt x="899" y="385"/>
                                  </a:lnTo>
                                  <a:lnTo>
                                    <a:pt x="913" y="408"/>
                                  </a:lnTo>
                                  <a:lnTo>
                                    <a:pt x="921" y="433"/>
                                  </a:lnTo>
                                  <a:lnTo>
                                    <a:pt x="924" y="463"/>
                                  </a:lnTo>
                                  <a:lnTo>
                                    <a:pt x="921" y="492"/>
                                  </a:lnTo>
                                  <a:lnTo>
                                    <a:pt x="913" y="518"/>
                                  </a:lnTo>
                                  <a:lnTo>
                                    <a:pt x="899" y="541"/>
                                  </a:lnTo>
                                  <a:lnTo>
                                    <a:pt x="880" y="561"/>
                                  </a:lnTo>
                                  <a:lnTo>
                                    <a:pt x="856" y="578"/>
                                  </a:lnTo>
                                  <a:lnTo>
                                    <a:pt x="829" y="589"/>
                                  </a:lnTo>
                                  <a:lnTo>
                                    <a:pt x="799" y="596"/>
                                  </a:lnTo>
                                  <a:lnTo>
                                    <a:pt x="765" y="599"/>
                                  </a:lnTo>
                                  <a:lnTo>
                                    <a:pt x="956" y="599"/>
                                  </a:lnTo>
                                  <a:lnTo>
                                    <a:pt x="975" y="577"/>
                                  </a:lnTo>
                                  <a:lnTo>
                                    <a:pt x="996" y="541"/>
                                  </a:lnTo>
                                  <a:lnTo>
                                    <a:pt x="1008" y="501"/>
                                  </a:lnTo>
                                  <a:lnTo>
                                    <a:pt x="1012" y="457"/>
                                  </a:lnTo>
                                  <a:lnTo>
                                    <a:pt x="1009" y="414"/>
                                  </a:lnTo>
                                  <a:lnTo>
                                    <a:pt x="997" y="376"/>
                                  </a:lnTo>
                                  <a:lnTo>
                                    <a:pt x="978" y="343"/>
                                  </a:lnTo>
                                  <a:lnTo>
                                    <a:pt x="968" y="332"/>
                                  </a:lnTo>
                                  <a:close/>
                                  <a:moveTo>
                                    <a:pt x="981" y="11"/>
                                  </a:moveTo>
                                  <a:lnTo>
                                    <a:pt x="642" y="11"/>
                                  </a:lnTo>
                                  <a:lnTo>
                                    <a:pt x="642" y="338"/>
                                  </a:lnTo>
                                  <a:lnTo>
                                    <a:pt x="674" y="336"/>
                                  </a:lnTo>
                                  <a:lnTo>
                                    <a:pt x="703" y="334"/>
                                  </a:lnTo>
                                  <a:lnTo>
                                    <a:pt x="729" y="333"/>
                                  </a:lnTo>
                                  <a:lnTo>
                                    <a:pt x="751" y="332"/>
                                  </a:lnTo>
                                  <a:lnTo>
                                    <a:pt x="968" y="332"/>
                                  </a:lnTo>
                                  <a:lnTo>
                                    <a:pt x="951" y="315"/>
                                  </a:lnTo>
                                  <a:lnTo>
                                    <a:pt x="918" y="292"/>
                                  </a:lnTo>
                                  <a:lnTo>
                                    <a:pt x="878" y="276"/>
                                  </a:lnTo>
                                  <a:lnTo>
                                    <a:pt x="833" y="266"/>
                                  </a:lnTo>
                                  <a:lnTo>
                                    <a:pt x="815" y="265"/>
                                  </a:lnTo>
                                  <a:lnTo>
                                    <a:pt x="723" y="265"/>
                                  </a:lnTo>
                                  <a:lnTo>
                                    <a:pt x="723" y="83"/>
                                  </a:lnTo>
                                  <a:lnTo>
                                    <a:pt x="981" y="83"/>
                                  </a:lnTo>
                                  <a:lnTo>
                                    <a:pt x="981" y="11"/>
                                  </a:lnTo>
                                  <a:close/>
                                  <a:moveTo>
                                    <a:pt x="781" y="263"/>
                                  </a:moveTo>
                                  <a:lnTo>
                                    <a:pt x="770" y="263"/>
                                  </a:lnTo>
                                  <a:lnTo>
                                    <a:pt x="757" y="263"/>
                                  </a:lnTo>
                                  <a:lnTo>
                                    <a:pt x="723" y="265"/>
                                  </a:lnTo>
                                  <a:lnTo>
                                    <a:pt x="815" y="265"/>
                                  </a:lnTo>
                                  <a:lnTo>
                                    <a:pt x="781" y="2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58" name="任意多边形 258"/>
                          <wps:cNvSpPr/>
                          <wps:spPr>
                            <a:xfrm>
                              <a:off x="4167" y="6253"/>
                              <a:ext cx="221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3" h="656">
                                  <a:moveTo>
                                    <a:pt x="391" y="68"/>
                                  </a:moveTo>
                                  <a:lnTo>
                                    <a:pt x="211" y="68"/>
                                  </a:lnTo>
                                  <a:lnTo>
                                    <a:pt x="240" y="70"/>
                                  </a:lnTo>
                                  <a:lnTo>
                                    <a:pt x="266" y="75"/>
                                  </a:lnTo>
                                  <a:lnTo>
                                    <a:pt x="288" y="84"/>
                                  </a:lnTo>
                                  <a:lnTo>
                                    <a:pt x="306" y="97"/>
                                  </a:lnTo>
                                  <a:lnTo>
                                    <a:pt x="321" y="113"/>
                                  </a:lnTo>
                                  <a:lnTo>
                                    <a:pt x="331" y="133"/>
                                  </a:lnTo>
                                  <a:lnTo>
                                    <a:pt x="337" y="156"/>
                                  </a:lnTo>
                                  <a:lnTo>
                                    <a:pt x="339" y="181"/>
                                  </a:lnTo>
                                  <a:lnTo>
                                    <a:pt x="338" y="205"/>
                                  </a:lnTo>
                                  <a:lnTo>
                                    <a:pt x="332" y="229"/>
                                  </a:lnTo>
                                  <a:lnTo>
                                    <a:pt x="324" y="252"/>
                                  </a:lnTo>
                                  <a:lnTo>
                                    <a:pt x="311" y="275"/>
                                  </a:lnTo>
                                  <a:lnTo>
                                    <a:pt x="294" y="299"/>
                                  </a:lnTo>
                                  <a:lnTo>
                                    <a:pt x="269" y="328"/>
                                  </a:lnTo>
                                  <a:lnTo>
                                    <a:pt x="238" y="361"/>
                                  </a:lnTo>
                                  <a:lnTo>
                                    <a:pt x="200" y="397"/>
                                  </a:lnTo>
                                  <a:lnTo>
                                    <a:pt x="0" y="584"/>
                                  </a:lnTo>
                                  <a:lnTo>
                                    <a:pt x="0" y="655"/>
                                  </a:lnTo>
                                  <a:lnTo>
                                    <a:pt x="419" y="655"/>
                                  </a:lnTo>
                                  <a:lnTo>
                                    <a:pt x="419" y="582"/>
                                  </a:lnTo>
                                  <a:lnTo>
                                    <a:pt x="103" y="582"/>
                                  </a:lnTo>
                                  <a:lnTo>
                                    <a:pt x="103" y="581"/>
                                  </a:lnTo>
                                  <a:lnTo>
                                    <a:pt x="260" y="437"/>
                                  </a:lnTo>
                                  <a:lnTo>
                                    <a:pt x="305" y="395"/>
                                  </a:lnTo>
                                  <a:lnTo>
                                    <a:pt x="341" y="356"/>
                                  </a:lnTo>
                                  <a:lnTo>
                                    <a:pt x="370" y="321"/>
                                  </a:lnTo>
                                  <a:lnTo>
                                    <a:pt x="391" y="291"/>
                                  </a:lnTo>
                                  <a:lnTo>
                                    <a:pt x="406" y="262"/>
                                  </a:lnTo>
                                  <a:lnTo>
                                    <a:pt x="417" y="232"/>
                                  </a:lnTo>
                                  <a:lnTo>
                                    <a:pt x="424" y="203"/>
                                  </a:lnTo>
                                  <a:lnTo>
                                    <a:pt x="426" y="173"/>
                                  </a:lnTo>
                                  <a:lnTo>
                                    <a:pt x="422" y="135"/>
                                  </a:lnTo>
                                  <a:lnTo>
                                    <a:pt x="412" y="102"/>
                                  </a:lnTo>
                                  <a:lnTo>
                                    <a:pt x="395" y="72"/>
                                  </a:lnTo>
                                  <a:lnTo>
                                    <a:pt x="391" y="68"/>
                                  </a:lnTo>
                                  <a:close/>
                                  <a:moveTo>
                                    <a:pt x="225" y="0"/>
                                  </a:moveTo>
                                  <a:lnTo>
                                    <a:pt x="172" y="3"/>
                                  </a:lnTo>
                                  <a:lnTo>
                                    <a:pt x="123" y="14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41"/>
                                  </a:lnTo>
                                  <a:lnTo>
                                    <a:pt x="78" y="109"/>
                                  </a:lnTo>
                                  <a:lnTo>
                                    <a:pt x="121" y="86"/>
                                  </a:lnTo>
                                  <a:lnTo>
                                    <a:pt x="166" y="72"/>
                                  </a:lnTo>
                                  <a:lnTo>
                                    <a:pt x="211" y="68"/>
                                  </a:lnTo>
                                  <a:lnTo>
                                    <a:pt x="391" y="68"/>
                                  </a:lnTo>
                                  <a:lnTo>
                                    <a:pt x="372" y="47"/>
                                  </a:lnTo>
                                  <a:lnTo>
                                    <a:pt x="342" y="26"/>
                                  </a:lnTo>
                                  <a:lnTo>
                                    <a:pt x="308" y="11"/>
                                  </a:lnTo>
                                  <a:lnTo>
                                    <a:pt x="269" y="3"/>
                                  </a:lnTo>
                                  <a:lnTo>
                                    <a:pt x="225" y="0"/>
                                  </a:lnTo>
                                  <a:close/>
                                  <a:moveTo>
                                    <a:pt x="1032" y="10"/>
                                  </a:moveTo>
                                  <a:lnTo>
                                    <a:pt x="583" y="10"/>
                                  </a:lnTo>
                                  <a:lnTo>
                                    <a:pt x="583" y="82"/>
                                  </a:lnTo>
                                  <a:lnTo>
                                    <a:pt x="928" y="82"/>
                                  </a:lnTo>
                                  <a:lnTo>
                                    <a:pt x="672" y="655"/>
                                  </a:lnTo>
                                  <a:lnTo>
                                    <a:pt x="762" y="655"/>
                                  </a:lnTo>
                                  <a:lnTo>
                                    <a:pt x="1032" y="39"/>
                                  </a:lnTo>
                                  <a:lnTo>
                                    <a:pt x="1032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59" name="任意多边形 259"/>
                          <wps:cNvSpPr/>
                          <wps:spPr>
                            <a:xfrm>
                              <a:off x="3686" y="6254"/>
                              <a:ext cx="222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9" h="667">
                                  <a:moveTo>
                                    <a:pt x="392" y="68"/>
                                  </a:moveTo>
                                  <a:lnTo>
                                    <a:pt x="211" y="68"/>
                                  </a:lnTo>
                                  <a:lnTo>
                                    <a:pt x="241" y="70"/>
                                  </a:lnTo>
                                  <a:lnTo>
                                    <a:pt x="266" y="75"/>
                                  </a:lnTo>
                                  <a:lnTo>
                                    <a:pt x="288" y="84"/>
                                  </a:lnTo>
                                  <a:lnTo>
                                    <a:pt x="307" y="97"/>
                                  </a:lnTo>
                                  <a:lnTo>
                                    <a:pt x="321" y="113"/>
                                  </a:lnTo>
                                  <a:lnTo>
                                    <a:pt x="331" y="133"/>
                                  </a:lnTo>
                                  <a:lnTo>
                                    <a:pt x="338" y="156"/>
                                  </a:lnTo>
                                  <a:lnTo>
                                    <a:pt x="340" y="181"/>
                                  </a:lnTo>
                                  <a:lnTo>
                                    <a:pt x="338" y="205"/>
                                  </a:lnTo>
                                  <a:lnTo>
                                    <a:pt x="333" y="229"/>
                                  </a:lnTo>
                                  <a:lnTo>
                                    <a:pt x="324" y="252"/>
                                  </a:lnTo>
                                  <a:lnTo>
                                    <a:pt x="311" y="275"/>
                                  </a:lnTo>
                                  <a:lnTo>
                                    <a:pt x="294" y="300"/>
                                  </a:lnTo>
                                  <a:lnTo>
                                    <a:pt x="270" y="328"/>
                                  </a:lnTo>
                                  <a:lnTo>
                                    <a:pt x="239" y="361"/>
                                  </a:lnTo>
                                  <a:lnTo>
                                    <a:pt x="201" y="397"/>
                                  </a:lnTo>
                                  <a:lnTo>
                                    <a:pt x="0" y="584"/>
                                  </a:lnTo>
                                  <a:lnTo>
                                    <a:pt x="0" y="655"/>
                                  </a:lnTo>
                                  <a:lnTo>
                                    <a:pt x="420" y="655"/>
                                  </a:lnTo>
                                  <a:lnTo>
                                    <a:pt x="420" y="583"/>
                                  </a:lnTo>
                                  <a:lnTo>
                                    <a:pt x="103" y="583"/>
                                  </a:lnTo>
                                  <a:lnTo>
                                    <a:pt x="103" y="581"/>
                                  </a:lnTo>
                                  <a:lnTo>
                                    <a:pt x="261" y="437"/>
                                  </a:lnTo>
                                  <a:lnTo>
                                    <a:pt x="305" y="395"/>
                                  </a:lnTo>
                                  <a:lnTo>
                                    <a:pt x="342" y="356"/>
                                  </a:lnTo>
                                  <a:lnTo>
                                    <a:pt x="370" y="322"/>
                                  </a:lnTo>
                                  <a:lnTo>
                                    <a:pt x="391" y="291"/>
                                  </a:lnTo>
                                  <a:lnTo>
                                    <a:pt x="407" y="262"/>
                                  </a:lnTo>
                                  <a:lnTo>
                                    <a:pt x="417" y="233"/>
                                  </a:lnTo>
                                  <a:lnTo>
                                    <a:pt x="424" y="203"/>
                                  </a:lnTo>
                                  <a:lnTo>
                                    <a:pt x="426" y="173"/>
                                  </a:lnTo>
                                  <a:lnTo>
                                    <a:pt x="423" y="135"/>
                                  </a:lnTo>
                                  <a:lnTo>
                                    <a:pt x="412" y="102"/>
                                  </a:lnTo>
                                  <a:lnTo>
                                    <a:pt x="396" y="72"/>
                                  </a:lnTo>
                                  <a:lnTo>
                                    <a:pt x="392" y="68"/>
                                  </a:lnTo>
                                  <a:close/>
                                  <a:moveTo>
                                    <a:pt x="225" y="0"/>
                                  </a:moveTo>
                                  <a:lnTo>
                                    <a:pt x="173" y="3"/>
                                  </a:lnTo>
                                  <a:lnTo>
                                    <a:pt x="124" y="14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41"/>
                                  </a:lnTo>
                                  <a:lnTo>
                                    <a:pt x="78" y="109"/>
                                  </a:lnTo>
                                  <a:lnTo>
                                    <a:pt x="121" y="86"/>
                                  </a:lnTo>
                                  <a:lnTo>
                                    <a:pt x="166" y="72"/>
                                  </a:lnTo>
                                  <a:lnTo>
                                    <a:pt x="211" y="68"/>
                                  </a:lnTo>
                                  <a:lnTo>
                                    <a:pt x="392" y="68"/>
                                  </a:lnTo>
                                  <a:lnTo>
                                    <a:pt x="372" y="47"/>
                                  </a:lnTo>
                                  <a:lnTo>
                                    <a:pt x="343" y="26"/>
                                  </a:lnTo>
                                  <a:lnTo>
                                    <a:pt x="308" y="11"/>
                                  </a:lnTo>
                                  <a:lnTo>
                                    <a:pt x="269" y="3"/>
                                  </a:lnTo>
                                  <a:lnTo>
                                    <a:pt x="225" y="0"/>
                                  </a:lnTo>
                                  <a:close/>
                                  <a:moveTo>
                                    <a:pt x="880" y="0"/>
                                  </a:moveTo>
                                  <a:lnTo>
                                    <a:pt x="819" y="6"/>
                                  </a:lnTo>
                                  <a:lnTo>
                                    <a:pt x="764" y="25"/>
                                  </a:lnTo>
                                  <a:lnTo>
                                    <a:pt x="716" y="56"/>
                                  </a:lnTo>
                                  <a:lnTo>
                                    <a:pt x="673" y="100"/>
                                  </a:lnTo>
                                  <a:lnTo>
                                    <a:pt x="639" y="155"/>
                                  </a:lnTo>
                                  <a:lnTo>
                                    <a:pt x="614" y="218"/>
                                  </a:lnTo>
                                  <a:lnTo>
                                    <a:pt x="599" y="290"/>
                                  </a:lnTo>
                                  <a:lnTo>
                                    <a:pt x="595" y="371"/>
                                  </a:lnTo>
                                  <a:lnTo>
                                    <a:pt x="598" y="438"/>
                                  </a:lnTo>
                                  <a:lnTo>
                                    <a:pt x="609" y="496"/>
                                  </a:lnTo>
                                  <a:lnTo>
                                    <a:pt x="628" y="547"/>
                                  </a:lnTo>
                                  <a:lnTo>
                                    <a:pt x="654" y="589"/>
                                  </a:lnTo>
                                  <a:lnTo>
                                    <a:pt x="687" y="623"/>
                                  </a:lnTo>
                                  <a:lnTo>
                                    <a:pt x="726" y="647"/>
                                  </a:lnTo>
                                  <a:lnTo>
                                    <a:pt x="770" y="661"/>
                                  </a:lnTo>
                                  <a:lnTo>
                                    <a:pt x="819" y="666"/>
                                  </a:lnTo>
                                  <a:lnTo>
                                    <a:pt x="865" y="662"/>
                                  </a:lnTo>
                                  <a:lnTo>
                                    <a:pt x="907" y="651"/>
                                  </a:lnTo>
                                  <a:lnTo>
                                    <a:pt x="944" y="632"/>
                                  </a:lnTo>
                                  <a:lnTo>
                                    <a:pt x="977" y="605"/>
                                  </a:lnTo>
                                  <a:lnTo>
                                    <a:pt x="982" y="598"/>
                                  </a:lnTo>
                                  <a:lnTo>
                                    <a:pt x="822" y="598"/>
                                  </a:lnTo>
                                  <a:lnTo>
                                    <a:pt x="793" y="596"/>
                                  </a:lnTo>
                                  <a:lnTo>
                                    <a:pt x="767" y="587"/>
                                  </a:lnTo>
                                  <a:lnTo>
                                    <a:pt x="745" y="573"/>
                                  </a:lnTo>
                                  <a:lnTo>
                                    <a:pt x="725" y="553"/>
                                  </a:lnTo>
                                  <a:lnTo>
                                    <a:pt x="709" y="529"/>
                                  </a:lnTo>
                                  <a:lnTo>
                                    <a:pt x="698" y="503"/>
                                  </a:lnTo>
                                  <a:lnTo>
                                    <a:pt x="691" y="475"/>
                                  </a:lnTo>
                                  <a:lnTo>
                                    <a:pt x="689" y="444"/>
                                  </a:lnTo>
                                  <a:lnTo>
                                    <a:pt x="691" y="419"/>
                                  </a:lnTo>
                                  <a:lnTo>
                                    <a:pt x="698" y="396"/>
                                  </a:lnTo>
                                  <a:lnTo>
                                    <a:pt x="709" y="375"/>
                                  </a:lnTo>
                                  <a:lnTo>
                                    <a:pt x="725" y="355"/>
                                  </a:lnTo>
                                  <a:lnTo>
                                    <a:pt x="745" y="339"/>
                                  </a:lnTo>
                                  <a:lnTo>
                                    <a:pt x="684" y="339"/>
                                  </a:lnTo>
                                  <a:lnTo>
                                    <a:pt x="687" y="279"/>
                                  </a:lnTo>
                                  <a:lnTo>
                                    <a:pt x="698" y="226"/>
                                  </a:lnTo>
                                  <a:lnTo>
                                    <a:pt x="715" y="180"/>
                                  </a:lnTo>
                                  <a:lnTo>
                                    <a:pt x="739" y="140"/>
                                  </a:lnTo>
                                  <a:lnTo>
                                    <a:pt x="768" y="108"/>
                                  </a:lnTo>
                                  <a:lnTo>
                                    <a:pt x="802" y="86"/>
                                  </a:lnTo>
                                  <a:lnTo>
                                    <a:pt x="840" y="72"/>
                                  </a:lnTo>
                                  <a:lnTo>
                                    <a:pt x="883" y="67"/>
                                  </a:lnTo>
                                  <a:lnTo>
                                    <a:pt x="995" y="67"/>
                                  </a:lnTo>
                                  <a:lnTo>
                                    <a:pt x="995" y="18"/>
                                  </a:lnTo>
                                  <a:lnTo>
                                    <a:pt x="972" y="10"/>
                                  </a:lnTo>
                                  <a:lnTo>
                                    <a:pt x="946" y="4"/>
                                  </a:lnTo>
                                  <a:lnTo>
                                    <a:pt x="915" y="1"/>
                                  </a:lnTo>
                                  <a:lnTo>
                                    <a:pt x="880" y="0"/>
                                  </a:lnTo>
                                  <a:close/>
                                  <a:moveTo>
                                    <a:pt x="995" y="318"/>
                                  </a:moveTo>
                                  <a:lnTo>
                                    <a:pt x="821" y="318"/>
                                  </a:lnTo>
                                  <a:lnTo>
                                    <a:pt x="850" y="320"/>
                                  </a:lnTo>
                                  <a:lnTo>
                                    <a:pt x="876" y="327"/>
                                  </a:lnTo>
                                  <a:lnTo>
                                    <a:pt x="898" y="339"/>
                                  </a:lnTo>
                                  <a:lnTo>
                                    <a:pt x="916" y="355"/>
                                  </a:lnTo>
                                  <a:lnTo>
                                    <a:pt x="931" y="375"/>
                                  </a:lnTo>
                                  <a:lnTo>
                                    <a:pt x="942" y="399"/>
                                  </a:lnTo>
                                  <a:lnTo>
                                    <a:pt x="948" y="427"/>
                                  </a:lnTo>
                                  <a:lnTo>
                                    <a:pt x="950" y="459"/>
                                  </a:lnTo>
                                  <a:lnTo>
                                    <a:pt x="948" y="488"/>
                                  </a:lnTo>
                                  <a:lnTo>
                                    <a:pt x="941" y="515"/>
                                  </a:lnTo>
                                  <a:lnTo>
                                    <a:pt x="930" y="538"/>
                                  </a:lnTo>
                                  <a:lnTo>
                                    <a:pt x="914" y="559"/>
                                  </a:lnTo>
                                  <a:lnTo>
                                    <a:pt x="895" y="576"/>
                                  </a:lnTo>
                                  <a:lnTo>
                                    <a:pt x="873" y="589"/>
                                  </a:lnTo>
                                  <a:lnTo>
                                    <a:pt x="849" y="596"/>
                                  </a:lnTo>
                                  <a:lnTo>
                                    <a:pt x="822" y="598"/>
                                  </a:lnTo>
                                  <a:lnTo>
                                    <a:pt x="982" y="598"/>
                                  </a:lnTo>
                                  <a:lnTo>
                                    <a:pt x="1004" y="573"/>
                                  </a:lnTo>
                                  <a:lnTo>
                                    <a:pt x="1023" y="536"/>
                                  </a:lnTo>
                                  <a:lnTo>
                                    <a:pt x="1035" y="495"/>
                                  </a:lnTo>
                                  <a:lnTo>
                                    <a:pt x="1039" y="450"/>
                                  </a:lnTo>
                                  <a:lnTo>
                                    <a:pt x="1035" y="407"/>
                                  </a:lnTo>
                                  <a:lnTo>
                                    <a:pt x="1025" y="369"/>
                                  </a:lnTo>
                                  <a:lnTo>
                                    <a:pt x="1008" y="335"/>
                                  </a:lnTo>
                                  <a:lnTo>
                                    <a:pt x="995" y="318"/>
                                  </a:lnTo>
                                  <a:close/>
                                  <a:moveTo>
                                    <a:pt x="842" y="251"/>
                                  </a:moveTo>
                                  <a:lnTo>
                                    <a:pt x="792" y="256"/>
                                  </a:lnTo>
                                  <a:lnTo>
                                    <a:pt x="749" y="273"/>
                                  </a:lnTo>
                                  <a:lnTo>
                                    <a:pt x="714" y="300"/>
                                  </a:lnTo>
                                  <a:lnTo>
                                    <a:pt x="686" y="339"/>
                                  </a:lnTo>
                                  <a:lnTo>
                                    <a:pt x="745" y="339"/>
                                  </a:lnTo>
                                  <a:lnTo>
                                    <a:pt x="745" y="339"/>
                                  </a:lnTo>
                                  <a:lnTo>
                                    <a:pt x="767" y="327"/>
                                  </a:lnTo>
                                  <a:lnTo>
                                    <a:pt x="793" y="320"/>
                                  </a:lnTo>
                                  <a:lnTo>
                                    <a:pt x="821" y="318"/>
                                  </a:lnTo>
                                  <a:lnTo>
                                    <a:pt x="995" y="318"/>
                                  </a:lnTo>
                                  <a:lnTo>
                                    <a:pt x="985" y="305"/>
                                  </a:lnTo>
                                  <a:lnTo>
                                    <a:pt x="956" y="281"/>
                                  </a:lnTo>
                                  <a:lnTo>
                                    <a:pt x="923" y="264"/>
                                  </a:lnTo>
                                  <a:lnTo>
                                    <a:pt x="885" y="254"/>
                                  </a:lnTo>
                                  <a:lnTo>
                                    <a:pt x="842" y="251"/>
                                  </a:lnTo>
                                  <a:close/>
                                  <a:moveTo>
                                    <a:pt x="995" y="67"/>
                                  </a:moveTo>
                                  <a:lnTo>
                                    <a:pt x="883" y="67"/>
                                  </a:lnTo>
                                  <a:lnTo>
                                    <a:pt x="912" y="69"/>
                                  </a:lnTo>
                                  <a:lnTo>
                                    <a:pt x="940" y="74"/>
                                  </a:lnTo>
                                  <a:lnTo>
                                    <a:pt x="968" y="82"/>
                                  </a:lnTo>
                                  <a:lnTo>
                                    <a:pt x="995" y="93"/>
                                  </a:lnTo>
                                  <a:lnTo>
                                    <a:pt x="995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60" name="任意多边形 260"/>
                          <wps:cNvSpPr/>
                          <wps:spPr>
                            <a:xfrm>
                              <a:off x="4648" y="6254"/>
                              <a:ext cx="220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1" h="667">
                                  <a:moveTo>
                                    <a:pt x="392" y="68"/>
                                  </a:moveTo>
                                  <a:lnTo>
                                    <a:pt x="211" y="68"/>
                                  </a:lnTo>
                                  <a:lnTo>
                                    <a:pt x="241" y="70"/>
                                  </a:lnTo>
                                  <a:lnTo>
                                    <a:pt x="266" y="75"/>
                                  </a:lnTo>
                                  <a:lnTo>
                                    <a:pt x="288" y="84"/>
                                  </a:lnTo>
                                  <a:lnTo>
                                    <a:pt x="306" y="97"/>
                                  </a:lnTo>
                                  <a:lnTo>
                                    <a:pt x="321" y="113"/>
                                  </a:lnTo>
                                  <a:lnTo>
                                    <a:pt x="331" y="133"/>
                                  </a:lnTo>
                                  <a:lnTo>
                                    <a:pt x="337" y="156"/>
                                  </a:lnTo>
                                  <a:lnTo>
                                    <a:pt x="339" y="181"/>
                                  </a:lnTo>
                                  <a:lnTo>
                                    <a:pt x="338" y="205"/>
                                  </a:lnTo>
                                  <a:lnTo>
                                    <a:pt x="332" y="229"/>
                                  </a:lnTo>
                                  <a:lnTo>
                                    <a:pt x="324" y="252"/>
                                  </a:lnTo>
                                  <a:lnTo>
                                    <a:pt x="311" y="275"/>
                                  </a:lnTo>
                                  <a:lnTo>
                                    <a:pt x="294" y="300"/>
                                  </a:lnTo>
                                  <a:lnTo>
                                    <a:pt x="270" y="328"/>
                                  </a:lnTo>
                                  <a:lnTo>
                                    <a:pt x="238" y="361"/>
                                  </a:lnTo>
                                  <a:lnTo>
                                    <a:pt x="201" y="397"/>
                                  </a:lnTo>
                                  <a:lnTo>
                                    <a:pt x="0" y="584"/>
                                  </a:lnTo>
                                  <a:lnTo>
                                    <a:pt x="0" y="655"/>
                                  </a:lnTo>
                                  <a:lnTo>
                                    <a:pt x="420" y="655"/>
                                  </a:lnTo>
                                  <a:lnTo>
                                    <a:pt x="420" y="583"/>
                                  </a:lnTo>
                                  <a:lnTo>
                                    <a:pt x="103" y="583"/>
                                  </a:lnTo>
                                  <a:lnTo>
                                    <a:pt x="103" y="581"/>
                                  </a:lnTo>
                                  <a:lnTo>
                                    <a:pt x="261" y="437"/>
                                  </a:lnTo>
                                  <a:lnTo>
                                    <a:pt x="305" y="395"/>
                                  </a:lnTo>
                                  <a:lnTo>
                                    <a:pt x="341" y="356"/>
                                  </a:lnTo>
                                  <a:lnTo>
                                    <a:pt x="370" y="322"/>
                                  </a:lnTo>
                                  <a:lnTo>
                                    <a:pt x="391" y="291"/>
                                  </a:lnTo>
                                  <a:lnTo>
                                    <a:pt x="406" y="262"/>
                                  </a:lnTo>
                                  <a:lnTo>
                                    <a:pt x="417" y="233"/>
                                  </a:lnTo>
                                  <a:lnTo>
                                    <a:pt x="424" y="203"/>
                                  </a:lnTo>
                                  <a:lnTo>
                                    <a:pt x="426" y="173"/>
                                  </a:lnTo>
                                  <a:lnTo>
                                    <a:pt x="422" y="135"/>
                                  </a:lnTo>
                                  <a:lnTo>
                                    <a:pt x="412" y="102"/>
                                  </a:lnTo>
                                  <a:lnTo>
                                    <a:pt x="396" y="72"/>
                                  </a:lnTo>
                                  <a:lnTo>
                                    <a:pt x="392" y="68"/>
                                  </a:lnTo>
                                  <a:close/>
                                  <a:moveTo>
                                    <a:pt x="225" y="0"/>
                                  </a:moveTo>
                                  <a:lnTo>
                                    <a:pt x="173" y="3"/>
                                  </a:lnTo>
                                  <a:lnTo>
                                    <a:pt x="123" y="14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41"/>
                                  </a:lnTo>
                                  <a:lnTo>
                                    <a:pt x="78" y="109"/>
                                  </a:lnTo>
                                  <a:lnTo>
                                    <a:pt x="121" y="86"/>
                                  </a:lnTo>
                                  <a:lnTo>
                                    <a:pt x="166" y="72"/>
                                  </a:lnTo>
                                  <a:lnTo>
                                    <a:pt x="211" y="68"/>
                                  </a:lnTo>
                                  <a:lnTo>
                                    <a:pt x="392" y="68"/>
                                  </a:lnTo>
                                  <a:lnTo>
                                    <a:pt x="372" y="47"/>
                                  </a:lnTo>
                                  <a:lnTo>
                                    <a:pt x="343" y="26"/>
                                  </a:lnTo>
                                  <a:lnTo>
                                    <a:pt x="308" y="11"/>
                                  </a:lnTo>
                                  <a:lnTo>
                                    <a:pt x="269" y="3"/>
                                  </a:lnTo>
                                  <a:lnTo>
                                    <a:pt x="225" y="0"/>
                                  </a:lnTo>
                                  <a:close/>
                                  <a:moveTo>
                                    <a:pt x="819" y="0"/>
                                  </a:moveTo>
                                  <a:lnTo>
                                    <a:pt x="776" y="2"/>
                                  </a:lnTo>
                                  <a:lnTo>
                                    <a:pt x="737" y="11"/>
                                  </a:lnTo>
                                  <a:lnTo>
                                    <a:pt x="702" y="25"/>
                                  </a:lnTo>
                                  <a:lnTo>
                                    <a:pt x="671" y="44"/>
                                  </a:lnTo>
                                  <a:lnTo>
                                    <a:pt x="646" y="68"/>
                                  </a:lnTo>
                                  <a:lnTo>
                                    <a:pt x="628" y="96"/>
                                  </a:lnTo>
                                  <a:lnTo>
                                    <a:pt x="617" y="126"/>
                                  </a:lnTo>
                                  <a:lnTo>
                                    <a:pt x="614" y="160"/>
                                  </a:lnTo>
                                  <a:lnTo>
                                    <a:pt x="621" y="208"/>
                                  </a:lnTo>
                                  <a:lnTo>
                                    <a:pt x="644" y="250"/>
                                  </a:lnTo>
                                  <a:lnTo>
                                    <a:pt x="683" y="286"/>
                                  </a:lnTo>
                                  <a:lnTo>
                                    <a:pt x="737" y="316"/>
                                  </a:lnTo>
                                  <a:lnTo>
                                    <a:pt x="737" y="318"/>
                                  </a:lnTo>
                                  <a:lnTo>
                                    <a:pt x="672" y="350"/>
                                  </a:lnTo>
                                  <a:lnTo>
                                    <a:pt x="626" y="390"/>
                                  </a:lnTo>
                                  <a:lnTo>
                                    <a:pt x="598" y="440"/>
                                  </a:lnTo>
                                  <a:lnTo>
                                    <a:pt x="589" y="497"/>
                                  </a:lnTo>
                                  <a:lnTo>
                                    <a:pt x="593" y="533"/>
                                  </a:lnTo>
                                  <a:lnTo>
                                    <a:pt x="603" y="565"/>
                                  </a:lnTo>
                                  <a:lnTo>
                                    <a:pt x="621" y="593"/>
                                  </a:lnTo>
                                  <a:lnTo>
                                    <a:pt x="647" y="619"/>
                                  </a:lnTo>
                                  <a:lnTo>
                                    <a:pt x="677" y="639"/>
                                  </a:lnTo>
                                  <a:lnTo>
                                    <a:pt x="712" y="654"/>
                                  </a:lnTo>
                                  <a:lnTo>
                                    <a:pt x="752" y="663"/>
                                  </a:lnTo>
                                  <a:lnTo>
                                    <a:pt x="795" y="666"/>
                                  </a:lnTo>
                                  <a:lnTo>
                                    <a:pt x="848" y="663"/>
                                  </a:lnTo>
                                  <a:lnTo>
                                    <a:pt x="894" y="654"/>
                                  </a:lnTo>
                                  <a:lnTo>
                                    <a:pt x="935" y="639"/>
                                  </a:lnTo>
                                  <a:lnTo>
                                    <a:pt x="969" y="618"/>
                                  </a:lnTo>
                                  <a:lnTo>
                                    <a:pt x="989" y="599"/>
                                  </a:lnTo>
                                  <a:lnTo>
                                    <a:pt x="812" y="599"/>
                                  </a:lnTo>
                                  <a:lnTo>
                                    <a:pt x="783" y="597"/>
                                  </a:lnTo>
                                  <a:lnTo>
                                    <a:pt x="757" y="592"/>
                                  </a:lnTo>
                                  <a:lnTo>
                                    <a:pt x="734" y="582"/>
                                  </a:lnTo>
                                  <a:lnTo>
                                    <a:pt x="714" y="569"/>
                                  </a:lnTo>
                                  <a:lnTo>
                                    <a:pt x="698" y="553"/>
                                  </a:lnTo>
                                  <a:lnTo>
                                    <a:pt x="686" y="535"/>
                                  </a:lnTo>
                                  <a:lnTo>
                                    <a:pt x="679" y="515"/>
                                  </a:lnTo>
                                  <a:lnTo>
                                    <a:pt x="677" y="493"/>
                                  </a:lnTo>
                                  <a:lnTo>
                                    <a:pt x="685" y="450"/>
                                  </a:lnTo>
                                  <a:lnTo>
                                    <a:pt x="709" y="413"/>
                                  </a:lnTo>
                                  <a:lnTo>
                                    <a:pt x="749" y="381"/>
                                  </a:lnTo>
                                  <a:lnTo>
                                    <a:pt x="805" y="355"/>
                                  </a:lnTo>
                                  <a:lnTo>
                                    <a:pt x="955" y="355"/>
                                  </a:lnTo>
                                  <a:lnTo>
                                    <a:pt x="946" y="347"/>
                                  </a:lnTo>
                                  <a:lnTo>
                                    <a:pt x="880" y="317"/>
                                  </a:lnTo>
                                  <a:lnTo>
                                    <a:pt x="880" y="315"/>
                                  </a:lnTo>
                                  <a:lnTo>
                                    <a:pt x="936" y="283"/>
                                  </a:lnTo>
                                  <a:lnTo>
                                    <a:pt x="938" y="282"/>
                                  </a:lnTo>
                                  <a:lnTo>
                                    <a:pt x="810" y="282"/>
                                  </a:lnTo>
                                  <a:lnTo>
                                    <a:pt x="763" y="258"/>
                                  </a:lnTo>
                                  <a:lnTo>
                                    <a:pt x="729" y="230"/>
                                  </a:lnTo>
                                  <a:lnTo>
                                    <a:pt x="708" y="197"/>
                                  </a:lnTo>
                                  <a:lnTo>
                                    <a:pt x="702" y="159"/>
                                  </a:lnTo>
                                  <a:lnTo>
                                    <a:pt x="704" y="140"/>
                                  </a:lnTo>
                                  <a:lnTo>
                                    <a:pt x="710" y="122"/>
                                  </a:lnTo>
                                  <a:lnTo>
                                    <a:pt x="720" y="107"/>
                                  </a:lnTo>
                                  <a:lnTo>
                                    <a:pt x="734" y="93"/>
                                  </a:lnTo>
                                  <a:lnTo>
                                    <a:pt x="751" y="81"/>
                                  </a:lnTo>
                                  <a:lnTo>
                                    <a:pt x="770" y="73"/>
                                  </a:lnTo>
                                  <a:lnTo>
                                    <a:pt x="791" y="68"/>
                                  </a:lnTo>
                                  <a:lnTo>
                                    <a:pt x="813" y="67"/>
                                  </a:lnTo>
                                  <a:lnTo>
                                    <a:pt x="980" y="67"/>
                                  </a:lnTo>
                                  <a:lnTo>
                                    <a:pt x="978" y="64"/>
                                  </a:lnTo>
                                  <a:lnTo>
                                    <a:pt x="955" y="42"/>
                                  </a:lnTo>
                                  <a:lnTo>
                                    <a:pt x="927" y="23"/>
                                  </a:lnTo>
                                  <a:lnTo>
                                    <a:pt x="894" y="10"/>
                                  </a:lnTo>
                                  <a:lnTo>
                                    <a:pt x="859" y="2"/>
                                  </a:lnTo>
                                  <a:lnTo>
                                    <a:pt x="819" y="0"/>
                                  </a:lnTo>
                                  <a:close/>
                                  <a:moveTo>
                                    <a:pt x="955" y="355"/>
                                  </a:moveTo>
                                  <a:lnTo>
                                    <a:pt x="805" y="355"/>
                                  </a:lnTo>
                                  <a:lnTo>
                                    <a:pt x="865" y="381"/>
                                  </a:lnTo>
                                  <a:lnTo>
                                    <a:pt x="908" y="413"/>
                                  </a:lnTo>
                                  <a:lnTo>
                                    <a:pt x="934" y="451"/>
                                  </a:lnTo>
                                  <a:lnTo>
                                    <a:pt x="943" y="495"/>
                                  </a:lnTo>
                                  <a:lnTo>
                                    <a:pt x="941" y="517"/>
                                  </a:lnTo>
                                  <a:lnTo>
                                    <a:pt x="934" y="536"/>
                                  </a:lnTo>
                                  <a:lnTo>
                                    <a:pt x="923" y="554"/>
                                  </a:lnTo>
                                  <a:lnTo>
                                    <a:pt x="907" y="569"/>
                                  </a:lnTo>
                                  <a:lnTo>
                                    <a:pt x="887" y="582"/>
                                  </a:lnTo>
                                  <a:lnTo>
                                    <a:pt x="865" y="592"/>
                                  </a:lnTo>
                                  <a:lnTo>
                                    <a:pt x="839" y="597"/>
                                  </a:lnTo>
                                  <a:lnTo>
                                    <a:pt x="812" y="599"/>
                                  </a:lnTo>
                                  <a:lnTo>
                                    <a:pt x="989" y="599"/>
                                  </a:lnTo>
                                  <a:lnTo>
                                    <a:pt x="996" y="592"/>
                                  </a:lnTo>
                                  <a:lnTo>
                                    <a:pt x="1015" y="562"/>
                                  </a:lnTo>
                                  <a:lnTo>
                                    <a:pt x="1027" y="528"/>
                                  </a:lnTo>
                                  <a:lnTo>
                                    <a:pt x="1031" y="490"/>
                                  </a:lnTo>
                                  <a:lnTo>
                                    <a:pt x="1021" y="434"/>
                                  </a:lnTo>
                                  <a:lnTo>
                                    <a:pt x="993" y="386"/>
                                  </a:lnTo>
                                  <a:lnTo>
                                    <a:pt x="955" y="355"/>
                                  </a:lnTo>
                                  <a:close/>
                                  <a:moveTo>
                                    <a:pt x="980" y="67"/>
                                  </a:moveTo>
                                  <a:lnTo>
                                    <a:pt x="813" y="67"/>
                                  </a:lnTo>
                                  <a:lnTo>
                                    <a:pt x="836" y="68"/>
                                  </a:lnTo>
                                  <a:lnTo>
                                    <a:pt x="857" y="73"/>
                                  </a:lnTo>
                                  <a:lnTo>
                                    <a:pt x="876" y="81"/>
                                  </a:lnTo>
                                  <a:lnTo>
                                    <a:pt x="891" y="92"/>
                                  </a:lnTo>
                                  <a:lnTo>
                                    <a:pt x="904" y="105"/>
                                  </a:lnTo>
                                  <a:lnTo>
                                    <a:pt x="913" y="121"/>
                                  </a:lnTo>
                                  <a:lnTo>
                                    <a:pt x="919" y="139"/>
                                  </a:lnTo>
                                  <a:lnTo>
                                    <a:pt x="920" y="159"/>
                                  </a:lnTo>
                                  <a:lnTo>
                                    <a:pt x="920" y="160"/>
                                  </a:lnTo>
                                  <a:lnTo>
                                    <a:pt x="913" y="197"/>
                                  </a:lnTo>
                                  <a:lnTo>
                                    <a:pt x="893" y="230"/>
                                  </a:lnTo>
                                  <a:lnTo>
                                    <a:pt x="858" y="258"/>
                                  </a:lnTo>
                                  <a:lnTo>
                                    <a:pt x="810" y="282"/>
                                  </a:lnTo>
                                  <a:lnTo>
                                    <a:pt x="938" y="282"/>
                                  </a:lnTo>
                                  <a:lnTo>
                                    <a:pt x="976" y="245"/>
                                  </a:lnTo>
                                  <a:lnTo>
                                    <a:pt x="1000" y="201"/>
                                  </a:lnTo>
                                  <a:lnTo>
                                    <a:pt x="1008" y="150"/>
                                  </a:lnTo>
                                  <a:lnTo>
                                    <a:pt x="1005" y="119"/>
                                  </a:lnTo>
                                  <a:lnTo>
                                    <a:pt x="995" y="90"/>
                                  </a:lnTo>
                                  <a:lnTo>
                                    <a:pt x="980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61" name="任意多边形 261"/>
                          <wps:cNvSpPr/>
                          <wps:spPr>
                            <a:xfrm>
                              <a:off x="5123" y="6254"/>
                              <a:ext cx="220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9" h="667">
                                  <a:moveTo>
                                    <a:pt x="392" y="68"/>
                                  </a:moveTo>
                                  <a:lnTo>
                                    <a:pt x="211" y="68"/>
                                  </a:lnTo>
                                  <a:lnTo>
                                    <a:pt x="241" y="70"/>
                                  </a:lnTo>
                                  <a:lnTo>
                                    <a:pt x="266" y="75"/>
                                  </a:lnTo>
                                  <a:lnTo>
                                    <a:pt x="288" y="84"/>
                                  </a:lnTo>
                                  <a:lnTo>
                                    <a:pt x="306" y="97"/>
                                  </a:lnTo>
                                  <a:lnTo>
                                    <a:pt x="321" y="113"/>
                                  </a:lnTo>
                                  <a:lnTo>
                                    <a:pt x="331" y="133"/>
                                  </a:lnTo>
                                  <a:lnTo>
                                    <a:pt x="337" y="156"/>
                                  </a:lnTo>
                                  <a:lnTo>
                                    <a:pt x="339" y="181"/>
                                  </a:lnTo>
                                  <a:lnTo>
                                    <a:pt x="338" y="205"/>
                                  </a:lnTo>
                                  <a:lnTo>
                                    <a:pt x="332" y="229"/>
                                  </a:lnTo>
                                  <a:lnTo>
                                    <a:pt x="324" y="252"/>
                                  </a:lnTo>
                                  <a:lnTo>
                                    <a:pt x="311" y="275"/>
                                  </a:lnTo>
                                  <a:lnTo>
                                    <a:pt x="294" y="300"/>
                                  </a:lnTo>
                                  <a:lnTo>
                                    <a:pt x="270" y="328"/>
                                  </a:lnTo>
                                  <a:lnTo>
                                    <a:pt x="238" y="361"/>
                                  </a:lnTo>
                                  <a:lnTo>
                                    <a:pt x="201" y="397"/>
                                  </a:lnTo>
                                  <a:lnTo>
                                    <a:pt x="0" y="584"/>
                                  </a:lnTo>
                                  <a:lnTo>
                                    <a:pt x="0" y="655"/>
                                  </a:lnTo>
                                  <a:lnTo>
                                    <a:pt x="420" y="655"/>
                                  </a:lnTo>
                                  <a:lnTo>
                                    <a:pt x="420" y="583"/>
                                  </a:lnTo>
                                  <a:lnTo>
                                    <a:pt x="103" y="583"/>
                                  </a:lnTo>
                                  <a:lnTo>
                                    <a:pt x="103" y="581"/>
                                  </a:lnTo>
                                  <a:lnTo>
                                    <a:pt x="261" y="437"/>
                                  </a:lnTo>
                                  <a:lnTo>
                                    <a:pt x="305" y="395"/>
                                  </a:lnTo>
                                  <a:lnTo>
                                    <a:pt x="341" y="356"/>
                                  </a:lnTo>
                                  <a:lnTo>
                                    <a:pt x="370" y="322"/>
                                  </a:lnTo>
                                  <a:lnTo>
                                    <a:pt x="391" y="291"/>
                                  </a:lnTo>
                                  <a:lnTo>
                                    <a:pt x="406" y="262"/>
                                  </a:lnTo>
                                  <a:lnTo>
                                    <a:pt x="417" y="233"/>
                                  </a:lnTo>
                                  <a:lnTo>
                                    <a:pt x="424" y="203"/>
                                  </a:lnTo>
                                  <a:lnTo>
                                    <a:pt x="426" y="173"/>
                                  </a:lnTo>
                                  <a:lnTo>
                                    <a:pt x="422" y="135"/>
                                  </a:lnTo>
                                  <a:lnTo>
                                    <a:pt x="412" y="102"/>
                                  </a:lnTo>
                                  <a:lnTo>
                                    <a:pt x="396" y="72"/>
                                  </a:lnTo>
                                  <a:lnTo>
                                    <a:pt x="392" y="68"/>
                                  </a:lnTo>
                                  <a:close/>
                                  <a:moveTo>
                                    <a:pt x="225" y="0"/>
                                  </a:moveTo>
                                  <a:lnTo>
                                    <a:pt x="173" y="3"/>
                                  </a:lnTo>
                                  <a:lnTo>
                                    <a:pt x="123" y="14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41"/>
                                  </a:lnTo>
                                  <a:lnTo>
                                    <a:pt x="78" y="109"/>
                                  </a:lnTo>
                                  <a:lnTo>
                                    <a:pt x="121" y="86"/>
                                  </a:lnTo>
                                  <a:lnTo>
                                    <a:pt x="166" y="72"/>
                                  </a:lnTo>
                                  <a:lnTo>
                                    <a:pt x="211" y="68"/>
                                  </a:lnTo>
                                  <a:lnTo>
                                    <a:pt x="392" y="68"/>
                                  </a:lnTo>
                                  <a:lnTo>
                                    <a:pt x="372" y="47"/>
                                  </a:lnTo>
                                  <a:lnTo>
                                    <a:pt x="343" y="26"/>
                                  </a:lnTo>
                                  <a:lnTo>
                                    <a:pt x="308" y="11"/>
                                  </a:lnTo>
                                  <a:lnTo>
                                    <a:pt x="269" y="3"/>
                                  </a:lnTo>
                                  <a:lnTo>
                                    <a:pt x="225" y="0"/>
                                  </a:lnTo>
                                  <a:close/>
                                  <a:moveTo>
                                    <a:pt x="624" y="568"/>
                                  </a:moveTo>
                                  <a:lnTo>
                                    <a:pt x="624" y="644"/>
                                  </a:lnTo>
                                  <a:lnTo>
                                    <a:pt x="651" y="653"/>
                                  </a:lnTo>
                                  <a:lnTo>
                                    <a:pt x="680" y="660"/>
                                  </a:lnTo>
                                  <a:lnTo>
                                    <a:pt x="712" y="664"/>
                                  </a:lnTo>
                                  <a:lnTo>
                                    <a:pt x="747" y="666"/>
                                  </a:lnTo>
                                  <a:lnTo>
                                    <a:pt x="810" y="660"/>
                                  </a:lnTo>
                                  <a:lnTo>
                                    <a:pt x="865" y="642"/>
                                  </a:lnTo>
                                  <a:lnTo>
                                    <a:pt x="913" y="612"/>
                                  </a:lnTo>
                                  <a:lnTo>
                                    <a:pt x="926" y="598"/>
                                  </a:lnTo>
                                  <a:lnTo>
                                    <a:pt x="747" y="598"/>
                                  </a:lnTo>
                                  <a:lnTo>
                                    <a:pt x="715" y="597"/>
                                  </a:lnTo>
                                  <a:lnTo>
                                    <a:pt x="683" y="591"/>
                                  </a:lnTo>
                                  <a:lnTo>
                                    <a:pt x="653" y="581"/>
                                  </a:lnTo>
                                  <a:lnTo>
                                    <a:pt x="624" y="568"/>
                                  </a:lnTo>
                                  <a:close/>
                                  <a:moveTo>
                                    <a:pt x="1027" y="336"/>
                                  </a:moveTo>
                                  <a:lnTo>
                                    <a:pt x="942" y="336"/>
                                  </a:lnTo>
                                  <a:lnTo>
                                    <a:pt x="939" y="396"/>
                                  </a:lnTo>
                                  <a:lnTo>
                                    <a:pt x="929" y="448"/>
                                  </a:lnTo>
                                  <a:lnTo>
                                    <a:pt x="913" y="492"/>
                                  </a:lnTo>
                                  <a:lnTo>
                                    <a:pt x="891" y="530"/>
                                  </a:lnTo>
                                  <a:lnTo>
                                    <a:pt x="863" y="560"/>
                                  </a:lnTo>
                                  <a:lnTo>
                                    <a:pt x="829" y="581"/>
                                  </a:lnTo>
                                  <a:lnTo>
                                    <a:pt x="791" y="594"/>
                                  </a:lnTo>
                                  <a:lnTo>
                                    <a:pt x="747" y="598"/>
                                  </a:lnTo>
                                  <a:lnTo>
                                    <a:pt x="926" y="598"/>
                                  </a:lnTo>
                                  <a:lnTo>
                                    <a:pt x="954" y="570"/>
                                  </a:lnTo>
                                  <a:lnTo>
                                    <a:pt x="987" y="516"/>
                                  </a:lnTo>
                                  <a:lnTo>
                                    <a:pt x="1010" y="453"/>
                                  </a:lnTo>
                                  <a:lnTo>
                                    <a:pt x="1024" y="379"/>
                                  </a:lnTo>
                                  <a:lnTo>
                                    <a:pt x="1027" y="336"/>
                                  </a:lnTo>
                                  <a:close/>
                                  <a:moveTo>
                                    <a:pt x="810" y="0"/>
                                  </a:moveTo>
                                  <a:lnTo>
                                    <a:pt x="763" y="4"/>
                                  </a:lnTo>
                                  <a:lnTo>
                                    <a:pt x="720" y="15"/>
                                  </a:lnTo>
                                  <a:lnTo>
                                    <a:pt x="682" y="34"/>
                                  </a:lnTo>
                                  <a:lnTo>
                                    <a:pt x="649" y="61"/>
                                  </a:lnTo>
                                  <a:lnTo>
                                    <a:pt x="621" y="93"/>
                                  </a:lnTo>
                                  <a:lnTo>
                                    <a:pt x="602" y="130"/>
                                  </a:lnTo>
                                  <a:lnTo>
                                    <a:pt x="590" y="171"/>
                                  </a:lnTo>
                                  <a:lnTo>
                                    <a:pt x="586" y="216"/>
                                  </a:lnTo>
                                  <a:lnTo>
                                    <a:pt x="590" y="259"/>
                                  </a:lnTo>
                                  <a:lnTo>
                                    <a:pt x="601" y="297"/>
                                  </a:lnTo>
                                  <a:lnTo>
                                    <a:pt x="618" y="331"/>
                                  </a:lnTo>
                                  <a:lnTo>
                                    <a:pt x="643" y="361"/>
                                  </a:lnTo>
                                  <a:lnTo>
                                    <a:pt x="674" y="386"/>
                                  </a:lnTo>
                                  <a:lnTo>
                                    <a:pt x="708" y="403"/>
                                  </a:lnTo>
                                  <a:lnTo>
                                    <a:pt x="746" y="413"/>
                                  </a:lnTo>
                                  <a:lnTo>
                                    <a:pt x="787" y="417"/>
                                  </a:lnTo>
                                  <a:lnTo>
                                    <a:pt x="837" y="412"/>
                                  </a:lnTo>
                                  <a:lnTo>
                                    <a:pt x="879" y="397"/>
                                  </a:lnTo>
                                  <a:lnTo>
                                    <a:pt x="913" y="372"/>
                                  </a:lnTo>
                                  <a:lnTo>
                                    <a:pt x="932" y="347"/>
                                  </a:lnTo>
                                  <a:lnTo>
                                    <a:pt x="809" y="347"/>
                                  </a:lnTo>
                                  <a:lnTo>
                                    <a:pt x="779" y="345"/>
                                  </a:lnTo>
                                  <a:lnTo>
                                    <a:pt x="753" y="338"/>
                                  </a:lnTo>
                                  <a:lnTo>
                                    <a:pt x="730" y="326"/>
                                  </a:lnTo>
                                  <a:lnTo>
                                    <a:pt x="710" y="309"/>
                                  </a:lnTo>
                                  <a:lnTo>
                                    <a:pt x="695" y="288"/>
                                  </a:lnTo>
                                  <a:lnTo>
                                    <a:pt x="683" y="264"/>
                                  </a:lnTo>
                                  <a:lnTo>
                                    <a:pt x="677" y="237"/>
                                  </a:lnTo>
                                  <a:lnTo>
                                    <a:pt x="675" y="206"/>
                                  </a:lnTo>
                                  <a:lnTo>
                                    <a:pt x="677" y="178"/>
                                  </a:lnTo>
                                  <a:lnTo>
                                    <a:pt x="684" y="152"/>
                                  </a:lnTo>
                                  <a:lnTo>
                                    <a:pt x="695" y="128"/>
                                  </a:lnTo>
                                  <a:lnTo>
                                    <a:pt x="711" y="107"/>
                                  </a:lnTo>
                                  <a:lnTo>
                                    <a:pt x="730" y="90"/>
                                  </a:lnTo>
                                  <a:lnTo>
                                    <a:pt x="752" y="77"/>
                                  </a:lnTo>
                                  <a:lnTo>
                                    <a:pt x="777" y="70"/>
                                  </a:lnTo>
                                  <a:lnTo>
                                    <a:pt x="803" y="67"/>
                                  </a:lnTo>
                                  <a:lnTo>
                                    <a:pt x="964" y="67"/>
                                  </a:lnTo>
                                  <a:lnTo>
                                    <a:pt x="939" y="42"/>
                                  </a:lnTo>
                                  <a:lnTo>
                                    <a:pt x="902" y="19"/>
                                  </a:lnTo>
                                  <a:lnTo>
                                    <a:pt x="859" y="4"/>
                                  </a:lnTo>
                                  <a:lnTo>
                                    <a:pt x="810" y="0"/>
                                  </a:lnTo>
                                  <a:close/>
                                  <a:moveTo>
                                    <a:pt x="964" y="67"/>
                                  </a:moveTo>
                                  <a:lnTo>
                                    <a:pt x="803" y="67"/>
                                  </a:lnTo>
                                  <a:lnTo>
                                    <a:pt x="832" y="70"/>
                                  </a:lnTo>
                                  <a:lnTo>
                                    <a:pt x="858" y="79"/>
                                  </a:lnTo>
                                  <a:lnTo>
                                    <a:pt x="880" y="93"/>
                                  </a:lnTo>
                                  <a:lnTo>
                                    <a:pt x="900" y="113"/>
                                  </a:lnTo>
                                  <a:lnTo>
                                    <a:pt x="916" y="137"/>
                                  </a:lnTo>
                                  <a:lnTo>
                                    <a:pt x="928" y="165"/>
                                  </a:lnTo>
                                  <a:lnTo>
                                    <a:pt x="935" y="195"/>
                                  </a:lnTo>
                                  <a:lnTo>
                                    <a:pt x="937" y="228"/>
                                  </a:lnTo>
                                  <a:lnTo>
                                    <a:pt x="935" y="252"/>
                                  </a:lnTo>
                                  <a:lnTo>
                                    <a:pt x="928" y="274"/>
                                  </a:lnTo>
                                  <a:lnTo>
                                    <a:pt x="916" y="294"/>
                                  </a:lnTo>
                                  <a:lnTo>
                                    <a:pt x="900" y="312"/>
                                  </a:lnTo>
                                  <a:lnTo>
                                    <a:pt x="880" y="327"/>
                                  </a:lnTo>
                                  <a:lnTo>
                                    <a:pt x="859" y="338"/>
                                  </a:lnTo>
                                  <a:lnTo>
                                    <a:pt x="835" y="345"/>
                                  </a:lnTo>
                                  <a:lnTo>
                                    <a:pt x="809" y="347"/>
                                  </a:lnTo>
                                  <a:lnTo>
                                    <a:pt x="932" y="347"/>
                                  </a:lnTo>
                                  <a:lnTo>
                                    <a:pt x="940" y="336"/>
                                  </a:lnTo>
                                  <a:lnTo>
                                    <a:pt x="1027" y="336"/>
                                  </a:lnTo>
                                  <a:lnTo>
                                    <a:pt x="1029" y="297"/>
                                  </a:lnTo>
                                  <a:lnTo>
                                    <a:pt x="1029" y="294"/>
                                  </a:lnTo>
                                  <a:lnTo>
                                    <a:pt x="1025" y="227"/>
                                  </a:lnTo>
                                  <a:lnTo>
                                    <a:pt x="1015" y="168"/>
                                  </a:lnTo>
                                  <a:lnTo>
                                    <a:pt x="996" y="117"/>
                                  </a:lnTo>
                                  <a:lnTo>
                                    <a:pt x="971" y="75"/>
                                  </a:lnTo>
                                  <a:lnTo>
                                    <a:pt x="964" y="67"/>
                                  </a:lnTo>
                                  <a:close/>
                                  <a:moveTo>
                                    <a:pt x="942" y="336"/>
                                  </a:moveTo>
                                  <a:lnTo>
                                    <a:pt x="940" y="336"/>
                                  </a:lnTo>
                                  <a:lnTo>
                                    <a:pt x="941" y="337"/>
                                  </a:lnTo>
                                  <a:lnTo>
                                    <a:pt x="941" y="337"/>
                                  </a:lnTo>
                                  <a:lnTo>
                                    <a:pt x="942" y="3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475" name="任意多边形 152"/>
                          <wps:cNvSpPr/>
                          <wps:spPr>
                            <a:xfrm>
                              <a:off x="2754" y="5890"/>
                              <a:ext cx="216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2" h="693">
                                  <a:moveTo>
                                    <a:pt x="420" y="619"/>
                                  </a:moveTo>
                                  <a:lnTo>
                                    <a:pt x="4" y="619"/>
                                  </a:lnTo>
                                  <a:lnTo>
                                    <a:pt x="4" y="693"/>
                                  </a:lnTo>
                                  <a:lnTo>
                                    <a:pt x="420" y="693"/>
                                  </a:lnTo>
                                  <a:lnTo>
                                    <a:pt x="420" y="619"/>
                                  </a:lnTo>
                                  <a:close/>
                                  <a:moveTo>
                                    <a:pt x="258" y="104"/>
                                  </a:moveTo>
                                  <a:lnTo>
                                    <a:pt x="167" y="104"/>
                                  </a:lnTo>
                                  <a:lnTo>
                                    <a:pt x="167" y="619"/>
                                  </a:lnTo>
                                  <a:lnTo>
                                    <a:pt x="258" y="619"/>
                                  </a:lnTo>
                                  <a:lnTo>
                                    <a:pt x="258" y="104"/>
                                  </a:lnTo>
                                  <a:close/>
                                  <a:moveTo>
                                    <a:pt x="258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49"/>
                                  </a:lnTo>
                                  <a:lnTo>
                                    <a:pt x="167" y="104"/>
                                  </a:lnTo>
                                  <a:lnTo>
                                    <a:pt x="258" y="104"/>
                                  </a:lnTo>
                                  <a:lnTo>
                                    <a:pt x="258" y="0"/>
                                  </a:lnTo>
                                  <a:close/>
                                  <a:moveTo>
                                    <a:pt x="1051" y="15"/>
                                  </a:moveTo>
                                  <a:lnTo>
                                    <a:pt x="579" y="15"/>
                                  </a:lnTo>
                                  <a:lnTo>
                                    <a:pt x="579" y="91"/>
                                  </a:lnTo>
                                  <a:lnTo>
                                    <a:pt x="942" y="91"/>
                                  </a:lnTo>
                                  <a:lnTo>
                                    <a:pt x="672" y="693"/>
                                  </a:lnTo>
                                  <a:lnTo>
                                    <a:pt x="767" y="693"/>
                                  </a:lnTo>
                                  <a:lnTo>
                                    <a:pt x="1051" y="45"/>
                                  </a:lnTo>
                                  <a:lnTo>
                                    <a:pt x="1051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78" name="任意多边形 1478"/>
                          <wps:cNvSpPr/>
                          <wps:spPr>
                            <a:xfrm>
                              <a:off x="2657" y="4224"/>
                              <a:ext cx="389" cy="18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2" h="487">
                                  <a:moveTo>
                                    <a:pt x="0" y="189"/>
                                  </a:moveTo>
                                  <a:lnTo>
                                    <a:pt x="2" y="204"/>
                                  </a:lnTo>
                                  <a:lnTo>
                                    <a:pt x="3" y="213"/>
                                  </a:lnTo>
                                  <a:lnTo>
                                    <a:pt x="3" y="224"/>
                                  </a:lnTo>
                                  <a:lnTo>
                                    <a:pt x="2" y="234"/>
                                  </a:lnTo>
                                  <a:lnTo>
                                    <a:pt x="0" y="248"/>
                                  </a:lnTo>
                                  <a:lnTo>
                                    <a:pt x="56" y="245"/>
                                  </a:lnTo>
                                  <a:lnTo>
                                    <a:pt x="75" y="244"/>
                                  </a:lnTo>
                                  <a:lnTo>
                                    <a:pt x="89" y="244"/>
                                  </a:lnTo>
                                  <a:lnTo>
                                    <a:pt x="485" y="244"/>
                                  </a:lnTo>
                                  <a:lnTo>
                                    <a:pt x="484" y="233"/>
                                  </a:lnTo>
                                  <a:lnTo>
                                    <a:pt x="483" y="224"/>
                                  </a:lnTo>
                                  <a:lnTo>
                                    <a:pt x="483" y="213"/>
                                  </a:lnTo>
                                  <a:lnTo>
                                    <a:pt x="484" y="203"/>
                                  </a:lnTo>
                                  <a:lnTo>
                                    <a:pt x="485" y="193"/>
                                  </a:lnTo>
                                  <a:lnTo>
                                    <a:pt x="89" y="193"/>
                                  </a:lnTo>
                                  <a:lnTo>
                                    <a:pt x="70" y="193"/>
                                  </a:lnTo>
                                  <a:lnTo>
                                    <a:pt x="48" y="192"/>
                                  </a:lnTo>
                                  <a:lnTo>
                                    <a:pt x="25" y="191"/>
                                  </a:lnTo>
                                  <a:lnTo>
                                    <a:pt x="0" y="189"/>
                                  </a:lnTo>
                                  <a:close/>
                                  <a:moveTo>
                                    <a:pt x="485" y="244"/>
                                  </a:moveTo>
                                  <a:lnTo>
                                    <a:pt x="391" y="244"/>
                                  </a:lnTo>
                                  <a:lnTo>
                                    <a:pt x="406" y="244"/>
                                  </a:lnTo>
                                  <a:lnTo>
                                    <a:pt x="427" y="245"/>
                                  </a:lnTo>
                                  <a:lnTo>
                                    <a:pt x="485" y="248"/>
                                  </a:lnTo>
                                  <a:lnTo>
                                    <a:pt x="485" y="244"/>
                                  </a:lnTo>
                                  <a:close/>
                                  <a:moveTo>
                                    <a:pt x="485" y="189"/>
                                  </a:moveTo>
                                  <a:lnTo>
                                    <a:pt x="458" y="191"/>
                                  </a:lnTo>
                                  <a:lnTo>
                                    <a:pt x="434" y="192"/>
                                  </a:lnTo>
                                  <a:lnTo>
                                    <a:pt x="411" y="193"/>
                                  </a:lnTo>
                                  <a:lnTo>
                                    <a:pt x="391" y="193"/>
                                  </a:lnTo>
                                  <a:lnTo>
                                    <a:pt x="485" y="193"/>
                                  </a:lnTo>
                                  <a:lnTo>
                                    <a:pt x="485" y="189"/>
                                  </a:lnTo>
                                  <a:close/>
                                  <a:moveTo>
                                    <a:pt x="715" y="0"/>
                                  </a:moveTo>
                                  <a:lnTo>
                                    <a:pt x="719" y="73"/>
                                  </a:lnTo>
                                  <a:lnTo>
                                    <a:pt x="719" y="181"/>
                                  </a:lnTo>
                                  <a:lnTo>
                                    <a:pt x="717" y="236"/>
                                  </a:lnTo>
                                  <a:lnTo>
                                    <a:pt x="713" y="284"/>
                                  </a:lnTo>
                                  <a:lnTo>
                                    <a:pt x="705" y="325"/>
                                  </a:lnTo>
                                  <a:lnTo>
                                    <a:pt x="695" y="359"/>
                                  </a:lnTo>
                                  <a:lnTo>
                                    <a:pt x="682" y="384"/>
                                  </a:lnTo>
                                  <a:lnTo>
                                    <a:pt x="665" y="407"/>
                                  </a:lnTo>
                                  <a:lnTo>
                                    <a:pt x="644" y="429"/>
                                  </a:lnTo>
                                  <a:lnTo>
                                    <a:pt x="619" y="449"/>
                                  </a:lnTo>
                                  <a:lnTo>
                                    <a:pt x="608" y="457"/>
                                  </a:lnTo>
                                  <a:lnTo>
                                    <a:pt x="615" y="458"/>
                                  </a:lnTo>
                                  <a:lnTo>
                                    <a:pt x="625" y="461"/>
                                  </a:lnTo>
                                  <a:lnTo>
                                    <a:pt x="649" y="472"/>
                                  </a:lnTo>
                                  <a:lnTo>
                                    <a:pt x="660" y="479"/>
                                  </a:lnTo>
                                  <a:lnTo>
                                    <a:pt x="668" y="487"/>
                                  </a:lnTo>
                                  <a:lnTo>
                                    <a:pt x="676" y="478"/>
                                  </a:lnTo>
                                  <a:lnTo>
                                    <a:pt x="695" y="455"/>
                                  </a:lnTo>
                                  <a:lnTo>
                                    <a:pt x="711" y="432"/>
                                  </a:lnTo>
                                  <a:lnTo>
                                    <a:pt x="725" y="409"/>
                                  </a:lnTo>
                                  <a:lnTo>
                                    <a:pt x="737" y="386"/>
                                  </a:lnTo>
                                  <a:lnTo>
                                    <a:pt x="745" y="367"/>
                                  </a:lnTo>
                                  <a:lnTo>
                                    <a:pt x="751" y="346"/>
                                  </a:lnTo>
                                  <a:lnTo>
                                    <a:pt x="758" y="322"/>
                                  </a:lnTo>
                                  <a:lnTo>
                                    <a:pt x="764" y="297"/>
                                  </a:lnTo>
                                  <a:lnTo>
                                    <a:pt x="1028" y="297"/>
                                  </a:lnTo>
                                  <a:lnTo>
                                    <a:pt x="1028" y="253"/>
                                  </a:lnTo>
                                  <a:lnTo>
                                    <a:pt x="768" y="253"/>
                                  </a:lnTo>
                                  <a:lnTo>
                                    <a:pt x="770" y="173"/>
                                  </a:lnTo>
                                  <a:lnTo>
                                    <a:pt x="1028" y="173"/>
                                  </a:lnTo>
                                  <a:lnTo>
                                    <a:pt x="1028" y="129"/>
                                  </a:lnTo>
                                  <a:lnTo>
                                    <a:pt x="770" y="129"/>
                                  </a:lnTo>
                                  <a:lnTo>
                                    <a:pt x="770" y="49"/>
                                  </a:lnTo>
                                  <a:lnTo>
                                    <a:pt x="1028" y="49"/>
                                  </a:lnTo>
                                  <a:lnTo>
                                    <a:pt x="1029" y="44"/>
                                  </a:lnTo>
                                  <a:lnTo>
                                    <a:pt x="1030" y="24"/>
                                  </a:lnTo>
                                  <a:lnTo>
                                    <a:pt x="1031" y="4"/>
                                  </a:lnTo>
                                  <a:lnTo>
                                    <a:pt x="788" y="4"/>
                                  </a:lnTo>
                                  <a:lnTo>
                                    <a:pt x="774" y="4"/>
                                  </a:lnTo>
                                  <a:lnTo>
                                    <a:pt x="757" y="3"/>
                                  </a:lnTo>
                                  <a:lnTo>
                                    <a:pt x="738" y="2"/>
                                  </a:lnTo>
                                  <a:lnTo>
                                    <a:pt x="715" y="0"/>
                                  </a:lnTo>
                                  <a:close/>
                                  <a:moveTo>
                                    <a:pt x="906" y="412"/>
                                  </a:moveTo>
                                  <a:lnTo>
                                    <a:pt x="912" y="424"/>
                                  </a:lnTo>
                                  <a:lnTo>
                                    <a:pt x="917" y="435"/>
                                  </a:lnTo>
                                  <a:lnTo>
                                    <a:pt x="921" y="443"/>
                                  </a:lnTo>
                                  <a:lnTo>
                                    <a:pt x="923" y="449"/>
                                  </a:lnTo>
                                  <a:lnTo>
                                    <a:pt x="925" y="456"/>
                                  </a:lnTo>
                                  <a:lnTo>
                                    <a:pt x="926" y="467"/>
                                  </a:lnTo>
                                  <a:lnTo>
                                    <a:pt x="926" y="481"/>
                                  </a:lnTo>
                                  <a:lnTo>
                                    <a:pt x="961" y="478"/>
                                  </a:lnTo>
                                  <a:lnTo>
                                    <a:pt x="989" y="473"/>
                                  </a:lnTo>
                                  <a:lnTo>
                                    <a:pt x="1009" y="465"/>
                                  </a:lnTo>
                                  <a:lnTo>
                                    <a:pt x="1023" y="454"/>
                                  </a:lnTo>
                                  <a:lnTo>
                                    <a:pt x="1025" y="449"/>
                                  </a:lnTo>
                                  <a:lnTo>
                                    <a:pt x="1026" y="440"/>
                                  </a:lnTo>
                                  <a:lnTo>
                                    <a:pt x="1027" y="426"/>
                                  </a:lnTo>
                                  <a:lnTo>
                                    <a:pt x="1027" y="418"/>
                                  </a:lnTo>
                                  <a:lnTo>
                                    <a:pt x="945" y="418"/>
                                  </a:lnTo>
                                  <a:lnTo>
                                    <a:pt x="941" y="417"/>
                                  </a:lnTo>
                                  <a:lnTo>
                                    <a:pt x="936" y="416"/>
                                  </a:lnTo>
                                  <a:lnTo>
                                    <a:pt x="912" y="412"/>
                                  </a:lnTo>
                                  <a:lnTo>
                                    <a:pt x="906" y="412"/>
                                  </a:lnTo>
                                  <a:close/>
                                  <a:moveTo>
                                    <a:pt x="1028" y="297"/>
                                  </a:moveTo>
                                  <a:lnTo>
                                    <a:pt x="976" y="297"/>
                                  </a:lnTo>
                                  <a:lnTo>
                                    <a:pt x="976" y="403"/>
                                  </a:lnTo>
                                  <a:lnTo>
                                    <a:pt x="974" y="411"/>
                                  </a:lnTo>
                                  <a:lnTo>
                                    <a:pt x="970" y="413"/>
                                  </a:lnTo>
                                  <a:lnTo>
                                    <a:pt x="965" y="416"/>
                                  </a:lnTo>
                                  <a:lnTo>
                                    <a:pt x="958" y="418"/>
                                  </a:lnTo>
                                  <a:lnTo>
                                    <a:pt x="1027" y="418"/>
                                  </a:lnTo>
                                  <a:lnTo>
                                    <a:pt x="1028" y="411"/>
                                  </a:lnTo>
                                  <a:lnTo>
                                    <a:pt x="1028" y="297"/>
                                  </a:lnTo>
                                  <a:close/>
                                  <a:moveTo>
                                    <a:pt x="1028" y="173"/>
                                  </a:moveTo>
                                  <a:lnTo>
                                    <a:pt x="976" y="173"/>
                                  </a:lnTo>
                                  <a:lnTo>
                                    <a:pt x="976" y="253"/>
                                  </a:lnTo>
                                  <a:lnTo>
                                    <a:pt x="1028" y="253"/>
                                  </a:lnTo>
                                  <a:lnTo>
                                    <a:pt x="1028" y="173"/>
                                  </a:lnTo>
                                  <a:close/>
                                  <a:moveTo>
                                    <a:pt x="1028" y="49"/>
                                  </a:moveTo>
                                  <a:lnTo>
                                    <a:pt x="976" y="49"/>
                                  </a:lnTo>
                                  <a:lnTo>
                                    <a:pt x="976" y="129"/>
                                  </a:lnTo>
                                  <a:lnTo>
                                    <a:pt x="1028" y="129"/>
                                  </a:lnTo>
                                  <a:lnTo>
                                    <a:pt x="1028" y="68"/>
                                  </a:lnTo>
                                  <a:lnTo>
                                    <a:pt x="1028" y="58"/>
                                  </a:lnTo>
                                  <a:lnTo>
                                    <a:pt x="1028" y="49"/>
                                  </a:lnTo>
                                  <a:close/>
                                  <a:moveTo>
                                    <a:pt x="1031" y="0"/>
                                  </a:moveTo>
                                  <a:lnTo>
                                    <a:pt x="983" y="3"/>
                                  </a:lnTo>
                                  <a:lnTo>
                                    <a:pt x="966" y="4"/>
                                  </a:lnTo>
                                  <a:lnTo>
                                    <a:pt x="954" y="4"/>
                                  </a:lnTo>
                                  <a:lnTo>
                                    <a:pt x="1031" y="4"/>
                                  </a:lnTo>
                                  <a:lnTo>
                                    <a:pt x="103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71" name="任意多边形 1471"/>
                          <wps:cNvSpPr/>
                          <wps:spPr>
                            <a:xfrm>
                              <a:off x="5034" y="4266"/>
                              <a:ext cx="825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252" h="385">
                                  <a:moveTo>
                                    <a:pt x="7" y="330"/>
                                  </a:moveTo>
                                  <a:lnTo>
                                    <a:pt x="0" y="377"/>
                                  </a:lnTo>
                                  <a:lnTo>
                                    <a:pt x="10" y="380"/>
                                  </a:lnTo>
                                  <a:lnTo>
                                    <a:pt x="22" y="382"/>
                                  </a:lnTo>
                                  <a:lnTo>
                                    <a:pt x="36" y="384"/>
                                  </a:lnTo>
                                  <a:lnTo>
                                    <a:pt x="49" y="384"/>
                                  </a:lnTo>
                                  <a:lnTo>
                                    <a:pt x="94" y="378"/>
                                  </a:lnTo>
                                  <a:lnTo>
                                    <a:pt x="130" y="357"/>
                                  </a:lnTo>
                                  <a:lnTo>
                                    <a:pt x="142" y="336"/>
                                  </a:lnTo>
                                  <a:lnTo>
                                    <a:pt x="29" y="336"/>
                                  </a:lnTo>
                                  <a:lnTo>
                                    <a:pt x="16" y="333"/>
                                  </a:lnTo>
                                  <a:lnTo>
                                    <a:pt x="7" y="330"/>
                                  </a:lnTo>
                                  <a:close/>
                                  <a:moveTo>
                                    <a:pt x="162" y="3"/>
                                  </a:moveTo>
                                  <a:lnTo>
                                    <a:pt x="105" y="3"/>
                                  </a:lnTo>
                                  <a:lnTo>
                                    <a:pt x="105" y="252"/>
                                  </a:lnTo>
                                  <a:lnTo>
                                    <a:pt x="101" y="294"/>
                                  </a:lnTo>
                                  <a:lnTo>
                                    <a:pt x="89" y="319"/>
                                  </a:lnTo>
                                  <a:lnTo>
                                    <a:pt x="70" y="332"/>
                                  </a:lnTo>
                                  <a:lnTo>
                                    <a:pt x="44" y="336"/>
                                  </a:lnTo>
                                  <a:lnTo>
                                    <a:pt x="142" y="336"/>
                                  </a:lnTo>
                                  <a:lnTo>
                                    <a:pt x="154" y="316"/>
                                  </a:lnTo>
                                  <a:lnTo>
                                    <a:pt x="162" y="254"/>
                                  </a:lnTo>
                                  <a:lnTo>
                                    <a:pt x="162" y="3"/>
                                  </a:lnTo>
                                  <a:close/>
                                  <a:moveTo>
                                    <a:pt x="417" y="3"/>
                                  </a:moveTo>
                                  <a:lnTo>
                                    <a:pt x="347" y="3"/>
                                  </a:lnTo>
                                  <a:lnTo>
                                    <a:pt x="232" y="379"/>
                                  </a:lnTo>
                                  <a:lnTo>
                                    <a:pt x="290" y="379"/>
                                  </a:lnTo>
                                  <a:lnTo>
                                    <a:pt x="323" y="268"/>
                                  </a:lnTo>
                                  <a:lnTo>
                                    <a:pt x="498" y="268"/>
                                  </a:lnTo>
                                  <a:lnTo>
                                    <a:pt x="484" y="225"/>
                                  </a:lnTo>
                                  <a:lnTo>
                                    <a:pt x="332" y="225"/>
                                  </a:lnTo>
                                  <a:lnTo>
                                    <a:pt x="362" y="126"/>
                                  </a:lnTo>
                                  <a:lnTo>
                                    <a:pt x="366" y="107"/>
                                  </a:lnTo>
                                  <a:lnTo>
                                    <a:pt x="371" y="88"/>
                                  </a:lnTo>
                                  <a:lnTo>
                                    <a:pt x="379" y="52"/>
                                  </a:lnTo>
                                  <a:lnTo>
                                    <a:pt x="432" y="52"/>
                                  </a:lnTo>
                                  <a:lnTo>
                                    <a:pt x="417" y="3"/>
                                  </a:lnTo>
                                  <a:close/>
                                  <a:moveTo>
                                    <a:pt x="498" y="268"/>
                                  </a:moveTo>
                                  <a:lnTo>
                                    <a:pt x="438" y="268"/>
                                  </a:lnTo>
                                  <a:lnTo>
                                    <a:pt x="472" y="379"/>
                                  </a:lnTo>
                                  <a:lnTo>
                                    <a:pt x="532" y="379"/>
                                  </a:lnTo>
                                  <a:lnTo>
                                    <a:pt x="498" y="268"/>
                                  </a:lnTo>
                                  <a:close/>
                                  <a:moveTo>
                                    <a:pt x="432" y="52"/>
                                  </a:moveTo>
                                  <a:lnTo>
                                    <a:pt x="380" y="52"/>
                                  </a:lnTo>
                                  <a:lnTo>
                                    <a:pt x="384" y="70"/>
                                  </a:lnTo>
                                  <a:lnTo>
                                    <a:pt x="389" y="89"/>
                                  </a:lnTo>
                                  <a:lnTo>
                                    <a:pt x="394" y="108"/>
                                  </a:lnTo>
                                  <a:lnTo>
                                    <a:pt x="399" y="126"/>
                                  </a:lnTo>
                                  <a:lnTo>
                                    <a:pt x="428" y="225"/>
                                  </a:lnTo>
                                  <a:lnTo>
                                    <a:pt x="484" y="225"/>
                                  </a:lnTo>
                                  <a:lnTo>
                                    <a:pt x="432" y="52"/>
                                  </a:lnTo>
                                  <a:close/>
                                  <a:moveTo>
                                    <a:pt x="668" y="3"/>
                                  </a:moveTo>
                                  <a:lnTo>
                                    <a:pt x="606" y="3"/>
                                  </a:lnTo>
                                  <a:lnTo>
                                    <a:pt x="606" y="379"/>
                                  </a:lnTo>
                                  <a:lnTo>
                                    <a:pt x="658" y="379"/>
                                  </a:lnTo>
                                  <a:lnTo>
                                    <a:pt x="658" y="203"/>
                                  </a:lnTo>
                                  <a:lnTo>
                                    <a:pt x="658" y="184"/>
                                  </a:lnTo>
                                  <a:lnTo>
                                    <a:pt x="657" y="150"/>
                                  </a:lnTo>
                                  <a:lnTo>
                                    <a:pt x="656" y="112"/>
                                  </a:lnTo>
                                  <a:lnTo>
                                    <a:pt x="654" y="76"/>
                                  </a:lnTo>
                                  <a:lnTo>
                                    <a:pt x="656" y="75"/>
                                  </a:lnTo>
                                  <a:lnTo>
                                    <a:pt x="709" y="75"/>
                                  </a:lnTo>
                                  <a:lnTo>
                                    <a:pt x="668" y="3"/>
                                  </a:lnTo>
                                  <a:close/>
                                  <a:moveTo>
                                    <a:pt x="709" y="75"/>
                                  </a:moveTo>
                                  <a:lnTo>
                                    <a:pt x="656" y="75"/>
                                  </a:lnTo>
                                  <a:lnTo>
                                    <a:pt x="670" y="107"/>
                                  </a:lnTo>
                                  <a:lnTo>
                                    <a:pt x="686" y="140"/>
                                  </a:lnTo>
                                  <a:lnTo>
                                    <a:pt x="702" y="172"/>
                                  </a:lnTo>
                                  <a:lnTo>
                                    <a:pt x="719" y="203"/>
                                  </a:lnTo>
                                  <a:lnTo>
                                    <a:pt x="818" y="379"/>
                                  </a:lnTo>
                                  <a:lnTo>
                                    <a:pt x="875" y="379"/>
                                  </a:lnTo>
                                  <a:lnTo>
                                    <a:pt x="875" y="301"/>
                                  </a:lnTo>
                                  <a:lnTo>
                                    <a:pt x="827" y="301"/>
                                  </a:lnTo>
                                  <a:lnTo>
                                    <a:pt x="814" y="271"/>
                                  </a:lnTo>
                                  <a:lnTo>
                                    <a:pt x="799" y="240"/>
                                  </a:lnTo>
                                  <a:lnTo>
                                    <a:pt x="783" y="208"/>
                                  </a:lnTo>
                                  <a:lnTo>
                                    <a:pt x="766" y="177"/>
                                  </a:lnTo>
                                  <a:lnTo>
                                    <a:pt x="709" y="75"/>
                                  </a:lnTo>
                                  <a:close/>
                                  <a:moveTo>
                                    <a:pt x="875" y="3"/>
                                  </a:moveTo>
                                  <a:lnTo>
                                    <a:pt x="823" y="3"/>
                                  </a:lnTo>
                                  <a:lnTo>
                                    <a:pt x="823" y="150"/>
                                  </a:lnTo>
                                  <a:lnTo>
                                    <a:pt x="823" y="184"/>
                                  </a:lnTo>
                                  <a:lnTo>
                                    <a:pt x="824" y="224"/>
                                  </a:lnTo>
                                  <a:lnTo>
                                    <a:pt x="826" y="263"/>
                                  </a:lnTo>
                                  <a:lnTo>
                                    <a:pt x="828" y="301"/>
                                  </a:lnTo>
                                  <a:lnTo>
                                    <a:pt x="827" y="301"/>
                                  </a:lnTo>
                                  <a:lnTo>
                                    <a:pt x="875" y="301"/>
                                  </a:lnTo>
                                  <a:lnTo>
                                    <a:pt x="875" y="3"/>
                                  </a:lnTo>
                                  <a:close/>
                                  <a:moveTo>
                                    <a:pt x="1032" y="3"/>
                                  </a:moveTo>
                                  <a:lnTo>
                                    <a:pt x="975" y="3"/>
                                  </a:lnTo>
                                  <a:lnTo>
                                    <a:pt x="975" y="227"/>
                                  </a:lnTo>
                                  <a:lnTo>
                                    <a:pt x="985" y="299"/>
                                  </a:lnTo>
                                  <a:lnTo>
                                    <a:pt x="1011" y="348"/>
                                  </a:lnTo>
                                  <a:lnTo>
                                    <a:pt x="1052" y="376"/>
                                  </a:lnTo>
                                  <a:lnTo>
                                    <a:pt x="1105" y="384"/>
                                  </a:lnTo>
                                  <a:lnTo>
                                    <a:pt x="1160" y="375"/>
                                  </a:lnTo>
                                  <a:lnTo>
                                    <a:pt x="1202" y="347"/>
                                  </a:lnTo>
                                  <a:lnTo>
                                    <a:pt x="1208" y="338"/>
                                  </a:lnTo>
                                  <a:lnTo>
                                    <a:pt x="1107" y="338"/>
                                  </a:lnTo>
                                  <a:lnTo>
                                    <a:pt x="1077" y="332"/>
                                  </a:lnTo>
                                  <a:lnTo>
                                    <a:pt x="1053" y="312"/>
                                  </a:lnTo>
                                  <a:lnTo>
                                    <a:pt x="1038" y="279"/>
                                  </a:lnTo>
                                  <a:lnTo>
                                    <a:pt x="1032" y="230"/>
                                  </a:lnTo>
                                  <a:lnTo>
                                    <a:pt x="1032" y="3"/>
                                  </a:lnTo>
                                  <a:close/>
                                  <a:moveTo>
                                    <a:pt x="1240" y="3"/>
                                  </a:moveTo>
                                  <a:lnTo>
                                    <a:pt x="1183" y="3"/>
                                  </a:lnTo>
                                  <a:lnTo>
                                    <a:pt x="1183" y="230"/>
                                  </a:lnTo>
                                  <a:lnTo>
                                    <a:pt x="1178" y="279"/>
                                  </a:lnTo>
                                  <a:lnTo>
                                    <a:pt x="1163" y="312"/>
                                  </a:lnTo>
                                  <a:lnTo>
                                    <a:pt x="1138" y="332"/>
                                  </a:lnTo>
                                  <a:lnTo>
                                    <a:pt x="1107" y="338"/>
                                  </a:lnTo>
                                  <a:lnTo>
                                    <a:pt x="1208" y="338"/>
                                  </a:lnTo>
                                  <a:lnTo>
                                    <a:pt x="1230" y="298"/>
                                  </a:lnTo>
                                  <a:lnTo>
                                    <a:pt x="1240" y="226"/>
                                  </a:lnTo>
                                  <a:lnTo>
                                    <a:pt x="1240" y="3"/>
                                  </a:lnTo>
                                  <a:close/>
                                  <a:moveTo>
                                    <a:pt x="1498" y="3"/>
                                  </a:moveTo>
                                  <a:lnTo>
                                    <a:pt x="1428" y="3"/>
                                  </a:lnTo>
                                  <a:lnTo>
                                    <a:pt x="1313" y="379"/>
                                  </a:lnTo>
                                  <a:lnTo>
                                    <a:pt x="1371" y="379"/>
                                  </a:lnTo>
                                  <a:lnTo>
                                    <a:pt x="1404" y="268"/>
                                  </a:lnTo>
                                  <a:lnTo>
                                    <a:pt x="1579" y="268"/>
                                  </a:lnTo>
                                  <a:lnTo>
                                    <a:pt x="1566" y="225"/>
                                  </a:lnTo>
                                  <a:lnTo>
                                    <a:pt x="1413" y="225"/>
                                  </a:lnTo>
                                  <a:lnTo>
                                    <a:pt x="1443" y="126"/>
                                  </a:lnTo>
                                  <a:lnTo>
                                    <a:pt x="1447" y="107"/>
                                  </a:lnTo>
                                  <a:lnTo>
                                    <a:pt x="1452" y="88"/>
                                  </a:lnTo>
                                  <a:lnTo>
                                    <a:pt x="1460" y="52"/>
                                  </a:lnTo>
                                  <a:lnTo>
                                    <a:pt x="1513" y="52"/>
                                  </a:lnTo>
                                  <a:lnTo>
                                    <a:pt x="1498" y="3"/>
                                  </a:lnTo>
                                  <a:close/>
                                  <a:moveTo>
                                    <a:pt x="1579" y="268"/>
                                  </a:moveTo>
                                  <a:lnTo>
                                    <a:pt x="1519" y="268"/>
                                  </a:lnTo>
                                  <a:lnTo>
                                    <a:pt x="1553" y="379"/>
                                  </a:lnTo>
                                  <a:lnTo>
                                    <a:pt x="1613" y="379"/>
                                  </a:lnTo>
                                  <a:lnTo>
                                    <a:pt x="1579" y="268"/>
                                  </a:lnTo>
                                  <a:close/>
                                  <a:moveTo>
                                    <a:pt x="1513" y="52"/>
                                  </a:moveTo>
                                  <a:lnTo>
                                    <a:pt x="1461" y="52"/>
                                  </a:lnTo>
                                  <a:lnTo>
                                    <a:pt x="1466" y="70"/>
                                  </a:lnTo>
                                  <a:lnTo>
                                    <a:pt x="1470" y="89"/>
                                  </a:lnTo>
                                  <a:lnTo>
                                    <a:pt x="1475" y="108"/>
                                  </a:lnTo>
                                  <a:lnTo>
                                    <a:pt x="1480" y="126"/>
                                  </a:lnTo>
                                  <a:lnTo>
                                    <a:pt x="1509" y="225"/>
                                  </a:lnTo>
                                  <a:lnTo>
                                    <a:pt x="1566" y="225"/>
                                  </a:lnTo>
                                  <a:lnTo>
                                    <a:pt x="1513" y="52"/>
                                  </a:lnTo>
                                  <a:close/>
                                  <a:moveTo>
                                    <a:pt x="1778" y="0"/>
                                  </a:moveTo>
                                  <a:lnTo>
                                    <a:pt x="1753" y="1"/>
                                  </a:lnTo>
                                  <a:lnTo>
                                    <a:pt x="1729" y="2"/>
                                  </a:lnTo>
                                  <a:lnTo>
                                    <a:pt x="1707" y="5"/>
                                  </a:lnTo>
                                  <a:lnTo>
                                    <a:pt x="1687" y="8"/>
                                  </a:lnTo>
                                  <a:lnTo>
                                    <a:pt x="1687" y="379"/>
                                  </a:lnTo>
                                  <a:lnTo>
                                    <a:pt x="1743" y="379"/>
                                  </a:lnTo>
                                  <a:lnTo>
                                    <a:pt x="1743" y="220"/>
                                  </a:lnTo>
                                  <a:lnTo>
                                    <a:pt x="1875" y="220"/>
                                  </a:lnTo>
                                  <a:lnTo>
                                    <a:pt x="1867" y="211"/>
                                  </a:lnTo>
                                  <a:lnTo>
                                    <a:pt x="1848" y="200"/>
                                  </a:lnTo>
                                  <a:lnTo>
                                    <a:pt x="1848" y="199"/>
                                  </a:lnTo>
                                  <a:lnTo>
                                    <a:pt x="1875" y="185"/>
                                  </a:lnTo>
                                  <a:lnTo>
                                    <a:pt x="1883" y="177"/>
                                  </a:lnTo>
                                  <a:lnTo>
                                    <a:pt x="1743" y="177"/>
                                  </a:lnTo>
                                  <a:lnTo>
                                    <a:pt x="1743" y="48"/>
                                  </a:lnTo>
                                  <a:lnTo>
                                    <a:pt x="1750" y="46"/>
                                  </a:lnTo>
                                  <a:lnTo>
                                    <a:pt x="1764" y="44"/>
                                  </a:lnTo>
                                  <a:lnTo>
                                    <a:pt x="1898" y="44"/>
                                  </a:lnTo>
                                  <a:lnTo>
                                    <a:pt x="1885" y="30"/>
                                  </a:lnTo>
                                  <a:lnTo>
                                    <a:pt x="1866" y="16"/>
                                  </a:lnTo>
                                  <a:lnTo>
                                    <a:pt x="1841" y="7"/>
                                  </a:lnTo>
                                  <a:lnTo>
                                    <a:pt x="1812" y="2"/>
                                  </a:lnTo>
                                  <a:lnTo>
                                    <a:pt x="1778" y="0"/>
                                  </a:lnTo>
                                  <a:close/>
                                  <a:moveTo>
                                    <a:pt x="1875" y="220"/>
                                  </a:moveTo>
                                  <a:lnTo>
                                    <a:pt x="1778" y="220"/>
                                  </a:lnTo>
                                  <a:lnTo>
                                    <a:pt x="1804" y="224"/>
                                  </a:lnTo>
                                  <a:lnTo>
                                    <a:pt x="1823" y="236"/>
                                  </a:lnTo>
                                  <a:lnTo>
                                    <a:pt x="1837" y="257"/>
                                  </a:lnTo>
                                  <a:lnTo>
                                    <a:pt x="1846" y="289"/>
                                  </a:lnTo>
                                  <a:lnTo>
                                    <a:pt x="1853" y="321"/>
                                  </a:lnTo>
                                  <a:lnTo>
                                    <a:pt x="1859" y="347"/>
                                  </a:lnTo>
                                  <a:lnTo>
                                    <a:pt x="1865" y="367"/>
                                  </a:lnTo>
                                  <a:lnTo>
                                    <a:pt x="1870" y="379"/>
                                  </a:lnTo>
                                  <a:lnTo>
                                    <a:pt x="1929" y="379"/>
                                  </a:lnTo>
                                  <a:lnTo>
                                    <a:pt x="1923" y="364"/>
                                  </a:lnTo>
                                  <a:lnTo>
                                    <a:pt x="1916" y="341"/>
                                  </a:lnTo>
                                  <a:lnTo>
                                    <a:pt x="1909" y="312"/>
                                  </a:lnTo>
                                  <a:lnTo>
                                    <a:pt x="1901" y="277"/>
                                  </a:lnTo>
                                  <a:lnTo>
                                    <a:pt x="1893" y="249"/>
                                  </a:lnTo>
                                  <a:lnTo>
                                    <a:pt x="1882" y="227"/>
                                  </a:lnTo>
                                  <a:lnTo>
                                    <a:pt x="1875" y="220"/>
                                  </a:lnTo>
                                  <a:close/>
                                  <a:moveTo>
                                    <a:pt x="1898" y="44"/>
                                  </a:moveTo>
                                  <a:lnTo>
                                    <a:pt x="1783" y="44"/>
                                  </a:lnTo>
                                  <a:lnTo>
                                    <a:pt x="1812" y="48"/>
                                  </a:lnTo>
                                  <a:lnTo>
                                    <a:pt x="1836" y="59"/>
                                  </a:lnTo>
                                  <a:lnTo>
                                    <a:pt x="1852" y="79"/>
                                  </a:lnTo>
                                  <a:lnTo>
                                    <a:pt x="1858" y="110"/>
                                  </a:lnTo>
                                  <a:lnTo>
                                    <a:pt x="1853" y="137"/>
                                  </a:lnTo>
                                  <a:lnTo>
                                    <a:pt x="1838" y="158"/>
                                  </a:lnTo>
                                  <a:lnTo>
                                    <a:pt x="1814" y="172"/>
                                  </a:lnTo>
                                  <a:lnTo>
                                    <a:pt x="1782" y="177"/>
                                  </a:lnTo>
                                  <a:lnTo>
                                    <a:pt x="1883" y="177"/>
                                  </a:lnTo>
                                  <a:lnTo>
                                    <a:pt x="1896" y="164"/>
                                  </a:lnTo>
                                  <a:lnTo>
                                    <a:pt x="1910" y="137"/>
                                  </a:lnTo>
                                  <a:lnTo>
                                    <a:pt x="1915" y="104"/>
                                  </a:lnTo>
                                  <a:lnTo>
                                    <a:pt x="1913" y="82"/>
                                  </a:lnTo>
                                  <a:lnTo>
                                    <a:pt x="1908" y="62"/>
                                  </a:lnTo>
                                  <a:lnTo>
                                    <a:pt x="1898" y="45"/>
                                  </a:lnTo>
                                  <a:lnTo>
                                    <a:pt x="1898" y="44"/>
                                  </a:lnTo>
                                  <a:close/>
                                  <a:moveTo>
                                    <a:pt x="2032" y="3"/>
                                  </a:moveTo>
                                  <a:lnTo>
                                    <a:pt x="1967" y="3"/>
                                  </a:lnTo>
                                  <a:lnTo>
                                    <a:pt x="2078" y="222"/>
                                  </a:lnTo>
                                  <a:lnTo>
                                    <a:pt x="2078" y="379"/>
                                  </a:lnTo>
                                  <a:lnTo>
                                    <a:pt x="2135" y="379"/>
                                  </a:lnTo>
                                  <a:lnTo>
                                    <a:pt x="2135" y="220"/>
                                  </a:lnTo>
                                  <a:lnTo>
                                    <a:pt x="2157" y="179"/>
                                  </a:lnTo>
                                  <a:lnTo>
                                    <a:pt x="2109" y="179"/>
                                  </a:lnTo>
                                  <a:lnTo>
                                    <a:pt x="2101" y="159"/>
                                  </a:lnTo>
                                  <a:lnTo>
                                    <a:pt x="2093" y="140"/>
                                  </a:lnTo>
                                  <a:lnTo>
                                    <a:pt x="2085" y="121"/>
                                  </a:lnTo>
                                  <a:lnTo>
                                    <a:pt x="2076" y="101"/>
                                  </a:lnTo>
                                  <a:lnTo>
                                    <a:pt x="2032" y="3"/>
                                  </a:lnTo>
                                  <a:close/>
                                  <a:moveTo>
                                    <a:pt x="2252" y="3"/>
                                  </a:moveTo>
                                  <a:lnTo>
                                    <a:pt x="2188" y="3"/>
                                  </a:lnTo>
                                  <a:lnTo>
                                    <a:pt x="2143" y="101"/>
                                  </a:lnTo>
                                  <a:lnTo>
                                    <a:pt x="2134" y="121"/>
                                  </a:lnTo>
                                  <a:lnTo>
                                    <a:pt x="2125" y="141"/>
                                  </a:lnTo>
                                  <a:lnTo>
                                    <a:pt x="2117" y="160"/>
                                  </a:lnTo>
                                  <a:lnTo>
                                    <a:pt x="2110" y="179"/>
                                  </a:lnTo>
                                  <a:lnTo>
                                    <a:pt x="2157" y="179"/>
                                  </a:lnTo>
                                  <a:lnTo>
                                    <a:pt x="2252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</wpg:grpSp>
                      <wpg:grpSp>
                        <wpg:cNvPr id="387" name="组合 387"/>
                        <wpg:cNvGrpSpPr/>
                        <wpg:grpSpPr>
                          <a:xfrm>
                            <a:off x="19332" y="4224"/>
                            <a:ext cx="3380" cy="2402"/>
                            <a:chOff x="8175" y="4224"/>
                            <a:chExt cx="3380" cy="2402"/>
                          </a:xfrm>
                        </wpg:grpSpPr>
                        <wpg:grpSp>
                          <wpg:cNvPr id="32" name="组合 504"/>
                          <wpg:cNvGrpSpPr/>
                          <wpg:grpSpPr>
                            <a:xfrm rot="0">
                              <a:off x="10789" y="4825"/>
                              <a:ext cx="85" cy="142"/>
                              <a:chOff x="0" y="0"/>
                              <a:chExt cx="399" cy="666"/>
                            </a:xfrm>
                          </wpg:grpSpPr>
                          <wps:wsp>
                            <wps:cNvPr id="503" name="任意多边形 503"/>
                            <wps:cNvSpPr/>
                            <wps:spPr>
                              <a:xfrm>
                                <a:off x="0" y="0"/>
                                <a:ext cx="399" cy="66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399" h="666">
                                    <a:moveTo>
                                      <a:pt x="366" y="0"/>
                                    </a:moveTo>
                                    <a:lnTo>
                                      <a:pt x="22" y="0"/>
                                    </a:lnTo>
                                    <a:lnTo>
                                      <a:pt x="22" y="333"/>
                                    </a:lnTo>
                                    <a:lnTo>
                                      <a:pt x="55" y="330"/>
                                    </a:lnTo>
                                    <a:lnTo>
                                      <a:pt x="84" y="328"/>
                                    </a:lnTo>
                                    <a:lnTo>
                                      <a:pt x="110" y="327"/>
                                    </a:lnTo>
                                    <a:lnTo>
                                      <a:pt x="132" y="327"/>
                                    </a:lnTo>
                                    <a:lnTo>
                                      <a:pt x="173" y="329"/>
                                    </a:lnTo>
                                    <a:lnTo>
                                      <a:pt x="238" y="346"/>
                                    </a:lnTo>
                                    <a:lnTo>
                                      <a:pt x="297" y="403"/>
                                    </a:lnTo>
                                    <a:lnTo>
                                      <a:pt x="308" y="459"/>
                                    </a:lnTo>
                                    <a:lnTo>
                                      <a:pt x="305" y="489"/>
                                    </a:lnTo>
                                    <a:lnTo>
                                      <a:pt x="264" y="559"/>
                                    </a:lnTo>
                                    <a:lnTo>
                                      <a:pt x="181" y="595"/>
                                    </a:lnTo>
                                    <a:lnTo>
                                      <a:pt x="147" y="597"/>
                                    </a:lnTo>
                                    <a:lnTo>
                                      <a:pt x="109" y="594"/>
                                    </a:lnTo>
                                    <a:lnTo>
                                      <a:pt x="72" y="586"/>
                                    </a:lnTo>
                                    <a:lnTo>
                                      <a:pt x="36" y="573"/>
                                    </a:lnTo>
                                    <a:lnTo>
                                      <a:pt x="0" y="554"/>
                                    </a:lnTo>
                                    <a:lnTo>
                                      <a:pt x="0" y="638"/>
                                    </a:lnTo>
                                    <a:lnTo>
                                      <a:pt x="28" y="650"/>
                                    </a:lnTo>
                                    <a:lnTo>
                                      <a:pt x="62" y="659"/>
                                    </a:lnTo>
                                    <a:lnTo>
                                      <a:pt x="102" y="664"/>
                                    </a:lnTo>
                                    <a:lnTo>
                                      <a:pt x="148" y="665"/>
                                    </a:lnTo>
                                    <a:lnTo>
                                      <a:pt x="203" y="662"/>
                                    </a:lnTo>
                                    <a:lnTo>
                                      <a:pt x="295" y="632"/>
                                    </a:lnTo>
                                    <a:lnTo>
                                      <a:pt x="361" y="575"/>
                                    </a:lnTo>
                                    <a:lnTo>
                                      <a:pt x="394" y="498"/>
                                    </a:lnTo>
                                    <a:lnTo>
                                      <a:pt x="398" y="453"/>
                                    </a:lnTo>
                                    <a:lnTo>
                                      <a:pt x="394" y="409"/>
                                    </a:lnTo>
                                    <a:lnTo>
                                      <a:pt x="363" y="337"/>
                                    </a:lnTo>
                                    <a:lnTo>
                                      <a:pt x="302" y="286"/>
                                    </a:lnTo>
                                    <a:lnTo>
                                      <a:pt x="216" y="259"/>
                                    </a:lnTo>
                                    <a:lnTo>
                                      <a:pt x="163" y="256"/>
                                    </a:lnTo>
                                    <a:lnTo>
                                      <a:pt x="152" y="256"/>
                                    </a:lnTo>
                                    <a:lnTo>
                                      <a:pt x="104" y="258"/>
                                    </a:lnTo>
                                    <a:lnTo>
                                      <a:pt x="104" y="73"/>
                                    </a:lnTo>
                                    <a:lnTo>
                                      <a:pt x="366" y="73"/>
                                    </a:lnTo>
                                    <a:lnTo>
                                      <a:pt x="36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3" name="组合 506"/>
                          <wpg:cNvGrpSpPr/>
                          <wpg:grpSpPr>
                            <a:xfrm rot="0">
                              <a:off x="10298" y="4823"/>
                              <a:ext cx="107" cy="139"/>
                              <a:chOff x="0" y="0"/>
                              <a:chExt cx="503" cy="655"/>
                            </a:xfrm>
                          </wpg:grpSpPr>
                          <wps:wsp>
                            <wps:cNvPr id="505" name="任意多边形 505"/>
                            <wps:cNvSpPr/>
                            <wps:spPr>
                              <a:xfrm>
                                <a:off x="0" y="0"/>
                                <a:ext cx="503" cy="65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503" h="655">
                                    <a:moveTo>
                                      <a:pt x="413" y="485"/>
                                    </a:moveTo>
                                    <a:lnTo>
                                      <a:pt x="327" y="485"/>
                                    </a:lnTo>
                                    <a:lnTo>
                                      <a:pt x="327" y="654"/>
                                    </a:lnTo>
                                    <a:lnTo>
                                      <a:pt x="413" y="654"/>
                                    </a:lnTo>
                                    <a:lnTo>
                                      <a:pt x="413" y="485"/>
                                    </a:lnTo>
                                    <a:close/>
                                    <a:moveTo>
                                      <a:pt x="413" y="0"/>
                                    </a:moveTo>
                                    <a:lnTo>
                                      <a:pt x="310" y="0"/>
                                    </a:lnTo>
                                    <a:lnTo>
                                      <a:pt x="0" y="431"/>
                                    </a:lnTo>
                                    <a:lnTo>
                                      <a:pt x="0" y="485"/>
                                    </a:lnTo>
                                    <a:lnTo>
                                      <a:pt x="502" y="485"/>
                                    </a:lnTo>
                                    <a:lnTo>
                                      <a:pt x="502" y="419"/>
                                    </a:lnTo>
                                    <a:lnTo>
                                      <a:pt x="91" y="419"/>
                                    </a:lnTo>
                                    <a:lnTo>
                                      <a:pt x="300" y="128"/>
                                    </a:lnTo>
                                    <a:lnTo>
                                      <a:pt x="309" y="112"/>
                                    </a:lnTo>
                                    <a:lnTo>
                                      <a:pt x="317" y="98"/>
                                    </a:lnTo>
                                    <a:lnTo>
                                      <a:pt x="323" y="87"/>
                                    </a:lnTo>
                                    <a:lnTo>
                                      <a:pt x="327" y="78"/>
                                    </a:lnTo>
                                    <a:lnTo>
                                      <a:pt x="413" y="78"/>
                                    </a:lnTo>
                                    <a:lnTo>
                                      <a:pt x="413" y="0"/>
                                    </a:lnTo>
                                    <a:close/>
                                    <a:moveTo>
                                      <a:pt x="413" y="78"/>
                                    </a:moveTo>
                                    <a:lnTo>
                                      <a:pt x="328" y="78"/>
                                    </a:lnTo>
                                    <a:lnTo>
                                      <a:pt x="328" y="96"/>
                                    </a:lnTo>
                                    <a:lnTo>
                                      <a:pt x="327" y="114"/>
                                    </a:lnTo>
                                    <a:lnTo>
                                      <a:pt x="327" y="128"/>
                                    </a:lnTo>
                                    <a:lnTo>
                                      <a:pt x="327" y="419"/>
                                    </a:lnTo>
                                    <a:lnTo>
                                      <a:pt x="413" y="419"/>
                                    </a:lnTo>
                                    <a:lnTo>
                                      <a:pt x="413" y="7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4" name="组合 508"/>
                          <wpg:cNvGrpSpPr/>
                          <wpg:grpSpPr>
                            <a:xfrm rot="0">
                              <a:off x="9822" y="4823"/>
                              <a:ext cx="87" cy="144"/>
                              <a:chOff x="0" y="0"/>
                              <a:chExt cx="410" cy="677"/>
                            </a:xfrm>
                          </wpg:grpSpPr>
                          <wps:wsp>
                            <wps:cNvPr id="507" name="任意多边形 507"/>
                            <wps:cNvSpPr/>
                            <wps:spPr>
                              <a:xfrm>
                                <a:off x="0" y="0"/>
                                <a:ext cx="410" cy="67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10" h="677">
                                    <a:moveTo>
                                      <a:pt x="188" y="0"/>
                                    </a:moveTo>
                                    <a:lnTo>
                                      <a:pt x="143" y="2"/>
                                    </a:lnTo>
                                    <a:lnTo>
                                      <a:pt x="102" y="9"/>
                                    </a:lnTo>
                                    <a:lnTo>
                                      <a:pt x="63" y="21"/>
                                    </a:lnTo>
                                    <a:lnTo>
                                      <a:pt x="27" y="37"/>
                                    </a:lnTo>
                                    <a:lnTo>
                                      <a:pt x="27" y="115"/>
                                    </a:lnTo>
                                    <a:lnTo>
                                      <a:pt x="60" y="95"/>
                                    </a:lnTo>
                                    <a:lnTo>
                                      <a:pt x="94" y="80"/>
                                    </a:lnTo>
                                    <a:lnTo>
                                      <a:pt x="130" y="72"/>
                                    </a:lnTo>
                                    <a:lnTo>
                                      <a:pt x="166" y="69"/>
                                    </a:lnTo>
                                    <a:lnTo>
                                      <a:pt x="222" y="76"/>
                                    </a:lnTo>
                                    <a:lnTo>
                                      <a:pt x="263" y="96"/>
                                    </a:lnTo>
                                    <a:lnTo>
                                      <a:pt x="287" y="129"/>
                                    </a:lnTo>
                                    <a:lnTo>
                                      <a:pt x="295" y="177"/>
                                    </a:lnTo>
                                    <a:lnTo>
                                      <a:pt x="284" y="228"/>
                                    </a:lnTo>
                                    <a:lnTo>
                                      <a:pt x="253" y="264"/>
                                    </a:lnTo>
                                    <a:lnTo>
                                      <a:pt x="200" y="286"/>
                                    </a:lnTo>
                                    <a:lnTo>
                                      <a:pt x="126" y="293"/>
                                    </a:lnTo>
                                    <a:lnTo>
                                      <a:pt x="71" y="293"/>
                                    </a:lnTo>
                                    <a:lnTo>
                                      <a:pt x="71" y="362"/>
                                    </a:lnTo>
                                    <a:lnTo>
                                      <a:pt x="129" y="362"/>
                                    </a:lnTo>
                                    <a:lnTo>
                                      <a:pt x="212" y="369"/>
                                    </a:lnTo>
                                    <a:lnTo>
                                      <a:pt x="272" y="393"/>
                                    </a:lnTo>
                                    <a:lnTo>
                                      <a:pt x="307" y="432"/>
                                    </a:lnTo>
                                    <a:lnTo>
                                      <a:pt x="319" y="486"/>
                                    </a:lnTo>
                                    <a:lnTo>
                                      <a:pt x="317" y="512"/>
                                    </a:lnTo>
                                    <a:lnTo>
                                      <a:pt x="277" y="575"/>
                                    </a:lnTo>
                                    <a:lnTo>
                                      <a:pt x="197" y="606"/>
                                    </a:lnTo>
                                    <a:lnTo>
                                      <a:pt x="162" y="608"/>
                                    </a:lnTo>
                                    <a:lnTo>
                                      <a:pt x="118" y="605"/>
                                    </a:lnTo>
                                    <a:lnTo>
                                      <a:pt x="77" y="595"/>
                                    </a:lnTo>
                                    <a:lnTo>
                                      <a:pt x="37" y="579"/>
                                    </a:lnTo>
                                    <a:lnTo>
                                      <a:pt x="0" y="556"/>
                                    </a:lnTo>
                                    <a:lnTo>
                                      <a:pt x="0" y="642"/>
                                    </a:lnTo>
                                    <a:lnTo>
                                      <a:pt x="33" y="657"/>
                                    </a:lnTo>
                                    <a:lnTo>
                                      <a:pt x="71" y="668"/>
                                    </a:lnTo>
                                    <a:lnTo>
                                      <a:pt x="113" y="674"/>
                                    </a:lnTo>
                                    <a:lnTo>
                                      <a:pt x="161" y="676"/>
                                    </a:lnTo>
                                    <a:lnTo>
                                      <a:pt x="214" y="673"/>
                                    </a:lnTo>
                                    <a:lnTo>
                                      <a:pt x="305" y="646"/>
                                    </a:lnTo>
                                    <a:lnTo>
                                      <a:pt x="371" y="593"/>
                                    </a:lnTo>
                                    <a:lnTo>
                                      <a:pt x="405" y="522"/>
                                    </a:lnTo>
                                    <a:lnTo>
                                      <a:pt x="410" y="480"/>
                                    </a:lnTo>
                                    <a:lnTo>
                                      <a:pt x="407" y="450"/>
                                    </a:lnTo>
                                    <a:lnTo>
                                      <a:pt x="366" y="374"/>
                                    </a:lnTo>
                                    <a:lnTo>
                                      <a:pt x="314" y="340"/>
                                    </a:lnTo>
                                    <a:lnTo>
                                      <a:pt x="246" y="324"/>
                                    </a:lnTo>
                                    <a:lnTo>
                                      <a:pt x="246" y="322"/>
                                    </a:lnTo>
                                    <a:lnTo>
                                      <a:pt x="307" y="298"/>
                                    </a:lnTo>
                                    <a:lnTo>
                                      <a:pt x="351" y="263"/>
                                    </a:lnTo>
                                    <a:lnTo>
                                      <a:pt x="377" y="216"/>
                                    </a:lnTo>
                                    <a:lnTo>
                                      <a:pt x="386" y="157"/>
                                    </a:lnTo>
                                    <a:lnTo>
                                      <a:pt x="382" y="124"/>
                                    </a:lnTo>
                                    <a:lnTo>
                                      <a:pt x="355" y="67"/>
                                    </a:lnTo>
                                    <a:lnTo>
                                      <a:pt x="302" y="25"/>
                                    </a:lnTo>
                                    <a:lnTo>
                                      <a:pt x="230" y="3"/>
                                    </a:lnTo>
                                    <a:lnTo>
                                      <a:pt x="18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5" name="组合 510"/>
                          <wpg:cNvGrpSpPr/>
                          <wpg:grpSpPr>
                            <a:xfrm rot="0">
                              <a:off x="9333" y="4823"/>
                              <a:ext cx="92" cy="142"/>
                              <a:chOff x="0" y="0"/>
                              <a:chExt cx="433" cy="666"/>
                            </a:xfrm>
                          </wpg:grpSpPr>
                          <wps:wsp>
                            <wps:cNvPr id="509" name="任意多边形 509"/>
                            <wps:cNvSpPr/>
                            <wps:spPr>
                              <a:xfrm>
                                <a:off x="0" y="0"/>
                                <a:ext cx="433" cy="66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33" h="666">
                                    <a:moveTo>
                                      <a:pt x="228" y="0"/>
                                    </a:moveTo>
                                    <a:lnTo>
                                      <a:pt x="175" y="4"/>
                                    </a:lnTo>
                                    <a:lnTo>
                                      <a:pt x="125" y="15"/>
                                    </a:lnTo>
                                    <a:lnTo>
                                      <a:pt x="79" y="33"/>
                                    </a:lnTo>
                                    <a:lnTo>
                                      <a:pt x="36" y="60"/>
                                    </a:lnTo>
                                    <a:lnTo>
                                      <a:pt x="36" y="144"/>
                                    </a:lnTo>
                                    <a:lnTo>
                                      <a:pt x="79" y="111"/>
                                    </a:lnTo>
                                    <a:lnTo>
                                      <a:pt x="123" y="88"/>
                                    </a:lnTo>
                                    <a:lnTo>
                                      <a:pt x="168" y="74"/>
                                    </a:lnTo>
                                    <a:lnTo>
                                      <a:pt x="214" y="69"/>
                                    </a:lnTo>
                                    <a:lnTo>
                                      <a:pt x="244" y="71"/>
                                    </a:lnTo>
                                    <a:lnTo>
                                      <a:pt x="311" y="99"/>
                                    </a:lnTo>
                                    <a:lnTo>
                                      <a:pt x="342" y="158"/>
                                    </a:lnTo>
                                    <a:lnTo>
                                      <a:pt x="345" y="185"/>
                                    </a:lnTo>
                                    <a:lnTo>
                                      <a:pt x="343" y="209"/>
                                    </a:lnTo>
                                    <a:lnTo>
                                      <a:pt x="316" y="279"/>
                                    </a:lnTo>
                                    <a:lnTo>
                                      <a:pt x="274" y="333"/>
                                    </a:lnTo>
                                    <a:lnTo>
                                      <a:pt x="203" y="404"/>
                                    </a:lnTo>
                                    <a:lnTo>
                                      <a:pt x="0" y="594"/>
                                    </a:lnTo>
                                    <a:lnTo>
                                      <a:pt x="0" y="665"/>
                                    </a:lnTo>
                                    <a:lnTo>
                                      <a:pt x="426" y="665"/>
                                    </a:lnTo>
                                    <a:lnTo>
                                      <a:pt x="426" y="592"/>
                                    </a:lnTo>
                                    <a:lnTo>
                                      <a:pt x="105" y="592"/>
                                    </a:lnTo>
                                    <a:lnTo>
                                      <a:pt x="105" y="590"/>
                                    </a:lnTo>
                                    <a:lnTo>
                                      <a:pt x="264" y="444"/>
                                    </a:lnTo>
                                    <a:lnTo>
                                      <a:pt x="309" y="401"/>
                                    </a:lnTo>
                                    <a:lnTo>
                                      <a:pt x="376" y="327"/>
                                    </a:lnTo>
                                    <a:lnTo>
                                      <a:pt x="413" y="266"/>
                                    </a:lnTo>
                                    <a:lnTo>
                                      <a:pt x="430" y="206"/>
                                    </a:lnTo>
                                    <a:lnTo>
                                      <a:pt x="432" y="176"/>
                                    </a:lnTo>
                                    <a:lnTo>
                                      <a:pt x="429" y="138"/>
                                    </a:lnTo>
                                    <a:lnTo>
                                      <a:pt x="402" y="74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273" y="3"/>
                                    </a:lnTo>
                                    <a:lnTo>
                                      <a:pt x="22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6" name="组合 512"/>
                          <wpg:cNvGrpSpPr/>
                          <wpg:grpSpPr>
                            <a:xfrm rot="0">
                              <a:off x="8847" y="4818"/>
                              <a:ext cx="86" cy="142"/>
                              <a:chOff x="0" y="0"/>
                              <a:chExt cx="406" cy="669"/>
                            </a:xfrm>
                          </wpg:grpSpPr>
                          <wps:wsp>
                            <wps:cNvPr id="511" name="任意多边形 511"/>
                            <wps:cNvSpPr/>
                            <wps:spPr>
                              <a:xfrm>
                                <a:off x="0" y="0"/>
                                <a:ext cx="406" cy="66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06" h="669">
                                    <a:moveTo>
                                      <a:pt x="249" y="0"/>
                                    </a:moveTo>
                                    <a:lnTo>
                                      <a:pt x="0" y="68"/>
                                    </a:lnTo>
                                    <a:lnTo>
                                      <a:pt x="0" y="144"/>
                                    </a:lnTo>
                                    <a:lnTo>
                                      <a:pt x="161" y="100"/>
                                    </a:lnTo>
                                    <a:lnTo>
                                      <a:pt x="161" y="597"/>
                                    </a:lnTo>
                                    <a:lnTo>
                                      <a:pt x="4" y="597"/>
                                    </a:lnTo>
                                    <a:lnTo>
                                      <a:pt x="4" y="668"/>
                                    </a:lnTo>
                                    <a:lnTo>
                                      <a:pt x="406" y="668"/>
                                    </a:lnTo>
                                    <a:lnTo>
                                      <a:pt x="406" y="597"/>
                                    </a:lnTo>
                                    <a:lnTo>
                                      <a:pt x="249" y="597"/>
                                    </a:lnTo>
                                    <a:lnTo>
                                      <a:pt x="249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513" name="任意多边形 513"/>
                          <wps:cNvSpPr/>
                          <wps:spPr>
                            <a:xfrm>
                              <a:off x="8771" y="4992"/>
                              <a:ext cx="239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25" h="498">
                                  <a:moveTo>
                                    <a:pt x="149" y="172"/>
                                  </a:moveTo>
                                  <a:lnTo>
                                    <a:pt x="104" y="172"/>
                                  </a:lnTo>
                                  <a:lnTo>
                                    <a:pt x="104" y="498"/>
                                  </a:lnTo>
                                  <a:lnTo>
                                    <a:pt x="149" y="498"/>
                                  </a:lnTo>
                                  <a:lnTo>
                                    <a:pt x="149" y="454"/>
                                  </a:lnTo>
                                  <a:lnTo>
                                    <a:pt x="426" y="454"/>
                                  </a:lnTo>
                                  <a:lnTo>
                                    <a:pt x="426" y="417"/>
                                  </a:lnTo>
                                  <a:lnTo>
                                    <a:pt x="149" y="417"/>
                                  </a:lnTo>
                                  <a:lnTo>
                                    <a:pt x="149" y="172"/>
                                  </a:lnTo>
                                  <a:close/>
                                  <a:moveTo>
                                    <a:pt x="426" y="454"/>
                                  </a:moveTo>
                                  <a:lnTo>
                                    <a:pt x="381" y="454"/>
                                  </a:lnTo>
                                  <a:lnTo>
                                    <a:pt x="381" y="496"/>
                                  </a:lnTo>
                                  <a:lnTo>
                                    <a:pt x="426" y="496"/>
                                  </a:lnTo>
                                  <a:lnTo>
                                    <a:pt x="426" y="454"/>
                                  </a:lnTo>
                                  <a:close/>
                                  <a:moveTo>
                                    <a:pt x="426" y="172"/>
                                  </a:moveTo>
                                  <a:lnTo>
                                    <a:pt x="381" y="172"/>
                                  </a:lnTo>
                                  <a:lnTo>
                                    <a:pt x="381" y="417"/>
                                  </a:lnTo>
                                  <a:lnTo>
                                    <a:pt x="426" y="417"/>
                                  </a:lnTo>
                                  <a:lnTo>
                                    <a:pt x="426" y="172"/>
                                  </a:lnTo>
                                  <a:close/>
                                  <a:moveTo>
                                    <a:pt x="530" y="133"/>
                                  </a:moveTo>
                                  <a:lnTo>
                                    <a:pt x="0" y="133"/>
                                  </a:lnTo>
                                  <a:lnTo>
                                    <a:pt x="0" y="172"/>
                                  </a:lnTo>
                                  <a:lnTo>
                                    <a:pt x="530" y="172"/>
                                  </a:lnTo>
                                  <a:lnTo>
                                    <a:pt x="530" y="133"/>
                                  </a:lnTo>
                                  <a:close/>
                                  <a:moveTo>
                                    <a:pt x="149" y="5"/>
                                  </a:moveTo>
                                  <a:lnTo>
                                    <a:pt x="104" y="5"/>
                                  </a:lnTo>
                                  <a:lnTo>
                                    <a:pt x="104" y="133"/>
                                  </a:lnTo>
                                  <a:lnTo>
                                    <a:pt x="149" y="133"/>
                                  </a:lnTo>
                                  <a:lnTo>
                                    <a:pt x="149" y="5"/>
                                  </a:lnTo>
                                  <a:close/>
                                  <a:moveTo>
                                    <a:pt x="426" y="4"/>
                                  </a:moveTo>
                                  <a:lnTo>
                                    <a:pt x="381" y="4"/>
                                  </a:lnTo>
                                  <a:lnTo>
                                    <a:pt x="381" y="133"/>
                                  </a:lnTo>
                                  <a:lnTo>
                                    <a:pt x="426" y="133"/>
                                  </a:lnTo>
                                  <a:lnTo>
                                    <a:pt x="426" y="4"/>
                                  </a:lnTo>
                                  <a:close/>
                                  <a:moveTo>
                                    <a:pt x="801" y="143"/>
                                  </a:moveTo>
                                  <a:lnTo>
                                    <a:pt x="755" y="143"/>
                                  </a:lnTo>
                                  <a:lnTo>
                                    <a:pt x="752" y="192"/>
                                  </a:lnTo>
                                  <a:lnTo>
                                    <a:pt x="747" y="233"/>
                                  </a:lnTo>
                                  <a:lnTo>
                                    <a:pt x="742" y="266"/>
                                  </a:lnTo>
                                  <a:lnTo>
                                    <a:pt x="735" y="291"/>
                                  </a:lnTo>
                                  <a:lnTo>
                                    <a:pt x="713" y="341"/>
                                  </a:lnTo>
                                  <a:lnTo>
                                    <a:pt x="680" y="385"/>
                                  </a:lnTo>
                                  <a:lnTo>
                                    <a:pt x="638" y="425"/>
                                  </a:lnTo>
                                  <a:lnTo>
                                    <a:pt x="584" y="460"/>
                                  </a:lnTo>
                                  <a:lnTo>
                                    <a:pt x="595" y="469"/>
                                  </a:lnTo>
                                  <a:lnTo>
                                    <a:pt x="604" y="478"/>
                                  </a:lnTo>
                                  <a:lnTo>
                                    <a:pt x="612" y="486"/>
                                  </a:lnTo>
                                  <a:lnTo>
                                    <a:pt x="619" y="494"/>
                                  </a:lnTo>
                                  <a:lnTo>
                                    <a:pt x="676" y="455"/>
                                  </a:lnTo>
                                  <a:lnTo>
                                    <a:pt x="722" y="410"/>
                                  </a:lnTo>
                                  <a:lnTo>
                                    <a:pt x="757" y="360"/>
                                  </a:lnTo>
                                  <a:lnTo>
                                    <a:pt x="781" y="303"/>
                                  </a:lnTo>
                                  <a:lnTo>
                                    <a:pt x="788" y="274"/>
                                  </a:lnTo>
                                  <a:lnTo>
                                    <a:pt x="794" y="238"/>
                                  </a:lnTo>
                                  <a:lnTo>
                                    <a:pt x="798" y="194"/>
                                  </a:lnTo>
                                  <a:lnTo>
                                    <a:pt x="801" y="143"/>
                                  </a:lnTo>
                                  <a:close/>
                                  <a:moveTo>
                                    <a:pt x="974" y="104"/>
                                  </a:moveTo>
                                  <a:lnTo>
                                    <a:pt x="601" y="104"/>
                                  </a:lnTo>
                                  <a:lnTo>
                                    <a:pt x="601" y="143"/>
                                  </a:lnTo>
                                  <a:lnTo>
                                    <a:pt x="928" y="143"/>
                                  </a:lnTo>
                                  <a:lnTo>
                                    <a:pt x="928" y="416"/>
                                  </a:lnTo>
                                  <a:lnTo>
                                    <a:pt x="932" y="445"/>
                                  </a:lnTo>
                                  <a:lnTo>
                                    <a:pt x="945" y="466"/>
                                  </a:lnTo>
                                  <a:lnTo>
                                    <a:pt x="967" y="479"/>
                                  </a:lnTo>
                                  <a:lnTo>
                                    <a:pt x="998" y="483"/>
                                  </a:lnTo>
                                  <a:lnTo>
                                    <a:pt x="1036" y="483"/>
                                  </a:lnTo>
                                  <a:lnTo>
                                    <a:pt x="1066" y="479"/>
                                  </a:lnTo>
                                  <a:lnTo>
                                    <a:pt x="1089" y="469"/>
                                  </a:lnTo>
                                  <a:lnTo>
                                    <a:pt x="1104" y="451"/>
                                  </a:lnTo>
                                  <a:lnTo>
                                    <a:pt x="1107" y="444"/>
                                  </a:lnTo>
                                  <a:lnTo>
                                    <a:pt x="1005" y="444"/>
                                  </a:lnTo>
                                  <a:lnTo>
                                    <a:pt x="991" y="442"/>
                                  </a:lnTo>
                                  <a:lnTo>
                                    <a:pt x="981" y="436"/>
                                  </a:lnTo>
                                  <a:lnTo>
                                    <a:pt x="975" y="426"/>
                                  </a:lnTo>
                                  <a:lnTo>
                                    <a:pt x="974" y="414"/>
                                  </a:lnTo>
                                  <a:lnTo>
                                    <a:pt x="974" y="104"/>
                                  </a:lnTo>
                                  <a:close/>
                                  <a:moveTo>
                                    <a:pt x="1078" y="329"/>
                                  </a:moveTo>
                                  <a:lnTo>
                                    <a:pt x="1077" y="353"/>
                                  </a:lnTo>
                                  <a:lnTo>
                                    <a:pt x="1075" y="375"/>
                                  </a:lnTo>
                                  <a:lnTo>
                                    <a:pt x="1072" y="395"/>
                                  </a:lnTo>
                                  <a:lnTo>
                                    <a:pt x="1070" y="414"/>
                                  </a:lnTo>
                                  <a:lnTo>
                                    <a:pt x="1066" y="427"/>
                                  </a:lnTo>
                                  <a:lnTo>
                                    <a:pt x="1058" y="436"/>
                                  </a:lnTo>
                                  <a:lnTo>
                                    <a:pt x="1046" y="442"/>
                                  </a:lnTo>
                                  <a:lnTo>
                                    <a:pt x="1031" y="444"/>
                                  </a:lnTo>
                                  <a:lnTo>
                                    <a:pt x="1107" y="444"/>
                                  </a:lnTo>
                                  <a:lnTo>
                                    <a:pt x="1113" y="427"/>
                                  </a:lnTo>
                                  <a:lnTo>
                                    <a:pt x="1116" y="408"/>
                                  </a:lnTo>
                                  <a:lnTo>
                                    <a:pt x="1119" y="387"/>
                                  </a:lnTo>
                                  <a:lnTo>
                                    <a:pt x="1122" y="367"/>
                                  </a:lnTo>
                                  <a:lnTo>
                                    <a:pt x="1124" y="345"/>
                                  </a:lnTo>
                                  <a:lnTo>
                                    <a:pt x="1112" y="341"/>
                                  </a:lnTo>
                                  <a:lnTo>
                                    <a:pt x="1100" y="337"/>
                                  </a:lnTo>
                                  <a:lnTo>
                                    <a:pt x="1089" y="333"/>
                                  </a:lnTo>
                                  <a:lnTo>
                                    <a:pt x="1078" y="329"/>
                                  </a:lnTo>
                                  <a:close/>
                                  <a:moveTo>
                                    <a:pt x="805" y="0"/>
                                  </a:moveTo>
                                  <a:lnTo>
                                    <a:pt x="758" y="0"/>
                                  </a:lnTo>
                                  <a:lnTo>
                                    <a:pt x="758" y="28"/>
                                  </a:lnTo>
                                  <a:lnTo>
                                    <a:pt x="758" y="55"/>
                                  </a:lnTo>
                                  <a:lnTo>
                                    <a:pt x="757" y="80"/>
                                  </a:lnTo>
                                  <a:lnTo>
                                    <a:pt x="756" y="104"/>
                                  </a:lnTo>
                                  <a:lnTo>
                                    <a:pt x="803" y="104"/>
                                  </a:lnTo>
                                  <a:lnTo>
                                    <a:pt x="804" y="80"/>
                                  </a:lnTo>
                                  <a:lnTo>
                                    <a:pt x="804" y="55"/>
                                  </a:lnTo>
                                  <a:lnTo>
                                    <a:pt x="805" y="28"/>
                                  </a:lnTo>
                                  <a:lnTo>
                                    <a:pt x="80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14" name="矩形 514"/>
                          <wps:cNvSpPr/>
                          <wps:spPr>
                            <a:xfrm>
                              <a:off x="9268" y="5002"/>
                              <a:ext cx="97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15" name="矩形 515"/>
                          <wps:cNvSpPr/>
                          <wps:spPr>
                            <a:xfrm>
                              <a:off x="9261" y="5080"/>
                              <a:ext cx="111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16" name="矩形 516"/>
                          <wps:cNvSpPr/>
                          <wps:spPr>
                            <a:xfrm>
                              <a:off x="9273" y="5039"/>
                              <a:ext cx="86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17" name="任意多边形 517"/>
                          <wps:cNvSpPr/>
                          <wps:spPr>
                            <a:xfrm>
                              <a:off x="9385" y="4992"/>
                              <a:ext cx="113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30" h="496">
                                  <a:moveTo>
                                    <a:pt x="529" y="187"/>
                                  </a:moveTo>
                                  <a:lnTo>
                                    <a:pt x="290" y="187"/>
                                  </a:lnTo>
                                  <a:lnTo>
                                    <a:pt x="290" y="0"/>
                                  </a:lnTo>
                                  <a:lnTo>
                                    <a:pt x="240" y="0"/>
                                  </a:lnTo>
                                  <a:lnTo>
                                    <a:pt x="240" y="187"/>
                                  </a:lnTo>
                                  <a:lnTo>
                                    <a:pt x="0" y="187"/>
                                  </a:lnTo>
                                  <a:lnTo>
                                    <a:pt x="0" y="228"/>
                                  </a:lnTo>
                                  <a:lnTo>
                                    <a:pt x="240" y="228"/>
                                  </a:lnTo>
                                  <a:lnTo>
                                    <a:pt x="240" y="496"/>
                                  </a:lnTo>
                                  <a:lnTo>
                                    <a:pt x="290" y="496"/>
                                  </a:lnTo>
                                  <a:lnTo>
                                    <a:pt x="290" y="228"/>
                                  </a:lnTo>
                                  <a:lnTo>
                                    <a:pt x="529" y="228"/>
                                  </a:lnTo>
                                  <a:lnTo>
                                    <a:pt x="529" y="1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18" name="任意多边形 518"/>
                          <wps:cNvSpPr/>
                          <wps:spPr>
                            <a:xfrm>
                              <a:off x="9746" y="4991"/>
                              <a:ext cx="240" cy="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28" h="494">
                                  <a:moveTo>
                                    <a:pt x="218" y="143"/>
                                  </a:moveTo>
                                  <a:lnTo>
                                    <a:pt x="171" y="143"/>
                                  </a:lnTo>
                                  <a:lnTo>
                                    <a:pt x="168" y="192"/>
                                  </a:lnTo>
                                  <a:lnTo>
                                    <a:pt x="163" y="233"/>
                                  </a:lnTo>
                                  <a:lnTo>
                                    <a:pt x="158" y="266"/>
                                  </a:lnTo>
                                  <a:lnTo>
                                    <a:pt x="151" y="291"/>
                                  </a:lnTo>
                                  <a:lnTo>
                                    <a:pt x="129" y="341"/>
                                  </a:lnTo>
                                  <a:lnTo>
                                    <a:pt x="96" y="385"/>
                                  </a:lnTo>
                                  <a:lnTo>
                                    <a:pt x="54" y="425"/>
                                  </a:lnTo>
                                  <a:lnTo>
                                    <a:pt x="0" y="460"/>
                                  </a:lnTo>
                                  <a:lnTo>
                                    <a:pt x="11" y="469"/>
                                  </a:lnTo>
                                  <a:lnTo>
                                    <a:pt x="20" y="478"/>
                                  </a:lnTo>
                                  <a:lnTo>
                                    <a:pt x="28" y="486"/>
                                  </a:lnTo>
                                  <a:lnTo>
                                    <a:pt x="35" y="494"/>
                                  </a:lnTo>
                                  <a:lnTo>
                                    <a:pt x="92" y="455"/>
                                  </a:lnTo>
                                  <a:lnTo>
                                    <a:pt x="138" y="410"/>
                                  </a:lnTo>
                                  <a:lnTo>
                                    <a:pt x="173" y="360"/>
                                  </a:lnTo>
                                  <a:lnTo>
                                    <a:pt x="197" y="303"/>
                                  </a:lnTo>
                                  <a:lnTo>
                                    <a:pt x="204" y="274"/>
                                  </a:lnTo>
                                  <a:lnTo>
                                    <a:pt x="210" y="238"/>
                                  </a:lnTo>
                                  <a:lnTo>
                                    <a:pt x="214" y="194"/>
                                  </a:lnTo>
                                  <a:lnTo>
                                    <a:pt x="218" y="143"/>
                                  </a:lnTo>
                                  <a:close/>
                                  <a:moveTo>
                                    <a:pt x="390" y="104"/>
                                  </a:moveTo>
                                  <a:lnTo>
                                    <a:pt x="17" y="104"/>
                                  </a:lnTo>
                                  <a:lnTo>
                                    <a:pt x="17" y="143"/>
                                  </a:lnTo>
                                  <a:lnTo>
                                    <a:pt x="344" y="143"/>
                                  </a:lnTo>
                                  <a:lnTo>
                                    <a:pt x="344" y="416"/>
                                  </a:lnTo>
                                  <a:lnTo>
                                    <a:pt x="348" y="445"/>
                                  </a:lnTo>
                                  <a:lnTo>
                                    <a:pt x="361" y="466"/>
                                  </a:lnTo>
                                  <a:lnTo>
                                    <a:pt x="383" y="479"/>
                                  </a:lnTo>
                                  <a:lnTo>
                                    <a:pt x="414" y="483"/>
                                  </a:lnTo>
                                  <a:lnTo>
                                    <a:pt x="452" y="483"/>
                                  </a:lnTo>
                                  <a:lnTo>
                                    <a:pt x="482" y="479"/>
                                  </a:lnTo>
                                  <a:lnTo>
                                    <a:pt x="505" y="469"/>
                                  </a:lnTo>
                                  <a:lnTo>
                                    <a:pt x="520" y="451"/>
                                  </a:lnTo>
                                  <a:lnTo>
                                    <a:pt x="523" y="444"/>
                                  </a:lnTo>
                                  <a:lnTo>
                                    <a:pt x="421" y="444"/>
                                  </a:lnTo>
                                  <a:lnTo>
                                    <a:pt x="407" y="442"/>
                                  </a:lnTo>
                                  <a:lnTo>
                                    <a:pt x="397" y="436"/>
                                  </a:lnTo>
                                  <a:lnTo>
                                    <a:pt x="391" y="426"/>
                                  </a:lnTo>
                                  <a:lnTo>
                                    <a:pt x="390" y="414"/>
                                  </a:lnTo>
                                  <a:lnTo>
                                    <a:pt x="390" y="104"/>
                                  </a:lnTo>
                                  <a:close/>
                                  <a:moveTo>
                                    <a:pt x="494" y="329"/>
                                  </a:moveTo>
                                  <a:lnTo>
                                    <a:pt x="493" y="353"/>
                                  </a:lnTo>
                                  <a:lnTo>
                                    <a:pt x="491" y="375"/>
                                  </a:lnTo>
                                  <a:lnTo>
                                    <a:pt x="488" y="395"/>
                                  </a:lnTo>
                                  <a:lnTo>
                                    <a:pt x="486" y="414"/>
                                  </a:lnTo>
                                  <a:lnTo>
                                    <a:pt x="482" y="427"/>
                                  </a:lnTo>
                                  <a:lnTo>
                                    <a:pt x="474" y="436"/>
                                  </a:lnTo>
                                  <a:lnTo>
                                    <a:pt x="462" y="442"/>
                                  </a:lnTo>
                                  <a:lnTo>
                                    <a:pt x="447" y="444"/>
                                  </a:lnTo>
                                  <a:lnTo>
                                    <a:pt x="523" y="444"/>
                                  </a:lnTo>
                                  <a:lnTo>
                                    <a:pt x="529" y="427"/>
                                  </a:lnTo>
                                  <a:lnTo>
                                    <a:pt x="532" y="408"/>
                                  </a:lnTo>
                                  <a:lnTo>
                                    <a:pt x="535" y="387"/>
                                  </a:lnTo>
                                  <a:lnTo>
                                    <a:pt x="538" y="366"/>
                                  </a:lnTo>
                                  <a:lnTo>
                                    <a:pt x="540" y="345"/>
                                  </a:lnTo>
                                  <a:lnTo>
                                    <a:pt x="528" y="341"/>
                                  </a:lnTo>
                                  <a:lnTo>
                                    <a:pt x="516" y="337"/>
                                  </a:lnTo>
                                  <a:lnTo>
                                    <a:pt x="505" y="333"/>
                                  </a:lnTo>
                                  <a:lnTo>
                                    <a:pt x="494" y="329"/>
                                  </a:lnTo>
                                  <a:close/>
                                  <a:moveTo>
                                    <a:pt x="221" y="0"/>
                                  </a:moveTo>
                                  <a:lnTo>
                                    <a:pt x="174" y="0"/>
                                  </a:lnTo>
                                  <a:lnTo>
                                    <a:pt x="174" y="28"/>
                                  </a:lnTo>
                                  <a:lnTo>
                                    <a:pt x="174" y="55"/>
                                  </a:lnTo>
                                  <a:lnTo>
                                    <a:pt x="173" y="80"/>
                                  </a:lnTo>
                                  <a:lnTo>
                                    <a:pt x="172" y="104"/>
                                  </a:lnTo>
                                  <a:lnTo>
                                    <a:pt x="219" y="104"/>
                                  </a:lnTo>
                                  <a:lnTo>
                                    <a:pt x="220" y="80"/>
                                  </a:lnTo>
                                  <a:lnTo>
                                    <a:pt x="220" y="55"/>
                                  </a:lnTo>
                                  <a:lnTo>
                                    <a:pt x="221" y="28"/>
                                  </a:lnTo>
                                  <a:lnTo>
                                    <a:pt x="221" y="0"/>
                                  </a:lnTo>
                                  <a:close/>
                                  <a:moveTo>
                                    <a:pt x="806" y="143"/>
                                  </a:moveTo>
                                  <a:lnTo>
                                    <a:pt x="759" y="143"/>
                                  </a:lnTo>
                                  <a:lnTo>
                                    <a:pt x="756" y="192"/>
                                  </a:lnTo>
                                  <a:lnTo>
                                    <a:pt x="752" y="233"/>
                                  </a:lnTo>
                                  <a:lnTo>
                                    <a:pt x="746" y="266"/>
                                  </a:lnTo>
                                  <a:lnTo>
                                    <a:pt x="740" y="291"/>
                                  </a:lnTo>
                                  <a:lnTo>
                                    <a:pt x="718" y="341"/>
                                  </a:lnTo>
                                  <a:lnTo>
                                    <a:pt x="685" y="385"/>
                                  </a:lnTo>
                                  <a:lnTo>
                                    <a:pt x="642" y="425"/>
                                  </a:lnTo>
                                  <a:lnTo>
                                    <a:pt x="589" y="460"/>
                                  </a:lnTo>
                                  <a:lnTo>
                                    <a:pt x="599" y="469"/>
                                  </a:lnTo>
                                  <a:lnTo>
                                    <a:pt x="608" y="478"/>
                                  </a:lnTo>
                                  <a:lnTo>
                                    <a:pt x="616" y="486"/>
                                  </a:lnTo>
                                  <a:lnTo>
                                    <a:pt x="624" y="494"/>
                                  </a:lnTo>
                                  <a:lnTo>
                                    <a:pt x="681" y="455"/>
                                  </a:lnTo>
                                  <a:lnTo>
                                    <a:pt x="727" y="410"/>
                                  </a:lnTo>
                                  <a:lnTo>
                                    <a:pt x="762" y="360"/>
                                  </a:lnTo>
                                  <a:lnTo>
                                    <a:pt x="785" y="303"/>
                                  </a:lnTo>
                                  <a:lnTo>
                                    <a:pt x="792" y="274"/>
                                  </a:lnTo>
                                  <a:lnTo>
                                    <a:pt x="798" y="238"/>
                                  </a:lnTo>
                                  <a:lnTo>
                                    <a:pt x="803" y="194"/>
                                  </a:lnTo>
                                  <a:lnTo>
                                    <a:pt x="806" y="143"/>
                                  </a:lnTo>
                                  <a:close/>
                                  <a:moveTo>
                                    <a:pt x="979" y="104"/>
                                  </a:moveTo>
                                  <a:lnTo>
                                    <a:pt x="605" y="104"/>
                                  </a:lnTo>
                                  <a:lnTo>
                                    <a:pt x="605" y="143"/>
                                  </a:lnTo>
                                  <a:lnTo>
                                    <a:pt x="933" y="143"/>
                                  </a:lnTo>
                                  <a:lnTo>
                                    <a:pt x="933" y="416"/>
                                  </a:lnTo>
                                  <a:lnTo>
                                    <a:pt x="937" y="445"/>
                                  </a:lnTo>
                                  <a:lnTo>
                                    <a:pt x="949" y="466"/>
                                  </a:lnTo>
                                  <a:lnTo>
                                    <a:pt x="971" y="479"/>
                                  </a:lnTo>
                                  <a:lnTo>
                                    <a:pt x="1002" y="483"/>
                                  </a:lnTo>
                                  <a:lnTo>
                                    <a:pt x="1041" y="483"/>
                                  </a:lnTo>
                                  <a:lnTo>
                                    <a:pt x="1071" y="479"/>
                                  </a:lnTo>
                                  <a:lnTo>
                                    <a:pt x="1093" y="469"/>
                                  </a:lnTo>
                                  <a:lnTo>
                                    <a:pt x="1109" y="451"/>
                                  </a:lnTo>
                                  <a:lnTo>
                                    <a:pt x="1112" y="444"/>
                                  </a:lnTo>
                                  <a:lnTo>
                                    <a:pt x="1010" y="444"/>
                                  </a:lnTo>
                                  <a:lnTo>
                                    <a:pt x="995" y="442"/>
                                  </a:lnTo>
                                  <a:lnTo>
                                    <a:pt x="986" y="436"/>
                                  </a:lnTo>
                                  <a:lnTo>
                                    <a:pt x="980" y="426"/>
                                  </a:lnTo>
                                  <a:lnTo>
                                    <a:pt x="979" y="414"/>
                                  </a:lnTo>
                                  <a:lnTo>
                                    <a:pt x="979" y="104"/>
                                  </a:lnTo>
                                  <a:close/>
                                  <a:moveTo>
                                    <a:pt x="1083" y="329"/>
                                  </a:moveTo>
                                  <a:lnTo>
                                    <a:pt x="1081" y="353"/>
                                  </a:lnTo>
                                  <a:lnTo>
                                    <a:pt x="1079" y="375"/>
                                  </a:lnTo>
                                  <a:lnTo>
                                    <a:pt x="1077" y="395"/>
                                  </a:lnTo>
                                  <a:lnTo>
                                    <a:pt x="1074" y="414"/>
                                  </a:lnTo>
                                  <a:lnTo>
                                    <a:pt x="1070" y="427"/>
                                  </a:lnTo>
                                  <a:lnTo>
                                    <a:pt x="1062" y="436"/>
                                  </a:lnTo>
                                  <a:lnTo>
                                    <a:pt x="1051" y="442"/>
                                  </a:lnTo>
                                  <a:lnTo>
                                    <a:pt x="1036" y="444"/>
                                  </a:lnTo>
                                  <a:lnTo>
                                    <a:pt x="1112" y="444"/>
                                  </a:lnTo>
                                  <a:lnTo>
                                    <a:pt x="1118" y="427"/>
                                  </a:lnTo>
                                  <a:lnTo>
                                    <a:pt x="1121" y="408"/>
                                  </a:lnTo>
                                  <a:lnTo>
                                    <a:pt x="1124" y="387"/>
                                  </a:lnTo>
                                  <a:lnTo>
                                    <a:pt x="1126" y="366"/>
                                  </a:lnTo>
                                  <a:lnTo>
                                    <a:pt x="1128" y="345"/>
                                  </a:lnTo>
                                  <a:lnTo>
                                    <a:pt x="1116" y="341"/>
                                  </a:lnTo>
                                  <a:lnTo>
                                    <a:pt x="1105" y="337"/>
                                  </a:lnTo>
                                  <a:lnTo>
                                    <a:pt x="1094" y="333"/>
                                  </a:lnTo>
                                  <a:lnTo>
                                    <a:pt x="1083" y="329"/>
                                  </a:lnTo>
                                  <a:close/>
                                  <a:moveTo>
                                    <a:pt x="809" y="0"/>
                                  </a:moveTo>
                                  <a:lnTo>
                                    <a:pt x="763" y="0"/>
                                  </a:lnTo>
                                  <a:lnTo>
                                    <a:pt x="763" y="28"/>
                                  </a:lnTo>
                                  <a:lnTo>
                                    <a:pt x="762" y="55"/>
                                  </a:lnTo>
                                  <a:lnTo>
                                    <a:pt x="762" y="80"/>
                                  </a:lnTo>
                                  <a:lnTo>
                                    <a:pt x="761" y="104"/>
                                  </a:lnTo>
                                  <a:lnTo>
                                    <a:pt x="808" y="104"/>
                                  </a:lnTo>
                                  <a:lnTo>
                                    <a:pt x="808" y="80"/>
                                  </a:lnTo>
                                  <a:lnTo>
                                    <a:pt x="809" y="55"/>
                                  </a:lnTo>
                                  <a:lnTo>
                                    <a:pt x="809" y="28"/>
                                  </a:lnTo>
                                  <a:lnTo>
                                    <a:pt x="80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19" name="任意多边形 519"/>
                          <wps:cNvSpPr/>
                          <wps:spPr>
                            <a:xfrm>
                              <a:off x="10169" y="4990"/>
                              <a:ext cx="365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718" h="504">
                                  <a:moveTo>
                                    <a:pt x="220" y="139"/>
                                  </a:moveTo>
                                  <a:lnTo>
                                    <a:pt x="173" y="139"/>
                                  </a:lnTo>
                                  <a:lnTo>
                                    <a:pt x="167" y="189"/>
                                  </a:lnTo>
                                  <a:lnTo>
                                    <a:pt x="160" y="234"/>
                                  </a:lnTo>
                                  <a:lnTo>
                                    <a:pt x="151" y="273"/>
                                  </a:lnTo>
                                  <a:lnTo>
                                    <a:pt x="140" y="306"/>
                                  </a:lnTo>
                                  <a:lnTo>
                                    <a:pt x="118" y="353"/>
                                  </a:lnTo>
                                  <a:lnTo>
                                    <a:pt x="87" y="395"/>
                                  </a:lnTo>
                                  <a:lnTo>
                                    <a:pt x="48" y="432"/>
                                  </a:lnTo>
                                  <a:lnTo>
                                    <a:pt x="0" y="466"/>
                                  </a:lnTo>
                                  <a:lnTo>
                                    <a:pt x="11" y="475"/>
                                  </a:lnTo>
                                  <a:lnTo>
                                    <a:pt x="20" y="484"/>
                                  </a:lnTo>
                                  <a:lnTo>
                                    <a:pt x="28" y="493"/>
                                  </a:lnTo>
                                  <a:lnTo>
                                    <a:pt x="35" y="502"/>
                                  </a:lnTo>
                                  <a:lnTo>
                                    <a:pt x="85" y="464"/>
                                  </a:lnTo>
                                  <a:lnTo>
                                    <a:pt x="127" y="422"/>
                                  </a:lnTo>
                                  <a:lnTo>
                                    <a:pt x="160" y="375"/>
                                  </a:lnTo>
                                  <a:lnTo>
                                    <a:pt x="185" y="323"/>
                                  </a:lnTo>
                                  <a:lnTo>
                                    <a:pt x="197" y="286"/>
                                  </a:lnTo>
                                  <a:lnTo>
                                    <a:pt x="207" y="243"/>
                                  </a:lnTo>
                                  <a:lnTo>
                                    <a:pt x="214" y="194"/>
                                  </a:lnTo>
                                  <a:lnTo>
                                    <a:pt x="220" y="139"/>
                                  </a:lnTo>
                                  <a:close/>
                                  <a:moveTo>
                                    <a:pt x="325" y="400"/>
                                  </a:moveTo>
                                  <a:lnTo>
                                    <a:pt x="279" y="400"/>
                                  </a:lnTo>
                                  <a:lnTo>
                                    <a:pt x="279" y="411"/>
                                  </a:lnTo>
                                  <a:lnTo>
                                    <a:pt x="284" y="443"/>
                                  </a:lnTo>
                                  <a:lnTo>
                                    <a:pt x="298" y="466"/>
                                  </a:lnTo>
                                  <a:lnTo>
                                    <a:pt x="322" y="480"/>
                                  </a:lnTo>
                                  <a:lnTo>
                                    <a:pt x="356" y="484"/>
                                  </a:lnTo>
                                  <a:lnTo>
                                    <a:pt x="442" y="484"/>
                                  </a:lnTo>
                                  <a:lnTo>
                                    <a:pt x="474" y="481"/>
                                  </a:lnTo>
                                  <a:lnTo>
                                    <a:pt x="499" y="470"/>
                                  </a:lnTo>
                                  <a:lnTo>
                                    <a:pt x="517" y="452"/>
                                  </a:lnTo>
                                  <a:lnTo>
                                    <a:pt x="520" y="445"/>
                                  </a:lnTo>
                                  <a:lnTo>
                                    <a:pt x="366" y="445"/>
                                  </a:lnTo>
                                  <a:lnTo>
                                    <a:pt x="348" y="442"/>
                                  </a:lnTo>
                                  <a:lnTo>
                                    <a:pt x="335" y="434"/>
                                  </a:lnTo>
                                  <a:lnTo>
                                    <a:pt x="327" y="420"/>
                                  </a:lnTo>
                                  <a:lnTo>
                                    <a:pt x="325" y="400"/>
                                  </a:lnTo>
                                  <a:lnTo>
                                    <a:pt x="325" y="400"/>
                                  </a:lnTo>
                                  <a:close/>
                                  <a:moveTo>
                                    <a:pt x="325" y="139"/>
                                  </a:moveTo>
                                  <a:lnTo>
                                    <a:pt x="279" y="139"/>
                                  </a:lnTo>
                                  <a:lnTo>
                                    <a:pt x="279" y="347"/>
                                  </a:lnTo>
                                  <a:lnTo>
                                    <a:pt x="251" y="365"/>
                                  </a:lnTo>
                                  <a:lnTo>
                                    <a:pt x="221" y="382"/>
                                  </a:lnTo>
                                  <a:lnTo>
                                    <a:pt x="189" y="398"/>
                                  </a:lnTo>
                                  <a:lnTo>
                                    <a:pt x="157" y="413"/>
                                  </a:lnTo>
                                  <a:lnTo>
                                    <a:pt x="165" y="423"/>
                                  </a:lnTo>
                                  <a:lnTo>
                                    <a:pt x="173" y="432"/>
                                  </a:lnTo>
                                  <a:lnTo>
                                    <a:pt x="179" y="441"/>
                                  </a:lnTo>
                                  <a:lnTo>
                                    <a:pt x="185" y="451"/>
                                  </a:lnTo>
                                  <a:lnTo>
                                    <a:pt x="209" y="439"/>
                                  </a:lnTo>
                                  <a:lnTo>
                                    <a:pt x="233" y="426"/>
                                  </a:lnTo>
                                  <a:lnTo>
                                    <a:pt x="257" y="413"/>
                                  </a:lnTo>
                                  <a:lnTo>
                                    <a:pt x="279" y="400"/>
                                  </a:lnTo>
                                  <a:lnTo>
                                    <a:pt x="325" y="400"/>
                                  </a:lnTo>
                                  <a:lnTo>
                                    <a:pt x="325" y="370"/>
                                  </a:lnTo>
                                  <a:lnTo>
                                    <a:pt x="376" y="331"/>
                                  </a:lnTo>
                                  <a:lnTo>
                                    <a:pt x="394" y="315"/>
                                  </a:lnTo>
                                  <a:lnTo>
                                    <a:pt x="325" y="315"/>
                                  </a:lnTo>
                                  <a:lnTo>
                                    <a:pt x="325" y="139"/>
                                  </a:lnTo>
                                  <a:close/>
                                  <a:moveTo>
                                    <a:pt x="496" y="332"/>
                                  </a:moveTo>
                                  <a:lnTo>
                                    <a:pt x="494" y="355"/>
                                  </a:lnTo>
                                  <a:lnTo>
                                    <a:pt x="491" y="376"/>
                                  </a:lnTo>
                                  <a:lnTo>
                                    <a:pt x="488" y="394"/>
                                  </a:lnTo>
                                  <a:lnTo>
                                    <a:pt x="486" y="408"/>
                                  </a:lnTo>
                                  <a:lnTo>
                                    <a:pt x="480" y="424"/>
                                  </a:lnTo>
                                  <a:lnTo>
                                    <a:pt x="469" y="436"/>
                                  </a:lnTo>
                                  <a:lnTo>
                                    <a:pt x="453" y="442"/>
                                  </a:lnTo>
                                  <a:lnTo>
                                    <a:pt x="432" y="445"/>
                                  </a:lnTo>
                                  <a:lnTo>
                                    <a:pt x="520" y="445"/>
                                  </a:lnTo>
                                  <a:lnTo>
                                    <a:pt x="528" y="427"/>
                                  </a:lnTo>
                                  <a:lnTo>
                                    <a:pt x="531" y="413"/>
                                  </a:lnTo>
                                  <a:lnTo>
                                    <a:pt x="535" y="394"/>
                                  </a:lnTo>
                                  <a:lnTo>
                                    <a:pt x="539" y="373"/>
                                  </a:lnTo>
                                  <a:lnTo>
                                    <a:pt x="543" y="348"/>
                                  </a:lnTo>
                                  <a:lnTo>
                                    <a:pt x="531" y="344"/>
                                  </a:lnTo>
                                  <a:lnTo>
                                    <a:pt x="519" y="340"/>
                                  </a:lnTo>
                                  <a:lnTo>
                                    <a:pt x="508" y="336"/>
                                  </a:lnTo>
                                  <a:lnTo>
                                    <a:pt x="496" y="332"/>
                                  </a:lnTo>
                                  <a:close/>
                                  <a:moveTo>
                                    <a:pt x="463" y="174"/>
                                  </a:moveTo>
                                  <a:lnTo>
                                    <a:pt x="434" y="212"/>
                                  </a:lnTo>
                                  <a:lnTo>
                                    <a:pt x="401" y="248"/>
                                  </a:lnTo>
                                  <a:lnTo>
                                    <a:pt x="365" y="283"/>
                                  </a:lnTo>
                                  <a:lnTo>
                                    <a:pt x="325" y="315"/>
                                  </a:lnTo>
                                  <a:lnTo>
                                    <a:pt x="394" y="315"/>
                                  </a:lnTo>
                                  <a:lnTo>
                                    <a:pt x="423" y="290"/>
                                  </a:lnTo>
                                  <a:lnTo>
                                    <a:pt x="465" y="245"/>
                                  </a:lnTo>
                                  <a:lnTo>
                                    <a:pt x="502" y="198"/>
                                  </a:lnTo>
                                  <a:lnTo>
                                    <a:pt x="463" y="174"/>
                                  </a:lnTo>
                                  <a:close/>
                                  <a:moveTo>
                                    <a:pt x="536" y="101"/>
                                  </a:moveTo>
                                  <a:lnTo>
                                    <a:pt x="13" y="101"/>
                                  </a:lnTo>
                                  <a:lnTo>
                                    <a:pt x="13" y="139"/>
                                  </a:lnTo>
                                  <a:lnTo>
                                    <a:pt x="536" y="139"/>
                                  </a:lnTo>
                                  <a:lnTo>
                                    <a:pt x="536" y="101"/>
                                  </a:lnTo>
                                  <a:close/>
                                  <a:moveTo>
                                    <a:pt x="224" y="0"/>
                                  </a:moveTo>
                                  <a:lnTo>
                                    <a:pt x="178" y="0"/>
                                  </a:lnTo>
                                  <a:lnTo>
                                    <a:pt x="178" y="15"/>
                                  </a:lnTo>
                                  <a:lnTo>
                                    <a:pt x="178" y="30"/>
                                  </a:lnTo>
                                  <a:lnTo>
                                    <a:pt x="177" y="52"/>
                                  </a:lnTo>
                                  <a:lnTo>
                                    <a:pt x="176" y="78"/>
                                  </a:lnTo>
                                  <a:lnTo>
                                    <a:pt x="175" y="101"/>
                                  </a:lnTo>
                                  <a:lnTo>
                                    <a:pt x="222" y="101"/>
                                  </a:lnTo>
                                  <a:lnTo>
                                    <a:pt x="223" y="77"/>
                                  </a:lnTo>
                                  <a:lnTo>
                                    <a:pt x="224" y="52"/>
                                  </a:lnTo>
                                  <a:lnTo>
                                    <a:pt x="224" y="30"/>
                                  </a:lnTo>
                                  <a:lnTo>
                                    <a:pt x="224" y="15"/>
                                  </a:lnTo>
                                  <a:lnTo>
                                    <a:pt x="224" y="0"/>
                                  </a:lnTo>
                                  <a:close/>
                                  <a:moveTo>
                                    <a:pt x="357" y="0"/>
                                  </a:moveTo>
                                  <a:lnTo>
                                    <a:pt x="330" y="28"/>
                                  </a:lnTo>
                                  <a:lnTo>
                                    <a:pt x="354" y="45"/>
                                  </a:lnTo>
                                  <a:lnTo>
                                    <a:pt x="376" y="61"/>
                                  </a:lnTo>
                                  <a:lnTo>
                                    <a:pt x="397" y="78"/>
                                  </a:lnTo>
                                  <a:lnTo>
                                    <a:pt x="417" y="94"/>
                                  </a:lnTo>
                                  <a:lnTo>
                                    <a:pt x="448" y="62"/>
                                  </a:lnTo>
                                  <a:lnTo>
                                    <a:pt x="428" y="46"/>
                                  </a:lnTo>
                                  <a:lnTo>
                                    <a:pt x="406" y="30"/>
                                  </a:lnTo>
                                  <a:lnTo>
                                    <a:pt x="382" y="15"/>
                                  </a:lnTo>
                                  <a:lnTo>
                                    <a:pt x="357" y="0"/>
                                  </a:lnTo>
                                  <a:close/>
                                  <a:moveTo>
                                    <a:pt x="909" y="313"/>
                                  </a:moveTo>
                                  <a:lnTo>
                                    <a:pt x="859" y="313"/>
                                  </a:lnTo>
                                  <a:lnTo>
                                    <a:pt x="831" y="357"/>
                                  </a:lnTo>
                                  <a:lnTo>
                                    <a:pt x="778" y="396"/>
                                  </a:lnTo>
                                  <a:lnTo>
                                    <a:pt x="699" y="431"/>
                                  </a:lnTo>
                                  <a:lnTo>
                                    <a:pt x="596" y="463"/>
                                  </a:lnTo>
                                  <a:lnTo>
                                    <a:pt x="605" y="475"/>
                                  </a:lnTo>
                                  <a:lnTo>
                                    <a:pt x="613" y="485"/>
                                  </a:lnTo>
                                  <a:lnTo>
                                    <a:pt x="620" y="495"/>
                                  </a:lnTo>
                                  <a:lnTo>
                                    <a:pt x="625" y="503"/>
                                  </a:lnTo>
                                  <a:lnTo>
                                    <a:pt x="709" y="476"/>
                                  </a:lnTo>
                                  <a:lnTo>
                                    <a:pt x="778" y="447"/>
                                  </a:lnTo>
                                  <a:lnTo>
                                    <a:pt x="833" y="414"/>
                                  </a:lnTo>
                                  <a:lnTo>
                                    <a:pt x="873" y="379"/>
                                  </a:lnTo>
                                  <a:lnTo>
                                    <a:pt x="964" y="379"/>
                                  </a:lnTo>
                                  <a:lnTo>
                                    <a:pt x="951" y="373"/>
                                  </a:lnTo>
                                  <a:lnTo>
                                    <a:pt x="896" y="347"/>
                                  </a:lnTo>
                                  <a:lnTo>
                                    <a:pt x="902" y="336"/>
                                  </a:lnTo>
                                  <a:lnTo>
                                    <a:pt x="906" y="325"/>
                                  </a:lnTo>
                                  <a:lnTo>
                                    <a:pt x="909" y="313"/>
                                  </a:lnTo>
                                  <a:close/>
                                  <a:moveTo>
                                    <a:pt x="964" y="379"/>
                                  </a:moveTo>
                                  <a:lnTo>
                                    <a:pt x="873" y="379"/>
                                  </a:lnTo>
                                  <a:lnTo>
                                    <a:pt x="926" y="406"/>
                                  </a:lnTo>
                                  <a:lnTo>
                                    <a:pt x="980" y="434"/>
                                  </a:lnTo>
                                  <a:lnTo>
                                    <a:pt x="1034" y="465"/>
                                  </a:lnTo>
                                  <a:lnTo>
                                    <a:pt x="1090" y="496"/>
                                  </a:lnTo>
                                  <a:lnTo>
                                    <a:pt x="1117" y="457"/>
                                  </a:lnTo>
                                  <a:lnTo>
                                    <a:pt x="1062" y="428"/>
                                  </a:lnTo>
                                  <a:lnTo>
                                    <a:pt x="1006" y="400"/>
                                  </a:lnTo>
                                  <a:lnTo>
                                    <a:pt x="964" y="379"/>
                                  </a:lnTo>
                                  <a:close/>
                                  <a:moveTo>
                                    <a:pt x="1128" y="277"/>
                                  </a:moveTo>
                                  <a:lnTo>
                                    <a:pt x="599" y="277"/>
                                  </a:lnTo>
                                  <a:lnTo>
                                    <a:pt x="599" y="313"/>
                                  </a:lnTo>
                                  <a:lnTo>
                                    <a:pt x="1128" y="313"/>
                                  </a:lnTo>
                                  <a:lnTo>
                                    <a:pt x="1128" y="277"/>
                                  </a:lnTo>
                                  <a:close/>
                                  <a:moveTo>
                                    <a:pt x="924" y="4"/>
                                  </a:moveTo>
                                  <a:lnTo>
                                    <a:pt x="878" y="4"/>
                                  </a:lnTo>
                                  <a:lnTo>
                                    <a:pt x="877" y="76"/>
                                  </a:lnTo>
                                  <a:lnTo>
                                    <a:pt x="877" y="89"/>
                                  </a:lnTo>
                                  <a:lnTo>
                                    <a:pt x="875" y="157"/>
                                  </a:lnTo>
                                  <a:lnTo>
                                    <a:pt x="873" y="221"/>
                                  </a:lnTo>
                                  <a:lnTo>
                                    <a:pt x="869" y="277"/>
                                  </a:lnTo>
                                  <a:lnTo>
                                    <a:pt x="916" y="277"/>
                                  </a:lnTo>
                                  <a:lnTo>
                                    <a:pt x="920" y="213"/>
                                  </a:lnTo>
                                  <a:lnTo>
                                    <a:pt x="922" y="146"/>
                                  </a:lnTo>
                                  <a:lnTo>
                                    <a:pt x="924" y="76"/>
                                  </a:lnTo>
                                  <a:lnTo>
                                    <a:pt x="924" y="4"/>
                                  </a:lnTo>
                                  <a:close/>
                                  <a:moveTo>
                                    <a:pt x="653" y="128"/>
                                  </a:moveTo>
                                  <a:lnTo>
                                    <a:pt x="629" y="159"/>
                                  </a:lnTo>
                                  <a:lnTo>
                                    <a:pt x="666" y="181"/>
                                  </a:lnTo>
                                  <a:lnTo>
                                    <a:pt x="701" y="204"/>
                                  </a:lnTo>
                                  <a:lnTo>
                                    <a:pt x="735" y="226"/>
                                  </a:lnTo>
                                  <a:lnTo>
                                    <a:pt x="767" y="248"/>
                                  </a:lnTo>
                                  <a:lnTo>
                                    <a:pt x="793" y="213"/>
                                  </a:lnTo>
                                  <a:lnTo>
                                    <a:pt x="761" y="192"/>
                                  </a:lnTo>
                                  <a:lnTo>
                                    <a:pt x="727" y="171"/>
                                  </a:lnTo>
                                  <a:lnTo>
                                    <a:pt x="691" y="149"/>
                                  </a:lnTo>
                                  <a:lnTo>
                                    <a:pt x="653" y="128"/>
                                  </a:lnTo>
                                  <a:close/>
                                  <a:moveTo>
                                    <a:pt x="707" y="19"/>
                                  </a:moveTo>
                                  <a:lnTo>
                                    <a:pt x="684" y="49"/>
                                  </a:lnTo>
                                  <a:lnTo>
                                    <a:pt x="715" y="68"/>
                                  </a:lnTo>
                                  <a:lnTo>
                                    <a:pt x="748" y="89"/>
                                  </a:lnTo>
                                  <a:lnTo>
                                    <a:pt x="782" y="112"/>
                                  </a:lnTo>
                                  <a:lnTo>
                                    <a:pt x="817" y="137"/>
                                  </a:lnTo>
                                  <a:lnTo>
                                    <a:pt x="844" y="102"/>
                                  </a:lnTo>
                                  <a:lnTo>
                                    <a:pt x="815" y="83"/>
                                  </a:lnTo>
                                  <a:lnTo>
                                    <a:pt x="783" y="63"/>
                                  </a:lnTo>
                                  <a:lnTo>
                                    <a:pt x="747" y="42"/>
                                  </a:lnTo>
                                  <a:lnTo>
                                    <a:pt x="707" y="19"/>
                                  </a:lnTo>
                                  <a:close/>
                                  <a:moveTo>
                                    <a:pt x="1397" y="231"/>
                                  </a:moveTo>
                                  <a:lnTo>
                                    <a:pt x="1352" y="231"/>
                                  </a:lnTo>
                                  <a:lnTo>
                                    <a:pt x="1352" y="499"/>
                                  </a:lnTo>
                                  <a:lnTo>
                                    <a:pt x="1397" y="499"/>
                                  </a:lnTo>
                                  <a:lnTo>
                                    <a:pt x="1397" y="231"/>
                                  </a:lnTo>
                                  <a:close/>
                                  <a:moveTo>
                                    <a:pt x="1463" y="384"/>
                                  </a:moveTo>
                                  <a:lnTo>
                                    <a:pt x="1465" y="394"/>
                                  </a:lnTo>
                                  <a:lnTo>
                                    <a:pt x="1468" y="405"/>
                                  </a:lnTo>
                                  <a:lnTo>
                                    <a:pt x="1470" y="416"/>
                                  </a:lnTo>
                                  <a:lnTo>
                                    <a:pt x="1472" y="428"/>
                                  </a:lnTo>
                                  <a:lnTo>
                                    <a:pt x="1489" y="429"/>
                                  </a:lnTo>
                                  <a:lnTo>
                                    <a:pt x="1509" y="430"/>
                                  </a:lnTo>
                                  <a:lnTo>
                                    <a:pt x="1532" y="431"/>
                                  </a:lnTo>
                                  <a:lnTo>
                                    <a:pt x="1556" y="431"/>
                                  </a:lnTo>
                                  <a:lnTo>
                                    <a:pt x="1595" y="426"/>
                                  </a:lnTo>
                                  <a:lnTo>
                                    <a:pt x="1623" y="412"/>
                                  </a:lnTo>
                                  <a:lnTo>
                                    <a:pt x="1640" y="391"/>
                                  </a:lnTo>
                                  <a:lnTo>
                                    <a:pt x="1551" y="391"/>
                                  </a:lnTo>
                                  <a:lnTo>
                                    <a:pt x="1530" y="391"/>
                                  </a:lnTo>
                                  <a:lnTo>
                                    <a:pt x="1508" y="389"/>
                                  </a:lnTo>
                                  <a:lnTo>
                                    <a:pt x="1486" y="387"/>
                                  </a:lnTo>
                                  <a:lnTo>
                                    <a:pt x="1463" y="384"/>
                                  </a:lnTo>
                                  <a:close/>
                                  <a:moveTo>
                                    <a:pt x="1660" y="194"/>
                                  </a:moveTo>
                                  <a:lnTo>
                                    <a:pt x="1212" y="194"/>
                                  </a:lnTo>
                                  <a:lnTo>
                                    <a:pt x="1212" y="231"/>
                                  </a:lnTo>
                                  <a:lnTo>
                                    <a:pt x="1615" y="231"/>
                                  </a:lnTo>
                                  <a:lnTo>
                                    <a:pt x="1613" y="266"/>
                                  </a:lnTo>
                                  <a:lnTo>
                                    <a:pt x="1611" y="296"/>
                                  </a:lnTo>
                                  <a:lnTo>
                                    <a:pt x="1609" y="322"/>
                                  </a:lnTo>
                                  <a:lnTo>
                                    <a:pt x="1607" y="343"/>
                                  </a:lnTo>
                                  <a:lnTo>
                                    <a:pt x="1602" y="364"/>
                                  </a:lnTo>
                                  <a:lnTo>
                                    <a:pt x="1591" y="379"/>
                                  </a:lnTo>
                                  <a:lnTo>
                                    <a:pt x="1574" y="388"/>
                                  </a:lnTo>
                                  <a:lnTo>
                                    <a:pt x="1551" y="391"/>
                                  </a:lnTo>
                                  <a:lnTo>
                                    <a:pt x="1640" y="391"/>
                                  </a:lnTo>
                                  <a:lnTo>
                                    <a:pt x="1642" y="389"/>
                                  </a:lnTo>
                                  <a:lnTo>
                                    <a:pt x="1650" y="357"/>
                                  </a:lnTo>
                                  <a:lnTo>
                                    <a:pt x="1652" y="325"/>
                                  </a:lnTo>
                                  <a:lnTo>
                                    <a:pt x="1655" y="287"/>
                                  </a:lnTo>
                                  <a:lnTo>
                                    <a:pt x="1658" y="244"/>
                                  </a:lnTo>
                                  <a:lnTo>
                                    <a:pt x="1660" y="194"/>
                                  </a:lnTo>
                                  <a:close/>
                                  <a:moveTo>
                                    <a:pt x="1568" y="105"/>
                                  </a:moveTo>
                                  <a:lnTo>
                                    <a:pt x="1524" y="105"/>
                                  </a:lnTo>
                                  <a:lnTo>
                                    <a:pt x="1524" y="162"/>
                                  </a:lnTo>
                                  <a:lnTo>
                                    <a:pt x="1568" y="162"/>
                                  </a:lnTo>
                                  <a:lnTo>
                                    <a:pt x="1568" y="105"/>
                                  </a:lnTo>
                                  <a:close/>
                                  <a:moveTo>
                                    <a:pt x="1379" y="105"/>
                                  </a:moveTo>
                                  <a:lnTo>
                                    <a:pt x="1335" y="105"/>
                                  </a:lnTo>
                                  <a:lnTo>
                                    <a:pt x="1335" y="161"/>
                                  </a:lnTo>
                                  <a:lnTo>
                                    <a:pt x="1379" y="161"/>
                                  </a:lnTo>
                                  <a:lnTo>
                                    <a:pt x="1379" y="105"/>
                                  </a:lnTo>
                                  <a:close/>
                                  <a:moveTo>
                                    <a:pt x="1718" y="68"/>
                                  </a:moveTo>
                                  <a:lnTo>
                                    <a:pt x="1185" y="68"/>
                                  </a:lnTo>
                                  <a:lnTo>
                                    <a:pt x="1185" y="105"/>
                                  </a:lnTo>
                                  <a:lnTo>
                                    <a:pt x="1718" y="105"/>
                                  </a:lnTo>
                                  <a:lnTo>
                                    <a:pt x="1718" y="68"/>
                                  </a:lnTo>
                                  <a:close/>
                                  <a:moveTo>
                                    <a:pt x="1379" y="1"/>
                                  </a:moveTo>
                                  <a:lnTo>
                                    <a:pt x="1335" y="1"/>
                                  </a:lnTo>
                                  <a:lnTo>
                                    <a:pt x="1335" y="68"/>
                                  </a:lnTo>
                                  <a:lnTo>
                                    <a:pt x="1379" y="68"/>
                                  </a:lnTo>
                                  <a:lnTo>
                                    <a:pt x="1379" y="1"/>
                                  </a:lnTo>
                                  <a:close/>
                                  <a:moveTo>
                                    <a:pt x="1568" y="1"/>
                                  </a:moveTo>
                                  <a:lnTo>
                                    <a:pt x="1524" y="1"/>
                                  </a:lnTo>
                                  <a:lnTo>
                                    <a:pt x="1524" y="68"/>
                                  </a:lnTo>
                                  <a:lnTo>
                                    <a:pt x="1568" y="68"/>
                                  </a:lnTo>
                                  <a:lnTo>
                                    <a:pt x="1568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20" name="任意多边形 520"/>
                          <wps:cNvSpPr/>
                          <wps:spPr>
                            <a:xfrm>
                              <a:off x="10712" y="4990"/>
                              <a:ext cx="240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31" h="507">
                                  <a:moveTo>
                                    <a:pt x="107" y="6"/>
                                  </a:moveTo>
                                  <a:lnTo>
                                    <a:pt x="67" y="6"/>
                                  </a:lnTo>
                                  <a:lnTo>
                                    <a:pt x="67" y="504"/>
                                  </a:lnTo>
                                  <a:lnTo>
                                    <a:pt x="107" y="504"/>
                                  </a:lnTo>
                                  <a:lnTo>
                                    <a:pt x="107" y="127"/>
                                  </a:lnTo>
                                  <a:lnTo>
                                    <a:pt x="151" y="127"/>
                                  </a:lnTo>
                                  <a:lnTo>
                                    <a:pt x="144" y="119"/>
                                  </a:lnTo>
                                  <a:lnTo>
                                    <a:pt x="142" y="116"/>
                                  </a:lnTo>
                                  <a:lnTo>
                                    <a:pt x="107" y="116"/>
                                  </a:lnTo>
                                  <a:lnTo>
                                    <a:pt x="107" y="6"/>
                                  </a:lnTo>
                                  <a:close/>
                                  <a:moveTo>
                                    <a:pt x="234" y="456"/>
                                  </a:moveTo>
                                  <a:lnTo>
                                    <a:pt x="237" y="466"/>
                                  </a:lnTo>
                                  <a:lnTo>
                                    <a:pt x="239" y="477"/>
                                  </a:lnTo>
                                  <a:lnTo>
                                    <a:pt x="241" y="487"/>
                                  </a:lnTo>
                                  <a:lnTo>
                                    <a:pt x="243" y="498"/>
                                  </a:lnTo>
                                  <a:lnTo>
                                    <a:pt x="275" y="498"/>
                                  </a:lnTo>
                                  <a:lnTo>
                                    <a:pt x="290" y="498"/>
                                  </a:lnTo>
                                  <a:lnTo>
                                    <a:pt x="304" y="498"/>
                                  </a:lnTo>
                                  <a:lnTo>
                                    <a:pt x="330" y="494"/>
                                  </a:lnTo>
                                  <a:lnTo>
                                    <a:pt x="348" y="482"/>
                                  </a:lnTo>
                                  <a:lnTo>
                                    <a:pt x="359" y="462"/>
                                  </a:lnTo>
                                  <a:lnTo>
                                    <a:pt x="360" y="459"/>
                                  </a:lnTo>
                                  <a:lnTo>
                                    <a:pt x="290" y="459"/>
                                  </a:lnTo>
                                  <a:lnTo>
                                    <a:pt x="276" y="459"/>
                                  </a:lnTo>
                                  <a:lnTo>
                                    <a:pt x="262" y="458"/>
                                  </a:lnTo>
                                  <a:lnTo>
                                    <a:pt x="248" y="457"/>
                                  </a:lnTo>
                                  <a:lnTo>
                                    <a:pt x="234" y="456"/>
                                  </a:lnTo>
                                  <a:close/>
                                  <a:moveTo>
                                    <a:pt x="228" y="339"/>
                                  </a:moveTo>
                                  <a:lnTo>
                                    <a:pt x="205" y="374"/>
                                  </a:lnTo>
                                  <a:lnTo>
                                    <a:pt x="181" y="405"/>
                                  </a:lnTo>
                                  <a:lnTo>
                                    <a:pt x="158" y="432"/>
                                  </a:lnTo>
                                  <a:lnTo>
                                    <a:pt x="135" y="456"/>
                                  </a:lnTo>
                                  <a:lnTo>
                                    <a:pt x="145" y="462"/>
                                  </a:lnTo>
                                  <a:lnTo>
                                    <a:pt x="154" y="469"/>
                                  </a:lnTo>
                                  <a:lnTo>
                                    <a:pt x="162" y="475"/>
                                  </a:lnTo>
                                  <a:lnTo>
                                    <a:pt x="170" y="481"/>
                                  </a:lnTo>
                                  <a:lnTo>
                                    <a:pt x="193" y="455"/>
                                  </a:lnTo>
                                  <a:lnTo>
                                    <a:pt x="217" y="426"/>
                                  </a:lnTo>
                                  <a:lnTo>
                                    <a:pt x="241" y="393"/>
                                  </a:lnTo>
                                  <a:lnTo>
                                    <a:pt x="265" y="358"/>
                                  </a:lnTo>
                                  <a:lnTo>
                                    <a:pt x="228" y="339"/>
                                  </a:lnTo>
                                  <a:close/>
                                  <a:moveTo>
                                    <a:pt x="447" y="339"/>
                                  </a:moveTo>
                                  <a:lnTo>
                                    <a:pt x="414" y="359"/>
                                  </a:lnTo>
                                  <a:lnTo>
                                    <a:pt x="437" y="388"/>
                                  </a:lnTo>
                                  <a:lnTo>
                                    <a:pt x="459" y="417"/>
                                  </a:lnTo>
                                  <a:lnTo>
                                    <a:pt x="481" y="448"/>
                                  </a:lnTo>
                                  <a:lnTo>
                                    <a:pt x="503" y="480"/>
                                  </a:lnTo>
                                  <a:lnTo>
                                    <a:pt x="539" y="456"/>
                                  </a:lnTo>
                                  <a:lnTo>
                                    <a:pt x="518" y="428"/>
                                  </a:lnTo>
                                  <a:lnTo>
                                    <a:pt x="496" y="399"/>
                                  </a:lnTo>
                                  <a:lnTo>
                                    <a:pt x="472" y="369"/>
                                  </a:lnTo>
                                  <a:lnTo>
                                    <a:pt x="447" y="339"/>
                                  </a:lnTo>
                                  <a:close/>
                                  <a:moveTo>
                                    <a:pt x="363" y="305"/>
                                  </a:moveTo>
                                  <a:lnTo>
                                    <a:pt x="322" y="305"/>
                                  </a:lnTo>
                                  <a:lnTo>
                                    <a:pt x="321" y="428"/>
                                  </a:lnTo>
                                  <a:lnTo>
                                    <a:pt x="320" y="441"/>
                                  </a:lnTo>
                                  <a:lnTo>
                                    <a:pt x="314" y="451"/>
                                  </a:lnTo>
                                  <a:lnTo>
                                    <a:pt x="304" y="457"/>
                                  </a:lnTo>
                                  <a:lnTo>
                                    <a:pt x="290" y="459"/>
                                  </a:lnTo>
                                  <a:lnTo>
                                    <a:pt x="360" y="459"/>
                                  </a:lnTo>
                                  <a:lnTo>
                                    <a:pt x="363" y="435"/>
                                  </a:lnTo>
                                  <a:lnTo>
                                    <a:pt x="363" y="305"/>
                                  </a:lnTo>
                                  <a:close/>
                                  <a:moveTo>
                                    <a:pt x="487" y="151"/>
                                  </a:moveTo>
                                  <a:lnTo>
                                    <a:pt x="203" y="151"/>
                                  </a:lnTo>
                                  <a:lnTo>
                                    <a:pt x="203" y="320"/>
                                  </a:lnTo>
                                  <a:lnTo>
                                    <a:pt x="243" y="320"/>
                                  </a:lnTo>
                                  <a:lnTo>
                                    <a:pt x="243" y="305"/>
                                  </a:lnTo>
                                  <a:lnTo>
                                    <a:pt x="487" y="305"/>
                                  </a:lnTo>
                                  <a:lnTo>
                                    <a:pt x="487" y="270"/>
                                  </a:lnTo>
                                  <a:lnTo>
                                    <a:pt x="243" y="270"/>
                                  </a:lnTo>
                                  <a:lnTo>
                                    <a:pt x="243" y="186"/>
                                  </a:lnTo>
                                  <a:lnTo>
                                    <a:pt x="487" y="186"/>
                                  </a:lnTo>
                                  <a:lnTo>
                                    <a:pt x="487" y="151"/>
                                  </a:lnTo>
                                  <a:close/>
                                  <a:moveTo>
                                    <a:pt x="487" y="305"/>
                                  </a:moveTo>
                                  <a:lnTo>
                                    <a:pt x="446" y="305"/>
                                  </a:lnTo>
                                  <a:lnTo>
                                    <a:pt x="446" y="320"/>
                                  </a:lnTo>
                                  <a:lnTo>
                                    <a:pt x="487" y="320"/>
                                  </a:lnTo>
                                  <a:lnTo>
                                    <a:pt x="487" y="305"/>
                                  </a:lnTo>
                                  <a:close/>
                                  <a:moveTo>
                                    <a:pt x="487" y="186"/>
                                  </a:moveTo>
                                  <a:lnTo>
                                    <a:pt x="446" y="186"/>
                                  </a:lnTo>
                                  <a:lnTo>
                                    <a:pt x="446" y="270"/>
                                  </a:lnTo>
                                  <a:lnTo>
                                    <a:pt x="487" y="270"/>
                                  </a:lnTo>
                                  <a:lnTo>
                                    <a:pt x="487" y="186"/>
                                  </a:lnTo>
                                  <a:close/>
                                  <a:moveTo>
                                    <a:pt x="151" y="127"/>
                                  </a:moveTo>
                                  <a:lnTo>
                                    <a:pt x="107" y="127"/>
                                  </a:lnTo>
                                  <a:lnTo>
                                    <a:pt x="118" y="142"/>
                                  </a:lnTo>
                                  <a:lnTo>
                                    <a:pt x="129" y="158"/>
                                  </a:lnTo>
                                  <a:lnTo>
                                    <a:pt x="139" y="174"/>
                                  </a:lnTo>
                                  <a:lnTo>
                                    <a:pt x="148" y="190"/>
                                  </a:lnTo>
                                  <a:lnTo>
                                    <a:pt x="182" y="170"/>
                                  </a:lnTo>
                                  <a:lnTo>
                                    <a:pt x="170" y="153"/>
                                  </a:lnTo>
                                  <a:lnTo>
                                    <a:pt x="157" y="136"/>
                                  </a:lnTo>
                                  <a:lnTo>
                                    <a:pt x="151" y="127"/>
                                  </a:lnTo>
                                  <a:close/>
                                  <a:moveTo>
                                    <a:pt x="130" y="102"/>
                                  </a:moveTo>
                                  <a:lnTo>
                                    <a:pt x="107" y="116"/>
                                  </a:lnTo>
                                  <a:lnTo>
                                    <a:pt x="142" y="116"/>
                                  </a:lnTo>
                                  <a:lnTo>
                                    <a:pt x="130" y="102"/>
                                  </a:lnTo>
                                  <a:close/>
                                  <a:moveTo>
                                    <a:pt x="530" y="62"/>
                                  </a:moveTo>
                                  <a:lnTo>
                                    <a:pt x="167" y="62"/>
                                  </a:lnTo>
                                  <a:lnTo>
                                    <a:pt x="167" y="99"/>
                                  </a:lnTo>
                                  <a:lnTo>
                                    <a:pt x="530" y="99"/>
                                  </a:lnTo>
                                  <a:lnTo>
                                    <a:pt x="530" y="62"/>
                                  </a:lnTo>
                                  <a:close/>
                                  <a:moveTo>
                                    <a:pt x="335" y="0"/>
                                  </a:moveTo>
                                  <a:lnTo>
                                    <a:pt x="295" y="15"/>
                                  </a:lnTo>
                                  <a:lnTo>
                                    <a:pt x="302" y="28"/>
                                  </a:lnTo>
                                  <a:lnTo>
                                    <a:pt x="309" y="40"/>
                                  </a:lnTo>
                                  <a:lnTo>
                                    <a:pt x="316" y="51"/>
                                  </a:lnTo>
                                  <a:lnTo>
                                    <a:pt x="322" y="62"/>
                                  </a:lnTo>
                                  <a:lnTo>
                                    <a:pt x="368" y="62"/>
                                  </a:lnTo>
                                  <a:lnTo>
                                    <a:pt x="360" y="47"/>
                                  </a:lnTo>
                                  <a:lnTo>
                                    <a:pt x="352" y="31"/>
                                  </a:lnTo>
                                  <a:lnTo>
                                    <a:pt x="343" y="15"/>
                                  </a:lnTo>
                                  <a:lnTo>
                                    <a:pt x="335" y="0"/>
                                  </a:lnTo>
                                  <a:close/>
                                  <a:moveTo>
                                    <a:pt x="14" y="121"/>
                                  </a:moveTo>
                                  <a:lnTo>
                                    <a:pt x="11" y="150"/>
                                  </a:lnTo>
                                  <a:lnTo>
                                    <a:pt x="8" y="180"/>
                                  </a:lnTo>
                                  <a:lnTo>
                                    <a:pt x="5" y="209"/>
                                  </a:lnTo>
                                  <a:lnTo>
                                    <a:pt x="0" y="238"/>
                                  </a:lnTo>
                                  <a:lnTo>
                                    <a:pt x="13" y="240"/>
                                  </a:lnTo>
                                  <a:lnTo>
                                    <a:pt x="26" y="242"/>
                                  </a:lnTo>
                                  <a:lnTo>
                                    <a:pt x="38" y="244"/>
                                  </a:lnTo>
                                  <a:lnTo>
                                    <a:pt x="41" y="218"/>
                                  </a:lnTo>
                                  <a:lnTo>
                                    <a:pt x="44" y="190"/>
                                  </a:lnTo>
                                  <a:lnTo>
                                    <a:pt x="46" y="158"/>
                                  </a:lnTo>
                                  <a:lnTo>
                                    <a:pt x="49" y="124"/>
                                  </a:lnTo>
                                  <a:lnTo>
                                    <a:pt x="14" y="121"/>
                                  </a:lnTo>
                                  <a:close/>
                                  <a:moveTo>
                                    <a:pt x="1118" y="478"/>
                                  </a:moveTo>
                                  <a:lnTo>
                                    <a:pt x="1061" y="478"/>
                                  </a:lnTo>
                                  <a:lnTo>
                                    <a:pt x="1070" y="487"/>
                                  </a:lnTo>
                                  <a:lnTo>
                                    <a:pt x="1078" y="497"/>
                                  </a:lnTo>
                                  <a:lnTo>
                                    <a:pt x="1087" y="507"/>
                                  </a:lnTo>
                                  <a:lnTo>
                                    <a:pt x="1121" y="481"/>
                                  </a:lnTo>
                                  <a:lnTo>
                                    <a:pt x="1118" y="478"/>
                                  </a:lnTo>
                                  <a:close/>
                                  <a:moveTo>
                                    <a:pt x="876" y="396"/>
                                  </a:moveTo>
                                  <a:lnTo>
                                    <a:pt x="838" y="396"/>
                                  </a:lnTo>
                                  <a:lnTo>
                                    <a:pt x="838" y="449"/>
                                  </a:lnTo>
                                  <a:lnTo>
                                    <a:pt x="601" y="451"/>
                                  </a:lnTo>
                                  <a:lnTo>
                                    <a:pt x="605" y="487"/>
                                  </a:lnTo>
                                  <a:lnTo>
                                    <a:pt x="1061" y="478"/>
                                  </a:lnTo>
                                  <a:lnTo>
                                    <a:pt x="1118" y="478"/>
                                  </a:lnTo>
                                  <a:lnTo>
                                    <a:pt x="1104" y="463"/>
                                  </a:lnTo>
                                  <a:lnTo>
                                    <a:pt x="1088" y="448"/>
                                  </a:lnTo>
                                  <a:lnTo>
                                    <a:pt x="876" y="448"/>
                                  </a:lnTo>
                                  <a:lnTo>
                                    <a:pt x="876" y="396"/>
                                  </a:lnTo>
                                  <a:close/>
                                  <a:moveTo>
                                    <a:pt x="1033" y="398"/>
                                  </a:moveTo>
                                  <a:lnTo>
                                    <a:pt x="1003" y="420"/>
                                  </a:lnTo>
                                  <a:lnTo>
                                    <a:pt x="1013" y="428"/>
                                  </a:lnTo>
                                  <a:lnTo>
                                    <a:pt x="1021" y="437"/>
                                  </a:lnTo>
                                  <a:lnTo>
                                    <a:pt x="1030" y="446"/>
                                  </a:lnTo>
                                  <a:lnTo>
                                    <a:pt x="876" y="448"/>
                                  </a:lnTo>
                                  <a:lnTo>
                                    <a:pt x="1088" y="448"/>
                                  </a:lnTo>
                                  <a:lnTo>
                                    <a:pt x="1083" y="444"/>
                                  </a:lnTo>
                                  <a:lnTo>
                                    <a:pt x="1060" y="422"/>
                                  </a:lnTo>
                                  <a:lnTo>
                                    <a:pt x="1033" y="398"/>
                                  </a:lnTo>
                                  <a:close/>
                                  <a:moveTo>
                                    <a:pt x="1056" y="285"/>
                                  </a:moveTo>
                                  <a:lnTo>
                                    <a:pt x="658" y="285"/>
                                  </a:lnTo>
                                  <a:lnTo>
                                    <a:pt x="658" y="417"/>
                                  </a:lnTo>
                                  <a:lnTo>
                                    <a:pt x="695" y="417"/>
                                  </a:lnTo>
                                  <a:lnTo>
                                    <a:pt x="695" y="396"/>
                                  </a:lnTo>
                                  <a:lnTo>
                                    <a:pt x="1056" y="396"/>
                                  </a:lnTo>
                                  <a:lnTo>
                                    <a:pt x="1056" y="365"/>
                                  </a:lnTo>
                                  <a:lnTo>
                                    <a:pt x="695" y="365"/>
                                  </a:lnTo>
                                  <a:lnTo>
                                    <a:pt x="695" y="317"/>
                                  </a:lnTo>
                                  <a:lnTo>
                                    <a:pt x="1056" y="317"/>
                                  </a:lnTo>
                                  <a:lnTo>
                                    <a:pt x="1056" y="285"/>
                                  </a:lnTo>
                                  <a:close/>
                                  <a:moveTo>
                                    <a:pt x="876" y="317"/>
                                  </a:moveTo>
                                  <a:lnTo>
                                    <a:pt x="838" y="317"/>
                                  </a:lnTo>
                                  <a:lnTo>
                                    <a:pt x="838" y="365"/>
                                  </a:lnTo>
                                  <a:lnTo>
                                    <a:pt x="876" y="365"/>
                                  </a:lnTo>
                                  <a:lnTo>
                                    <a:pt x="876" y="317"/>
                                  </a:lnTo>
                                  <a:close/>
                                  <a:moveTo>
                                    <a:pt x="1056" y="317"/>
                                  </a:moveTo>
                                  <a:lnTo>
                                    <a:pt x="1019" y="317"/>
                                  </a:lnTo>
                                  <a:lnTo>
                                    <a:pt x="1019" y="365"/>
                                  </a:lnTo>
                                  <a:lnTo>
                                    <a:pt x="1056" y="365"/>
                                  </a:lnTo>
                                  <a:lnTo>
                                    <a:pt x="1056" y="317"/>
                                  </a:lnTo>
                                  <a:close/>
                                  <a:moveTo>
                                    <a:pt x="876" y="255"/>
                                  </a:moveTo>
                                  <a:lnTo>
                                    <a:pt x="838" y="255"/>
                                  </a:lnTo>
                                  <a:lnTo>
                                    <a:pt x="838" y="285"/>
                                  </a:lnTo>
                                  <a:lnTo>
                                    <a:pt x="876" y="285"/>
                                  </a:lnTo>
                                  <a:lnTo>
                                    <a:pt x="876" y="255"/>
                                  </a:lnTo>
                                  <a:close/>
                                  <a:moveTo>
                                    <a:pt x="619" y="234"/>
                                  </a:moveTo>
                                  <a:lnTo>
                                    <a:pt x="621" y="247"/>
                                  </a:lnTo>
                                  <a:lnTo>
                                    <a:pt x="623" y="259"/>
                                  </a:lnTo>
                                  <a:lnTo>
                                    <a:pt x="625" y="268"/>
                                  </a:lnTo>
                                  <a:lnTo>
                                    <a:pt x="677" y="269"/>
                                  </a:lnTo>
                                  <a:lnTo>
                                    <a:pt x="702" y="266"/>
                                  </a:lnTo>
                                  <a:lnTo>
                                    <a:pt x="719" y="256"/>
                                  </a:lnTo>
                                  <a:lnTo>
                                    <a:pt x="729" y="239"/>
                                  </a:lnTo>
                                  <a:lnTo>
                                    <a:pt x="730" y="237"/>
                                  </a:lnTo>
                                  <a:lnTo>
                                    <a:pt x="671" y="237"/>
                                  </a:lnTo>
                                  <a:lnTo>
                                    <a:pt x="657" y="237"/>
                                  </a:lnTo>
                                  <a:lnTo>
                                    <a:pt x="644" y="236"/>
                                  </a:lnTo>
                                  <a:lnTo>
                                    <a:pt x="631" y="235"/>
                                  </a:lnTo>
                                  <a:lnTo>
                                    <a:pt x="619" y="234"/>
                                  </a:lnTo>
                                  <a:close/>
                                  <a:moveTo>
                                    <a:pt x="1041" y="61"/>
                                  </a:moveTo>
                                  <a:lnTo>
                                    <a:pt x="827" y="61"/>
                                  </a:lnTo>
                                  <a:lnTo>
                                    <a:pt x="827" y="94"/>
                                  </a:lnTo>
                                  <a:lnTo>
                                    <a:pt x="1003" y="94"/>
                                  </a:lnTo>
                                  <a:lnTo>
                                    <a:pt x="1004" y="122"/>
                                  </a:lnTo>
                                  <a:lnTo>
                                    <a:pt x="1004" y="131"/>
                                  </a:lnTo>
                                  <a:lnTo>
                                    <a:pt x="1005" y="160"/>
                                  </a:lnTo>
                                  <a:lnTo>
                                    <a:pt x="1007" y="187"/>
                                  </a:lnTo>
                                  <a:lnTo>
                                    <a:pt x="1011" y="210"/>
                                  </a:lnTo>
                                  <a:lnTo>
                                    <a:pt x="1019" y="234"/>
                                  </a:lnTo>
                                  <a:lnTo>
                                    <a:pt x="1032" y="252"/>
                                  </a:lnTo>
                                  <a:lnTo>
                                    <a:pt x="1049" y="263"/>
                                  </a:lnTo>
                                  <a:lnTo>
                                    <a:pt x="1071" y="268"/>
                                  </a:lnTo>
                                  <a:lnTo>
                                    <a:pt x="1088" y="265"/>
                                  </a:lnTo>
                                  <a:lnTo>
                                    <a:pt x="1103" y="255"/>
                                  </a:lnTo>
                                  <a:lnTo>
                                    <a:pt x="1114" y="240"/>
                                  </a:lnTo>
                                  <a:lnTo>
                                    <a:pt x="1118" y="229"/>
                                  </a:lnTo>
                                  <a:lnTo>
                                    <a:pt x="1072" y="229"/>
                                  </a:lnTo>
                                  <a:lnTo>
                                    <a:pt x="1063" y="226"/>
                                  </a:lnTo>
                                  <a:lnTo>
                                    <a:pt x="1055" y="220"/>
                                  </a:lnTo>
                                  <a:lnTo>
                                    <a:pt x="1050" y="208"/>
                                  </a:lnTo>
                                  <a:lnTo>
                                    <a:pt x="1046" y="193"/>
                                  </a:lnTo>
                                  <a:lnTo>
                                    <a:pt x="1044" y="170"/>
                                  </a:lnTo>
                                  <a:lnTo>
                                    <a:pt x="1044" y="168"/>
                                  </a:lnTo>
                                  <a:lnTo>
                                    <a:pt x="1042" y="141"/>
                                  </a:lnTo>
                                  <a:lnTo>
                                    <a:pt x="1042" y="136"/>
                                  </a:lnTo>
                                  <a:lnTo>
                                    <a:pt x="1042" y="109"/>
                                  </a:lnTo>
                                  <a:lnTo>
                                    <a:pt x="1041" y="61"/>
                                  </a:lnTo>
                                  <a:close/>
                                  <a:moveTo>
                                    <a:pt x="833" y="125"/>
                                  </a:moveTo>
                                  <a:lnTo>
                                    <a:pt x="814" y="152"/>
                                  </a:lnTo>
                                  <a:lnTo>
                                    <a:pt x="830" y="160"/>
                                  </a:lnTo>
                                  <a:lnTo>
                                    <a:pt x="862" y="176"/>
                                  </a:lnTo>
                                  <a:lnTo>
                                    <a:pt x="847" y="191"/>
                                  </a:lnTo>
                                  <a:lnTo>
                                    <a:pt x="826" y="206"/>
                                  </a:lnTo>
                                  <a:lnTo>
                                    <a:pt x="800" y="221"/>
                                  </a:lnTo>
                                  <a:lnTo>
                                    <a:pt x="768" y="237"/>
                                  </a:lnTo>
                                  <a:lnTo>
                                    <a:pt x="776" y="245"/>
                                  </a:lnTo>
                                  <a:lnTo>
                                    <a:pt x="784" y="255"/>
                                  </a:lnTo>
                                  <a:lnTo>
                                    <a:pt x="794" y="267"/>
                                  </a:lnTo>
                                  <a:lnTo>
                                    <a:pt x="828" y="249"/>
                                  </a:lnTo>
                                  <a:lnTo>
                                    <a:pt x="855" y="231"/>
                                  </a:lnTo>
                                  <a:lnTo>
                                    <a:pt x="878" y="212"/>
                                  </a:lnTo>
                                  <a:lnTo>
                                    <a:pt x="894" y="193"/>
                                  </a:lnTo>
                                  <a:lnTo>
                                    <a:pt x="973" y="193"/>
                                  </a:lnTo>
                                  <a:lnTo>
                                    <a:pt x="967" y="190"/>
                                  </a:lnTo>
                                  <a:lnTo>
                                    <a:pt x="949" y="181"/>
                                  </a:lnTo>
                                  <a:lnTo>
                                    <a:pt x="912" y="162"/>
                                  </a:lnTo>
                                  <a:lnTo>
                                    <a:pt x="917" y="148"/>
                                  </a:lnTo>
                                  <a:lnTo>
                                    <a:pt x="917" y="146"/>
                                  </a:lnTo>
                                  <a:lnTo>
                                    <a:pt x="879" y="146"/>
                                  </a:lnTo>
                                  <a:lnTo>
                                    <a:pt x="854" y="135"/>
                                  </a:lnTo>
                                  <a:lnTo>
                                    <a:pt x="833" y="125"/>
                                  </a:lnTo>
                                  <a:close/>
                                  <a:moveTo>
                                    <a:pt x="733" y="178"/>
                                  </a:moveTo>
                                  <a:lnTo>
                                    <a:pt x="696" y="178"/>
                                  </a:lnTo>
                                  <a:lnTo>
                                    <a:pt x="696" y="229"/>
                                  </a:lnTo>
                                  <a:lnTo>
                                    <a:pt x="688" y="237"/>
                                  </a:lnTo>
                                  <a:lnTo>
                                    <a:pt x="730" y="237"/>
                                  </a:lnTo>
                                  <a:lnTo>
                                    <a:pt x="733" y="216"/>
                                  </a:lnTo>
                                  <a:lnTo>
                                    <a:pt x="733" y="178"/>
                                  </a:lnTo>
                                  <a:close/>
                                  <a:moveTo>
                                    <a:pt x="973" y="193"/>
                                  </a:moveTo>
                                  <a:lnTo>
                                    <a:pt x="894" y="193"/>
                                  </a:lnTo>
                                  <a:lnTo>
                                    <a:pt x="911" y="202"/>
                                  </a:lnTo>
                                  <a:lnTo>
                                    <a:pt x="927" y="211"/>
                                  </a:lnTo>
                                  <a:lnTo>
                                    <a:pt x="943" y="221"/>
                                  </a:lnTo>
                                  <a:lnTo>
                                    <a:pt x="960" y="230"/>
                                  </a:lnTo>
                                  <a:lnTo>
                                    <a:pt x="983" y="198"/>
                                  </a:lnTo>
                                  <a:lnTo>
                                    <a:pt x="973" y="193"/>
                                  </a:lnTo>
                                  <a:close/>
                                  <a:moveTo>
                                    <a:pt x="1095" y="154"/>
                                  </a:moveTo>
                                  <a:lnTo>
                                    <a:pt x="1093" y="168"/>
                                  </a:lnTo>
                                  <a:lnTo>
                                    <a:pt x="1092" y="182"/>
                                  </a:lnTo>
                                  <a:lnTo>
                                    <a:pt x="1090" y="195"/>
                                  </a:lnTo>
                                  <a:lnTo>
                                    <a:pt x="1088" y="206"/>
                                  </a:lnTo>
                                  <a:lnTo>
                                    <a:pt x="1085" y="220"/>
                                  </a:lnTo>
                                  <a:lnTo>
                                    <a:pt x="1080" y="227"/>
                                  </a:lnTo>
                                  <a:lnTo>
                                    <a:pt x="1072" y="229"/>
                                  </a:lnTo>
                                  <a:lnTo>
                                    <a:pt x="1118" y="229"/>
                                  </a:lnTo>
                                  <a:lnTo>
                                    <a:pt x="1122" y="218"/>
                                  </a:lnTo>
                                  <a:lnTo>
                                    <a:pt x="1125" y="206"/>
                                  </a:lnTo>
                                  <a:lnTo>
                                    <a:pt x="1127" y="193"/>
                                  </a:lnTo>
                                  <a:lnTo>
                                    <a:pt x="1129" y="180"/>
                                  </a:lnTo>
                                  <a:lnTo>
                                    <a:pt x="1130" y="166"/>
                                  </a:lnTo>
                                  <a:lnTo>
                                    <a:pt x="1111" y="160"/>
                                  </a:lnTo>
                                  <a:lnTo>
                                    <a:pt x="1099" y="156"/>
                                  </a:lnTo>
                                  <a:lnTo>
                                    <a:pt x="1095" y="154"/>
                                  </a:lnTo>
                                  <a:close/>
                                  <a:moveTo>
                                    <a:pt x="733" y="94"/>
                                  </a:moveTo>
                                  <a:lnTo>
                                    <a:pt x="696" y="94"/>
                                  </a:lnTo>
                                  <a:lnTo>
                                    <a:pt x="696" y="144"/>
                                  </a:lnTo>
                                  <a:lnTo>
                                    <a:pt x="602" y="159"/>
                                  </a:lnTo>
                                  <a:lnTo>
                                    <a:pt x="612" y="195"/>
                                  </a:lnTo>
                                  <a:lnTo>
                                    <a:pt x="696" y="178"/>
                                  </a:lnTo>
                                  <a:lnTo>
                                    <a:pt x="733" y="178"/>
                                  </a:lnTo>
                                  <a:lnTo>
                                    <a:pt x="733" y="171"/>
                                  </a:lnTo>
                                  <a:lnTo>
                                    <a:pt x="803" y="160"/>
                                  </a:lnTo>
                                  <a:lnTo>
                                    <a:pt x="803" y="152"/>
                                  </a:lnTo>
                                  <a:lnTo>
                                    <a:pt x="802" y="138"/>
                                  </a:lnTo>
                                  <a:lnTo>
                                    <a:pt x="733" y="138"/>
                                  </a:lnTo>
                                  <a:lnTo>
                                    <a:pt x="733" y="94"/>
                                  </a:lnTo>
                                  <a:close/>
                                  <a:moveTo>
                                    <a:pt x="925" y="94"/>
                                  </a:moveTo>
                                  <a:lnTo>
                                    <a:pt x="888" y="94"/>
                                  </a:lnTo>
                                  <a:lnTo>
                                    <a:pt x="887" y="109"/>
                                  </a:lnTo>
                                  <a:lnTo>
                                    <a:pt x="885" y="122"/>
                                  </a:lnTo>
                                  <a:lnTo>
                                    <a:pt x="882" y="135"/>
                                  </a:lnTo>
                                  <a:lnTo>
                                    <a:pt x="879" y="146"/>
                                  </a:lnTo>
                                  <a:lnTo>
                                    <a:pt x="917" y="146"/>
                                  </a:lnTo>
                                  <a:lnTo>
                                    <a:pt x="921" y="131"/>
                                  </a:lnTo>
                                  <a:lnTo>
                                    <a:pt x="923" y="113"/>
                                  </a:lnTo>
                                  <a:lnTo>
                                    <a:pt x="925" y="94"/>
                                  </a:lnTo>
                                  <a:close/>
                                  <a:moveTo>
                                    <a:pt x="802" y="126"/>
                                  </a:moveTo>
                                  <a:lnTo>
                                    <a:pt x="784" y="129"/>
                                  </a:lnTo>
                                  <a:lnTo>
                                    <a:pt x="733" y="138"/>
                                  </a:lnTo>
                                  <a:lnTo>
                                    <a:pt x="802" y="138"/>
                                  </a:lnTo>
                                  <a:lnTo>
                                    <a:pt x="802" y="126"/>
                                  </a:lnTo>
                                  <a:close/>
                                  <a:moveTo>
                                    <a:pt x="801" y="61"/>
                                  </a:moveTo>
                                  <a:lnTo>
                                    <a:pt x="609" y="61"/>
                                  </a:lnTo>
                                  <a:lnTo>
                                    <a:pt x="609" y="94"/>
                                  </a:lnTo>
                                  <a:lnTo>
                                    <a:pt x="801" y="94"/>
                                  </a:lnTo>
                                  <a:lnTo>
                                    <a:pt x="801" y="61"/>
                                  </a:lnTo>
                                  <a:close/>
                                  <a:moveTo>
                                    <a:pt x="733" y="3"/>
                                  </a:moveTo>
                                  <a:lnTo>
                                    <a:pt x="696" y="3"/>
                                  </a:lnTo>
                                  <a:lnTo>
                                    <a:pt x="696" y="61"/>
                                  </a:lnTo>
                                  <a:lnTo>
                                    <a:pt x="733" y="61"/>
                                  </a:lnTo>
                                  <a:lnTo>
                                    <a:pt x="733" y="3"/>
                                  </a:lnTo>
                                  <a:close/>
                                  <a:moveTo>
                                    <a:pt x="926" y="3"/>
                                  </a:moveTo>
                                  <a:lnTo>
                                    <a:pt x="890" y="3"/>
                                  </a:lnTo>
                                  <a:lnTo>
                                    <a:pt x="890" y="61"/>
                                  </a:lnTo>
                                  <a:lnTo>
                                    <a:pt x="926" y="61"/>
                                  </a:lnTo>
                                  <a:lnTo>
                                    <a:pt x="926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21" name="矩形 521"/>
                          <wps:cNvSpPr/>
                          <wps:spPr>
                            <a:xfrm>
                              <a:off x="8780" y="6149"/>
                              <a:ext cx="94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22" name="矩形 522"/>
                          <wps:cNvSpPr/>
                          <wps:spPr>
                            <a:xfrm>
                              <a:off x="8772" y="6220"/>
                              <a:ext cx="111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23" name="任意多边形 523"/>
                          <wps:cNvSpPr/>
                          <wps:spPr>
                            <a:xfrm>
                              <a:off x="8897" y="6136"/>
                              <a:ext cx="113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30" h="496">
                                  <a:moveTo>
                                    <a:pt x="529" y="187"/>
                                  </a:moveTo>
                                  <a:lnTo>
                                    <a:pt x="289" y="187"/>
                                  </a:lnTo>
                                  <a:lnTo>
                                    <a:pt x="289" y="0"/>
                                  </a:lnTo>
                                  <a:lnTo>
                                    <a:pt x="239" y="0"/>
                                  </a:lnTo>
                                  <a:lnTo>
                                    <a:pt x="239" y="187"/>
                                  </a:lnTo>
                                  <a:lnTo>
                                    <a:pt x="0" y="187"/>
                                  </a:lnTo>
                                  <a:lnTo>
                                    <a:pt x="0" y="228"/>
                                  </a:lnTo>
                                  <a:lnTo>
                                    <a:pt x="239" y="228"/>
                                  </a:lnTo>
                                  <a:lnTo>
                                    <a:pt x="239" y="496"/>
                                  </a:lnTo>
                                  <a:lnTo>
                                    <a:pt x="289" y="496"/>
                                  </a:lnTo>
                                  <a:lnTo>
                                    <a:pt x="289" y="228"/>
                                  </a:lnTo>
                                  <a:lnTo>
                                    <a:pt x="529" y="228"/>
                                  </a:lnTo>
                                  <a:lnTo>
                                    <a:pt x="529" y="1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24" name="任意多边形 524"/>
                          <wps:cNvSpPr/>
                          <wps:spPr>
                            <a:xfrm>
                              <a:off x="9259" y="6138"/>
                              <a:ext cx="239" cy="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25" h="494">
                                  <a:moveTo>
                                    <a:pt x="426" y="450"/>
                                  </a:moveTo>
                                  <a:lnTo>
                                    <a:pt x="381" y="450"/>
                                  </a:lnTo>
                                  <a:lnTo>
                                    <a:pt x="381" y="491"/>
                                  </a:lnTo>
                                  <a:lnTo>
                                    <a:pt x="426" y="491"/>
                                  </a:lnTo>
                                  <a:lnTo>
                                    <a:pt x="426" y="450"/>
                                  </a:lnTo>
                                  <a:close/>
                                  <a:moveTo>
                                    <a:pt x="531" y="129"/>
                                  </a:moveTo>
                                  <a:lnTo>
                                    <a:pt x="426" y="129"/>
                                  </a:lnTo>
                                  <a:lnTo>
                                    <a:pt x="426" y="0"/>
                                  </a:lnTo>
                                  <a:lnTo>
                                    <a:pt x="381" y="0"/>
                                  </a:lnTo>
                                  <a:lnTo>
                                    <a:pt x="381" y="129"/>
                                  </a:lnTo>
                                  <a:lnTo>
                                    <a:pt x="149" y="129"/>
                                  </a:lnTo>
                                  <a:lnTo>
                                    <a:pt x="149" y="1"/>
                                  </a:lnTo>
                                  <a:lnTo>
                                    <a:pt x="105" y="1"/>
                                  </a:lnTo>
                                  <a:lnTo>
                                    <a:pt x="105" y="129"/>
                                  </a:lnTo>
                                  <a:lnTo>
                                    <a:pt x="0" y="129"/>
                                  </a:lnTo>
                                  <a:lnTo>
                                    <a:pt x="0" y="167"/>
                                  </a:lnTo>
                                  <a:lnTo>
                                    <a:pt x="381" y="167"/>
                                  </a:lnTo>
                                  <a:lnTo>
                                    <a:pt x="381" y="412"/>
                                  </a:lnTo>
                                  <a:lnTo>
                                    <a:pt x="149" y="412"/>
                                  </a:lnTo>
                                  <a:lnTo>
                                    <a:pt x="149" y="168"/>
                                  </a:lnTo>
                                  <a:lnTo>
                                    <a:pt x="105" y="168"/>
                                  </a:lnTo>
                                  <a:lnTo>
                                    <a:pt x="105" y="412"/>
                                  </a:lnTo>
                                  <a:lnTo>
                                    <a:pt x="105" y="450"/>
                                  </a:lnTo>
                                  <a:lnTo>
                                    <a:pt x="105" y="494"/>
                                  </a:lnTo>
                                  <a:lnTo>
                                    <a:pt x="149" y="494"/>
                                  </a:lnTo>
                                  <a:lnTo>
                                    <a:pt x="149" y="450"/>
                                  </a:lnTo>
                                  <a:lnTo>
                                    <a:pt x="426" y="450"/>
                                  </a:lnTo>
                                  <a:lnTo>
                                    <a:pt x="426" y="412"/>
                                  </a:lnTo>
                                  <a:lnTo>
                                    <a:pt x="426" y="412"/>
                                  </a:lnTo>
                                  <a:lnTo>
                                    <a:pt x="426" y="167"/>
                                  </a:lnTo>
                                  <a:lnTo>
                                    <a:pt x="531" y="167"/>
                                  </a:lnTo>
                                  <a:lnTo>
                                    <a:pt x="531" y="129"/>
                                  </a:lnTo>
                                  <a:close/>
                                  <a:moveTo>
                                    <a:pt x="1124" y="205"/>
                                  </a:moveTo>
                                  <a:lnTo>
                                    <a:pt x="585" y="205"/>
                                  </a:lnTo>
                                  <a:lnTo>
                                    <a:pt x="585" y="250"/>
                                  </a:lnTo>
                                  <a:lnTo>
                                    <a:pt x="1124" y="250"/>
                                  </a:lnTo>
                                  <a:lnTo>
                                    <a:pt x="1124" y="2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25" name="任意多边形 525"/>
                          <wps:cNvSpPr/>
                          <wps:spPr>
                            <a:xfrm>
                              <a:off x="9747" y="6138"/>
                              <a:ext cx="237" cy="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4" h="494">
                                  <a:moveTo>
                                    <a:pt x="426" y="450"/>
                                  </a:moveTo>
                                  <a:lnTo>
                                    <a:pt x="382" y="450"/>
                                  </a:lnTo>
                                  <a:lnTo>
                                    <a:pt x="382" y="491"/>
                                  </a:lnTo>
                                  <a:lnTo>
                                    <a:pt x="426" y="491"/>
                                  </a:lnTo>
                                  <a:lnTo>
                                    <a:pt x="426" y="450"/>
                                  </a:lnTo>
                                  <a:close/>
                                  <a:moveTo>
                                    <a:pt x="531" y="129"/>
                                  </a:moveTo>
                                  <a:lnTo>
                                    <a:pt x="426" y="129"/>
                                  </a:lnTo>
                                  <a:lnTo>
                                    <a:pt x="426" y="0"/>
                                  </a:lnTo>
                                  <a:lnTo>
                                    <a:pt x="382" y="0"/>
                                  </a:lnTo>
                                  <a:lnTo>
                                    <a:pt x="382" y="129"/>
                                  </a:lnTo>
                                  <a:lnTo>
                                    <a:pt x="150" y="129"/>
                                  </a:lnTo>
                                  <a:lnTo>
                                    <a:pt x="150" y="1"/>
                                  </a:lnTo>
                                  <a:lnTo>
                                    <a:pt x="105" y="1"/>
                                  </a:lnTo>
                                  <a:lnTo>
                                    <a:pt x="105" y="129"/>
                                  </a:lnTo>
                                  <a:lnTo>
                                    <a:pt x="0" y="129"/>
                                  </a:lnTo>
                                  <a:lnTo>
                                    <a:pt x="0" y="167"/>
                                  </a:lnTo>
                                  <a:lnTo>
                                    <a:pt x="382" y="167"/>
                                  </a:lnTo>
                                  <a:lnTo>
                                    <a:pt x="382" y="412"/>
                                  </a:lnTo>
                                  <a:lnTo>
                                    <a:pt x="150" y="412"/>
                                  </a:lnTo>
                                  <a:lnTo>
                                    <a:pt x="150" y="168"/>
                                  </a:lnTo>
                                  <a:lnTo>
                                    <a:pt x="105" y="168"/>
                                  </a:lnTo>
                                  <a:lnTo>
                                    <a:pt x="105" y="412"/>
                                  </a:lnTo>
                                  <a:lnTo>
                                    <a:pt x="105" y="450"/>
                                  </a:lnTo>
                                  <a:lnTo>
                                    <a:pt x="105" y="494"/>
                                  </a:lnTo>
                                  <a:lnTo>
                                    <a:pt x="150" y="494"/>
                                  </a:lnTo>
                                  <a:lnTo>
                                    <a:pt x="150" y="450"/>
                                  </a:lnTo>
                                  <a:lnTo>
                                    <a:pt x="426" y="450"/>
                                  </a:lnTo>
                                  <a:lnTo>
                                    <a:pt x="426" y="412"/>
                                  </a:lnTo>
                                  <a:lnTo>
                                    <a:pt x="426" y="412"/>
                                  </a:lnTo>
                                  <a:lnTo>
                                    <a:pt x="426" y="167"/>
                                  </a:lnTo>
                                  <a:lnTo>
                                    <a:pt x="531" y="167"/>
                                  </a:lnTo>
                                  <a:lnTo>
                                    <a:pt x="531" y="129"/>
                                  </a:lnTo>
                                  <a:close/>
                                  <a:moveTo>
                                    <a:pt x="1114" y="390"/>
                                  </a:moveTo>
                                  <a:lnTo>
                                    <a:pt x="593" y="390"/>
                                  </a:lnTo>
                                  <a:lnTo>
                                    <a:pt x="593" y="433"/>
                                  </a:lnTo>
                                  <a:lnTo>
                                    <a:pt x="1114" y="433"/>
                                  </a:lnTo>
                                  <a:lnTo>
                                    <a:pt x="1114" y="3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26" name="矩形 526"/>
                          <wps:cNvSpPr/>
                          <wps:spPr>
                            <a:xfrm>
                              <a:off x="9882" y="6150"/>
                              <a:ext cx="94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27" name="矩形 527"/>
                          <wps:cNvSpPr/>
                          <wps:spPr>
                            <a:xfrm>
                              <a:off x="10366" y="6147"/>
                              <a:ext cx="97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28" name="任意多边形 528"/>
                          <wps:cNvSpPr/>
                          <wps:spPr>
                            <a:xfrm>
                              <a:off x="10233" y="6138"/>
                              <a:ext cx="237" cy="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7" h="494">
                                  <a:moveTo>
                                    <a:pt x="426" y="450"/>
                                  </a:moveTo>
                                  <a:lnTo>
                                    <a:pt x="381" y="450"/>
                                  </a:lnTo>
                                  <a:lnTo>
                                    <a:pt x="381" y="491"/>
                                  </a:lnTo>
                                  <a:lnTo>
                                    <a:pt x="426" y="491"/>
                                  </a:lnTo>
                                  <a:lnTo>
                                    <a:pt x="426" y="450"/>
                                  </a:lnTo>
                                  <a:close/>
                                  <a:moveTo>
                                    <a:pt x="531" y="129"/>
                                  </a:moveTo>
                                  <a:lnTo>
                                    <a:pt x="426" y="129"/>
                                  </a:lnTo>
                                  <a:lnTo>
                                    <a:pt x="426" y="0"/>
                                  </a:lnTo>
                                  <a:lnTo>
                                    <a:pt x="381" y="0"/>
                                  </a:lnTo>
                                  <a:lnTo>
                                    <a:pt x="381" y="129"/>
                                  </a:lnTo>
                                  <a:lnTo>
                                    <a:pt x="149" y="129"/>
                                  </a:lnTo>
                                  <a:lnTo>
                                    <a:pt x="149" y="1"/>
                                  </a:lnTo>
                                  <a:lnTo>
                                    <a:pt x="105" y="1"/>
                                  </a:lnTo>
                                  <a:lnTo>
                                    <a:pt x="105" y="129"/>
                                  </a:lnTo>
                                  <a:lnTo>
                                    <a:pt x="0" y="129"/>
                                  </a:lnTo>
                                  <a:lnTo>
                                    <a:pt x="0" y="167"/>
                                  </a:lnTo>
                                  <a:lnTo>
                                    <a:pt x="381" y="167"/>
                                  </a:lnTo>
                                  <a:lnTo>
                                    <a:pt x="381" y="412"/>
                                  </a:lnTo>
                                  <a:lnTo>
                                    <a:pt x="149" y="412"/>
                                  </a:lnTo>
                                  <a:lnTo>
                                    <a:pt x="149" y="168"/>
                                  </a:lnTo>
                                  <a:lnTo>
                                    <a:pt x="105" y="168"/>
                                  </a:lnTo>
                                  <a:lnTo>
                                    <a:pt x="105" y="412"/>
                                  </a:lnTo>
                                  <a:lnTo>
                                    <a:pt x="105" y="450"/>
                                  </a:lnTo>
                                  <a:lnTo>
                                    <a:pt x="105" y="494"/>
                                  </a:lnTo>
                                  <a:lnTo>
                                    <a:pt x="149" y="494"/>
                                  </a:lnTo>
                                  <a:lnTo>
                                    <a:pt x="149" y="450"/>
                                  </a:lnTo>
                                  <a:lnTo>
                                    <a:pt x="426" y="450"/>
                                  </a:lnTo>
                                  <a:lnTo>
                                    <a:pt x="426" y="412"/>
                                  </a:lnTo>
                                  <a:lnTo>
                                    <a:pt x="426" y="412"/>
                                  </a:lnTo>
                                  <a:lnTo>
                                    <a:pt x="426" y="167"/>
                                  </a:lnTo>
                                  <a:lnTo>
                                    <a:pt x="531" y="167"/>
                                  </a:lnTo>
                                  <a:lnTo>
                                    <a:pt x="531" y="129"/>
                                  </a:lnTo>
                                  <a:close/>
                                  <a:moveTo>
                                    <a:pt x="1056" y="218"/>
                                  </a:moveTo>
                                  <a:lnTo>
                                    <a:pt x="650" y="218"/>
                                  </a:lnTo>
                                  <a:lnTo>
                                    <a:pt x="650" y="261"/>
                                  </a:lnTo>
                                  <a:lnTo>
                                    <a:pt x="1056" y="261"/>
                                  </a:lnTo>
                                  <a:lnTo>
                                    <a:pt x="1056" y="218"/>
                                  </a:lnTo>
                                  <a:close/>
                                  <a:moveTo>
                                    <a:pt x="1116" y="411"/>
                                  </a:moveTo>
                                  <a:lnTo>
                                    <a:pt x="592" y="411"/>
                                  </a:lnTo>
                                  <a:lnTo>
                                    <a:pt x="592" y="454"/>
                                  </a:lnTo>
                                  <a:lnTo>
                                    <a:pt x="1116" y="454"/>
                                  </a:lnTo>
                                  <a:lnTo>
                                    <a:pt x="1116" y="4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29" name="任意多边形 529"/>
                          <wps:cNvSpPr/>
                          <wps:spPr>
                            <a:xfrm>
                              <a:off x="11213" y="5198"/>
                              <a:ext cx="211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2" h="680">
                                  <a:moveTo>
                                    <a:pt x="406" y="598"/>
                                  </a:moveTo>
                                  <a:lnTo>
                                    <a:pt x="5" y="598"/>
                                  </a:lnTo>
                                  <a:lnTo>
                                    <a:pt x="5" y="669"/>
                                  </a:lnTo>
                                  <a:lnTo>
                                    <a:pt x="406" y="669"/>
                                  </a:lnTo>
                                  <a:lnTo>
                                    <a:pt x="406" y="598"/>
                                  </a:lnTo>
                                  <a:close/>
                                  <a:moveTo>
                                    <a:pt x="250" y="101"/>
                                  </a:moveTo>
                                  <a:lnTo>
                                    <a:pt x="162" y="101"/>
                                  </a:lnTo>
                                  <a:lnTo>
                                    <a:pt x="162" y="598"/>
                                  </a:lnTo>
                                  <a:lnTo>
                                    <a:pt x="250" y="598"/>
                                  </a:lnTo>
                                  <a:lnTo>
                                    <a:pt x="250" y="101"/>
                                  </a:lnTo>
                                  <a:close/>
                                  <a:moveTo>
                                    <a:pt x="250" y="0"/>
                                  </a:moveTo>
                                  <a:lnTo>
                                    <a:pt x="0" y="68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162" y="101"/>
                                  </a:lnTo>
                                  <a:lnTo>
                                    <a:pt x="250" y="101"/>
                                  </a:lnTo>
                                  <a:lnTo>
                                    <a:pt x="250" y="0"/>
                                  </a:lnTo>
                                  <a:close/>
                                  <a:moveTo>
                                    <a:pt x="582" y="559"/>
                                  </a:moveTo>
                                  <a:lnTo>
                                    <a:pt x="582" y="645"/>
                                  </a:lnTo>
                                  <a:lnTo>
                                    <a:pt x="615" y="660"/>
                                  </a:lnTo>
                                  <a:lnTo>
                                    <a:pt x="653" y="671"/>
                                  </a:lnTo>
                                  <a:lnTo>
                                    <a:pt x="695" y="678"/>
                                  </a:lnTo>
                                  <a:lnTo>
                                    <a:pt x="742" y="680"/>
                                  </a:lnTo>
                                  <a:lnTo>
                                    <a:pt x="796" y="676"/>
                                  </a:lnTo>
                                  <a:lnTo>
                                    <a:pt x="844" y="666"/>
                                  </a:lnTo>
                                  <a:lnTo>
                                    <a:pt x="887" y="649"/>
                                  </a:lnTo>
                                  <a:lnTo>
                                    <a:pt x="924" y="626"/>
                                  </a:lnTo>
                                  <a:lnTo>
                                    <a:pt x="938" y="611"/>
                                  </a:lnTo>
                                  <a:lnTo>
                                    <a:pt x="744" y="611"/>
                                  </a:lnTo>
                                  <a:lnTo>
                                    <a:pt x="700" y="608"/>
                                  </a:lnTo>
                                  <a:lnTo>
                                    <a:pt x="658" y="598"/>
                                  </a:lnTo>
                                  <a:lnTo>
                                    <a:pt x="619" y="582"/>
                                  </a:lnTo>
                                  <a:lnTo>
                                    <a:pt x="582" y="559"/>
                                  </a:lnTo>
                                  <a:close/>
                                  <a:moveTo>
                                    <a:pt x="938" y="72"/>
                                  </a:moveTo>
                                  <a:lnTo>
                                    <a:pt x="748" y="72"/>
                                  </a:lnTo>
                                  <a:lnTo>
                                    <a:pt x="804" y="79"/>
                                  </a:lnTo>
                                  <a:lnTo>
                                    <a:pt x="845" y="99"/>
                                  </a:lnTo>
                                  <a:lnTo>
                                    <a:pt x="869" y="133"/>
                                  </a:lnTo>
                                  <a:lnTo>
                                    <a:pt x="877" y="180"/>
                                  </a:lnTo>
                                  <a:lnTo>
                                    <a:pt x="866" y="231"/>
                                  </a:lnTo>
                                  <a:lnTo>
                                    <a:pt x="835" y="267"/>
                                  </a:lnTo>
                                  <a:lnTo>
                                    <a:pt x="782" y="289"/>
                                  </a:lnTo>
                                  <a:lnTo>
                                    <a:pt x="708" y="297"/>
                                  </a:lnTo>
                                  <a:lnTo>
                                    <a:pt x="652" y="297"/>
                                  </a:lnTo>
                                  <a:lnTo>
                                    <a:pt x="652" y="365"/>
                                  </a:lnTo>
                                  <a:lnTo>
                                    <a:pt x="711" y="365"/>
                                  </a:lnTo>
                                  <a:lnTo>
                                    <a:pt x="794" y="373"/>
                                  </a:lnTo>
                                  <a:lnTo>
                                    <a:pt x="854" y="396"/>
                                  </a:lnTo>
                                  <a:lnTo>
                                    <a:pt x="889" y="435"/>
                                  </a:lnTo>
                                  <a:lnTo>
                                    <a:pt x="901" y="489"/>
                                  </a:lnTo>
                                  <a:lnTo>
                                    <a:pt x="898" y="516"/>
                                  </a:lnTo>
                                  <a:lnTo>
                                    <a:pt x="891" y="539"/>
                                  </a:lnTo>
                                  <a:lnTo>
                                    <a:pt x="877" y="560"/>
                                  </a:lnTo>
                                  <a:lnTo>
                                    <a:pt x="859" y="578"/>
                                  </a:lnTo>
                                  <a:lnTo>
                                    <a:pt x="836" y="593"/>
                                  </a:lnTo>
                                  <a:lnTo>
                                    <a:pt x="809" y="603"/>
                                  </a:lnTo>
                                  <a:lnTo>
                                    <a:pt x="779" y="609"/>
                                  </a:lnTo>
                                  <a:lnTo>
                                    <a:pt x="744" y="611"/>
                                  </a:lnTo>
                                  <a:lnTo>
                                    <a:pt x="938" y="611"/>
                                  </a:lnTo>
                                  <a:lnTo>
                                    <a:pt x="953" y="597"/>
                                  </a:lnTo>
                                  <a:lnTo>
                                    <a:pt x="975" y="563"/>
                                  </a:lnTo>
                                  <a:lnTo>
                                    <a:pt x="987" y="525"/>
                                  </a:lnTo>
                                  <a:lnTo>
                                    <a:pt x="992" y="483"/>
                                  </a:lnTo>
                                  <a:lnTo>
                                    <a:pt x="989" y="453"/>
                                  </a:lnTo>
                                  <a:lnTo>
                                    <a:pt x="981" y="425"/>
                                  </a:lnTo>
                                  <a:lnTo>
                                    <a:pt x="967" y="400"/>
                                  </a:lnTo>
                                  <a:lnTo>
                                    <a:pt x="948" y="378"/>
                                  </a:lnTo>
                                  <a:lnTo>
                                    <a:pt x="924" y="359"/>
                                  </a:lnTo>
                                  <a:lnTo>
                                    <a:pt x="895" y="344"/>
                                  </a:lnTo>
                                  <a:lnTo>
                                    <a:pt x="863" y="334"/>
                                  </a:lnTo>
                                  <a:lnTo>
                                    <a:pt x="827" y="328"/>
                                  </a:lnTo>
                                  <a:lnTo>
                                    <a:pt x="827" y="326"/>
                                  </a:lnTo>
                                  <a:lnTo>
                                    <a:pt x="889" y="302"/>
                                  </a:lnTo>
                                  <a:lnTo>
                                    <a:pt x="933" y="266"/>
                                  </a:lnTo>
                                  <a:lnTo>
                                    <a:pt x="959" y="219"/>
                                  </a:lnTo>
                                  <a:lnTo>
                                    <a:pt x="968" y="161"/>
                                  </a:lnTo>
                                  <a:lnTo>
                                    <a:pt x="964" y="127"/>
                                  </a:lnTo>
                                  <a:lnTo>
                                    <a:pt x="954" y="97"/>
                                  </a:lnTo>
                                  <a:lnTo>
                                    <a:pt x="938" y="72"/>
                                  </a:lnTo>
                                  <a:close/>
                                  <a:moveTo>
                                    <a:pt x="770" y="3"/>
                                  </a:moveTo>
                                  <a:lnTo>
                                    <a:pt x="725" y="6"/>
                                  </a:lnTo>
                                  <a:lnTo>
                                    <a:pt x="684" y="13"/>
                                  </a:lnTo>
                                  <a:lnTo>
                                    <a:pt x="645" y="24"/>
                                  </a:lnTo>
                                  <a:lnTo>
                                    <a:pt x="609" y="41"/>
                                  </a:lnTo>
                                  <a:lnTo>
                                    <a:pt x="609" y="119"/>
                                  </a:lnTo>
                                  <a:lnTo>
                                    <a:pt x="642" y="98"/>
                                  </a:lnTo>
                                  <a:lnTo>
                                    <a:pt x="676" y="84"/>
                                  </a:lnTo>
                                  <a:lnTo>
                                    <a:pt x="712" y="75"/>
                                  </a:lnTo>
                                  <a:lnTo>
                                    <a:pt x="748" y="72"/>
                                  </a:lnTo>
                                  <a:lnTo>
                                    <a:pt x="938" y="72"/>
                                  </a:lnTo>
                                  <a:lnTo>
                                    <a:pt x="937" y="71"/>
                                  </a:lnTo>
                                  <a:lnTo>
                                    <a:pt x="913" y="47"/>
                                  </a:lnTo>
                                  <a:lnTo>
                                    <a:pt x="884" y="28"/>
                                  </a:lnTo>
                                  <a:lnTo>
                                    <a:pt x="850" y="14"/>
                                  </a:lnTo>
                                  <a:lnTo>
                                    <a:pt x="812" y="6"/>
                                  </a:lnTo>
                                  <a:lnTo>
                                    <a:pt x="770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30" name="任意多边形 530"/>
                          <wps:cNvSpPr/>
                          <wps:spPr>
                            <a:xfrm>
                              <a:off x="10715" y="6138"/>
                              <a:ext cx="233" cy="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4" h="494">
                                  <a:moveTo>
                                    <a:pt x="149" y="167"/>
                                  </a:moveTo>
                                  <a:lnTo>
                                    <a:pt x="104" y="167"/>
                                  </a:lnTo>
                                  <a:lnTo>
                                    <a:pt x="104" y="493"/>
                                  </a:lnTo>
                                  <a:lnTo>
                                    <a:pt x="149" y="493"/>
                                  </a:lnTo>
                                  <a:lnTo>
                                    <a:pt x="149" y="450"/>
                                  </a:lnTo>
                                  <a:lnTo>
                                    <a:pt x="425" y="450"/>
                                  </a:lnTo>
                                  <a:lnTo>
                                    <a:pt x="425" y="412"/>
                                  </a:lnTo>
                                  <a:lnTo>
                                    <a:pt x="149" y="412"/>
                                  </a:lnTo>
                                  <a:lnTo>
                                    <a:pt x="149" y="167"/>
                                  </a:lnTo>
                                  <a:close/>
                                  <a:moveTo>
                                    <a:pt x="425" y="450"/>
                                  </a:moveTo>
                                  <a:lnTo>
                                    <a:pt x="381" y="450"/>
                                  </a:lnTo>
                                  <a:lnTo>
                                    <a:pt x="381" y="491"/>
                                  </a:lnTo>
                                  <a:lnTo>
                                    <a:pt x="425" y="491"/>
                                  </a:lnTo>
                                  <a:lnTo>
                                    <a:pt x="425" y="450"/>
                                  </a:lnTo>
                                  <a:close/>
                                  <a:moveTo>
                                    <a:pt x="425" y="167"/>
                                  </a:moveTo>
                                  <a:lnTo>
                                    <a:pt x="381" y="167"/>
                                  </a:lnTo>
                                  <a:lnTo>
                                    <a:pt x="381" y="412"/>
                                  </a:lnTo>
                                  <a:lnTo>
                                    <a:pt x="425" y="412"/>
                                  </a:lnTo>
                                  <a:lnTo>
                                    <a:pt x="425" y="167"/>
                                  </a:lnTo>
                                  <a:close/>
                                  <a:moveTo>
                                    <a:pt x="530" y="129"/>
                                  </a:moveTo>
                                  <a:lnTo>
                                    <a:pt x="0" y="129"/>
                                  </a:lnTo>
                                  <a:lnTo>
                                    <a:pt x="0" y="167"/>
                                  </a:lnTo>
                                  <a:lnTo>
                                    <a:pt x="530" y="167"/>
                                  </a:lnTo>
                                  <a:lnTo>
                                    <a:pt x="530" y="129"/>
                                  </a:lnTo>
                                  <a:close/>
                                  <a:moveTo>
                                    <a:pt x="149" y="1"/>
                                  </a:moveTo>
                                  <a:lnTo>
                                    <a:pt x="104" y="1"/>
                                  </a:lnTo>
                                  <a:lnTo>
                                    <a:pt x="104" y="129"/>
                                  </a:lnTo>
                                  <a:lnTo>
                                    <a:pt x="149" y="129"/>
                                  </a:lnTo>
                                  <a:lnTo>
                                    <a:pt x="149" y="1"/>
                                  </a:lnTo>
                                  <a:close/>
                                  <a:moveTo>
                                    <a:pt x="425" y="0"/>
                                  </a:moveTo>
                                  <a:lnTo>
                                    <a:pt x="381" y="0"/>
                                  </a:lnTo>
                                  <a:lnTo>
                                    <a:pt x="381" y="129"/>
                                  </a:lnTo>
                                  <a:lnTo>
                                    <a:pt x="425" y="129"/>
                                  </a:lnTo>
                                  <a:lnTo>
                                    <a:pt x="425" y="0"/>
                                  </a:lnTo>
                                  <a:close/>
                                  <a:moveTo>
                                    <a:pt x="1093" y="31"/>
                                  </a:moveTo>
                                  <a:lnTo>
                                    <a:pt x="626" y="31"/>
                                  </a:lnTo>
                                  <a:lnTo>
                                    <a:pt x="626" y="490"/>
                                  </a:lnTo>
                                  <a:lnTo>
                                    <a:pt x="672" y="490"/>
                                  </a:lnTo>
                                  <a:lnTo>
                                    <a:pt x="672" y="459"/>
                                  </a:lnTo>
                                  <a:lnTo>
                                    <a:pt x="1093" y="459"/>
                                  </a:lnTo>
                                  <a:lnTo>
                                    <a:pt x="1093" y="420"/>
                                  </a:lnTo>
                                  <a:lnTo>
                                    <a:pt x="672" y="420"/>
                                  </a:lnTo>
                                  <a:lnTo>
                                    <a:pt x="672" y="71"/>
                                  </a:lnTo>
                                  <a:lnTo>
                                    <a:pt x="1093" y="71"/>
                                  </a:lnTo>
                                  <a:lnTo>
                                    <a:pt x="1093" y="31"/>
                                  </a:lnTo>
                                  <a:close/>
                                  <a:moveTo>
                                    <a:pt x="1093" y="459"/>
                                  </a:moveTo>
                                  <a:lnTo>
                                    <a:pt x="1048" y="459"/>
                                  </a:lnTo>
                                  <a:lnTo>
                                    <a:pt x="1048" y="490"/>
                                  </a:lnTo>
                                  <a:lnTo>
                                    <a:pt x="1093" y="490"/>
                                  </a:lnTo>
                                  <a:lnTo>
                                    <a:pt x="1093" y="459"/>
                                  </a:lnTo>
                                  <a:close/>
                                  <a:moveTo>
                                    <a:pt x="1093" y="71"/>
                                  </a:moveTo>
                                  <a:lnTo>
                                    <a:pt x="1048" y="71"/>
                                  </a:lnTo>
                                  <a:lnTo>
                                    <a:pt x="1048" y="420"/>
                                  </a:lnTo>
                                  <a:lnTo>
                                    <a:pt x="1093" y="420"/>
                                  </a:lnTo>
                                  <a:lnTo>
                                    <a:pt x="1093" y="71"/>
                                  </a:lnTo>
                                  <a:close/>
                                  <a:moveTo>
                                    <a:pt x="820" y="71"/>
                                  </a:moveTo>
                                  <a:lnTo>
                                    <a:pt x="776" y="71"/>
                                  </a:lnTo>
                                  <a:lnTo>
                                    <a:pt x="775" y="133"/>
                                  </a:lnTo>
                                  <a:lnTo>
                                    <a:pt x="772" y="182"/>
                                  </a:lnTo>
                                  <a:lnTo>
                                    <a:pt x="767" y="218"/>
                                  </a:lnTo>
                                  <a:lnTo>
                                    <a:pt x="761" y="241"/>
                                  </a:lnTo>
                                  <a:lnTo>
                                    <a:pt x="750" y="265"/>
                                  </a:lnTo>
                                  <a:lnTo>
                                    <a:pt x="732" y="287"/>
                                  </a:lnTo>
                                  <a:lnTo>
                                    <a:pt x="706" y="309"/>
                                  </a:lnTo>
                                  <a:lnTo>
                                    <a:pt x="673" y="330"/>
                                  </a:lnTo>
                                  <a:lnTo>
                                    <a:pt x="683" y="338"/>
                                  </a:lnTo>
                                  <a:lnTo>
                                    <a:pt x="691" y="347"/>
                                  </a:lnTo>
                                  <a:lnTo>
                                    <a:pt x="699" y="355"/>
                                  </a:lnTo>
                                  <a:lnTo>
                                    <a:pt x="707" y="363"/>
                                  </a:lnTo>
                                  <a:lnTo>
                                    <a:pt x="742" y="339"/>
                                  </a:lnTo>
                                  <a:lnTo>
                                    <a:pt x="770" y="313"/>
                                  </a:lnTo>
                                  <a:lnTo>
                                    <a:pt x="790" y="287"/>
                                  </a:lnTo>
                                  <a:lnTo>
                                    <a:pt x="802" y="259"/>
                                  </a:lnTo>
                                  <a:lnTo>
                                    <a:pt x="810" y="231"/>
                                  </a:lnTo>
                                  <a:lnTo>
                                    <a:pt x="815" y="190"/>
                                  </a:lnTo>
                                  <a:lnTo>
                                    <a:pt x="819" y="136"/>
                                  </a:lnTo>
                                  <a:lnTo>
                                    <a:pt x="820" y="71"/>
                                  </a:lnTo>
                                  <a:close/>
                                  <a:moveTo>
                                    <a:pt x="942" y="71"/>
                                  </a:moveTo>
                                  <a:lnTo>
                                    <a:pt x="898" y="71"/>
                                  </a:lnTo>
                                  <a:lnTo>
                                    <a:pt x="898" y="262"/>
                                  </a:lnTo>
                                  <a:lnTo>
                                    <a:pt x="902" y="289"/>
                                  </a:lnTo>
                                  <a:lnTo>
                                    <a:pt x="916" y="308"/>
                                  </a:lnTo>
                                  <a:lnTo>
                                    <a:pt x="939" y="320"/>
                                  </a:lnTo>
                                  <a:lnTo>
                                    <a:pt x="970" y="324"/>
                                  </a:lnTo>
                                  <a:lnTo>
                                    <a:pt x="1033" y="324"/>
                                  </a:lnTo>
                                  <a:lnTo>
                                    <a:pt x="1040" y="283"/>
                                  </a:lnTo>
                                  <a:lnTo>
                                    <a:pt x="977" y="283"/>
                                  </a:lnTo>
                                  <a:lnTo>
                                    <a:pt x="962" y="281"/>
                                  </a:lnTo>
                                  <a:lnTo>
                                    <a:pt x="951" y="276"/>
                                  </a:lnTo>
                                  <a:lnTo>
                                    <a:pt x="945" y="268"/>
                                  </a:lnTo>
                                  <a:lnTo>
                                    <a:pt x="942" y="257"/>
                                  </a:lnTo>
                                  <a:lnTo>
                                    <a:pt x="942" y="71"/>
                                  </a:lnTo>
                                  <a:close/>
                                  <a:moveTo>
                                    <a:pt x="1041" y="282"/>
                                  </a:moveTo>
                                  <a:lnTo>
                                    <a:pt x="1022" y="282"/>
                                  </a:lnTo>
                                  <a:lnTo>
                                    <a:pt x="977" y="283"/>
                                  </a:lnTo>
                                  <a:lnTo>
                                    <a:pt x="1040" y="283"/>
                                  </a:lnTo>
                                  <a:lnTo>
                                    <a:pt x="1041" y="28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31" name="任意多边形 531"/>
                          <wps:cNvSpPr/>
                          <wps:spPr>
                            <a:xfrm>
                              <a:off x="11194" y="5377"/>
                              <a:ext cx="239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24" h="496">
                                  <a:moveTo>
                                    <a:pt x="529" y="187"/>
                                  </a:moveTo>
                                  <a:lnTo>
                                    <a:pt x="289" y="187"/>
                                  </a:lnTo>
                                  <a:lnTo>
                                    <a:pt x="289" y="0"/>
                                  </a:lnTo>
                                  <a:lnTo>
                                    <a:pt x="239" y="0"/>
                                  </a:lnTo>
                                  <a:lnTo>
                                    <a:pt x="239" y="187"/>
                                  </a:lnTo>
                                  <a:lnTo>
                                    <a:pt x="0" y="187"/>
                                  </a:lnTo>
                                  <a:lnTo>
                                    <a:pt x="0" y="228"/>
                                  </a:lnTo>
                                  <a:lnTo>
                                    <a:pt x="239" y="228"/>
                                  </a:lnTo>
                                  <a:lnTo>
                                    <a:pt x="239" y="495"/>
                                  </a:lnTo>
                                  <a:lnTo>
                                    <a:pt x="289" y="495"/>
                                  </a:lnTo>
                                  <a:lnTo>
                                    <a:pt x="289" y="228"/>
                                  </a:lnTo>
                                  <a:lnTo>
                                    <a:pt x="529" y="228"/>
                                  </a:lnTo>
                                  <a:lnTo>
                                    <a:pt x="529" y="187"/>
                                  </a:lnTo>
                                  <a:close/>
                                  <a:moveTo>
                                    <a:pt x="1123" y="209"/>
                                  </a:moveTo>
                                  <a:lnTo>
                                    <a:pt x="584" y="209"/>
                                  </a:lnTo>
                                  <a:lnTo>
                                    <a:pt x="584" y="253"/>
                                  </a:lnTo>
                                  <a:lnTo>
                                    <a:pt x="1123" y="253"/>
                                  </a:lnTo>
                                  <a:lnTo>
                                    <a:pt x="1123" y="20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32" name="任意多边形 532"/>
                          <wps:cNvSpPr/>
                          <wps:spPr>
                            <a:xfrm>
                              <a:off x="11273" y="4822"/>
                              <a:ext cx="96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51" h="677">
                                  <a:moveTo>
                                    <a:pt x="290" y="0"/>
                                  </a:moveTo>
                                  <a:lnTo>
                                    <a:pt x="228" y="6"/>
                                  </a:lnTo>
                                  <a:lnTo>
                                    <a:pt x="173" y="25"/>
                                  </a:lnTo>
                                  <a:lnTo>
                                    <a:pt x="123" y="57"/>
                                  </a:lnTo>
                                  <a:lnTo>
                                    <a:pt x="80" y="102"/>
                                  </a:lnTo>
                                  <a:lnTo>
                                    <a:pt x="45" y="157"/>
                                  </a:lnTo>
                                  <a:lnTo>
                                    <a:pt x="20" y="222"/>
                                  </a:lnTo>
                                  <a:lnTo>
                                    <a:pt x="5" y="295"/>
                                  </a:lnTo>
                                  <a:lnTo>
                                    <a:pt x="0" y="377"/>
                                  </a:lnTo>
                                  <a:lnTo>
                                    <a:pt x="4" y="445"/>
                                  </a:lnTo>
                                  <a:lnTo>
                                    <a:pt x="16" y="504"/>
                                  </a:lnTo>
                                  <a:lnTo>
                                    <a:pt x="35" y="555"/>
                                  </a:lnTo>
                                  <a:lnTo>
                                    <a:pt x="61" y="598"/>
                                  </a:lnTo>
                                  <a:lnTo>
                                    <a:pt x="95" y="633"/>
                                  </a:lnTo>
                                  <a:lnTo>
                                    <a:pt x="134" y="657"/>
                                  </a:lnTo>
                                  <a:lnTo>
                                    <a:pt x="178" y="672"/>
                                  </a:lnTo>
                                  <a:lnTo>
                                    <a:pt x="229" y="676"/>
                                  </a:lnTo>
                                  <a:lnTo>
                                    <a:pt x="275" y="673"/>
                                  </a:lnTo>
                                  <a:lnTo>
                                    <a:pt x="317" y="661"/>
                                  </a:lnTo>
                                  <a:lnTo>
                                    <a:pt x="355" y="642"/>
                                  </a:lnTo>
                                  <a:lnTo>
                                    <a:pt x="389" y="615"/>
                                  </a:lnTo>
                                  <a:lnTo>
                                    <a:pt x="394" y="608"/>
                                  </a:lnTo>
                                  <a:lnTo>
                                    <a:pt x="231" y="608"/>
                                  </a:lnTo>
                                  <a:lnTo>
                                    <a:pt x="202" y="605"/>
                                  </a:lnTo>
                                  <a:lnTo>
                                    <a:pt x="176" y="596"/>
                                  </a:lnTo>
                                  <a:lnTo>
                                    <a:pt x="153" y="582"/>
                                  </a:lnTo>
                                  <a:lnTo>
                                    <a:pt x="133" y="562"/>
                                  </a:lnTo>
                                  <a:lnTo>
                                    <a:pt x="117" y="538"/>
                                  </a:lnTo>
                                  <a:lnTo>
                                    <a:pt x="106" y="511"/>
                                  </a:lnTo>
                                  <a:lnTo>
                                    <a:pt x="99" y="482"/>
                                  </a:lnTo>
                                  <a:lnTo>
                                    <a:pt x="96" y="451"/>
                                  </a:lnTo>
                                  <a:lnTo>
                                    <a:pt x="99" y="426"/>
                                  </a:lnTo>
                                  <a:lnTo>
                                    <a:pt x="106" y="403"/>
                                  </a:lnTo>
                                  <a:lnTo>
                                    <a:pt x="117" y="381"/>
                                  </a:lnTo>
                                  <a:lnTo>
                                    <a:pt x="133" y="361"/>
                                  </a:lnTo>
                                  <a:lnTo>
                                    <a:pt x="153" y="345"/>
                                  </a:lnTo>
                                  <a:lnTo>
                                    <a:pt x="91" y="345"/>
                                  </a:lnTo>
                                  <a:lnTo>
                                    <a:pt x="95" y="284"/>
                                  </a:lnTo>
                                  <a:lnTo>
                                    <a:pt x="105" y="230"/>
                                  </a:lnTo>
                                  <a:lnTo>
                                    <a:pt x="123" y="183"/>
                                  </a:lnTo>
                                  <a:lnTo>
                                    <a:pt x="147" y="143"/>
                                  </a:lnTo>
                                  <a:lnTo>
                                    <a:pt x="177" y="110"/>
                                  </a:lnTo>
                                  <a:lnTo>
                                    <a:pt x="211" y="87"/>
                                  </a:lnTo>
                                  <a:lnTo>
                                    <a:pt x="250" y="73"/>
                                  </a:lnTo>
                                  <a:lnTo>
                                    <a:pt x="293" y="69"/>
                                  </a:lnTo>
                                  <a:lnTo>
                                    <a:pt x="407" y="69"/>
                                  </a:lnTo>
                                  <a:lnTo>
                                    <a:pt x="407" y="19"/>
                                  </a:lnTo>
                                  <a:lnTo>
                                    <a:pt x="384" y="11"/>
                                  </a:lnTo>
                                  <a:lnTo>
                                    <a:pt x="357" y="5"/>
                                  </a:lnTo>
                                  <a:lnTo>
                                    <a:pt x="326" y="1"/>
                                  </a:lnTo>
                                  <a:lnTo>
                                    <a:pt x="290" y="0"/>
                                  </a:lnTo>
                                  <a:close/>
                                  <a:moveTo>
                                    <a:pt x="407" y="323"/>
                                  </a:moveTo>
                                  <a:lnTo>
                                    <a:pt x="230" y="323"/>
                                  </a:lnTo>
                                  <a:lnTo>
                                    <a:pt x="260" y="326"/>
                                  </a:lnTo>
                                  <a:lnTo>
                                    <a:pt x="286" y="333"/>
                                  </a:lnTo>
                                  <a:lnTo>
                                    <a:pt x="308" y="344"/>
                                  </a:lnTo>
                                  <a:lnTo>
                                    <a:pt x="327" y="361"/>
                                  </a:lnTo>
                                  <a:lnTo>
                                    <a:pt x="342" y="381"/>
                                  </a:lnTo>
                                  <a:lnTo>
                                    <a:pt x="353" y="406"/>
                                  </a:lnTo>
                                  <a:lnTo>
                                    <a:pt x="359" y="434"/>
                                  </a:lnTo>
                                  <a:lnTo>
                                    <a:pt x="361" y="466"/>
                                  </a:lnTo>
                                  <a:lnTo>
                                    <a:pt x="359" y="496"/>
                                  </a:lnTo>
                                  <a:lnTo>
                                    <a:pt x="352" y="523"/>
                                  </a:lnTo>
                                  <a:lnTo>
                                    <a:pt x="341" y="547"/>
                                  </a:lnTo>
                                  <a:lnTo>
                                    <a:pt x="325" y="568"/>
                                  </a:lnTo>
                                  <a:lnTo>
                                    <a:pt x="306" y="586"/>
                                  </a:lnTo>
                                  <a:lnTo>
                                    <a:pt x="284" y="598"/>
                                  </a:lnTo>
                                  <a:lnTo>
                                    <a:pt x="259" y="606"/>
                                  </a:lnTo>
                                  <a:lnTo>
                                    <a:pt x="231" y="608"/>
                                  </a:lnTo>
                                  <a:lnTo>
                                    <a:pt x="394" y="608"/>
                                  </a:lnTo>
                                  <a:lnTo>
                                    <a:pt x="416" y="582"/>
                                  </a:lnTo>
                                  <a:lnTo>
                                    <a:pt x="436" y="544"/>
                                  </a:lnTo>
                                  <a:lnTo>
                                    <a:pt x="447" y="503"/>
                                  </a:lnTo>
                                  <a:lnTo>
                                    <a:pt x="451" y="457"/>
                                  </a:lnTo>
                                  <a:lnTo>
                                    <a:pt x="448" y="414"/>
                                  </a:lnTo>
                                  <a:lnTo>
                                    <a:pt x="438" y="375"/>
                                  </a:lnTo>
                                  <a:lnTo>
                                    <a:pt x="421" y="340"/>
                                  </a:lnTo>
                                  <a:lnTo>
                                    <a:pt x="407" y="323"/>
                                  </a:lnTo>
                                  <a:close/>
                                  <a:moveTo>
                                    <a:pt x="252" y="255"/>
                                  </a:moveTo>
                                  <a:lnTo>
                                    <a:pt x="201" y="260"/>
                                  </a:lnTo>
                                  <a:lnTo>
                                    <a:pt x="158" y="277"/>
                                  </a:lnTo>
                                  <a:lnTo>
                                    <a:pt x="122" y="305"/>
                                  </a:lnTo>
                                  <a:lnTo>
                                    <a:pt x="93" y="345"/>
                                  </a:lnTo>
                                  <a:lnTo>
                                    <a:pt x="153" y="345"/>
                                  </a:lnTo>
                                  <a:lnTo>
                                    <a:pt x="153" y="345"/>
                                  </a:lnTo>
                                  <a:lnTo>
                                    <a:pt x="176" y="333"/>
                                  </a:lnTo>
                                  <a:lnTo>
                                    <a:pt x="202" y="326"/>
                                  </a:lnTo>
                                  <a:lnTo>
                                    <a:pt x="230" y="323"/>
                                  </a:lnTo>
                                  <a:lnTo>
                                    <a:pt x="407" y="323"/>
                                  </a:lnTo>
                                  <a:lnTo>
                                    <a:pt x="397" y="310"/>
                                  </a:lnTo>
                                  <a:lnTo>
                                    <a:pt x="368" y="286"/>
                                  </a:lnTo>
                                  <a:lnTo>
                                    <a:pt x="334" y="269"/>
                                  </a:lnTo>
                                  <a:lnTo>
                                    <a:pt x="295" y="258"/>
                                  </a:lnTo>
                                  <a:lnTo>
                                    <a:pt x="252" y="255"/>
                                  </a:lnTo>
                                  <a:close/>
                                  <a:moveTo>
                                    <a:pt x="407" y="69"/>
                                  </a:moveTo>
                                  <a:lnTo>
                                    <a:pt x="293" y="69"/>
                                  </a:lnTo>
                                  <a:lnTo>
                                    <a:pt x="323" y="70"/>
                                  </a:lnTo>
                                  <a:lnTo>
                                    <a:pt x="351" y="75"/>
                                  </a:lnTo>
                                  <a:lnTo>
                                    <a:pt x="380" y="84"/>
                                  </a:lnTo>
                                  <a:lnTo>
                                    <a:pt x="407" y="95"/>
                                  </a:lnTo>
                                  <a:lnTo>
                                    <a:pt x="407" y="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33" name="任意多边形 533"/>
                          <wps:cNvSpPr/>
                          <wps:spPr>
                            <a:xfrm>
                              <a:off x="11195" y="4990"/>
                              <a:ext cx="234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1" h="502">
                                  <a:moveTo>
                                    <a:pt x="345" y="86"/>
                                  </a:moveTo>
                                  <a:lnTo>
                                    <a:pt x="299" y="86"/>
                                  </a:lnTo>
                                  <a:lnTo>
                                    <a:pt x="298" y="129"/>
                                  </a:lnTo>
                                  <a:lnTo>
                                    <a:pt x="296" y="169"/>
                                  </a:lnTo>
                                  <a:lnTo>
                                    <a:pt x="294" y="207"/>
                                  </a:lnTo>
                                  <a:lnTo>
                                    <a:pt x="291" y="242"/>
                                  </a:lnTo>
                                  <a:lnTo>
                                    <a:pt x="279" y="307"/>
                                  </a:lnTo>
                                  <a:lnTo>
                                    <a:pt x="252" y="367"/>
                                  </a:lnTo>
                                  <a:lnTo>
                                    <a:pt x="211" y="421"/>
                                  </a:lnTo>
                                  <a:lnTo>
                                    <a:pt x="155" y="469"/>
                                  </a:lnTo>
                                  <a:lnTo>
                                    <a:pt x="165" y="477"/>
                                  </a:lnTo>
                                  <a:lnTo>
                                    <a:pt x="174" y="485"/>
                                  </a:lnTo>
                                  <a:lnTo>
                                    <a:pt x="182" y="493"/>
                                  </a:lnTo>
                                  <a:lnTo>
                                    <a:pt x="190" y="501"/>
                                  </a:lnTo>
                                  <a:lnTo>
                                    <a:pt x="249" y="448"/>
                                  </a:lnTo>
                                  <a:lnTo>
                                    <a:pt x="294" y="387"/>
                                  </a:lnTo>
                                  <a:lnTo>
                                    <a:pt x="323" y="320"/>
                                  </a:lnTo>
                                  <a:lnTo>
                                    <a:pt x="337" y="245"/>
                                  </a:lnTo>
                                  <a:lnTo>
                                    <a:pt x="339" y="212"/>
                                  </a:lnTo>
                                  <a:lnTo>
                                    <a:pt x="341" y="175"/>
                                  </a:lnTo>
                                  <a:lnTo>
                                    <a:pt x="343" y="133"/>
                                  </a:lnTo>
                                  <a:lnTo>
                                    <a:pt x="345" y="86"/>
                                  </a:lnTo>
                                  <a:close/>
                                  <a:moveTo>
                                    <a:pt x="186" y="272"/>
                                  </a:moveTo>
                                  <a:lnTo>
                                    <a:pt x="82" y="272"/>
                                  </a:lnTo>
                                  <a:lnTo>
                                    <a:pt x="82" y="499"/>
                                  </a:lnTo>
                                  <a:lnTo>
                                    <a:pt x="123" y="499"/>
                                  </a:lnTo>
                                  <a:lnTo>
                                    <a:pt x="123" y="285"/>
                                  </a:lnTo>
                                  <a:lnTo>
                                    <a:pt x="188" y="285"/>
                                  </a:lnTo>
                                  <a:lnTo>
                                    <a:pt x="180" y="280"/>
                                  </a:lnTo>
                                  <a:lnTo>
                                    <a:pt x="186" y="272"/>
                                  </a:lnTo>
                                  <a:close/>
                                  <a:moveTo>
                                    <a:pt x="326" y="440"/>
                                  </a:moveTo>
                                  <a:lnTo>
                                    <a:pt x="329" y="451"/>
                                  </a:lnTo>
                                  <a:lnTo>
                                    <a:pt x="331" y="462"/>
                                  </a:lnTo>
                                  <a:lnTo>
                                    <a:pt x="333" y="473"/>
                                  </a:lnTo>
                                  <a:lnTo>
                                    <a:pt x="335" y="485"/>
                                  </a:lnTo>
                                  <a:lnTo>
                                    <a:pt x="381" y="486"/>
                                  </a:lnTo>
                                  <a:lnTo>
                                    <a:pt x="415" y="487"/>
                                  </a:lnTo>
                                  <a:lnTo>
                                    <a:pt x="452" y="481"/>
                                  </a:lnTo>
                                  <a:lnTo>
                                    <a:pt x="479" y="464"/>
                                  </a:lnTo>
                                  <a:lnTo>
                                    <a:pt x="490" y="444"/>
                                  </a:lnTo>
                                  <a:lnTo>
                                    <a:pt x="410" y="444"/>
                                  </a:lnTo>
                                  <a:lnTo>
                                    <a:pt x="393" y="444"/>
                                  </a:lnTo>
                                  <a:lnTo>
                                    <a:pt x="373" y="443"/>
                                  </a:lnTo>
                                  <a:lnTo>
                                    <a:pt x="351" y="442"/>
                                  </a:lnTo>
                                  <a:lnTo>
                                    <a:pt x="326" y="440"/>
                                  </a:lnTo>
                                  <a:close/>
                                  <a:moveTo>
                                    <a:pt x="514" y="47"/>
                                  </a:moveTo>
                                  <a:lnTo>
                                    <a:pt x="212" y="47"/>
                                  </a:lnTo>
                                  <a:lnTo>
                                    <a:pt x="212" y="86"/>
                                  </a:lnTo>
                                  <a:lnTo>
                                    <a:pt x="468" y="86"/>
                                  </a:lnTo>
                                  <a:lnTo>
                                    <a:pt x="465" y="189"/>
                                  </a:lnTo>
                                  <a:lnTo>
                                    <a:pt x="462" y="274"/>
                                  </a:lnTo>
                                  <a:lnTo>
                                    <a:pt x="459" y="342"/>
                                  </a:lnTo>
                                  <a:lnTo>
                                    <a:pt x="457" y="390"/>
                                  </a:lnTo>
                                  <a:lnTo>
                                    <a:pt x="453" y="414"/>
                                  </a:lnTo>
                                  <a:lnTo>
                                    <a:pt x="444" y="431"/>
                                  </a:lnTo>
                                  <a:lnTo>
                                    <a:pt x="430" y="441"/>
                                  </a:lnTo>
                                  <a:lnTo>
                                    <a:pt x="410" y="444"/>
                                  </a:lnTo>
                                  <a:lnTo>
                                    <a:pt x="490" y="444"/>
                                  </a:lnTo>
                                  <a:lnTo>
                                    <a:pt x="495" y="434"/>
                                  </a:lnTo>
                                  <a:lnTo>
                                    <a:pt x="502" y="393"/>
                                  </a:lnTo>
                                  <a:lnTo>
                                    <a:pt x="504" y="341"/>
                                  </a:lnTo>
                                  <a:lnTo>
                                    <a:pt x="507" y="258"/>
                                  </a:lnTo>
                                  <a:lnTo>
                                    <a:pt x="510" y="168"/>
                                  </a:lnTo>
                                  <a:lnTo>
                                    <a:pt x="514" y="47"/>
                                  </a:lnTo>
                                  <a:close/>
                                  <a:moveTo>
                                    <a:pt x="188" y="285"/>
                                  </a:moveTo>
                                  <a:lnTo>
                                    <a:pt x="123" y="285"/>
                                  </a:lnTo>
                                  <a:lnTo>
                                    <a:pt x="165" y="317"/>
                                  </a:lnTo>
                                  <a:lnTo>
                                    <a:pt x="207" y="348"/>
                                  </a:lnTo>
                                  <a:lnTo>
                                    <a:pt x="235" y="317"/>
                                  </a:lnTo>
                                  <a:lnTo>
                                    <a:pt x="188" y="285"/>
                                  </a:lnTo>
                                  <a:close/>
                                  <a:moveTo>
                                    <a:pt x="187" y="98"/>
                                  </a:moveTo>
                                  <a:lnTo>
                                    <a:pt x="7" y="98"/>
                                  </a:lnTo>
                                  <a:lnTo>
                                    <a:pt x="7" y="135"/>
                                  </a:lnTo>
                                  <a:lnTo>
                                    <a:pt x="139" y="135"/>
                                  </a:lnTo>
                                  <a:lnTo>
                                    <a:pt x="107" y="181"/>
                                  </a:lnTo>
                                  <a:lnTo>
                                    <a:pt x="74" y="222"/>
                                  </a:lnTo>
                                  <a:lnTo>
                                    <a:pt x="38" y="258"/>
                                  </a:lnTo>
                                  <a:lnTo>
                                    <a:pt x="0" y="290"/>
                                  </a:lnTo>
                                  <a:lnTo>
                                    <a:pt x="4" y="301"/>
                                  </a:lnTo>
                                  <a:lnTo>
                                    <a:pt x="8" y="312"/>
                                  </a:lnTo>
                                  <a:lnTo>
                                    <a:pt x="11" y="323"/>
                                  </a:lnTo>
                                  <a:lnTo>
                                    <a:pt x="14" y="333"/>
                                  </a:lnTo>
                                  <a:lnTo>
                                    <a:pt x="32" y="319"/>
                                  </a:lnTo>
                                  <a:lnTo>
                                    <a:pt x="49" y="304"/>
                                  </a:lnTo>
                                  <a:lnTo>
                                    <a:pt x="65" y="288"/>
                                  </a:lnTo>
                                  <a:lnTo>
                                    <a:pt x="82" y="272"/>
                                  </a:lnTo>
                                  <a:lnTo>
                                    <a:pt x="186" y="272"/>
                                  </a:lnTo>
                                  <a:lnTo>
                                    <a:pt x="195" y="261"/>
                                  </a:lnTo>
                                  <a:lnTo>
                                    <a:pt x="197" y="259"/>
                                  </a:lnTo>
                                  <a:lnTo>
                                    <a:pt x="149" y="259"/>
                                  </a:lnTo>
                                  <a:lnTo>
                                    <a:pt x="132" y="247"/>
                                  </a:lnTo>
                                  <a:lnTo>
                                    <a:pt x="123" y="242"/>
                                  </a:lnTo>
                                  <a:lnTo>
                                    <a:pt x="123" y="226"/>
                                  </a:lnTo>
                                  <a:lnTo>
                                    <a:pt x="140" y="205"/>
                                  </a:lnTo>
                                  <a:lnTo>
                                    <a:pt x="156" y="183"/>
                                  </a:lnTo>
                                  <a:lnTo>
                                    <a:pt x="172" y="160"/>
                                  </a:lnTo>
                                  <a:lnTo>
                                    <a:pt x="187" y="136"/>
                                  </a:lnTo>
                                  <a:lnTo>
                                    <a:pt x="187" y="98"/>
                                  </a:lnTo>
                                  <a:close/>
                                  <a:moveTo>
                                    <a:pt x="199" y="189"/>
                                  </a:moveTo>
                                  <a:lnTo>
                                    <a:pt x="188" y="207"/>
                                  </a:lnTo>
                                  <a:lnTo>
                                    <a:pt x="175" y="225"/>
                                  </a:lnTo>
                                  <a:lnTo>
                                    <a:pt x="162" y="242"/>
                                  </a:lnTo>
                                  <a:lnTo>
                                    <a:pt x="149" y="259"/>
                                  </a:lnTo>
                                  <a:lnTo>
                                    <a:pt x="197" y="259"/>
                                  </a:lnTo>
                                  <a:lnTo>
                                    <a:pt x="210" y="243"/>
                                  </a:lnTo>
                                  <a:lnTo>
                                    <a:pt x="223" y="227"/>
                                  </a:lnTo>
                                  <a:lnTo>
                                    <a:pt x="235" y="210"/>
                                  </a:lnTo>
                                  <a:lnTo>
                                    <a:pt x="199" y="189"/>
                                  </a:lnTo>
                                  <a:close/>
                                  <a:moveTo>
                                    <a:pt x="97" y="0"/>
                                  </a:moveTo>
                                  <a:lnTo>
                                    <a:pt x="59" y="18"/>
                                  </a:lnTo>
                                  <a:lnTo>
                                    <a:pt x="69" y="34"/>
                                  </a:lnTo>
                                  <a:lnTo>
                                    <a:pt x="79" y="51"/>
                                  </a:lnTo>
                                  <a:lnTo>
                                    <a:pt x="89" y="69"/>
                                  </a:lnTo>
                                  <a:lnTo>
                                    <a:pt x="99" y="89"/>
                                  </a:lnTo>
                                  <a:lnTo>
                                    <a:pt x="139" y="69"/>
                                  </a:lnTo>
                                  <a:lnTo>
                                    <a:pt x="128" y="50"/>
                                  </a:lnTo>
                                  <a:lnTo>
                                    <a:pt x="117" y="32"/>
                                  </a:lnTo>
                                  <a:lnTo>
                                    <a:pt x="107" y="16"/>
                                  </a:lnTo>
                                  <a:lnTo>
                                    <a:pt x="97" y="0"/>
                                  </a:lnTo>
                                  <a:close/>
                                  <a:moveTo>
                                    <a:pt x="1101" y="40"/>
                                  </a:moveTo>
                                  <a:lnTo>
                                    <a:pt x="633" y="40"/>
                                  </a:lnTo>
                                  <a:lnTo>
                                    <a:pt x="633" y="499"/>
                                  </a:lnTo>
                                  <a:lnTo>
                                    <a:pt x="679" y="499"/>
                                  </a:lnTo>
                                  <a:lnTo>
                                    <a:pt x="679" y="469"/>
                                  </a:lnTo>
                                  <a:lnTo>
                                    <a:pt x="1101" y="469"/>
                                  </a:lnTo>
                                  <a:lnTo>
                                    <a:pt x="1101" y="429"/>
                                  </a:lnTo>
                                  <a:lnTo>
                                    <a:pt x="679" y="429"/>
                                  </a:lnTo>
                                  <a:lnTo>
                                    <a:pt x="679" y="81"/>
                                  </a:lnTo>
                                  <a:lnTo>
                                    <a:pt x="1101" y="81"/>
                                  </a:lnTo>
                                  <a:lnTo>
                                    <a:pt x="1101" y="40"/>
                                  </a:lnTo>
                                  <a:close/>
                                  <a:moveTo>
                                    <a:pt x="1101" y="469"/>
                                  </a:moveTo>
                                  <a:lnTo>
                                    <a:pt x="1055" y="469"/>
                                  </a:lnTo>
                                  <a:lnTo>
                                    <a:pt x="1055" y="499"/>
                                  </a:lnTo>
                                  <a:lnTo>
                                    <a:pt x="1101" y="499"/>
                                  </a:lnTo>
                                  <a:lnTo>
                                    <a:pt x="1101" y="469"/>
                                  </a:lnTo>
                                  <a:close/>
                                  <a:moveTo>
                                    <a:pt x="1101" y="81"/>
                                  </a:moveTo>
                                  <a:lnTo>
                                    <a:pt x="1055" y="81"/>
                                  </a:lnTo>
                                  <a:lnTo>
                                    <a:pt x="1055" y="429"/>
                                  </a:lnTo>
                                  <a:lnTo>
                                    <a:pt x="1101" y="429"/>
                                  </a:lnTo>
                                  <a:lnTo>
                                    <a:pt x="1101" y="81"/>
                                  </a:lnTo>
                                  <a:close/>
                                  <a:moveTo>
                                    <a:pt x="828" y="81"/>
                                  </a:moveTo>
                                  <a:lnTo>
                                    <a:pt x="783" y="81"/>
                                  </a:lnTo>
                                  <a:lnTo>
                                    <a:pt x="782" y="143"/>
                                  </a:lnTo>
                                  <a:lnTo>
                                    <a:pt x="779" y="192"/>
                                  </a:lnTo>
                                  <a:lnTo>
                                    <a:pt x="774" y="228"/>
                                  </a:lnTo>
                                  <a:lnTo>
                                    <a:pt x="768" y="251"/>
                                  </a:lnTo>
                                  <a:lnTo>
                                    <a:pt x="757" y="274"/>
                                  </a:lnTo>
                                  <a:lnTo>
                                    <a:pt x="739" y="297"/>
                                  </a:lnTo>
                                  <a:lnTo>
                                    <a:pt x="713" y="319"/>
                                  </a:lnTo>
                                  <a:lnTo>
                                    <a:pt x="681" y="340"/>
                                  </a:lnTo>
                                  <a:lnTo>
                                    <a:pt x="690" y="348"/>
                                  </a:lnTo>
                                  <a:lnTo>
                                    <a:pt x="699" y="356"/>
                                  </a:lnTo>
                                  <a:lnTo>
                                    <a:pt x="707" y="364"/>
                                  </a:lnTo>
                                  <a:lnTo>
                                    <a:pt x="714" y="372"/>
                                  </a:lnTo>
                                  <a:lnTo>
                                    <a:pt x="749" y="348"/>
                                  </a:lnTo>
                                  <a:lnTo>
                                    <a:pt x="777" y="323"/>
                                  </a:lnTo>
                                  <a:lnTo>
                                    <a:pt x="797" y="296"/>
                                  </a:lnTo>
                                  <a:lnTo>
                                    <a:pt x="810" y="269"/>
                                  </a:lnTo>
                                  <a:lnTo>
                                    <a:pt x="817" y="240"/>
                                  </a:lnTo>
                                  <a:lnTo>
                                    <a:pt x="823" y="199"/>
                                  </a:lnTo>
                                  <a:lnTo>
                                    <a:pt x="826" y="146"/>
                                  </a:lnTo>
                                  <a:lnTo>
                                    <a:pt x="828" y="81"/>
                                  </a:lnTo>
                                  <a:close/>
                                  <a:moveTo>
                                    <a:pt x="950" y="81"/>
                                  </a:moveTo>
                                  <a:lnTo>
                                    <a:pt x="905" y="81"/>
                                  </a:lnTo>
                                  <a:lnTo>
                                    <a:pt x="905" y="272"/>
                                  </a:lnTo>
                                  <a:lnTo>
                                    <a:pt x="910" y="299"/>
                                  </a:lnTo>
                                  <a:lnTo>
                                    <a:pt x="923" y="318"/>
                                  </a:lnTo>
                                  <a:lnTo>
                                    <a:pt x="946" y="329"/>
                                  </a:lnTo>
                                  <a:lnTo>
                                    <a:pt x="977" y="333"/>
                                  </a:lnTo>
                                  <a:lnTo>
                                    <a:pt x="1040" y="333"/>
                                  </a:lnTo>
                                  <a:lnTo>
                                    <a:pt x="1048" y="293"/>
                                  </a:lnTo>
                                  <a:lnTo>
                                    <a:pt x="984" y="293"/>
                                  </a:lnTo>
                                  <a:lnTo>
                                    <a:pt x="969" y="291"/>
                                  </a:lnTo>
                                  <a:lnTo>
                                    <a:pt x="958" y="286"/>
                                  </a:lnTo>
                                  <a:lnTo>
                                    <a:pt x="952" y="278"/>
                                  </a:lnTo>
                                  <a:lnTo>
                                    <a:pt x="950" y="266"/>
                                  </a:lnTo>
                                  <a:lnTo>
                                    <a:pt x="950" y="81"/>
                                  </a:lnTo>
                                  <a:close/>
                                  <a:moveTo>
                                    <a:pt x="1048" y="292"/>
                                  </a:moveTo>
                                  <a:lnTo>
                                    <a:pt x="1030" y="292"/>
                                  </a:lnTo>
                                  <a:lnTo>
                                    <a:pt x="984" y="293"/>
                                  </a:lnTo>
                                  <a:lnTo>
                                    <a:pt x="1048" y="293"/>
                                  </a:lnTo>
                                  <a:lnTo>
                                    <a:pt x="1048" y="2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34" name="任意多边形 534"/>
                          <wps:cNvSpPr/>
                          <wps:spPr>
                            <a:xfrm>
                              <a:off x="11219" y="5582"/>
                              <a:ext cx="224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4" h="677">
                                  <a:moveTo>
                                    <a:pt x="397" y="70"/>
                                  </a:moveTo>
                                  <a:lnTo>
                                    <a:pt x="214" y="70"/>
                                  </a:lnTo>
                                  <a:lnTo>
                                    <a:pt x="244" y="71"/>
                                  </a:lnTo>
                                  <a:lnTo>
                                    <a:pt x="270" y="77"/>
                                  </a:lnTo>
                                  <a:lnTo>
                                    <a:pt x="292" y="86"/>
                                  </a:lnTo>
                                  <a:lnTo>
                                    <a:pt x="311" y="99"/>
                                  </a:lnTo>
                                  <a:lnTo>
                                    <a:pt x="326" y="116"/>
                                  </a:lnTo>
                                  <a:lnTo>
                                    <a:pt x="336" y="136"/>
                                  </a:lnTo>
                                  <a:lnTo>
                                    <a:pt x="342" y="159"/>
                                  </a:lnTo>
                                  <a:lnTo>
                                    <a:pt x="344" y="185"/>
                                  </a:lnTo>
                                  <a:lnTo>
                                    <a:pt x="343" y="209"/>
                                  </a:lnTo>
                                  <a:lnTo>
                                    <a:pt x="337" y="233"/>
                                  </a:lnTo>
                                  <a:lnTo>
                                    <a:pt x="328" y="257"/>
                                  </a:lnTo>
                                  <a:lnTo>
                                    <a:pt x="316" y="280"/>
                                  </a:lnTo>
                                  <a:lnTo>
                                    <a:pt x="298" y="305"/>
                                  </a:lnTo>
                                  <a:lnTo>
                                    <a:pt x="273" y="334"/>
                                  </a:lnTo>
                                  <a:lnTo>
                                    <a:pt x="242" y="367"/>
                                  </a:lnTo>
                                  <a:lnTo>
                                    <a:pt x="203" y="404"/>
                                  </a:lnTo>
                                  <a:lnTo>
                                    <a:pt x="0" y="594"/>
                                  </a:lnTo>
                                  <a:lnTo>
                                    <a:pt x="0" y="666"/>
                                  </a:lnTo>
                                  <a:lnTo>
                                    <a:pt x="426" y="666"/>
                                  </a:lnTo>
                                  <a:lnTo>
                                    <a:pt x="426" y="592"/>
                                  </a:lnTo>
                                  <a:lnTo>
                                    <a:pt x="105" y="592"/>
                                  </a:lnTo>
                                  <a:lnTo>
                                    <a:pt x="105" y="590"/>
                                  </a:lnTo>
                                  <a:lnTo>
                                    <a:pt x="264" y="445"/>
                                  </a:lnTo>
                                  <a:lnTo>
                                    <a:pt x="309" y="402"/>
                                  </a:lnTo>
                                  <a:lnTo>
                                    <a:pt x="346" y="362"/>
                                  </a:lnTo>
                                  <a:lnTo>
                                    <a:pt x="376" y="327"/>
                                  </a:lnTo>
                                  <a:lnTo>
                                    <a:pt x="397" y="296"/>
                                  </a:lnTo>
                                  <a:lnTo>
                                    <a:pt x="412" y="266"/>
                                  </a:lnTo>
                                  <a:lnTo>
                                    <a:pt x="423" y="237"/>
                                  </a:lnTo>
                                  <a:lnTo>
                                    <a:pt x="430" y="207"/>
                                  </a:lnTo>
                                  <a:lnTo>
                                    <a:pt x="432" y="176"/>
                                  </a:lnTo>
                                  <a:lnTo>
                                    <a:pt x="429" y="138"/>
                                  </a:lnTo>
                                  <a:lnTo>
                                    <a:pt x="418" y="104"/>
                                  </a:lnTo>
                                  <a:lnTo>
                                    <a:pt x="401" y="74"/>
                                  </a:lnTo>
                                  <a:lnTo>
                                    <a:pt x="397" y="70"/>
                                  </a:lnTo>
                                  <a:close/>
                                  <a:moveTo>
                                    <a:pt x="228" y="0"/>
                                  </a:moveTo>
                                  <a:lnTo>
                                    <a:pt x="175" y="4"/>
                                  </a:lnTo>
                                  <a:lnTo>
                                    <a:pt x="125" y="15"/>
                                  </a:lnTo>
                                  <a:lnTo>
                                    <a:pt x="79" y="34"/>
                                  </a:lnTo>
                                  <a:lnTo>
                                    <a:pt x="35" y="60"/>
                                  </a:lnTo>
                                  <a:lnTo>
                                    <a:pt x="35" y="144"/>
                                  </a:lnTo>
                                  <a:lnTo>
                                    <a:pt x="79" y="111"/>
                                  </a:lnTo>
                                  <a:lnTo>
                                    <a:pt x="123" y="88"/>
                                  </a:lnTo>
                                  <a:lnTo>
                                    <a:pt x="168" y="74"/>
                                  </a:lnTo>
                                  <a:lnTo>
                                    <a:pt x="214" y="70"/>
                                  </a:lnTo>
                                  <a:lnTo>
                                    <a:pt x="397" y="70"/>
                                  </a:lnTo>
                                  <a:lnTo>
                                    <a:pt x="377" y="48"/>
                                  </a:lnTo>
                                  <a:lnTo>
                                    <a:pt x="348" y="27"/>
                                  </a:lnTo>
                                  <a:lnTo>
                                    <a:pt x="313" y="12"/>
                                  </a:lnTo>
                                  <a:lnTo>
                                    <a:pt x="273" y="3"/>
                                  </a:lnTo>
                                  <a:lnTo>
                                    <a:pt x="228" y="0"/>
                                  </a:lnTo>
                                  <a:close/>
                                  <a:moveTo>
                                    <a:pt x="831" y="0"/>
                                  </a:moveTo>
                                  <a:lnTo>
                                    <a:pt x="776" y="6"/>
                                  </a:lnTo>
                                  <a:lnTo>
                                    <a:pt x="728" y="23"/>
                                  </a:lnTo>
                                  <a:lnTo>
                                    <a:pt x="687" y="50"/>
                                  </a:lnTo>
                                  <a:lnTo>
                                    <a:pt x="653" y="89"/>
                                  </a:lnTo>
                                  <a:lnTo>
                                    <a:pt x="626" y="139"/>
                                  </a:lnTo>
                                  <a:lnTo>
                                    <a:pt x="606" y="199"/>
                                  </a:lnTo>
                                  <a:lnTo>
                                    <a:pt x="595" y="270"/>
                                  </a:lnTo>
                                  <a:lnTo>
                                    <a:pt x="591" y="351"/>
                                  </a:lnTo>
                                  <a:lnTo>
                                    <a:pt x="595" y="426"/>
                                  </a:lnTo>
                                  <a:lnTo>
                                    <a:pt x="606" y="491"/>
                                  </a:lnTo>
                                  <a:lnTo>
                                    <a:pt x="624" y="547"/>
                                  </a:lnTo>
                                  <a:lnTo>
                                    <a:pt x="650" y="594"/>
                                  </a:lnTo>
                                  <a:lnTo>
                                    <a:pt x="682" y="630"/>
                                  </a:lnTo>
                                  <a:lnTo>
                                    <a:pt x="720" y="656"/>
                                  </a:lnTo>
                                  <a:lnTo>
                                    <a:pt x="765" y="672"/>
                                  </a:lnTo>
                                  <a:lnTo>
                                    <a:pt x="815" y="677"/>
                                  </a:lnTo>
                                  <a:lnTo>
                                    <a:pt x="868" y="671"/>
                                  </a:lnTo>
                                  <a:lnTo>
                                    <a:pt x="915" y="655"/>
                                  </a:lnTo>
                                  <a:lnTo>
                                    <a:pt x="956" y="627"/>
                                  </a:lnTo>
                                  <a:lnTo>
                                    <a:pt x="973" y="608"/>
                                  </a:lnTo>
                                  <a:lnTo>
                                    <a:pt x="823" y="608"/>
                                  </a:lnTo>
                                  <a:lnTo>
                                    <a:pt x="772" y="598"/>
                                  </a:lnTo>
                                  <a:lnTo>
                                    <a:pt x="732" y="567"/>
                                  </a:lnTo>
                                  <a:lnTo>
                                    <a:pt x="704" y="514"/>
                                  </a:lnTo>
                                  <a:lnTo>
                                    <a:pt x="687" y="441"/>
                                  </a:lnTo>
                                  <a:lnTo>
                                    <a:pt x="682" y="348"/>
                                  </a:lnTo>
                                  <a:lnTo>
                                    <a:pt x="687" y="247"/>
                                  </a:lnTo>
                                  <a:lnTo>
                                    <a:pt x="705" y="169"/>
                                  </a:lnTo>
                                  <a:lnTo>
                                    <a:pt x="733" y="114"/>
                                  </a:lnTo>
                                  <a:lnTo>
                                    <a:pt x="774" y="80"/>
                                  </a:lnTo>
                                  <a:lnTo>
                                    <a:pt x="826" y="69"/>
                                  </a:lnTo>
                                  <a:lnTo>
                                    <a:pt x="984" y="69"/>
                                  </a:lnTo>
                                  <a:lnTo>
                                    <a:pt x="954" y="38"/>
                                  </a:lnTo>
                                  <a:lnTo>
                                    <a:pt x="899" y="10"/>
                                  </a:lnTo>
                                  <a:lnTo>
                                    <a:pt x="831" y="0"/>
                                  </a:lnTo>
                                  <a:close/>
                                  <a:moveTo>
                                    <a:pt x="984" y="69"/>
                                  </a:moveTo>
                                  <a:lnTo>
                                    <a:pt x="826" y="69"/>
                                  </a:lnTo>
                                  <a:lnTo>
                                    <a:pt x="875" y="80"/>
                                  </a:lnTo>
                                  <a:lnTo>
                                    <a:pt x="913" y="113"/>
                                  </a:lnTo>
                                  <a:lnTo>
                                    <a:pt x="941" y="168"/>
                                  </a:lnTo>
                                  <a:lnTo>
                                    <a:pt x="957" y="245"/>
                                  </a:lnTo>
                                  <a:lnTo>
                                    <a:pt x="962" y="343"/>
                                  </a:lnTo>
                                  <a:lnTo>
                                    <a:pt x="957" y="439"/>
                                  </a:lnTo>
                                  <a:lnTo>
                                    <a:pt x="940" y="513"/>
                                  </a:lnTo>
                                  <a:lnTo>
                                    <a:pt x="912" y="566"/>
                                  </a:lnTo>
                                  <a:lnTo>
                                    <a:pt x="873" y="598"/>
                                  </a:lnTo>
                                  <a:lnTo>
                                    <a:pt x="823" y="608"/>
                                  </a:lnTo>
                                  <a:lnTo>
                                    <a:pt x="973" y="608"/>
                                  </a:lnTo>
                                  <a:lnTo>
                                    <a:pt x="991" y="589"/>
                                  </a:lnTo>
                                  <a:lnTo>
                                    <a:pt x="1018" y="540"/>
                                  </a:lnTo>
                                  <a:lnTo>
                                    <a:pt x="1038" y="482"/>
                                  </a:lnTo>
                                  <a:lnTo>
                                    <a:pt x="1049" y="414"/>
                                  </a:lnTo>
                                  <a:lnTo>
                                    <a:pt x="1053" y="336"/>
                                  </a:lnTo>
                                  <a:lnTo>
                                    <a:pt x="1047" y="233"/>
                                  </a:lnTo>
                                  <a:lnTo>
                                    <a:pt x="1029" y="149"/>
                                  </a:lnTo>
                                  <a:lnTo>
                                    <a:pt x="998" y="84"/>
                                  </a:lnTo>
                                  <a:lnTo>
                                    <a:pt x="984" y="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35" name="任意多边形 535"/>
                          <wps:cNvSpPr/>
                          <wps:spPr>
                            <a:xfrm>
                              <a:off x="11191" y="5753"/>
                              <a:ext cx="241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34" h="506">
                                  <a:moveTo>
                                    <a:pt x="501" y="307"/>
                                  </a:moveTo>
                                  <a:lnTo>
                                    <a:pt x="121" y="307"/>
                                  </a:lnTo>
                                  <a:lnTo>
                                    <a:pt x="121" y="500"/>
                                  </a:lnTo>
                                  <a:lnTo>
                                    <a:pt x="162" y="500"/>
                                  </a:lnTo>
                                  <a:lnTo>
                                    <a:pt x="162" y="472"/>
                                  </a:lnTo>
                                  <a:lnTo>
                                    <a:pt x="422" y="472"/>
                                  </a:lnTo>
                                  <a:lnTo>
                                    <a:pt x="422" y="440"/>
                                  </a:lnTo>
                                  <a:lnTo>
                                    <a:pt x="162" y="440"/>
                                  </a:lnTo>
                                  <a:lnTo>
                                    <a:pt x="162" y="393"/>
                                  </a:lnTo>
                                  <a:lnTo>
                                    <a:pt x="422" y="393"/>
                                  </a:lnTo>
                                  <a:lnTo>
                                    <a:pt x="422" y="362"/>
                                  </a:lnTo>
                                  <a:lnTo>
                                    <a:pt x="162" y="362"/>
                                  </a:lnTo>
                                  <a:lnTo>
                                    <a:pt x="162" y="314"/>
                                  </a:lnTo>
                                  <a:lnTo>
                                    <a:pt x="422" y="314"/>
                                  </a:lnTo>
                                  <a:lnTo>
                                    <a:pt x="422" y="312"/>
                                  </a:lnTo>
                                  <a:lnTo>
                                    <a:pt x="516" y="312"/>
                                  </a:lnTo>
                                  <a:lnTo>
                                    <a:pt x="501" y="307"/>
                                  </a:lnTo>
                                  <a:close/>
                                  <a:moveTo>
                                    <a:pt x="422" y="472"/>
                                  </a:moveTo>
                                  <a:lnTo>
                                    <a:pt x="381" y="472"/>
                                  </a:lnTo>
                                  <a:lnTo>
                                    <a:pt x="381" y="499"/>
                                  </a:lnTo>
                                  <a:lnTo>
                                    <a:pt x="422" y="499"/>
                                  </a:lnTo>
                                  <a:lnTo>
                                    <a:pt x="422" y="472"/>
                                  </a:lnTo>
                                  <a:close/>
                                  <a:moveTo>
                                    <a:pt x="422" y="393"/>
                                  </a:moveTo>
                                  <a:lnTo>
                                    <a:pt x="381" y="393"/>
                                  </a:lnTo>
                                  <a:lnTo>
                                    <a:pt x="381" y="440"/>
                                  </a:lnTo>
                                  <a:lnTo>
                                    <a:pt x="422" y="440"/>
                                  </a:lnTo>
                                  <a:lnTo>
                                    <a:pt x="422" y="393"/>
                                  </a:lnTo>
                                  <a:close/>
                                  <a:moveTo>
                                    <a:pt x="203" y="231"/>
                                  </a:moveTo>
                                  <a:lnTo>
                                    <a:pt x="148" y="231"/>
                                  </a:lnTo>
                                  <a:lnTo>
                                    <a:pt x="118" y="258"/>
                                  </a:lnTo>
                                  <a:lnTo>
                                    <a:pt x="83" y="284"/>
                                  </a:lnTo>
                                  <a:lnTo>
                                    <a:pt x="44" y="309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8" y="341"/>
                                  </a:lnTo>
                                  <a:lnTo>
                                    <a:pt x="15" y="349"/>
                                  </a:lnTo>
                                  <a:lnTo>
                                    <a:pt x="22" y="357"/>
                                  </a:lnTo>
                                  <a:lnTo>
                                    <a:pt x="29" y="365"/>
                                  </a:lnTo>
                                  <a:lnTo>
                                    <a:pt x="54" y="351"/>
                                  </a:lnTo>
                                  <a:lnTo>
                                    <a:pt x="78" y="337"/>
                                  </a:lnTo>
                                  <a:lnTo>
                                    <a:pt x="100" y="322"/>
                                  </a:lnTo>
                                  <a:lnTo>
                                    <a:pt x="121" y="307"/>
                                  </a:lnTo>
                                  <a:lnTo>
                                    <a:pt x="501" y="307"/>
                                  </a:lnTo>
                                  <a:lnTo>
                                    <a:pt x="493" y="304"/>
                                  </a:lnTo>
                                  <a:lnTo>
                                    <a:pt x="449" y="284"/>
                                  </a:lnTo>
                                  <a:lnTo>
                                    <a:pt x="446" y="282"/>
                                  </a:lnTo>
                                  <a:lnTo>
                                    <a:pt x="152" y="282"/>
                                  </a:lnTo>
                                  <a:lnTo>
                                    <a:pt x="166" y="269"/>
                                  </a:lnTo>
                                  <a:lnTo>
                                    <a:pt x="179" y="257"/>
                                  </a:lnTo>
                                  <a:lnTo>
                                    <a:pt x="192" y="244"/>
                                  </a:lnTo>
                                  <a:lnTo>
                                    <a:pt x="203" y="231"/>
                                  </a:lnTo>
                                  <a:close/>
                                  <a:moveTo>
                                    <a:pt x="422" y="314"/>
                                  </a:moveTo>
                                  <a:lnTo>
                                    <a:pt x="381" y="314"/>
                                  </a:lnTo>
                                  <a:lnTo>
                                    <a:pt x="381" y="362"/>
                                  </a:lnTo>
                                  <a:lnTo>
                                    <a:pt x="422" y="362"/>
                                  </a:lnTo>
                                  <a:lnTo>
                                    <a:pt x="422" y="314"/>
                                  </a:lnTo>
                                  <a:close/>
                                  <a:moveTo>
                                    <a:pt x="516" y="312"/>
                                  </a:moveTo>
                                  <a:lnTo>
                                    <a:pt x="422" y="312"/>
                                  </a:lnTo>
                                  <a:lnTo>
                                    <a:pt x="444" y="325"/>
                                  </a:lnTo>
                                  <a:lnTo>
                                    <a:pt x="466" y="337"/>
                                  </a:lnTo>
                                  <a:lnTo>
                                    <a:pt x="490" y="348"/>
                                  </a:lnTo>
                                  <a:lnTo>
                                    <a:pt x="515" y="358"/>
                                  </a:lnTo>
                                  <a:lnTo>
                                    <a:pt x="521" y="349"/>
                                  </a:lnTo>
                                  <a:lnTo>
                                    <a:pt x="528" y="339"/>
                                  </a:lnTo>
                                  <a:lnTo>
                                    <a:pt x="535" y="330"/>
                                  </a:lnTo>
                                  <a:lnTo>
                                    <a:pt x="543" y="320"/>
                                  </a:lnTo>
                                  <a:lnTo>
                                    <a:pt x="516" y="312"/>
                                  </a:lnTo>
                                  <a:close/>
                                  <a:moveTo>
                                    <a:pt x="378" y="231"/>
                                  </a:moveTo>
                                  <a:lnTo>
                                    <a:pt x="333" y="231"/>
                                  </a:lnTo>
                                  <a:lnTo>
                                    <a:pt x="344" y="244"/>
                                  </a:lnTo>
                                  <a:lnTo>
                                    <a:pt x="356" y="257"/>
                                  </a:lnTo>
                                  <a:lnTo>
                                    <a:pt x="369" y="270"/>
                                  </a:lnTo>
                                  <a:lnTo>
                                    <a:pt x="382" y="282"/>
                                  </a:lnTo>
                                  <a:lnTo>
                                    <a:pt x="446" y="282"/>
                                  </a:lnTo>
                                  <a:lnTo>
                                    <a:pt x="411" y="259"/>
                                  </a:lnTo>
                                  <a:lnTo>
                                    <a:pt x="378" y="231"/>
                                  </a:lnTo>
                                  <a:close/>
                                  <a:moveTo>
                                    <a:pt x="519" y="197"/>
                                  </a:moveTo>
                                  <a:lnTo>
                                    <a:pt x="25" y="197"/>
                                  </a:lnTo>
                                  <a:lnTo>
                                    <a:pt x="25" y="231"/>
                                  </a:lnTo>
                                  <a:lnTo>
                                    <a:pt x="519" y="231"/>
                                  </a:lnTo>
                                  <a:lnTo>
                                    <a:pt x="519" y="197"/>
                                  </a:lnTo>
                                  <a:close/>
                                  <a:moveTo>
                                    <a:pt x="252" y="157"/>
                                  </a:moveTo>
                                  <a:lnTo>
                                    <a:pt x="205" y="157"/>
                                  </a:lnTo>
                                  <a:lnTo>
                                    <a:pt x="199" y="167"/>
                                  </a:lnTo>
                                  <a:lnTo>
                                    <a:pt x="193" y="177"/>
                                  </a:lnTo>
                                  <a:lnTo>
                                    <a:pt x="186" y="187"/>
                                  </a:lnTo>
                                  <a:lnTo>
                                    <a:pt x="178" y="197"/>
                                  </a:lnTo>
                                  <a:lnTo>
                                    <a:pt x="229" y="197"/>
                                  </a:lnTo>
                                  <a:lnTo>
                                    <a:pt x="235" y="187"/>
                                  </a:lnTo>
                                  <a:lnTo>
                                    <a:pt x="241" y="177"/>
                                  </a:lnTo>
                                  <a:lnTo>
                                    <a:pt x="247" y="167"/>
                                  </a:lnTo>
                                  <a:lnTo>
                                    <a:pt x="252" y="157"/>
                                  </a:lnTo>
                                  <a:close/>
                                  <a:moveTo>
                                    <a:pt x="475" y="123"/>
                                  </a:moveTo>
                                  <a:lnTo>
                                    <a:pt x="73" y="123"/>
                                  </a:lnTo>
                                  <a:lnTo>
                                    <a:pt x="73" y="157"/>
                                  </a:lnTo>
                                  <a:lnTo>
                                    <a:pt x="475" y="157"/>
                                  </a:lnTo>
                                  <a:lnTo>
                                    <a:pt x="475" y="123"/>
                                  </a:lnTo>
                                  <a:close/>
                                  <a:moveTo>
                                    <a:pt x="278" y="83"/>
                                  </a:moveTo>
                                  <a:lnTo>
                                    <a:pt x="234" y="83"/>
                                  </a:lnTo>
                                  <a:lnTo>
                                    <a:pt x="231" y="93"/>
                                  </a:lnTo>
                                  <a:lnTo>
                                    <a:pt x="228" y="103"/>
                                  </a:lnTo>
                                  <a:lnTo>
                                    <a:pt x="224" y="113"/>
                                  </a:lnTo>
                                  <a:lnTo>
                                    <a:pt x="220" y="123"/>
                                  </a:lnTo>
                                  <a:lnTo>
                                    <a:pt x="265" y="123"/>
                                  </a:lnTo>
                                  <a:lnTo>
                                    <a:pt x="269" y="113"/>
                                  </a:lnTo>
                                  <a:lnTo>
                                    <a:pt x="272" y="103"/>
                                  </a:lnTo>
                                  <a:lnTo>
                                    <a:pt x="275" y="93"/>
                                  </a:lnTo>
                                  <a:lnTo>
                                    <a:pt x="278" y="83"/>
                                  </a:lnTo>
                                  <a:close/>
                                  <a:moveTo>
                                    <a:pt x="501" y="49"/>
                                  </a:moveTo>
                                  <a:lnTo>
                                    <a:pt x="42" y="49"/>
                                  </a:lnTo>
                                  <a:lnTo>
                                    <a:pt x="42" y="83"/>
                                  </a:lnTo>
                                  <a:lnTo>
                                    <a:pt x="501" y="83"/>
                                  </a:lnTo>
                                  <a:lnTo>
                                    <a:pt x="501" y="49"/>
                                  </a:lnTo>
                                  <a:close/>
                                  <a:moveTo>
                                    <a:pt x="294" y="0"/>
                                  </a:moveTo>
                                  <a:lnTo>
                                    <a:pt x="250" y="0"/>
                                  </a:lnTo>
                                  <a:lnTo>
                                    <a:pt x="248" y="13"/>
                                  </a:lnTo>
                                  <a:lnTo>
                                    <a:pt x="246" y="25"/>
                                  </a:lnTo>
                                  <a:lnTo>
                                    <a:pt x="244" y="37"/>
                                  </a:lnTo>
                                  <a:lnTo>
                                    <a:pt x="242" y="49"/>
                                  </a:lnTo>
                                  <a:lnTo>
                                    <a:pt x="286" y="49"/>
                                  </a:lnTo>
                                  <a:lnTo>
                                    <a:pt x="288" y="37"/>
                                  </a:lnTo>
                                  <a:lnTo>
                                    <a:pt x="290" y="25"/>
                                  </a:lnTo>
                                  <a:lnTo>
                                    <a:pt x="292" y="13"/>
                                  </a:lnTo>
                                  <a:lnTo>
                                    <a:pt x="294" y="0"/>
                                  </a:lnTo>
                                  <a:close/>
                                  <a:moveTo>
                                    <a:pt x="810" y="264"/>
                                  </a:moveTo>
                                  <a:lnTo>
                                    <a:pt x="765" y="264"/>
                                  </a:lnTo>
                                  <a:lnTo>
                                    <a:pt x="761" y="298"/>
                                  </a:lnTo>
                                  <a:lnTo>
                                    <a:pt x="755" y="328"/>
                                  </a:lnTo>
                                  <a:lnTo>
                                    <a:pt x="745" y="356"/>
                                  </a:lnTo>
                                  <a:lnTo>
                                    <a:pt x="732" y="380"/>
                                  </a:lnTo>
                                  <a:lnTo>
                                    <a:pt x="709" y="408"/>
                                  </a:lnTo>
                                  <a:lnTo>
                                    <a:pt x="680" y="433"/>
                                  </a:lnTo>
                                  <a:lnTo>
                                    <a:pt x="644" y="454"/>
                                  </a:lnTo>
                                  <a:lnTo>
                                    <a:pt x="603" y="471"/>
                                  </a:lnTo>
                                  <a:lnTo>
                                    <a:pt x="611" y="480"/>
                                  </a:lnTo>
                                  <a:lnTo>
                                    <a:pt x="619" y="488"/>
                                  </a:lnTo>
                                  <a:lnTo>
                                    <a:pt x="626" y="497"/>
                                  </a:lnTo>
                                  <a:lnTo>
                                    <a:pt x="634" y="505"/>
                                  </a:lnTo>
                                  <a:lnTo>
                                    <a:pt x="679" y="485"/>
                                  </a:lnTo>
                                  <a:lnTo>
                                    <a:pt x="717" y="461"/>
                                  </a:lnTo>
                                  <a:lnTo>
                                    <a:pt x="748" y="432"/>
                                  </a:lnTo>
                                  <a:lnTo>
                                    <a:pt x="772" y="400"/>
                                  </a:lnTo>
                                  <a:lnTo>
                                    <a:pt x="786" y="373"/>
                                  </a:lnTo>
                                  <a:lnTo>
                                    <a:pt x="797" y="341"/>
                                  </a:lnTo>
                                  <a:lnTo>
                                    <a:pt x="805" y="304"/>
                                  </a:lnTo>
                                  <a:lnTo>
                                    <a:pt x="810" y="264"/>
                                  </a:lnTo>
                                  <a:close/>
                                  <a:moveTo>
                                    <a:pt x="817" y="444"/>
                                  </a:moveTo>
                                  <a:lnTo>
                                    <a:pt x="819" y="454"/>
                                  </a:lnTo>
                                  <a:lnTo>
                                    <a:pt x="821" y="466"/>
                                  </a:lnTo>
                                  <a:lnTo>
                                    <a:pt x="823" y="476"/>
                                  </a:lnTo>
                                  <a:lnTo>
                                    <a:pt x="824" y="487"/>
                                  </a:lnTo>
                                  <a:lnTo>
                                    <a:pt x="849" y="488"/>
                                  </a:lnTo>
                                  <a:lnTo>
                                    <a:pt x="872" y="489"/>
                                  </a:lnTo>
                                  <a:lnTo>
                                    <a:pt x="895" y="489"/>
                                  </a:lnTo>
                                  <a:lnTo>
                                    <a:pt x="917" y="489"/>
                                  </a:lnTo>
                                  <a:lnTo>
                                    <a:pt x="957" y="483"/>
                                  </a:lnTo>
                                  <a:lnTo>
                                    <a:pt x="986" y="466"/>
                                  </a:lnTo>
                                  <a:lnTo>
                                    <a:pt x="996" y="450"/>
                                  </a:lnTo>
                                  <a:lnTo>
                                    <a:pt x="910" y="450"/>
                                  </a:lnTo>
                                  <a:lnTo>
                                    <a:pt x="885" y="449"/>
                                  </a:lnTo>
                                  <a:lnTo>
                                    <a:pt x="861" y="448"/>
                                  </a:lnTo>
                                  <a:lnTo>
                                    <a:pt x="838" y="446"/>
                                  </a:lnTo>
                                  <a:lnTo>
                                    <a:pt x="817" y="444"/>
                                  </a:lnTo>
                                  <a:close/>
                                  <a:moveTo>
                                    <a:pt x="1021" y="227"/>
                                  </a:moveTo>
                                  <a:lnTo>
                                    <a:pt x="661" y="227"/>
                                  </a:lnTo>
                                  <a:lnTo>
                                    <a:pt x="661" y="264"/>
                                  </a:lnTo>
                                  <a:lnTo>
                                    <a:pt x="976" y="264"/>
                                  </a:lnTo>
                                  <a:lnTo>
                                    <a:pt x="975" y="299"/>
                                  </a:lnTo>
                                  <a:lnTo>
                                    <a:pt x="974" y="331"/>
                                  </a:lnTo>
                                  <a:lnTo>
                                    <a:pt x="972" y="362"/>
                                  </a:lnTo>
                                  <a:lnTo>
                                    <a:pt x="970" y="390"/>
                                  </a:lnTo>
                                  <a:lnTo>
                                    <a:pt x="964" y="417"/>
                                  </a:lnTo>
                                  <a:lnTo>
                                    <a:pt x="952" y="435"/>
                                  </a:lnTo>
                                  <a:lnTo>
                                    <a:pt x="934" y="446"/>
                                  </a:lnTo>
                                  <a:lnTo>
                                    <a:pt x="910" y="450"/>
                                  </a:lnTo>
                                  <a:lnTo>
                                    <a:pt x="996" y="450"/>
                                  </a:lnTo>
                                  <a:lnTo>
                                    <a:pt x="1005" y="436"/>
                                  </a:lnTo>
                                  <a:lnTo>
                                    <a:pt x="1013" y="395"/>
                                  </a:lnTo>
                                  <a:lnTo>
                                    <a:pt x="1016" y="354"/>
                                  </a:lnTo>
                                  <a:lnTo>
                                    <a:pt x="1018" y="312"/>
                                  </a:lnTo>
                                  <a:lnTo>
                                    <a:pt x="1020" y="269"/>
                                  </a:lnTo>
                                  <a:lnTo>
                                    <a:pt x="1021" y="227"/>
                                  </a:lnTo>
                                  <a:close/>
                                  <a:moveTo>
                                    <a:pt x="778" y="8"/>
                                  </a:moveTo>
                                  <a:lnTo>
                                    <a:pt x="736" y="69"/>
                                  </a:lnTo>
                                  <a:lnTo>
                                    <a:pt x="690" y="122"/>
                                  </a:lnTo>
                                  <a:lnTo>
                                    <a:pt x="641" y="169"/>
                                  </a:lnTo>
                                  <a:lnTo>
                                    <a:pt x="587" y="210"/>
                                  </a:lnTo>
                                  <a:lnTo>
                                    <a:pt x="596" y="219"/>
                                  </a:lnTo>
                                  <a:lnTo>
                                    <a:pt x="605" y="228"/>
                                  </a:lnTo>
                                  <a:lnTo>
                                    <a:pt x="612" y="236"/>
                                  </a:lnTo>
                                  <a:lnTo>
                                    <a:pt x="618" y="244"/>
                                  </a:lnTo>
                                  <a:lnTo>
                                    <a:pt x="674" y="200"/>
                                  </a:lnTo>
                                  <a:lnTo>
                                    <a:pt x="726" y="149"/>
                                  </a:lnTo>
                                  <a:lnTo>
                                    <a:pt x="773" y="92"/>
                                  </a:lnTo>
                                  <a:lnTo>
                                    <a:pt x="816" y="28"/>
                                  </a:lnTo>
                                  <a:lnTo>
                                    <a:pt x="778" y="8"/>
                                  </a:lnTo>
                                  <a:close/>
                                  <a:moveTo>
                                    <a:pt x="924" y="0"/>
                                  </a:moveTo>
                                  <a:lnTo>
                                    <a:pt x="885" y="16"/>
                                  </a:lnTo>
                                  <a:lnTo>
                                    <a:pt x="923" y="84"/>
                                  </a:lnTo>
                                  <a:lnTo>
                                    <a:pt x="971" y="145"/>
                                  </a:lnTo>
                                  <a:lnTo>
                                    <a:pt x="1029" y="197"/>
                                  </a:lnTo>
                                  <a:lnTo>
                                    <a:pt x="1099" y="242"/>
                                  </a:lnTo>
                                  <a:lnTo>
                                    <a:pt x="1105" y="234"/>
                                  </a:lnTo>
                                  <a:lnTo>
                                    <a:pt x="1113" y="225"/>
                                  </a:lnTo>
                                  <a:lnTo>
                                    <a:pt x="1122" y="215"/>
                                  </a:lnTo>
                                  <a:lnTo>
                                    <a:pt x="1134" y="203"/>
                                  </a:lnTo>
                                  <a:lnTo>
                                    <a:pt x="1065" y="165"/>
                                  </a:lnTo>
                                  <a:lnTo>
                                    <a:pt x="1007" y="119"/>
                                  </a:lnTo>
                                  <a:lnTo>
                                    <a:pt x="960" y="64"/>
                                  </a:lnTo>
                                  <a:lnTo>
                                    <a:pt x="92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36" name="任意多边形 536"/>
                          <wps:cNvSpPr/>
                          <wps:spPr>
                            <a:xfrm>
                              <a:off x="11207" y="5962"/>
                              <a:ext cx="223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9" h="666">
                                  <a:moveTo>
                                    <a:pt x="397" y="69"/>
                                  </a:moveTo>
                                  <a:lnTo>
                                    <a:pt x="214" y="69"/>
                                  </a:lnTo>
                                  <a:lnTo>
                                    <a:pt x="244" y="71"/>
                                  </a:lnTo>
                                  <a:lnTo>
                                    <a:pt x="270" y="77"/>
                                  </a:lnTo>
                                  <a:lnTo>
                                    <a:pt x="292" y="86"/>
                                  </a:lnTo>
                                  <a:lnTo>
                                    <a:pt x="311" y="99"/>
                                  </a:lnTo>
                                  <a:lnTo>
                                    <a:pt x="325" y="116"/>
                                  </a:lnTo>
                                  <a:lnTo>
                                    <a:pt x="336" y="135"/>
                                  </a:lnTo>
                                  <a:lnTo>
                                    <a:pt x="342" y="159"/>
                                  </a:lnTo>
                                  <a:lnTo>
                                    <a:pt x="344" y="185"/>
                                  </a:lnTo>
                                  <a:lnTo>
                                    <a:pt x="342" y="209"/>
                                  </a:lnTo>
                                  <a:lnTo>
                                    <a:pt x="337" y="233"/>
                                  </a:lnTo>
                                  <a:lnTo>
                                    <a:pt x="328" y="257"/>
                                  </a:lnTo>
                                  <a:lnTo>
                                    <a:pt x="316" y="280"/>
                                  </a:lnTo>
                                  <a:lnTo>
                                    <a:pt x="298" y="305"/>
                                  </a:lnTo>
                                  <a:lnTo>
                                    <a:pt x="273" y="334"/>
                                  </a:lnTo>
                                  <a:lnTo>
                                    <a:pt x="242" y="367"/>
                                  </a:lnTo>
                                  <a:lnTo>
                                    <a:pt x="203" y="404"/>
                                  </a:lnTo>
                                  <a:lnTo>
                                    <a:pt x="0" y="594"/>
                                  </a:lnTo>
                                  <a:lnTo>
                                    <a:pt x="0" y="666"/>
                                  </a:lnTo>
                                  <a:lnTo>
                                    <a:pt x="425" y="666"/>
                                  </a:lnTo>
                                  <a:lnTo>
                                    <a:pt x="425" y="592"/>
                                  </a:lnTo>
                                  <a:lnTo>
                                    <a:pt x="104" y="592"/>
                                  </a:lnTo>
                                  <a:lnTo>
                                    <a:pt x="104" y="590"/>
                                  </a:lnTo>
                                  <a:lnTo>
                                    <a:pt x="264" y="445"/>
                                  </a:lnTo>
                                  <a:lnTo>
                                    <a:pt x="309" y="401"/>
                                  </a:lnTo>
                                  <a:lnTo>
                                    <a:pt x="346" y="362"/>
                                  </a:lnTo>
                                  <a:lnTo>
                                    <a:pt x="375" y="327"/>
                                  </a:lnTo>
                                  <a:lnTo>
                                    <a:pt x="397" y="296"/>
                                  </a:lnTo>
                                  <a:lnTo>
                                    <a:pt x="412" y="266"/>
                                  </a:lnTo>
                                  <a:lnTo>
                                    <a:pt x="423" y="237"/>
                                  </a:lnTo>
                                  <a:lnTo>
                                    <a:pt x="430" y="207"/>
                                  </a:lnTo>
                                  <a:lnTo>
                                    <a:pt x="432" y="176"/>
                                  </a:lnTo>
                                  <a:lnTo>
                                    <a:pt x="428" y="138"/>
                                  </a:lnTo>
                                  <a:lnTo>
                                    <a:pt x="418" y="104"/>
                                  </a:lnTo>
                                  <a:lnTo>
                                    <a:pt x="401" y="74"/>
                                  </a:lnTo>
                                  <a:lnTo>
                                    <a:pt x="397" y="69"/>
                                  </a:lnTo>
                                  <a:close/>
                                  <a:moveTo>
                                    <a:pt x="228" y="0"/>
                                  </a:moveTo>
                                  <a:lnTo>
                                    <a:pt x="175" y="4"/>
                                  </a:lnTo>
                                  <a:lnTo>
                                    <a:pt x="125" y="15"/>
                                  </a:lnTo>
                                  <a:lnTo>
                                    <a:pt x="78" y="34"/>
                                  </a:lnTo>
                                  <a:lnTo>
                                    <a:pt x="35" y="60"/>
                                  </a:lnTo>
                                  <a:lnTo>
                                    <a:pt x="35" y="144"/>
                                  </a:lnTo>
                                  <a:lnTo>
                                    <a:pt x="78" y="111"/>
                                  </a:lnTo>
                                  <a:lnTo>
                                    <a:pt x="122" y="88"/>
                                  </a:lnTo>
                                  <a:lnTo>
                                    <a:pt x="168" y="74"/>
                                  </a:lnTo>
                                  <a:lnTo>
                                    <a:pt x="214" y="69"/>
                                  </a:lnTo>
                                  <a:lnTo>
                                    <a:pt x="397" y="69"/>
                                  </a:lnTo>
                                  <a:lnTo>
                                    <a:pt x="377" y="48"/>
                                  </a:lnTo>
                                  <a:lnTo>
                                    <a:pt x="347" y="27"/>
                                  </a:lnTo>
                                  <a:lnTo>
                                    <a:pt x="312" y="12"/>
                                  </a:lnTo>
                                  <a:lnTo>
                                    <a:pt x="273" y="3"/>
                                  </a:lnTo>
                                  <a:lnTo>
                                    <a:pt x="228" y="0"/>
                                  </a:lnTo>
                                  <a:close/>
                                  <a:moveTo>
                                    <a:pt x="1048" y="11"/>
                                  </a:moveTo>
                                  <a:lnTo>
                                    <a:pt x="592" y="11"/>
                                  </a:lnTo>
                                  <a:lnTo>
                                    <a:pt x="592" y="84"/>
                                  </a:lnTo>
                                  <a:lnTo>
                                    <a:pt x="942" y="84"/>
                                  </a:lnTo>
                                  <a:lnTo>
                                    <a:pt x="682" y="666"/>
                                  </a:lnTo>
                                  <a:lnTo>
                                    <a:pt x="773" y="666"/>
                                  </a:lnTo>
                                  <a:lnTo>
                                    <a:pt x="1048" y="40"/>
                                  </a:lnTo>
                                  <a:lnTo>
                                    <a:pt x="1048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37" name="任意多边形 537"/>
                          <wps:cNvSpPr/>
                          <wps:spPr>
                            <a:xfrm>
                              <a:off x="11193" y="6138"/>
                              <a:ext cx="239" cy="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24" h="494">
                                  <a:moveTo>
                                    <a:pt x="149" y="167"/>
                                  </a:moveTo>
                                  <a:lnTo>
                                    <a:pt x="104" y="167"/>
                                  </a:lnTo>
                                  <a:lnTo>
                                    <a:pt x="104" y="493"/>
                                  </a:lnTo>
                                  <a:lnTo>
                                    <a:pt x="149" y="493"/>
                                  </a:lnTo>
                                  <a:lnTo>
                                    <a:pt x="149" y="450"/>
                                  </a:lnTo>
                                  <a:lnTo>
                                    <a:pt x="426" y="450"/>
                                  </a:lnTo>
                                  <a:lnTo>
                                    <a:pt x="426" y="412"/>
                                  </a:lnTo>
                                  <a:lnTo>
                                    <a:pt x="149" y="412"/>
                                  </a:lnTo>
                                  <a:lnTo>
                                    <a:pt x="149" y="167"/>
                                  </a:lnTo>
                                  <a:close/>
                                  <a:moveTo>
                                    <a:pt x="426" y="450"/>
                                  </a:moveTo>
                                  <a:lnTo>
                                    <a:pt x="381" y="450"/>
                                  </a:lnTo>
                                  <a:lnTo>
                                    <a:pt x="381" y="491"/>
                                  </a:lnTo>
                                  <a:lnTo>
                                    <a:pt x="426" y="491"/>
                                  </a:lnTo>
                                  <a:lnTo>
                                    <a:pt x="426" y="450"/>
                                  </a:lnTo>
                                  <a:close/>
                                  <a:moveTo>
                                    <a:pt x="426" y="167"/>
                                  </a:moveTo>
                                  <a:lnTo>
                                    <a:pt x="381" y="167"/>
                                  </a:lnTo>
                                  <a:lnTo>
                                    <a:pt x="381" y="412"/>
                                  </a:lnTo>
                                  <a:lnTo>
                                    <a:pt x="426" y="412"/>
                                  </a:lnTo>
                                  <a:lnTo>
                                    <a:pt x="426" y="167"/>
                                  </a:lnTo>
                                  <a:close/>
                                  <a:moveTo>
                                    <a:pt x="530" y="129"/>
                                  </a:moveTo>
                                  <a:lnTo>
                                    <a:pt x="0" y="129"/>
                                  </a:lnTo>
                                  <a:lnTo>
                                    <a:pt x="0" y="167"/>
                                  </a:lnTo>
                                  <a:lnTo>
                                    <a:pt x="530" y="167"/>
                                  </a:lnTo>
                                  <a:lnTo>
                                    <a:pt x="530" y="129"/>
                                  </a:lnTo>
                                  <a:close/>
                                  <a:moveTo>
                                    <a:pt x="149" y="1"/>
                                  </a:moveTo>
                                  <a:lnTo>
                                    <a:pt x="104" y="1"/>
                                  </a:lnTo>
                                  <a:lnTo>
                                    <a:pt x="104" y="129"/>
                                  </a:lnTo>
                                  <a:lnTo>
                                    <a:pt x="149" y="129"/>
                                  </a:lnTo>
                                  <a:lnTo>
                                    <a:pt x="149" y="1"/>
                                  </a:lnTo>
                                  <a:close/>
                                  <a:moveTo>
                                    <a:pt x="426" y="0"/>
                                  </a:moveTo>
                                  <a:lnTo>
                                    <a:pt x="381" y="0"/>
                                  </a:lnTo>
                                  <a:lnTo>
                                    <a:pt x="381" y="129"/>
                                  </a:lnTo>
                                  <a:lnTo>
                                    <a:pt x="426" y="129"/>
                                  </a:lnTo>
                                  <a:lnTo>
                                    <a:pt x="426" y="0"/>
                                  </a:lnTo>
                                  <a:close/>
                                  <a:moveTo>
                                    <a:pt x="1123" y="427"/>
                                  </a:moveTo>
                                  <a:lnTo>
                                    <a:pt x="587" y="427"/>
                                  </a:lnTo>
                                  <a:lnTo>
                                    <a:pt x="587" y="466"/>
                                  </a:lnTo>
                                  <a:lnTo>
                                    <a:pt x="1123" y="466"/>
                                  </a:lnTo>
                                  <a:lnTo>
                                    <a:pt x="1123" y="427"/>
                                  </a:lnTo>
                                  <a:close/>
                                  <a:moveTo>
                                    <a:pt x="791" y="229"/>
                                  </a:moveTo>
                                  <a:lnTo>
                                    <a:pt x="744" y="229"/>
                                  </a:lnTo>
                                  <a:lnTo>
                                    <a:pt x="713" y="427"/>
                                  </a:lnTo>
                                  <a:lnTo>
                                    <a:pt x="759" y="427"/>
                                  </a:lnTo>
                                  <a:lnTo>
                                    <a:pt x="791" y="229"/>
                                  </a:lnTo>
                                  <a:close/>
                                  <a:moveTo>
                                    <a:pt x="1035" y="190"/>
                                  </a:moveTo>
                                  <a:lnTo>
                                    <a:pt x="621" y="190"/>
                                  </a:lnTo>
                                  <a:lnTo>
                                    <a:pt x="621" y="229"/>
                                  </a:lnTo>
                                  <a:lnTo>
                                    <a:pt x="990" y="229"/>
                                  </a:lnTo>
                                  <a:lnTo>
                                    <a:pt x="990" y="427"/>
                                  </a:lnTo>
                                  <a:lnTo>
                                    <a:pt x="1035" y="427"/>
                                  </a:lnTo>
                                  <a:lnTo>
                                    <a:pt x="1035" y="190"/>
                                  </a:lnTo>
                                  <a:close/>
                                  <a:moveTo>
                                    <a:pt x="816" y="67"/>
                                  </a:moveTo>
                                  <a:lnTo>
                                    <a:pt x="771" y="67"/>
                                  </a:lnTo>
                                  <a:lnTo>
                                    <a:pt x="751" y="190"/>
                                  </a:lnTo>
                                  <a:lnTo>
                                    <a:pt x="797" y="190"/>
                                  </a:lnTo>
                                  <a:lnTo>
                                    <a:pt x="816" y="67"/>
                                  </a:lnTo>
                                  <a:close/>
                                  <a:moveTo>
                                    <a:pt x="1098" y="29"/>
                                  </a:moveTo>
                                  <a:lnTo>
                                    <a:pt x="606" y="29"/>
                                  </a:lnTo>
                                  <a:lnTo>
                                    <a:pt x="606" y="67"/>
                                  </a:lnTo>
                                  <a:lnTo>
                                    <a:pt x="1098" y="67"/>
                                  </a:lnTo>
                                  <a:lnTo>
                                    <a:pt x="1098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38" name="任意多边形 538"/>
                          <wps:cNvSpPr/>
                          <wps:spPr>
                            <a:xfrm>
                              <a:off x="8363" y="5202"/>
                              <a:ext cx="97" cy="1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56" h="655">
                                  <a:moveTo>
                                    <a:pt x="45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3"/>
                                  </a:lnTo>
                                  <a:lnTo>
                                    <a:pt x="350" y="73"/>
                                  </a:lnTo>
                                  <a:lnTo>
                                    <a:pt x="90" y="654"/>
                                  </a:lnTo>
                                  <a:lnTo>
                                    <a:pt x="181" y="654"/>
                                  </a:lnTo>
                                  <a:lnTo>
                                    <a:pt x="456" y="29"/>
                                  </a:lnTo>
                                  <a:lnTo>
                                    <a:pt x="45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39" name="任意多边形 539"/>
                          <wps:cNvSpPr/>
                          <wps:spPr>
                            <a:xfrm>
                              <a:off x="8291" y="5375"/>
                              <a:ext cx="240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31" h="502">
                                  <a:moveTo>
                                    <a:pt x="345" y="86"/>
                                  </a:moveTo>
                                  <a:lnTo>
                                    <a:pt x="299" y="86"/>
                                  </a:lnTo>
                                  <a:lnTo>
                                    <a:pt x="298" y="129"/>
                                  </a:lnTo>
                                  <a:lnTo>
                                    <a:pt x="296" y="169"/>
                                  </a:lnTo>
                                  <a:lnTo>
                                    <a:pt x="294" y="207"/>
                                  </a:lnTo>
                                  <a:lnTo>
                                    <a:pt x="291" y="242"/>
                                  </a:lnTo>
                                  <a:lnTo>
                                    <a:pt x="278" y="307"/>
                                  </a:lnTo>
                                  <a:lnTo>
                                    <a:pt x="252" y="367"/>
                                  </a:lnTo>
                                  <a:lnTo>
                                    <a:pt x="210" y="421"/>
                                  </a:lnTo>
                                  <a:lnTo>
                                    <a:pt x="155" y="469"/>
                                  </a:lnTo>
                                  <a:lnTo>
                                    <a:pt x="165" y="477"/>
                                  </a:lnTo>
                                  <a:lnTo>
                                    <a:pt x="174" y="485"/>
                                  </a:lnTo>
                                  <a:lnTo>
                                    <a:pt x="182" y="493"/>
                                  </a:lnTo>
                                  <a:lnTo>
                                    <a:pt x="189" y="501"/>
                                  </a:lnTo>
                                  <a:lnTo>
                                    <a:pt x="249" y="448"/>
                                  </a:lnTo>
                                  <a:lnTo>
                                    <a:pt x="294" y="387"/>
                                  </a:lnTo>
                                  <a:lnTo>
                                    <a:pt x="323" y="319"/>
                                  </a:lnTo>
                                  <a:lnTo>
                                    <a:pt x="336" y="245"/>
                                  </a:lnTo>
                                  <a:lnTo>
                                    <a:pt x="339" y="212"/>
                                  </a:lnTo>
                                  <a:lnTo>
                                    <a:pt x="341" y="175"/>
                                  </a:lnTo>
                                  <a:lnTo>
                                    <a:pt x="343" y="132"/>
                                  </a:lnTo>
                                  <a:lnTo>
                                    <a:pt x="345" y="86"/>
                                  </a:lnTo>
                                  <a:close/>
                                  <a:moveTo>
                                    <a:pt x="186" y="272"/>
                                  </a:moveTo>
                                  <a:lnTo>
                                    <a:pt x="81" y="272"/>
                                  </a:lnTo>
                                  <a:lnTo>
                                    <a:pt x="81" y="499"/>
                                  </a:lnTo>
                                  <a:lnTo>
                                    <a:pt x="123" y="499"/>
                                  </a:lnTo>
                                  <a:lnTo>
                                    <a:pt x="123" y="285"/>
                                  </a:lnTo>
                                  <a:lnTo>
                                    <a:pt x="188" y="285"/>
                                  </a:lnTo>
                                  <a:lnTo>
                                    <a:pt x="180" y="279"/>
                                  </a:lnTo>
                                  <a:lnTo>
                                    <a:pt x="186" y="272"/>
                                  </a:lnTo>
                                  <a:close/>
                                  <a:moveTo>
                                    <a:pt x="326" y="439"/>
                                  </a:moveTo>
                                  <a:lnTo>
                                    <a:pt x="329" y="450"/>
                                  </a:lnTo>
                                  <a:lnTo>
                                    <a:pt x="331" y="462"/>
                                  </a:lnTo>
                                  <a:lnTo>
                                    <a:pt x="333" y="473"/>
                                  </a:lnTo>
                                  <a:lnTo>
                                    <a:pt x="335" y="485"/>
                                  </a:lnTo>
                                  <a:lnTo>
                                    <a:pt x="381" y="486"/>
                                  </a:lnTo>
                                  <a:lnTo>
                                    <a:pt x="415" y="486"/>
                                  </a:lnTo>
                                  <a:lnTo>
                                    <a:pt x="452" y="481"/>
                                  </a:lnTo>
                                  <a:lnTo>
                                    <a:pt x="479" y="464"/>
                                  </a:lnTo>
                                  <a:lnTo>
                                    <a:pt x="490" y="444"/>
                                  </a:lnTo>
                                  <a:lnTo>
                                    <a:pt x="410" y="444"/>
                                  </a:lnTo>
                                  <a:lnTo>
                                    <a:pt x="393" y="444"/>
                                  </a:lnTo>
                                  <a:lnTo>
                                    <a:pt x="373" y="443"/>
                                  </a:lnTo>
                                  <a:lnTo>
                                    <a:pt x="351" y="441"/>
                                  </a:lnTo>
                                  <a:lnTo>
                                    <a:pt x="326" y="439"/>
                                  </a:lnTo>
                                  <a:close/>
                                  <a:moveTo>
                                    <a:pt x="514" y="47"/>
                                  </a:moveTo>
                                  <a:lnTo>
                                    <a:pt x="212" y="47"/>
                                  </a:lnTo>
                                  <a:lnTo>
                                    <a:pt x="212" y="86"/>
                                  </a:lnTo>
                                  <a:lnTo>
                                    <a:pt x="468" y="86"/>
                                  </a:lnTo>
                                  <a:lnTo>
                                    <a:pt x="465" y="189"/>
                                  </a:lnTo>
                                  <a:lnTo>
                                    <a:pt x="462" y="274"/>
                                  </a:lnTo>
                                  <a:lnTo>
                                    <a:pt x="459" y="341"/>
                                  </a:lnTo>
                                  <a:lnTo>
                                    <a:pt x="456" y="390"/>
                                  </a:lnTo>
                                  <a:lnTo>
                                    <a:pt x="453" y="414"/>
                                  </a:lnTo>
                                  <a:lnTo>
                                    <a:pt x="444" y="431"/>
                                  </a:lnTo>
                                  <a:lnTo>
                                    <a:pt x="429" y="441"/>
                                  </a:lnTo>
                                  <a:lnTo>
                                    <a:pt x="410" y="444"/>
                                  </a:lnTo>
                                  <a:lnTo>
                                    <a:pt x="490" y="444"/>
                                  </a:lnTo>
                                  <a:lnTo>
                                    <a:pt x="495" y="434"/>
                                  </a:lnTo>
                                  <a:lnTo>
                                    <a:pt x="501" y="393"/>
                                  </a:lnTo>
                                  <a:lnTo>
                                    <a:pt x="504" y="341"/>
                                  </a:lnTo>
                                  <a:lnTo>
                                    <a:pt x="507" y="258"/>
                                  </a:lnTo>
                                  <a:lnTo>
                                    <a:pt x="510" y="168"/>
                                  </a:lnTo>
                                  <a:lnTo>
                                    <a:pt x="514" y="47"/>
                                  </a:lnTo>
                                  <a:close/>
                                  <a:moveTo>
                                    <a:pt x="188" y="285"/>
                                  </a:moveTo>
                                  <a:lnTo>
                                    <a:pt x="123" y="285"/>
                                  </a:lnTo>
                                  <a:lnTo>
                                    <a:pt x="165" y="316"/>
                                  </a:lnTo>
                                  <a:lnTo>
                                    <a:pt x="207" y="348"/>
                                  </a:lnTo>
                                  <a:lnTo>
                                    <a:pt x="234" y="317"/>
                                  </a:lnTo>
                                  <a:lnTo>
                                    <a:pt x="188" y="285"/>
                                  </a:lnTo>
                                  <a:close/>
                                  <a:moveTo>
                                    <a:pt x="187" y="98"/>
                                  </a:moveTo>
                                  <a:lnTo>
                                    <a:pt x="7" y="98"/>
                                  </a:lnTo>
                                  <a:lnTo>
                                    <a:pt x="7" y="135"/>
                                  </a:lnTo>
                                  <a:lnTo>
                                    <a:pt x="138" y="135"/>
                                  </a:lnTo>
                                  <a:lnTo>
                                    <a:pt x="107" y="181"/>
                                  </a:lnTo>
                                  <a:lnTo>
                                    <a:pt x="73" y="222"/>
                                  </a:lnTo>
                                  <a:lnTo>
                                    <a:pt x="37" y="258"/>
                                  </a:lnTo>
                                  <a:lnTo>
                                    <a:pt x="0" y="289"/>
                                  </a:lnTo>
                                  <a:lnTo>
                                    <a:pt x="4" y="301"/>
                                  </a:lnTo>
                                  <a:lnTo>
                                    <a:pt x="7" y="312"/>
                                  </a:lnTo>
                                  <a:lnTo>
                                    <a:pt x="11" y="323"/>
                                  </a:lnTo>
                                  <a:lnTo>
                                    <a:pt x="14" y="333"/>
                                  </a:lnTo>
                                  <a:lnTo>
                                    <a:pt x="32" y="319"/>
                                  </a:lnTo>
                                  <a:lnTo>
                                    <a:pt x="49" y="304"/>
                                  </a:lnTo>
                                  <a:lnTo>
                                    <a:pt x="65" y="288"/>
                                  </a:lnTo>
                                  <a:lnTo>
                                    <a:pt x="81" y="272"/>
                                  </a:lnTo>
                                  <a:lnTo>
                                    <a:pt x="186" y="272"/>
                                  </a:lnTo>
                                  <a:lnTo>
                                    <a:pt x="195" y="261"/>
                                  </a:lnTo>
                                  <a:lnTo>
                                    <a:pt x="197" y="259"/>
                                  </a:lnTo>
                                  <a:lnTo>
                                    <a:pt x="149" y="259"/>
                                  </a:lnTo>
                                  <a:lnTo>
                                    <a:pt x="131" y="247"/>
                                  </a:lnTo>
                                  <a:lnTo>
                                    <a:pt x="123" y="241"/>
                                  </a:lnTo>
                                  <a:lnTo>
                                    <a:pt x="123" y="226"/>
                                  </a:lnTo>
                                  <a:lnTo>
                                    <a:pt x="139" y="204"/>
                                  </a:lnTo>
                                  <a:lnTo>
                                    <a:pt x="156" y="182"/>
                                  </a:lnTo>
                                  <a:lnTo>
                                    <a:pt x="171" y="160"/>
                                  </a:lnTo>
                                  <a:lnTo>
                                    <a:pt x="187" y="136"/>
                                  </a:lnTo>
                                  <a:lnTo>
                                    <a:pt x="187" y="98"/>
                                  </a:lnTo>
                                  <a:close/>
                                  <a:moveTo>
                                    <a:pt x="199" y="189"/>
                                  </a:moveTo>
                                  <a:lnTo>
                                    <a:pt x="187" y="207"/>
                                  </a:lnTo>
                                  <a:lnTo>
                                    <a:pt x="175" y="225"/>
                                  </a:lnTo>
                                  <a:lnTo>
                                    <a:pt x="162" y="242"/>
                                  </a:lnTo>
                                  <a:lnTo>
                                    <a:pt x="149" y="259"/>
                                  </a:lnTo>
                                  <a:lnTo>
                                    <a:pt x="197" y="259"/>
                                  </a:lnTo>
                                  <a:lnTo>
                                    <a:pt x="210" y="243"/>
                                  </a:lnTo>
                                  <a:lnTo>
                                    <a:pt x="223" y="226"/>
                                  </a:lnTo>
                                  <a:lnTo>
                                    <a:pt x="235" y="210"/>
                                  </a:lnTo>
                                  <a:lnTo>
                                    <a:pt x="199" y="189"/>
                                  </a:lnTo>
                                  <a:close/>
                                  <a:moveTo>
                                    <a:pt x="97" y="0"/>
                                  </a:moveTo>
                                  <a:lnTo>
                                    <a:pt x="59" y="18"/>
                                  </a:lnTo>
                                  <a:lnTo>
                                    <a:pt x="69" y="33"/>
                                  </a:lnTo>
                                  <a:lnTo>
                                    <a:pt x="79" y="51"/>
                                  </a:lnTo>
                                  <a:lnTo>
                                    <a:pt x="89" y="69"/>
                                  </a:lnTo>
                                  <a:lnTo>
                                    <a:pt x="99" y="89"/>
                                  </a:lnTo>
                                  <a:lnTo>
                                    <a:pt x="139" y="69"/>
                                  </a:lnTo>
                                  <a:lnTo>
                                    <a:pt x="128" y="50"/>
                                  </a:lnTo>
                                  <a:lnTo>
                                    <a:pt x="117" y="32"/>
                                  </a:lnTo>
                                  <a:lnTo>
                                    <a:pt x="107" y="15"/>
                                  </a:lnTo>
                                  <a:lnTo>
                                    <a:pt x="97" y="0"/>
                                  </a:lnTo>
                                  <a:close/>
                                  <a:moveTo>
                                    <a:pt x="1130" y="437"/>
                                  </a:moveTo>
                                  <a:lnTo>
                                    <a:pt x="593" y="437"/>
                                  </a:lnTo>
                                  <a:lnTo>
                                    <a:pt x="593" y="475"/>
                                  </a:lnTo>
                                  <a:lnTo>
                                    <a:pt x="1130" y="475"/>
                                  </a:lnTo>
                                  <a:lnTo>
                                    <a:pt x="1130" y="437"/>
                                  </a:lnTo>
                                  <a:close/>
                                  <a:moveTo>
                                    <a:pt x="797" y="238"/>
                                  </a:moveTo>
                                  <a:lnTo>
                                    <a:pt x="751" y="238"/>
                                  </a:lnTo>
                                  <a:lnTo>
                                    <a:pt x="720" y="437"/>
                                  </a:lnTo>
                                  <a:lnTo>
                                    <a:pt x="765" y="437"/>
                                  </a:lnTo>
                                  <a:lnTo>
                                    <a:pt x="797" y="238"/>
                                  </a:lnTo>
                                  <a:close/>
                                  <a:moveTo>
                                    <a:pt x="1042" y="200"/>
                                  </a:moveTo>
                                  <a:lnTo>
                                    <a:pt x="628" y="200"/>
                                  </a:lnTo>
                                  <a:lnTo>
                                    <a:pt x="628" y="238"/>
                                  </a:lnTo>
                                  <a:lnTo>
                                    <a:pt x="997" y="238"/>
                                  </a:lnTo>
                                  <a:lnTo>
                                    <a:pt x="997" y="437"/>
                                  </a:lnTo>
                                  <a:lnTo>
                                    <a:pt x="1042" y="437"/>
                                  </a:lnTo>
                                  <a:lnTo>
                                    <a:pt x="1042" y="200"/>
                                  </a:lnTo>
                                  <a:close/>
                                  <a:moveTo>
                                    <a:pt x="823" y="76"/>
                                  </a:moveTo>
                                  <a:lnTo>
                                    <a:pt x="777" y="76"/>
                                  </a:lnTo>
                                  <a:lnTo>
                                    <a:pt x="758" y="200"/>
                                  </a:lnTo>
                                  <a:lnTo>
                                    <a:pt x="803" y="200"/>
                                  </a:lnTo>
                                  <a:lnTo>
                                    <a:pt x="823" y="76"/>
                                  </a:lnTo>
                                  <a:close/>
                                  <a:moveTo>
                                    <a:pt x="1105" y="38"/>
                                  </a:moveTo>
                                  <a:lnTo>
                                    <a:pt x="613" y="38"/>
                                  </a:lnTo>
                                  <a:lnTo>
                                    <a:pt x="613" y="76"/>
                                  </a:lnTo>
                                  <a:lnTo>
                                    <a:pt x="1105" y="76"/>
                                  </a:lnTo>
                                  <a:lnTo>
                                    <a:pt x="1105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40" name="任意多边形 540"/>
                          <wps:cNvSpPr/>
                          <wps:spPr>
                            <a:xfrm>
                              <a:off x="8302" y="5579"/>
                              <a:ext cx="218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7" h="669">
                                  <a:moveTo>
                                    <a:pt x="406" y="597"/>
                                  </a:moveTo>
                                  <a:lnTo>
                                    <a:pt x="4" y="597"/>
                                  </a:lnTo>
                                  <a:lnTo>
                                    <a:pt x="4" y="669"/>
                                  </a:lnTo>
                                  <a:lnTo>
                                    <a:pt x="406" y="669"/>
                                  </a:lnTo>
                                  <a:lnTo>
                                    <a:pt x="406" y="597"/>
                                  </a:lnTo>
                                  <a:close/>
                                  <a:moveTo>
                                    <a:pt x="250" y="100"/>
                                  </a:moveTo>
                                  <a:lnTo>
                                    <a:pt x="161" y="100"/>
                                  </a:lnTo>
                                  <a:lnTo>
                                    <a:pt x="161" y="597"/>
                                  </a:lnTo>
                                  <a:lnTo>
                                    <a:pt x="250" y="597"/>
                                  </a:lnTo>
                                  <a:lnTo>
                                    <a:pt x="250" y="100"/>
                                  </a:lnTo>
                                  <a:close/>
                                  <a:moveTo>
                                    <a:pt x="250" y="0"/>
                                  </a:moveTo>
                                  <a:lnTo>
                                    <a:pt x="0" y="68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161" y="100"/>
                                  </a:lnTo>
                                  <a:lnTo>
                                    <a:pt x="250" y="100"/>
                                  </a:lnTo>
                                  <a:lnTo>
                                    <a:pt x="250" y="0"/>
                                  </a:lnTo>
                                  <a:close/>
                                  <a:moveTo>
                                    <a:pt x="938" y="499"/>
                                  </a:moveTo>
                                  <a:lnTo>
                                    <a:pt x="852" y="499"/>
                                  </a:lnTo>
                                  <a:lnTo>
                                    <a:pt x="852" y="669"/>
                                  </a:lnTo>
                                  <a:lnTo>
                                    <a:pt x="938" y="669"/>
                                  </a:lnTo>
                                  <a:lnTo>
                                    <a:pt x="938" y="499"/>
                                  </a:lnTo>
                                  <a:close/>
                                  <a:moveTo>
                                    <a:pt x="938" y="14"/>
                                  </a:moveTo>
                                  <a:lnTo>
                                    <a:pt x="835" y="14"/>
                                  </a:lnTo>
                                  <a:lnTo>
                                    <a:pt x="525" y="445"/>
                                  </a:lnTo>
                                  <a:lnTo>
                                    <a:pt x="525" y="499"/>
                                  </a:lnTo>
                                  <a:lnTo>
                                    <a:pt x="1027" y="499"/>
                                  </a:lnTo>
                                  <a:lnTo>
                                    <a:pt x="1027" y="433"/>
                                  </a:lnTo>
                                  <a:lnTo>
                                    <a:pt x="617" y="433"/>
                                  </a:lnTo>
                                  <a:lnTo>
                                    <a:pt x="825" y="142"/>
                                  </a:lnTo>
                                  <a:lnTo>
                                    <a:pt x="834" y="126"/>
                                  </a:lnTo>
                                  <a:lnTo>
                                    <a:pt x="842" y="112"/>
                                  </a:lnTo>
                                  <a:lnTo>
                                    <a:pt x="848" y="101"/>
                                  </a:lnTo>
                                  <a:lnTo>
                                    <a:pt x="852" y="92"/>
                                  </a:lnTo>
                                  <a:lnTo>
                                    <a:pt x="938" y="92"/>
                                  </a:lnTo>
                                  <a:lnTo>
                                    <a:pt x="938" y="14"/>
                                  </a:lnTo>
                                  <a:close/>
                                  <a:moveTo>
                                    <a:pt x="938" y="92"/>
                                  </a:moveTo>
                                  <a:lnTo>
                                    <a:pt x="854" y="92"/>
                                  </a:lnTo>
                                  <a:lnTo>
                                    <a:pt x="853" y="112"/>
                                  </a:lnTo>
                                  <a:lnTo>
                                    <a:pt x="852" y="128"/>
                                  </a:lnTo>
                                  <a:lnTo>
                                    <a:pt x="852" y="142"/>
                                  </a:lnTo>
                                  <a:lnTo>
                                    <a:pt x="852" y="433"/>
                                  </a:lnTo>
                                  <a:lnTo>
                                    <a:pt x="938" y="433"/>
                                  </a:lnTo>
                                  <a:lnTo>
                                    <a:pt x="938" y="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41" name="任意多边形 541"/>
                          <wps:cNvSpPr/>
                          <wps:spPr>
                            <a:xfrm>
                              <a:off x="8293" y="5755"/>
                              <a:ext cx="237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3" h="496">
                                  <a:moveTo>
                                    <a:pt x="529" y="187"/>
                                  </a:moveTo>
                                  <a:lnTo>
                                    <a:pt x="290" y="187"/>
                                  </a:lnTo>
                                  <a:lnTo>
                                    <a:pt x="290" y="0"/>
                                  </a:lnTo>
                                  <a:lnTo>
                                    <a:pt x="240" y="0"/>
                                  </a:lnTo>
                                  <a:lnTo>
                                    <a:pt x="240" y="187"/>
                                  </a:lnTo>
                                  <a:lnTo>
                                    <a:pt x="0" y="187"/>
                                  </a:lnTo>
                                  <a:lnTo>
                                    <a:pt x="0" y="228"/>
                                  </a:lnTo>
                                  <a:lnTo>
                                    <a:pt x="240" y="228"/>
                                  </a:lnTo>
                                  <a:lnTo>
                                    <a:pt x="240" y="495"/>
                                  </a:lnTo>
                                  <a:lnTo>
                                    <a:pt x="290" y="495"/>
                                  </a:lnTo>
                                  <a:lnTo>
                                    <a:pt x="290" y="228"/>
                                  </a:lnTo>
                                  <a:lnTo>
                                    <a:pt x="529" y="228"/>
                                  </a:lnTo>
                                  <a:lnTo>
                                    <a:pt x="529" y="187"/>
                                  </a:lnTo>
                                  <a:close/>
                                  <a:moveTo>
                                    <a:pt x="1113" y="394"/>
                                  </a:moveTo>
                                  <a:lnTo>
                                    <a:pt x="592" y="394"/>
                                  </a:lnTo>
                                  <a:lnTo>
                                    <a:pt x="592" y="437"/>
                                  </a:lnTo>
                                  <a:lnTo>
                                    <a:pt x="1113" y="437"/>
                                  </a:lnTo>
                                  <a:lnTo>
                                    <a:pt x="1113" y="3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42" name="矩形 542"/>
                          <wps:cNvSpPr/>
                          <wps:spPr>
                            <a:xfrm>
                              <a:off x="8427" y="5768"/>
                              <a:ext cx="94" cy="9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43" name="任意多边形 543"/>
                          <wps:cNvSpPr/>
                          <wps:spPr>
                            <a:xfrm>
                              <a:off x="8301" y="5962"/>
                              <a:ext cx="221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8" h="669">
                                  <a:moveTo>
                                    <a:pt x="398" y="72"/>
                                  </a:moveTo>
                                  <a:lnTo>
                                    <a:pt x="215" y="72"/>
                                  </a:lnTo>
                                  <a:lnTo>
                                    <a:pt x="244" y="74"/>
                                  </a:lnTo>
                                  <a:lnTo>
                                    <a:pt x="270" y="79"/>
                                  </a:lnTo>
                                  <a:lnTo>
                                    <a:pt x="293" y="89"/>
                                  </a:lnTo>
                                  <a:lnTo>
                                    <a:pt x="311" y="102"/>
                                  </a:lnTo>
                                  <a:lnTo>
                                    <a:pt x="326" y="118"/>
                                  </a:lnTo>
                                  <a:lnTo>
                                    <a:pt x="336" y="138"/>
                                  </a:lnTo>
                                  <a:lnTo>
                                    <a:pt x="343" y="161"/>
                                  </a:lnTo>
                                  <a:lnTo>
                                    <a:pt x="345" y="187"/>
                                  </a:lnTo>
                                  <a:lnTo>
                                    <a:pt x="343" y="212"/>
                                  </a:lnTo>
                                  <a:lnTo>
                                    <a:pt x="338" y="235"/>
                                  </a:lnTo>
                                  <a:lnTo>
                                    <a:pt x="329" y="259"/>
                                  </a:lnTo>
                                  <a:lnTo>
                                    <a:pt x="316" y="282"/>
                                  </a:lnTo>
                                  <a:lnTo>
                                    <a:pt x="299" y="307"/>
                                  </a:lnTo>
                                  <a:lnTo>
                                    <a:pt x="274" y="336"/>
                                  </a:lnTo>
                                  <a:lnTo>
                                    <a:pt x="242" y="369"/>
                                  </a:lnTo>
                                  <a:lnTo>
                                    <a:pt x="204" y="406"/>
                                  </a:lnTo>
                                  <a:lnTo>
                                    <a:pt x="0" y="596"/>
                                  </a:lnTo>
                                  <a:lnTo>
                                    <a:pt x="0" y="668"/>
                                  </a:lnTo>
                                  <a:lnTo>
                                    <a:pt x="426" y="668"/>
                                  </a:lnTo>
                                  <a:lnTo>
                                    <a:pt x="426" y="594"/>
                                  </a:lnTo>
                                  <a:lnTo>
                                    <a:pt x="105" y="594"/>
                                  </a:lnTo>
                                  <a:lnTo>
                                    <a:pt x="105" y="593"/>
                                  </a:lnTo>
                                  <a:lnTo>
                                    <a:pt x="265" y="447"/>
                                  </a:lnTo>
                                  <a:lnTo>
                                    <a:pt x="310" y="404"/>
                                  </a:lnTo>
                                  <a:lnTo>
                                    <a:pt x="347" y="365"/>
                                  </a:lnTo>
                                  <a:lnTo>
                                    <a:pt x="376" y="329"/>
                                  </a:lnTo>
                                  <a:lnTo>
                                    <a:pt x="397" y="298"/>
                                  </a:lnTo>
                                  <a:lnTo>
                                    <a:pt x="413" y="269"/>
                                  </a:lnTo>
                                  <a:lnTo>
                                    <a:pt x="424" y="239"/>
                                  </a:lnTo>
                                  <a:lnTo>
                                    <a:pt x="430" y="209"/>
                                  </a:lnTo>
                                  <a:lnTo>
                                    <a:pt x="433" y="179"/>
                                  </a:lnTo>
                                  <a:lnTo>
                                    <a:pt x="429" y="140"/>
                                  </a:lnTo>
                                  <a:lnTo>
                                    <a:pt x="419" y="106"/>
                                  </a:lnTo>
                                  <a:lnTo>
                                    <a:pt x="402" y="76"/>
                                  </a:lnTo>
                                  <a:lnTo>
                                    <a:pt x="398" y="72"/>
                                  </a:lnTo>
                                  <a:close/>
                                  <a:moveTo>
                                    <a:pt x="229" y="3"/>
                                  </a:moveTo>
                                  <a:lnTo>
                                    <a:pt x="175" y="6"/>
                                  </a:lnTo>
                                  <a:lnTo>
                                    <a:pt x="125" y="17"/>
                                  </a:lnTo>
                                  <a:lnTo>
                                    <a:pt x="79" y="36"/>
                                  </a:lnTo>
                                  <a:lnTo>
                                    <a:pt x="36" y="62"/>
                                  </a:lnTo>
                                  <a:lnTo>
                                    <a:pt x="36" y="146"/>
                                  </a:lnTo>
                                  <a:lnTo>
                                    <a:pt x="79" y="114"/>
                                  </a:lnTo>
                                  <a:lnTo>
                                    <a:pt x="123" y="90"/>
                                  </a:lnTo>
                                  <a:lnTo>
                                    <a:pt x="168" y="76"/>
                                  </a:lnTo>
                                  <a:lnTo>
                                    <a:pt x="215" y="72"/>
                                  </a:lnTo>
                                  <a:lnTo>
                                    <a:pt x="398" y="72"/>
                                  </a:lnTo>
                                  <a:lnTo>
                                    <a:pt x="378" y="50"/>
                                  </a:lnTo>
                                  <a:lnTo>
                                    <a:pt x="348" y="29"/>
                                  </a:lnTo>
                                  <a:lnTo>
                                    <a:pt x="313" y="15"/>
                                  </a:lnTo>
                                  <a:lnTo>
                                    <a:pt x="273" y="6"/>
                                  </a:lnTo>
                                  <a:lnTo>
                                    <a:pt x="229" y="3"/>
                                  </a:lnTo>
                                  <a:close/>
                                  <a:moveTo>
                                    <a:pt x="1037" y="597"/>
                                  </a:moveTo>
                                  <a:lnTo>
                                    <a:pt x="636" y="597"/>
                                  </a:lnTo>
                                  <a:lnTo>
                                    <a:pt x="636" y="668"/>
                                  </a:lnTo>
                                  <a:lnTo>
                                    <a:pt x="1037" y="668"/>
                                  </a:lnTo>
                                  <a:lnTo>
                                    <a:pt x="1037" y="597"/>
                                  </a:lnTo>
                                  <a:close/>
                                  <a:moveTo>
                                    <a:pt x="881" y="100"/>
                                  </a:moveTo>
                                  <a:lnTo>
                                    <a:pt x="793" y="100"/>
                                  </a:lnTo>
                                  <a:lnTo>
                                    <a:pt x="793" y="597"/>
                                  </a:lnTo>
                                  <a:lnTo>
                                    <a:pt x="881" y="597"/>
                                  </a:lnTo>
                                  <a:lnTo>
                                    <a:pt x="881" y="100"/>
                                  </a:lnTo>
                                  <a:close/>
                                  <a:moveTo>
                                    <a:pt x="881" y="0"/>
                                  </a:moveTo>
                                  <a:lnTo>
                                    <a:pt x="632" y="67"/>
                                  </a:lnTo>
                                  <a:lnTo>
                                    <a:pt x="632" y="143"/>
                                  </a:lnTo>
                                  <a:lnTo>
                                    <a:pt x="793" y="100"/>
                                  </a:lnTo>
                                  <a:lnTo>
                                    <a:pt x="881" y="100"/>
                                  </a:lnTo>
                                  <a:lnTo>
                                    <a:pt x="88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44" name="任意多边形 544"/>
                          <wps:cNvSpPr/>
                          <wps:spPr>
                            <a:xfrm>
                              <a:off x="8292" y="6136"/>
                              <a:ext cx="239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24" h="497">
                                  <a:moveTo>
                                    <a:pt x="290" y="228"/>
                                  </a:moveTo>
                                  <a:lnTo>
                                    <a:pt x="239" y="228"/>
                                  </a:lnTo>
                                  <a:lnTo>
                                    <a:pt x="239" y="496"/>
                                  </a:lnTo>
                                  <a:lnTo>
                                    <a:pt x="290" y="496"/>
                                  </a:lnTo>
                                  <a:lnTo>
                                    <a:pt x="290" y="228"/>
                                  </a:lnTo>
                                  <a:close/>
                                  <a:moveTo>
                                    <a:pt x="529" y="187"/>
                                  </a:moveTo>
                                  <a:lnTo>
                                    <a:pt x="0" y="187"/>
                                  </a:lnTo>
                                  <a:lnTo>
                                    <a:pt x="0" y="228"/>
                                  </a:lnTo>
                                  <a:lnTo>
                                    <a:pt x="529" y="228"/>
                                  </a:lnTo>
                                  <a:lnTo>
                                    <a:pt x="529" y="187"/>
                                  </a:lnTo>
                                  <a:close/>
                                  <a:moveTo>
                                    <a:pt x="290" y="0"/>
                                  </a:moveTo>
                                  <a:lnTo>
                                    <a:pt x="239" y="0"/>
                                  </a:lnTo>
                                  <a:lnTo>
                                    <a:pt x="239" y="187"/>
                                  </a:lnTo>
                                  <a:lnTo>
                                    <a:pt x="290" y="187"/>
                                  </a:lnTo>
                                  <a:lnTo>
                                    <a:pt x="290" y="0"/>
                                  </a:lnTo>
                                  <a:close/>
                                  <a:moveTo>
                                    <a:pt x="801" y="142"/>
                                  </a:moveTo>
                                  <a:lnTo>
                                    <a:pt x="754" y="142"/>
                                  </a:lnTo>
                                  <a:lnTo>
                                    <a:pt x="751" y="192"/>
                                  </a:lnTo>
                                  <a:lnTo>
                                    <a:pt x="747" y="233"/>
                                  </a:lnTo>
                                  <a:lnTo>
                                    <a:pt x="741" y="266"/>
                                  </a:lnTo>
                                  <a:lnTo>
                                    <a:pt x="735" y="290"/>
                                  </a:lnTo>
                                  <a:lnTo>
                                    <a:pt x="713" y="340"/>
                                  </a:lnTo>
                                  <a:lnTo>
                                    <a:pt x="680" y="385"/>
                                  </a:lnTo>
                                  <a:lnTo>
                                    <a:pt x="637" y="425"/>
                                  </a:lnTo>
                                  <a:lnTo>
                                    <a:pt x="584" y="460"/>
                                  </a:lnTo>
                                  <a:lnTo>
                                    <a:pt x="594" y="469"/>
                                  </a:lnTo>
                                  <a:lnTo>
                                    <a:pt x="603" y="477"/>
                                  </a:lnTo>
                                  <a:lnTo>
                                    <a:pt x="611" y="485"/>
                                  </a:lnTo>
                                  <a:lnTo>
                                    <a:pt x="619" y="493"/>
                                  </a:lnTo>
                                  <a:lnTo>
                                    <a:pt x="676" y="454"/>
                                  </a:lnTo>
                                  <a:lnTo>
                                    <a:pt x="722" y="410"/>
                                  </a:lnTo>
                                  <a:lnTo>
                                    <a:pt x="757" y="359"/>
                                  </a:lnTo>
                                  <a:lnTo>
                                    <a:pt x="780" y="303"/>
                                  </a:lnTo>
                                  <a:lnTo>
                                    <a:pt x="787" y="273"/>
                                  </a:lnTo>
                                  <a:lnTo>
                                    <a:pt x="793" y="237"/>
                                  </a:lnTo>
                                  <a:lnTo>
                                    <a:pt x="798" y="193"/>
                                  </a:lnTo>
                                  <a:lnTo>
                                    <a:pt x="801" y="142"/>
                                  </a:lnTo>
                                  <a:close/>
                                  <a:moveTo>
                                    <a:pt x="974" y="103"/>
                                  </a:moveTo>
                                  <a:lnTo>
                                    <a:pt x="600" y="103"/>
                                  </a:lnTo>
                                  <a:lnTo>
                                    <a:pt x="600" y="142"/>
                                  </a:lnTo>
                                  <a:lnTo>
                                    <a:pt x="928" y="142"/>
                                  </a:lnTo>
                                  <a:lnTo>
                                    <a:pt x="928" y="416"/>
                                  </a:lnTo>
                                  <a:lnTo>
                                    <a:pt x="932" y="445"/>
                                  </a:lnTo>
                                  <a:lnTo>
                                    <a:pt x="944" y="466"/>
                                  </a:lnTo>
                                  <a:lnTo>
                                    <a:pt x="966" y="478"/>
                                  </a:lnTo>
                                  <a:lnTo>
                                    <a:pt x="997" y="482"/>
                                  </a:lnTo>
                                  <a:lnTo>
                                    <a:pt x="1036" y="482"/>
                                  </a:lnTo>
                                  <a:lnTo>
                                    <a:pt x="1066" y="479"/>
                                  </a:lnTo>
                                  <a:lnTo>
                                    <a:pt x="1088" y="468"/>
                                  </a:lnTo>
                                  <a:lnTo>
                                    <a:pt x="1104" y="451"/>
                                  </a:lnTo>
                                  <a:lnTo>
                                    <a:pt x="1107" y="443"/>
                                  </a:lnTo>
                                  <a:lnTo>
                                    <a:pt x="1004" y="443"/>
                                  </a:lnTo>
                                  <a:lnTo>
                                    <a:pt x="990" y="441"/>
                                  </a:lnTo>
                                  <a:lnTo>
                                    <a:pt x="980" y="435"/>
                                  </a:lnTo>
                                  <a:lnTo>
                                    <a:pt x="975" y="425"/>
                                  </a:lnTo>
                                  <a:lnTo>
                                    <a:pt x="974" y="413"/>
                                  </a:lnTo>
                                  <a:lnTo>
                                    <a:pt x="974" y="103"/>
                                  </a:lnTo>
                                  <a:close/>
                                  <a:moveTo>
                                    <a:pt x="1078" y="329"/>
                                  </a:moveTo>
                                  <a:lnTo>
                                    <a:pt x="1076" y="352"/>
                                  </a:lnTo>
                                  <a:lnTo>
                                    <a:pt x="1074" y="374"/>
                                  </a:lnTo>
                                  <a:lnTo>
                                    <a:pt x="1072" y="394"/>
                                  </a:lnTo>
                                  <a:lnTo>
                                    <a:pt x="1069" y="413"/>
                                  </a:lnTo>
                                  <a:lnTo>
                                    <a:pt x="1065" y="426"/>
                                  </a:lnTo>
                                  <a:lnTo>
                                    <a:pt x="1057" y="436"/>
                                  </a:lnTo>
                                  <a:lnTo>
                                    <a:pt x="1046" y="441"/>
                                  </a:lnTo>
                                  <a:lnTo>
                                    <a:pt x="1031" y="443"/>
                                  </a:lnTo>
                                  <a:lnTo>
                                    <a:pt x="1107" y="443"/>
                                  </a:lnTo>
                                  <a:lnTo>
                                    <a:pt x="1112" y="426"/>
                                  </a:lnTo>
                                  <a:lnTo>
                                    <a:pt x="1116" y="407"/>
                                  </a:lnTo>
                                  <a:lnTo>
                                    <a:pt x="1118" y="387"/>
                                  </a:lnTo>
                                  <a:lnTo>
                                    <a:pt x="1121" y="366"/>
                                  </a:lnTo>
                                  <a:lnTo>
                                    <a:pt x="1123" y="344"/>
                                  </a:lnTo>
                                  <a:lnTo>
                                    <a:pt x="1111" y="341"/>
                                  </a:lnTo>
                                  <a:lnTo>
                                    <a:pt x="1100" y="337"/>
                                  </a:lnTo>
                                  <a:lnTo>
                                    <a:pt x="1089" y="333"/>
                                  </a:lnTo>
                                  <a:lnTo>
                                    <a:pt x="1078" y="329"/>
                                  </a:lnTo>
                                  <a:close/>
                                  <a:moveTo>
                                    <a:pt x="804" y="0"/>
                                  </a:moveTo>
                                  <a:lnTo>
                                    <a:pt x="758" y="0"/>
                                  </a:lnTo>
                                  <a:lnTo>
                                    <a:pt x="757" y="27"/>
                                  </a:lnTo>
                                  <a:lnTo>
                                    <a:pt x="757" y="54"/>
                                  </a:lnTo>
                                  <a:lnTo>
                                    <a:pt x="757" y="79"/>
                                  </a:lnTo>
                                  <a:lnTo>
                                    <a:pt x="756" y="103"/>
                                  </a:lnTo>
                                  <a:lnTo>
                                    <a:pt x="803" y="103"/>
                                  </a:lnTo>
                                  <a:lnTo>
                                    <a:pt x="803" y="79"/>
                                  </a:lnTo>
                                  <a:lnTo>
                                    <a:pt x="804" y="54"/>
                                  </a:lnTo>
                                  <a:lnTo>
                                    <a:pt x="804" y="27"/>
                                  </a:lnTo>
                                  <a:lnTo>
                                    <a:pt x="80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45" name="任意多边形 545"/>
                          <wps:cNvSpPr/>
                          <wps:spPr>
                            <a:xfrm>
                              <a:off x="8292" y="6520"/>
                              <a:ext cx="238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20" h="497">
                                  <a:moveTo>
                                    <a:pt x="149" y="171"/>
                                  </a:moveTo>
                                  <a:lnTo>
                                    <a:pt x="105" y="171"/>
                                  </a:lnTo>
                                  <a:lnTo>
                                    <a:pt x="105" y="497"/>
                                  </a:lnTo>
                                  <a:lnTo>
                                    <a:pt x="149" y="497"/>
                                  </a:lnTo>
                                  <a:lnTo>
                                    <a:pt x="149" y="454"/>
                                  </a:lnTo>
                                  <a:lnTo>
                                    <a:pt x="426" y="454"/>
                                  </a:lnTo>
                                  <a:lnTo>
                                    <a:pt x="426" y="416"/>
                                  </a:lnTo>
                                  <a:lnTo>
                                    <a:pt x="149" y="416"/>
                                  </a:lnTo>
                                  <a:lnTo>
                                    <a:pt x="149" y="171"/>
                                  </a:lnTo>
                                  <a:close/>
                                  <a:moveTo>
                                    <a:pt x="426" y="454"/>
                                  </a:moveTo>
                                  <a:lnTo>
                                    <a:pt x="382" y="454"/>
                                  </a:lnTo>
                                  <a:lnTo>
                                    <a:pt x="382" y="495"/>
                                  </a:lnTo>
                                  <a:lnTo>
                                    <a:pt x="426" y="495"/>
                                  </a:lnTo>
                                  <a:lnTo>
                                    <a:pt x="426" y="454"/>
                                  </a:lnTo>
                                  <a:close/>
                                  <a:moveTo>
                                    <a:pt x="426" y="171"/>
                                  </a:moveTo>
                                  <a:lnTo>
                                    <a:pt x="382" y="171"/>
                                  </a:lnTo>
                                  <a:lnTo>
                                    <a:pt x="382" y="416"/>
                                  </a:lnTo>
                                  <a:lnTo>
                                    <a:pt x="426" y="416"/>
                                  </a:lnTo>
                                  <a:lnTo>
                                    <a:pt x="426" y="171"/>
                                  </a:lnTo>
                                  <a:close/>
                                  <a:moveTo>
                                    <a:pt x="531" y="133"/>
                                  </a:moveTo>
                                  <a:lnTo>
                                    <a:pt x="0" y="133"/>
                                  </a:lnTo>
                                  <a:lnTo>
                                    <a:pt x="0" y="171"/>
                                  </a:lnTo>
                                  <a:lnTo>
                                    <a:pt x="531" y="171"/>
                                  </a:lnTo>
                                  <a:lnTo>
                                    <a:pt x="531" y="133"/>
                                  </a:lnTo>
                                  <a:close/>
                                  <a:moveTo>
                                    <a:pt x="149" y="4"/>
                                  </a:moveTo>
                                  <a:lnTo>
                                    <a:pt x="105" y="4"/>
                                  </a:lnTo>
                                  <a:lnTo>
                                    <a:pt x="105" y="133"/>
                                  </a:lnTo>
                                  <a:lnTo>
                                    <a:pt x="149" y="133"/>
                                  </a:lnTo>
                                  <a:lnTo>
                                    <a:pt x="149" y="4"/>
                                  </a:lnTo>
                                  <a:close/>
                                  <a:moveTo>
                                    <a:pt x="426" y="3"/>
                                  </a:moveTo>
                                  <a:lnTo>
                                    <a:pt x="382" y="3"/>
                                  </a:lnTo>
                                  <a:lnTo>
                                    <a:pt x="382" y="133"/>
                                  </a:lnTo>
                                  <a:lnTo>
                                    <a:pt x="426" y="133"/>
                                  </a:lnTo>
                                  <a:lnTo>
                                    <a:pt x="426" y="3"/>
                                  </a:lnTo>
                                  <a:close/>
                                  <a:moveTo>
                                    <a:pt x="1119" y="128"/>
                                  </a:moveTo>
                                  <a:lnTo>
                                    <a:pt x="593" y="128"/>
                                  </a:lnTo>
                                  <a:lnTo>
                                    <a:pt x="593" y="169"/>
                                  </a:lnTo>
                                  <a:lnTo>
                                    <a:pt x="1119" y="169"/>
                                  </a:lnTo>
                                  <a:lnTo>
                                    <a:pt x="1119" y="128"/>
                                  </a:lnTo>
                                  <a:close/>
                                  <a:moveTo>
                                    <a:pt x="838" y="0"/>
                                  </a:moveTo>
                                  <a:lnTo>
                                    <a:pt x="799" y="21"/>
                                  </a:lnTo>
                                  <a:lnTo>
                                    <a:pt x="811" y="38"/>
                                  </a:lnTo>
                                  <a:lnTo>
                                    <a:pt x="825" y="60"/>
                                  </a:lnTo>
                                  <a:lnTo>
                                    <a:pt x="840" y="85"/>
                                  </a:lnTo>
                                  <a:lnTo>
                                    <a:pt x="857" y="114"/>
                                  </a:lnTo>
                                  <a:lnTo>
                                    <a:pt x="901" y="92"/>
                                  </a:lnTo>
                                  <a:lnTo>
                                    <a:pt x="884" y="65"/>
                                  </a:lnTo>
                                  <a:lnTo>
                                    <a:pt x="867" y="40"/>
                                  </a:lnTo>
                                  <a:lnTo>
                                    <a:pt x="852" y="19"/>
                                  </a:lnTo>
                                  <a:lnTo>
                                    <a:pt x="838" y="0"/>
                                  </a:lnTo>
                                  <a:close/>
                                  <a:moveTo>
                                    <a:pt x="755" y="228"/>
                                  </a:moveTo>
                                  <a:lnTo>
                                    <a:pt x="719" y="292"/>
                                  </a:lnTo>
                                  <a:lnTo>
                                    <a:pt x="679" y="350"/>
                                  </a:lnTo>
                                  <a:lnTo>
                                    <a:pt x="636" y="404"/>
                                  </a:lnTo>
                                  <a:lnTo>
                                    <a:pt x="591" y="454"/>
                                  </a:lnTo>
                                  <a:lnTo>
                                    <a:pt x="602" y="462"/>
                                  </a:lnTo>
                                  <a:lnTo>
                                    <a:pt x="613" y="470"/>
                                  </a:lnTo>
                                  <a:lnTo>
                                    <a:pt x="623" y="478"/>
                                  </a:lnTo>
                                  <a:lnTo>
                                    <a:pt x="632" y="485"/>
                                  </a:lnTo>
                                  <a:lnTo>
                                    <a:pt x="678" y="429"/>
                                  </a:lnTo>
                                  <a:lnTo>
                                    <a:pt x="722" y="372"/>
                                  </a:lnTo>
                                  <a:lnTo>
                                    <a:pt x="764" y="312"/>
                                  </a:lnTo>
                                  <a:lnTo>
                                    <a:pt x="802" y="251"/>
                                  </a:lnTo>
                                  <a:lnTo>
                                    <a:pt x="755" y="228"/>
                                  </a:lnTo>
                                  <a:close/>
                                  <a:moveTo>
                                    <a:pt x="940" y="232"/>
                                  </a:moveTo>
                                  <a:lnTo>
                                    <a:pt x="902" y="258"/>
                                  </a:lnTo>
                                  <a:lnTo>
                                    <a:pt x="939" y="303"/>
                                  </a:lnTo>
                                  <a:lnTo>
                                    <a:pt x="979" y="356"/>
                                  </a:lnTo>
                                  <a:lnTo>
                                    <a:pt x="1022" y="414"/>
                                  </a:lnTo>
                                  <a:lnTo>
                                    <a:pt x="1067" y="480"/>
                                  </a:lnTo>
                                  <a:lnTo>
                                    <a:pt x="1112" y="448"/>
                                  </a:lnTo>
                                  <a:lnTo>
                                    <a:pt x="1070" y="393"/>
                                  </a:lnTo>
                                  <a:lnTo>
                                    <a:pt x="1027" y="338"/>
                                  </a:lnTo>
                                  <a:lnTo>
                                    <a:pt x="984" y="284"/>
                                  </a:lnTo>
                                  <a:lnTo>
                                    <a:pt x="940" y="2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46" name="任意多边形 546"/>
                          <wps:cNvSpPr/>
                          <wps:spPr>
                            <a:xfrm>
                              <a:off x="8300" y="6344"/>
                              <a:ext cx="223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7" h="677">
                                  <a:moveTo>
                                    <a:pt x="398" y="70"/>
                                  </a:moveTo>
                                  <a:lnTo>
                                    <a:pt x="215" y="70"/>
                                  </a:lnTo>
                                  <a:lnTo>
                                    <a:pt x="245" y="72"/>
                                  </a:lnTo>
                                  <a:lnTo>
                                    <a:pt x="271" y="77"/>
                                  </a:lnTo>
                                  <a:lnTo>
                                    <a:pt x="293" y="86"/>
                                  </a:lnTo>
                                  <a:lnTo>
                                    <a:pt x="312" y="100"/>
                                  </a:lnTo>
                                  <a:lnTo>
                                    <a:pt x="326" y="116"/>
                                  </a:lnTo>
                                  <a:lnTo>
                                    <a:pt x="337" y="136"/>
                                  </a:lnTo>
                                  <a:lnTo>
                                    <a:pt x="343" y="159"/>
                                  </a:lnTo>
                                  <a:lnTo>
                                    <a:pt x="345" y="185"/>
                                  </a:lnTo>
                                  <a:lnTo>
                                    <a:pt x="343" y="209"/>
                                  </a:lnTo>
                                  <a:lnTo>
                                    <a:pt x="338" y="233"/>
                                  </a:lnTo>
                                  <a:lnTo>
                                    <a:pt x="329" y="257"/>
                                  </a:lnTo>
                                  <a:lnTo>
                                    <a:pt x="316" y="280"/>
                                  </a:lnTo>
                                  <a:lnTo>
                                    <a:pt x="299" y="305"/>
                                  </a:lnTo>
                                  <a:lnTo>
                                    <a:pt x="274" y="334"/>
                                  </a:lnTo>
                                  <a:lnTo>
                                    <a:pt x="243" y="367"/>
                                  </a:lnTo>
                                  <a:lnTo>
                                    <a:pt x="204" y="404"/>
                                  </a:lnTo>
                                  <a:lnTo>
                                    <a:pt x="0" y="594"/>
                                  </a:lnTo>
                                  <a:lnTo>
                                    <a:pt x="0" y="666"/>
                                  </a:lnTo>
                                  <a:lnTo>
                                    <a:pt x="426" y="666"/>
                                  </a:lnTo>
                                  <a:lnTo>
                                    <a:pt x="426" y="592"/>
                                  </a:lnTo>
                                  <a:lnTo>
                                    <a:pt x="105" y="592"/>
                                  </a:lnTo>
                                  <a:lnTo>
                                    <a:pt x="105" y="591"/>
                                  </a:lnTo>
                                  <a:lnTo>
                                    <a:pt x="265" y="445"/>
                                  </a:lnTo>
                                  <a:lnTo>
                                    <a:pt x="310" y="402"/>
                                  </a:lnTo>
                                  <a:lnTo>
                                    <a:pt x="347" y="362"/>
                                  </a:lnTo>
                                  <a:lnTo>
                                    <a:pt x="376" y="327"/>
                                  </a:lnTo>
                                  <a:lnTo>
                                    <a:pt x="398" y="296"/>
                                  </a:lnTo>
                                  <a:lnTo>
                                    <a:pt x="413" y="267"/>
                                  </a:lnTo>
                                  <a:lnTo>
                                    <a:pt x="424" y="237"/>
                                  </a:lnTo>
                                  <a:lnTo>
                                    <a:pt x="431" y="207"/>
                                  </a:lnTo>
                                  <a:lnTo>
                                    <a:pt x="433" y="177"/>
                                  </a:lnTo>
                                  <a:lnTo>
                                    <a:pt x="429" y="138"/>
                                  </a:lnTo>
                                  <a:lnTo>
                                    <a:pt x="419" y="104"/>
                                  </a:lnTo>
                                  <a:lnTo>
                                    <a:pt x="402" y="74"/>
                                  </a:lnTo>
                                  <a:lnTo>
                                    <a:pt x="398" y="70"/>
                                  </a:lnTo>
                                  <a:close/>
                                  <a:moveTo>
                                    <a:pt x="229" y="0"/>
                                  </a:moveTo>
                                  <a:lnTo>
                                    <a:pt x="175" y="4"/>
                                  </a:lnTo>
                                  <a:lnTo>
                                    <a:pt x="126" y="15"/>
                                  </a:lnTo>
                                  <a:lnTo>
                                    <a:pt x="79" y="34"/>
                                  </a:lnTo>
                                  <a:lnTo>
                                    <a:pt x="36" y="60"/>
                                  </a:lnTo>
                                  <a:lnTo>
                                    <a:pt x="36" y="144"/>
                                  </a:lnTo>
                                  <a:lnTo>
                                    <a:pt x="79" y="112"/>
                                  </a:lnTo>
                                  <a:lnTo>
                                    <a:pt x="123" y="88"/>
                                  </a:lnTo>
                                  <a:lnTo>
                                    <a:pt x="168" y="74"/>
                                  </a:lnTo>
                                  <a:lnTo>
                                    <a:pt x="215" y="70"/>
                                  </a:lnTo>
                                  <a:lnTo>
                                    <a:pt x="398" y="70"/>
                                  </a:lnTo>
                                  <a:lnTo>
                                    <a:pt x="378" y="48"/>
                                  </a:lnTo>
                                  <a:lnTo>
                                    <a:pt x="348" y="27"/>
                                  </a:lnTo>
                                  <a:lnTo>
                                    <a:pt x="313" y="12"/>
                                  </a:lnTo>
                                  <a:lnTo>
                                    <a:pt x="274" y="3"/>
                                  </a:lnTo>
                                  <a:lnTo>
                                    <a:pt x="229" y="0"/>
                                  </a:lnTo>
                                  <a:close/>
                                  <a:moveTo>
                                    <a:pt x="832" y="0"/>
                                  </a:moveTo>
                                  <a:lnTo>
                                    <a:pt x="789" y="3"/>
                                  </a:lnTo>
                                  <a:lnTo>
                                    <a:pt x="749" y="12"/>
                                  </a:lnTo>
                                  <a:lnTo>
                                    <a:pt x="714" y="26"/>
                                  </a:lnTo>
                                  <a:lnTo>
                                    <a:pt x="682" y="46"/>
                                  </a:lnTo>
                                  <a:lnTo>
                                    <a:pt x="656" y="70"/>
                                  </a:lnTo>
                                  <a:lnTo>
                                    <a:pt x="638" y="98"/>
                                  </a:lnTo>
                                  <a:lnTo>
                                    <a:pt x="627" y="129"/>
                                  </a:lnTo>
                                  <a:lnTo>
                                    <a:pt x="623" y="164"/>
                                  </a:lnTo>
                                  <a:lnTo>
                                    <a:pt x="631" y="212"/>
                                  </a:lnTo>
                                  <a:lnTo>
                                    <a:pt x="655" y="255"/>
                                  </a:lnTo>
                                  <a:lnTo>
                                    <a:pt x="694" y="291"/>
                                  </a:lnTo>
                                  <a:lnTo>
                                    <a:pt x="749" y="321"/>
                                  </a:lnTo>
                                  <a:lnTo>
                                    <a:pt x="749" y="323"/>
                                  </a:lnTo>
                                  <a:lnTo>
                                    <a:pt x="683" y="356"/>
                                  </a:lnTo>
                                  <a:lnTo>
                                    <a:pt x="636" y="397"/>
                                  </a:lnTo>
                                  <a:lnTo>
                                    <a:pt x="608" y="447"/>
                                  </a:lnTo>
                                  <a:lnTo>
                                    <a:pt x="599" y="505"/>
                                  </a:lnTo>
                                  <a:lnTo>
                                    <a:pt x="602" y="542"/>
                                  </a:lnTo>
                                  <a:lnTo>
                                    <a:pt x="613" y="574"/>
                                  </a:lnTo>
                                  <a:lnTo>
                                    <a:pt x="631" y="603"/>
                                  </a:lnTo>
                                  <a:lnTo>
                                    <a:pt x="657" y="629"/>
                                  </a:lnTo>
                                  <a:lnTo>
                                    <a:pt x="688" y="650"/>
                                  </a:lnTo>
                                  <a:lnTo>
                                    <a:pt x="724" y="665"/>
                                  </a:lnTo>
                                  <a:lnTo>
                                    <a:pt x="764" y="674"/>
                                  </a:lnTo>
                                  <a:lnTo>
                                    <a:pt x="808" y="677"/>
                                  </a:lnTo>
                                  <a:lnTo>
                                    <a:pt x="861" y="674"/>
                                  </a:lnTo>
                                  <a:lnTo>
                                    <a:pt x="908" y="665"/>
                                  </a:lnTo>
                                  <a:lnTo>
                                    <a:pt x="949" y="650"/>
                                  </a:lnTo>
                                  <a:lnTo>
                                    <a:pt x="984" y="629"/>
                                  </a:lnTo>
                                  <a:lnTo>
                                    <a:pt x="1004" y="609"/>
                                  </a:lnTo>
                                  <a:lnTo>
                                    <a:pt x="825" y="609"/>
                                  </a:lnTo>
                                  <a:lnTo>
                                    <a:pt x="796" y="607"/>
                                  </a:lnTo>
                                  <a:lnTo>
                                    <a:pt x="769" y="602"/>
                                  </a:lnTo>
                                  <a:lnTo>
                                    <a:pt x="746" y="592"/>
                                  </a:lnTo>
                                  <a:lnTo>
                                    <a:pt x="726" y="579"/>
                                  </a:lnTo>
                                  <a:lnTo>
                                    <a:pt x="709" y="563"/>
                                  </a:lnTo>
                                  <a:lnTo>
                                    <a:pt x="697" y="544"/>
                                  </a:lnTo>
                                  <a:lnTo>
                                    <a:pt x="690" y="524"/>
                                  </a:lnTo>
                                  <a:lnTo>
                                    <a:pt x="688" y="501"/>
                                  </a:lnTo>
                                  <a:lnTo>
                                    <a:pt x="696" y="458"/>
                                  </a:lnTo>
                                  <a:lnTo>
                                    <a:pt x="720" y="420"/>
                                  </a:lnTo>
                                  <a:lnTo>
                                    <a:pt x="761" y="388"/>
                                  </a:lnTo>
                                  <a:lnTo>
                                    <a:pt x="817" y="361"/>
                                  </a:lnTo>
                                  <a:lnTo>
                                    <a:pt x="970" y="361"/>
                                  </a:lnTo>
                                  <a:lnTo>
                                    <a:pt x="961" y="353"/>
                                  </a:lnTo>
                                  <a:lnTo>
                                    <a:pt x="894" y="323"/>
                                  </a:lnTo>
                                  <a:lnTo>
                                    <a:pt x="894" y="321"/>
                                  </a:lnTo>
                                  <a:lnTo>
                                    <a:pt x="951" y="289"/>
                                  </a:lnTo>
                                  <a:lnTo>
                                    <a:pt x="953" y="287"/>
                                  </a:lnTo>
                                  <a:lnTo>
                                    <a:pt x="823" y="287"/>
                                  </a:lnTo>
                                  <a:lnTo>
                                    <a:pt x="775" y="263"/>
                                  </a:lnTo>
                                  <a:lnTo>
                                    <a:pt x="740" y="234"/>
                                  </a:lnTo>
                                  <a:lnTo>
                                    <a:pt x="720" y="201"/>
                                  </a:lnTo>
                                  <a:lnTo>
                                    <a:pt x="713" y="162"/>
                                  </a:lnTo>
                                  <a:lnTo>
                                    <a:pt x="715" y="143"/>
                                  </a:lnTo>
                                  <a:lnTo>
                                    <a:pt x="721" y="125"/>
                                  </a:lnTo>
                                  <a:lnTo>
                                    <a:pt x="731" y="109"/>
                                  </a:lnTo>
                                  <a:lnTo>
                                    <a:pt x="746" y="95"/>
                                  </a:lnTo>
                                  <a:lnTo>
                                    <a:pt x="763" y="83"/>
                                  </a:lnTo>
                                  <a:lnTo>
                                    <a:pt x="782" y="75"/>
                                  </a:lnTo>
                                  <a:lnTo>
                                    <a:pt x="803" y="70"/>
                                  </a:lnTo>
                                  <a:lnTo>
                                    <a:pt x="826" y="68"/>
                                  </a:lnTo>
                                  <a:lnTo>
                                    <a:pt x="996" y="68"/>
                                  </a:lnTo>
                                  <a:lnTo>
                                    <a:pt x="994" y="66"/>
                                  </a:lnTo>
                                  <a:lnTo>
                                    <a:pt x="970" y="43"/>
                                  </a:lnTo>
                                  <a:lnTo>
                                    <a:pt x="941" y="24"/>
                                  </a:lnTo>
                                  <a:lnTo>
                                    <a:pt x="909" y="11"/>
                                  </a:lnTo>
                                  <a:lnTo>
                                    <a:pt x="872" y="3"/>
                                  </a:lnTo>
                                  <a:lnTo>
                                    <a:pt x="832" y="0"/>
                                  </a:lnTo>
                                  <a:close/>
                                  <a:moveTo>
                                    <a:pt x="970" y="361"/>
                                  </a:moveTo>
                                  <a:lnTo>
                                    <a:pt x="817" y="361"/>
                                  </a:lnTo>
                                  <a:lnTo>
                                    <a:pt x="879" y="388"/>
                                  </a:lnTo>
                                  <a:lnTo>
                                    <a:pt x="923" y="420"/>
                                  </a:lnTo>
                                  <a:lnTo>
                                    <a:pt x="949" y="459"/>
                                  </a:lnTo>
                                  <a:lnTo>
                                    <a:pt x="958" y="504"/>
                                  </a:lnTo>
                                  <a:lnTo>
                                    <a:pt x="956" y="525"/>
                                  </a:lnTo>
                                  <a:lnTo>
                                    <a:pt x="949" y="545"/>
                                  </a:lnTo>
                                  <a:lnTo>
                                    <a:pt x="937" y="563"/>
                                  </a:lnTo>
                                  <a:lnTo>
                                    <a:pt x="921" y="579"/>
                                  </a:lnTo>
                                  <a:lnTo>
                                    <a:pt x="901" y="592"/>
                                  </a:lnTo>
                                  <a:lnTo>
                                    <a:pt x="878" y="602"/>
                                  </a:lnTo>
                                  <a:lnTo>
                                    <a:pt x="853" y="607"/>
                                  </a:lnTo>
                                  <a:lnTo>
                                    <a:pt x="825" y="609"/>
                                  </a:lnTo>
                                  <a:lnTo>
                                    <a:pt x="1004" y="609"/>
                                  </a:lnTo>
                                  <a:lnTo>
                                    <a:pt x="1012" y="602"/>
                                  </a:lnTo>
                                  <a:lnTo>
                                    <a:pt x="1031" y="572"/>
                                  </a:lnTo>
                                  <a:lnTo>
                                    <a:pt x="1043" y="537"/>
                                  </a:lnTo>
                                  <a:lnTo>
                                    <a:pt x="1047" y="499"/>
                                  </a:lnTo>
                                  <a:lnTo>
                                    <a:pt x="1038" y="441"/>
                                  </a:lnTo>
                                  <a:lnTo>
                                    <a:pt x="1009" y="392"/>
                                  </a:lnTo>
                                  <a:lnTo>
                                    <a:pt x="970" y="361"/>
                                  </a:lnTo>
                                  <a:close/>
                                  <a:moveTo>
                                    <a:pt x="996" y="68"/>
                                  </a:moveTo>
                                  <a:lnTo>
                                    <a:pt x="826" y="68"/>
                                  </a:lnTo>
                                  <a:lnTo>
                                    <a:pt x="850" y="70"/>
                                  </a:lnTo>
                                  <a:lnTo>
                                    <a:pt x="871" y="75"/>
                                  </a:lnTo>
                                  <a:lnTo>
                                    <a:pt x="890" y="83"/>
                                  </a:lnTo>
                                  <a:lnTo>
                                    <a:pt x="906" y="94"/>
                                  </a:lnTo>
                                  <a:lnTo>
                                    <a:pt x="918" y="108"/>
                                  </a:lnTo>
                                  <a:lnTo>
                                    <a:pt x="928" y="124"/>
                                  </a:lnTo>
                                  <a:lnTo>
                                    <a:pt x="933" y="142"/>
                                  </a:lnTo>
                                  <a:lnTo>
                                    <a:pt x="935" y="162"/>
                                  </a:lnTo>
                                  <a:lnTo>
                                    <a:pt x="935" y="164"/>
                                  </a:lnTo>
                                  <a:lnTo>
                                    <a:pt x="928" y="201"/>
                                  </a:lnTo>
                                  <a:lnTo>
                                    <a:pt x="907" y="234"/>
                                  </a:lnTo>
                                  <a:lnTo>
                                    <a:pt x="872" y="263"/>
                                  </a:lnTo>
                                  <a:lnTo>
                                    <a:pt x="823" y="287"/>
                                  </a:lnTo>
                                  <a:lnTo>
                                    <a:pt x="953" y="287"/>
                                  </a:lnTo>
                                  <a:lnTo>
                                    <a:pt x="992" y="250"/>
                                  </a:lnTo>
                                  <a:lnTo>
                                    <a:pt x="1016" y="205"/>
                                  </a:lnTo>
                                  <a:lnTo>
                                    <a:pt x="1024" y="153"/>
                                  </a:lnTo>
                                  <a:lnTo>
                                    <a:pt x="1021" y="121"/>
                                  </a:lnTo>
                                  <a:lnTo>
                                    <a:pt x="1011" y="92"/>
                                  </a:lnTo>
                                  <a:lnTo>
                                    <a:pt x="996" y="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47" name="矩形 547"/>
                          <wps:cNvSpPr/>
                          <wps:spPr>
                            <a:xfrm>
                              <a:off x="8905" y="5747"/>
                              <a:ext cx="97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48" name="任意多边形 548"/>
                          <wps:cNvSpPr/>
                          <wps:spPr>
                            <a:xfrm>
                              <a:off x="8843" y="5191"/>
                              <a:ext cx="95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49" h="677">
                                  <a:moveTo>
                                    <a:pt x="234" y="0"/>
                                  </a:moveTo>
                                  <a:lnTo>
                                    <a:pt x="191" y="3"/>
                                  </a:lnTo>
                                  <a:lnTo>
                                    <a:pt x="151" y="12"/>
                                  </a:lnTo>
                                  <a:lnTo>
                                    <a:pt x="115" y="26"/>
                                  </a:lnTo>
                                  <a:lnTo>
                                    <a:pt x="84" y="46"/>
                                  </a:lnTo>
                                  <a:lnTo>
                                    <a:pt x="58" y="70"/>
                                  </a:lnTo>
                                  <a:lnTo>
                                    <a:pt x="40" y="98"/>
                                  </a:lnTo>
                                  <a:lnTo>
                                    <a:pt x="29" y="129"/>
                                  </a:lnTo>
                                  <a:lnTo>
                                    <a:pt x="25" y="164"/>
                                  </a:lnTo>
                                  <a:lnTo>
                                    <a:pt x="33" y="212"/>
                                  </a:lnTo>
                                  <a:lnTo>
                                    <a:pt x="57" y="255"/>
                                  </a:lnTo>
                                  <a:lnTo>
                                    <a:pt x="96" y="291"/>
                                  </a:lnTo>
                                  <a:lnTo>
                                    <a:pt x="150" y="321"/>
                                  </a:lnTo>
                                  <a:lnTo>
                                    <a:pt x="150" y="323"/>
                                  </a:lnTo>
                                  <a:lnTo>
                                    <a:pt x="85" y="356"/>
                                  </a:lnTo>
                                  <a:lnTo>
                                    <a:pt x="38" y="397"/>
                                  </a:lnTo>
                                  <a:lnTo>
                                    <a:pt x="10" y="447"/>
                                  </a:lnTo>
                                  <a:lnTo>
                                    <a:pt x="0" y="505"/>
                                  </a:lnTo>
                                  <a:lnTo>
                                    <a:pt x="4" y="542"/>
                                  </a:lnTo>
                                  <a:lnTo>
                                    <a:pt x="15" y="574"/>
                                  </a:lnTo>
                                  <a:lnTo>
                                    <a:pt x="33" y="603"/>
                                  </a:lnTo>
                                  <a:lnTo>
                                    <a:pt x="59" y="629"/>
                                  </a:lnTo>
                                  <a:lnTo>
                                    <a:pt x="90" y="650"/>
                                  </a:lnTo>
                                  <a:lnTo>
                                    <a:pt x="126" y="665"/>
                                  </a:lnTo>
                                  <a:lnTo>
                                    <a:pt x="166" y="674"/>
                                  </a:lnTo>
                                  <a:lnTo>
                                    <a:pt x="210" y="677"/>
                                  </a:lnTo>
                                  <a:lnTo>
                                    <a:pt x="263" y="674"/>
                                  </a:lnTo>
                                  <a:lnTo>
                                    <a:pt x="310" y="665"/>
                                  </a:lnTo>
                                  <a:lnTo>
                                    <a:pt x="351" y="650"/>
                                  </a:lnTo>
                                  <a:lnTo>
                                    <a:pt x="386" y="629"/>
                                  </a:lnTo>
                                  <a:lnTo>
                                    <a:pt x="406" y="609"/>
                                  </a:lnTo>
                                  <a:lnTo>
                                    <a:pt x="226" y="609"/>
                                  </a:lnTo>
                                  <a:lnTo>
                                    <a:pt x="197" y="607"/>
                                  </a:lnTo>
                                  <a:lnTo>
                                    <a:pt x="171" y="602"/>
                                  </a:lnTo>
                                  <a:lnTo>
                                    <a:pt x="148" y="592"/>
                                  </a:lnTo>
                                  <a:lnTo>
                                    <a:pt x="127" y="579"/>
                                  </a:lnTo>
                                  <a:lnTo>
                                    <a:pt x="111" y="563"/>
                                  </a:lnTo>
                                  <a:lnTo>
                                    <a:pt x="99" y="544"/>
                                  </a:lnTo>
                                  <a:lnTo>
                                    <a:pt x="92" y="524"/>
                                  </a:lnTo>
                                  <a:lnTo>
                                    <a:pt x="89" y="501"/>
                                  </a:lnTo>
                                  <a:lnTo>
                                    <a:pt x="98" y="458"/>
                                  </a:lnTo>
                                  <a:lnTo>
                                    <a:pt x="122" y="420"/>
                                  </a:lnTo>
                                  <a:lnTo>
                                    <a:pt x="163" y="388"/>
                                  </a:lnTo>
                                  <a:lnTo>
                                    <a:pt x="219" y="361"/>
                                  </a:lnTo>
                                  <a:lnTo>
                                    <a:pt x="372" y="361"/>
                                  </a:lnTo>
                                  <a:lnTo>
                                    <a:pt x="363" y="353"/>
                                  </a:lnTo>
                                  <a:lnTo>
                                    <a:pt x="296" y="323"/>
                                  </a:lnTo>
                                  <a:lnTo>
                                    <a:pt x="296" y="321"/>
                                  </a:lnTo>
                                  <a:lnTo>
                                    <a:pt x="353" y="289"/>
                                  </a:lnTo>
                                  <a:lnTo>
                                    <a:pt x="355" y="287"/>
                                  </a:lnTo>
                                  <a:lnTo>
                                    <a:pt x="225" y="287"/>
                                  </a:lnTo>
                                  <a:lnTo>
                                    <a:pt x="177" y="263"/>
                                  </a:lnTo>
                                  <a:lnTo>
                                    <a:pt x="142" y="234"/>
                                  </a:lnTo>
                                  <a:lnTo>
                                    <a:pt x="122" y="201"/>
                                  </a:lnTo>
                                  <a:lnTo>
                                    <a:pt x="115" y="162"/>
                                  </a:lnTo>
                                  <a:lnTo>
                                    <a:pt x="117" y="143"/>
                                  </a:lnTo>
                                  <a:lnTo>
                                    <a:pt x="123" y="125"/>
                                  </a:lnTo>
                                  <a:lnTo>
                                    <a:pt x="133" y="109"/>
                                  </a:lnTo>
                                  <a:lnTo>
                                    <a:pt x="148" y="95"/>
                                  </a:lnTo>
                                  <a:lnTo>
                                    <a:pt x="165" y="83"/>
                                  </a:lnTo>
                                  <a:lnTo>
                                    <a:pt x="184" y="75"/>
                                  </a:lnTo>
                                  <a:lnTo>
                                    <a:pt x="205" y="70"/>
                                  </a:lnTo>
                                  <a:lnTo>
                                    <a:pt x="228" y="68"/>
                                  </a:lnTo>
                                  <a:lnTo>
                                    <a:pt x="397" y="68"/>
                                  </a:lnTo>
                                  <a:lnTo>
                                    <a:pt x="396" y="66"/>
                                  </a:lnTo>
                                  <a:lnTo>
                                    <a:pt x="372" y="43"/>
                                  </a:lnTo>
                                  <a:lnTo>
                                    <a:pt x="343" y="24"/>
                                  </a:lnTo>
                                  <a:lnTo>
                                    <a:pt x="311" y="11"/>
                                  </a:lnTo>
                                  <a:lnTo>
                                    <a:pt x="274" y="3"/>
                                  </a:lnTo>
                                  <a:lnTo>
                                    <a:pt x="234" y="0"/>
                                  </a:lnTo>
                                  <a:close/>
                                  <a:moveTo>
                                    <a:pt x="372" y="361"/>
                                  </a:moveTo>
                                  <a:lnTo>
                                    <a:pt x="219" y="361"/>
                                  </a:lnTo>
                                  <a:lnTo>
                                    <a:pt x="281" y="388"/>
                                  </a:lnTo>
                                  <a:lnTo>
                                    <a:pt x="325" y="420"/>
                                  </a:lnTo>
                                  <a:lnTo>
                                    <a:pt x="351" y="459"/>
                                  </a:lnTo>
                                  <a:lnTo>
                                    <a:pt x="360" y="504"/>
                                  </a:lnTo>
                                  <a:lnTo>
                                    <a:pt x="358" y="525"/>
                                  </a:lnTo>
                                  <a:lnTo>
                                    <a:pt x="351" y="545"/>
                                  </a:lnTo>
                                  <a:lnTo>
                                    <a:pt x="339" y="563"/>
                                  </a:lnTo>
                                  <a:lnTo>
                                    <a:pt x="323" y="579"/>
                                  </a:lnTo>
                                  <a:lnTo>
                                    <a:pt x="303" y="592"/>
                                  </a:lnTo>
                                  <a:lnTo>
                                    <a:pt x="280" y="602"/>
                                  </a:lnTo>
                                  <a:lnTo>
                                    <a:pt x="255" y="607"/>
                                  </a:lnTo>
                                  <a:lnTo>
                                    <a:pt x="226" y="609"/>
                                  </a:lnTo>
                                  <a:lnTo>
                                    <a:pt x="406" y="609"/>
                                  </a:lnTo>
                                  <a:lnTo>
                                    <a:pt x="414" y="602"/>
                                  </a:lnTo>
                                  <a:lnTo>
                                    <a:pt x="433" y="572"/>
                                  </a:lnTo>
                                  <a:lnTo>
                                    <a:pt x="445" y="537"/>
                                  </a:lnTo>
                                  <a:lnTo>
                                    <a:pt x="449" y="499"/>
                                  </a:lnTo>
                                  <a:lnTo>
                                    <a:pt x="439" y="441"/>
                                  </a:lnTo>
                                  <a:lnTo>
                                    <a:pt x="411" y="393"/>
                                  </a:lnTo>
                                  <a:lnTo>
                                    <a:pt x="372" y="361"/>
                                  </a:lnTo>
                                  <a:close/>
                                  <a:moveTo>
                                    <a:pt x="397" y="68"/>
                                  </a:moveTo>
                                  <a:lnTo>
                                    <a:pt x="228" y="68"/>
                                  </a:lnTo>
                                  <a:lnTo>
                                    <a:pt x="252" y="70"/>
                                  </a:lnTo>
                                  <a:lnTo>
                                    <a:pt x="273" y="75"/>
                                  </a:lnTo>
                                  <a:lnTo>
                                    <a:pt x="291" y="83"/>
                                  </a:lnTo>
                                  <a:lnTo>
                                    <a:pt x="307" y="94"/>
                                  </a:lnTo>
                                  <a:lnTo>
                                    <a:pt x="320" y="108"/>
                                  </a:lnTo>
                                  <a:lnTo>
                                    <a:pt x="329" y="124"/>
                                  </a:lnTo>
                                  <a:lnTo>
                                    <a:pt x="335" y="142"/>
                                  </a:lnTo>
                                  <a:lnTo>
                                    <a:pt x="337" y="162"/>
                                  </a:lnTo>
                                  <a:lnTo>
                                    <a:pt x="337" y="164"/>
                                  </a:lnTo>
                                  <a:lnTo>
                                    <a:pt x="330" y="201"/>
                                  </a:lnTo>
                                  <a:lnTo>
                                    <a:pt x="309" y="234"/>
                                  </a:lnTo>
                                  <a:lnTo>
                                    <a:pt x="274" y="263"/>
                                  </a:lnTo>
                                  <a:lnTo>
                                    <a:pt x="225" y="287"/>
                                  </a:lnTo>
                                  <a:lnTo>
                                    <a:pt x="355" y="287"/>
                                  </a:lnTo>
                                  <a:lnTo>
                                    <a:pt x="394" y="250"/>
                                  </a:lnTo>
                                  <a:lnTo>
                                    <a:pt x="418" y="205"/>
                                  </a:lnTo>
                                  <a:lnTo>
                                    <a:pt x="426" y="153"/>
                                  </a:lnTo>
                                  <a:lnTo>
                                    <a:pt x="423" y="121"/>
                                  </a:lnTo>
                                  <a:lnTo>
                                    <a:pt x="413" y="92"/>
                                  </a:lnTo>
                                  <a:lnTo>
                                    <a:pt x="397" y="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49" name="任意多边形 549"/>
                          <wps:cNvSpPr/>
                          <wps:spPr>
                            <a:xfrm>
                              <a:off x="9331" y="5191"/>
                              <a:ext cx="96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50" h="677">
                                  <a:moveTo>
                                    <a:pt x="39" y="576"/>
                                  </a:moveTo>
                                  <a:lnTo>
                                    <a:pt x="39" y="654"/>
                                  </a:lnTo>
                                  <a:lnTo>
                                    <a:pt x="66" y="663"/>
                                  </a:lnTo>
                                  <a:lnTo>
                                    <a:pt x="95" y="670"/>
                                  </a:lnTo>
                                  <a:lnTo>
                                    <a:pt x="128" y="675"/>
                                  </a:lnTo>
                                  <a:lnTo>
                                    <a:pt x="164" y="676"/>
                                  </a:lnTo>
                                  <a:lnTo>
                                    <a:pt x="227" y="670"/>
                                  </a:lnTo>
                                  <a:lnTo>
                                    <a:pt x="283" y="652"/>
                                  </a:lnTo>
                                  <a:lnTo>
                                    <a:pt x="332" y="621"/>
                                  </a:lnTo>
                                  <a:lnTo>
                                    <a:pt x="345" y="608"/>
                                  </a:lnTo>
                                  <a:lnTo>
                                    <a:pt x="164" y="608"/>
                                  </a:lnTo>
                                  <a:lnTo>
                                    <a:pt x="131" y="606"/>
                                  </a:lnTo>
                                  <a:lnTo>
                                    <a:pt x="99" y="600"/>
                                  </a:lnTo>
                                  <a:lnTo>
                                    <a:pt x="68" y="590"/>
                                  </a:lnTo>
                                  <a:lnTo>
                                    <a:pt x="39" y="576"/>
                                  </a:lnTo>
                                  <a:close/>
                                  <a:moveTo>
                                    <a:pt x="447" y="341"/>
                                  </a:moveTo>
                                  <a:lnTo>
                                    <a:pt x="361" y="341"/>
                                  </a:lnTo>
                                  <a:lnTo>
                                    <a:pt x="358" y="401"/>
                                  </a:lnTo>
                                  <a:lnTo>
                                    <a:pt x="348" y="454"/>
                                  </a:lnTo>
                                  <a:lnTo>
                                    <a:pt x="332" y="500"/>
                                  </a:lnTo>
                                  <a:lnTo>
                                    <a:pt x="309" y="538"/>
                                  </a:lnTo>
                                  <a:lnTo>
                                    <a:pt x="281" y="568"/>
                                  </a:lnTo>
                                  <a:lnTo>
                                    <a:pt x="247" y="590"/>
                                  </a:lnTo>
                                  <a:lnTo>
                                    <a:pt x="208" y="603"/>
                                  </a:lnTo>
                                  <a:lnTo>
                                    <a:pt x="164" y="608"/>
                                  </a:lnTo>
                                  <a:lnTo>
                                    <a:pt x="345" y="608"/>
                                  </a:lnTo>
                                  <a:lnTo>
                                    <a:pt x="374" y="578"/>
                                  </a:lnTo>
                                  <a:lnTo>
                                    <a:pt x="407" y="524"/>
                                  </a:lnTo>
                                  <a:lnTo>
                                    <a:pt x="431" y="460"/>
                                  </a:lnTo>
                                  <a:lnTo>
                                    <a:pt x="445" y="385"/>
                                  </a:lnTo>
                                  <a:lnTo>
                                    <a:pt x="447" y="341"/>
                                  </a:lnTo>
                                  <a:close/>
                                  <a:moveTo>
                                    <a:pt x="228" y="0"/>
                                  </a:moveTo>
                                  <a:lnTo>
                                    <a:pt x="180" y="3"/>
                                  </a:lnTo>
                                  <a:lnTo>
                                    <a:pt x="136" y="15"/>
                                  </a:lnTo>
                                  <a:lnTo>
                                    <a:pt x="98" y="34"/>
                                  </a:lnTo>
                                  <a:lnTo>
                                    <a:pt x="63" y="61"/>
                                  </a:lnTo>
                                  <a:lnTo>
                                    <a:pt x="36" y="94"/>
                                  </a:lnTo>
                                  <a:lnTo>
                                    <a:pt x="16" y="132"/>
                                  </a:lnTo>
                                  <a:lnTo>
                                    <a:pt x="4" y="174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4" y="263"/>
                                  </a:lnTo>
                                  <a:lnTo>
                                    <a:pt x="15" y="302"/>
                                  </a:lnTo>
                                  <a:lnTo>
                                    <a:pt x="33" y="336"/>
                                  </a:lnTo>
                                  <a:lnTo>
                                    <a:pt x="58" y="367"/>
                                  </a:lnTo>
                                  <a:lnTo>
                                    <a:pt x="89" y="391"/>
                                  </a:lnTo>
                                  <a:lnTo>
                                    <a:pt x="123" y="409"/>
                                  </a:lnTo>
                                  <a:lnTo>
                                    <a:pt x="162" y="420"/>
                                  </a:lnTo>
                                  <a:lnTo>
                                    <a:pt x="204" y="423"/>
                                  </a:lnTo>
                                  <a:lnTo>
                                    <a:pt x="255" y="418"/>
                                  </a:lnTo>
                                  <a:lnTo>
                                    <a:pt x="297" y="403"/>
                                  </a:lnTo>
                                  <a:lnTo>
                                    <a:pt x="332" y="377"/>
                                  </a:lnTo>
                                  <a:lnTo>
                                    <a:pt x="351" y="352"/>
                                  </a:lnTo>
                                  <a:lnTo>
                                    <a:pt x="226" y="352"/>
                                  </a:lnTo>
                                  <a:lnTo>
                                    <a:pt x="196" y="350"/>
                                  </a:lnTo>
                                  <a:lnTo>
                                    <a:pt x="169" y="343"/>
                                  </a:lnTo>
                                  <a:lnTo>
                                    <a:pt x="146" y="331"/>
                                  </a:lnTo>
                                  <a:lnTo>
                                    <a:pt x="126" y="314"/>
                                  </a:lnTo>
                                  <a:lnTo>
                                    <a:pt x="110" y="293"/>
                                  </a:lnTo>
                                  <a:lnTo>
                                    <a:pt x="99" y="268"/>
                                  </a:lnTo>
                                  <a:lnTo>
                                    <a:pt x="92" y="240"/>
                                  </a:lnTo>
                                  <a:lnTo>
                                    <a:pt x="90" y="209"/>
                                  </a:lnTo>
                                  <a:lnTo>
                                    <a:pt x="92" y="180"/>
                                  </a:lnTo>
                                  <a:lnTo>
                                    <a:pt x="99" y="154"/>
                                  </a:lnTo>
                                  <a:lnTo>
                                    <a:pt x="111" y="130"/>
                                  </a:lnTo>
                                  <a:lnTo>
                                    <a:pt x="127" y="109"/>
                                  </a:lnTo>
                                  <a:lnTo>
                                    <a:pt x="147" y="91"/>
                                  </a:lnTo>
                                  <a:lnTo>
                                    <a:pt x="169" y="78"/>
                                  </a:lnTo>
                                  <a:lnTo>
                                    <a:pt x="193" y="71"/>
                                  </a:lnTo>
                                  <a:lnTo>
                                    <a:pt x="220" y="68"/>
                                  </a:lnTo>
                                  <a:lnTo>
                                    <a:pt x="383" y="68"/>
                                  </a:lnTo>
                                  <a:lnTo>
                                    <a:pt x="359" y="43"/>
                                  </a:lnTo>
                                  <a:lnTo>
                                    <a:pt x="321" y="19"/>
                                  </a:lnTo>
                                  <a:lnTo>
                                    <a:pt x="277" y="4"/>
                                  </a:lnTo>
                                  <a:lnTo>
                                    <a:pt x="228" y="0"/>
                                  </a:lnTo>
                                  <a:close/>
                                  <a:moveTo>
                                    <a:pt x="383" y="68"/>
                                  </a:moveTo>
                                  <a:lnTo>
                                    <a:pt x="220" y="68"/>
                                  </a:lnTo>
                                  <a:lnTo>
                                    <a:pt x="249" y="71"/>
                                  </a:lnTo>
                                  <a:lnTo>
                                    <a:pt x="276" y="80"/>
                                  </a:lnTo>
                                  <a:lnTo>
                                    <a:pt x="299" y="94"/>
                                  </a:lnTo>
                                  <a:lnTo>
                                    <a:pt x="319" y="115"/>
                                  </a:lnTo>
                                  <a:lnTo>
                                    <a:pt x="335" y="139"/>
                                  </a:lnTo>
                                  <a:lnTo>
                                    <a:pt x="347" y="167"/>
                                  </a:lnTo>
                                  <a:lnTo>
                                    <a:pt x="354" y="198"/>
                                  </a:lnTo>
                                  <a:lnTo>
                                    <a:pt x="356" y="231"/>
                                  </a:lnTo>
                                  <a:lnTo>
                                    <a:pt x="354" y="256"/>
                                  </a:lnTo>
                                  <a:lnTo>
                                    <a:pt x="347" y="278"/>
                                  </a:lnTo>
                                  <a:lnTo>
                                    <a:pt x="335" y="298"/>
                                  </a:lnTo>
                                  <a:lnTo>
                                    <a:pt x="318" y="317"/>
                                  </a:lnTo>
                                  <a:lnTo>
                                    <a:pt x="299" y="332"/>
                                  </a:lnTo>
                                  <a:lnTo>
                                    <a:pt x="277" y="343"/>
                                  </a:lnTo>
                                  <a:lnTo>
                                    <a:pt x="252" y="350"/>
                                  </a:lnTo>
                                  <a:lnTo>
                                    <a:pt x="226" y="352"/>
                                  </a:lnTo>
                                  <a:lnTo>
                                    <a:pt x="351" y="352"/>
                                  </a:lnTo>
                                  <a:lnTo>
                                    <a:pt x="359" y="341"/>
                                  </a:lnTo>
                                  <a:lnTo>
                                    <a:pt x="447" y="341"/>
                                  </a:lnTo>
                                  <a:lnTo>
                                    <a:pt x="450" y="302"/>
                                  </a:lnTo>
                                  <a:lnTo>
                                    <a:pt x="450" y="298"/>
                                  </a:lnTo>
                                  <a:lnTo>
                                    <a:pt x="446" y="231"/>
                                  </a:lnTo>
                                  <a:lnTo>
                                    <a:pt x="435" y="170"/>
                                  </a:lnTo>
                                  <a:lnTo>
                                    <a:pt x="417" y="119"/>
                                  </a:lnTo>
                                  <a:lnTo>
                                    <a:pt x="391" y="76"/>
                                  </a:lnTo>
                                  <a:lnTo>
                                    <a:pt x="383" y="68"/>
                                  </a:lnTo>
                                  <a:close/>
                                  <a:moveTo>
                                    <a:pt x="361" y="341"/>
                                  </a:moveTo>
                                  <a:lnTo>
                                    <a:pt x="359" y="341"/>
                                  </a:lnTo>
                                  <a:lnTo>
                                    <a:pt x="360" y="342"/>
                                  </a:lnTo>
                                  <a:lnTo>
                                    <a:pt x="360" y="342"/>
                                  </a:lnTo>
                                  <a:lnTo>
                                    <a:pt x="361" y="3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50" name="任意多边形 550"/>
                          <wps:cNvSpPr/>
                          <wps:spPr>
                            <a:xfrm>
                              <a:off x="9757" y="5190"/>
                              <a:ext cx="217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1" h="680">
                                  <a:moveTo>
                                    <a:pt x="406" y="597"/>
                                  </a:moveTo>
                                  <a:lnTo>
                                    <a:pt x="4" y="597"/>
                                  </a:lnTo>
                                  <a:lnTo>
                                    <a:pt x="4" y="669"/>
                                  </a:lnTo>
                                  <a:lnTo>
                                    <a:pt x="406" y="669"/>
                                  </a:lnTo>
                                  <a:lnTo>
                                    <a:pt x="406" y="597"/>
                                  </a:lnTo>
                                  <a:close/>
                                  <a:moveTo>
                                    <a:pt x="250" y="100"/>
                                  </a:moveTo>
                                  <a:lnTo>
                                    <a:pt x="161" y="100"/>
                                  </a:lnTo>
                                  <a:lnTo>
                                    <a:pt x="161" y="597"/>
                                  </a:lnTo>
                                  <a:lnTo>
                                    <a:pt x="250" y="597"/>
                                  </a:lnTo>
                                  <a:lnTo>
                                    <a:pt x="250" y="100"/>
                                  </a:lnTo>
                                  <a:close/>
                                  <a:moveTo>
                                    <a:pt x="250" y="0"/>
                                  </a:moveTo>
                                  <a:lnTo>
                                    <a:pt x="0" y="68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161" y="100"/>
                                  </a:lnTo>
                                  <a:lnTo>
                                    <a:pt x="250" y="100"/>
                                  </a:lnTo>
                                  <a:lnTo>
                                    <a:pt x="250" y="0"/>
                                  </a:lnTo>
                                  <a:close/>
                                  <a:moveTo>
                                    <a:pt x="798" y="3"/>
                                  </a:moveTo>
                                  <a:lnTo>
                                    <a:pt x="743" y="9"/>
                                  </a:lnTo>
                                  <a:lnTo>
                                    <a:pt x="695" y="25"/>
                                  </a:lnTo>
                                  <a:lnTo>
                                    <a:pt x="654" y="53"/>
                                  </a:lnTo>
                                  <a:lnTo>
                                    <a:pt x="620" y="92"/>
                                  </a:lnTo>
                                  <a:lnTo>
                                    <a:pt x="593" y="142"/>
                                  </a:lnTo>
                                  <a:lnTo>
                                    <a:pt x="574" y="202"/>
                                  </a:lnTo>
                                  <a:lnTo>
                                    <a:pt x="562" y="273"/>
                                  </a:lnTo>
                                  <a:lnTo>
                                    <a:pt x="558" y="354"/>
                                  </a:lnTo>
                                  <a:lnTo>
                                    <a:pt x="562" y="429"/>
                                  </a:lnTo>
                                  <a:lnTo>
                                    <a:pt x="573" y="494"/>
                                  </a:lnTo>
                                  <a:lnTo>
                                    <a:pt x="591" y="550"/>
                                  </a:lnTo>
                                  <a:lnTo>
                                    <a:pt x="617" y="596"/>
                                  </a:lnTo>
                                  <a:lnTo>
                                    <a:pt x="649" y="633"/>
                                  </a:lnTo>
                                  <a:lnTo>
                                    <a:pt x="687" y="659"/>
                                  </a:lnTo>
                                  <a:lnTo>
                                    <a:pt x="732" y="674"/>
                                  </a:lnTo>
                                  <a:lnTo>
                                    <a:pt x="782" y="680"/>
                                  </a:lnTo>
                                  <a:lnTo>
                                    <a:pt x="835" y="674"/>
                                  </a:lnTo>
                                  <a:lnTo>
                                    <a:pt x="883" y="658"/>
                                  </a:lnTo>
                                  <a:lnTo>
                                    <a:pt x="923" y="630"/>
                                  </a:lnTo>
                                  <a:lnTo>
                                    <a:pt x="940" y="611"/>
                                  </a:lnTo>
                                  <a:lnTo>
                                    <a:pt x="790" y="611"/>
                                  </a:lnTo>
                                  <a:lnTo>
                                    <a:pt x="739" y="601"/>
                                  </a:lnTo>
                                  <a:lnTo>
                                    <a:pt x="700" y="569"/>
                                  </a:lnTo>
                                  <a:lnTo>
                                    <a:pt x="671" y="517"/>
                                  </a:lnTo>
                                  <a:lnTo>
                                    <a:pt x="654" y="444"/>
                                  </a:lnTo>
                                  <a:lnTo>
                                    <a:pt x="649" y="350"/>
                                  </a:lnTo>
                                  <a:lnTo>
                                    <a:pt x="654" y="250"/>
                                  </a:lnTo>
                                  <a:lnTo>
                                    <a:pt x="672" y="172"/>
                                  </a:lnTo>
                                  <a:lnTo>
                                    <a:pt x="701" y="116"/>
                                  </a:lnTo>
                                  <a:lnTo>
                                    <a:pt x="741" y="83"/>
                                  </a:lnTo>
                                  <a:lnTo>
                                    <a:pt x="793" y="72"/>
                                  </a:lnTo>
                                  <a:lnTo>
                                    <a:pt x="951" y="72"/>
                                  </a:lnTo>
                                  <a:lnTo>
                                    <a:pt x="922" y="40"/>
                                  </a:lnTo>
                                  <a:lnTo>
                                    <a:pt x="866" y="12"/>
                                  </a:lnTo>
                                  <a:lnTo>
                                    <a:pt x="798" y="3"/>
                                  </a:lnTo>
                                  <a:close/>
                                  <a:moveTo>
                                    <a:pt x="951" y="72"/>
                                  </a:moveTo>
                                  <a:lnTo>
                                    <a:pt x="793" y="72"/>
                                  </a:lnTo>
                                  <a:lnTo>
                                    <a:pt x="842" y="83"/>
                                  </a:lnTo>
                                  <a:lnTo>
                                    <a:pt x="880" y="116"/>
                                  </a:lnTo>
                                  <a:lnTo>
                                    <a:pt x="908" y="171"/>
                                  </a:lnTo>
                                  <a:lnTo>
                                    <a:pt x="924" y="247"/>
                                  </a:lnTo>
                                  <a:lnTo>
                                    <a:pt x="930" y="346"/>
                                  </a:lnTo>
                                  <a:lnTo>
                                    <a:pt x="924" y="442"/>
                                  </a:lnTo>
                                  <a:lnTo>
                                    <a:pt x="907" y="516"/>
                                  </a:lnTo>
                                  <a:lnTo>
                                    <a:pt x="879" y="569"/>
                                  </a:lnTo>
                                  <a:lnTo>
                                    <a:pt x="840" y="601"/>
                                  </a:lnTo>
                                  <a:lnTo>
                                    <a:pt x="790" y="611"/>
                                  </a:lnTo>
                                  <a:lnTo>
                                    <a:pt x="940" y="611"/>
                                  </a:lnTo>
                                  <a:lnTo>
                                    <a:pt x="958" y="592"/>
                                  </a:lnTo>
                                  <a:lnTo>
                                    <a:pt x="985" y="543"/>
                                  </a:lnTo>
                                  <a:lnTo>
                                    <a:pt x="1005" y="485"/>
                                  </a:lnTo>
                                  <a:lnTo>
                                    <a:pt x="1017" y="417"/>
                                  </a:lnTo>
                                  <a:lnTo>
                                    <a:pt x="1020" y="339"/>
                                  </a:lnTo>
                                  <a:lnTo>
                                    <a:pt x="1014" y="236"/>
                                  </a:lnTo>
                                  <a:lnTo>
                                    <a:pt x="996" y="152"/>
                                  </a:lnTo>
                                  <a:lnTo>
                                    <a:pt x="965" y="87"/>
                                  </a:lnTo>
                                  <a:lnTo>
                                    <a:pt x="951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51" name="任意多边形 551"/>
                          <wps:cNvSpPr/>
                          <wps:spPr>
                            <a:xfrm>
                              <a:off x="10245" y="5191"/>
                              <a:ext cx="213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4" h="669">
                                  <a:moveTo>
                                    <a:pt x="406" y="597"/>
                                  </a:moveTo>
                                  <a:lnTo>
                                    <a:pt x="4" y="597"/>
                                  </a:lnTo>
                                  <a:lnTo>
                                    <a:pt x="4" y="668"/>
                                  </a:lnTo>
                                  <a:lnTo>
                                    <a:pt x="406" y="668"/>
                                  </a:lnTo>
                                  <a:lnTo>
                                    <a:pt x="406" y="597"/>
                                  </a:lnTo>
                                  <a:close/>
                                  <a:moveTo>
                                    <a:pt x="250" y="100"/>
                                  </a:moveTo>
                                  <a:lnTo>
                                    <a:pt x="161" y="100"/>
                                  </a:lnTo>
                                  <a:lnTo>
                                    <a:pt x="161" y="597"/>
                                  </a:lnTo>
                                  <a:lnTo>
                                    <a:pt x="250" y="597"/>
                                  </a:lnTo>
                                  <a:lnTo>
                                    <a:pt x="250" y="100"/>
                                  </a:lnTo>
                                  <a:close/>
                                  <a:moveTo>
                                    <a:pt x="250" y="0"/>
                                  </a:moveTo>
                                  <a:lnTo>
                                    <a:pt x="0" y="68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161" y="100"/>
                                  </a:lnTo>
                                  <a:lnTo>
                                    <a:pt x="250" y="100"/>
                                  </a:lnTo>
                                  <a:lnTo>
                                    <a:pt x="250" y="0"/>
                                  </a:lnTo>
                                  <a:close/>
                                  <a:moveTo>
                                    <a:pt x="1004" y="597"/>
                                  </a:moveTo>
                                  <a:lnTo>
                                    <a:pt x="602" y="597"/>
                                  </a:lnTo>
                                  <a:lnTo>
                                    <a:pt x="602" y="668"/>
                                  </a:lnTo>
                                  <a:lnTo>
                                    <a:pt x="1004" y="668"/>
                                  </a:lnTo>
                                  <a:lnTo>
                                    <a:pt x="1004" y="597"/>
                                  </a:lnTo>
                                  <a:close/>
                                  <a:moveTo>
                                    <a:pt x="848" y="100"/>
                                  </a:moveTo>
                                  <a:lnTo>
                                    <a:pt x="759" y="100"/>
                                  </a:lnTo>
                                  <a:lnTo>
                                    <a:pt x="759" y="597"/>
                                  </a:lnTo>
                                  <a:lnTo>
                                    <a:pt x="848" y="597"/>
                                  </a:lnTo>
                                  <a:lnTo>
                                    <a:pt x="848" y="100"/>
                                  </a:lnTo>
                                  <a:close/>
                                  <a:moveTo>
                                    <a:pt x="848" y="0"/>
                                  </a:moveTo>
                                  <a:lnTo>
                                    <a:pt x="598" y="68"/>
                                  </a:lnTo>
                                  <a:lnTo>
                                    <a:pt x="598" y="144"/>
                                  </a:lnTo>
                                  <a:lnTo>
                                    <a:pt x="759" y="100"/>
                                  </a:lnTo>
                                  <a:lnTo>
                                    <a:pt x="848" y="100"/>
                                  </a:lnTo>
                                  <a:lnTo>
                                    <a:pt x="84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52" name="任意多边形 552"/>
                          <wps:cNvSpPr/>
                          <wps:spPr>
                            <a:xfrm>
                              <a:off x="10726" y="5191"/>
                              <a:ext cx="212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7" h="669">
                                  <a:moveTo>
                                    <a:pt x="406" y="598"/>
                                  </a:moveTo>
                                  <a:lnTo>
                                    <a:pt x="4" y="598"/>
                                  </a:lnTo>
                                  <a:lnTo>
                                    <a:pt x="4" y="669"/>
                                  </a:lnTo>
                                  <a:lnTo>
                                    <a:pt x="406" y="669"/>
                                  </a:lnTo>
                                  <a:lnTo>
                                    <a:pt x="406" y="598"/>
                                  </a:lnTo>
                                  <a:close/>
                                  <a:moveTo>
                                    <a:pt x="249" y="101"/>
                                  </a:moveTo>
                                  <a:lnTo>
                                    <a:pt x="161" y="101"/>
                                  </a:lnTo>
                                  <a:lnTo>
                                    <a:pt x="161" y="598"/>
                                  </a:lnTo>
                                  <a:lnTo>
                                    <a:pt x="249" y="598"/>
                                  </a:lnTo>
                                  <a:lnTo>
                                    <a:pt x="249" y="101"/>
                                  </a:lnTo>
                                  <a:close/>
                                  <a:moveTo>
                                    <a:pt x="249" y="0"/>
                                  </a:moveTo>
                                  <a:lnTo>
                                    <a:pt x="0" y="68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161" y="101"/>
                                  </a:lnTo>
                                  <a:lnTo>
                                    <a:pt x="249" y="101"/>
                                  </a:lnTo>
                                  <a:lnTo>
                                    <a:pt x="249" y="0"/>
                                  </a:lnTo>
                                  <a:close/>
                                  <a:moveTo>
                                    <a:pt x="962" y="73"/>
                                  </a:moveTo>
                                  <a:lnTo>
                                    <a:pt x="779" y="73"/>
                                  </a:lnTo>
                                  <a:lnTo>
                                    <a:pt x="809" y="75"/>
                                  </a:lnTo>
                                  <a:lnTo>
                                    <a:pt x="835" y="80"/>
                                  </a:lnTo>
                                  <a:lnTo>
                                    <a:pt x="857" y="90"/>
                                  </a:lnTo>
                                  <a:lnTo>
                                    <a:pt x="876" y="103"/>
                                  </a:lnTo>
                                  <a:lnTo>
                                    <a:pt x="890" y="119"/>
                                  </a:lnTo>
                                  <a:lnTo>
                                    <a:pt x="901" y="139"/>
                                  </a:lnTo>
                                  <a:lnTo>
                                    <a:pt x="907" y="162"/>
                                  </a:lnTo>
                                  <a:lnTo>
                                    <a:pt x="909" y="188"/>
                                  </a:lnTo>
                                  <a:lnTo>
                                    <a:pt x="907" y="212"/>
                                  </a:lnTo>
                                  <a:lnTo>
                                    <a:pt x="902" y="236"/>
                                  </a:lnTo>
                                  <a:lnTo>
                                    <a:pt x="893" y="260"/>
                                  </a:lnTo>
                                  <a:lnTo>
                                    <a:pt x="881" y="283"/>
                                  </a:lnTo>
                                  <a:lnTo>
                                    <a:pt x="863" y="308"/>
                                  </a:lnTo>
                                  <a:lnTo>
                                    <a:pt x="838" y="337"/>
                                  </a:lnTo>
                                  <a:lnTo>
                                    <a:pt x="807" y="370"/>
                                  </a:lnTo>
                                  <a:lnTo>
                                    <a:pt x="768" y="407"/>
                                  </a:lnTo>
                                  <a:lnTo>
                                    <a:pt x="565" y="597"/>
                                  </a:lnTo>
                                  <a:lnTo>
                                    <a:pt x="565" y="669"/>
                                  </a:lnTo>
                                  <a:lnTo>
                                    <a:pt x="991" y="669"/>
                                  </a:lnTo>
                                  <a:lnTo>
                                    <a:pt x="991" y="595"/>
                                  </a:lnTo>
                                  <a:lnTo>
                                    <a:pt x="669" y="595"/>
                                  </a:lnTo>
                                  <a:lnTo>
                                    <a:pt x="669" y="594"/>
                                  </a:lnTo>
                                  <a:lnTo>
                                    <a:pt x="829" y="448"/>
                                  </a:lnTo>
                                  <a:lnTo>
                                    <a:pt x="874" y="405"/>
                                  </a:lnTo>
                                  <a:lnTo>
                                    <a:pt x="911" y="366"/>
                                  </a:lnTo>
                                  <a:lnTo>
                                    <a:pt x="940" y="330"/>
                                  </a:lnTo>
                                  <a:lnTo>
                                    <a:pt x="962" y="299"/>
                                  </a:lnTo>
                                  <a:lnTo>
                                    <a:pt x="977" y="270"/>
                                  </a:lnTo>
                                  <a:lnTo>
                                    <a:pt x="988" y="240"/>
                                  </a:lnTo>
                                  <a:lnTo>
                                    <a:pt x="995" y="210"/>
                                  </a:lnTo>
                                  <a:lnTo>
                                    <a:pt x="997" y="180"/>
                                  </a:lnTo>
                                  <a:lnTo>
                                    <a:pt x="994" y="141"/>
                                  </a:lnTo>
                                  <a:lnTo>
                                    <a:pt x="983" y="107"/>
                                  </a:lnTo>
                                  <a:lnTo>
                                    <a:pt x="966" y="77"/>
                                  </a:lnTo>
                                  <a:lnTo>
                                    <a:pt x="962" y="73"/>
                                  </a:lnTo>
                                  <a:close/>
                                  <a:moveTo>
                                    <a:pt x="793" y="4"/>
                                  </a:moveTo>
                                  <a:lnTo>
                                    <a:pt x="740" y="7"/>
                                  </a:lnTo>
                                  <a:lnTo>
                                    <a:pt x="690" y="18"/>
                                  </a:lnTo>
                                  <a:lnTo>
                                    <a:pt x="643" y="37"/>
                                  </a:lnTo>
                                  <a:lnTo>
                                    <a:pt x="600" y="63"/>
                                  </a:lnTo>
                                  <a:lnTo>
                                    <a:pt x="600" y="147"/>
                                  </a:lnTo>
                                  <a:lnTo>
                                    <a:pt x="643" y="115"/>
                                  </a:lnTo>
                                  <a:lnTo>
                                    <a:pt x="687" y="91"/>
                                  </a:lnTo>
                                  <a:lnTo>
                                    <a:pt x="733" y="77"/>
                                  </a:lnTo>
                                  <a:lnTo>
                                    <a:pt x="779" y="73"/>
                                  </a:lnTo>
                                  <a:lnTo>
                                    <a:pt x="962" y="73"/>
                                  </a:lnTo>
                                  <a:lnTo>
                                    <a:pt x="942" y="51"/>
                                  </a:lnTo>
                                  <a:lnTo>
                                    <a:pt x="912" y="30"/>
                                  </a:lnTo>
                                  <a:lnTo>
                                    <a:pt x="878" y="15"/>
                                  </a:lnTo>
                                  <a:lnTo>
                                    <a:pt x="838" y="7"/>
                                  </a:lnTo>
                                  <a:lnTo>
                                    <a:pt x="793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53" name="任意多边形 553"/>
                          <wps:cNvSpPr/>
                          <wps:spPr>
                            <a:xfrm>
                              <a:off x="8708" y="5368"/>
                              <a:ext cx="364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713" h="502">
                                  <a:moveTo>
                                    <a:pt x="99" y="139"/>
                                  </a:moveTo>
                                  <a:lnTo>
                                    <a:pt x="58" y="139"/>
                                  </a:lnTo>
                                  <a:lnTo>
                                    <a:pt x="52" y="180"/>
                                  </a:lnTo>
                                  <a:lnTo>
                                    <a:pt x="44" y="220"/>
                                  </a:lnTo>
                                  <a:lnTo>
                                    <a:pt x="35" y="262"/>
                                  </a:lnTo>
                                  <a:lnTo>
                                    <a:pt x="26" y="305"/>
                                  </a:lnTo>
                                  <a:lnTo>
                                    <a:pt x="47" y="321"/>
                                  </a:lnTo>
                                  <a:lnTo>
                                    <a:pt x="68" y="336"/>
                                  </a:lnTo>
                                  <a:lnTo>
                                    <a:pt x="88" y="352"/>
                                  </a:lnTo>
                                  <a:lnTo>
                                    <a:pt x="109" y="368"/>
                                  </a:lnTo>
                                  <a:lnTo>
                                    <a:pt x="88" y="394"/>
                                  </a:lnTo>
                                  <a:lnTo>
                                    <a:pt x="63" y="418"/>
                                  </a:lnTo>
                                  <a:lnTo>
                                    <a:pt x="33" y="440"/>
                                  </a:lnTo>
                                  <a:lnTo>
                                    <a:pt x="0" y="461"/>
                                  </a:lnTo>
                                  <a:lnTo>
                                    <a:pt x="9" y="469"/>
                                  </a:lnTo>
                                  <a:lnTo>
                                    <a:pt x="16" y="478"/>
                                  </a:lnTo>
                                  <a:lnTo>
                                    <a:pt x="22" y="486"/>
                                  </a:lnTo>
                                  <a:lnTo>
                                    <a:pt x="28" y="494"/>
                                  </a:lnTo>
                                  <a:lnTo>
                                    <a:pt x="61" y="470"/>
                                  </a:lnTo>
                                  <a:lnTo>
                                    <a:pt x="92" y="446"/>
                                  </a:lnTo>
                                  <a:lnTo>
                                    <a:pt x="118" y="420"/>
                                  </a:lnTo>
                                  <a:lnTo>
                                    <a:pt x="140" y="392"/>
                                  </a:lnTo>
                                  <a:lnTo>
                                    <a:pt x="205" y="392"/>
                                  </a:lnTo>
                                  <a:lnTo>
                                    <a:pt x="196" y="385"/>
                                  </a:lnTo>
                                  <a:lnTo>
                                    <a:pt x="162" y="358"/>
                                  </a:lnTo>
                                  <a:lnTo>
                                    <a:pt x="172" y="334"/>
                                  </a:lnTo>
                                  <a:lnTo>
                                    <a:pt x="128" y="334"/>
                                  </a:lnTo>
                                  <a:lnTo>
                                    <a:pt x="69" y="290"/>
                                  </a:lnTo>
                                  <a:lnTo>
                                    <a:pt x="77" y="256"/>
                                  </a:lnTo>
                                  <a:lnTo>
                                    <a:pt x="85" y="219"/>
                                  </a:lnTo>
                                  <a:lnTo>
                                    <a:pt x="92" y="179"/>
                                  </a:lnTo>
                                  <a:lnTo>
                                    <a:pt x="99" y="139"/>
                                  </a:lnTo>
                                  <a:close/>
                                  <a:moveTo>
                                    <a:pt x="205" y="392"/>
                                  </a:moveTo>
                                  <a:lnTo>
                                    <a:pt x="140" y="392"/>
                                  </a:lnTo>
                                  <a:lnTo>
                                    <a:pt x="170" y="417"/>
                                  </a:lnTo>
                                  <a:lnTo>
                                    <a:pt x="198" y="442"/>
                                  </a:lnTo>
                                  <a:lnTo>
                                    <a:pt x="228" y="411"/>
                                  </a:lnTo>
                                  <a:lnTo>
                                    <a:pt x="213" y="398"/>
                                  </a:lnTo>
                                  <a:lnTo>
                                    <a:pt x="205" y="392"/>
                                  </a:lnTo>
                                  <a:close/>
                                  <a:moveTo>
                                    <a:pt x="210" y="103"/>
                                  </a:moveTo>
                                  <a:lnTo>
                                    <a:pt x="10" y="103"/>
                                  </a:lnTo>
                                  <a:lnTo>
                                    <a:pt x="10" y="139"/>
                                  </a:lnTo>
                                  <a:lnTo>
                                    <a:pt x="169" y="139"/>
                                  </a:lnTo>
                                  <a:lnTo>
                                    <a:pt x="165" y="196"/>
                                  </a:lnTo>
                                  <a:lnTo>
                                    <a:pt x="157" y="247"/>
                                  </a:lnTo>
                                  <a:lnTo>
                                    <a:pt x="145" y="293"/>
                                  </a:lnTo>
                                  <a:lnTo>
                                    <a:pt x="128" y="334"/>
                                  </a:lnTo>
                                  <a:lnTo>
                                    <a:pt x="172" y="334"/>
                                  </a:lnTo>
                                  <a:lnTo>
                                    <a:pt x="180" y="315"/>
                                  </a:lnTo>
                                  <a:lnTo>
                                    <a:pt x="195" y="264"/>
                                  </a:lnTo>
                                  <a:lnTo>
                                    <a:pt x="205" y="205"/>
                                  </a:lnTo>
                                  <a:lnTo>
                                    <a:pt x="210" y="139"/>
                                  </a:lnTo>
                                  <a:lnTo>
                                    <a:pt x="210" y="103"/>
                                  </a:lnTo>
                                  <a:close/>
                                  <a:moveTo>
                                    <a:pt x="76" y="0"/>
                                  </a:moveTo>
                                  <a:lnTo>
                                    <a:pt x="74" y="25"/>
                                  </a:lnTo>
                                  <a:lnTo>
                                    <a:pt x="71" y="51"/>
                                  </a:lnTo>
                                  <a:lnTo>
                                    <a:pt x="68" y="77"/>
                                  </a:lnTo>
                                  <a:lnTo>
                                    <a:pt x="64" y="103"/>
                                  </a:lnTo>
                                  <a:lnTo>
                                    <a:pt x="104" y="103"/>
                                  </a:lnTo>
                                  <a:lnTo>
                                    <a:pt x="107" y="79"/>
                                  </a:lnTo>
                                  <a:lnTo>
                                    <a:pt x="111" y="54"/>
                                  </a:lnTo>
                                  <a:lnTo>
                                    <a:pt x="114" y="29"/>
                                  </a:lnTo>
                                  <a:lnTo>
                                    <a:pt x="117" y="3"/>
                                  </a:lnTo>
                                  <a:lnTo>
                                    <a:pt x="76" y="0"/>
                                  </a:lnTo>
                                  <a:close/>
                                  <a:moveTo>
                                    <a:pt x="508" y="43"/>
                                  </a:moveTo>
                                  <a:lnTo>
                                    <a:pt x="241" y="43"/>
                                  </a:lnTo>
                                  <a:lnTo>
                                    <a:pt x="241" y="80"/>
                                  </a:lnTo>
                                  <a:lnTo>
                                    <a:pt x="466" y="80"/>
                                  </a:lnTo>
                                  <a:lnTo>
                                    <a:pt x="466" y="232"/>
                                  </a:lnTo>
                                  <a:lnTo>
                                    <a:pt x="251" y="232"/>
                                  </a:lnTo>
                                  <a:lnTo>
                                    <a:pt x="251" y="268"/>
                                  </a:lnTo>
                                  <a:lnTo>
                                    <a:pt x="466" y="268"/>
                                  </a:lnTo>
                                  <a:lnTo>
                                    <a:pt x="466" y="429"/>
                                  </a:lnTo>
                                  <a:lnTo>
                                    <a:pt x="236" y="429"/>
                                  </a:lnTo>
                                  <a:lnTo>
                                    <a:pt x="236" y="465"/>
                                  </a:lnTo>
                                  <a:lnTo>
                                    <a:pt x="466" y="465"/>
                                  </a:lnTo>
                                  <a:lnTo>
                                    <a:pt x="466" y="494"/>
                                  </a:lnTo>
                                  <a:lnTo>
                                    <a:pt x="508" y="494"/>
                                  </a:lnTo>
                                  <a:lnTo>
                                    <a:pt x="508" y="43"/>
                                  </a:lnTo>
                                  <a:close/>
                                  <a:moveTo>
                                    <a:pt x="782" y="163"/>
                                  </a:moveTo>
                                  <a:lnTo>
                                    <a:pt x="734" y="163"/>
                                  </a:lnTo>
                                  <a:lnTo>
                                    <a:pt x="719" y="200"/>
                                  </a:lnTo>
                                  <a:lnTo>
                                    <a:pt x="704" y="236"/>
                                  </a:lnTo>
                                  <a:lnTo>
                                    <a:pt x="687" y="273"/>
                                  </a:lnTo>
                                  <a:lnTo>
                                    <a:pt x="669" y="310"/>
                                  </a:lnTo>
                                  <a:lnTo>
                                    <a:pt x="709" y="327"/>
                                  </a:lnTo>
                                  <a:lnTo>
                                    <a:pt x="749" y="345"/>
                                  </a:lnTo>
                                  <a:lnTo>
                                    <a:pt x="827" y="380"/>
                                  </a:lnTo>
                                  <a:lnTo>
                                    <a:pt x="783" y="403"/>
                                  </a:lnTo>
                                  <a:lnTo>
                                    <a:pt x="729" y="424"/>
                                  </a:lnTo>
                                  <a:lnTo>
                                    <a:pt x="665" y="443"/>
                                  </a:lnTo>
                                  <a:lnTo>
                                    <a:pt x="591" y="460"/>
                                  </a:lnTo>
                                  <a:lnTo>
                                    <a:pt x="599" y="471"/>
                                  </a:lnTo>
                                  <a:lnTo>
                                    <a:pt x="605" y="482"/>
                                  </a:lnTo>
                                  <a:lnTo>
                                    <a:pt x="611" y="492"/>
                                  </a:lnTo>
                                  <a:lnTo>
                                    <a:pt x="617" y="501"/>
                                  </a:lnTo>
                                  <a:lnTo>
                                    <a:pt x="698" y="479"/>
                                  </a:lnTo>
                                  <a:lnTo>
                                    <a:pt x="767" y="454"/>
                                  </a:lnTo>
                                  <a:lnTo>
                                    <a:pt x="825" y="428"/>
                                  </a:lnTo>
                                  <a:lnTo>
                                    <a:pt x="871" y="401"/>
                                  </a:lnTo>
                                  <a:lnTo>
                                    <a:pt x="969" y="401"/>
                                  </a:lnTo>
                                  <a:lnTo>
                                    <a:pt x="906" y="372"/>
                                  </a:lnTo>
                                  <a:lnTo>
                                    <a:pt x="922" y="353"/>
                                  </a:lnTo>
                                  <a:lnTo>
                                    <a:pt x="863" y="353"/>
                                  </a:lnTo>
                                  <a:lnTo>
                                    <a:pt x="760" y="308"/>
                                  </a:lnTo>
                                  <a:lnTo>
                                    <a:pt x="725" y="293"/>
                                  </a:lnTo>
                                  <a:lnTo>
                                    <a:pt x="739" y="264"/>
                                  </a:lnTo>
                                  <a:lnTo>
                                    <a:pt x="753" y="233"/>
                                  </a:lnTo>
                                  <a:lnTo>
                                    <a:pt x="768" y="199"/>
                                  </a:lnTo>
                                  <a:lnTo>
                                    <a:pt x="782" y="163"/>
                                  </a:lnTo>
                                  <a:close/>
                                  <a:moveTo>
                                    <a:pt x="969" y="401"/>
                                  </a:moveTo>
                                  <a:lnTo>
                                    <a:pt x="871" y="401"/>
                                  </a:lnTo>
                                  <a:lnTo>
                                    <a:pt x="921" y="425"/>
                                  </a:lnTo>
                                  <a:lnTo>
                                    <a:pt x="969" y="449"/>
                                  </a:lnTo>
                                  <a:lnTo>
                                    <a:pt x="1016" y="473"/>
                                  </a:lnTo>
                                  <a:lnTo>
                                    <a:pt x="1062" y="497"/>
                                  </a:lnTo>
                                  <a:lnTo>
                                    <a:pt x="1092" y="459"/>
                                  </a:lnTo>
                                  <a:lnTo>
                                    <a:pt x="1000" y="415"/>
                                  </a:lnTo>
                                  <a:lnTo>
                                    <a:pt x="969" y="401"/>
                                  </a:lnTo>
                                  <a:close/>
                                  <a:moveTo>
                                    <a:pt x="1008" y="163"/>
                                  </a:moveTo>
                                  <a:lnTo>
                                    <a:pt x="962" y="163"/>
                                  </a:lnTo>
                                  <a:lnTo>
                                    <a:pt x="948" y="220"/>
                                  </a:lnTo>
                                  <a:lnTo>
                                    <a:pt x="927" y="270"/>
                                  </a:lnTo>
                                  <a:lnTo>
                                    <a:pt x="899" y="314"/>
                                  </a:lnTo>
                                  <a:lnTo>
                                    <a:pt x="863" y="353"/>
                                  </a:lnTo>
                                  <a:lnTo>
                                    <a:pt x="922" y="353"/>
                                  </a:lnTo>
                                  <a:lnTo>
                                    <a:pt x="941" y="331"/>
                                  </a:lnTo>
                                  <a:lnTo>
                                    <a:pt x="970" y="282"/>
                                  </a:lnTo>
                                  <a:lnTo>
                                    <a:pt x="992" y="226"/>
                                  </a:lnTo>
                                  <a:lnTo>
                                    <a:pt x="1008" y="163"/>
                                  </a:lnTo>
                                  <a:close/>
                                  <a:moveTo>
                                    <a:pt x="1121" y="126"/>
                                  </a:moveTo>
                                  <a:lnTo>
                                    <a:pt x="596" y="126"/>
                                  </a:lnTo>
                                  <a:lnTo>
                                    <a:pt x="596" y="163"/>
                                  </a:lnTo>
                                  <a:lnTo>
                                    <a:pt x="1121" y="163"/>
                                  </a:lnTo>
                                  <a:lnTo>
                                    <a:pt x="1121" y="126"/>
                                  </a:lnTo>
                                  <a:close/>
                                  <a:moveTo>
                                    <a:pt x="791" y="0"/>
                                  </a:moveTo>
                                  <a:lnTo>
                                    <a:pt x="782" y="31"/>
                                  </a:lnTo>
                                  <a:lnTo>
                                    <a:pt x="771" y="62"/>
                                  </a:lnTo>
                                  <a:lnTo>
                                    <a:pt x="761" y="94"/>
                                  </a:lnTo>
                                  <a:lnTo>
                                    <a:pt x="749" y="126"/>
                                  </a:lnTo>
                                  <a:lnTo>
                                    <a:pt x="797" y="126"/>
                                  </a:lnTo>
                                  <a:lnTo>
                                    <a:pt x="807" y="98"/>
                                  </a:lnTo>
                                  <a:lnTo>
                                    <a:pt x="818" y="70"/>
                                  </a:lnTo>
                                  <a:lnTo>
                                    <a:pt x="828" y="40"/>
                                  </a:lnTo>
                                  <a:lnTo>
                                    <a:pt x="839" y="9"/>
                                  </a:lnTo>
                                  <a:lnTo>
                                    <a:pt x="791" y="0"/>
                                  </a:lnTo>
                                  <a:close/>
                                  <a:moveTo>
                                    <a:pt x="1392" y="231"/>
                                  </a:moveTo>
                                  <a:lnTo>
                                    <a:pt x="1347" y="231"/>
                                  </a:lnTo>
                                  <a:lnTo>
                                    <a:pt x="1347" y="499"/>
                                  </a:lnTo>
                                  <a:lnTo>
                                    <a:pt x="1392" y="499"/>
                                  </a:lnTo>
                                  <a:lnTo>
                                    <a:pt x="1392" y="231"/>
                                  </a:lnTo>
                                  <a:close/>
                                  <a:moveTo>
                                    <a:pt x="1458" y="384"/>
                                  </a:moveTo>
                                  <a:lnTo>
                                    <a:pt x="1461" y="394"/>
                                  </a:lnTo>
                                  <a:lnTo>
                                    <a:pt x="1463" y="405"/>
                                  </a:lnTo>
                                  <a:lnTo>
                                    <a:pt x="1465" y="417"/>
                                  </a:lnTo>
                                  <a:lnTo>
                                    <a:pt x="1467" y="428"/>
                                  </a:lnTo>
                                  <a:lnTo>
                                    <a:pt x="1484" y="430"/>
                                  </a:lnTo>
                                  <a:lnTo>
                                    <a:pt x="1504" y="431"/>
                                  </a:lnTo>
                                  <a:lnTo>
                                    <a:pt x="1527" y="431"/>
                                  </a:lnTo>
                                  <a:lnTo>
                                    <a:pt x="1551" y="431"/>
                                  </a:lnTo>
                                  <a:lnTo>
                                    <a:pt x="1590" y="427"/>
                                  </a:lnTo>
                                  <a:lnTo>
                                    <a:pt x="1618" y="413"/>
                                  </a:lnTo>
                                  <a:lnTo>
                                    <a:pt x="1635" y="391"/>
                                  </a:lnTo>
                                  <a:lnTo>
                                    <a:pt x="1546" y="391"/>
                                  </a:lnTo>
                                  <a:lnTo>
                                    <a:pt x="1525" y="391"/>
                                  </a:lnTo>
                                  <a:lnTo>
                                    <a:pt x="1504" y="390"/>
                                  </a:lnTo>
                                  <a:lnTo>
                                    <a:pt x="1481" y="387"/>
                                  </a:lnTo>
                                  <a:lnTo>
                                    <a:pt x="1458" y="384"/>
                                  </a:lnTo>
                                  <a:close/>
                                  <a:moveTo>
                                    <a:pt x="1656" y="194"/>
                                  </a:moveTo>
                                  <a:lnTo>
                                    <a:pt x="1207" y="194"/>
                                  </a:lnTo>
                                  <a:lnTo>
                                    <a:pt x="1207" y="231"/>
                                  </a:lnTo>
                                  <a:lnTo>
                                    <a:pt x="1610" y="231"/>
                                  </a:lnTo>
                                  <a:lnTo>
                                    <a:pt x="1608" y="266"/>
                                  </a:lnTo>
                                  <a:lnTo>
                                    <a:pt x="1606" y="297"/>
                                  </a:lnTo>
                                  <a:lnTo>
                                    <a:pt x="1604" y="322"/>
                                  </a:lnTo>
                                  <a:lnTo>
                                    <a:pt x="1602" y="344"/>
                                  </a:lnTo>
                                  <a:lnTo>
                                    <a:pt x="1597" y="365"/>
                                  </a:lnTo>
                                  <a:lnTo>
                                    <a:pt x="1586" y="380"/>
                                  </a:lnTo>
                                  <a:lnTo>
                                    <a:pt x="1569" y="388"/>
                                  </a:lnTo>
                                  <a:lnTo>
                                    <a:pt x="1546" y="391"/>
                                  </a:lnTo>
                                  <a:lnTo>
                                    <a:pt x="1635" y="391"/>
                                  </a:lnTo>
                                  <a:lnTo>
                                    <a:pt x="1637" y="390"/>
                                  </a:lnTo>
                                  <a:lnTo>
                                    <a:pt x="1645" y="357"/>
                                  </a:lnTo>
                                  <a:lnTo>
                                    <a:pt x="1647" y="326"/>
                                  </a:lnTo>
                                  <a:lnTo>
                                    <a:pt x="1650" y="288"/>
                                  </a:lnTo>
                                  <a:lnTo>
                                    <a:pt x="1653" y="244"/>
                                  </a:lnTo>
                                  <a:lnTo>
                                    <a:pt x="1656" y="194"/>
                                  </a:lnTo>
                                  <a:close/>
                                  <a:moveTo>
                                    <a:pt x="1563" y="105"/>
                                  </a:moveTo>
                                  <a:lnTo>
                                    <a:pt x="1519" y="105"/>
                                  </a:lnTo>
                                  <a:lnTo>
                                    <a:pt x="1519" y="162"/>
                                  </a:lnTo>
                                  <a:lnTo>
                                    <a:pt x="1563" y="162"/>
                                  </a:lnTo>
                                  <a:lnTo>
                                    <a:pt x="1563" y="105"/>
                                  </a:lnTo>
                                  <a:close/>
                                  <a:moveTo>
                                    <a:pt x="1374" y="105"/>
                                  </a:moveTo>
                                  <a:lnTo>
                                    <a:pt x="1330" y="105"/>
                                  </a:lnTo>
                                  <a:lnTo>
                                    <a:pt x="1330" y="162"/>
                                  </a:lnTo>
                                  <a:lnTo>
                                    <a:pt x="1374" y="162"/>
                                  </a:lnTo>
                                  <a:lnTo>
                                    <a:pt x="1374" y="105"/>
                                  </a:lnTo>
                                  <a:close/>
                                  <a:moveTo>
                                    <a:pt x="1713" y="69"/>
                                  </a:moveTo>
                                  <a:lnTo>
                                    <a:pt x="1180" y="69"/>
                                  </a:lnTo>
                                  <a:lnTo>
                                    <a:pt x="1180" y="105"/>
                                  </a:lnTo>
                                  <a:lnTo>
                                    <a:pt x="1713" y="105"/>
                                  </a:lnTo>
                                  <a:lnTo>
                                    <a:pt x="1713" y="69"/>
                                  </a:lnTo>
                                  <a:close/>
                                  <a:moveTo>
                                    <a:pt x="1374" y="2"/>
                                  </a:moveTo>
                                  <a:lnTo>
                                    <a:pt x="1330" y="2"/>
                                  </a:lnTo>
                                  <a:lnTo>
                                    <a:pt x="1330" y="69"/>
                                  </a:lnTo>
                                  <a:lnTo>
                                    <a:pt x="1374" y="69"/>
                                  </a:lnTo>
                                  <a:lnTo>
                                    <a:pt x="1374" y="2"/>
                                  </a:lnTo>
                                  <a:close/>
                                  <a:moveTo>
                                    <a:pt x="1563" y="2"/>
                                  </a:moveTo>
                                  <a:lnTo>
                                    <a:pt x="1519" y="2"/>
                                  </a:lnTo>
                                  <a:lnTo>
                                    <a:pt x="1519" y="69"/>
                                  </a:lnTo>
                                  <a:lnTo>
                                    <a:pt x="1563" y="69"/>
                                  </a:lnTo>
                                  <a:lnTo>
                                    <a:pt x="1563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54" name="任意多边形 554"/>
                          <wps:cNvSpPr/>
                          <wps:spPr>
                            <a:xfrm>
                              <a:off x="9260" y="5367"/>
                              <a:ext cx="239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24" h="502">
                                  <a:moveTo>
                                    <a:pt x="345" y="85"/>
                                  </a:moveTo>
                                  <a:lnTo>
                                    <a:pt x="299" y="85"/>
                                  </a:lnTo>
                                  <a:lnTo>
                                    <a:pt x="298" y="128"/>
                                  </a:lnTo>
                                  <a:lnTo>
                                    <a:pt x="297" y="169"/>
                                  </a:lnTo>
                                  <a:lnTo>
                                    <a:pt x="294" y="207"/>
                                  </a:lnTo>
                                  <a:lnTo>
                                    <a:pt x="291" y="241"/>
                                  </a:lnTo>
                                  <a:lnTo>
                                    <a:pt x="279" y="307"/>
                                  </a:lnTo>
                                  <a:lnTo>
                                    <a:pt x="252" y="366"/>
                                  </a:lnTo>
                                  <a:lnTo>
                                    <a:pt x="211" y="420"/>
                                  </a:lnTo>
                                  <a:lnTo>
                                    <a:pt x="155" y="468"/>
                                  </a:lnTo>
                                  <a:lnTo>
                                    <a:pt x="165" y="477"/>
                                  </a:lnTo>
                                  <a:lnTo>
                                    <a:pt x="174" y="485"/>
                                  </a:lnTo>
                                  <a:lnTo>
                                    <a:pt x="183" y="493"/>
                                  </a:lnTo>
                                  <a:lnTo>
                                    <a:pt x="190" y="501"/>
                                  </a:lnTo>
                                  <a:lnTo>
                                    <a:pt x="250" y="447"/>
                                  </a:lnTo>
                                  <a:lnTo>
                                    <a:pt x="294" y="387"/>
                                  </a:lnTo>
                                  <a:lnTo>
                                    <a:pt x="323" y="319"/>
                                  </a:lnTo>
                                  <a:lnTo>
                                    <a:pt x="337" y="244"/>
                                  </a:lnTo>
                                  <a:lnTo>
                                    <a:pt x="339" y="212"/>
                                  </a:lnTo>
                                  <a:lnTo>
                                    <a:pt x="342" y="174"/>
                                  </a:lnTo>
                                  <a:lnTo>
                                    <a:pt x="343" y="132"/>
                                  </a:lnTo>
                                  <a:lnTo>
                                    <a:pt x="345" y="85"/>
                                  </a:lnTo>
                                  <a:close/>
                                  <a:moveTo>
                                    <a:pt x="187" y="272"/>
                                  </a:moveTo>
                                  <a:lnTo>
                                    <a:pt x="82" y="272"/>
                                  </a:lnTo>
                                  <a:lnTo>
                                    <a:pt x="82" y="498"/>
                                  </a:lnTo>
                                  <a:lnTo>
                                    <a:pt x="123" y="498"/>
                                  </a:lnTo>
                                  <a:lnTo>
                                    <a:pt x="123" y="285"/>
                                  </a:lnTo>
                                  <a:lnTo>
                                    <a:pt x="189" y="285"/>
                                  </a:lnTo>
                                  <a:lnTo>
                                    <a:pt x="181" y="279"/>
                                  </a:lnTo>
                                  <a:lnTo>
                                    <a:pt x="187" y="272"/>
                                  </a:lnTo>
                                  <a:close/>
                                  <a:moveTo>
                                    <a:pt x="327" y="439"/>
                                  </a:moveTo>
                                  <a:lnTo>
                                    <a:pt x="329" y="450"/>
                                  </a:lnTo>
                                  <a:lnTo>
                                    <a:pt x="331" y="461"/>
                                  </a:lnTo>
                                  <a:lnTo>
                                    <a:pt x="333" y="473"/>
                                  </a:lnTo>
                                  <a:lnTo>
                                    <a:pt x="335" y="485"/>
                                  </a:lnTo>
                                  <a:lnTo>
                                    <a:pt x="381" y="486"/>
                                  </a:lnTo>
                                  <a:lnTo>
                                    <a:pt x="415" y="486"/>
                                  </a:lnTo>
                                  <a:lnTo>
                                    <a:pt x="452" y="481"/>
                                  </a:lnTo>
                                  <a:lnTo>
                                    <a:pt x="479" y="463"/>
                                  </a:lnTo>
                                  <a:lnTo>
                                    <a:pt x="490" y="444"/>
                                  </a:lnTo>
                                  <a:lnTo>
                                    <a:pt x="410" y="444"/>
                                  </a:lnTo>
                                  <a:lnTo>
                                    <a:pt x="393" y="443"/>
                                  </a:lnTo>
                                  <a:lnTo>
                                    <a:pt x="374" y="443"/>
                                  </a:lnTo>
                                  <a:lnTo>
                                    <a:pt x="352" y="441"/>
                                  </a:lnTo>
                                  <a:lnTo>
                                    <a:pt x="327" y="439"/>
                                  </a:lnTo>
                                  <a:close/>
                                  <a:moveTo>
                                    <a:pt x="515" y="46"/>
                                  </a:moveTo>
                                  <a:lnTo>
                                    <a:pt x="213" y="46"/>
                                  </a:lnTo>
                                  <a:lnTo>
                                    <a:pt x="213" y="85"/>
                                  </a:lnTo>
                                  <a:lnTo>
                                    <a:pt x="468" y="85"/>
                                  </a:lnTo>
                                  <a:lnTo>
                                    <a:pt x="465" y="189"/>
                                  </a:lnTo>
                                  <a:lnTo>
                                    <a:pt x="463" y="274"/>
                                  </a:lnTo>
                                  <a:lnTo>
                                    <a:pt x="460" y="341"/>
                                  </a:lnTo>
                                  <a:lnTo>
                                    <a:pt x="457" y="390"/>
                                  </a:lnTo>
                                  <a:lnTo>
                                    <a:pt x="453" y="414"/>
                                  </a:lnTo>
                                  <a:lnTo>
                                    <a:pt x="444" y="431"/>
                                  </a:lnTo>
                                  <a:lnTo>
                                    <a:pt x="430" y="441"/>
                                  </a:lnTo>
                                  <a:lnTo>
                                    <a:pt x="410" y="444"/>
                                  </a:lnTo>
                                  <a:lnTo>
                                    <a:pt x="490" y="444"/>
                                  </a:lnTo>
                                  <a:lnTo>
                                    <a:pt x="496" y="434"/>
                                  </a:lnTo>
                                  <a:lnTo>
                                    <a:pt x="502" y="392"/>
                                  </a:lnTo>
                                  <a:lnTo>
                                    <a:pt x="504" y="340"/>
                                  </a:lnTo>
                                  <a:lnTo>
                                    <a:pt x="508" y="258"/>
                                  </a:lnTo>
                                  <a:lnTo>
                                    <a:pt x="511" y="167"/>
                                  </a:lnTo>
                                  <a:lnTo>
                                    <a:pt x="515" y="46"/>
                                  </a:lnTo>
                                  <a:close/>
                                  <a:moveTo>
                                    <a:pt x="189" y="285"/>
                                  </a:moveTo>
                                  <a:lnTo>
                                    <a:pt x="123" y="285"/>
                                  </a:lnTo>
                                  <a:lnTo>
                                    <a:pt x="166" y="316"/>
                                  </a:lnTo>
                                  <a:lnTo>
                                    <a:pt x="207" y="348"/>
                                  </a:lnTo>
                                  <a:lnTo>
                                    <a:pt x="235" y="317"/>
                                  </a:lnTo>
                                  <a:lnTo>
                                    <a:pt x="189" y="285"/>
                                  </a:lnTo>
                                  <a:close/>
                                  <a:moveTo>
                                    <a:pt x="187" y="98"/>
                                  </a:moveTo>
                                  <a:lnTo>
                                    <a:pt x="8" y="98"/>
                                  </a:lnTo>
                                  <a:lnTo>
                                    <a:pt x="8" y="134"/>
                                  </a:lnTo>
                                  <a:lnTo>
                                    <a:pt x="139" y="134"/>
                                  </a:lnTo>
                                  <a:lnTo>
                                    <a:pt x="108" y="181"/>
                                  </a:lnTo>
                                  <a:lnTo>
                                    <a:pt x="74" y="222"/>
                                  </a:lnTo>
                                  <a:lnTo>
                                    <a:pt x="38" y="258"/>
                                  </a:lnTo>
                                  <a:lnTo>
                                    <a:pt x="0" y="289"/>
                                  </a:lnTo>
                                  <a:lnTo>
                                    <a:pt x="4" y="301"/>
                                  </a:lnTo>
                                  <a:lnTo>
                                    <a:pt x="8" y="312"/>
                                  </a:lnTo>
                                  <a:lnTo>
                                    <a:pt x="12" y="322"/>
                                  </a:lnTo>
                                  <a:lnTo>
                                    <a:pt x="15" y="333"/>
                                  </a:lnTo>
                                  <a:lnTo>
                                    <a:pt x="32" y="318"/>
                                  </a:lnTo>
                                  <a:lnTo>
                                    <a:pt x="49" y="303"/>
                                  </a:lnTo>
                                  <a:lnTo>
                                    <a:pt x="66" y="288"/>
                                  </a:lnTo>
                                  <a:lnTo>
                                    <a:pt x="82" y="272"/>
                                  </a:lnTo>
                                  <a:lnTo>
                                    <a:pt x="187" y="272"/>
                                  </a:lnTo>
                                  <a:lnTo>
                                    <a:pt x="196" y="261"/>
                                  </a:lnTo>
                                  <a:lnTo>
                                    <a:pt x="198" y="258"/>
                                  </a:lnTo>
                                  <a:lnTo>
                                    <a:pt x="150" y="258"/>
                                  </a:lnTo>
                                  <a:lnTo>
                                    <a:pt x="132" y="247"/>
                                  </a:lnTo>
                                  <a:lnTo>
                                    <a:pt x="123" y="241"/>
                                  </a:lnTo>
                                  <a:lnTo>
                                    <a:pt x="123" y="225"/>
                                  </a:lnTo>
                                  <a:lnTo>
                                    <a:pt x="140" y="204"/>
                                  </a:lnTo>
                                  <a:lnTo>
                                    <a:pt x="156" y="182"/>
                                  </a:lnTo>
                                  <a:lnTo>
                                    <a:pt x="172" y="159"/>
                                  </a:lnTo>
                                  <a:lnTo>
                                    <a:pt x="187" y="135"/>
                                  </a:lnTo>
                                  <a:lnTo>
                                    <a:pt x="187" y="98"/>
                                  </a:lnTo>
                                  <a:close/>
                                  <a:moveTo>
                                    <a:pt x="200" y="189"/>
                                  </a:moveTo>
                                  <a:lnTo>
                                    <a:pt x="188" y="207"/>
                                  </a:lnTo>
                                  <a:lnTo>
                                    <a:pt x="176" y="224"/>
                                  </a:lnTo>
                                  <a:lnTo>
                                    <a:pt x="163" y="241"/>
                                  </a:lnTo>
                                  <a:lnTo>
                                    <a:pt x="150" y="258"/>
                                  </a:lnTo>
                                  <a:lnTo>
                                    <a:pt x="198" y="258"/>
                                  </a:lnTo>
                                  <a:lnTo>
                                    <a:pt x="210" y="243"/>
                                  </a:lnTo>
                                  <a:lnTo>
                                    <a:pt x="223" y="226"/>
                                  </a:lnTo>
                                  <a:lnTo>
                                    <a:pt x="236" y="210"/>
                                  </a:lnTo>
                                  <a:lnTo>
                                    <a:pt x="200" y="189"/>
                                  </a:lnTo>
                                  <a:close/>
                                  <a:moveTo>
                                    <a:pt x="97" y="0"/>
                                  </a:moveTo>
                                  <a:lnTo>
                                    <a:pt x="59" y="17"/>
                                  </a:lnTo>
                                  <a:lnTo>
                                    <a:pt x="69" y="33"/>
                                  </a:lnTo>
                                  <a:lnTo>
                                    <a:pt x="79" y="50"/>
                                  </a:lnTo>
                                  <a:lnTo>
                                    <a:pt x="90" y="69"/>
                                  </a:lnTo>
                                  <a:lnTo>
                                    <a:pt x="99" y="88"/>
                                  </a:lnTo>
                                  <a:lnTo>
                                    <a:pt x="140" y="69"/>
                                  </a:lnTo>
                                  <a:lnTo>
                                    <a:pt x="129" y="50"/>
                                  </a:lnTo>
                                  <a:lnTo>
                                    <a:pt x="118" y="32"/>
                                  </a:lnTo>
                                  <a:lnTo>
                                    <a:pt x="107" y="15"/>
                                  </a:lnTo>
                                  <a:lnTo>
                                    <a:pt x="97" y="0"/>
                                  </a:lnTo>
                                  <a:close/>
                                  <a:moveTo>
                                    <a:pt x="833" y="221"/>
                                  </a:moveTo>
                                  <a:lnTo>
                                    <a:pt x="784" y="221"/>
                                  </a:lnTo>
                                  <a:lnTo>
                                    <a:pt x="784" y="407"/>
                                  </a:lnTo>
                                  <a:lnTo>
                                    <a:pt x="790" y="441"/>
                                  </a:lnTo>
                                  <a:lnTo>
                                    <a:pt x="807" y="466"/>
                                  </a:lnTo>
                                  <a:lnTo>
                                    <a:pt x="836" y="481"/>
                                  </a:lnTo>
                                  <a:lnTo>
                                    <a:pt x="876" y="486"/>
                                  </a:lnTo>
                                  <a:lnTo>
                                    <a:pt x="1010" y="486"/>
                                  </a:lnTo>
                                  <a:lnTo>
                                    <a:pt x="1044" y="482"/>
                                  </a:lnTo>
                                  <a:lnTo>
                                    <a:pt x="1071" y="473"/>
                                  </a:lnTo>
                                  <a:lnTo>
                                    <a:pt x="1089" y="456"/>
                                  </a:lnTo>
                                  <a:lnTo>
                                    <a:pt x="1095" y="443"/>
                                  </a:lnTo>
                                  <a:lnTo>
                                    <a:pt x="888" y="443"/>
                                  </a:lnTo>
                                  <a:lnTo>
                                    <a:pt x="864" y="440"/>
                                  </a:lnTo>
                                  <a:lnTo>
                                    <a:pt x="847" y="431"/>
                                  </a:lnTo>
                                  <a:lnTo>
                                    <a:pt x="836" y="417"/>
                                  </a:lnTo>
                                  <a:lnTo>
                                    <a:pt x="833" y="396"/>
                                  </a:lnTo>
                                  <a:lnTo>
                                    <a:pt x="833" y="221"/>
                                  </a:lnTo>
                                  <a:close/>
                                  <a:moveTo>
                                    <a:pt x="1071" y="331"/>
                                  </a:moveTo>
                                  <a:lnTo>
                                    <a:pt x="1068" y="353"/>
                                  </a:lnTo>
                                  <a:lnTo>
                                    <a:pt x="1065" y="373"/>
                                  </a:lnTo>
                                  <a:lnTo>
                                    <a:pt x="1062" y="393"/>
                                  </a:lnTo>
                                  <a:lnTo>
                                    <a:pt x="1059" y="411"/>
                                  </a:lnTo>
                                  <a:lnTo>
                                    <a:pt x="1052" y="425"/>
                                  </a:lnTo>
                                  <a:lnTo>
                                    <a:pt x="1040" y="435"/>
                                  </a:lnTo>
                                  <a:lnTo>
                                    <a:pt x="1020" y="441"/>
                                  </a:lnTo>
                                  <a:lnTo>
                                    <a:pt x="995" y="443"/>
                                  </a:lnTo>
                                  <a:lnTo>
                                    <a:pt x="1095" y="443"/>
                                  </a:lnTo>
                                  <a:lnTo>
                                    <a:pt x="1100" y="433"/>
                                  </a:lnTo>
                                  <a:lnTo>
                                    <a:pt x="1105" y="416"/>
                                  </a:lnTo>
                                  <a:lnTo>
                                    <a:pt x="1109" y="396"/>
                                  </a:lnTo>
                                  <a:lnTo>
                                    <a:pt x="1113" y="373"/>
                                  </a:lnTo>
                                  <a:lnTo>
                                    <a:pt x="1118" y="348"/>
                                  </a:lnTo>
                                  <a:lnTo>
                                    <a:pt x="1105" y="344"/>
                                  </a:lnTo>
                                  <a:lnTo>
                                    <a:pt x="1093" y="340"/>
                                  </a:lnTo>
                                  <a:lnTo>
                                    <a:pt x="1081" y="335"/>
                                  </a:lnTo>
                                  <a:lnTo>
                                    <a:pt x="1071" y="331"/>
                                  </a:lnTo>
                                  <a:close/>
                                  <a:moveTo>
                                    <a:pt x="833" y="6"/>
                                  </a:moveTo>
                                  <a:lnTo>
                                    <a:pt x="784" y="6"/>
                                  </a:lnTo>
                                  <a:lnTo>
                                    <a:pt x="784" y="179"/>
                                  </a:lnTo>
                                  <a:lnTo>
                                    <a:pt x="597" y="198"/>
                                  </a:lnTo>
                                  <a:lnTo>
                                    <a:pt x="602" y="240"/>
                                  </a:lnTo>
                                  <a:lnTo>
                                    <a:pt x="784" y="221"/>
                                  </a:lnTo>
                                  <a:lnTo>
                                    <a:pt x="833" y="221"/>
                                  </a:lnTo>
                                  <a:lnTo>
                                    <a:pt x="833" y="216"/>
                                  </a:lnTo>
                                  <a:lnTo>
                                    <a:pt x="1124" y="185"/>
                                  </a:lnTo>
                                  <a:lnTo>
                                    <a:pt x="1123" y="174"/>
                                  </a:lnTo>
                                  <a:lnTo>
                                    <a:pt x="833" y="174"/>
                                  </a:lnTo>
                                  <a:lnTo>
                                    <a:pt x="833" y="6"/>
                                  </a:lnTo>
                                  <a:close/>
                                  <a:moveTo>
                                    <a:pt x="1120" y="144"/>
                                  </a:moveTo>
                                  <a:lnTo>
                                    <a:pt x="833" y="174"/>
                                  </a:lnTo>
                                  <a:lnTo>
                                    <a:pt x="1123" y="174"/>
                                  </a:lnTo>
                                  <a:lnTo>
                                    <a:pt x="1120" y="1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55" name="任意多边形 555"/>
                          <wps:cNvSpPr/>
                          <wps:spPr>
                            <a:xfrm>
                              <a:off x="9745" y="5367"/>
                              <a:ext cx="241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33" h="502">
                                  <a:moveTo>
                                    <a:pt x="345" y="85"/>
                                  </a:moveTo>
                                  <a:lnTo>
                                    <a:pt x="299" y="85"/>
                                  </a:lnTo>
                                  <a:lnTo>
                                    <a:pt x="298" y="128"/>
                                  </a:lnTo>
                                  <a:lnTo>
                                    <a:pt x="297" y="169"/>
                                  </a:lnTo>
                                  <a:lnTo>
                                    <a:pt x="294" y="207"/>
                                  </a:lnTo>
                                  <a:lnTo>
                                    <a:pt x="292" y="241"/>
                                  </a:lnTo>
                                  <a:lnTo>
                                    <a:pt x="279" y="307"/>
                                  </a:lnTo>
                                  <a:lnTo>
                                    <a:pt x="252" y="366"/>
                                  </a:lnTo>
                                  <a:lnTo>
                                    <a:pt x="211" y="420"/>
                                  </a:lnTo>
                                  <a:lnTo>
                                    <a:pt x="155" y="468"/>
                                  </a:lnTo>
                                  <a:lnTo>
                                    <a:pt x="165" y="477"/>
                                  </a:lnTo>
                                  <a:lnTo>
                                    <a:pt x="174" y="485"/>
                                  </a:lnTo>
                                  <a:lnTo>
                                    <a:pt x="183" y="493"/>
                                  </a:lnTo>
                                  <a:lnTo>
                                    <a:pt x="190" y="501"/>
                                  </a:lnTo>
                                  <a:lnTo>
                                    <a:pt x="250" y="447"/>
                                  </a:lnTo>
                                  <a:lnTo>
                                    <a:pt x="294" y="387"/>
                                  </a:lnTo>
                                  <a:lnTo>
                                    <a:pt x="324" y="319"/>
                                  </a:lnTo>
                                  <a:lnTo>
                                    <a:pt x="337" y="244"/>
                                  </a:lnTo>
                                  <a:lnTo>
                                    <a:pt x="340" y="212"/>
                                  </a:lnTo>
                                  <a:lnTo>
                                    <a:pt x="342" y="174"/>
                                  </a:lnTo>
                                  <a:lnTo>
                                    <a:pt x="344" y="132"/>
                                  </a:lnTo>
                                  <a:lnTo>
                                    <a:pt x="345" y="85"/>
                                  </a:lnTo>
                                  <a:close/>
                                  <a:moveTo>
                                    <a:pt x="187" y="272"/>
                                  </a:moveTo>
                                  <a:lnTo>
                                    <a:pt x="82" y="272"/>
                                  </a:lnTo>
                                  <a:lnTo>
                                    <a:pt x="82" y="498"/>
                                  </a:lnTo>
                                  <a:lnTo>
                                    <a:pt x="123" y="498"/>
                                  </a:lnTo>
                                  <a:lnTo>
                                    <a:pt x="123" y="285"/>
                                  </a:lnTo>
                                  <a:lnTo>
                                    <a:pt x="189" y="285"/>
                                  </a:lnTo>
                                  <a:lnTo>
                                    <a:pt x="181" y="279"/>
                                  </a:lnTo>
                                  <a:lnTo>
                                    <a:pt x="187" y="272"/>
                                  </a:lnTo>
                                  <a:close/>
                                  <a:moveTo>
                                    <a:pt x="327" y="439"/>
                                  </a:moveTo>
                                  <a:lnTo>
                                    <a:pt x="329" y="450"/>
                                  </a:lnTo>
                                  <a:lnTo>
                                    <a:pt x="332" y="461"/>
                                  </a:lnTo>
                                  <a:lnTo>
                                    <a:pt x="334" y="473"/>
                                  </a:lnTo>
                                  <a:lnTo>
                                    <a:pt x="336" y="485"/>
                                  </a:lnTo>
                                  <a:lnTo>
                                    <a:pt x="382" y="486"/>
                                  </a:lnTo>
                                  <a:lnTo>
                                    <a:pt x="415" y="486"/>
                                  </a:lnTo>
                                  <a:lnTo>
                                    <a:pt x="453" y="481"/>
                                  </a:lnTo>
                                  <a:lnTo>
                                    <a:pt x="479" y="463"/>
                                  </a:lnTo>
                                  <a:lnTo>
                                    <a:pt x="490" y="444"/>
                                  </a:lnTo>
                                  <a:lnTo>
                                    <a:pt x="410" y="444"/>
                                  </a:lnTo>
                                  <a:lnTo>
                                    <a:pt x="393" y="443"/>
                                  </a:lnTo>
                                  <a:lnTo>
                                    <a:pt x="374" y="443"/>
                                  </a:lnTo>
                                  <a:lnTo>
                                    <a:pt x="352" y="441"/>
                                  </a:lnTo>
                                  <a:lnTo>
                                    <a:pt x="327" y="439"/>
                                  </a:lnTo>
                                  <a:close/>
                                  <a:moveTo>
                                    <a:pt x="515" y="46"/>
                                  </a:moveTo>
                                  <a:lnTo>
                                    <a:pt x="213" y="46"/>
                                  </a:lnTo>
                                  <a:lnTo>
                                    <a:pt x="213" y="85"/>
                                  </a:lnTo>
                                  <a:lnTo>
                                    <a:pt x="469" y="85"/>
                                  </a:lnTo>
                                  <a:lnTo>
                                    <a:pt x="466" y="189"/>
                                  </a:lnTo>
                                  <a:lnTo>
                                    <a:pt x="463" y="274"/>
                                  </a:lnTo>
                                  <a:lnTo>
                                    <a:pt x="460" y="341"/>
                                  </a:lnTo>
                                  <a:lnTo>
                                    <a:pt x="457" y="390"/>
                                  </a:lnTo>
                                  <a:lnTo>
                                    <a:pt x="453" y="414"/>
                                  </a:lnTo>
                                  <a:lnTo>
                                    <a:pt x="444" y="431"/>
                                  </a:lnTo>
                                  <a:lnTo>
                                    <a:pt x="430" y="441"/>
                                  </a:lnTo>
                                  <a:lnTo>
                                    <a:pt x="410" y="444"/>
                                  </a:lnTo>
                                  <a:lnTo>
                                    <a:pt x="490" y="444"/>
                                  </a:lnTo>
                                  <a:lnTo>
                                    <a:pt x="496" y="434"/>
                                  </a:lnTo>
                                  <a:lnTo>
                                    <a:pt x="502" y="392"/>
                                  </a:lnTo>
                                  <a:lnTo>
                                    <a:pt x="505" y="340"/>
                                  </a:lnTo>
                                  <a:lnTo>
                                    <a:pt x="508" y="241"/>
                                  </a:lnTo>
                                  <a:lnTo>
                                    <a:pt x="511" y="167"/>
                                  </a:lnTo>
                                  <a:lnTo>
                                    <a:pt x="515" y="46"/>
                                  </a:lnTo>
                                  <a:close/>
                                  <a:moveTo>
                                    <a:pt x="189" y="285"/>
                                  </a:moveTo>
                                  <a:lnTo>
                                    <a:pt x="123" y="285"/>
                                  </a:lnTo>
                                  <a:lnTo>
                                    <a:pt x="166" y="316"/>
                                  </a:lnTo>
                                  <a:lnTo>
                                    <a:pt x="208" y="348"/>
                                  </a:lnTo>
                                  <a:lnTo>
                                    <a:pt x="235" y="317"/>
                                  </a:lnTo>
                                  <a:lnTo>
                                    <a:pt x="189" y="285"/>
                                  </a:lnTo>
                                  <a:close/>
                                  <a:moveTo>
                                    <a:pt x="187" y="98"/>
                                  </a:moveTo>
                                  <a:lnTo>
                                    <a:pt x="8" y="98"/>
                                  </a:lnTo>
                                  <a:lnTo>
                                    <a:pt x="8" y="134"/>
                                  </a:lnTo>
                                  <a:lnTo>
                                    <a:pt x="139" y="134"/>
                                  </a:lnTo>
                                  <a:lnTo>
                                    <a:pt x="108" y="181"/>
                                  </a:lnTo>
                                  <a:lnTo>
                                    <a:pt x="74" y="222"/>
                                  </a:lnTo>
                                  <a:lnTo>
                                    <a:pt x="38" y="258"/>
                                  </a:lnTo>
                                  <a:lnTo>
                                    <a:pt x="0" y="289"/>
                                  </a:lnTo>
                                  <a:lnTo>
                                    <a:pt x="4" y="301"/>
                                  </a:lnTo>
                                  <a:lnTo>
                                    <a:pt x="8" y="312"/>
                                  </a:lnTo>
                                  <a:lnTo>
                                    <a:pt x="12" y="322"/>
                                  </a:lnTo>
                                  <a:lnTo>
                                    <a:pt x="15" y="333"/>
                                  </a:lnTo>
                                  <a:lnTo>
                                    <a:pt x="32" y="318"/>
                                  </a:lnTo>
                                  <a:lnTo>
                                    <a:pt x="49" y="303"/>
                                  </a:lnTo>
                                  <a:lnTo>
                                    <a:pt x="66" y="288"/>
                                  </a:lnTo>
                                  <a:lnTo>
                                    <a:pt x="82" y="272"/>
                                  </a:lnTo>
                                  <a:lnTo>
                                    <a:pt x="187" y="272"/>
                                  </a:lnTo>
                                  <a:lnTo>
                                    <a:pt x="196" y="261"/>
                                  </a:lnTo>
                                  <a:lnTo>
                                    <a:pt x="198" y="258"/>
                                  </a:lnTo>
                                  <a:lnTo>
                                    <a:pt x="150" y="258"/>
                                  </a:lnTo>
                                  <a:lnTo>
                                    <a:pt x="132" y="247"/>
                                  </a:lnTo>
                                  <a:lnTo>
                                    <a:pt x="123" y="241"/>
                                  </a:lnTo>
                                  <a:lnTo>
                                    <a:pt x="123" y="225"/>
                                  </a:lnTo>
                                  <a:lnTo>
                                    <a:pt x="140" y="204"/>
                                  </a:lnTo>
                                  <a:lnTo>
                                    <a:pt x="156" y="182"/>
                                  </a:lnTo>
                                  <a:lnTo>
                                    <a:pt x="172" y="159"/>
                                  </a:lnTo>
                                  <a:lnTo>
                                    <a:pt x="187" y="135"/>
                                  </a:lnTo>
                                  <a:lnTo>
                                    <a:pt x="187" y="98"/>
                                  </a:lnTo>
                                  <a:close/>
                                  <a:moveTo>
                                    <a:pt x="200" y="189"/>
                                  </a:moveTo>
                                  <a:lnTo>
                                    <a:pt x="188" y="207"/>
                                  </a:lnTo>
                                  <a:lnTo>
                                    <a:pt x="176" y="224"/>
                                  </a:lnTo>
                                  <a:lnTo>
                                    <a:pt x="163" y="241"/>
                                  </a:lnTo>
                                  <a:lnTo>
                                    <a:pt x="150" y="258"/>
                                  </a:lnTo>
                                  <a:lnTo>
                                    <a:pt x="198" y="258"/>
                                  </a:lnTo>
                                  <a:lnTo>
                                    <a:pt x="210" y="243"/>
                                  </a:lnTo>
                                  <a:lnTo>
                                    <a:pt x="224" y="226"/>
                                  </a:lnTo>
                                  <a:lnTo>
                                    <a:pt x="236" y="210"/>
                                  </a:lnTo>
                                  <a:lnTo>
                                    <a:pt x="200" y="189"/>
                                  </a:lnTo>
                                  <a:close/>
                                  <a:moveTo>
                                    <a:pt x="97" y="0"/>
                                  </a:moveTo>
                                  <a:lnTo>
                                    <a:pt x="59" y="17"/>
                                  </a:lnTo>
                                  <a:lnTo>
                                    <a:pt x="69" y="33"/>
                                  </a:lnTo>
                                  <a:lnTo>
                                    <a:pt x="79" y="50"/>
                                  </a:lnTo>
                                  <a:lnTo>
                                    <a:pt x="90" y="69"/>
                                  </a:lnTo>
                                  <a:lnTo>
                                    <a:pt x="100" y="88"/>
                                  </a:lnTo>
                                  <a:lnTo>
                                    <a:pt x="140" y="69"/>
                                  </a:lnTo>
                                  <a:lnTo>
                                    <a:pt x="129" y="50"/>
                                  </a:lnTo>
                                  <a:lnTo>
                                    <a:pt x="118" y="32"/>
                                  </a:lnTo>
                                  <a:lnTo>
                                    <a:pt x="108" y="15"/>
                                  </a:lnTo>
                                  <a:lnTo>
                                    <a:pt x="97" y="0"/>
                                  </a:lnTo>
                                  <a:close/>
                                  <a:moveTo>
                                    <a:pt x="754" y="29"/>
                                  </a:moveTo>
                                  <a:lnTo>
                                    <a:pt x="748" y="99"/>
                                  </a:lnTo>
                                  <a:lnTo>
                                    <a:pt x="739" y="164"/>
                                  </a:lnTo>
                                  <a:lnTo>
                                    <a:pt x="727" y="223"/>
                                  </a:lnTo>
                                  <a:lnTo>
                                    <a:pt x="711" y="277"/>
                                  </a:lnTo>
                                  <a:lnTo>
                                    <a:pt x="688" y="329"/>
                                  </a:lnTo>
                                  <a:lnTo>
                                    <a:pt x="660" y="377"/>
                                  </a:lnTo>
                                  <a:lnTo>
                                    <a:pt x="626" y="420"/>
                                  </a:lnTo>
                                  <a:lnTo>
                                    <a:pt x="588" y="459"/>
                                  </a:lnTo>
                                  <a:lnTo>
                                    <a:pt x="598" y="467"/>
                                  </a:lnTo>
                                  <a:lnTo>
                                    <a:pt x="606" y="476"/>
                                  </a:lnTo>
                                  <a:lnTo>
                                    <a:pt x="615" y="485"/>
                                  </a:lnTo>
                                  <a:lnTo>
                                    <a:pt x="623" y="494"/>
                                  </a:lnTo>
                                  <a:lnTo>
                                    <a:pt x="665" y="451"/>
                                  </a:lnTo>
                                  <a:lnTo>
                                    <a:pt x="701" y="404"/>
                                  </a:lnTo>
                                  <a:lnTo>
                                    <a:pt x="732" y="351"/>
                                  </a:lnTo>
                                  <a:lnTo>
                                    <a:pt x="757" y="294"/>
                                  </a:lnTo>
                                  <a:lnTo>
                                    <a:pt x="773" y="239"/>
                                  </a:lnTo>
                                  <a:lnTo>
                                    <a:pt x="786" y="177"/>
                                  </a:lnTo>
                                  <a:lnTo>
                                    <a:pt x="796" y="108"/>
                                  </a:lnTo>
                                  <a:lnTo>
                                    <a:pt x="803" y="32"/>
                                  </a:lnTo>
                                  <a:lnTo>
                                    <a:pt x="754" y="29"/>
                                  </a:lnTo>
                                  <a:close/>
                                  <a:moveTo>
                                    <a:pt x="952" y="22"/>
                                  </a:moveTo>
                                  <a:lnTo>
                                    <a:pt x="906" y="24"/>
                                  </a:lnTo>
                                  <a:lnTo>
                                    <a:pt x="914" y="119"/>
                                  </a:lnTo>
                                  <a:lnTo>
                                    <a:pt x="928" y="204"/>
                                  </a:lnTo>
                                  <a:lnTo>
                                    <a:pt x="948" y="280"/>
                                  </a:lnTo>
                                  <a:lnTo>
                                    <a:pt x="975" y="347"/>
                                  </a:lnTo>
                                  <a:lnTo>
                                    <a:pt x="1008" y="404"/>
                                  </a:lnTo>
                                  <a:lnTo>
                                    <a:pt x="1047" y="451"/>
                                  </a:lnTo>
                                  <a:lnTo>
                                    <a:pt x="1093" y="489"/>
                                  </a:lnTo>
                                  <a:lnTo>
                                    <a:pt x="1102" y="480"/>
                                  </a:lnTo>
                                  <a:lnTo>
                                    <a:pt x="1111" y="470"/>
                                  </a:lnTo>
                                  <a:lnTo>
                                    <a:pt x="1133" y="447"/>
                                  </a:lnTo>
                                  <a:lnTo>
                                    <a:pt x="1082" y="409"/>
                                  </a:lnTo>
                                  <a:lnTo>
                                    <a:pt x="1039" y="357"/>
                                  </a:lnTo>
                                  <a:lnTo>
                                    <a:pt x="1005" y="293"/>
                                  </a:lnTo>
                                  <a:lnTo>
                                    <a:pt x="979" y="216"/>
                                  </a:lnTo>
                                  <a:lnTo>
                                    <a:pt x="961" y="125"/>
                                  </a:lnTo>
                                  <a:lnTo>
                                    <a:pt x="952" y="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56" name="任意多边形 556"/>
                          <wps:cNvSpPr/>
                          <wps:spPr>
                            <a:xfrm>
                              <a:off x="10232" y="5367"/>
                              <a:ext cx="241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32" h="502">
                                  <a:moveTo>
                                    <a:pt x="345" y="86"/>
                                  </a:moveTo>
                                  <a:lnTo>
                                    <a:pt x="299" y="86"/>
                                  </a:lnTo>
                                  <a:lnTo>
                                    <a:pt x="298" y="129"/>
                                  </a:lnTo>
                                  <a:lnTo>
                                    <a:pt x="296" y="169"/>
                                  </a:lnTo>
                                  <a:lnTo>
                                    <a:pt x="294" y="207"/>
                                  </a:lnTo>
                                  <a:lnTo>
                                    <a:pt x="291" y="242"/>
                                  </a:lnTo>
                                  <a:lnTo>
                                    <a:pt x="279" y="307"/>
                                  </a:lnTo>
                                  <a:lnTo>
                                    <a:pt x="252" y="367"/>
                                  </a:lnTo>
                                  <a:lnTo>
                                    <a:pt x="210" y="421"/>
                                  </a:lnTo>
                                  <a:lnTo>
                                    <a:pt x="155" y="469"/>
                                  </a:lnTo>
                                  <a:lnTo>
                                    <a:pt x="165" y="477"/>
                                  </a:lnTo>
                                  <a:lnTo>
                                    <a:pt x="174" y="486"/>
                                  </a:lnTo>
                                  <a:lnTo>
                                    <a:pt x="182" y="494"/>
                                  </a:lnTo>
                                  <a:lnTo>
                                    <a:pt x="189" y="501"/>
                                  </a:lnTo>
                                  <a:lnTo>
                                    <a:pt x="249" y="448"/>
                                  </a:lnTo>
                                  <a:lnTo>
                                    <a:pt x="294" y="387"/>
                                  </a:lnTo>
                                  <a:lnTo>
                                    <a:pt x="323" y="320"/>
                                  </a:lnTo>
                                  <a:lnTo>
                                    <a:pt x="336" y="245"/>
                                  </a:lnTo>
                                  <a:lnTo>
                                    <a:pt x="339" y="212"/>
                                  </a:lnTo>
                                  <a:lnTo>
                                    <a:pt x="341" y="175"/>
                                  </a:lnTo>
                                  <a:lnTo>
                                    <a:pt x="343" y="133"/>
                                  </a:lnTo>
                                  <a:lnTo>
                                    <a:pt x="345" y="86"/>
                                  </a:lnTo>
                                  <a:close/>
                                  <a:moveTo>
                                    <a:pt x="186" y="272"/>
                                  </a:moveTo>
                                  <a:lnTo>
                                    <a:pt x="81" y="272"/>
                                  </a:lnTo>
                                  <a:lnTo>
                                    <a:pt x="81" y="499"/>
                                  </a:lnTo>
                                  <a:lnTo>
                                    <a:pt x="123" y="499"/>
                                  </a:lnTo>
                                  <a:lnTo>
                                    <a:pt x="123" y="285"/>
                                  </a:lnTo>
                                  <a:lnTo>
                                    <a:pt x="188" y="285"/>
                                  </a:lnTo>
                                  <a:lnTo>
                                    <a:pt x="180" y="280"/>
                                  </a:lnTo>
                                  <a:lnTo>
                                    <a:pt x="186" y="272"/>
                                  </a:lnTo>
                                  <a:close/>
                                  <a:moveTo>
                                    <a:pt x="326" y="440"/>
                                  </a:moveTo>
                                  <a:lnTo>
                                    <a:pt x="329" y="451"/>
                                  </a:lnTo>
                                  <a:lnTo>
                                    <a:pt x="331" y="462"/>
                                  </a:lnTo>
                                  <a:lnTo>
                                    <a:pt x="333" y="473"/>
                                  </a:lnTo>
                                  <a:lnTo>
                                    <a:pt x="335" y="485"/>
                                  </a:lnTo>
                                  <a:lnTo>
                                    <a:pt x="381" y="486"/>
                                  </a:lnTo>
                                  <a:lnTo>
                                    <a:pt x="415" y="487"/>
                                  </a:lnTo>
                                  <a:lnTo>
                                    <a:pt x="452" y="481"/>
                                  </a:lnTo>
                                  <a:lnTo>
                                    <a:pt x="479" y="464"/>
                                  </a:lnTo>
                                  <a:lnTo>
                                    <a:pt x="490" y="444"/>
                                  </a:lnTo>
                                  <a:lnTo>
                                    <a:pt x="410" y="444"/>
                                  </a:lnTo>
                                  <a:lnTo>
                                    <a:pt x="393" y="444"/>
                                  </a:lnTo>
                                  <a:lnTo>
                                    <a:pt x="373" y="443"/>
                                  </a:lnTo>
                                  <a:lnTo>
                                    <a:pt x="351" y="442"/>
                                  </a:lnTo>
                                  <a:lnTo>
                                    <a:pt x="326" y="440"/>
                                  </a:lnTo>
                                  <a:close/>
                                  <a:moveTo>
                                    <a:pt x="514" y="47"/>
                                  </a:moveTo>
                                  <a:lnTo>
                                    <a:pt x="212" y="47"/>
                                  </a:lnTo>
                                  <a:lnTo>
                                    <a:pt x="212" y="86"/>
                                  </a:lnTo>
                                  <a:lnTo>
                                    <a:pt x="468" y="86"/>
                                  </a:lnTo>
                                  <a:lnTo>
                                    <a:pt x="465" y="189"/>
                                  </a:lnTo>
                                  <a:lnTo>
                                    <a:pt x="462" y="275"/>
                                  </a:lnTo>
                                  <a:lnTo>
                                    <a:pt x="459" y="342"/>
                                  </a:lnTo>
                                  <a:lnTo>
                                    <a:pt x="456" y="390"/>
                                  </a:lnTo>
                                  <a:lnTo>
                                    <a:pt x="453" y="415"/>
                                  </a:lnTo>
                                  <a:lnTo>
                                    <a:pt x="444" y="432"/>
                                  </a:lnTo>
                                  <a:lnTo>
                                    <a:pt x="429" y="441"/>
                                  </a:lnTo>
                                  <a:lnTo>
                                    <a:pt x="410" y="444"/>
                                  </a:lnTo>
                                  <a:lnTo>
                                    <a:pt x="490" y="444"/>
                                  </a:lnTo>
                                  <a:lnTo>
                                    <a:pt x="495" y="434"/>
                                  </a:lnTo>
                                  <a:lnTo>
                                    <a:pt x="501" y="393"/>
                                  </a:lnTo>
                                  <a:lnTo>
                                    <a:pt x="504" y="341"/>
                                  </a:lnTo>
                                  <a:lnTo>
                                    <a:pt x="507" y="258"/>
                                  </a:lnTo>
                                  <a:lnTo>
                                    <a:pt x="510" y="168"/>
                                  </a:lnTo>
                                  <a:lnTo>
                                    <a:pt x="514" y="47"/>
                                  </a:lnTo>
                                  <a:close/>
                                  <a:moveTo>
                                    <a:pt x="188" y="285"/>
                                  </a:moveTo>
                                  <a:lnTo>
                                    <a:pt x="123" y="285"/>
                                  </a:lnTo>
                                  <a:lnTo>
                                    <a:pt x="165" y="317"/>
                                  </a:lnTo>
                                  <a:lnTo>
                                    <a:pt x="207" y="348"/>
                                  </a:lnTo>
                                  <a:lnTo>
                                    <a:pt x="235" y="317"/>
                                  </a:lnTo>
                                  <a:lnTo>
                                    <a:pt x="188" y="285"/>
                                  </a:lnTo>
                                  <a:close/>
                                  <a:moveTo>
                                    <a:pt x="187" y="98"/>
                                  </a:moveTo>
                                  <a:lnTo>
                                    <a:pt x="7" y="98"/>
                                  </a:lnTo>
                                  <a:lnTo>
                                    <a:pt x="7" y="135"/>
                                  </a:lnTo>
                                  <a:lnTo>
                                    <a:pt x="138" y="135"/>
                                  </a:lnTo>
                                  <a:lnTo>
                                    <a:pt x="107" y="181"/>
                                  </a:lnTo>
                                  <a:lnTo>
                                    <a:pt x="73" y="222"/>
                                  </a:lnTo>
                                  <a:lnTo>
                                    <a:pt x="38" y="258"/>
                                  </a:lnTo>
                                  <a:lnTo>
                                    <a:pt x="0" y="290"/>
                                  </a:lnTo>
                                  <a:lnTo>
                                    <a:pt x="4" y="301"/>
                                  </a:lnTo>
                                  <a:lnTo>
                                    <a:pt x="8" y="312"/>
                                  </a:lnTo>
                                  <a:lnTo>
                                    <a:pt x="11" y="323"/>
                                  </a:lnTo>
                                  <a:lnTo>
                                    <a:pt x="14" y="333"/>
                                  </a:lnTo>
                                  <a:lnTo>
                                    <a:pt x="32" y="319"/>
                                  </a:lnTo>
                                  <a:lnTo>
                                    <a:pt x="49" y="304"/>
                                  </a:lnTo>
                                  <a:lnTo>
                                    <a:pt x="65" y="289"/>
                                  </a:lnTo>
                                  <a:lnTo>
                                    <a:pt x="81" y="272"/>
                                  </a:lnTo>
                                  <a:lnTo>
                                    <a:pt x="186" y="272"/>
                                  </a:lnTo>
                                  <a:lnTo>
                                    <a:pt x="195" y="261"/>
                                  </a:lnTo>
                                  <a:lnTo>
                                    <a:pt x="197" y="259"/>
                                  </a:lnTo>
                                  <a:lnTo>
                                    <a:pt x="149" y="259"/>
                                  </a:lnTo>
                                  <a:lnTo>
                                    <a:pt x="131" y="247"/>
                                  </a:lnTo>
                                  <a:lnTo>
                                    <a:pt x="123" y="242"/>
                                  </a:lnTo>
                                  <a:lnTo>
                                    <a:pt x="123" y="226"/>
                                  </a:lnTo>
                                  <a:lnTo>
                                    <a:pt x="139" y="205"/>
                                  </a:lnTo>
                                  <a:lnTo>
                                    <a:pt x="156" y="183"/>
                                  </a:lnTo>
                                  <a:lnTo>
                                    <a:pt x="171" y="160"/>
                                  </a:lnTo>
                                  <a:lnTo>
                                    <a:pt x="187" y="136"/>
                                  </a:lnTo>
                                  <a:lnTo>
                                    <a:pt x="187" y="98"/>
                                  </a:lnTo>
                                  <a:close/>
                                  <a:moveTo>
                                    <a:pt x="199" y="189"/>
                                  </a:moveTo>
                                  <a:lnTo>
                                    <a:pt x="187" y="207"/>
                                  </a:lnTo>
                                  <a:lnTo>
                                    <a:pt x="175" y="225"/>
                                  </a:lnTo>
                                  <a:lnTo>
                                    <a:pt x="162" y="242"/>
                                  </a:lnTo>
                                  <a:lnTo>
                                    <a:pt x="149" y="259"/>
                                  </a:lnTo>
                                  <a:lnTo>
                                    <a:pt x="197" y="259"/>
                                  </a:lnTo>
                                  <a:lnTo>
                                    <a:pt x="210" y="244"/>
                                  </a:lnTo>
                                  <a:lnTo>
                                    <a:pt x="223" y="227"/>
                                  </a:lnTo>
                                  <a:lnTo>
                                    <a:pt x="235" y="211"/>
                                  </a:lnTo>
                                  <a:lnTo>
                                    <a:pt x="199" y="189"/>
                                  </a:lnTo>
                                  <a:close/>
                                  <a:moveTo>
                                    <a:pt x="97" y="0"/>
                                  </a:moveTo>
                                  <a:lnTo>
                                    <a:pt x="59" y="18"/>
                                  </a:lnTo>
                                  <a:lnTo>
                                    <a:pt x="69" y="34"/>
                                  </a:lnTo>
                                  <a:lnTo>
                                    <a:pt x="79" y="51"/>
                                  </a:lnTo>
                                  <a:lnTo>
                                    <a:pt x="89" y="70"/>
                                  </a:lnTo>
                                  <a:lnTo>
                                    <a:pt x="99" y="89"/>
                                  </a:lnTo>
                                  <a:lnTo>
                                    <a:pt x="139" y="70"/>
                                  </a:lnTo>
                                  <a:lnTo>
                                    <a:pt x="128" y="50"/>
                                  </a:lnTo>
                                  <a:lnTo>
                                    <a:pt x="117" y="32"/>
                                  </a:lnTo>
                                  <a:lnTo>
                                    <a:pt x="107" y="16"/>
                                  </a:lnTo>
                                  <a:lnTo>
                                    <a:pt x="97" y="0"/>
                                  </a:lnTo>
                                  <a:close/>
                                  <a:moveTo>
                                    <a:pt x="808" y="148"/>
                                  </a:moveTo>
                                  <a:lnTo>
                                    <a:pt x="762" y="148"/>
                                  </a:lnTo>
                                  <a:lnTo>
                                    <a:pt x="758" y="197"/>
                                  </a:lnTo>
                                  <a:lnTo>
                                    <a:pt x="754" y="238"/>
                                  </a:lnTo>
                                  <a:lnTo>
                                    <a:pt x="749" y="271"/>
                                  </a:lnTo>
                                  <a:lnTo>
                                    <a:pt x="742" y="296"/>
                                  </a:lnTo>
                                  <a:lnTo>
                                    <a:pt x="720" y="346"/>
                                  </a:lnTo>
                                  <a:lnTo>
                                    <a:pt x="687" y="390"/>
                                  </a:lnTo>
                                  <a:lnTo>
                                    <a:pt x="645" y="430"/>
                                  </a:lnTo>
                                  <a:lnTo>
                                    <a:pt x="591" y="465"/>
                                  </a:lnTo>
                                  <a:lnTo>
                                    <a:pt x="601" y="474"/>
                                  </a:lnTo>
                                  <a:lnTo>
                                    <a:pt x="611" y="483"/>
                                  </a:lnTo>
                                  <a:lnTo>
                                    <a:pt x="619" y="491"/>
                                  </a:lnTo>
                                  <a:lnTo>
                                    <a:pt x="626" y="499"/>
                                  </a:lnTo>
                                  <a:lnTo>
                                    <a:pt x="683" y="460"/>
                                  </a:lnTo>
                                  <a:lnTo>
                                    <a:pt x="729" y="415"/>
                                  </a:lnTo>
                                  <a:lnTo>
                                    <a:pt x="764" y="365"/>
                                  </a:lnTo>
                                  <a:lnTo>
                                    <a:pt x="788" y="308"/>
                                  </a:lnTo>
                                  <a:lnTo>
                                    <a:pt x="795" y="279"/>
                                  </a:lnTo>
                                  <a:lnTo>
                                    <a:pt x="800" y="243"/>
                                  </a:lnTo>
                                  <a:lnTo>
                                    <a:pt x="805" y="199"/>
                                  </a:lnTo>
                                  <a:lnTo>
                                    <a:pt x="808" y="148"/>
                                  </a:lnTo>
                                  <a:close/>
                                  <a:moveTo>
                                    <a:pt x="981" y="109"/>
                                  </a:moveTo>
                                  <a:lnTo>
                                    <a:pt x="608" y="109"/>
                                  </a:lnTo>
                                  <a:lnTo>
                                    <a:pt x="608" y="148"/>
                                  </a:lnTo>
                                  <a:lnTo>
                                    <a:pt x="935" y="148"/>
                                  </a:lnTo>
                                  <a:lnTo>
                                    <a:pt x="935" y="421"/>
                                  </a:lnTo>
                                  <a:lnTo>
                                    <a:pt x="939" y="450"/>
                                  </a:lnTo>
                                  <a:lnTo>
                                    <a:pt x="952" y="471"/>
                                  </a:lnTo>
                                  <a:lnTo>
                                    <a:pt x="974" y="484"/>
                                  </a:lnTo>
                                  <a:lnTo>
                                    <a:pt x="1005" y="488"/>
                                  </a:lnTo>
                                  <a:lnTo>
                                    <a:pt x="1043" y="488"/>
                                  </a:lnTo>
                                  <a:lnTo>
                                    <a:pt x="1073" y="484"/>
                                  </a:lnTo>
                                  <a:lnTo>
                                    <a:pt x="1096" y="474"/>
                                  </a:lnTo>
                                  <a:lnTo>
                                    <a:pt x="1111" y="456"/>
                                  </a:lnTo>
                                  <a:lnTo>
                                    <a:pt x="1114" y="449"/>
                                  </a:lnTo>
                                  <a:lnTo>
                                    <a:pt x="1012" y="449"/>
                                  </a:lnTo>
                                  <a:lnTo>
                                    <a:pt x="998" y="447"/>
                                  </a:lnTo>
                                  <a:lnTo>
                                    <a:pt x="988" y="441"/>
                                  </a:lnTo>
                                  <a:lnTo>
                                    <a:pt x="982" y="431"/>
                                  </a:lnTo>
                                  <a:lnTo>
                                    <a:pt x="981" y="419"/>
                                  </a:lnTo>
                                  <a:lnTo>
                                    <a:pt x="981" y="109"/>
                                  </a:lnTo>
                                  <a:close/>
                                  <a:moveTo>
                                    <a:pt x="1085" y="334"/>
                                  </a:moveTo>
                                  <a:lnTo>
                                    <a:pt x="1084" y="358"/>
                                  </a:lnTo>
                                  <a:lnTo>
                                    <a:pt x="1082" y="380"/>
                                  </a:lnTo>
                                  <a:lnTo>
                                    <a:pt x="1079" y="400"/>
                                  </a:lnTo>
                                  <a:lnTo>
                                    <a:pt x="1076" y="419"/>
                                  </a:lnTo>
                                  <a:lnTo>
                                    <a:pt x="1072" y="432"/>
                                  </a:lnTo>
                                  <a:lnTo>
                                    <a:pt x="1065" y="441"/>
                                  </a:lnTo>
                                  <a:lnTo>
                                    <a:pt x="1053" y="447"/>
                                  </a:lnTo>
                                  <a:lnTo>
                                    <a:pt x="1038" y="449"/>
                                  </a:lnTo>
                                  <a:lnTo>
                                    <a:pt x="1114" y="449"/>
                                  </a:lnTo>
                                  <a:lnTo>
                                    <a:pt x="1120" y="432"/>
                                  </a:lnTo>
                                  <a:lnTo>
                                    <a:pt x="1123" y="413"/>
                                  </a:lnTo>
                                  <a:lnTo>
                                    <a:pt x="1126" y="393"/>
                                  </a:lnTo>
                                  <a:lnTo>
                                    <a:pt x="1128" y="372"/>
                                  </a:lnTo>
                                  <a:lnTo>
                                    <a:pt x="1131" y="350"/>
                                  </a:lnTo>
                                  <a:lnTo>
                                    <a:pt x="1119" y="346"/>
                                  </a:lnTo>
                                  <a:lnTo>
                                    <a:pt x="1107" y="342"/>
                                  </a:lnTo>
                                  <a:lnTo>
                                    <a:pt x="1096" y="338"/>
                                  </a:lnTo>
                                  <a:lnTo>
                                    <a:pt x="1085" y="334"/>
                                  </a:lnTo>
                                  <a:close/>
                                  <a:moveTo>
                                    <a:pt x="812" y="5"/>
                                  </a:moveTo>
                                  <a:lnTo>
                                    <a:pt x="765" y="5"/>
                                  </a:lnTo>
                                  <a:lnTo>
                                    <a:pt x="765" y="33"/>
                                  </a:lnTo>
                                  <a:lnTo>
                                    <a:pt x="765" y="60"/>
                                  </a:lnTo>
                                  <a:lnTo>
                                    <a:pt x="764" y="85"/>
                                  </a:lnTo>
                                  <a:lnTo>
                                    <a:pt x="763" y="109"/>
                                  </a:lnTo>
                                  <a:lnTo>
                                    <a:pt x="810" y="109"/>
                                  </a:lnTo>
                                  <a:lnTo>
                                    <a:pt x="811" y="85"/>
                                  </a:lnTo>
                                  <a:lnTo>
                                    <a:pt x="811" y="60"/>
                                  </a:lnTo>
                                  <a:lnTo>
                                    <a:pt x="812" y="33"/>
                                  </a:lnTo>
                                  <a:lnTo>
                                    <a:pt x="812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57" name="任意多边形 557"/>
                          <wps:cNvSpPr/>
                          <wps:spPr>
                            <a:xfrm>
                              <a:off x="10650" y="5368"/>
                              <a:ext cx="364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714" h="500">
                                  <a:moveTo>
                                    <a:pt x="118" y="218"/>
                                  </a:moveTo>
                                  <a:lnTo>
                                    <a:pt x="79" y="218"/>
                                  </a:lnTo>
                                  <a:lnTo>
                                    <a:pt x="79" y="499"/>
                                  </a:lnTo>
                                  <a:lnTo>
                                    <a:pt x="118" y="499"/>
                                  </a:lnTo>
                                  <a:lnTo>
                                    <a:pt x="118" y="231"/>
                                  </a:lnTo>
                                  <a:lnTo>
                                    <a:pt x="166" y="231"/>
                                  </a:lnTo>
                                  <a:lnTo>
                                    <a:pt x="156" y="221"/>
                                  </a:lnTo>
                                  <a:lnTo>
                                    <a:pt x="118" y="221"/>
                                  </a:lnTo>
                                  <a:lnTo>
                                    <a:pt x="118" y="218"/>
                                  </a:lnTo>
                                  <a:close/>
                                  <a:moveTo>
                                    <a:pt x="541" y="443"/>
                                  </a:moveTo>
                                  <a:lnTo>
                                    <a:pt x="163" y="443"/>
                                  </a:lnTo>
                                  <a:lnTo>
                                    <a:pt x="163" y="478"/>
                                  </a:lnTo>
                                  <a:lnTo>
                                    <a:pt x="541" y="478"/>
                                  </a:lnTo>
                                  <a:lnTo>
                                    <a:pt x="541" y="443"/>
                                  </a:lnTo>
                                  <a:close/>
                                  <a:moveTo>
                                    <a:pt x="493" y="131"/>
                                  </a:moveTo>
                                  <a:lnTo>
                                    <a:pt x="217" y="131"/>
                                  </a:lnTo>
                                  <a:lnTo>
                                    <a:pt x="217" y="443"/>
                                  </a:lnTo>
                                  <a:lnTo>
                                    <a:pt x="257" y="443"/>
                                  </a:lnTo>
                                  <a:lnTo>
                                    <a:pt x="257" y="398"/>
                                  </a:lnTo>
                                  <a:lnTo>
                                    <a:pt x="493" y="398"/>
                                  </a:lnTo>
                                  <a:lnTo>
                                    <a:pt x="493" y="365"/>
                                  </a:lnTo>
                                  <a:lnTo>
                                    <a:pt x="257" y="365"/>
                                  </a:lnTo>
                                  <a:lnTo>
                                    <a:pt x="257" y="321"/>
                                  </a:lnTo>
                                  <a:lnTo>
                                    <a:pt x="493" y="321"/>
                                  </a:lnTo>
                                  <a:lnTo>
                                    <a:pt x="493" y="288"/>
                                  </a:lnTo>
                                  <a:lnTo>
                                    <a:pt x="257" y="288"/>
                                  </a:lnTo>
                                  <a:lnTo>
                                    <a:pt x="257" y="243"/>
                                  </a:lnTo>
                                  <a:lnTo>
                                    <a:pt x="493" y="243"/>
                                  </a:lnTo>
                                  <a:lnTo>
                                    <a:pt x="493" y="210"/>
                                  </a:lnTo>
                                  <a:lnTo>
                                    <a:pt x="257" y="210"/>
                                  </a:lnTo>
                                  <a:lnTo>
                                    <a:pt x="257" y="165"/>
                                  </a:lnTo>
                                  <a:lnTo>
                                    <a:pt x="493" y="165"/>
                                  </a:lnTo>
                                  <a:lnTo>
                                    <a:pt x="493" y="131"/>
                                  </a:lnTo>
                                  <a:close/>
                                  <a:moveTo>
                                    <a:pt x="493" y="398"/>
                                  </a:moveTo>
                                  <a:lnTo>
                                    <a:pt x="452" y="398"/>
                                  </a:lnTo>
                                  <a:lnTo>
                                    <a:pt x="452" y="443"/>
                                  </a:lnTo>
                                  <a:lnTo>
                                    <a:pt x="493" y="443"/>
                                  </a:lnTo>
                                  <a:lnTo>
                                    <a:pt x="493" y="398"/>
                                  </a:lnTo>
                                  <a:close/>
                                  <a:moveTo>
                                    <a:pt x="493" y="321"/>
                                  </a:moveTo>
                                  <a:lnTo>
                                    <a:pt x="452" y="321"/>
                                  </a:lnTo>
                                  <a:lnTo>
                                    <a:pt x="452" y="365"/>
                                  </a:lnTo>
                                  <a:lnTo>
                                    <a:pt x="493" y="365"/>
                                  </a:lnTo>
                                  <a:lnTo>
                                    <a:pt x="493" y="321"/>
                                  </a:lnTo>
                                  <a:close/>
                                  <a:moveTo>
                                    <a:pt x="118" y="138"/>
                                  </a:moveTo>
                                  <a:lnTo>
                                    <a:pt x="76" y="138"/>
                                  </a:lnTo>
                                  <a:lnTo>
                                    <a:pt x="61" y="187"/>
                                  </a:lnTo>
                                  <a:lnTo>
                                    <a:pt x="44" y="234"/>
                                  </a:lnTo>
                                  <a:lnTo>
                                    <a:pt x="23" y="278"/>
                                  </a:lnTo>
                                  <a:lnTo>
                                    <a:pt x="0" y="319"/>
                                  </a:lnTo>
                                  <a:lnTo>
                                    <a:pt x="4" y="330"/>
                                  </a:lnTo>
                                  <a:lnTo>
                                    <a:pt x="8" y="342"/>
                                  </a:lnTo>
                                  <a:lnTo>
                                    <a:pt x="12" y="353"/>
                                  </a:lnTo>
                                  <a:lnTo>
                                    <a:pt x="16" y="364"/>
                                  </a:lnTo>
                                  <a:lnTo>
                                    <a:pt x="33" y="334"/>
                                  </a:lnTo>
                                  <a:lnTo>
                                    <a:pt x="49" y="300"/>
                                  </a:lnTo>
                                  <a:lnTo>
                                    <a:pt x="64" y="261"/>
                                  </a:lnTo>
                                  <a:lnTo>
                                    <a:pt x="79" y="218"/>
                                  </a:lnTo>
                                  <a:lnTo>
                                    <a:pt x="118" y="218"/>
                                  </a:lnTo>
                                  <a:lnTo>
                                    <a:pt x="118" y="138"/>
                                  </a:lnTo>
                                  <a:close/>
                                  <a:moveTo>
                                    <a:pt x="166" y="231"/>
                                  </a:moveTo>
                                  <a:lnTo>
                                    <a:pt x="118" y="231"/>
                                  </a:lnTo>
                                  <a:lnTo>
                                    <a:pt x="130" y="244"/>
                                  </a:lnTo>
                                  <a:lnTo>
                                    <a:pt x="144" y="258"/>
                                  </a:lnTo>
                                  <a:lnTo>
                                    <a:pt x="158" y="274"/>
                                  </a:lnTo>
                                  <a:lnTo>
                                    <a:pt x="173" y="291"/>
                                  </a:lnTo>
                                  <a:lnTo>
                                    <a:pt x="202" y="267"/>
                                  </a:lnTo>
                                  <a:lnTo>
                                    <a:pt x="188" y="253"/>
                                  </a:lnTo>
                                  <a:lnTo>
                                    <a:pt x="173" y="238"/>
                                  </a:lnTo>
                                  <a:lnTo>
                                    <a:pt x="166" y="231"/>
                                  </a:lnTo>
                                  <a:close/>
                                  <a:moveTo>
                                    <a:pt x="493" y="243"/>
                                  </a:moveTo>
                                  <a:lnTo>
                                    <a:pt x="452" y="243"/>
                                  </a:lnTo>
                                  <a:lnTo>
                                    <a:pt x="452" y="288"/>
                                  </a:lnTo>
                                  <a:lnTo>
                                    <a:pt x="493" y="288"/>
                                  </a:lnTo>
                                  <a:lnTo>
                                    <a:pt x="493" y="243"/>
                                  </a:lnTo>
                                  <a:close/>
                                  <a:moveTo>
                                    <a:pt x="138" y="204"/>
                                  </a:moveTo>
                                  <a:lnTo>
                                    <a:pt x="118" y="221"/>
                                  </a:lnTo>
                                  <a:lnTo>
                                    <a:pt x="156" y="221"/>
                                  </a:lnTo>
                                  <a:lnTo>
                                    <a:pt x="138" y="204"/>
                                  </a:lnTo>
                                  <a:close/>
                                  <a:moveTo>
                                    <a:pt x="493" y="165"/>
                                  </a:moveTo>
                                  <a:lnTo>
                                    <a:pt x="452" y="165"/>
                                  </a:lnTo>
                                  <a:lnTo>
                                    <a:pt x="452" y="210"/>
                                  </a:lnTo>
                                  <a:lnTo>
                                    <a:pt x="493" y="210"/>
                                  </a:lnTo>
                                  <a:lnTo>
                                    <a:pt x="493" y="165"/>
                                  </a:lnTo>
                                  <a:close/>
                                  <a:moveTo>
                                    <a:pt x="188" y="105"/>
                                  </a:moveTo>
                                  <a:lnTo>
                                    <a:pt x="5" y="105"/>
                                  </a:lnTo>
                                  <a:lnTo>
                                    <a:pt x="5" y="138"/>
                                  </a:lnTo>
                                  <a:lnTo>
                                    <a:pt x="188" y="138"/>
                                  </a:lnTo>
                                  <a:lnTo>
                                    <a:pt x="188" y="105"/>
                                  </a:lnTo>
                                  <a:close/>
                                  <a:moveTo>
                                    <a:pt x="371" y="87"/>
                                  </a:moveTo>
                                  <a:lnTo>
                                    <a:pt x="330" y="87"/>
                                  </a:lnTo>
                                  <a:lnTo>
                                    <a:pt x="330" y="131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71" y="87"/>
                                  </a:lnTo>
                                  <a:close/>
                                  <a:moveTo>
                                    <a:pt x="118" y="4"/>
                                  </a:moveTo>
                                  <a:lnTo>
                                    <a:pt x="79" y="4"/>
                                  </a:lnTo>
                                  <a:lnTo>
                                    <a:pt x="79" y="105"/>
                                  </a:lnTo>
                                  <a:lnTo>
                                    <a:pt x="118" y="105"/>
                                  </a:lnTo>
                                  <a:lnTo>
                                    <a:pt x="118" y="4"/>
                                  </a:lnTo>
                                  <a:close/>
                                  <a:moveTo>
                                    <a:pt x="524" y="52"/>
                                  </a:moveTo>
                                  <a:lnTo>
                                    <a:pt x="184" y="52"/>
                                  </a:lnTo>
                                  <a:lnTo>
                                    <a:pt x="184" y="87"/>
                                  </a:lnTo>
                                  <a:lnTo>
                                    <a:pt x="524" y="87"/>
                                  </a:lnTo>
                                  <a:lnTo>
                                    <a:pt x="524" y="52"/>
                                  </a:lnTo>
                                  <a:close/>
                                  <a:moveTo>
                                    <a:pt x="371" y="2"/>
                                  </a:moveTo>
                                  <a:lnTo>
                                    <a:pt x="330" y="2"/>
                                  </a:lnTo>
                                  <a:lnTo>
                                    <a:pt x="330" y="52"/>
                                  </a:lnTo>
                                  <a:lnTo>
                                    <a:pt x="371" y="52"/>
                                  </a:lnTo>
                                  <a:lnTo>
                                    <a:pt x="371" y="2"/>
                                  </a:lnTo>
                                  <a:close/>
                                  <a:moveTo>
                                    <a:pt x="750" y="224"/>
                                  </a:moveTo>
                                  <a:lnTo>
                                    <a:pt x="664" y="224"/>
                                  </a:lnTo>
                                  <a:lnTo>
                                    <a:pt x="664" y="499"/>
                                  </a:lnTo>
                                  <a:lnTo>
                                    <a:pt x="703" y="499"/>
                                  </a:lnTo>
                                  <a:lnTo>
                                    <a:pt x="703" y="226"/>
                                  </a:lnTo>
                                  <a:lnTo>
                                    <a:pt x="751" y="226"/>
                                  </a:lnTo>
                                  <a:lnTo>
                                    <a:pt x="750" y="224"/>
                                  </a:lnTo>
                                  <a:close/>
                                  <a:moveTo>
                                    <a:pt x="945" y="447"/>
                                  </a:moveTo>
                                  <a:lnTo>
                                    <a:pt x="948" y="459"/>
                                  </a:lnTo>
                                  <a:lnTo>
                                    <a:pt x="950" y="470"/>
                                  </a:lnTo>
                                  <a:lnTo>
                                    <a:pt x="952" y="480"/>
                                  </a:lnTo>
                                  <a:lnTo>
                                    <a:pt x="954" y="489"/>
                                  </a:lnTo>
                                  <a:lnTo>
                                    <a:pt x="1012" y="489"/>
                                  </a:lnTo>
                                  <a:lnTo>
                                    <a:pt x="1041" y="485"/>
                                  </a:lnTo>
                                  <a:lnTo>
                                    <a:pt x="1061" y="474"/>
                                  </a:lnTo>
                                  <a:lnTo>
                                    <a:pt x="1074" y="454"/>
                                  </a:lnTo>
                                  <a:lnTo>
                                    <a:pt x="1074" y="451"/>
                                  </a:lnTo>
                                  <a:lnTo>
                                    <a:pt x="1004" y="451"/>
                                  </a:lnTo>
                                  <a:lnTo>
                                    <a:pt x="992" y="451"/>
                                  </a:lnTo>
                                  <a:lnTo>
                                    <a:pt x="978" y="450"/>
                                  </a:lnTo>
                                  <a:lnTo>
                                    <a:pt x="963" y="449"/>
                                  </a:lnTo>
                                  <a:lnTo>
                                    <a:pt x="945" y="447"/>
                                  </a:lnTo>
                                  <a:close/>
                                  <a:moveTo>
                                    <a:pt x="795" y="150"/>
                                  </a:moveTo>
                                  <a:lnTo>
                                    <a:pt x="762" y="168"/>
                                  </a:lnTo>
                                  <a:lnTo>
                                    <a:pt x="780" y="197"/>
                                  </a:lnTo>
                                  <a:lnTo>
                                    <a:pt x="799" y="227"/>
                                  </a:lnTo>
                                  <a:lnTo>
                                    <a:pt x="817" y="257"/>
                                  </a:lnTo>
                                  <a:lnTo>
                                    <a:pt x="835" y="287"/>
                                  </a:lnTo>
                                  <a:lnTo>
                                    <a:pt x="814" y="325"/>
                                  </a:lnTo>
                                  <a:lnTo>
                                    <a:pt x="789" y="361"/>
                                  </a:lnTo>
                                  <a:lnTo>
                                    <a:pt x="760" y="394"/>
                                  </a:lnTo>
                                  <a:lnTo>
                                    <a:pt x="728" y="425"/>
                                  </a:lnTo>
                                  <a:lnTo>
                                    <a:pt x="736" y="435"/>
                                  </a:lnTo>
                                  <a:lnTo>
                                    <a:pt x="743" y="444"/>
                                  </a:lnTo>
                                  <a:lnTo>
                                    <a:pt x="749" y="453"/>
                                  </a:lnTo>
                                  <a:lnTo>
                                    <a:pt x="754" y="461"/>
                                  </a:lnTo>
                                  <a:lnTo>
                                    <a:pt x="784" y="431"/>
                                  </a:lnTo>
                                  <a:lnTo>
                                    <a:pt x="812" y="399"/>
                                  </a:lnTo>
                                  <a:lnTo>
                                    <a:pt x="837" y="365"/>
                                  </a:lnTo>
                                  <a:lnTo>
                                    <a:pt x="859" y="328"/>
                                  </a:lnTo>
                                  <a:lnTo>
                                    <a:pt x="907" y="328"/>
                                  </a:lnTo>
                                  <a:lnTo>
                                    <a:pt x="880" y="285"/>
                                  </a:lnTo>
                                  <a:lnTo>
                                    <a:pt x="895" y="243"/>
                                  </a:lnTo>
                                  <a:lnTo>
                                    <a:pt x="854" y="243"/>
                                  </a:lnTo>
                                  <a:lnTo>
                                    <a:pt x="843" y="226"/>
                                  </a:lnTo>
                                  <a:lnTo>
                                    <a:pt x="795" y="150"/>
                                  </a:lnTo>
                                  <a:close/>
                                  <a:moveTo>
                                    <a:pt x="1078" y="142"/>
                                  </a:moveTo>
                                  <a:lnTo>
                                    <a:pt x="1038" y="142"/>
                                  </a:lnTo>
                                  <a:lnTo>
                                    <a:pt x="1038" y="422"/>
                                  </a:lnTo>
                                  <a:lnTo>
                                    <a:pt x="1036" y="434"/>
                                  </a:lnTo>
                                  <a:lnTo>
                                    <a:pt x="1029" y="444"/>
                                  </a:lnTo>
                                  <a:lnTo>
                                    <a:pt x="1019" y="449"/>
                                  </a:lnTo>
                                  <a:lnTo>
                                    <a:pt x="1004" y="451"/>
                                  </a:lnTo>
                                  <a:lnTo>
                                    <a:pt x="1074" y="451"/>
                                  </a:lnTo>
                                  <a:lnTo>
                                    <a:pt x="1078" y="426"/>
                                  </a:lnTo>
                                  <a:lnTo>
                                    <a:pt x="1078" y="142"/>
                                  </a:lnTo>
                                  <a:close/>
                                  <a:moveTo>
                                    <a:pt x="907" y="328"/>
                                  </a:moveTo>
                                  <a:lnTo>
                                    <a:pt x="859" y="328"/>
                                  </a:lnTo>
                                  <a:lnTo>
                                    <a:pt x="873" y="352"/>
                                  </a:lnTo>
                                  <a:lnTo>
                                    <a:pt x="887" y="377"/>
                                  </a:lnTo>
                                  <a:lnTo>
                                    <a:pt x="901" y="401"/>
                                  </a:lnTo>
                                  <a:lnTo>
                                    <a:pt x="915" y="426"/>
                                  </a:lnTo>
                                  <a:lnTo>
                                    <a:pt x="953" y="404"/>
                                  </a:lnTo>
                                  <a:lnTo>
                                    <a:pt x="935" y="375"/>
                                  </a:lnTo>
                                  <a:lnTo>
                                    <a:pt x="917" y="345"/>
                                  </a:lnTo>
                                  <a:lnTo>
                                    <a:pt x="907" y="328"/>
                                  </a:lnTo>
                                  <a:close/>
                                  <a:moveTo>
                                    <a:pt x="703" y="137"/>
                                  </a:moveTo>
                                  <a:lnTo>
                                    <a:pt x="661" y="137"/>
                                  </a:lnTo>
                                  <a:lnTo>
                                    <a:pt x="646" y="189"/>
                                  </a:lnTo>
                                  <a:lnTo>
                                    <a:pt x="629" y="236"/>
                                  </a:lnTo>
                                  <a:lnTo>
                                    <a:pt x="608" y="280"/>
                                  </a:lnTo>
                                  <a:lnTo>
                                    <a:pt x="585" y="321"/>
                                  </a:lnTo>
                                  <a:lnTo>
                                    <a:pt x="590" y="332"/>
                                  </a:lnTo>
                                  <a:lnTo>
                                    <a:pt x="594" y="343"/>
                                  </a:lnTo>
                                  <a:lnTo>
                                    <a:pt x="598" y="354"/>
                                  </a:lnTo>
                                  <a:lnTo>
                                    <a:pt x="602" y="365"/>
                                  </a:lnTo>
                                  <a:lnTo>
                                    <a:pt x="619" y="337"/>
                                  </a:lnTo>
                                  <a:lnTo>
                                    <a:pt x="635" y="304"/>
                                  </a:lnTo>
                                  <a:lnTo>
                                    <a:pt x="650" y="267"/>
                                  </a:lnTo>
                                  <a:lnTo>
                                    <a:pt x="664" y="224"/>
                                  </a:lnTo>
                                  <a:lnTo>
                                    <a:pt x="750" y="224"/>
                                  </a:lnTo>
                                  <a:lnTo>
                                    <a:pt x="743" y="218"/>
                                  </a:lnTo>
                                  <a:lnTo>
                                    <a:pt x="703" y="218"/>
                                  </a:lnTo>
                                  <a:lnTo>
                                    <a:pt x="703" y="137"/>
                                  </a:lnTo>
                                  <a:close/>
                                  <a:moveTo>
                                    <a:pt x="957" y="193"/>
                                  </a:moveTo>
                                  <a:lnTo>
                                    <a:pt x="924" y="208"/>
                                  </a:lnTo>
                                  <a:lnTo>
                                    <a:pt x="936" y="231"/>
                                  </a:lnTo>
                                  <a:lnTo>
                                    <a:pt x="948" y="257"/>
                                  </a:lnTo>
                                  <a:lnTo>
                                    <a:pt x="960" y="283"/>
                                  </a:lnTo>
                                  <a:lnTo>
                                    <a:pt x="973" y="312"/>
                                  </a:lnTo>
                                  <a:lnTo>
                                    <a:pt x="1008" y="295"/>
                                  </a:lnTo>
                                  <a:lnTo>
                                    <a:pt x="996" y="269"/>
                                  </a:lnTo>
                                  <a:lnTo>
                                    <a:pt x="983" y="243"/>
                                  </a:lnTo>
                                  <a:lnTo>
                                    <a:pt x="970" y="218"/>
                                  </a:lnTo>
                                  <a:lnTo>
                                    <a:pt x="957" y="193"/>
                                  </a:lnTo>
                                  <a:close/>
                                  <a:moveTo>
                                    <a:pt x="751" y="226"/>
                                  </a:moveTo>
                                  <a:lnTo>
                                    <a:pt x="703" y="226"/>
                                  </a:lnTo>
                                  <a:lnTo>
                                    <a:pt x="716" y="238"/>
                                  </a:lnTo>
                                  <a:lnTo>
                                    <a:pt x="728" y="250"/>
                                  </a:lnTo>
                                  <a:lnTo>
                                    <a:pt x="740" y="263"/>
                                  </a:lnTo>
                                  <a:lnTo>
                                    <a:pt x="751" y="276"/>
                                  </a:lnTo>
                                  <a:lnTo>
                                    <a:pt x="778" y="252"/>
                                  </a:lnTo>
                                  <a:lnTo>
                                    <a:pt x="765" y="239"/>
                                  </a:lnTo>
                                  <a:lnTo>
                                    <a:pt x="751" y="226"/>
                                  </a:lnTo>
                                  <a:close/>
                                  <a:moveTo>
                                    <a:pt x="929" y="52"/>
                                  </a:moveTo>
                                  <a:lnTo>
                                    <a:pt x="759" y="52"/>
                                  </a:lnTo>
                                  <a:lnTo>
                                    <a:pt x="759" y="89"/>
                                  </a:lnTo>
                                  <a:lnTo>
                                    <a:pt x="887" y="89"/>
                                  </a:lnTo>
                                  <a:lnTo>
                                    <a:pt x="883" y="130"/>
                                  </a:lnTo>
                                  <a:lnTo>
                                    <a:pt x="876" y="170"/>
                                  </a:lnTo>
                                  <a:lnTo>
                                    <a:pt x="866" y="207"/>
                                  </a:lnTo>
                                  <a:lnTo>
                                    <a:pt x="854" y="243"/>
                                  </a:lnTo>
                                  <a:lnTo>
                                    <a:pt x="895" y="243"/>
                                  </a:lnTo>
                                  <a:lnTo>
                                    <a:pt x="897" y="239"/>
                                  </a:lnTo>
                                  <a:lnTo>
                                    <a:pt x="911" y="191"/>
                                  </a:lnTo>
                                  <a:lnTo>
                                    <a:pt x="922" y="140"/>
                                  </a:lnTo>
                                  <a:lnTo>
                                    <a:pt x="929" y="86"/>
                                  </a:lnTo>
                                  <a:lnTo>
                                    <a:pt x="929" y="52"/>
                                  </a:lnTo>
                                  <a:close/>
                                  <a:moveTo>
                                    <a:pt x="723" y="200"/>
                                  </a:moveTo>
                                  <a:lnTo>
                                    <a:pt x="703" y="218"/>
                                  </a:lnTo>
                                  <a:lnTo>
                                    <a:pt x="743" y="218"/>
                                  </a:lnTo>
                                  <a:lnTo>
                                    <a:pt x="738" y="213"/>
                                  </a:lnTo>
                                  <a:lnTo>
                                    <a:pt x="723" y="200"/>
                                  </a:lnTo>
                                  <a:close/>
                                  <a:moveTo>
                                    <a:pt x="1129" y="106"/>
                                  </a:moveTo>
                                  <a:lnTo>
                                    <a:pt x="939" y="106"/>
                                  </a:lnTo>
                                  <a:lnTo>
                                    <a:pt x="939" y="142"/>
                                  </a:lnTo>
                                  <a:lnTo>
                                    <a:pt x="1129" y="142"/>
                                  </a:lnTo>
                                  <a:lnTo>
                                    <a:pt x="1129" y="106"/>
                                  </a:lnTo>
                                  <a:close/>
                                  <a:moveTo>
                                    <a:pt x="762" y="103"/>
                                  </a:moveTo>
                                  <a:lnTo>
                                    <a:pt x="593" y="103"/>
                                  </a:lnTo>
                                  <a:lnTo>
                                    <a:pt x="593" y="137"/>
                                  </a:lnTo>
                                  <a:lnTo>
                                    <a:pt x="762" y="137"/>
                                  </a:lnTo>
                                  <a:lnTo>
                                    <a:pt x="762" y="103"/>
                                  </a:lnTo>
                                  <a:close/>
                                  <a:moveTo>
                                    <a:pt x="1078" y="2"/>
                                  </a:moveTo>
                                  <a:lnTo>
                                    <a:pt x="1038" y="2"/>
                                  </a:lnTo>
                                  <a:lnTo>
                                    <a:pt x="1038" y="106"/>
                                  </a:lnTo>
                                  <a:lnTo>
                                    <a:pt x="1078" y="106"/>
                                  </a:lnTo>
                                  <a:lnTo>
                                    <a:pt x="1078" y="2"/>
                                  </a:lnTo>
                                  <a:close/>
                                  <a:moveTo>
                                    <a:pt x="703" y="0"/>
                                  </a:moveTo>
                                  <a:lnTo>
                                    <a:pt x="664" y="0"/>
                                  </a:lnTo>
                                  <a:lnTo>
                                    <a:pt x="664" y="103"/>
                                  </a:lnTo>
                                  <a:lnTo>
                                    <a:pt x="703" y="103"/>
                                  </a:lnTo>
                                  <a:lnTo>
                                    <a:pt x="703" y="0"/>
                                  </a:lnTo>
                                  <a:close/>
                                  <a:moveTo>
                                    <a:pt x="1392" y="230"/>
                                  </a:moveTo>
                                  <a:lnTo>
                                    <a:pt x="1347" y="230"/>
                                  </a:lnTo>
                                  <a:lnTo>
                                    <a:pt x="1347" y="498"/>
                                  </a:lnTo>
                                  <a:lnTo>
                                    <a:pt x="1392" y="498"/>
                                  </a:lnTo>
                                  <a:lnTo>
                                    <a:pt x="1392" y="230"/>
                                  </a:lnTo>
                                  <a:close/>
                                  <a:moveTo>
                                    <a:pt x="1458" y="383"/>
                                  </a:moveTo>
                                  <a:lnTo>
                                    <a:pt x="1461" y="393"/>
                                  </a:lnTo>
                                  <a:lnTo>
                                    <a:pt x="1463" y="404"/>
                                  </a:lnTo>
                                  <a:lnTo>
                                    <a:pt x="1465" y="416"/>
                                  </a:lnTo>
                                  <a:lnTo>
                                    <a:pt x="1467" y="427"/>
                                  </a:lnTo>
                                  <a:lnTo>
                                    <a:pt x="1484" y="429"/>
                                  </a:lnTo>
                                  <a:lnTo>
                                    <a:pt x="1504" y="430"/>
                                  </a:lnTo>
                                  <a:lnTo>
                                    <a:pt x="1527" y="430"/>
                                  </a:lnTo>
                                  <a:lnTo>
                                    <a:pt x="1551" y="430"/>
                                  </a:lnTo>
                                  <a:lnTo>
                                    <a:pt x="1590" y="426"/>
                                  </a:lnTo>
                                  <a:lnTo>
                                    <a:pt x="1618" y="412"/>
                                  </a:lnTo>
                                  <a:lnTo>
                                    <a:pt x="1635" y="390"/>
                                  </a:lnTo>
                                  <a:lnTo>
                                    <a:pt x="1546" y="390"/>
                                  </a:lnTo>
                                  <a:lnTo>
                                    <a:pt x="1525" y="390"/>
                                  </a:lnTo>
                                  <a:lnTo>
                                    <a:pt x="1504" y="389"/>
                                  </a:lnTo>
                                  <a:lnTo>
                                    <a:pt x="1481" y="386"/>
                                  </a:lnTo>
                                  <a:lnTo>
                                    <a:pt x="1458" y="383"/>
                                  </a:lnTo>
                                  <a:close/>
                                  <a:moveTo>
                                    <a:pt x="1656" y="193"/>
                                  </a:moveTo>
                                  <a:lnTo>
                                    <a:pt x="1207" y="193"/>
                                  </a:lnTo>
                                  <a:lnTo>
                                    <a:pt x="1207" y="230"/>
                                  </a:lnTo>
                                  <a:lnTo>
                                    <a:pt x="1610" y="230"/>
                                  </a:lnTo>
                                  <a:lnTo>
                                    <a:pt x="1608" y="265"/>
                                  </a:lnTo>
                                  <a:lnTo>
                                    <a:pt x="1606" y="296"/>
                                  </a:lnTo>
                                  <a:lnTo>
                                    <a:pt x="1604" y="321"/>
                                  </a:lnTo>
                                  <a:lnTo>
                                    <a:pt x="1602" y="343"/>
                                  </a:lnTo>
                                  <a:lnTo>
                                    <a:pt x="1597" y="364"/>
                                  </a:lnTo>
                                  <a:lnTo>
                                    <a:pt x="1586" y="379"/>
                                  </a:lnTo>
                                  <a:lnTo>
                                    <a:pt x="1569" y="387"/>
                                  </a:lnTo>
                                  <a:lnTo>
                                    <a:pt x="1546" y="390"/>
                                  </a:lnTo>
                                  <a:lnTo>
                                    <a:pt x="1635" y="390"/>
                                  </a:lnTo>
                                  <a:lnTo>
                                    <a:pt x="1637" y="389"/>
                                  </a:lnTo>
                                  <a:lnTo>
                                    <a:pt x="1645" y="356"/>
                                  </a:lnTo>
                                  <a:lnTo>
                                    <a:pt x="1647" y="325"/>
                                  </a:lnTo>
                                  <a:lnTo>
                                    <a:pt x="1650" y="287"/>
                                  </a:lnTo>
                                  <a:lnTo>
                                    <a:pt x="1653" y="243"/>
                                  </a:lnTo>
                                  <a:lnTo>
                                    <a:pt x="1656" y="193"/>
                                  </a:lnTo>
                                  <a:close/>
                                  <a:moveTo>
                                    <a:pt x="1563" y="104"/>
                                  </a:moveTo>
                                  <a:lnTo>
                                    <a:pt x="1519" y="104"/>
                                  </a:lnTo>
                                  <a:lnTo>
                                    <a:pt x="1519" y="161"/>
                                  </a:lnTo>
                                  <a:lnTo>
                                    <a:pt x="1563" y="161"/>
                                  </a:lnTo>
                                  <a:lnTo>
                                    <a:pt x="1563" y="104"/>
                                  </a:lnTo>
                                  <a:close/>
                                  <a:moveTo>
                                    <a:pt x="1374" y="104"/>
                                  </a:moveTo>
                                  <a:lnTo>
                                    <a:pt x="1330" y="104"/>
                                  </a:lnTo>
                                  <a:lnTo>
                                    <a:pt x="1330" y="161"/>
                                  </a:lnTo>
                                  <a:lnTo>
                                    <a:pt x="1374" y="161"/>
                                  </a:lnTo>
                                  <a:lnTo>
                                    <a:pt x="1374" y="104"/>
                                  </a:lnTo>
                                  <a:close/>
                                  <a:moveTo>
                                    <a:pt x="1713" y="68"/>
                                  </a:moveTo>
                                  <a:lnTo>
                                    <a:pt x="1180" y="68"/>
                                  </a:lnTo>
                                  <a:lnTo>
                                    <a:pt x="1180" y="104"/>
                                  </a:lnTo>
                                  <a:lnTo>
                                    <a:pt x="1713" y="104"/>
                                  </a:lnTo>
                                  <a:lnTo>
                                    <a:pt x="1713" y="68"/>
                                  </a:lnTo>
                                  <a:close/>
                                  <a:moveTo>
                                    <a:pt x="1374" y="1"/>
                                  </a:moveTo>
                                  <a:lnTo>
                                    <a:pt x="1330" y="1"/>
                                  </a:lnTo>
                                  <a:lnTo>
                                    <a:pt x="1330" y="68"/>
                                  </a:lnTo>
                                  <a:lnTo>
                                    <a:pt x="1374" y="68"/>
                                  </a:lnTo>
                                  <a:lnTo>
                                    <a:pt x="1374" y="1"/>
                                  </a:lnTo>
                                  <a:close/>
                                  <a:moveTo>
                                    <a:pt x="1563" y="1"/>
                                  </a:moveTo>
                                  <a:lnTo>
                                    <a:pt x="1519" y="1"/>
                                  </a:lnTo>
                                  <a:lnTo>
                                    <a:pt x="1519" y="68"/>
                                  </a:lnTo>
                                  <a:lnTo>
                                    <a:pt x="1563" y="68"/>
                                  </a:lnTo>
                                  <a:lnTo>
                                    <a:pt x="1563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58" name="任意多边形 558"/>
                          <wps:cNvSpPr/>
                          <wps:spPr>
                            <a:xfrm>
                              <a:off x="8785" y="5567"/>
                              <a:ext cx="212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5" h="680">
                                  <a:moveTo>
                                    <a:pt x="406" y="597"/>
                                  </a:moveTo>
                                  <a:lnTo>
                                    <a:pt x="4" y="597"/>
                                  </a:lnTo>
                                  <a:lnTo>
                                    <a:pt x="4" y="668"/>
                                  </a:lnTo>
                                  <a:lnTo>
                                    <a:pt x="406" y="668"/>
                                  </a:lnTo>
                                  <a:lnTo>
                                    <a:pt x="406" y="597"/>
                                  </a:lnTo>
                                  <a:close/>
                                  <a:moveTo>
                                    <a:pt x="250" y="100"/>
                                  </a:moveTo>
                                  <a:lnTo>
                                    <a:pt x="161" y="100"/>
                                  </a:lnTo>
                                  <a:lnTo>
                                    <a:pt x="161" y="597"/>
                                  </a:lnTo>
                                  <a:lnTo>
                                    <a:pt x="250" y="597"/>
                                  </a:lnTo>
                                  <a:lnTo>
                                    <a:pt x="250" y="100"/>
                                  </a:lnTo>
                                  <a:close/>
                                  <a:moveTo>
                                    <a:pt x="250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161" y="100"/>
                                  </a:lnTo>
                                  <a:lnTo>
                                    <a:pt x="250" y="100"/>
                                  </a:lnTo>
                                  <a:lnTo>
                                    <a:pt x="250" y="0"/>
                                  </a:lnTo>
                                  <a:close/>
                                  <a:moveTo>
                                    <a:pt x="597" y="568"/>
                                  </a:moveTo>
                                  <a:lnTo>
                                    <a:pt x="597" y="652"/>
                                  </a:lnTo>
                                  <a:lnTo>
                                    <a:pt x="625" y="664"/>
                                  </a:lnTo>
                                  <a:lnTo>
                                    <a:pt x="659" y="672"/>
                                  </a:lnTo>
                                  <a:lnTo>
                                    <a:pt x="699" y="678"/>
                                  </a:lnTo>
                                  <a:lnTo>
                                    <a:pt x="745" y="679"/>
                                  </a:lnTo>
                                  <a:lnTo>
                                    <a:pt x="800" y="676"/>
                                  </a:lnTo>
                                  <a:lnTo>
                                    <a:pt x="849" y="665"/>
                                  </a:lnTo>
                                  <a:lnTo>
                                    <a:pt x="892" y="646"/>
                                  </a:lnTo>
                                  <a:lnTo>
                                    <a:pt x="929" y="621"/>
                                  </a:lnTo>
                                  <a:lnTo>
                                    <a:pt x="937" y="611"/>
                                  </a:lnTo>
                                  <a:lnTo>
                                    <a:pt x="744" y="611"/>
                                  </a:lnTo>
                                  <a:lnTo>
                                    <a:pt x="706" y="608"/>
                                  </a:lnTo>
                                  <a:lnTo>
                                    <a:pt x="669" y="600"/>
                                  </a:lnTo>
                                  <a:lnTo>
                                    <a:pt x="633" y="587"/>
                                  </a:lnTo>
                                  <a:lnTo>
                                    <a:pt x="597" y="568"/>
                                  </a:lnTo>
                                  <a:close/>
                                  <a:moveTo>
                                    <a:pt x="950" y="340"/>
                                  </a:moveTo>
                                  <a:lnTo>
                                    <a:pt x="730" y="340"/>
                                  </a:lnTo>
                                  <a:lnTo>
                                    <a:pt x="770" y="343"/>
                                  </a:lnTo>
                                  <a:lnTo>
                                    <a:pt x="805" y="349"/>
                                  </a:lnTo>
                                  <a:lnTo>
                                    <a:pt x="835" y="360"/>
                                  </a:lnTo>
                                  <a:lnTo>
                                    <a:pt x="860" y="375"/>
                                  </a:lnTo>
                                  <a:lnTo>
                                    <a:pt x="880" y="394"/>
                                  </a:lnTo>
                                  <a:lnTo>
                                    <a:pt x="894" y="417"/>
                                  </a:lnTo>
                                  <a:lnTo>
                                    <a:pt x="902" y="443"/>
                                  </a:lnTo>
                                  <a:lnTo>
                                    <a:pt x="905" y="473"/>
                                  </a:lnTo>
                                  <a:lnTo>
                                    <a:pt x="902" y="502"/>
                                  </a:lnTo>
                                  <a:lnTo>
                                    <a:pt x="894" y="529"/>
                                  </a:lnTo>
                                  <a:lnTo>
                                    <a:pt x="880" y="553"/>
                                  </a:lnTo>
                                  <a:lnTo>
                                    <a:pt x="861" y="573"/>
                                  </a:lnTo>
                                  <a:lnTo>
                                    <a:pt x="837" y="589"/>
                                  </a:lnTo>
                                  <a:lnTo>
                                    <a:pt x="809" y="601"/>
                                  </a:lnTo>
                                  <a:lnTo>
                                    <a:pt x="778" y="608"/>
                                  </a:lnTo>
                                  <a:lnTo>
                                    <a:pt x="744" y="611"/>
                                  </a:lnTo>
                                  <a:lnTo>
                                    <a:pt x="937" y="611"/>
                                  </a:lnTo>
                                  <a:lnTo>
                                    <a:pt x="958" y="589"/>
                                  </a:lnTo>
                                  <a:lnTo>
                                    <a:pt x="978" y="553"/>
                                  </a:lnTo>
                                  <a:lnTo>
                                    <a:pt x="991" y="512"/>
                                  </a:lnTo>
                                  <a:lnTo>
                                    <a:pt x="995" y="467"/>
                                  </a:lnTo>
                                  <a:lnTo>
                                    <a:pt x="991" y="423"/>
                                  </a:lnTo>
                                  <a:lnTo>
                                    <a:pt x="980" y="385"/>
                                  </a:lnTo>
                                  <a:lnTo>
                                    <a:pt x="960" y="351"/>
                                  </a:lnTo>
                                  <a:lnTo>
                                    <a:pt x="950" y="340"/>
                                  </a:lnTo>
                                  <a:close/>
                                  <a:moveTo>
                                    <a:pt x="963" y="14"/>
                                  </a:moveTo>
                                  <a:lnTo>
                                    <a:pt x="619" y="14"/>
                                  </a:lnTo>
                                  <a:lnTo>
                                    <a:pt x="619" y="346"/>
                                  </a:lnTo>
                                  <a:lnTo>
                                    <a:pt x="652" y="344"/>
                                  </a:lnTo>
                                  <a:lnTo>
                                    <a:pt x="681" y="342"/>
                                  </a:lnTo>
                                  <a:lnTo>
                                    <a:pt x="707" y="341"/>
                                  </a:lnTo>
                                  <a:lnTo>
                                    <a:pt x="730" y="340"/>
                                  </a:lnTo>
                                  <a:lnTo>
                                    <a:pt x="950" y="340"/>
                                  </a:lnTo>
                                  <a:lnTo>
                                    <a:pt x="933" y="322"/>
                                  </a:lnTo>
                                  <a:lnTo>
                                    <a:pt x="899" y="299"/>
                                  </a:lnTo>
                                  <a:lnTo>
                                    <a:pt x="859" y="283"/>
                                  </a:lnTo>
                                  <a:lnTo>
                                    <a:pt x="813" y="273"/>
                                  </a:lnTo>
                                  <a:lnTo>
                                    <a:pt x="795" y="272"/>
                                  </a:lnTo>
                                  <a:lnTo>
                                    <a:pt x="701" y="272"/>
                                  </a:lnTo>
                                  <a:lnTo>
                                    <a:pt x="701" y="87"/>
                                  </a:lnTo>
                                  <a:lnTo>
                                    <a:pt x="963" y="87"/>
                                  </a:lnTo>
                                  <a:lnTo>
                                    <a:pt x="963" y="14"/>
                                  </a:lnTo>
                                  <a:close/>
                                  <a:moveTo>
                                    <a:pt x="760" y="270"/>
                                  </a:moveTo>
                                  <a:lnTo>
                                    <a:pt x="749" y="270"/>
                                  </a:lnTo>
                                  <a:lnTo>
                                    <a:pt x="736" y="270"/>
                                  </a:lnTo>
                                  <a:lnTo>
                                    <a:pt x="701" y="272"/>
                                  </a:lnTo>
                                  <a:lnTo>
                                    <a:pt x="795" y="272"/>
                                  </a:lnTo>
                                  <a:lnTo>
                                    <a:pt x="760" y="2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59" name="任意多边形 559"/>
                          <wps:cNvSpPr/>
                          <wps:spPr>
                            <a:xfrm>
                              <a:off x="9271" y="5566"/>
                              <a:ext cx="217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2" h="680">
                                  <a:moveTo>
                                    <a:pt x="406" y="597"/>
                                  </a:moveTo>
                                  <a:lnTo>
                                    <a:pt x="5" y="597"/>
                                  </a:lnTo>
                                  <a:lnTo>
                                    <a:pt x="5" y="669"/>
                                  </a:lnTo>
                                  <a:lnTo>
                                    <a:pt x="406" y="669"/>
                                  </a:lnTo>
                                  <a:lnTo>
                                    <a:pt x="406" y="597"/>
                                  </a:lnTo>
                                  <a:close/>
                                  <a:moveTo>
                                    <a:pt x="250" y="100"/>
                                  </a:moveTo>
                                  <a:lnTo>
                                    <a:pt x="161" y="100"/>
                                  </a:lnTo>
                                  <a:lnTo>
                                    <a:pt x="161" y="597"/>
                                  </a:lnTo>
                                  <a:lnTo>
                                    <a:pt x="250" y="597"/>
                                  </a:lnTo>
                                  <a:lnTo>
                                    <a:pt x="250" y="100"/>
                                  </a:lnTo>
                                  <a:close/>
                                  <a:moveTo>
                                    <a:pt x="250" y="0"/>
                                  </a:moveTo>
                                  <a:lnTo>
                                    <a:pt x="0" y="68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161" y="100"/>
                                  </a:lnTo>
                                  <a:lnTo>
                                    <a:pt x="250" y="100"/>
                                  </a:lnTo>
                                  <a:lnTo>
                                    <a:pt x="250" y="0"/>
                                  </a:lnTo>
                                  <a:close/>
                                  <a:moveTo>
                                    <a:pt x="860" y="3"/>
                                  </a:moveTo>
                                  <a:lnTo>
                                    <a:pt x="798" y="10"/>
                                  </a:lnTo>
                                  <a:lnTo>
                                    <a:pt x="743" y="29"/>
                                  </a:lnTo>
                                  <a:lnTo>
                                    <a:pt x="693" y="61"/>
                                  </a:lnTo>
                                  <a:lnTo>
                                    <a:pt x="650" y="105"/>
                                  </a:lnTo>
                                  <a:lnTo>
                                    <a:pt x="615" y="161"/>
                                  </a:lnTo>
                                  <a:lnTo>
                                    <a:pt x="590" y="225"/>
                                  </a:lnTo>
                                  <a:lnTo>
                                    <a:pt x="575" y="298"/>
                                  </a:lnTo>
                                  <a:lnTo>
                                    <a:pt x="570" y="381"/>
                                  </a:lnTo>
                                  <a:lnTo>
                                    <a:pt x="574" y="448"/>
                                  </a:lnTo>
                                  <a:lnTo>
                                    <a:pt x="586" y="507"/>
                                  </a:lnTo>
                                  <a:lnTo>
                                    <a:pt x="605" y="559"/>
                                  </a:lnTo>
                                  <a:lnTo>
                                    <a:pt x="631" y="602"/>
                                  </a:lnTo>
                                  <a:lnTo>
                                    <a:pt x="665" y="636"/>
                                  </a:lnTo>
                                  <a:lnTo>
                                    <a:pt x="704" y="660"/>
                                  </a:lnTo>
                                  <a:lnTo>
                                    <a:pt x="748" y="675"/>
                                  </a:lnTo>
                                  <a:lnTo>
                                    <a:pt x="799" y="680"/>
                                  </a:lnTo>
                                  <a:lnTo>
                                    <a:pt x="845" y="676"/>
                                  </a:lnTo>
                                  <a:lnTo>
                                    <a:pt x="887" y="664"/>
                                  </a:lnTo>
                                  <a:lnTo>
                                    <a:pt x="925" y="645"/>
                                  </a:lnTo>
                                  <a:lnTo>
                                    <a:pt x="959" y="618"/>
                                  </a:lnTo>
                                  <a:lnTo>
                                    <a:pt x="964" y="611"/>
                                  </a:lnTo>
                                  <a:lnTo>
                                    <a:pt x="801" y="611"/>
                                  </a:lnTo>
                                  <a:lnTo>
                                    <a:pt x="772" y="608"/>
                                  </a:lnTo>
                                  <a:lnTo>
                                    <a:pt x="746" y="600"/>
                                  </a:lnTo>
                                  <a:lnTo>
                                    <a:pt x="723" y="585"/>
                                  </a:lnTo>
                                  <a:lnTo>
                                    <a:pt x="703" y="565"/>
                                  </a:lnTo>
                                  <a:lnTo>
                                    <a:pt x="687" y="541"/>
                                  </a:lnTo>
                                  <a:lnTo>
                                    <a:pt x="676" y="514"/>
                                  </a:lnTo>
                                  <a:lnTo>
                                    <a:pt x="669" y="486"/>
                                  </a:lnTo>
                                  <a:lnTo>
                                    <a:pt x="666" y="455"/>
                                  </a:lnTo>
                                  <a:lnTo>
                                    <a:pt x="669" y="429"/>
                                  </a:lnTo>
                                  <a:lnTo>
                                    <a:pt x="676" y="406"/>
                                  </a:lnTo>
                                  <a:lnTo>
                                    <a:pt x="687" y="384"/>
                                  </a:lnTo>
                                  <a:lnTo>
                                    <a:pt x="703" y="365"/>
                                  </a:lnTo>
                                  <a:lnTo>
                                    <a:pt x="723" y="348"/>
                                  </a:lnTo>
                                  <a:lnTo>
                                    <a:pt x="661" y="348"/>
                                  </a:lnTo>
                                  <a:lnTo>
                                    <a:pt x="665" y="287"/>
                                  </a:lnTo>
                                  <a:lnTo>
                                    <a:pt x="675" y="234"/>
                                  </a:lnTo>
                                  <a:lnTo>
                                    <a:pt x="693" y="186"/>
                                  </a:lnTo>
                                  <a:lnTo>
                                    <a:pt x="717" y="146"/>
                                  </a:lnTo>
                                  <a:lnTo>
                                    <a:pt x="747" y="114"/>
                                  </a:lnTo>
                                  <a:lnTo>
                                    <a:pt x="781" y="91"/>
                                  </a:lnTo>
                                  <a:lnTo>
                                    <a:pt x="820" y="77"/>
                                  </a:lnTo>
                                  <a:lnTo>
                                    <a:pt x="863" y="72"/>
                                  </a:lnTo>
                                  <a:lnTo>
                                    <a:pt x="977" y="72"/>
                                  </a:lnTo>
                                  <a:lnTo>
                                    <a:pt x="977" y="22"/>
                                  </a:lnTo>
                                  <a:lnTo>
                                    <a:pt x="954" y="14"/>
                                  </a:lnTo>
                                  <a:lnTo>
                                    <a:pt x="927" y="8"/>
                                  </a:lnTo>
                                  <a:lnTo>
                                    <a:pt x="896" y="4"/>
                                  </a:lnTo>
                                  <a:lnTo>
                                    <a:pt x="860" y="3"/>
                                  </a:lnTo>
                                  <a:close/>
                                  <a:moveTo>
                                    <a:pt x="978" y="326"/>
                                  </a:moveTo>
                                  <a:lnTo>
                                    <a:pt x="800" y="326"/>
                                  </a:lnTo>
                                  <a:lnTo>
                                    <a:pt x="830" y="329"/>
                                  </a:lnTo>
                                  <a:lnTo>
                                    <a:pt x="856" y="336"/>
                                  </a:lnTo>
                                  <a:lnTo>
                                    <a:pt x="878" y="348"/>
                                  </a:lnTo>
                                  <a:lnTo>
                                    <a:pt x="897" y="364"/>
                                  </a:lnTo>
                                  <a:lnTo>
                                    <a:pt x="912" y="385"/>
                                  </a:lnTo>
                                  <a:lnTo>
                                    <a:pt x="923" y="409"/>
                                  </a:lnTo>
                                  <a:lnTo>
                                    <a:pt x="929" y="437"/>
                                  </a:lnTo>
                                  <a:lnTo>
                                    <a:pt x="931" y="469"/>
                                  </a:lnTo>
                                  <a:lnTo>
                                    <a:pt x="929" y="499"/>
                                  </a:lnTo>
                                  <a:lnTo>
                                    <a:pt x="922" y="526"/>
                                  </a:lnTo>
                                  <a:lnTo>
                                    <a:pt x="911" y="550"/>
                                  </a:lnTo>
                                  <a:lnTo>
                                    <a:pt x="895" y="572"/>
                                  </a:lnTo>
                                  <a:lnTo>
                                    <a:pt x="876" y="589"/>
                                  </a:lnTo>
                                  <a:lnTo>
                                    <a:pt x="854" y="601"/>
                                  </a:lnTo>
                                  <a:lnTo>
                                    <a:pt x="829" y="609"/>
                                  </a:lnTo>
                                  <a:lnTo>
                                    <a:pt x="801" y="611"/>
                                  </a:lnTo>
                                  <a:lnTo>
                                    <a:pt x="964" y="611"/>
                                  </a:lnTo>
                                  <a:lnTo>
                                    <a:pt x="986" y="585"/>
                                  </a:lnTo>
                                  <a:lnTo>
                                    <a:pt x="1006" y="548"/>
                                  </a:lnTo>
                                  <a:lnTo>
                                    <a:pt x="1018" y="506"/>
                                  </a:lnTo>
                                  <a:lnTo>
                                    <a:pt x="1021" y="460"/>
                                  </a:lnTo>
                                  <a:lnTo>
                                    <a:pt x="1018" y="417"/>
                                  </a:lnTo>
                                  <a:lnTo>
                                    <a:pt x="1008" y="378"/>
                                  </a:lnTo>
                                  <a:lnTo>
                                    <a:pt x="991" y="343"/>
                                  </a:lnTo>
                                  <a:lnTo>
                                    <a:pt x="978" y="326"/>
                                  </a:lnTo>
                                  <a:close/>
                                  <a:moveTo>
                                    <a:pt x="822" y="258"/>
                                  </a:moveTo>
                                  <a:lnTo>
                                    <a:pt x="771" y="264"/>
                                  </a:lnTo>
                                  <a:lnTo>
                                    <a:pt x="728" y="280"/>
                                  </a:lnTo>
                                  <a:lnTo>
                                    <a:pt x="692" y="309"/>
                                  </a:lnTo>
                                  <a:lnTo>
                                    <a:pt x="663" y="348"/>
                                  </a:lnTo>
                                  <a:lnTo>
                                    <a:pt x="723" y="348"/>
                                  </a:lnTo>
                                  <a:lnTo>
                                    <a:pt x="723" y="348"/>
                                  </a:lnTo>
                                  <a:lnTo>
                                    <a:pt x="746" y="336"/>
                                  </a:lnTo>
                                  <a:lnTo>
                                    <a:pt x="772" y="329"/>
                                  </a:lnTo>
                                  <a:lnTo>
                                    <a:pt x="800" y="326"/>
                                  </a:lnTo>
                                  <a:lnTo>
                                    <a:pt x="978" y="326"/>
                                  </a:lnTo>
                                  <a:lnTo>
                                    <a:pt x="967" y="313"/>
                                  </a:lnTo>
                                  <a:lnTo>
                                    <a:pt x="938" y="289"/>
                                  </a:lnTo>
                                  <a:lnTo>
                                    <a:pt x="904" y="272"/>
                                  </a:lnTo>
                                  <a:lnTo>
                                    <a:pt x="865" y="261"/>
                                  </a:lnTo>
                                  <a:lnTo>
                                    <a:pt x="822" y="258"/>
                                  </a:lnTo>
                                  <a:close/>
                                  <a:moveTo>
                                    <a:pt x="977" y="72"/>
                                  </a:moveTo>
                                  <a:lnTo>
                                    <a:pt x="863" y="72"/>
                                  </a:lnTo>
                                  <a:lnTo>
                                    <a:pt x="893" y="74"/>
                                  </a:lnTo>
                                  <a:lnTo>
                                    <a:pt x="922" y="79"/>
                                  </a:lnTo>
                                  <a:lnTo>
                                    <a:pt x="950" y="87"/>
                                  </a:lnTo>
                                  <a:lnTo>
                                    <a:pt x="977" y="98"/>
                                  </a:lnTo>
                                  <a:lnTo>
                                    <a:pt x="977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60" name="任意多边形 560"/>
                          <wps:cNvSpPr/>
                          <wps:spPr>
                            <a:xfrm>
                              <a:off x="9758" y="5567"/>
                              <a:ext cx="216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5" h="669">
                                  <a:moveTo>
                                    <a:pt x="406" y="597"/>
                                  </a:moveTo>
                                  <a:lnTo>
                                    <a:pt x="4" y="597"/>
                                  </a:lnTo>
                                  <a:lnTo>
                                    <a:pt x="4" y="668"/>
                                  </a:lnTo>
                                  <a:lnTo>
                                    <a:pt x="406" y="668"/>
                                  </a:lnTo>
                                  <a:lnTo>
                                    <a:pt x="406" y="597"/>
                                  </a:lnTo>
                                  <a:close/>
                                  <a:moveTo>
                                    <a:pt x="249" y="100"/>
                                  </a:moveTo>
                                  <a:lnTo>
                                    <a:pt x="161" y="100"/>
                                  </a:lnTo>
                                  <a:lnTo>
                                    <a:pt x="161" y="597"/>
                                  </a:lnTo>
                                  <a:lnTo>
                                    <a:pt x="249" y="597"/>
                                  </a:lnTo>
                                  <a:lnTo>
                                    <a:pt x="249" y="100"/>
                                  </a:lnTo>
                                  <a:close/>
                                  <a:moveTo>
                                    <a:pt x="249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161" y="100"/>
                                  </a:lnTo>
                                  <a:lnTo>
                                    <a:pt x="249" y="100"/>
                                  </a:lnTo>
                                  <a:lnTo>
                                    <a:pt x="249" y="0"/>
                                  </a:lnTo>
                                  <a:close/>
                                  <a:moveTo>
                                    <a:pt x="1015" y="14"/>
                                  </a:moveTo>
                                  <a:lnTo>
                                    <a:pt x="559" y="14"/>
                                  </a:lnTo>
                                  <a:lnTo>
                                    <a:pt x="559" y="87"/>
                                  </a:lnTo>
                                  <a:lnTo>
                                    <a:pt x="909" y="87"/>
                                  </a:lnTo>
                                  <a:lnTo>
                                    <a:pt x="649" y="668"/>
                                  </a:lnTo>
                                  <a:lnTo>
                                    <a:pt x="741" y="668"/>
                                  </a:lnTo>
                                  <a:lnTo>
                                    <a:pt x="1015" y="42"/>
                                  </a:lnTo>
                                  <a:lnTo>
                                    <a:pt x="1015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61" name="任意多边形 561"/>
                          <wps:cNvSpPr/>
                          <wps:spPr>
                            <a:xfrm>
                              <a:off x="10244" y="5566"/>
                              <a:ext cx="216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4" h="680">
                                  <a:moveTo>
                                    <a:pt x="406" y="597"/>
                                  </a:moveTo>
                                  <a:lnTo>
                                    <a:pt x="5" y="597"/>
                                  </a:lnTo>
                                  <a:lnTo>
                                    <a:pt x="5" y="668"/>
                                  </a:lnTo>
                                  <a:lnTo>
                                    <a:pt x="406" y="668"/>
                                  </a:lnTo>
                                  <a:lnTo>
                                    <a:pt x="406" y="597"/>
                                  </a:lnTo>
                                  <a:close/>
                                  <a:moveTo>
                                    <a:pt x="250" y="100"/>
                                  </a:moveTo>
                                  <a:lnTo>
                                    <a:pt x="161" y="100"/>
                                  </a:lnTo>
                                  <a:lnTo>
                                    <a:pt x="161" y="597"/>
                                  </a:lnTo>
                                  <a:lnTo>
                                    <a:pt x="250" y="597"/>
                                  </a:lnTo>
                                  <a:lnTo>
                                    <a:pt x="250" y="100"/>
                                  </a:lnTo>
                                  <a:close/>
                                  <a:moveTo>
                                    <a:pt x="250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161" y="100"/>
                                  </a:lnTo>
                                  <a:lnTo>
                                    <a:pt x="250" y="100"/>
                                  </a:lnTo>
                                  <a:lnTo>
                                    <a:pt x="250" y="0"/>
                                  </a:lnTo>
                                  <a:close/>
                                  <a:moveTo>
                                    <a:pt x="799" y="3"/>
                                  </a:moveTo>
                                  <a:lnTo>
                                    <a:pt x="755" y="5"/>
                                  </a:lnTo>
                                  <a:lnTo>
                                    <a:pt x="716" y="14"/>
                                  </a:lnTo>
                                  <a:lnTo>
                                    <a:pt x="680" y="28"/>
                                  </a:lnTo>
                                  <a:lnTo>
                                    <a:pt x="649" y="48"/>
                                  </a:lnTo>
                                  <a:lnTo>
                                    <a:pt x="623" y="72"/>
                                  </a:lnTo>
                                  <a:lnTo>
                                    <a:pt x="605" y="100"/>
                                  </a:lnTo>
                                  <a:lnTo>
                                    <a:pt x="594" y="131"/>
                                  </a:lnTo>
                                  <a:lnTo>
                                    <a:pt x="590" y="166"/>
                                  </a:lnTo>
                                  <a:lnTo>
                                    <a:pt x="598" y="214"/>
                                  </a:lnTo>
                                  <a:lnTo>
                                    <a:pt x="621" y="257"/>
                                  </a:lnTo>
                                  <a:lnTo>
                                    <a:pt x="660" y="293"/>
                                  </a:lnTo>
                                  <a:lnTo>
                                    <a:pt x="715" y="324"/>
                                  </a:lnTo>
                                  <a:lnTo>
                                    <a:pt x="715" y="325"/>
                                  </a:lnTo>
                                  <a:lnTo>
                                    <a:pt x="650" y="358"/>
                                  </a:lnTo>
                                  <a:lnTo>
                                    <a:pt x="603" y="399"/>
                                  </a:lnTo>
                                  <a:lnTo>
                                    <a:pt x="575" y="449"/>
                                  </a:lnTo>
                                  <a:lnTo>
                                    <a:pt x="565" y="508"/>
                                  </a:lnTo>
                                  <a:lnTo>
                                    <a:pt x="569" y="544"/>
                                  </a:lnTo>
                                  <a:lnTo>
                                    <a:pt x="580" y="576"/>
                                  </a:lnTo>
                                  <a:lnTo>
                                    <a:pt x="598" y="606"/>
                                  </a:lnTo>
                                  <a:lnTo>
                                    <a:pt x="624" y="631"/>
                                  </a:lnTo>
                                  <a:lnTo>
                                    <a:pt x="655" y="652"/>
                                  </a:lnTo>
                                  <a:lnTo>
                                    <a:pt x="690" y="667"/>
                                  </a:lnTo>
                                  <a:lnTo>
                                    <a:pt x="730" y="676"/>
                                  </a:lnTo>
                                  <a:lnTo>
                                    <a:pt x="774" y="679"/>
                                  </a:lnTo>
                                  <a:lnTo>
                                    <a:pt x="828" y="676"/>
                                  </a:lnTo>
                                  <a:lnTo>
                                    <a:pt x="875" y="667"/>
                                  </a:lnTo>
                                  <a:lnTo>
                                    <a:pt x="916" y="652"/>
                                  </a:lnTo>
                                  <a:lnTo>
                                    <a:pt x="951" y="631"/>
                                  </a:lnTo>
                                  <a:lnTo>
                                    <a:pt x="971" y="611"/>
                                  </a:lnTo>
                                  <a:lnTo>
                                    <a:pt x="791" y="611"/>
                                  </a:lnTo>
                                  <a:lnTo>
                                    <a:pt x="762" y="609"/>
                                  </a:lnTo>
                                  <a:lnTo>
                                    <a:pt x="736" y="604"/>
                                  </a:lnTo>
                                  <a:lnTo>
                                    <a:pt x="713" y="594"/>
                                  </a:lnTo>
                                  <a:lnTo>
                                    <a:pt x="692" y="581"/>
                                  </a:lnTo>
                                  <a:lnTo>
                                    <a:pt x="676" y="565"/>
                                  </a:lnTo>
                                  <a:lnTo>
                                    <a:pt x="664" y="546"/>
                                  </a:lnTo>
                                  <a:lnTo>
                                    <a:pt x="657" y="526"/>
                                  </a:lnTo>
                                  <a:lnTo>
                                    <a:pt x="654" y="503"/>
                                  </a:lnTo>
                                  <a:lnTo>
                                    <a:pt x="662" y="460"/>
                                  </a:lnTo>
                                  <a:lnTo>
                                    <a:pt x="687" y="422"/>
                                  </a:lnTo>
                                  <a:lnTo>
                                    <a:pt x="727" y="390"/>
                                  </a:lnTo>
                                  <a:lnTo>
                                    <a:pt x="784" y="363"/>
                                  </a:lnTo>
                                  <a:lnTo>
                                    <a:pt x="937" y="363"/>
                                  </a:lnTo>
                                  <a:lnTo>
                                    <a:pt x="928" y="355"/>
                                  </a:lnTo>
                                  <a:lnTo>
                                    <a:pt x="860" y="325"/>
                                  </a:lnTo>
                                  <a:lnTo>
                                    <a:pt x="860" y="323"/>
                                  </a:lnTo>
                                  <a:lnTo>
                                    <a:pt x="918" y="291"/>
                                  </a:lnTo>
                                  <a:lnTo>
                                    <a:pt x="919" y="289"/>
                                  </a:lnTo>
                                  <a:lnTo>
                                    <a:pt x="789" y="289"/>
                                  </a:lnTo>
                                  <a:lnTo>
                                    <a:pt x="741" y="265"/>
                                  </a:lnTo>
                                  <a:lnTo>
                                    <a:pt x="707" y="237"/>
                                  </a:lnTo>
                                  <a:lnTo>
                                    <a:pt x="686" y="203"/>
                                  </a:lnTo>
                                  <a:lnTo>
                                    <a:pt x="680" y="164"/>
                                  </a:lnTo>
                                  <a:lnTo>
                                    <a:pt x="682" y="145"/>
                                  </a:lnTo>
                                  <a:lnTo>
                                    <a:pt x="688" y="127"/>
                                  </a:lnTo>
                                  <a:lnTo>
                                    <a:pt x="698" y="111"/>
                                  </a:lnTo>
                                  <a:lnTo>
                                    <a:pt x="713" y="97"/>
                                  </a:lnTo>
                                  <a:lnTo>
                                    <a:pt x="730" y="85"/>
                                  </a:lnTo>
                                  <a:lnTo>
                                    <a:pt x="749" y="77"/>
                                  </a:lnTo>
                                  <a:lnTo>
                                    <a:pt x="770" y="72"/>
                                  </a:lnTo>
                                  <a:lnTo>
                                    <a:pt x="793" y="71"/>
                                  </a:lnTo>
                                  <a:lnTo>
                                    <a:pt x="962" y="71"/>
                                  </a:lnTo>
                                  <a:lnTo>
                                    <a:pt x="961" y="68"/>
                                  </a:lnTo>
                                  <a:lnTo>
                                    <a:pt x="937" y="45"/>
                                  </a:lnTo>
                                  <a:lnTo>
                                    <a:pt x="908" y="27"/>
                                  </a:lnTo>
                                  <a:lnTo>
                                    <a:pt x="875" y="13"/>
                                  </a:lnTo>
                                  <a:lnTo>
                                    <a:pt x="839" y="5"/>
                                  </a:lnTo>
                                  <a:lnTo>
                                    <a:pt x="799" y="3"/>
                                  </a:lnTo>
                                  <a:close/>
                                  <a:moveTo>
                                    <a:pt x="937" y="363"/>
                                  </a:moveTo>
                                  <a:lnTo>
                                    <a:pt x="784" y="363"/>
                                  </a:lnTo>
                                  <a:lnTo>
                                    <a:pt x="846" y="390"/>
                                  </a:lnTo>
                                  <a:lnTo>
                                    <a:pt x="890" y="423"/>
                                  </a:lnTo>
                                  <a:lnTo>
                                    <a:pt x="916" y="461"/>
                                  </a:lnTo>
                                  <a:lnTo>
                                    <a:pt x="925" y="506"/>
                                  </a:lnTo>
                                  <a:lnTo>
                                    <a:pt x="922" y="527"/>
                                  </a:lnTo>
                                  <a:lnTo>
                                    <a:pt x="915" y="547"/>
                                  </a:lnTo>
                                  <a:lnTo>
                                    <a:pt x="904" y="565"/>
                                  </a:lnTo>
                                  <a:lnTo>
                                    <a:pt x="888" y="581"/>
                                  </a:lnTo>
                                  <a:lnTo>
                                    <a:pt x="868" y="594"/>
                                  </a:lnTo>
                                  <a:lnTo>
                                    <a:pt x="845" y="604"/>
                                  </a:lnTo>
                                  <a:lnTo>
                                    <a:pt x="819" y="609"/>
                                  </a:lnTo>
                                  <a:lnTo>
                                    <a:pt x="791" y="611"/>
                                  </a:lnTo>
                                  <a:lnTo>
                                    <a:pt x="971" y="611"/>
                                  </a:lnTo>
                                  <a:lnTo>
                                    <a:pt x="978" y="604"/>
                                  </a:lnTo>
                                  <a:lnTo>
                                    <a:pt x="998" y="574"/>
                                  </a:lnTo>
                                  <a:lnTo>
                                    <a:pt x="1010" y="539"/>
                                  </a:lnTo>
                                  <a:lnTo>
                                    <a:pt x="1014" y="501"/>
                                  </a:lnTo>
                                  <a:lnTo>
                                    <a:pt x="1004" y="443"/>
                                  </a:lnTo>
                                  <a:lnTo>
                                    <a:pt x="975" y="395"/>
                                  </a:lnTo>
                                  <a:lnTo>
                                    <a:pt x="937" y="363"/>
                                  </a:lnTo>
                                  <a:close/>
                                  <a:moveTo>
                                    <a:pt x="962" y="71"/>
                                  </a:moveTo>
                                  <a:lnTo>
                                    <a:pt x="793" y="71"/>
                                  </a:lnTo>
                                  <a:lnTo>
                                    <a:pt x="816" y="72"/>
                                  </a:lnTo>
                                  <a:lnTo>
                                    <a:pt x="838" y="77"/>
                                  </a:lnTo>
                                  <a:lnTo>
                                    <a:pt x="856" y="85"/>
                                  </a:lnTo>
                                  <a:lnTo>
                                    <a:pt x="872" y="96"/>
                                  </a:lnTo>
                                  <a:lnTo>
                                    <a:pt x="885" y="110"/>
                                  </a:lnTo>
                                  <a:lnTo>
                                    <a:pt x="894" y="126"/>
                                  </a:lnTo>
                                  <a:lnTo>
                                    <a:pt x="900" y="144"/>
                                  </a:lnTo>
                                  <a:lnTo>
                                    <a:pt x="901" y="164"/>
                                  </a:lnTo>
                                  <a:lnTo>
                                    <a:pt x="901" y="166"/>
                                  </a:lnTo>
                                  <a:lnTo>
                                    <a:pt x="895" y="203"/>
                                  </a:lnTo>
                                  <a:lnTo>
                                    <a:pt x="874" y="236"/>
                                  </a:lnTo>
                                  <a:lnTo>
                                    <a:pt x="839" y="265"/>
                                  </a:lnTo>
                                  <a:lnTo>
                                    <a:pt x="789" y="289"/>
                                  </a:lnTo>
                                  <a:lnTo>
                                    <a:pt x="919" y="289"/>
                                  </a:lnTo>
                                  <a:lnTo>
                                    <a:pt x="958" y="252"/>
                                  </a:lnTo>
                                  <a:lnTo>
                                    <a:pt x="983" y="207"/>
                                  </a:lnTo>
                                  <a:lnTo>
                                    <a:pt x="991" y="155"/>
                                  </a:lnTo>
                                  <a:lnTo>
                                    <a:pt x="988" y="123"/>
                                  </a:lnTo>
                                  <a:lnTo>
                                    <a:pt x="978" y="94"/>
                                  </a:lnTo>
                                  <a:lnTo>
                                    <a:pt x="962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62" name="任意多边形 562"/>
                          <wps:cNvSpPr/>
                          <wps:spPr>
                            <a:xfrm>
                              <a:off x="10724" y="5567"/>
                              <a:ext cx="215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2" h="680">
                                  <a:moveTo>
                                    <a:pt x="405" y="597"/>
                                  </a:moveTo>
                                  <a:lnTo>
                                    <a:pt x="4" y="597"/>
                                  </a:lnTo>
                                  <a:lnTo>
                                    <a:pt x="4" y="668"/>
                                  </a:lnTo>
                                  <a:lnTo>
                                    <a:pt x="405" y="668"/>
                                  </a:lnTo>
                                  <a:lnTo>
                                    <a:pt x="405" y="597"/>
                                  </a:lnTo>
                                  <a:close/>
                                  <a:moveTo>
                                    <a:pt x="249" y="100"/>
                                  </a:moveTo>
                                  <a:lnTo>
                                    <a:pt x="161" y="100"/>
                                  </a:lnTo>
                                  <a:lnTo>
                                    <a:pt x="161" y="597"/>
                                  </a:lnTo>
                                  <a:lnTo>
                                    <a:pt x="249" y="597"/>
                                  </a:lnTo>
                                  <a:lnTo>
                                    <a:pt x="249" y="100"/>
                                  </a:lnTo>
                                  <a:close/>
                                  <a:moveTo>
                                    <a:pt x="249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161" y="100"/>
                                  </a:lnTo>
                                  <a:lnTo>
                                    <a:pt x="249" y="100"/>
                                  </a:lnTo>
                                  <a:lnTo>
                                    <a:pt x="249" y="0"/>
                                  </a:lnTo>
                                  <a:close/>
                                  <a:moveTo>
                                    <a:pt x="600" y="579"/>
                                  </a:moveTo>
                                  <a:lnTo>
                                    <a:pt x="600" y="657"/>
                                  </a:lnTo>
                                  <a:lnTo>
                                    <a:pt x="627" y="666"/>
                                  </a:lnTo>
                                  <a:lnTo>
                                    <a:pt x="657" y="673"/>
                                  </a:lnTo>
                                  <a:lnTo>
                                    <a:pt x="689" y="678"/>
                                  </a:lnTo>
                                  <a:lnTo>
                                    <a:pt x="725" y="679"/>
                                  </a:lnTo>
                                  <a:lnTo>
                                    <a:pt x="788" y="673"/>
                                  </a:lnTo>
                                  <a:lnTo>
                                    <a:pt x="845" y="655"/>
                                  </a:lnTo>
                                  <a:lnTo>
                                    <a:pt x="894" y="624"/>
                                  </a:lnTo>
                                  <a:lnTo>
                                    <a:pt x="907" y="611"/>
                                  </a:lnTo>
                                  <a:lnTo>
                                    <a:pt x="725" y="611"/>
                                  </a:lnTo>
                                  <a:lnTo>
                                    <a:pt x="692" y="609"/>
                                  </a:lnTo>
                                  <a:lnTo>
                                    <a:pt x="660" y="603"/>
                                  </a:lnTo>
                                  <a:lnTo>
                                    <a:pt x="630" y="593"/>
                                  </a:lnTo>
                                  <a:lnTo>
                                    <a:pt x="600" y="579"/>
                                  </a:lnTo>
                                  <a:close/>
                                  <a:moveTo>
                                    <a:pt x="1009" y="344"/>
                                  </a:moveTo>
                                  <a:lnTo>
                                    <a:pt x="923" y="344"/>
                                  </a:lnTo>
                                  <a:lnTo>
                                    <a:pt x="919" y="405"/>
                                  </a:lnTo>
                                  <a:lnTo>
                                    <a:pt x="910" y="457"/>
                                  </a:lnTo>
                                  <a:lnTo>
                                    <a:pt x="893" y="503"/>
                                  </a:lnTo>
                                  <a:lnTo>
                                    <a:pt x="871" y="541"/>
                                  </a:lnTo>
                                  <a:lnTo>
                                    <a:pt x="842" y="572"/>
                                  </a:lnTo>
                                  <a:lnTo>
                                    <a:pt x="808" y="593"/>
                                  </a:lnTo>
                                  <a:lnTo>
                                    <a:pt x="769" y="606"/>
                                  </a:lnTo>
                                  <a:lnTo>
                                    <a:pt x="725" y="611"/>
                                  </a:lnTo>
                                  <a:lnTo>
                                    <a:pt x="907" y="611"/>
                                  </a:lnTo>
                                  <a:lnTo>
                                    <a:pt x="935" y="581"/>
                                  </a:lnTo>
                                  <a:lnTo>
                                    <a:pt x="968" y="527"/>
                                  </a:lnTo>
                                  <a:lnTo>
                                    <a:pt x="992" y="463"/>
                                  </a:lnTo>
                                  <a:lnTo>
                                    <a:pt x="1006" y="388"/>
                                  </a:lnTo>
                                  <a:lnTo>
                                    <a:pt x="1009" y="344"/>
                                  </a:lnTo>
                                  <a:close/>
                                  <a:moveTo>
                                    <a:pt x="789" y="3"/>
                                  </a:moveTo>
                                  <a:lnTo>
                                    <a:pt x="741" y="7"/>
                                  </a:lnTo>
                                  <a:lnTo>
                                    <a:pt x="698" y="18"/>
                                  </a:lnTo>
                                  <a:lnTo>
                                    <a:pt x="659" y="37"/>
                                  </a:lnTo>
                                  <a:lnTo>
                                    <a:pt x="625" y="65"/>
                                  </a:lnTo>
                                  <a:lnTo>
                                    <a:pt x="597" y="98"/>
                                  </a:lnTo>
                                  <a:lnTo>
                                    <a:pt x="577" y="135"/>
                                  </a:lnTo>
                                  <a:lnTo>
                                    <a:pt x="566" y="177"/>
                                  </a:lnTo>
                                  <a:lnTo>
                                    <a:pt x="562" y="223"/>
                                  </a:lnTo>
                                  <a:lnTo>
                                    <a:pt x="565" y="266"/>
                                  </a:lnTo>
                                  <a:lnTo>
                                    <a:pt x="576" y="305"/>
                                  </a:lnTo>
                                  <a:lnTo>
                                    <a:pt x="594" y="339"/>
                                  </a:lnTo>
                                  <a:lnTo>
                                    <a:pt x="620" y="370"/>
                                  </a:lnTo>
                                  <a:lnTo>
                                    <a:pt x="650" y="395"/>
                                  </a:lnTo>
                                  <a:lnTo>
                                    <a:pt x="685" y="412"/>
                                  </a:lnTo>
                                  <a:lnTo>
                                    <a:pt x="723" y="423"/>
                                  </a:lnTo>
                                  <a:lnTo>
                                    <a:pt x="766" y="426"/>
                                  </a:lnTo>
                                  <a:lnTo>
                                    <a:pt x="816" y="421"/>
                                  </a:lnTo>
                                  <a:lnTo>
                                    <a:pt x="859" y="406"/>
                                  </a:lnTo>
                                  <a:lnTo>
                                    <a:pt x="894" y="380"/>
                                  </a:lnTo>
                                  <a:lnTo>
                                    <a:pt x="912" y="355"/>
                                  </a:lnTo>
                                  <a:lnTo>
                                    <a:pt x="787" y="355"/>
                                  </a:lnTo>
                                  <a:lnTo>
                                    <a:pt x="757" y="353"/>
                                  </a:lnTo>
                                  <a:lnTo>
                                    <a:pt x="730" y="346"/>
                                  </a:lnTo>
                                  <a:lnTo>
                                    <a:pt x="707" y="334"/>
                                  </a:lnTo>
                                  <a:lnTo>
                                    <a:pt x="687" y="317"/>
                                  </a:lnTo>
                                  <a:lnTo>
                                    <a:pt x="671" y="296"/>
                                  </a:lnTo>
                                  <a:lnTo>
                                    <a:pt x="660" y="271"/>
                                  </a:lnTo>
                                  <a:lnTo>
                                    <a:pt x="653" y="243"/>
                                  </a:lnTo>
                                  <a:lnTo>
                                    <a:pt x="651" y="212"/>
                                  </a:lnTo>
                                  <a:lnTo>
                                    <a:pt x="653" y="183"/>
                                  </a:lnTo>
                                  <a:lnTo>
                                    <a:pt x="660" y="157"/>
                                  </a:lnTo>
                                  <a:lnTo>
                                    <a:pt x="672" y="133"/>
                                  </a:lnTo>
                                  <a:lnTo>
                                    <a:pt x="688" y="112"/>
                                  </a:lnTo>
                                  <a:lnTo>
                                    <a:pt x="708" y="94"/>
                                  </a:lnTo>
                                  <a:lnTo>
                                    <a:pt x="730" y="82"/>
                                  </a:lnTo>
                                  <a:lnTo>
                                    <a:pt x="755" y="74"/>
                                  </a:lnTo>
                                  <a:lnTo>
                                    <a:pt x="782" y="71"/>
                                  </a:lnTo>
                                  <a:lnTo>
                                    <a:pt x="945" y="71"/>
                                  </a:lnTo>
                                  <a:lnTo>
                                    <a:pt x="920" y="46"/>
                                  </a:lnTo>
                                  <a:lnTo>
                                    <a:pt x="882" y="22"/>
                                  </a:lnTo>
                                  <a:lnTo>
                                    <a:pt x="839" y="7"/>
                                  </a:lnTo>
                                  <a:lnTo>
                                    <a:pt x="789" y="3"/>
                                  </a:lnTo>
                                  <a:close/>
                                  <a:moveTo>
                                    <a:pt x="945" y="71"/>
                                  </a:moveTo>
                                  <a:lnTo>
                                    <a:pt x="782" y="71"/>
                                  </a:lnTo>
                                  <a:lnTo>
                                    <a:pt x="811" y="74"/>
                                  </a:lnTo>
                                  <a:lnTo>
                                    <a:pt x="837" y="83"/>
                                  </a:lnTo>
                                  <a:lnTo>
                                    <a:pt x="860" y="97"/>
                                  </a:lnTo>
                                  <a:lnTo>
                                    <a:pt x="880" y="118"/>
                                  </a:lnTo>
                                  <a:lnTo>
                                    <a:pt x="897" y="142"/>
                                  </a:lnTo>
                                  <a:lnTo>
                                    <a:pt x="908" y="170"/>
                                  </a:lnTo>
                                  <a:lnTo>
                                    <a:pt x="915" y="201"/>
                                  </a:lnTo>
                                  <a:lnTo>
                                    <a:pt x="918" y="235"/>
                                  </a:lnTo>
                                  <a:lnTo>
                                    <a:pt x="915" y="259"/>
                                  </a:lnTo>
                                  <a:lnTo>
                                    <a:pt x="908" y="281"/>
                                  </a:lnTo>
                                  <a:lnTo>
                                    <a:pt x="896" y="302"/>
                                  </a:lnTo>
                                  <a:lnTo>
                                    <a:pt x="880" y="320"/>
                                  </a:lnTo>
                                  <a:lnTo>
                                    <a:pt x="860" y="336"/>
                                  </a:lnTo>
                                  <a:lnTo>
                                    <a:pt x="838" y="347"/>
                                  </a:lnTo>
                                  <a:lnTo>
                                    <a:pt x="814" y="353"/>
                                  </a:lnTo>
                                  <a:lnTo>
                                    <a:pt x="787" y="355"/>
                                  </a:lnTo>
                                  <a:lnTo>
                                    <a:pt x="912" y="355"/>
                                  </a:lnTo>
                                  <a:lnTo>
                                    <a:pt x="921" y="344"/>
                                  </a:lnTo>
                                  <a:lnTo>
                                    <a:pt x="1009" y="344"/>
                                  </a:lnTo>
                                  <a:lnTo>
                                    <a:pt x="1011" y="305"/>
                                  </a:lnTo>
                                  <a:lnTo>
                                    <a:pt x="1011" y="302"/>
                                  </a:lnTo>
                                  <a:lnTo>
                                    <a:pt x="1007" y="234"/>
                                  </a:lnTo>
                                  <a:lnTo>
                                    <a:pt x="996" y="173"/>
                                  </a:lnTo>
                                  <a:lnTo>
                                    <a:pt x="978" y="122"/>
                                  </a:lnTo>
                                  <a:lnTo>
                                    <a:pt x="952" y="79"/>
                                  </a:lnTo>
                                  <a:lnTo>
                                    <a:pt x="945" y="71"/>
                                  </a:lnTo>
                                  <a:close/>
                                  <a:moveTo>
                                    <a:pt x="923" y="344"/>
                                  </a:moveTo>
                                  <a:lnTo>
                                    <a:pt x="921" y="344"/>
                                  </a:lnTo>
                                  <a:lnTo>
                                    <a:pt x="921" y="345"/>
                                  </a:lnTo>
                                  <a:lnTo>
                                    <a:pt x="922" y="345"/>
                                  </a:lnTo>
                                  <a:lnTo>
                                    <a:pt x="923" y="3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63" name="任意多边形 563"/>
                          <wps:cNvSpPr/>
                          <wps:spPr>
                            <a:xfrm>
                              <a:off x="8772" y="5741"/>
                              <a:ext cx="237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6" h="496">
                                  <a:moveTo>
                                    <a:pt x="529" y="187"/>
                                  </a:moveTo>
                                  <a:lnTo>
                                    <a:pt x="289" y="187"/>
                                  </a:lnTo>
                                  <a:lnTo>
                                    <a:pt x="289" y="0"/>
                                  </a:lnTo>
                                  <a:lnTo>
                                    <a:pt x="239" y="0"/>
                                  </a:lnTo>
                                  <a:lnTo>
                                    <a:pt x="239" y="187"/>
                                  </a:lnTo>
                                  <a:lnTo>
                                    <a:pt x="0" y="187"/>
                                  </a:lnTo>
                                  <a:lnTo>
                                    <a:pt x="0" y="228"/>
                                  </a:lnTo>
                                  <a:lnTo>
                                    <a:pt x="239" y="228"/>
                                  </a:lnTo>
                                  <a:lnTo>
                                    <a:pt x="239" y="496"/>
                                  </a:lnTo>
                                  <a:lnTo>
                                    <a:pt x="289" y="496"/>
                                  </a:lnTo>
                                  <a:lnTo>
                                    <a:pt x="289" y="228"/>
                                  </a:lnTo>
                                  <a:lnTo>
                                    <a:pt x="529" y="228"/>
                                  </a:lnTo>
                                  <a:lnTo>
                                    <a:pt x="529" y="187"/>
                                  </a:lnTo>
                                  <a:close/>
                                  <a:moveTo>
                                    <a:pt x="1055" y="222"/>
                                  </a:moveTo>
                                  <a:lnTo>
                                    <a:pt x="649" y="222"/>
                                  </a:lnTo>
                                  <a:lnTo>
                                    <a:pt x="649" y="265"/>
                                  </a:lnTo>
                                  <a:lnTo>
                                    <a:pt x="1055" y="265"/>
                                  </a:lnTo>
                                  <a:lnTo>
                                    <a:pt x="1055" y="222"/>
                                  </a:lnTo>
                                  <a:close/>
                                  <a:moveTo>
                                    <a:pt x="1115" y="415"/>
                                  </a:moveTo>
                                  <a:lnTo>
                                    <a:pt x="591" y="415"/>
                                  </a:lnTo>
                                  <a:lnTo>
                                    <a:pt x="591" y="458"/>
                                  </a:lnTo>
                                  <a:lnTo>
                                    <a:pt x="1115" y="458"/>
                                  </a:lnTo>
                                  <a:lnTo>
                                    <a:pt x="1115" y="4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64" name="任意多边形 564"/>
                          <wps:cNvSpPr/>
                          <wps:spPr>
                            <a:xfrm>
                              <a:off x="9263" y="5741"/>
                              <a:ext cx="232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3" h="496">
                                  <a:moveTo>
                                    <a:pt x="289" y="228"/>
                                  </a:moveTo>
                                  <a:lnTo>
                                    <a:pt x="239" y="228"/>
                                  </a:lnTo>
                                  <a:lnTo>
                                    <a:pt x="239" y="496"/>
                                  </a:lnTo>
                                  <a:lnTo>
                                    <a:pt x="289" y="496"/>
                                  </a:lnTo>
                                  <a:lnTo>
                                    <a:pt x="289" y="228"/>
                                  </a:lnTo>
                                  <a:close/>
                                  <a:moveTo>
                                    <a:pt x="529" y="187"/>
                                  </a:moveTo>
                                  <a:lnTo>
                                    <a:pt x="0" y="187"/>
                                  </a:lnTo>
                                  <a:lnTo>
                                    <a:pt x="0" y="228"/>
                                  </a:lnTo>
                                  <a:lnTo>
                                    <a:pt x="529" y="228"/>
                                  </a:lnTo>
                                  <a:lnTo>
                                    <a:pt x="529" y="187"/>
                                  </a:lnTo>
                                  <a:close/>
                                  <a:moveTo>
                                    <a:pt x="289" y="0"/>
                                  </a:moveTo>
                                  <a:lnTo>
                                    <a:pt x="239" y="0"/>
                                  </a:lnTo>
                                  <a:lnTo>
                                    <a:pt x="239" y="187"/>
                                  </a:lnTo>
                                  <a:lnTo>
                                    <a:pt x="289" y="187"/>
                                  </a:lnTo>
                                  <a:lnTo>
                                    <a:pt x="289" y="0"/>
                                  </a:lnTo>
                                  <a:close/>
                                  <a:moveTo>
                                    <a:pt x="1092" y="35"/>
                                  </a:moveTo>
                                  <a:lnTo>
                                    <a:pt x="625" y="35"/>
                                  </a:lnTo>
                                  <a:lnTo>
                                    <a:pt x="625" y="494"/>
                                  </a:lnTo>
                                  <a:lnTo>
                                    <a:pt x="671" y="494"/>
                                  </a:lnTo>
                                  <a:lnTo>
                                    <a:pt x="671" y="464"/>
                                  </a:lnTo>
                                  <a:lnTo>
                                    <a:pt x="1092" y="464"/>
                                  </a:lnTo>
                                  <a:lnTo>
                                    <a:pt x="1092" y="424"/>
                                  </a:lnTo>
                                  <a:lnTo>
                                    <a:pt x="671" y="424"/>
                                  </a:lnTo>
                                  <a:lnTo>
                                    <a:pt x="671" y="75"/>
                                  </a:lnTo>
                                  <a:lnTo>
                                    <a:pt x="1092" y="75"/>
                                  </a:lnTo>
                                  <a:lnTo>
                                    <a:pt x="1092" y="35"/>
                                  </a:lnTo>
                                  <a:close/>
                                  <a:moveTo>
                                    <a:pt x="1092" y="464"/>
                                  </a:moveTo>
                                  <a:lnTo>
                                    <a:pt x="1047" y="464"/>
                                  </a:lnTo>
                                  <a:lnTo>
                                    <a:pt x="1047" y="494"/>
                                  </a:lnTo>
                                  <a:lnTo>
                                    <a:pt x="1092" y="494"/>
                                  </a:lnTo>
                                  <a:lnTo>
                                    <a:pt x="1092" y="464"/>
                                  </a:lnTo>
                                  <a:close/>
                                  <a:moveTo>
                                    <a:pt x="1092" y="75"/>
                                  </a:moveTo>
                                  <a:lnTo>
                                    <a:pt x="1047" y="75"/>
                                  </a:lnTo>
                                  <a:lnTo>
                                    <a:pt x="1047" y="424"/>
                                  </a:lnTo>
                                  <a:lnTo>
                                    <a:pt x="1092" y="424"/>
                                  </a:lnTo>
                                  <a:lnTo>
                                    <a:pt x="1092" y="75"/>
                                  </a:lnTo>
                                  <a:close/>
                                  <a:moveTo>
                                    <a:pt x="819" y="75"/>
                                  </a:moveTo>
                                  <a:lnTo>
                                    <a:pt x="775" y="75"/>
                                  </a:lnTo>
                                  <a:lnTo>
                                    <a:pt x="774" y="137"/>
                                  </a:lnTo>
                                  <a:lnTo>
                                    <a:pt x="771" y="187"/>
                                  </a:lnTo>
                                  <a:lnTo>
                                    <a:pt x="766" y="223"/>
                                  </a:lnTo>
                                  <a:lnTo>
                                    <a:pt x="760" y="246"/>
                                  </a:lnTo>
                                  <a:lnTo>
                                    <a:pt x="749" y="269"/>
                                  </a:lnTo>
                                  <a:lnTo>
                                    <a:pt x="731" y="292"/>
                                  </a:lnTo>
                                  <a:lnTo>
                                    <a:pt x="705" y="313"/>
                                  </a:lnTo>
                                  <a:lnTo>
                                    <a:pt x="672" y="334"/>
                                  </a:lnTo>
                                  <a:lnTo>
                                    <a:pt x="682" y="343"/>
                                  </a:lnTo>
                                  <a:lnTo>
                                    <a:pt x="690" y="351"/>
                                  </a:lnTo>
                                  <a:lnTo>
                                    <a:pt x="698" y="359"/>
                                  </a:lnTo>
                                  <a:lnTo>
                                    <a:pt x="706" y="367"/>
                                  </a:lnTo>
                                  <a:lnTo>
                                    <a:pt x="741" y="343"/>
                                  </a:lnTo>
                                  <a:lnTo>
                                    <a:pt x="769" y="318"/>
                                  </a:lnTo>
                                  <a:lnTo>
                                    <a:pt x="789" y="291"/>
                                  </a:lnTo>
                                  <a:lnTo>
                                    <a:pt x="801" y="263"/>
                                  </a:lnTo>
                                  <a:lnTo>
                                    <a:pt x="809" y="235"/>
                                  </a:lnTo>
                                  <a:lnTo>
                                    <a:pt x="814" y="194"/>
                                  </a:lnTo>
                                  <a:lnTo>
                                    <a:pt x="818" y="141"/>
                                  </a:lnTo>
                                  <a:lnTo>
                                    <a:pt x="819" y="75"/>
                                  </a:lnTo>
                                  <a:close/>
                                  <a:moveTo>
                                    <a:pt x="941" y="75"/>
                                  </a:moveTo>
                                  <a:lnTo>
                                    <a:pt x="897" y="75"/>
                                  </a:lnTo>
                                  <a:lnTo>
                                    <a:pt x="897" y="266"/>
                                  </a:lnTo>
                                  <a:lnTo>
                                    <a:pt x="901" y="293"/>
                                  </a:lnTo>
                                  <a:lnTo>
                                    <a:pt x="915" y="312"/>
                                  </a:lnTo>
                                  <a:lnTo>
                                    <a:pt x="937" y="324"/>
                                  </a:lnTo>
                                  <a:lnTo>
                                    <a:pt x="969" y="328"/>
                                  </a:lnTo>
                                  <a:lnTo>
                                    <a:pt x="1031" y="328"/>
                                  </a:lnTo>
                                  <a:lnTo>
                                    <a:pt x="1039" y="287"/>
                                  </a:lnTo>
                                  <a:lnTo>
                                    <a:pt x="976" y="287"/>
                                  </a:lnTo>
                                  <a:lnTo>
                                    <a:pt x="961" y="286"/>
                                  </a:lnTo>
                                  <a:lnTo>
                                    <a:pt x="950" y="281"/>
                                  </a:lnTo>
                                  <a:lnTo>
                                    <a:pt x="944" y="272"/>
                                  </a:lnTo>
                                  <a:lnTo>
                                    <a:pt x="941" y="261"/>
                                  </a:lnTo>
                                  <a:lnTo>
                                    <a:pt x="941" y="75"/>
                                  </a:lnTo>
                                  <a:close/>
                                  <a:moveTo>
                                    <a:pt x="1040" y="286"/>
                                  </a:moveTo>
                                  <a:lnTo>
                                    <a:pt x="1021" y="287"/>
                                  </a:lnTo>
                                  <a:lnTo>
                                    <a:pt x="976" y="287"/>
                                  </a:lnTo>
                                  <a:lnTo>
                                    <a:pt x="1039" y="287"/>
                                  </a:lnTo>
                                  <a:lnTo>
                                    <a:pt x="1040" y="2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65" name="任意多边形 565"/>
                          <wps:cNvSpPr/>
                          <wps:spPr>
                            <a:xfrm>
                              <a:off x="9747" y="5741"/>
                              <a:ext cx="239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23" h="496">
                                  <a:moveTo>
                                    <a:pt x="289" y="228"/>
                                  </a:moveTo>
                                  <a:lnTo>
                                    <a:pt x="239" y="228"/>
                                  </a:lnTo>
                                  <a:lnTo>
                                    <a:pt x="239" y="496"/>
                                  </a:lnTo>
                                  <a:lnTo>
                                    <a:pt x="289" y="496"/>
                                  </a:lnTo>
                                  <a:lnTo>
                                    <a:pt x="289" y="228"/>
                                  </a:lnTo>
                                  <a:close/>
                                  <a:moveTo>
                                    <a:pt x="529" y="187"/>
                                  </a:moveTo>
                                  <a:lnTo>
                                    <a:pt x="0" y="187"/>
                                  </a:lnTo>
                                  <a:lnTo>
                                    <a:pt x="0" y="228"/>
                                  </a:lnTo>
                                  <a:lnTo>
                                    <a:pt x="529" y="228"/>
                                  </a:lnTo>
                                  <a:lnTo>
                                    <a:pt x="529" y="187"/>
                                  </a:lnTo>
                                  <a:close/>
                                  <a:moveTo>
                                    <a:pt x="289" y="0"/>
                                  </a:moveTo>
                                  <a:lnTo>
                                    <a:pt x="239" y="0"/>
                                  </a:lnTo>
                                  <a:lnTo>
                                    <a:pt x="239" y="187"/>
                                  </a:lnTo>
                                  <a:lnTo>
                                    <a:pt x="289" y="187"/>
                                  </a:lnTo>
                                  <a:lnTo>
                                    <a:pt x="289" y="0"/>
                                  </a:lnTo>
                                  <a:close/>
                                  <a:moveTo>
                                    <a:pt x="1123" y="432"/>
                                  </a:moveTo>
                                  <a:lnTo>
                                    <a:pt x="586" y="432"/>
                                  </a:lnTo>
                                  <a:lnTo>
                                    <a:pt x="586" y="470"/>
                                  </a:lnTo>
                                  <a:lnTo>
                                    <a:pt x="1123" y="470"/>
                                  </a:lnTo>
                                  <a:lnTo>
                                    <a:pt x="1123" y="432"/>
                                  </a:lnTo>
                                  <a:close/>
                                  <a:moveTo>
                                    <a:pt x="790" y="233"/>
                                  </a:moveTo>
                                  <a:lnTo>
                                    <a:pt x="744" y="233"/>
                                  </a:lnTo>
                                  <a:lnTo>
                                    <a:pt x="712" y="432"/>
                                  </a:lnTo>
                                  <a:lnTo>
                                    <a:pt x="758" y="432"/>
                                  </a:lnTo>
                                  <a:lnTo>
                                    <a:pt x="790" y="233"/>
                                  </a:lnTo>
                                  <a:close/>
                                  <a:moveTo>
                                    <a:pt x="1035" y="194"/>
                                  </a:moveTo>
                                  <a:lnTo>
                                    <a:pt x="620" y="194"/>
                                  </a:lnTo>
                                  <a:lnTo>
                                    <a:pt x="620" y="233"/>
                                  </a:lnTo>
                                  <a:lnTo>
                                    <a:pt x="989" y="233"/>
                                  </a:lnTo>
                                  <a:lnTo>
                                    <a:pt x="989" y="432"/>
                                  </a:lnTo>
                                  <a:lnTo>
                                    <a:pt x="1035" y="432"/>
                                  </a:lnTo>
                                  <a:lnTo>
                                    <a:pt x="1035" y="194"/>
                                  </a:lnTo>
                                  <a:close/>
                                  <a:moveTo>
                                    <a:pt x="816" y="71"/>
                                  </a:moveTo>
                                  <a:lnTo>
                                    <a:pt x="770" y="71"/>
                                  </a:lnTo>
                                  <a:lnTo>
                                    <a:pt x="750" y="194"/>
                                  </a:lnTo>
                                  <a:lnTo>
                                    <a:pt x="796" y="194"/>
                                  </a:lnTo>
                                  <a:lnTo>
                                    <a:pt x="816" y="71"/>
                                  </a:lnTo>
                                  <a:close/>
                                  <a:moveTo>
                                    <a:pt x="1097" y="33"/>
                                  </a:moveTo>
                                  <a:lnTo>
                                    <a:pt x="605" y="33"/>
                                  </a:lnTo>
                                  <a:lnTo>
                                    <a:pt x="605" y="71"/>
                                  </a:lnTo>
                                  <a:lnTo>
                                    <a:pt x="1097" y="71"/>
                                  </a:lnTo>
                                  <a:lnTo>
                                    <a:pt x="1097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66" name="任意多边形 566"/>
                          <wps:cNvSpPr/>
                          <wps:spPr>
                            <a:xfrm>
                              <a:off x="10233" y="5741"/>
                              <a:ext cx="238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9" h="496">
                                  <a:moveTo>
                                    <a:pt x="289" y="228"/>
                                  </a:moveTo>
                                  <a:lnTo>
                                    <a:pt x="239" y="228"/>
                                  </a:lnTo>
                                  <a:lnTo>
                                    <a:pt x="239" y="496"/>
                                  </a:lnTo>
                                  <a:lnTo>
                                    <a:pt x="289" y="496"/>
                                  </a:lnTo>
                                  <a:lnTo>
                                    <a:pt x="289" y="228"/>
                                  </a:lnTo>
                                  <a:close/>
                                  <a:moveTo>
                                    <a:pt x="529" y="187"/>
                                  </a:moveTo>
                                  <a:lnTo>
                                    <a:pt x="0" y="187"/>
                                  </a:lnTo>
                                  <a:lnTo>
                                    <a:pt x="0" y="228"/>
                                  </a:lnTo>
                                  <a:lnTo>
                                    <a:pt x="529" y="228"/>
                                  </a:lnTo>
                                  <a:lnTo>
                                    <a:pt x="529" y="187"/>
                                  </a:lnTo>
                                  <a:close/>
                                  <a:moveTo>
                                    <a:pt x="289" y="0"/>
                                  </a:moveTo>
                                  <a:lnTo>
                                    <a:pt x="239" y="0"/>
                                  </a:lnTo>
                                  <a:lnTo>
                                    <a:pt x="239" y="187"/>
                                  </a:lnTo>
                                  <a:lnTo>
                                    <a:pt x="289" y="187"/>
                                  </a:lnTo>
                                  <a:lnTo>
                                    <a:pt x="289" y="0"/>
                                  </a:lnTo>
                                  <a:close/>
                                  <a:moveTo>
                                    <a:pt x="1118" y="129"/>
                                  </a:moveTo>
                                  <a:lnTo>
                                    <a:pt x="591" y="129"/>
                                  </a:lnTo>
                                  <a:lnTo>
                                    <a:pt x="591" y="169"/>
                                  </a:lnTo>
                                  <a:lnTo>
                                    <a:pt x="1118" y="169"/>
                                  </a:lnTo>
                                  <a:lnTo>
                                    <a:pt x="1118" y="129"/>
                                  </a:lnTo>
                                  <a:close/>
                                  <a:moveTo>
                                    <a:pt x="837" y="1"/>
                                  </a:moveTo>
                                  <a:lnTo>
                                    <a:pt x="797" y="22"/>
                                  </a:lnTo>
                                  <a:lnTo>
                                    <a:pt x="810" y="39"/>
                                  </a:lnTo>
                                  <a:lnTo>
                                    <a:pt x="823" y="60"/>
                                  </a:lnTo>
                                  <a:lnTo>
                                    <a:pt x="839" y="85"/>
                                  </a:lnTo>
                                  <a:lnTo>
                                    <a:pt x="856" y="115"/>
                                  </a:lnTo>
                                  <a:lnTo>
                                    <a:pt x="900" y="93"/>
                                  </a:lnTo>
                                  <a:lnTo>
                                    <a:pt x="882" y="65"/>
                                  </a:lnTo>
                                  <a:lnTo>
                                    <a:pt x="866" y="41"/>
                                  </a:lnTo>
                                  <a:lnTo>
                                    <a:pt x="851" y="19"/>
                                  </a:lnTo>
                                  <a:lnTo>
                                    <a:pt x="837" y="1"/>
                                  </a:lnTo>
                                  <a:close/>
                                  <a:moveTo>
                                    <a:pt x="754" y="229"/>
                                  </a:moveTo>
                                  <a:lnTo>
                                    <a:pt x="717" y="292"/>
                                  </a:lnTo>
                                  <a:lnTo>
                                    <a:pt x="678" y="351"/>
                                  </a:lnTo>
                                  <a:lnTo>
                                    <a:pt x="635" y="405"/>
                                  </a:lnTo>
                                  <a:lnTo>
                                    <a:pt x="590" y="454"/>
                                  </a:lnTo>
                                  <a:lnTo>
                                    <a:pt x="601" y="463"/>
                                  </a:lnTo>
                                  <a:lnTo>
                                    <a:pt x="612" y="471"/>
                                  </a:lnTo>
                                  <a:lnTo>
                                    <a:pt x="621" y="479"/>
                                  </a:lnTo>
                                  <a:lnTo>
                                    <a:pt x="630" y="486"/>
                                  </a:lnTo>
                                  <a:lnTo>
                                    <a:pt x="677" y="430"/>
                                  </a:lnTo>
                                  <a:lnTo>
                                    <a:pt x="721" y="372"/>
                                  </a:lnTo>
                                  <a:lnTo>
                                    <a:pt x="762" y="313"/>
                                  </a:lnTo>
                                  <a:lnTo>
                                    <a:pt x="801" y="252"/>
                                  </a:lnTo>
                                  <a:lnTo>
                                    <a:pt x="754" y="229"/>
                                  </a:lnTo>
                                  <a:close/>
                                  <a:moveTo>
                                    <a:pt x="939" y="232"/>
                                  </a:moveTo>
                                  <a:lnTo>
                                    <a:pt x="901" y="258"/>
                                  </a:lnTo>
                                  <a:lnTo>
                                    <a:pt x="938" y="304"/>
                                  </a:lnTo>
                                  <a:lnTo>
                                    <a:pt x="978" y="356"/>
                                  </a:lnTo>
                                  <a:lnTo>
                                    <a:pt x="1020" y="415"/>
                                  </a:lnTo>
                                  <a:lnTo>
                                    <a:pt x="1066" y="480"/>
                                  </a:lnTo>
                                  <a:lnTo>
                                    <a:pt x="1111" y="449"/>
                                  </a:lnTo>
                                  <a:lnTo>
                                    <a:pt x="1069" y="393"/>
                                  </a:lnTo>
                                  <a:lnTo>
                                    <a:pt x="1026" y="339"/>
                                  </a:lnTo>
                                  <a:lnTo>
                                    <a:pt x="983" y="285"/>
                                  </a:lnTo>
                                  <a:lnTo>
                                    <a:pt x="939" y="2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67" name="任意多边形 567"/>
                          <wps:cNvSpPr/>
                          <wps:spPr>
                            <a:xfrm>
                              <a:off x="10713" y="5741"/>
                              <a:ext cx="237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6" h="496">
                                  <a:moveTo>
                                    <a:pt x="289" y="228"/>
                                  </a:moveTo>
                                  <a:lnTo>
                                    <a:pt x="239" y="228"/>
                                  </a:lnTo>
                                  <a:lnTo>
                                    <a:pt x="239" y="496"/>
                                  </a:lnTo>
                                  <a:lnTo>
                                    <a:pt x="289" y="496"/>
                                  </a:lnTo>
                                  <a:lnTo>
                                    <a:pt x="289" y="228"/>
                                  </a:lnTo>
                                  <a:close/>
                                  <a:moveTo>
                                    <a:pt x="529" y="187"/>
                                  </a:moveTo>
                                  <a:lnTo>
                                    <a:pt x="0" y="187"/>
                                  </a:lnTo>
                                  <a:lnTo>
                                    <a:pt x="0" y="228"/>
                                  </a:lnTo>
                                  <a:lnTo>
                                    <a:pt x="529" y="228"/>
                                  </a:lnTo>
                                  <a:lnTo>
                                    <a:pt x="529" y="187"/>
                                  </a:lnTo>
                                  <a:close/>
                                  <a:moveTo>
                                    <a:pt x="289" y="0"/>
                                  </a:moveTo>
                                  <a:lnTo>
                                    <a:pt x="239" y="0"/>
                                  </a:lnTo>
                                  <a:lnTo>
                                    <a:pt x="239" y="187"/>
                                  </a:lnTo>
                                  <a:lnTo>
                                    <a:pt x="289" y="187"/>
                                  </a:lnTo>
                                  <a:lnTo>
                                    <a:pt x="289" y="0"/>
                                  </a:lnTo>
                                  <a:close/>
                                  <a:moveTo>
                                    <a:pt x="824" y="216"/>
                                  </a:moveTo>
                                  <a:lnTo>
                                    <a:pt x="775" y="216"/>
                                  </a:lnTo>
                                  <a:lnTo>
                                    <a:pt x="775" y="402"/>
                                  </a:lnTo>
                                  <a:lnTo>
                                    <a:pt x="781" y="436"/>
                                  </a:lnTo>
                                  <a:lnTo>
                                    <a:pt x="798" y="461"/>
                                  </a:lnTo>
                                  <a:lnTo>
                                    <a:pt x="827" y="476"/>
                                  </a:lnTo>
                                  <a:lnTo>
                                    <a:pt x="867" y="481"/>
                                  </a:lnTo>
                                  <a:lnTo>
                                    <a:pt x="1002" y="481"/>
                                  </a:lnTo>
                                  <a:lnTo>
                                    <a:pt x="1036" y="478"/>
                                  </a:lnTo>
                                  <a:lnTo>
                                    <a:pt x="1062" y="468"/>
                                  </a:lnTo>
                                  <a:lnTo>
                                    <a:pt x="1081" y="451"/>
                                  </a:lnTo>
                                  <a:lnTo>
                                    <a:pt x="1087" y="438"/>
                                  </a:lnTo>
                                  <a:lnTo>
                                    <a:pt x="879" y="438"/>
                                  </a:lnTo>
                                  <a:lnTo>
                                    <a:pt x="855" y="435"/>
                                  </a:lnTo>
                                  <a:lnTo>
                                    <a:pt x="838" y="427"/>
                                  </a:lnTo>
                                  <a:lnTo>
                                    <a:pt x="828" y="412"/>
                                  </a:lnTo>
                                  <a:lnTo>
                                    <a:pt x="824" y="392"/>
                                  </a:lnTo>
                                  <a:lnTo>
                                    <a:pt x="824" y="216"/>
                                  </a:lnTo>
                                  <a:close/>
                                  <a:moveTo>
                                    <a:pt x="1062" y="326"/>
                                  </a:moveTo>
                                  <a:lnTo>
                                    <a:pt x="1059" y="348"/>
                                  </a:lnTo>
                                  <a:lnTo>
                                    <a:pt x="1057" y="369"/>
                                  </a:lnTo>
                                  <a:lnTo>
                                    <a:pt x="1053" y="388"/>
                                  </a:lnTo>
                                  <a:lnTo>
                                    <a:pt x="1050" y="406"/>
                                  </a:lnTo>
                                  <a:lnTo>
                                    <a:pt x="1044" y="420"/>
                                  </a:lnTo>
                                  <a:lnTo>
                                    <a:pt x="1031" y="430"/>
                                  </a:lnTo>
                                  <a:lnTo>
                                    <a:pt x="1012" y="436"/>
                                  </a:lnTo>
                                  <a:lnTo>
                                    <a:pt x="986" y="438"/>
                                  </a:lnTo>
                                  <a:lnTo>
                                    <a:pt x="1087" y="438"/>
                                  </a:lnTo>
                                  <a:lnTo>
                                    <a:pt x="1092" y="428"/>
                                  </a:lnTo>
                                  <a:lnTo>
                                    <a:pt x="1096" y="411"/>
                                  </a:lnTo>
                                  <a:lnTo>
                                    <a:pt x="1101" y="391"/>
                                  </a:lnTo>
                                  <a:lnTo>
                                    <a:pt x="1105" y="369"/>
                                  </a:lnTo>
                                  <a:lnTo>
                                    <a:pt x="1109" y="344"/>
                                  </a:lnTo>
                                  <a:lnTo>
                                    <a:pt x="1096" y="339"/>
                                  </a:lnTo>
                                  <a:lnTo>
                                    <a:pt x="1084" y="335"/>
                                  </a:lnTo>
                                  <a:lnTo>
                                    <a:pt x="1073" y="331"/>
                                  </a:lnTo>
                                  <a:lnTo>
                                    <a:pt x="1062" y="326"/>
                                  </a:lnTo>
                                  <a:close/>
                                  <a:moveTo>
                                    <a:pt x="824" y="1"/>
                                  </a:moveTo>
                                  <a:lnTo>
                                    <a:pt x="775" y="1"/>
                                  </a:lnTo>
                                  <a:lnTo>
                                    <a:pt x="775" y="174"/>
                                  </a:lnTo>
                                  <a:lnTo>
                                    <a:pt x="589" y="193"/>
                                  </a:lnTo>
                                  <a:lnTo>
                                    <a:pt x="593" y="235"/>
                                  </a:lnTo>
                                  <a:lnTo>
                                    <a:pt x="775" y="216"/>
                                  </a:lnTo>
                                  <a:lnTo>
                                    <a:pt x="824" y="216"/>
                                  </a:lnTo>
                                  <a:lnTo>
                                    <a:pt x="824" y="211"/>
                                  </a:lnTo>
                                  <a:lnTo>
                                    <a:pt x="1115" y="180"/>
                                  </a:lnTo>
                                  <a:lnTo>
                                    <a:pt x="1114" y="169"/>
                                  </a:lnTo>
                                  <a:lnTo>
                                    <a:pt x="824" y="169"/>
                                  </a:lnTo>
                                  <a:lnTo>
                                    <a:pt x="824" y="1"/>
                                  </a:lnTo>
                                  <a:close/>
                                  <a:moveTo>
                                    <a:pt x="1111" y="139"/>
                                  </a:moveTo>
                                  <a:lnTo>
                                    <a:pt x="824" y="169"/>
                                  </a:lnTo>
                                  <a:lnTo>
                                    <a:pt x="1114" y="169"/>
                                  </a:lnTo>
                                  <a:lnTo>
                                    <a:pt x="1111" y="1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68" name="任意多边形 568"/>
                          <wps:cNvSpPr/>
                          <wps:spPr>
                            <a:xfrm>
                              <a:off x="8781" y="5941"/>
                              <a:ext cx="219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1" h="666">
                                  <a:moveTo>
                                    <a:pt x="397" y="69"/>
                                  </a:moveTo>
                                  <a:lnTo>
                                    <a:pt x="214" y="69"/>
                                  </a:lnTo>
                                  <a:lnTo>
                                    <a:pt x="244" y="71"/>
                                  </a:lnTo>
                                  <a:lnTo>
                                    <a:pt x="270" y="77"/>
                                  </a:lnTo>
                                  <a:lnTo>
                                    <a:pt x="292" y="86"/>
                                  </a:lnTo>
                                  <a:lnTo>
                                    <a:pt x="311" y="99"/>
                                  </a:lnTo>
                                  <a:lnTo>
                                    <a:pt x="325" y="115"/>
                                  </a:lnTo>
                                  <a:lnTo>
                                    <a:pt x="336" y="135"/>
                                  </a:lnTo>
                                  <a:lnTo>
                                    <a:pt x="342" y="158"/>
                                  </a:lnTo>
                                  <a:lnTo>
                                    <a:pt x="344" y="184"/>
                                  </a:lnTo>
                                  <a:lnTo>
                                    <a:pt x="342" y="209"/>
                                  </a:lnTo>
                                  <a:lnTo>
                                    <a:pt x="337" y="233"/>
                                  </a:lnTo>
                                  <a:lnTo>
                                    <a:pt x="328" y="256"/>
                                  </a:lnTo>
                                  <a:lnTo>
                                    <a:pt x="316" y="279"/>
                                  </a:lnTo>
                                  <a:lnTo>
                                    <a:pt x="298" y="304"/>
                                  </a:lnTo>
                                  <a:lnTo>
                                    <a:pt x="273" y="333"/>
                                  </a:lnTo>
                                  <a:lnTo>
                                    <a:pt x="242" y="366"/>
                                  </a:lnTo>
                                  <a:lnTo>
                                    <a:pt x="203" y="404"/>
                                  </a:lnTo>
                                  <a:lnTo>
                                    <a:pt x="0" y="594"/>
                                  </a:lnTo>
                                  <a:lnTo>
                                    <a:pt x="0" y="665"/>
                                  </a:lnTo>
                                  <a:lnTo>
                                    <a:pt x="426" y="665"/>
                                  </a:lnTo>
                                  <a:lnTo>
                                    <a:pt x="426" y="592"/>
                                  </a:lnTo>
                                  <a:lnTo>
                                    <a:pt x="104" y="592"/>
                                  </a:lnTo>
                                  <a:lnTo>
                                    <a:pt x="104" y="590"/>
                                  </a:lnTo>
                                  <a:lnTo>
                                    <a:pt x="264" y="444"/>
                                  </a:lnTo>
                                  <a:lnTo>
                                    <a:pt x="309" y="401"/>
                                  </a:lnTo>
                                  <a:lnTo>
                                    <a:pt x="346" y="362"/>
                                  </a:lnTo>
                                  <a:lnTo>
                                    <a:pt x="375" y="327"/>
                                  </a:lnTo>
                                  <a:lnTo>
                                    <a:pt x="397" y="295"/>
                                  </a:lnTo>
                                  <a:lnTo>
                                    <a:pt x="412" y="266"/>
                                  </a:lnTo>
                                  <a:lnTo>
                                    <a:pt x="423" y="236"/>
                                  </a:lnTo>
                                  <a:lnTo>
                                    <a:pt x="430" y="206"/>
                                  </a:lnTo>
                                  <a:lnTo>
                                    <a:pt x="432" y="176"/>
                                  </a:lnTo>
                                  <a:lnTo>
                                    <a:pt x="428" y="138"/>
                                  </a:lnTo>
                                  <a:lnTo>
                                    <a:pt x="418" y="104"/>
                                  </a:lnTo>
                                  <a:lnTo>
                                    <a:pt x="401" y="74"/>
                                  </a:lnTo>
                                  <a:lnTo>
                                    <a:pt x="397" y="69"/>
                                  </a:lnTo>
                                  <a:close/>
                                  <a:moveTo>
                                    <a:pt x="228" y="0"/>
                                  </a:moveTo>
                                  <a:lnTo>
                                    <a:pt x="175" y="4"/>
                                  </a:lnTo>
                                  <a:lnTo>
                                    <a:pt x="125" y="15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35" y="59"/>
                                  </a:lnTo>
                                  <a:lnTo>
                                    <a:pt x="35" y="144"/>
                                  </a:lnTo>
                                  <a:lnTo>
                                    <a:pt x="78" y="111"/>
                                  </a:lnTo>
                                  <a:lnTo>
                                    <a:pt x="122" y="88"/>
                                  </a:lnTo>
                                  <a:lnTo>
                                    <a:pt x="168" y="74"/>
                                  </a:lnTo>
                                  <a:lnTo>
                                    <a:pt x="214" y="69"/>
                                  </a:lnTo>
                                  <a:lnTo>
                                    <a:pt x="397" y="69"/>
                                  </a:lnTo>
                                  <a:lnTo>
                                    <a:pt x="377" y="48"/>
                                  </a:lnTo>
                                  <a:lnTo>
                                    <a:pt x="347" y="27"/>
                                  </a:lnTo>
                                  <a:lnTo>
                                    <a:pt x="312" y="12"/>
                                  </a:lnTo>
                                  <a:lnTo>
                                    <a:pt x="273" y="3"/>
                                  </a:lnTo>
                                  <a:lnTo>
                                    <a:pt x="228" y="0"/>
                                  </a:lnTo>
                                  <a:close/>
                                  <a:moveTo>
                                    <a:pt x="995" y="69"/>
                                  </a:moveTo>
                                  <a:lnTo>
                                    <a:pt x="812" y="69"/>
                                  </a:lnTo>
                                  <a:lnTo>
                                    <a:pt x="842" y="71"/>
                                  </a:lnTo>
                                  <a:lnTo>
                                    <a:pt x="868" y="77"/>
                                  </a:lnTo>
                                  <a:lnTo>
                                    <a:pt x="890" y="86"/>
                                  </a:lnTo>
                                  <a:lnTo>
                                    <a:pt x="909" y="99"/>
                                  </a:lnTo>
                                  <a:lnTo>
                                    <a:pt x="923" y="115"/>
                                  </a:lnTo>
                                  <a:lnTo>
                                    <a:pt x="934" y="135"/>
                                  </a:lnTo>
                                  <a:lnTo>
                                    <a:pt x="940" y="158"/>
                                  </a:lnTo>
                                  <a:lnTo>
                                    <a:pt x="942" y="184"/>
                                  </a:lnTo>
                                  <a:lnTo>
                                    <a:pt x="940" y="209"/>
                                  </a:lnTo>
                                  <a:lnTo>
                                    <a:pt x="935" y="233"/>
                                  </a:lnTo>
                                  <a:lnTo>
                                    <a:pt x="926" y="256"/>
                                  </a:lnTo>
                                  <a:lnTo>
                                    <a:pt x="914" y="279"/>
                                  </a:lnTo>
                                  <a:lnTo>
                                    <a:pt x="896" y="304"/>
                                  </a:lnTo>
                                  <a:lnTo>
                                    <a:pt x="871" y="333"/>
                                  </a:lnTo>
                                  <a:lnTo>
                                    <a:pt x="840" y="366"/>
                                  </a:lnTo>
                                  <a:lnTo>
                                    <a:pt x="801" y="404"/>
                                  </a:lnTo>
                                  <a:lnTo>
                                    <a:pt x="598" y="594"/>
                                  </a:lnTo>
                                  <a:lnTo>
                                    <a:pt x="598" y="665"/>
                                  </a:lnTo>
                                  <a:lnTo>
                                    <a:pt x="1024" y="665"/>
                                  </a:lnTo>
                                  <a:lnTo>
                                    <a:pt x="1024" y="592"/>
                                  </a:lnTo>
                                  <a:lnTo>
                                    <a:pt x="702" y="592"/>
                                  </a:lnTo>
                                  <a:lnTo>
                                    <a:pt x="702" y="590"/>
                                  </a:lnTo>
                                  <a:lnTo>
                                    <a:pt x="862" y="444"/>
                                  </a:lnTo>
                                  <a:lnTo>
                                    <a:pt x="907" y="401"/>
                                  </a:lnTo>
                                  <a:lnTo>
                                    <a:pt x="944" y="362"/>
                                  </a:lnTo>
                                  <a:lnTo>
                                    <a:pt x="973" y="327"/>
                                  </a:lnTo>
                                  <a:lnTo>
                                    <a:pt x="995" y="295"/>
                                  </a:lnTo>
                                  <a:lnTo>
                                    <a:pt x="1010" y="266"/>
                                  </a:lnTo>
                                  <a:lnTo>
                                    <a:pt x="1021" y="236"/>
                                  </a:lnTo>
                                  <a:lnTo>
                                    <a:pt x="1028" y="206"/>
                                  </a:lnTo>
                                  <a:lnTo>
                                    <a:pt x="1030" y="176"/>
                                  </a:lnTo>
                                  <a:lnTo>
                                    <a:pt x="1026" y="138"/>
                                  </a:lnTo>
                                  <a:lnTo>
                                    <a:pt x="1016" y="104"/>
                                  </a:lnTo>
                                  <a:lnTo>
                                    <a:pt x="999" y="74"/>
                                  </a:lnTo>
                                  <a:lnTo>
                                    <a:pt x="995" y="69"/>
                                  </a:lnTo>
                                  <a:close/>
                                  <a:moveTo>
                                    <a:pt x="826" y="0"/>
                                  </a:moveTo>
                                  <a:lnTo>
                                    <a:pt x="773" y="4"/>
                                  </a:lnTo>
                                  <a:lnTo>
                                    <a:pt x="723" y="15"/>
                                  </a:lnTo>
                                  <a:lnTo>
                                    <a:pt x="676" y="33"/>
                                  </a:lnTo>
                                  <a:lnTo>
                                    <a:pt x="633" y="59"/>
                                  </a:lnTo>
                                  <a:lnTo>
                                    <a:pt x="633" y="144"/>
                                  </a:lnTo>
                                  <a:lnTo>
                                    <a:pt x="676" y="111"/>
                                  </a:lnTo>
                                  <a:lnTo>
                                    <a:pt x="720" y="88"/>
                                  </a:lnTo>
                                  <a:lnTo>
                                    <a:pt x="766" y="74"/>
                                  </a:lnTo>
                                  <a:lnTo>
                                    <a:pt x="812" y="69"/>
                                  </a:lnTo>
                                  <a:lnTo>
                                    <a:pt x="995" y="69"/>
                                  </a:lnTo>
                                  <a:lnTo>
                                    <a:pt x="975" y="48"/>
                                  </a:lnTo>
                                  <a:lnTo>
                                    <a:pt x="945" y="27"/>
                                  </a:lnTo>
                                  <a:lnTo>
                                    <a:pt x="911" y="12"/>
                                  </a:lnTo>
                                  <a:lnTo>
                                    <a:pt x="871" y="3"/>
                                  </a:lnTo>
                                  <a:lnTo>
                                    <a:pt x="82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69" name="任意多边形 569"/>
                          <wps:cNvSpPr/>
                          <wps:spPr>
                            <a:xfrm>
                              <a:off x="9270" y="5942"/>
                              <a:ext cx="218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5" h="677">
                                  <a:moveTo>
                                    <a:pt x="397" y="70"/>
                                  </a:moveTo>
                                  <a:lnTo>
                                    <a:pt x="214" y="70"/>
                                  </a:lnTo>
                                  <a:lnTo>
                                    <a:pt x="244" y="71"/>
                                  </a:lnTo>
                                  <a:lnTo>
                                    <a:pt x="270" y="77"/>
                                  </a:lnTo>
                                  <a:lnTo>
                                    <a:pt x="292" y="86"/>
                                  </a:lnTo>
                                  <a:lnTo>
                                    <a:pt x="311" y="99"/>
                                  </a:lnTo>
                                  <a:lnTo>
                                    <a:pt x="325" y="116"/>
                                  </a:lnTo>
                                  <a:lnTo>
                                    <a:pt x="336" y="136"/>
                                  </a:lnTo>
                                  <a:lnTo>
                                    <a:pt x="342" y="159"/>
                                  </a:lnTo>
                                  <a:lnTo>
                                    <a:pt x="344" y="185"/>
                                  </a:lnTo>
                                  <a:lnTo>
                                    <a:pt x="342" y="209"/>
                                  </a:lnTo>
                                  <a:lnTo>
                                    <a:pt x="337" y="233"/>
                                  </a:lnTo>
                                  <a:lnTo>
                                    <a:pt x="328" y="257"/>
                                  </a:lnTo>
                                  <a:lnTo>
                                    <a:pt x="316" y="280"/>
                                  </a:lnTo>
                                  <a:lnTo>
                                    <a:pt x="298" y="305"/>
                                  </a:lnTo>
                                  <a:lnTo>
                                    <a:pt x="273" y="334"/>
                                  </a:lnTo>
                                  <a:lnTo>
                                    <a:pt x="242" y="367"/>
                                  </a:lnTo>
                                  <a:lnTo>
                                    <a:pt x="203" y="404"/>
                                  </a:lnTo>
                                  <a:lnTo>
                                    <a:pt x="0" y="594"/>
                                  </a:lnTo>
                                  <a:lnTo>
                                    <a:pt x="0" y="666"/>
                                  </a:lnTo>
                                  <a:lnTo>
                                    <a:pt x="426" y="666"/>
                                  </a:lnTo>
                                  <a:lnTo>
                                    <a:pt x="426" y="592"/>
                                  </a:lnTo>
                                  <a:lnTo>
                                    <a:pt x="104" y="592"/>
                                  </a:lnTo>
                                  <a:lnTo>
                                    <a:pt x="104" y="590"/>
                                  </a:lnTo>
                                  <a:lnTo>
                                    <a:pt x="264" y="445"/>
                                  </a:lnTo>
                                  <a:lnTo>
                                    <a:pt x="309" y="402"/>
                                  </a:lnTo>
                                  <a:lnTo>
                                    <a:pt x="346" y="362"/>
                                  </a:lnTo>
                                  <a:lnTo>
                                    <a:pt x="375" y="327"/>
                                  </a:lnTo>
                                  <a:lnTo>
                                    <a:pt x="397" y="296"/>
                                  </a:lnTo>
                                  <a:lnTo>
                                    <a:pt x="412" y="266"/>
                                  </a:lnTo>
                                  <a:lnTo>
                                    <a:pt x="423" y="237"/>
                                  </a:lnTo>
                                  <a:lnTo>
                                    <a:pt x="430" y="207"/>
                                  </a:lnTo>
                                  <a:lnTo>
                                    <a:pt x="432" y="176"/>
                                  </a:lnTo>
                                  <a:lnTo>
                                    <a:pt x="429" y="138"/>
                                  </a:lnTo>
                                  <a:lnTo>
                                    <a:pt x="418" y="104"/>
                                  </a:lnTo>
                                  <a:lnTo>
                                    <a:pt x="401" y="74"/>
                                  </a:lnTo>
                                  <a:lnTo>
                                    <a:pt x="397" y="70"/>
                                  </a:lnTo>
                                  <a:close/>
                                  <a:moveTo>
                                    <a:pt x="228" y="0"/>
                                  </a:moveTo>
                                  <a:lnTo>
                                    <a:pt x="175" y="4"/>
                                  </a:lnTo>
                                  <a:lnTo>
                                    <a:pt x="125" y="15"/>
                                  </a:lnTo>
                                  <a:lnTo>
                                    <a:pt x="78" y="34"/>
                                  </a:lnTo>
                                  <a:lnTo>
                                    <a:pt x="35" y="60"/>
                                  </a:lnTo>
                                  <a:lnTo>
                                    <a:pt x="35" y="144"/>
                                  </a:lnTo>
                                  <a:lnTo>
                                    <a:pt x="78" y="111"/>
                                  </a:lnTo>
                                  <a:lnTo>
                                    <a:pt x="123" y="88"/>
                                  </a:lnTo>
                                  <a:lnTo>
                                    <a:pt x="168" y="74"/>
                                  </a:lnTo>
                                  <a:lnTo>
                                    <a:pt x="214" y="70"/>
                                  </a:lnTo>
                                  <a:lnTo>
                                    <a:pt x="397" y="70"/>
                                  </a:lnTo>
                                  <a:lnTo>
                                    <a:pt x="377" y="48"/>
                                  </a:lnTo>
                                  <a:lnTo>
                                    <a:pt x="347" y="27"/>
                                  </a:lnTo>
                                  <a:lnTo>
                                    <a:pt x="313" y="12"/>
                                  </a:lnTo>
                                  <a:lnTo>
                                    <a:pt x="273" y="3"/>
                                  </a:lnTo>
                                  <a:lnTo>
                                    <a:pt x="228" y="0"/>
                                  </a:lnTo>
                                  <a:close/>
                                  <a:moveTo>
                                    <a:pt x="614" y="556"/>
                                  </a:moveTo>
                                  <a:lnTo>
                                    <a:pt x="614" y="642"/>
                                  </a:lnTo>
                                  <a:lnTo>
                                    <a:pt x="647" y="657"/>
                                  </a:lnTo>
                                  <a:lnTo>
                                    <a:pt x="685" y="668"/>
                                  </a:lnTo>
                                  <a:lnTo>
                                    <a:pt x="728" y="675"/>
                                  </a:lnTo>
                                  <a:lnTo>
                                    <a:pt x="775" y="677"/>
                                  </a:lnTo>
                                  <a:lnTo>
                                    <a:pt x="829" y="673"/>
                                  </a:lnTo>
                                  <a:lnTo>
                                    <a:pt x="877" y="663"/>
                                  </a:lnTo>
                                  <a:lnTo>
                                    <a:pt x="919" y="646"/>
                                  </a:lnTo>
                                  <a:lnTo>
                                    <a:pt x="956" y="623"/>
                                  </a:lnTo>
                                  <a:lnTo>
                                    <a:pt x="971" y="608"/>
                                  </a:lnTo>
                                  <a:lnTo>
                                    <a:pt x="777" y="608"/>
                                  </a:lnTo>
                                  <a:lnTo>
                                    <a:pt x="733" y="605"/>
                                  </a:lnTo>
                                  <a:lnTo>
                                    <a:pt x="691" y="595"/>
                                  </a:lnTo>
                                  <a:lnTo>
                                    <a:pt x="652" y="579"/>
                                  </a:lnTo>
                                  <a:lnTo>
                                    <a:pt x="614" y="556"/>
                                  </a:lnTo>
                                  <a:close/>
                                  <a:moveTo>
                                    <a:pt x="971" y="69"/>
                                  </a:moveTo>
                                  <a:lnTo>
                                    <a:pt x="780" y="69"/>
                                  </a:lnTo>
                                  <a:lnTo>
                                    <a:pt x="837" y="76"/>
                                  </a:lnTo>
                                  <a:lnTo>
                                    <a:pt x="877" y="96"/>
                                  </a:lnTo>
                                  <a:lnTo>
                                    <a:pt x="901" y="130"/>
                                  </a:lnTo>
                                  <a:lnTo>
                                    <a:pt x="909" y="177"/>
                                  </a:lnTo>
                                  <a:lnTo>
                                    <a:pt x="899" y="228"/>
                                  </a:lnTo>
                                  <a:lnTo>
                                    <a:pt x="867" y="264"/>
                                  </a:lnTo>
                                  <a:lnTo>
                                    <a:pt x="814" y="286"/>
                                  </a:lnTo>
                                  <a:lnTo>
                                    <a:pt x="741" y="293"/>
                                  </a:lnTo>
                                  <a:lnTo>
                                    <a:pt x="685" y="293"/>
                                  </a:lnTo>
                                  <a:lnTo>
                                    <a:pt x="685" y="362"/>
                                  </a:lnTo>
                                  <a:lnTo>
                                    <a:pt x="743" y="362"/>
                                  </a:lnTo>
                                  <a:lnTo>
                                    <a:pt x="827" y="370"/>
                                  </a:lnTo>
                                  <a:lnTo>
                                    <a:pt x="886" y="393"/>
                                  </a:lnTo>
                                  <a:lnTo>
                                    <a:pt x="922" y="432"/>
                                  </a:lnTo>
                                  <a:lnTo>
                                    <a:pt x="934" y="486"/>
                                  </a:lnTo>
                                  <a:lnTo>
                                    <a:pt x="931" y="513"/>
                                  </a:lnTo>
                                  <a:lnTo>
                                    <a:pt x="923" y="536"/>
                                  </a:lnTo>
                                  <a:lnTo>
                                    <a:pt x="910" y="557"/>
                                  </a:lnTo>
                                  <a:lnTo>
                                    <a:pt x="891" y="575"/>
                                  </a:lnTo>
                                  <a:lnTo>
                                    <a:pt x="868" y="590"/>
                                  </a:lnTo>
                                  <a:lnTo>
                                    <a:pt x="842" y="600"/>
                                  </a:lnTo>
                                  <a:lnTo>
                                    <a:pt x="811" y="606"/>
                                  </a:lnTo>
                                  <a:lnTo>
                                    <a:pt x="777" y="608"/>
                                  </a:lnTo>
                                  <a:lnTo>
                                    <a:pt x="971" y="608"/>
                                  </a:lnTo>
                                  <a:lnTo>
                                    <a:pt x="986" y="593"/>
                                  </a:lnTo>
                                  <a:lnTo>
                                    <a:pt x="1007" y="560"/>
                                  </a:lnTo>
                                  <a:lnTo>
                                    <a:pt x="1020" y="522"/>
                                  </a:lnTo>
                                  <a:lnTo>
                                    <a:pt x="1024" y="480"/>
                                  </a:lnTo>
                                  <a:lnTo>
                                    <a:pt x="1021" y="450"/>
                                  </a:lnTo>
                                  <a:lnTo>
                                    <a:pt x="1013" y="422"/>
                                  </a:lnTo>
                                  <a:lnTo>
                                    <a:pt x="999" y="397"/>
                                  </a:lnTo>
                                  <a:lnTo>
                                    <a:pt x="980" y="374"/>
                                  </a:lnTo>
                                  <a:lnTo>
                                    <a:pt x="956" y="355"/>
                                  </a:lnTo>
                                  <a:lnTo>
                                    <a:pt x="928" y="341"/>
                                  </a:lnTo>
                                  <a:lnTo>
                                    <a:pt x="896" y="330"/>
                                  </a:lnTo>
                                  <a:lnTo>
                                    <a:pt x="860" y="324"/>
                                  </a:lnTo>
                                  <a:lnTo>
                                    <a:pt x="860" y="323"/>
                                  </a:lnTo>
                                  <a:lnTo>
                                    <a:pt x="921" y="299"/>
                                  </a:lnTo>
                                  <a:lnTo>
                                    <a:pt x="965" y="263"/>
                                  </a:lnTo>
                                  <a:lnTo>
                                    <a:pt x="991" y="216"/>
                                  </a:lnTo>
                                  <a:lnTo>
                                    <a:pt x="1000" y="157"/>
                                  </a:lnTo>
                                  <a:lnTo>
                                    <a:pt x="997" y="124"/>
                                  </a:lnTo>
                                  <a:lnTo>
                                    <a:pt x="987" y="94"/>
                                  </a:lnTo>
                                  <a:lnTo>
                                    <a:pt x="971" y="69"/>
                                  </a:lnTo>
                                  <a:close/>
                                  <a:moveTo>
                                    <a:pt x="802" y="0"/>
                                  </a:moveTo>
                                  <a:lnTo>
                                    <a:pt x="758" y="3"/>
                                  </a:lnTo>
                                  <a:lnTo>
                                    <a:pt x="716" y="10"/>
                                  </a:lnTo>
                                  <a:lnTo>
                                    <a:pt x="677" y="21"/>
                                  </a:lnTo>
                                  <a:lnTo>
                                    <a:pt x="642" y="38"/>
                                  </a:lnTo>
                                  <a:lnTo>
                                    <a:pt x="642" y="116"/>
                                  </a:lnTo>
                                  <a:lnTo>
                                    <a:pt x="675" y="95"/>
                                  </a:lnTo>
                                  <a:lnTo>
                                    <a:pt x="709" y="81"/>
                                  </a:lnTo>
                                  <a:lnTo>
                                    <a:pt x="744" y="72"/>
                                  </a:lnTo>
                                  <a:lnTo>
                                    <a:pt x="780" y="69"/>
                                  </a:lnTo>
                                  <a:lnTo>
                                    <a:pt x="971" y="69"/>
                                  </a:lnTo>
                                  <a:lnTo>
                                    <a:pt x="970" y="67"/>
                                  </a:lnTo>
                                  <a:lnTo>
                                    <a:pt x="946" y="44"/>
                                  </a:lnTo>
                                  <a:lnTo>
                                    <a:pt x="917" y="25"/>
                                  </a:lnTo>
                                  <a:lnTo>
                                    <a:pt x="883" y="11"/>
                                  </a:lnTo>
                                  <a:lnTo>
                                    <a:pt x="845" y="3"/>
                                  </a:lnTo>
                                  <a:lnTo>
                                    <a:pt x="8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70" name="任意多边形 570"/>
                          <wps:cNvSpPr/>
                          <wps:spPr>
                            <a:xfrm>
                              <a:off x="9753" y="5941"/>
                              <a:ext cx="226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1" h="666">
                                  <a:moveTo>
                                    <a:pt x="398" y="69"/>
                                  </a:moveTo>
                                  <a:lnTo>
                                    <a:pt x="215" y="69"/>
                                  </a:lnTo>
                                  <a:lnTo>
                                    <a:pt x="244" y="71"/>
                                  </a:lnTo>
                                  <a:lnTo>
                                    <a:pt x="270" y="77"/>
                                  </a:lnTo>
                                  <a:lnTo>
                                    <a:pt x="293" y="86"/>
                                  </a:lnTo>
                                  <a:lnTo>
                                    <a:pt x="311" y="99"/>
                                  </a:lnTo>
                                  <a:lnTo>
                                    <a:pt x="326" y="115"/>
                                  </a:lnTo>
                                  <a:lnTo>
                                    <a:pt x="336" y="135"/>
                                  </a:lnTo>
                                  <a:lnTo>
                                    <a:pt x="343" y="158"/>
                                  </a:lnTo>
                                  <a:lnTo>
                                    <a:pt x="345" y="184"/>
                                  </a:lnTo>
                                  <a:lnTo>
                                    <a:pt x="343" y="209"/>
                                  </a:lnTo>
                                  <a:lnTo>
                                    <a:pt x="338" y="233"/>
                                  </a:lnTo>
                                  <a:lnTo>
                                    <a:pt x="329" y="256"/>
                                  </a:lnTo>
                                  <a:lnTo>
                                    <a:pt x="316" y="279"/>
                                  </a:lnTo>
                                  <a:lnTo>
                                    <a:pt x="299" y="304"/>
                                  </a:lnTo>
                                  <a:lnTo>
                                    <a:pt x="274" y="333"/>
                                  </a:lnTo>
                                  <a:lnTo>
                                    <a:pt x="242" y="366"/>
                                  </a:lnTo>
                                  <a:lnTo>
                                    <a:pt x="204" y="404"/>
                                  </a:lnTo>
                                  <a:lnTo>
                                    <a:pt x="0" y="594"/>
                                  </a:lnTo>
                                  <a:lnTo>
                                    <a:pt x="0" y="665"/>
                                  </a:lnTo>
                                  <a:lnTo>
                                    <a:pt x="426" y="665"/>
                                  </a:lnTo>
                                  <a:lnTo>
                                    <a:pt x="426" y="592"/>
                                  </a:lnTo>
                                  <a:lnTo>
                                    <a:pt x="105" y="592"/>
                                  </a:lnTo>
                                  <a:lnTo>
                                    <a:pt x="105" y="590"/>
                                  </a:lnTo>
                                  <a:lnTo>
                                    <a:pt x="265" y="444"/>
                                  </a:lnTo>
                                  <a:lnTo>
                                    <a:pt x="310" y="401"/>
                                  </a:lnTo>
                                  <a:lnTo>
                                    <a:pt x="347" y="362"/>
                                  </a:lnTo>
                                  <a:lnTo>
                                    <a:pt x="376" y="327"/>
                                  </a:lnTo>
                                  <a:lnTo>
                                    <a:pt x="397" y="295"/>
                                  </a:lnTo>
                                  <a:lnTo>
                                    <a:pt x="413" y="266"/>
                                  </a:lnTo>
                                  <a:lnTo>
                                    <a:pt x="424" y="236"/>
                                  </a:lnTo>
                                  <a:lnTo>
                                    <a:pt x="430" y="206"/>
                                  </a:lnTo>
                                  <a:lnTo>
                                    <a:pt x="433" y="176"/>
                                  </a:lnTo>
                                  <a:lnTo>
                                    <a:pt x="429" y="138"/>
                                  </a:lnTo>
                                  <a:lnTo>
                                    <a:pt x="419" y="104"/>
                                  </a:lnTo>
                                  <a:lnTo>
                                    <a:pt x="402" y="74"/>
                                  </a:lnTo>
                                  <a:lnTo>
                                    <a:pt x="398" y="69"/>
                                  </a:lnTo>
                                  <a:close/>
                                  <a:moveTo>
                                    <a:pt x="229" y="0"/>
                                  </a:moveTo>
                                  <a:lnTo>
                                    <a:pt x="175" y="4"/>
                                  </a:lnTo>
                                  <a:lnTo>
                                    <a:pt x="125" y="15"/>
                                  </a:lnTo>
                                  <a:lnTo>
                                    <a:pt x="79" y="33"/>
                                  </a:lnTo>
                                  <a:lnTo>
                                    <a:pt x="36" y="59"/>
                                  </a:lnTo>
                                  <a:lnTo>
                                    <a:pt x="36" y="144"/>
                                  </a:lnTo>
                                  <a:lnTo>
                                    <a:pt x="79" y="111"/>
                                  </a:lnTo>
                                  <a:lnTo>
                                    <a:pt x="123" y="88"/>
                                  </a:lnTo>
                                  <a:lnTo>
                                    <a:pt x="168" y="74"/>
                                  </a:lnTo>
                                  <a:lnTo>
                                    <a:pt x="215" y="69"/>
                                  </a:lnTo>
                                  <a:lnTo>
                                    <a:pt x="398" y="69"/>
                                  </a:lnTo>
                                  <a:lnTo>
                                    <a:pt x="378" y="48"/>
                                  </a:lnTo>
                                  <a:lnTo>
                                    <a:pt x="348" y="27"/>
                                  </a:lnTo>
                                  <a:lnTo>
                                    <a:pt x="313" y="12"/>
                                  </a:lnTo>
                                  <a:lnTo>
                                    <a:pt x="273" y="3"/>
                                  </a:lnTo>
                                  <a:lnTo>
                                    <a:pt x="229" y="0"/>
                                  </a:lnTo>
                                  <a:close/>
                                  <a:moveTo>
                                    <a:pt x="971" y="495"/>
                                  </a:moveTo>
                                  <a:lnTo>
                                    <a:pt x="885" y="495"/>
                                  </a:lnTo>
                                  <a:lnTo>
                                    <a:pt x="885" y="665"/>
                                  </a:lnTo>
                                  <a:lnTo>
                                    <a:pt x="971" y="665"/>
                                  </a:lnTo>
                                  <a:lnTo>
                                    <a:pt x="971" y="495"/>
                                  </a:lnTo>
                                  <a:close/>
                                  <a:moveTo>
                                    <a:pt x="971" y="11"/>
                                  </a:moveTo>
                                  <a:lnTo>
                                    <a:pt x="868" y="11"/>
                                  </a:lnTo>
                                  <a:lnTo>
                                    <a:pt x="559" y="442"/>
                                  </a:lnTo>
                                  <a:lnTo>
                                    <a:pt x="559" y="495"/>
                                  </a:lnTo>
                                  <a:lnTo>
                                    <a:pt x="1061" y="495"/>
                                  </a:lnTo>
                                  <a:lnTo>
                                    <a:pt x="1061" y="430"/>
                                  </a:lnTo>
                                  <a:lnTo>
                                    <a:pt x="650" y="430"/>
                                  </a:lnTo>
                                  <a:lnTo>
                                    <a:pt x="858" y="139"/>
                                  </a:lnTo>
                                  <a:lnTo>
                                    <a:pt x="868" y="123"/>
                                  </a:lnTo>
                                  <a:lnTo>
                                    <a:pt x="875" y="109"/>
                                  </a:lnTo>
                                  <a:lnTo>
                                    <a:pt x="881" y="98"/>
                                  </a:lnTo>
                                  <a:lnTo>
                                    <a:pt x="885" y="89"/>
                                  </a:lnTo>
                                  <a:lnTo>
                                    <a:pt x="971" y="89"/>
                                  </a:lnTo>
                                  <a:lnTo>
                                    <a:pt x="971" y="11"/>
                                  </a:lnTo>
                                  <a:close/>
                                  <a:moveTo>
                                    <a:pt x="971" y="89"/>
                                  </a:moveTo>
                                  <a:lnTo>
                                    <a:pt x="887" y="89"/>
                                  </a:lnTo>
                                  <a:lnTo>
                                    <a:pt x="886" y="109"/>
                                  </a:lnTo>
                                  <a:lnTo>
                                    <a:pt x="885" y="124"/>
                                  </a:lnTo>
                                  <a:lnTo>
                                    <a:pt x="885" y="139"/>
                                  </a:lnTo>
                                  <a:lnTo>
                                    <a:pt x="885" y="430"/>
                                  </a:lnTo>
                                  <a:lnTo>
                                    <a:pt x="971" y="430"/>
                                  </a:lnTo>
                                  <a:lnTo>
                                    <a:pt x="971" y="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71" name="任意多边形 571"/>
                          <wps:cNvSpPr/>
                          <wps:spPr>
                            <a:xfrm>
                              <a:off x="10243" y="5942"/>
                              <a:ext cx="219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9" h="677">
                                  <a:moveTo>
                                    <a:pt x="397" y="69"/>
                                  </a:moveTo>
                                  <a:lnTo>
                                    <a:pt x="214" y="69"/>
                                  </a:lnTo>
                                  <a:lnTo>
                                    <a:pt x="244" y="71"/>
                                  </a:lnTo>
                                  <a:lnTo>
                                    <a:pt x="270" y="77"/>
                                  </a:lnTo>
                                  <a:lnTo>
                                    <a:pt x="293" y="86"/>
                                  </a:lnTo>
                                  <a:lnTo>
                                    <a:pt x="311" y="99"/>
                                  </a:lnTo>
                                  <a:lnTo>
                                    <a:pt x="326" y="116"/>
                                  </a:lnTo>
                                  <a:lnTo>
                                    <a:pt x="336" y="135"/>
                                  </a:lnTo>
                                  <a:lnTo>
                                    <a:pt x="343" y="158"/>
                                  </a:lnTo>
                                  <a:lnTo>
                                    <a:pt x="345" y="185"/>
                                  </a:lnTo>
                                  <a:lnTo>
                                    <a:pt x="343" y="209"/>
                                  </a:lnTo>
                                  <a:lnTo>
                                    <a:pt x="337" y="233"/>
                                  </a:lnTo>
                                  <a:lnTo>
                                    <a:pt x="329" y="256"/>
                                  </a:lnTo>
                                  <a:lnTo>
                                    <a:pt x="316" y="280"/>
                                  </a:lnTo>
                                  <a:lnTo>
                                    <a:pt x="298" y="304"/>
                                  </a:lnTo>
                                  <a:lnTo>
                                    <a:pt x="274" y="334"/>
                                  </a:lnTo>
                                  <a:lnTo>
                                    <a:pt x="242" y="367"/>
                                  </a:lnTo>
                                  <a:lnTo>
                                    <a:pt x="204" y="404"/>
                                  </a:lnTo>
                                  <a:lnTo>
                                    <a:pt x="0" y="594"/>
                                  </a:lnTo>
                                  <a:lnTo>
                                    <a:pt x="0" y="665"/>
                                  </a:lnTo>
                                  <a:lnTo>
                                    <a:pt x="426" y="665"/>
                                  </a:lnTo>
                                  <a:lnTo>
                                    <a:pt x="426" y="592"/>
                                  </a:lnTo>
                                  <a:lnTo>
                                    <a:pt x="105" y="592"/>
                                  </a:lnTo>
                                  <a:lnTo>
                                    <a:pt x="105" y="590"/>
                                  </a:lnTo>
                                  <a:lnTo>
                                    <a:pt x="265" y="445"/>
                                  </a:lnTo>
                                  <a:lnTo>
                                    <a:pt x="309" y="401"/>
                                  </a:lnTo>
                                  <a:lnTo>
                                    <a:pt x="347" y="362"/>
                                  </a:lnTo>
                                  <a:lnTo>
                                    <a:pt x="376" y="327"/>
                                  </a:lnTo>
                                  <a:lnTo>
                                    <a:pt x="397" y="296"/>
                                  </a:lnTo>
                                  <a:lnTo>
                                    <a:pt x="413" y="266"/>
                                  </a:lnTo>
                                  <a:lnTo>
                                    <a:pt x="424" y="236"/>
                                  </a:lnTo>
                                  <a:lnTo>
                                    <a:pt x="430" y="206"/>
                                  </a:lnTo>
                                  <a:lnTo>
                                    <a:pt x="432" y="176"/>
                                  </a:lnTo>
                                  <a:lnTo>
                                    <a:pt x="429" y="138"/>
                                  </a:lnTo>
                                  <a:lnTo>
                                    <a:pt x="419" y="104"/>
                                  </a:lnTo>
                                  <a:lnTo>
                                    <a:pt x="402" y="74"/>
                                  </a:lnTo>
                                  <a:lnTo>
                                    <a:pt x="397" y="69"/>
                                  </a:lnTo>
                                  <a:close/>
                                  <a:moveTo>
                                    <a:pt x="228" y="0"/>
                                  </a:moveTo>
                                  <a:lnTo>
                                    <a:pt x="175" y="4"/>
                                  </a:lnTo>
                                  <a:lnTo>
                                    <a:pt x="125" y="15"/>
                                  </a:lnTo>
                                  <a:lnTo>
                                    <a:pt x="79" y="33"/>
                                  </a:lnTo>
                                  <a:lnTo>
                                    <a:pt x="36" y="60"/>
                                  </a:lnTo>
                                  <a:lnTo>
                                    <a:pt x="36" y="144"/>
                                  </a:lnTo>
                                  <a:lnTo>
                                    <a:pt x="79" y="111"/>
                                  </a:lnTo>
                                  <a:lnTo>
                                    <a:pt x="123" y="88"/>
                                  </a:lnTo>
                                  <a:lnTo>
                                    <a:pt x="168" y="74"/>
                                  </a:lnTo>
                                  <a:lnTo>
                                    <a:pt x="214" y="69"/>
                                  </a:lnTo>
                                  <a:lnTo>
                                    <a:pt x="397" y="69"/>
                                  </a:lnTo>
                                  <a:lnTo>
                                    <a:pt x="378" y="48"/>
                                  </a:lnTo>
                                  <a:lnTo>
                                    <a:pt x="348" y="27"/>
                                  </a:lnTo>
                                  <a:lnTo>
                                    <a:pt x="313" y="12"/>
                                  </a:lnTo>
                                  <a:lnTo>
                                    <a:pt x="273" y="3"/>
                                  </a:lnTo>
                                  <a:lnTo>
                                    <a:pt x="228" y="0"/>
                                  </a:lnTo>
                                  <a:close/>
                                  <a:moveTo>
                                    <a:pt x="630" y="565"/>
                                  </a:moveTo>
                                  <a:lnTo>
                                    <a:pt x="630" y="649"/>
                                  </a:lnTo>
                                  <a:lnTo>
                                    <a:pt x="658" y="661"/>
                                  </a:lnTo>
                                  <a:lnTo>
                                    <a:pt x="692" y="670"/>
                                  </a:lnTo>
                                  <a:lnTo>
                                    <a:pt x="732" y="675"/>
                                  </a:lnTo>
                                  <a:lnTo>
                                    <a:pt x="778" y="676"/>
                                  </a:lnTo>
                                  <a:lnTo>
                                    <a:pt x="833" y="673"/>
                                  </a:lnTo>
                                  <a:lnTo>
                                    <a:pt x="883" y="662"/>
                                  </a:lnTo>
                                  <a:lnTo>
                                    <a:pt x="925" y="643"/>
                                  </a:lnTo>
                                  <a:lnTo>
                                    <a:pt x="962" y="618"/>
                                  </a:lnTo>
                                  <a:lnTo>
                                    <a:pt x="971" y="608"/>
                                  </a:lnTo>
                                  <a:lnTo>
                                    <a:pt x="777" y="608"/>
                                  </a:lnTo>
                                  <a:lnTo>
                                    <a:pt x="739" y="605"/>
                                  </a:lnTo>
                                  <a:lnTo>
                                    <a:pt x="702" y="597"/>
                                  </a:lnTo>
                                  <a:lnTo>
                                    <a:pt x="666" y="584"/>
                                  </a:lnTo>
                                  <a:lnTo>
                                    <a:pt x="630" y="565"/>
                                  </a:lnTo>
                                  <a:close/>
                                  <a:moveTo>
                                    <a:pt x="983" y="338"/>
                                  </a:moveTo>
                                  <a:lnTo>
                                    <a:pt x="763" y="338"/>
                                  </a:lnTo>
                                  <a:lnTo>
                                    <a:pt x="803" y="340"/>
                                  </a:lnTo>
                                  <a:lnTo>
                                    <a:pt x="838" y="346"/>
                                  </a:lnTo>
                                  <a:lnTo>
                                    <a:pt x="868" y="357"/>
                                  </a:lnTo>
                                  <a:lnTo>
                                    <a:pt x="893" y="372"/>
                                  </a:lnTo>
                                  <a:lnTo>
                                    <a:pt x="913" y="391"/>
                                  </a:lnTo>
                                  <a:lnTo>
                                    <a:pt x="927" y="414"/>
                                  </a:lnTo>
                                  <a:lnTo>
                                    <a:pt x="935" y="440"/>
                                  </a:lnTo>
                                  <a:lnTo>
                                    <a:pt x="938" y="470"/>
                                  </a:lnTo>
                                  <a:lnTo>
                                    <a:pt x="935" y="500"/>
                                  </a:lnTo>
                                  <a:lnTo>
                                    <a:pt x="927" y="526"/>
                                  </a:lnTo>
                                  <a:lnTo>
                                    <a:pt x="913" y="550"/>
                                  </a:lnTo>
                                  <a:lnTo>
                                    <a:pt x="894" y="570"/>
                                  </a:lnTo>
                                  <a:lnTo>
                                    <a:pt x="870" y="587"/>
                                  </a:lnTo>
                                  <a:lnTo>
                                    <a:pt x="843" y="599"/>
                                  </a:lnTo>
                                  <a:lnTo>
                                    <a:pt x="812" y="606"/>
                                  </a:lnTo>
                                  <a:lnTo>
                                    <a:pt x="777" y="608"/>
                                  </a:lnTo>
                                  <a:lnTo>
                                    <a:pt x="971" y="608"/>
                                  </a:lnTo>
                                  <a:lnTo>
                                    <a:pt x="991" y="586"/>
                                  </a:lnTo>
                                  <a:lnTo>
                                    <a:pt x="1012" y="550"/>
                                  </a:lnTo>
                                  <a:lnTo>
                                    <a:pt x="1024" y="509"/>
                                  </a:lnTo>
                                  <a:lnTo>
                                    <a:pt x="1028" y="464"/>
                                  </a:lnTo>
                                  <a:lnTo>
                                    <a:pt x="1024" y="420"/>
                                  </a:lnTo>
                                  <a:lnTo>
                                    <a:pt x="1013" y="382"/>
                                  </a:lnTo>
                                  <a:lnTo>
                                    <a:pt x="993" y="348"/>
                                  </a:lnTo>
                                  <a:lnTo>
                                    <a:pt x="983" y="338"/>
                                  </a:lnTo>
                                  <a:close/>
                                  <a:moveTo>
                                    <a:pt x="997" y="11"/>
                                  </a:moveTo>
                                  <a:lnTo>
                                    <a:pt x="652" y="11"/>
                                  </a:lnTo>
                                  <a:lnTo>
                                    <a:pt x="652" y="344"/>
                                  </a:lnTo>
                                  <a:lnTo>
                                    <a:pt x="685" y="341"/>
                                  </a:lnTo>
                                  <a:lnTo>
                                    <a:pt x="714" y="339"/>
                                  </a:lnTo>
                                  <a:lnTo>
                                    <a:pt x="740" y="338"/>
                                  </a:lnTo>
                                  <a:lnTo>
                                    <a:pt x="763" y="338"/>
                                  </a:lnTo>
                                  <a:lnTo>
                                    <a:pt x="983" y="338"/>
                                  </a:lnTo>
                                  <a:lnTo>
                                    <a:pt x="966" y="319"/>
                                  </a:lnTo>
                                  <a:lnTo>
                                    <a:pt x="932" y="296"/>
                                  </a:lnTo>
                                  <a:lnTo>
                                    <a:pt x="892" y="280"/>
                                  </a:lnTo>
                                  <a:lnTo>
                                    <a:pt x="846" y="270"/>
                                  </a:lnTo>
                                  <a:lnTo>
                                    <a:pt x="828" y="269"/>
                                  </a:lnTo>
                                  <a:lnTo>
                                    <a:pt x="734" y="269"/>
                                  </a:lnTo>
                                  <a:lnTo>
                                    <a:pt x="734" y="84"/>
                                  </a:lnTo>
                                  <a:lnTo>
                                    <a:pt x="997" y="84"/>
                                  </a:lnTo>
                                  <a:lnTo>
                                    <a:pt x="997" y="11"/>
                                  </a:lnTo>
                                  <a:close/>
                                  <a:moveTo>
                                    <a:pt x="793" y="267"/>
                                  </a:moveTo>
                                  <a:lnTo>
                                    <a:pt x="782" y="267"/>
                                  </a:lnTo>
                                  <a:lnTo>
                                    <a:pt x="769" y="268"/>
                                  </a:lnTo>
                                  <a:lnTo>
                                    <a:pt x="734" y="269"/>
                                  </a:lnTo>
                                  <a:lnTo>
                                    <a:pt x="828" y="269"/>
                                  </a:lnTo>
                                  <a:lnTo>
                                    <a:pt x="793" y="2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72" name="任意多边形 572"/>
                          <wps:cNvSpPr/>
                          <wps:spPr>
                            <a:xfrm>
                              <a:off x="10720" y="5942"/>
                              <a:ext cx="224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5" h="677">
                                  <a:moveTo>
                                    <a:pt x="398" y="70"/>
                                  </a:moveTo>
                                  <a:lnTo>
                                    <a:pt x="215" y="70"/>
                                  </a:lnTo>
                                  <a:lnTo>
                                    <a:pt x="244" y="71"/>
                                  </a:lnTo>
                                  <a:lnTo>
                                    <a:pt x="270" y="77"/>
                                  </a:lnTo>
                                  <a:lnTo>
                                    <a:pt x="293" y="86"/>
                                  </a:lnTo>
                                  <a:lnTo>
                                    <a:pt x="311" y="99"/>
                                  </a:lnTo>
                                  <a:lnTo>
                                    <a:pt x="326" y="116"/>
                                  </a:lnTo>
                                  <a:lnTo>
                                    <a:pt x="336" y="136"/>
                                  </a:lnTo>
                                  <a:lnTo>
                                    <a:pt x="343" y="159"/>
                                  </a:lnTo>
                                  <a:lnTo>
                                    <a:pt x="345" y="185"/>
                                  </a:lnTo>
                                  <a:lnTo>
                                    <a:pt x="343" y="209"/>
                                  </a:lnTo>
                                  <a:lnTo>
                                    <a:pt x="338" y="233"/>
                                  </a:lnTo>
                                  <a:lnTo>
                                    <a:pt x="329" y="257"/>
                                  </a:lnTo>
                                  <a:lnTo>
                                    <a:pt x="316" y="280"/>
                                  </a:lnTo>
                                  <a:lnTo>
                                    <a:pt x="299" y="305"/>
                                  </a:lnTo>
                                  <a:lnTo>
                                    <a:pt x="274" y="334"/>
                                  </a:lnTo>
                                  <a:lnTo>
                                    <a:pt x="242" y="367"/>
                                  </a:lnTo>
                                  <a:lnTo>
                                    <a:pt x="204" y="404"/>
                                  </a:lnTo>
                                  <a:lnTo>
                                    <a:pt x="0" y="594"/>
                                  </a:lnTo>
                                  <a:lnTo>
                                    <a:pt x="0" y="666"/>
                                  </a:lnTo>
                                  <a:lnTo>
                                    <a:pt x="426" y="666"/>
                                  </a:lnTo>
                                  <a:lnTo>
                                    <a:pt x="426" y="592"/>
                                  </a:lnTo>
                                  <a:lnTo>
                                    <a:pt x="105" y="592"/>
                                  </a:lnTo>
                                  <a:lnTo>
                                    <a:pt x="105" y="590"/>
                                  </a:lnTo>
                                  <a:lnTo>
                                    <a:pt x="265" y="445"/>
                                  </a:lnTo>
                                  <a:lnTo>
                                    <a:pt x="310" y="402"/>
                                  </a:lnTo>
                                  <a:lnTo>
                                    <a:pt x="347" y="362"/>
                                  </a:lnTo>
                                  <a:lnTo>
                                    <a:pt x="376" y="327"/>
                                  </a:lnTo>
                                  <a:lnTo>
                                    <a:pt x="397" y="296"/>
                                  </a:lnTo>
                                  <a:lnTo>
                                    <a:pt x="413" y="266"/>
                                  </a:lnTo>
                                  <a:lnTo>
                                    <a:pt x="424" y="237"/>
                                  </a:lnTo>
                                  <a:lnTo>
                                    <a:pt x="430" y="207"/>
                                  </a:lnTo>
                                  <a:lnTo>
                                    <a:pt x="432" y="176"/>
                                  </a:lnTo>
                                  <a:lnTo>
                                    <a:pt x="429" y="138"/>
                                  </a:lnTo>
                                  <a:lnTo>
                                    <a:pt x="419" y="104"/>
                                  </a:lnTo>
                                  <a:lnTo>
                                    <a:pt x="402" y="74"/>
                                  </a:lnTo>
                                  <a:lnTo>
                                    <a:pt x="398" y="70"/>
                                  </a:lnTo>
                                  <a:close/>
                                  <a:moveTo>
                                    <a:pt x="229" y="0"/>
                                  </a:moveTo>
                                  <a:lnTo>
                                    <a:pt x="175" y="4"/>
                                  </a:lnTo>
                                  <a:lnTo>
                                    <a:pt x="125" y="15"/>
                                  </a:lnTo>
                                  <a:lnTo>
                                    <a:pt x="79" y="34"/>
                                  </a:lnTo>
                                  <a:lnTo>
                                    <a:pt x="36" y="60"/>
                                  </a:lnTo>
                                  <a:lnTo>
                                    <a:pt x="36" y="144"/>
                                  </a:lnTo>
                                  <a:lnTo>
                                    <a:pt x="79" y="111"/>
                                  </a:lnTo>
                                  <a:lnTo>
                                    <a:pt x="123" y="88"/>
                                  </a:lnTo>
                                  <a:lnTo>
                                    <a:pt x="168" y="74"/>
                                  </a:lnTo>
                                  <a:lnTo>
                                    <a:pt x="215" y="70"/>
                                  </a:lnTo>
                                  <a:lnTo>
                                    <a:pt x="398" y="70"/>
                                  </a:lnTo>
                                  <a:lnTo>
                                    <a:pt x="378" y="48"/>
                                  </a:lnTo>
                                  <a:lnTo>
                                    <a:pt x="348" y="27"/>
                                  </a:lnTo>
                                  <a:lnTo>
                                    <a:pt x="313" y="12"/>
                                  </a:lnTo>
                                  <a:lnTo>
                                    <a:pt x="273" y="3"/>
                                  </a:lnTo>
                                  <a:lnTo>
                                    <a:pt x="229" y="0"/>
                                  </a:lnTo>
                                  <a:close/>
                                  <a:moveTo>
                                    <a:pt x="894" y="0"/>
                                  </a:moveTo>
                                  <a:lnTo>
                                    <a:pt x="832" y="7"/>
                                  </a:lnTo>
                                  <a:lnTo>
                                    <a:pt x="776" y="26"/>
                                  </a:lnTo>
                                  <a:lnTo>
                                    <a:pt x="727" y="58"/>
                                  </a:lnTo>
                                  <a:lnTo>
                                    <a:pt x="683" y="102"/>
                                  </a:lnTo>
                                  <a:lnTo>
                                    <a:pt x="649" y="158"/>
                                  </a:lnTo>
                                  <a:lnTo>
                                    <a:pt x="624" y="222"/>
                                  </a:lnTo>
                                  <a:lnTo>
                                    <a:pt x="609" y="295"/>
                                  </a:lnTo>
                                  <a:lnTo>
                                    <a:pt x="604" y="378"/>
                                  </a:lnTo>
                                  <a:lnTo>
                                    <a:pt x="607" y="445"/>
                                  </a:lnTo>
                                  <a:lnTo>
                                    <a:pt x="619" y="504"/>
                                  </a:lnTo>
                                  <a:lnTo>
                                    <a:pt x="638" y="556"/>
                                  </a:lnTo>
                                  <a:lnTo>
                                    <a:pt x="665" y="599"/>
                                  </a:lnTo>
                                  <a:lnTo>
                                    <a:pt x="698" y="633"/>
                                  </a:lnTo>
                                  <a:lnTo>
                                    <a:pt x="737" y="657"/>
                                  </a:lnTo>
                                  <a:lnTo>
                                    <a:pt x="782" y="672"/>
                                  </a:lnTo>
                                  <a:lnTo>
                                    <a:pt x="832" y="677"/>
                                  </a:lnTo>
                                  <a:lnTo>
                                    <a:pt x="878" y="673"/>
                                  </a:lnTo>
                                  <a:lnTo>
                                    <a:pt x="921" y="661"/>
                                  </a:lnTo>
                                  <a:lnTo>
                                    <a:pt x="958" y="642"/>
                                  </a:lnTo>
                                  <a:lnTo>
                                    <a:pt x="992" y="615"/>
                                  </a:lnTo>
                                  <a:lnTo>
                                    <a:pt x="997" y="608"/>
                                  </a:lnTo>
                                  <a:lnTo>
                                    <a:pt x="834" y="608"/>
                                  </a:lnTo>
                                  <a:lnTo>
                                    <a:pt x="805" y="605"/>
                                  </a:lnTo>
                                  <a:lnTo>
                                    <a:pt x="779" y="597"/>
                                  </a:lnTo>
                                  <a:lnTo>
                                    <a:pt x="756" y="582"/>
                                  </a:lnTo>
                                  <a:lnTo>
                                    <a:pt x="736" y="562"/>
                                  </a:lnTo>
                                  <a:lnTo>
                                    <a:pt x="720" y="538"/>
                                  </a:lnTo>
                                  <a:lnTo>
                                    <a:pt x="709" y="511"/>
                                  </a:lnTo>
                                  <a:lnTo>
                                    <a:pt x="702" y="483"/>
                                  </a:lnTo>
                                  <a:lnTo>
                                    <a:pt x="700" y="452"/>
                                  </a:lnTo>
                                  <a:lnTo>
                                    <a:pt x="702" y="426"/>
                                  </a:lnTo>
                                  <a:lnTo>
                                    <a:pt x="709" y="403"/>
                                  </a:lnTo>
                                  <a:lnTo>
                                    <a:pt x="720" y="381"/>
                                  </a:lnTo>
                                  <a:lnTo>
                                    <a:pt x="737" y="362"/>
                                  </a:lnTo>
                                  <a:lnTo>
                                    <a:pt x="756" y="345"/>
                                  </a:lnTo>
                                  <a:lnTo>
                                    <a:pt x="694" y="345"/>
                                  </a:lnTo>
                                  <a:lnTo>
                                    <a:pt x="698" y="284"/>
                                  </a:lnTo>
                                  <a:lnTo>
                                    <a:pt x="709" y="231"/>
                                  </a:lnTo>
                                  <a:lnTo>
                                    <a:pt x="726" y="183"/>
                                  </a:lnTo>
                                  <a:lnTo>
                                    <a:pt x="750" y="143"/>
                                  </a:lnTo>
                                  <a:lnTo>
                                    <a:pt x="780" y="111"/>
                                  </a:lnTo>
                                  <a:lnTo>
                                    <a:pt x="814" y="88"/>
                                  </a:lnTo>
                                  <a:lnTo>
                                    <a:pt x="853" y="74"/>
                                  </a:lnTo>
                                  <a:lnTo>
                                    <a:pt x="896" y="69"/>
                                  </a:lnTo>
                                  <a:lnTo>
                                    <a:pt x="1011" y="69"/>
                                  </a:lnTo>
                                  <a:lnTo>
                                    <a:pt x="1011" y="19"/>
                                  </a:lnTo>
                                  <a:lnTo>
                                    <a:pt x="987" y="11"/>
                                  </a:lnTo>
                                  <a:lnTo>
                                    <a:pt x="960" y="5"/>
                                  </a:lnTo>
                                  <a:lnTo>
                                    <a:pt x="929" y="1"/>
                                  </a:lnTo>
                                  <a:lnTo>
                                    <a:pt x="894" y="0"/>
                                  </a:lnTo>
                                  <a:close/>
                                  <a:moveTo>
                                    <a:pt x="1011" y="323"/>
                                  </a:moveTo>
                                  <a:lnTo>
                                    <a:pt x="833" y="323"/>
                                  </a:lnTo>
                                  <a:lnTo>
                                    <a:pt x="863" y="326"/>
                                  </a:lnTo>
                                  <a:lnTo>
                                    <a:pt x="889" y="333"/>
                                  </a:lnTo>
                                  <a:lnTo>
                                    <a:pt x="912" y="345"/>
                                  </a:lnTo>
                                  <a:lnTo>
                                    <a:pt x="930" y="361"/>
                                  </a:lnTo>
                                  <a:lnTo>
                                    <a:pt x="945" y="382"/>
                                  </a:lnTo>
                                  <a:lnTo>
                                    <a:pt x="956" y="406"/>
                                  </a:lnTo>
                                  <a:lnTo>
                                    <a:pt x="962" y="434"/>
                                  </a:lnTo>
                                  <a:lnTo>
                                    <a:pt x="965" y="466"/>
                                  </a:lnTo>
                                  <a:lnTo>
                                    <a:pt x="962" y="496"/>
                                  </a:lnTo>
                                  <a:lnTo>
                                    <a:pt x="956" y="523"/>
                                  </a:lnTo>
                                  <a:lnTo>
                                    <a:pt x="944" y="547"/>
                                  </a:lnTo>
                                  <a:lnTo>
                                    <a:pt x="928" y="569"/>
                                  </a:lnTo>
                                  <a:lnTo>
                                    <a:pt x="909" y="586"/>
                                  </a:lnTo>
                                  <a:lnTo>
                                    <a:pt x="887" y="598"/>
                                  </a:lnTo>
                                  <a:lnTo>
                                    <a:pt x="862" y="606"/>
                                  </a:lnTo>
                                  <a:lnTo>
                                    <a:pt x="834" y="608"/>
                                  </a:lnTo>
                                  <a:lnTo>
                                    <a:pt x="997" y="608"/>
                                  </a:lnTo>
                                  <a:lnTo>
                                    <a:pt x="1019" y="582"/>
                                  </a:lnTo>
                                  <a:lnTo>
                                    <a:pt x="1039" y="545"/>
                                  </a:lnTo>
                                  <a:lnTo>
                                    <a:pt x="1051" y="503"/>
                                  </a:lnTo>
                                  <a:lnTo>
                                    <a:pt x="1055" y="457"/>
                                  </a:lnTo>
                                  <a:lnTo>
                                    <a:pt x="1051" y="414"/>
                                  </a:lnTo>
                                  <a:lnTo>
                                    <a:pt x="1041" y="375"/>
                                  </a:lnTo>
                                  <a:lnTo>
                                    <a:pt x="1024" y="340"/>
                                  </a:lnTo>
                                  <a:lnTo>
                                    <a:pt x="1011" y="323"/>
                                  </a:lnTo>
                                  <a:close/>
                                  <a:moveTo>
                                    <a:pt x="855" y="255"/>
                                  </a:moveTo>
                                  <a:lnTo>
                                    <a:pt x="804" y="261"/>
                                  </a:lnTo>
                                  <a:lnTo>
                                    <a:pt x="761" y="277"/>
                                  </a:lnTo>
                                  <a:lnTo>
                                    <a:pt x="725" y="306"/>
                                  </a:lnTo>
                                  <a:lnTo>
                                    <a:pt x="696" y="345"/>
                                  </a:lnTo>
                                  <a:lnTo>
                                    <a:pt x="756" y="345"/>
                                  </a:lnTo>
                                  <a:lnTo>
                                    <a:pt x="757" y="345"/>
                                  </a:lnTo>
                                  <a:lnTo>
                                    <a:pt x="779" y="333"/>
                                  </a:lnTo>
                                  <a:lnTo>
                                    <a:pt x="805" y="326"/>
                                  </a:lnTo>
                                  <a:lnTo>
                                    <a:pt x="833" y="323"/>
                                  </a:lnTo>
                                  <a:lnTo>
                                    <a:pt x="1011" y="323"/>
                                  </a:lnTo>
                                  <a:lnTo>
                                    <a:pt x="1000" y="310"/>
                                  </a:lnTo>
                                  <a:lnTo>
                                    <a:pt x="971" y="286"/>
                                  </a:lnTo>
                                  <a:lnTo>
                                    <a:pt x="937" y="269"/>
                                  </a:lnTo>
                                  <a:lnTo>
                                    <a:pt x="898" y="258"/>
                                  </a:lnTo>
                                  <a:lnTo>
                                    <a:pt x="855" y="255"/>
                                  </a:lnTo>
                                  <a:close/>
                                  <a:moveTo>
                                    <a:pt x="1011" y="69"/>
                                  </a:moveTo>
                                  <a:lnTo>
                                    <a:pt x="896" y="69"/>
                                  </a:lnTo>
                                  <a:lnTo>
                                    <a:pt x="926" y="71"/>
                                  </a:lnTo>
                                  <a:lnTo>
                                    <a:pt x="955" y="76"/>
                                  </a:lnTo>
                                  <a:lnTo>
                                    <a:pt x="983" y="84"/>
                                  </a:lnTo>
                                  <a:lnTo>
                                    <a:pt x="1011" y="95"/>
                                  </a:lnTo>
                                  <a:lnTo>
                                    <a:pt x="1011" y="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73" name="任意多边形 573"/>
                          <wps:cNvSpPr/>
                          <wps:spPr>
                            <a:xfrm>
                              <a:off x="8779" y="6318"/>
                              <a:ext cx="222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5" h="677">
                                  <a:moveTo>
                                    <a:pt x="398" y="69"/>
                                  </a:moveTo>
                                  <a:lnTo>
                                    <a:pt x="215" y="69"/>
                                  </a:lnTo>
                                  <a:lnTo>
                                    <a:pt x="244" y="71"/>
                                  </a:lnTo>
                                  <a:lnTo>
                                    <a:pt x="271" y="76"/>
                                  </a:lnTo>
                                  <a:lnTo>
                                    <a:pt x="293" y="86"/>
                                  </a:lnTo>
                                  <a:lnTo>
                                    <a:pt x="311" y="99"/>
                                  </a:lnTo>
                                  <a:lnTo>
                                    <a:pt x="326" y="115"/>
                                  </a:lnTo>
                                  <a:lnTo>
                                    <a:pt x="337" y="135"/>
                                  </a:lnTo>
                                  <a:lnTo>
                                    <a:pt x="343" y="158"/>
                                  </a:lnTo>
                                  <a:lnTo>
                                    <a:pt x="345" y="184"/>
                                  </a:lnTo>
                                  <a:lnTo>
                                    <a:pt x="343" y="209"/>
                                  </a:lnTo>
                                  <a:lnTo>
                                    <a:pt x="338" y="232"/>
                                  </a:lnTo>
                                  <a:lnTo>
                                    <a:pt x="329" y="256"/>
                                  </a:lnTo>
                                  <a:lnTo>
                                    <a:pt x="316" y="279"/>
                                  </a:lnTo>
                                  <a:lnTo>
                                    <a:pt x="299" y="304"/>
                                  </a:lnTo>
                                  <a:lnTo>
                                    <a:pt x="274" y="333"/>
                                  </a:lnTo>
                                  <a:lnTo>
                                    <a:pt x="242" y="366"/>
                                  </a:lnTo>
                                  <a:lnTo>
                                    <a:pt x="204" y="403"/>
                                  </a:lnTo>
                                  <a:lnTo>
                                    <a:pt x="0" y="593"/>
                                  </a:lnTo>
                                  <a:lnTo>
                                    <a:pt x="0" y="665"/>
                                  </a:lnTo>
                                  <a:lnTo>
                                    <a:pt x="426" y="665"/>
                                  </a:lnTo>
                                  <a:lnTo>
                                    <a:pt x="426" y="591"/>
                                  </a:lnTo>
                                  <a:lnTo>
                                    <a:pt x="105" y="591"/>
                                  </a:lnTo>
                                  <a:lnTo>
                                    <a:pt x="105" y="590"/>
                                  </a:lnTo>
                                  <a:lnTo>
                                    <a:pt x="265" y="444"/>
                                  </a:lnTo>
                                  <a:lnTo>
                                    <a:pt x="310" y="401"/>
                                  </a:lnTo>
                                  <a:lnTo>
                                    <a:pt x="347" y="362"/>
                                  </a:lnTo>
                                  <a:lnTo>
                                    <a:pt x="376" y="326"/>
                                  </a:lnTo>
                                  <a:lnTo>
                                    <a:pt x="398" y="295"/>
                                  </a:lnTo>
                                  <a:lnTo>
                                    <a:pt x="413" y="266"/>
                                  </a:lnTo>
                                  <a:lnTo>
                                    <a:pt x="424" y="236"/>
                                  </a:lnTo>
                                  <a:lnTo>
                                    <a:pt x="430" y="206"/>
                                  </a:lnTo>
                                  <a:lnTo>
                                    <a:pt x="433" y="176"/>
                                  </a:lnTo>
                                  <a:lnTo>
                                    <a:pt x="429" y="137"/>
                                  </a:lnTo>
                                  <a:lnTo>
                                    <a:pt x="419" y="103"/>
                                  </a:lnTo>
                                  <a:lnTo>
                                    <a:pt x="402" y="73"/>
                                  </a:lnTo>
                                  <a:lnTo>
                                    <a:pt x="398" y="69"/>
                                  </a:lnTo>
                                  <a:close/>
                                  <a:moveTo>
                                    <a:pt x="229" y="0"/>
                                  </a:moveTo>
                                  <a:lnTo>
                                    <a:pt x="175" y="3"/>
                                  </a:lnTo>
                                  <a:lnTo>
                                    <a:pt x="125" y="14"/>
                                  </a:lnTo>
                                  <a:lnTo>
                                    <a:pt x="79" y="33"/>
                                  </a:lnTo>
                                  <a:lnTo>
                                    <a:pt x="36" y="59"/>
                                  </a:lnTo>
                                  <a:lnTo>
                                    <a:pt x="36" y="143"/>
                                  </a:lnTo>
                                  <a:lnTo>
                                    <a:pt x="79" y="111"/>
                                  </a:lnTo>
                                  <a:lnTo>
                                    <a:pt x="123" y="87"/>
                                  </a:lnTo>
                                  <a:lnTo>
                                    <a:pt x="168" y="73"/>
                                  </a:lnTo>
                                  <a:lnTo>
                                    <a:pt x="215" y="69"/>
                                  </a:lnTo>
                                  <a:lnTo>
                                    <a:pt x="398" y="69"/>
                                  </a:lnTo>
                                  <a:lnTo>
                                    <a:pt x="378" y="47"/>
                                  </a:lnTo>
                                  <a:lnTo>
                                    <a:pt x="348" y="26"/>
                                  </a:lnTo>
                                  <a:lnTo>
                                    <a:pt x="313" y="12"/>
                                  </a:lnTo>
                                  <a:lnTo>
                                    <a:pt x="273" y="3"/>
                                  </a:lnTo>
                                  <a:lnTo>
                                    <a:pt x="229" y="0"/>
                                  </a:lnTo>
                                  <a:close/>
                                  <a:moveTo>
                                    <a:pt x="634" y="576"/>
                                  </a:moveTo>
                                  <a:lnTo>
                                    <a:pt x="634" y="654"/>
                                  </a:lnTo>
                                  <a:lnTo>
                                    <a:pt x="661" y="663"/>
                                  </a:lnTo>
                                  <a:lnTo>
                                    <a:pt x="691" y="670"/>
                                  </a:lnTo>
                                  <a:lnTo>
                                    <a:pt x="723" y="675"/>
                                  </a:lnTo>
                                  <a:lnTo>
                                    <a:pt x="759" y="676"/>
                                  </a:lnTo>
                                  <a:lnTo>
                                    <a:pt x="822" y="670"/>
                                  </a:lnTo>
                                  <a:lnTo>
                                    <a:pt x="879" y="652"/>
                                  </a:lnTo>
                                  <a:lnTo>
                                    <a:pt x="928" y="621"/>
                                  </a:lnTo>
                                  <a:lnTo>
                                    <a:pt x="941" y="608"/>
                                  </a:lnTo>
                                  <a:lnTo>
                                    <a:pt x="759" y="608"/>
                                  </a:lnTo>
                                  <a:lnTo>
                                    <a:pt x="726" y="606"/>
                                  </a:lnTo>
                                  <a:lnTo>
                                    <a:pt x="694" y="600"/>
                                  </a:lnTo>
                                  <a:lnTo>
                                    <a:pt x="664" y="590"/>
                                  </a:lnTo>
                                  <a:lnTo>
                                    <a:pt x="634" y="576"/>
                                  </a:lnTo>
                                  <a:close/>
                                  <a:moveTo>
                                    <a:pt x="1043" y="341"/>
                                  </a:moveTo>
                                  <a:lnTo>
                                    <a:pt x="957" y="341"/>
                                  </a:lnTo>
                                  <a:lnTo>
                                    <a:pt x="953" y="402"/>
                                  </a:lnTo>
                                  <a:lnTo>
                                    <a:pt x="944" y="454"/>
                                  </a:lnTo>
                                  <a:lnTo>
                                    <a:pt x="927" y="500"/>
                                  </a:lnTo>
                                  <a:lnTo>
                                    <a:pt x="905" y="538"/>
                                  </a:lnTo>
                                  <a:lnTo>
                                    <a:pt x="876" y="569"/>
                                  </a:lnTo>
                                  <a:lnTo>
                                    <a:pt x="842" y="590"/>
                                  </a:lnTo>
                                  <a:lnTo>
                                    <a:pt x="803" y="603"/>
                                  </a:lnTo>
                                  <a:lnTo>
                                    <a:pt x="759" y="608"/>
                                  </a:lnTo>
                                  <a:lnTo>
                                    <a:pt x="941" y="608"/>
                                  </a:lnTo>
                                  <a:lnTo>
                                    <a:pt x="969" y="578"/>
                                  </a:lnTo>
                                  <a:lnTo>
                                    <a:pt x="1002" y="524"/>
                                  </a:lnTo>
                                  <a:lnTo>
                                    <a:pt x="1026" y="460"/>
                                  </a:lnTo>
                                  <a:lnTo>
                                    <a:pt x="1040" y="385"/>
                                  </a:lnTo>
                                  <a:lnTo>
                                    <a:pt x="1043" y="341"/>
                                  </a:lnTo>
                                  <a:close/>
                                  <a:moveTo>
                                    <a:pt x="823" y="0"/>
                                  </a:moveTo>
                                  <a:lnTo>
                                    <a:pt x="775" y="3"/>
                                  </a:lnTo>
                                  <a:lnTo>
                                    <a:pt x="732" y="15"/>
                                  </a:lnTo>
                                  <a:lnTo>
                                    <a:pt x="693" y="34"/>
                                  </a:lnTo>
                                  <a:lnTo>
                                    <a:pt x="659" y="61"/>
                                  </a:lnTo>
                                  <a:lnTo>
                                    <a:pt x="631" y="95"/>
                                  </a:lnTo>
                                  <a:lnTo>
                                    <a:pt x="611" y="132"/>
                                  </a:lnTo>
                                  <a:lnTo>
                                    <a:pt x="600" y="174"/>
                                  </a:lnTo>
                                  <a:lnTo>
                                    <a:pt x="596" y="220"/>
                                  </a:lnTo>
                                  <a:lnTo>
                                    <a:pt x="599" y="263"/>
                                  </a:lnTo>
                                  <a:lnTo>
                                    <a:pt x="610" y="302"/>
                                  </a:lnTo>
                                  <a:lnTo>
                                    <a:pt x="628" y="336"/>
                                  </a:lnTo>
                                  <a:lnTo>
                                    <a:pt x="654" y="367"/>
                                  </a:lnTo>
                                  <a:lnTo>
                                    <a:pt x="684" y="391"/>
                                  </a:lnTo>
                                  <a:lnTo>
                                    <a:pt x="719" y="409"/>
                                  </a:lnTo>
                                  <a:lnTo>
                                    <a:pt x="757" y="420"/>
                                  </a:lnTo>
                                  <a:lnTo>
                                    <a:pt x="800" y="423"/>
                                  </a:lnTo>
                                  <a:lnTo>
                                    <a:pt x="850" y="418"/>
                                  </a:lnTo>
                                  <a:lnTo>
                                    <a:pt x="893" y="403"/>
                                  </a:lnTo>
                                  <a:lnTo>
                                    <a:pt x="928" y="377"/>
                                  </a:lnTo>
                                  <a:lnTo>
                                    <a:pt x="946" y="352"/>
                                  </a:lnTo>
                                  <a:lnTo>
                                    <a:pt x="821" y="352"/>
                                  </a:lnTo>
                                  <a:lnTo>
                                    <a:pt x="791" y="350"/>
                                  </a:lnTo>
                                  <a:lnTo>
                                    <a:pt x="764" y="343"/>
                                  </a:lnTo>
                                  <a:lnTo>
                                    <a:pt x="741" y="331"/>
                                  </a:lnTo>
                                  <a:lnTo>
                                    <a:pt x="721" y="314"/>
                                  </a:lnTo>
                                  <a:lnTo>
                                    <a:pt x="705" y="293"/>
                                  </a:lnTo>
                                  <a:lnTo>
                                    <a:pt x="694" y="268"/>
                                  </a:lnTo>
                                  <a:lnTo>
                                    <a:pt x="687" y="240"/>
                                  </a:lnTo>
                                  <a:lnTo>
                                    <a:pt x="685" y="209"/>
                                  </a:lnTo>
                                  <a:lnTo>
                                    <a:pt x="687" y="180"/>
                                  </a:lnTo>
                                  <a:lnTo>
                                    <a:pt x="694" y="154"/>
                                  </a:lnTo>
                                  <a:lnTo>
                                    <a:pt x="706" y="130"/>
                                  </a:lnTo>
                                  <a:lnTo>
                                    <a:pt x="722" y="109"/>
                                  </a:lnTo>
                                  <a:lnTo>
                                    <a:pt x="742" y="91"/>
                                  </a:lnTo>
                                  <a:lnTo>
                                    <a:pt x="764" y="78"/>
                                  </a:lnTo>
                                  <a:lnTo>
                                    <a:pt x="789" y="71"/>
                                  </a:lnTo>
                                  <a:lnTo>
                                    <a:pt x="816" y="68"/>
                                  </a:lnTo>
                                  <a:lnTo>
                                    <a:pt x="979" y="68"/>
                                  </a:lnTo>
                                  <a:lnTo>
                                    <a:pt x="954" y="43"/>
                                  </a:lnTo>
                                  <a:lnTo>
                                    <a:pt x="916" y="19"/>
                                  </a:lnTo>
                                  <a:lnTo>
                                    <a:pt x="873" y="4"/>
                                  </a:lnTo>
                                  <a:lnTo>
                                    <a:pt x="823" y="0"/>
                                  </a:lnTo>
                                  <a:close/>
                                  <a:moveTo>
                                    <a:pt x="979" y="68"/>
                                  </a:moveTo>
                                  <a:lnTo>
                                    <a:pt x="816" y="68"/>
                                  </a:lnTo>
                                  <a:lnTo>
                                    <a:pt x="845" y="71"/>
                                  </a:lnTo>
                                  <a:lnTo>
                                    <a:pt x="871" y="80"/>
                                  </a:lnTo>
                                  <a:lnTo>
                                    <a:pt x="894" y="94"/>
                                  </a:lnTo>
                                  <a:lnTo>
                                    <a:pt x="914" y="115"/>
                                  </a:lnTo>
                                  <a:lnTo>
                                    <a:pt x="931" y="139"/>
                                  </a:lnTo>
                                  <a:lnTo>
                                    <a:pt x="942" y="167"/>
                                  </a:lnTo>
                                  <a:lnTo>
                                    <a:pt x="949" y="198"/>
                                  </a:lnTo>
                                  <a:lnTo>
                                    <a:pt x="952" y="231"/>
                                  </a:lnTo>
                                  <a:lnTo>
                                    <a:pt x="949" y="256"/>
                                  </a:lnTo>
                                  <a:lnTo>
                                    <a:pt x="942" y="278"/>
                                  </a:lnTo>
                                  <a:lnTo>
                                    <a:pt x="930" y="298"/>
                                  </a:lnTo>
                                  <a:lnTo>
                                    <a:pt x="914" y="317"/>
                                  </a:lnTo>
                                  <a:lnTo>
                                    <a:pt x="894" y="332"/>
                                  </a:lnTo>
                                  <a:lnTo>
                                    <a:pt x="872" y="344"/>
                                  </a:lnTo>
                                  <a:lnTo>
                                    <a:pt x="848" y="350"/>
                                  </a:lnTo>
                                  <a:lnTo>
                                    <a:pt x="821" y="352"/>
                                  </a:lnTo>
                                  <a:lnTo>
                                    <a:pt x="946" y="352"/>
                                  </a:lnTo>
                                  <a:lnTo>
                                    <a:pt x="955" y="341"/>
                                  </a:lnTo>
                                  <a:lnTo>
                                    <a:pt x="1043" y="341"/>
                                  </a:lnTo>
                                  <a:lnTo>
                                    <a:pt x="1045" y="302"/>
                                  </a:lnTo>
                                  <a:lnTo>
                                    <a:pt x="1045" y="298"/>
                                  </a:lnTo>
                                  <a:lnTo>
                                    <a:pt x="1041" y="231"/>
                                  </a:lnTo>
                                  <a:lnTo>
                                    <a:pt x="1030" y="170"/>
                                  </a:lnTo>
                                  <a:lnTo>
                                    <a:pt x="1012" y="119"/>
                                  </a:lnTo>
                                  <a:lnTo>
                                    <a:pt x="986" y="76"/>
                                  </a:lnTo>
                                  <a:lnTo>
                                    <a:pt x="979" y="68"/>
                                  </a:lnTo>
                                  <a:close/>
                                  <a:moveTo>
                                    <a:pt x="957" y="341"/>
                                  </a:moveTo>
                                  <a:lnTo>
                                    <a:pt x="955" y="341"/>
                                  </a:lnTo>
                                  <a:lnTo>
                                    <a:pt x="955" y="342"/>
                                  </a:lnTo>
                                  <a:lnTo>
                                    <a:pt x="956" y="342"/>
                                  </a:lnTo>
                                  <a:lnTo>
                                    <a:pt x="957" y="3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74" name="任意多边形 574"/>
                          <wps:cNvSpPr/>
                          <wps:spPr>
                            <a:xfrm>
                              <a:off x="9269" y="6318"/>
                              <a:ext cx="220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7" h="677">
                                  <a:moveTo>
                                    <a:pt x="0" y="556"/>
                                  </a:moveTo>
                                  <a:lnTo>
                                    <a:pt x="0" y="641"/>
                                  </a:lnTo>
                                  <a:lnTo>
                                    <a:pt x="32" y="657"/>
                                  </a:lnTo>
                                  <a:lnTo>
                                    <a:pt x="70" y="667"/>
                                  </a:lnTo>
                                  <a:lnTo>
                                    <a:pt x="113" y="674"/>
                                  </a:lnTo>
                                  <a:lnTo>
                                    <a:pt x="160" y="676"/>
                                  </a:lnTo>
                                  <a:lnTo>
                                    <a:pt x="214" y="673"/>
                                  </a:lnTo>
                                  <a:lnTo>
                                    <a:pt x="262" y="662"/>
                                  </a:lnTo>
                                  <a:lnTo>
                                    <a:pt x="304" y="646"/>
                                  </a:lnTo>
                                  <a:lnTo>
                                    <a:pt x="341" y="622"/>
                                  </a:lnTo>
                                  <a:lnTo>
                                    <a:pt x="356" y="608"/>
                                  </a:lnTo>
                                  <a:lnTo>
                                    <a:pt x="162" y="608"/>
                                  </a:lnTo>
                                  <a:lnTo>
                                    <a:pt x="118" y="604"/>
                                  </a:lnTo>
                                  <a:lnTo>
                                    <a:pt x="76" y="595"/>
                                  </a:lnTo>
                                  <a:lnTo>
                                    <a:pt x="37" y="578"/>
                                  </a:lnTo>
                                  <a:lnTo>
                                    <a:pt x="0" y="556"/>
                                  </a:lnTo>
                                  <a:close/>
                                  <a:moveTo>
                                    <a:pt x="356" y="68"/>
                                  </a:moveTo>
                                  <a:lnTo>
                                    <a:pt x="165" y="68"/>
                                  </a:lnTo>
                                  <a:lnTo>
                                    <a:pt x="222" y="75"/>
                                  </a:lnTo>
                                  <a:lnTo>
                                    <a:pt x="262" y="95"/>
                                  </a:lnTo>
                                  <a:lnTo>
                                    <a:pt x="286" y="129"/>
                                  </a:lnTo>
                                  <a:lnTo>
                                    <a:pt x="294" y="176"/>
                                  </a:lnTo>
                                  <a:lnTo>
                                    <a:pt x="284" y="227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199" y="285"/>
                                  </a:lnTo>
                                  <a:lnTo>
                                    <a:pt x="126" y="293"/>
                                  </a:lnTo>
                                  <a:lnTo>
                                    <a:pt x="70" y="293"/>
                                  </a:lnTo>
                                  <a:lnTo>
                                    <a:pt x="70" y="361"/>
                                  </a:lnTo>
                                  <a:lnTo>
                                    <a:pt x="128" y="361"/>
                                  </a:lnTo>
                                  <a:lnTo>
                                    <a:pt x="212" y="369"/>
                                  </a:lnTo>
                                  <a:lnTo>
                                    <a:pt x="271" y="392"/>
                                  </a:lnTo>
                                  <a:lnTo>
                                    <a:pt x="307" y="431"/>
                                  </a:lnTo>
                                  <a:lnTo>
                                    <a:pt x="319" y="485"/>
                                  </a:lnTo>
                                  <a:lnTo>
                                    <a:pt x="316" y="512"/>
                                  </a:lnTo>
                                  <a:lnTo>
                                    <a:pt x="308" y="536"/>
                                  </a:lnTo>
                                  <a:lnTo>
                                    <a:pt x="295" y="556"/>
                                  </a:lnTo>
                                  <a:lnTo>
                                    <a:pt x="276" y="574"/>
                                  </a:lnTo>
                                  <a:lnTo>
                                    <a:pt x="253" y="589"/>
                                  </a:lnTo>
                                  <a:lnTo>
                                    <a:pt x="227" y="599"/>
                                  </a:lnTo>
                                  <a:lnTo>
                                    <a:pt x="196" y="606"/>
                                  </a:lnTo>
                                  <a:lnTo>
                                    <a:pt x="162" y="608"/>
                                  </a:lnTo>
                                  <a:lnTo>
                                    <a:pt x="356" y="608"/>
                                  </a:lnTo>
                                  <a:lnTo>
                                    <a:pt x="371" y="593"/>
                                  </a:lnTo>
                                  <a:lnTo>
                                    <a:pt x="392" y="559"/>
                                  </a:lnTo>
                                  <a:lnTo>
                                    <a:pt x="405" y="522"/>
                                  </a:lnTo>
                                  <a:lnTo>
                                    <a:pt x="409" y="480"/>
                                  </a:lnTo>
                                  <a:lnTo>
                                    <a:pt x="407" y="449"/>
                                  </a:lnTo>
                                  <a:lnTo>
                                    <a:pt x="398" y="421"/>
                                  </a:lnTo>
                                  <a:lnTo>
                                    <a:pt x="385" y="396"/>
                                  </a:lnTo>
                                  <a:lnTo>
                                    <a:pt x="365" y="374"/>
                                  </a:lnTo>
                                  <a:lnTo>
                                    <a:pt x="341" y="355"/>
                                  </a:lnTo>
                                  <a:lnTo>
                                    <a:pt x="313" y="340"/>
                                  </a:lnTo>
                                  <a:lnTo>
                                    <a:pt x="281" y="330"/>
                                  </a:lnTo>
                                  <a:lnTo>
                                    <a:pt x="245" y="324"/>
                                  </a:lnTo>
                                  <a:lnTo>
                                    <a:pt x="245" y="322"/>
                                  </a:lnTo>
                                  <a:lnTo>
                                    <a:pt x="306" y="298"/>
                                  </a:lnTo>
                                  <a:lnTo>
                                    <a:pt x="350" y="262"/>
                                  </a:lnTo>
                                  <a:lnTo>
                                    <a:pt x="377" y="215"/>
                                  </a:lnTo>
                                  <a:lnTo>
                                    <a:pt x="385" y="157"/>
                                  </a:lnTo>
                                  <a:lnTo>
                                    <a:pt x="382" y="123"/>
                                  </a:lnTo>
                                  <a:lnTo>
                                    <a:pt x="372" y="93"/>
                                  </a:lnTo>
                                  <a:lnTo>
                                    <a:pt x="356" y="68"/>
                                  </a:lnTo>
                                  <a:close/>
                                  <a:moveTo>
                                    <a:pt x="187" y="0"/>
                                  </a:moveTo>
                                  <a:lnTo>
                                    <a:pt x="143" y="2"/>
                                  </a:lnTo>
                                  <a:lnTo>
                                    <a:pt x="101" y="9"/>
                                  </a:lnTo>
                                  <a:lnTo>
                                    <a:pt x="62" y="21"/>
                                  </a:lnTo>
                                  <a:lnTo>
                                    <a:pt x="27" y="37"/>
                                  </a:lnTo>
                                  <a:lnTo>
                                    <a:pt x="27" y="115"/>
                                  </a:lnTo>
                                  <a:lnTo>
                                    <a:pt x="60" y="95"/>
                                  </a:lnTo>
                                  <a:lnTo>
                                    <a:pt x="94" y="80"/>
                                  </a:lnTo>
                                  <a:lnTo>
                                    <a:pt x="129" y="71"/>
                                  </a:lnTo>
                                  <a:lnTo>
                                    <a:pt x="165" y="68"/>
                                  </a:lnTo>
                                  <a:lnTo>
                                    <a:pt x="356" y="68"/>
                                  </a:lnTo>
                                  <a:lnTo>
                                    <a:pt x="355" y="67"/>
                                  </a:lnTo>
                                  <a:lnTo>
                                    <a:pt x="331" y="43"/>
                                  </a:lnTo>
                                  <a:lnTo>
                                    <a:pt x="302" y="24"/>
                                  </a:lnTo>
                                  <a:lnTo>
                                    <a:pt x="268" y="11"/>
                                  </a:lnTo>
                                  <a:lnTo>
                                    <a:pt x="230" y="2"/>
                                  </a:lnTo>
                                  <a:lnTo>
                                    <a:pt x="187" y="0"/>
                                  </a:lnTo>
                                  <a:close/>
                                  <a:moveTo>
                                    <a:pt x="814" y="0"/>
                                  </a:moveTo>
                                  <a:lnTo>
                                    <a:pt x="759" y="5"/>
                                  </a:lnTo>
                                  <a:lnTo>
                                    <a:pt x="711" y="22"/>
                                  </a:lnTo>
                                  <a:lnTo>
                                    <a:pt x="670" y="50"/>
                                  </a:lnTo>
                                  <a:lnTo>
                                    <a:pt x="636" y="88"/>
                                  </a:lnTo>
                                  <a:lnTo>
                                    <a:pt x="609" y="138"/>
                                  </a:lnTo>
                                  <a:lnTo>
                                    <a:pt x="589" y="198"/>
                                  </a:lnTo>
                                  <a:lnTo>
                                    <a:pt x="578" y="269"/>
                                  </a:lnTo>
                                  <a:lnTo>
                                    <a:pt x="574" y="351"/>
                                  </a:lnTo>
                                  <a:lnTo>
                                    <a:pt x="578" y="425"/>
                                  </a:lnTo>
                                  <a:lnTo>
                                    <a:pt x="589" y="491"/>
                                  </a:lnTo>
                                  <a:lnTo>
                                    <a:pt x="607" y="546"/>
                                  </a:lnTo>
                                  <a:lnTo>
                                    <a:pt x="633" y="593"/>
                                  </a:lnTo>
                                  <a:lnTo>
                                    <a:pt x="665" y="629"/>
                                  </a:lnTo>
                                  <a:lnTo>
                                    <a:pt x="703" y="655"/>
                                  </a:lnTo>
                                  <a:lnTo>
                                    <a:pt x="748" y="671"/>
                                  </a:lnTo>
                                  <a:lnTo>
                                    <a:pt x="798" y="676"/>
                                  </a:lnTo>
                                  <a:lnTo>
                                    <a:pt x="851" y="671"/>
                                  </a:lnTo>
                                  <a:lnTo>
                                    <a:pt x="898" y="654"/>
                                  </a:lnTo>
                                  <a:lnTo>
                                    <a:pt x="939" y="627"/>
                                  </a:lnTo>
                                  <a:lnTo>
                                    <a:pt x="956" y="608"/>
                                  </a:lnTo>
                                  <a:lnTo>
                                    <a:pt x="806" y="608"/>
                                  </a:lnTo>
                                  <a:lnTo>
                                    <a:pt x="755" y="597"/>
                                  </a:lnTo>
                                  <a:lnTo>
                                    <a:pt x="716" y="566"/>
                                  </a:lnTo>
                                  <a:lnTo>
                                    <a:pt x="687" y="514"/>
                                  </a:lnTo>
                                  <a:lnTo>
                                    <a:pt x="670" y="441"/>
                                  </a:lnTo>
                                  <a:lnTo>
                                    <a:pt x="665" y="347"/>
                                  </a:lnTo>
                                  <a:lnTo>
                                    <a:pt x="670" y="247"/>
                                  </a:lnTo>
                                  <a:lnTo>
                                    <a:pt x="688" y="169"/>
                                  </a:lnTo>
                                  <a:lnTo>
                                    <a:pt x="716" y="113"/>
                                  </a:lnTo>
                                  <a:lnTo>
                                    <a:pt x="757" y="80"/>
                                  </a:lnTo>
                                  <a:lnTo>
                                    <a:pt x="809" y="68"/>
                                  </a:lnTo>
                                  <a:lnTo>
                                    <a:pt x="967" y="68"/>
                                  </a:lnTo>
                                  <a:lnTo>
                                    <a:pt x="937" y="37"/>
                                  </a:lnTo>
                                  <a:lnTo>
                                    <a:pt x="882" y="9"/>
                                  </a:lnTo>
                                  <a:lnTo>
                                    <a:pt x="814" y="0"/>
                                  </a:lnTo>
                                  <a:close/>
                                  <a:moveTo>
                                    <a:pt x="967" y="68"/>
                                  </a:moveTo>
                                  <a:lnTo>
                                    <a:pt x="809" y="68"/>
                                  </a:lnTo>
                                  <a:lnTo>
                                    <a:pt x="858" y="79"/>
                                  </a:lnTo>
                                  <a:lnTo>
                                    <a:pt x="896" y="112"/>
                                  </a:lnTo>
                                  <a:lnTo>
                                    <a:pt x="924" y="167"/>
                                  </a:lnTo>
                                  <a:lnTo>
                                    <a:pt x="940" y="244"/>
                                  </a:lnTo>
                                  <a:lnTo>
                                    <a:pt x="945" y="343"/>
                                  </a:lnTo>
                                  <a:lnTo>
                                    <a:pt x="940" y="438"/>
                                  </a:lnTo>
                                  <a:lnTo>
                                    <a:pt x="923" y="512"/>
                                  </a:lnTo>
                                  <a:lnTo>
                                    <a:pt x="895" y="565"/>
                                  </a:lnTo>
                                  <a:lnTo>
                                    <a:pt x="856" y="597"/>
                                  </a:lnTo>
                                  <a:lnTo>
                                    <a:pt x="806" y="608"/>
                                  </a:lnTo>
                                  <a:lnTo>
                                    <a:pt x="956" y="608"/>
                                  </a:lnTo>
                                  <a:lnTo>
                                    <a:pt x="974" y="588"/>
                                  </a:lnTo>
                                  <a:lnTo>
                                    <a:pt x="1001" y="540"/>
                                  </a:lnTo>
                                  <a:lnTo>
                                    <a:pt x="1021" y="481"/>
                                  </a:lnTo>
                                  <a:lnTo>
                                    <a:pt x="1032" y="413"/>
                                  </a:lnTo>
                                  <a:lnTo>
                                    <a:pt x="1036" y="335"/>
                                  </a:lnTo>
                                  <a:lnTo>
                                    <a:pt x="1030" y="233"/>
                                  </a:lnTo>
                                  <a:lnTo>
                                    <a:pt x="1012" y="149"/>
                                  </a:lnTo>
                                  <a:lnTo>
                                    <a:pt x="981" y="83"/>
                                  </a:lnTo>
                                  <a:lnTo>
                                    <a:pt x="967" y="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75" name="任意多边形 575"/>
                          <wps:cNvSpPr/>
                          <wps:spPr>
                            <a:xfrm>
                              <a:off x="9757" y="6317"/>
                              <a:ext cx="217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1" h="680">
                                  <a:moveTo>
                                    <a:pt x="0" y="559"/>
                                  </a:moveTo>
                                  <a:lnTo>
                                    <a:pt x="0" y="644"/>
                                  </a:lnTo>
                                  <a:lnTo>
                                    <a:pt x="33" y="660"/>
                                  </a:lnTo>
                                  <a:lnTo>
                                    <a:pt x="71" y="670"/>
                                  </a:lnTo>
                                  <a:lnTo>
                                    <a:pt x="113" y="677"/>
                                  </a:lnTo>
                                  <a:lnTo>
                                    <a:pt x="161" y="679"/>
                                  </a:lnTo>
                                  <a:lnTo>
                                    <a:pt x="214" y="676"/>
                                  </a:lnTo>
                                  <a:lnTo>
                                    <a:pt x="263" y="665"/>
                                  </a:lnTo>
                                  <a:lnTo>
                                    <a:pt x="305" y="649"/>
                                  </a:lnTo>
                                  <a:lnTo>
                                    <a:pt x="342" y="625"/>
                                  </a:lnTo>
                                  <a:lnTo>
                                    <a:pt x="356" y="611"/>
                                  </a:lnTo>
                                  <a:lnTo>
                                    <a:pt x="163" y="611"/>
                                  </a:lnTo>
                                  <a:lnTo>
                                    <a:pt x="119" y="607"/>
                                  </a:lnTo>
                                  <a:lnTo>
                                    <a:pt x="77" y="598"/>
                                  </a:lnTo>
                                  <a:lnTo>
                                    <a:pt x="37" y="581"/>
                                  </a:lnTo>
                                  <a:lnTo>
                                    <a:pt x="0" y="559"/>
                                  </a:lnTo>
                                  <a:close/>
                                  <a:moveTo>
                                    <a:pt x="356" y="71"/>
                                  </a:moveTo>
                                  <a:lnTo>
                                    <a:pt x="166" y="71"/>
                                  </a:lnTo>
                                  <a:lnTo>
                                    <a:pt x="223" y="78"/>
                                  </a:lnTo>
                                  <a:lnTo>
                                    <a:pt x="263" y="98"/>
                                  </a:lnTo>
                                  <a:lnTo>
                                    <a:pt x="287" y="132"/>
                                  </a:lnTo>
                                  <a:lnTo>
                                    <a:pt x="295" y="179"/>
                                  </a:lnTo>
                                  <a:lnTo>
                                    <a:pt x="285" y="230"/>
                                  </a:lnTo>
                                  <a:lnTo>
                                    <a:pt x="253" y="267"/>
                                  </a:lnTo>
                                  <a:lnTo>
                                    <a:pt x="200" y="288"/>
                                  </a:lnTo>
                                  <a:lnTo>
                                    <a:pt x="126" y="296"/>
                                  </a:lnTo>
                                  <a:lnTo>
                                    <a:pt x="71" y="296"/>
                                  </a:lnTo>
                                  <a:lnTo>
                                    <a:pt x="71" y="364"/>
                                  </a:lnTo>
                                  <a:lnTo>
                                    <a:pt x="129" y="364"/>
                                  </a:lnTo>
                                  <a:lnTo>
                                    <a:pt x="212" y="372"/>
                                  </a:lnTo>
                                  <a:lnTo>
                                    <a:pt x="272" y="395"/>
                                  </a:lnTo>
                                  <a:lnTo>
                                    <a:pt x="308" y="434"/>
                                  </a:lnTo>
                                  <a:lnTo>
                                    <a:pt x="319" y="488"/>
                                  </a:lnTo>
                                  <a:lnTo>
                                    <a:pt x="317" y="515"/>
                                  </a:lnTo>
                                  <a:lnTo>
                                    <a:pt x="309" y="539"/>
                                  </a:lnTo>
                                  <a:lnTo>
                                    <a:pt x="296" y="559"/>
                                  </a:lnTo>
                                  <a:lnTo>
                                    <a:pt x="277" y="577"/>
                                  </a:lnTo>
                                  <a:lnTo>
                                    <a:pt x="254" y="592"/>
                                  </a:lnTo>
                                  <a:lnTo>
                                    <a:pt x="227" y="602"/>
                                  </a:lnTo>
                                  <a:lnTo>
                                    <a:pt x="197" y="609"/>
                                  </a:lnTo>
                                  <a:lnTo>
                                    <a:pt x="163" y="611"/>
                                  </a:lnTo>
                                  <a:lnTo>
                                    <a:pt x="356" y="611"/>
                                  </a:lnTo>
                                  <a:lnTo>
                                    <a:pt x="372" y="596"/>
                                  </a:lnTo>
                                  <a:lnTo>
                                    <a:pt x="393" y="562"/>
                                  </a:lnTo>
                                  <a:lnTo>
                                    <a:pt x="406" y="525"/>
                                  </a:lnTo>
                                  <a:lnTo>
                                    <a:pt x="410" y="483"/>
                                  </a:lnTo>
                                  <a:lnTo>
                                    <a:pt x="407" y="452"/>
                                  </a:lnTo>
                                  <a:lnTo>
                                    <a:pt x="399" y="424"/>
                                  </a:lnTo>
                                  <a:lnTo>
                                    <a:pt x="385" y="399"/>
                                  </a:lnTo>
                                  <a:lnTo>
                                    <a:pt x="366" y="377"/>
                                  </a:lnTo>
                                  <a:lnTo>
                                    <a:pt x="342" y="358"/>
                                  </a:lnTo>
                                  <a:lnTo>
                                    <a:pt x="314" y="343"/>
                                  </a:lnTo>
                                  <a:lnTo>
                                    <a:pt x="282" y="333"/>
                                  </a:lnTo>
                                  <a:lnTo>
                                    <a:pt x="246" y="327"/>
                                  </a:lnTo>
                                  <a:lnTo>
                                    <a:pt x="246" y="325"/>
                                  </a:lnTo>
                                  <a:lnTo>
                                    <a:pt x="307" y="301"/>
                                  </a:lnTo>
                                  <a:lnTo>
                                    <a:pt x="351" y="265"/>
                                  </a:lnTo>
                                  <a:lnTo>
                                    <a:pt x="377" y="218"/>
                                  </a:lnTo>
                                  <a:lnTo>
                                    <a:pt x="386" y="160"/>
                                  </a:lnTo>
                                  <a:lnTo>
                                    <a:pt x="383" y="126"/>
                                  </a:lnTo>
                                  <a:lnTo>
                                    <a:pt x="372" y="96"/>
                                  </a:lnTo>
                                  <a:lnTo>
                                    <a:pt x="356" y="71"/>
                                  </a:lnTo>
                                  <a:close/>
                                  <a:moveTo>
                                    <a:pt x="188" y="3"/>
                                  </a:moveTo>
                                  <a:lnTo>
                                    <a:pt x="143" y="5"/>
                                  </a:lnTo>
                                  <a:lnTo>
                                    <a:pt x="102" y="12"/>
                                  </a:lnTo>
                                  <a:lnTo>
                                    <a:pt x="63" y="24"/>
                                  </a:lnTo>
                                  <a:lnTo>
                                    <a:pt x="27" y="40"/>
                                  </a:lnTo>
                                  <a:lnTo>
                                    <a:pt x="27" y="118"/>
                                  </a:lnTo>
                                  <a:lnTo>
                                    <a:pt x="60" y="98"/>
                                  </a:lnTo>
                                  <a:lnTo>
                                    <a:pt x="95" y="83"/>
                                  </a:lnTo>
                                  <a:lnTo>
                                    <a:pt x="130" y="74"/>
                                  </a:lnTo>
                                  <a:lnTo>
                                    <a:pt x="166" y="71"/>
                                  </a:lnTo>
                                  <a:lnTo>
                                    <a:pt x="356" y="71"/>
                                  </a:lnTo>
                                  <a:lnTo>
                                    <a:pt x="355" y="70"/>
                                  </a:lnTo>
                                  <a:lnTo>
                                    <a:pt x="332" y="46"/>
                                  </a:lnTo>
                                  <a:lnTo>
                                    <a:pt x="302" y="27"/>
                                  </a:lnTo>
                                  <a:lnTo>
                                    <a:pt x="269" y="14"/>
                                  </a:lnTo>
                                  <a:lnTo>
                                    <a:pt x="230" y="5"/>
                                  </a:lnTo>
                                  <a:lnTo>
                                    <a:pt x="188" y="3"/>
                                  </a:lnTo>
                                  <a:close/>
                                  <a:moveTo>
                                    <a:pt x="1021" y="597"/>
                                  </a:moveTo>
                                  <a:lnTo>
                                    <a:pt x="619" y="597"/>
                                  </a:lnTo>
                                  <a:lnTo>
                                    <a:pt x="619" y="668"/>
                                  </a:lnTo>
                                  <a:lnTo>
                                    <a:pt x="1021" y="668"/>
                                  </a:lnTo>
                                  <a:lnTo>
                                    <a:pt x="1021" y="597"/>
                                  </a:lnTo>
                                  <a:close/>
                                  <a:moveTo>
                                    <a:pt x="864" y="100"/>
                                  </a:moveTo>
                                  <a:lnTo>
                                    <a:pt x="776" y="100"/>
                                  </a:lnTo>
                                  <a:lnTo>
                                    <a:pt x="776" y="597"/>
                                  </a:lnTo>
                                  <a:lnTo>
                                    <a:pt x="864" y="597"/>
                                  </a:lnTo>
                                  <a:lnTo>
                                    <a:pt x="864" y="100"/>
                                  </a:lnTo>
                                  <a:close/>
                                  <a:moveTo>
                                    <a:pt x="864" y="0"/>
                                  </a:moveTo>
                                  <a:lnTo>
                                    <a:pt x="615" y="67"/>
                                  </a:lnTo>
                                  <a:lnTo>
                                    <a:pt x="615" y="143"/>
                                  </a:lnTo>
                                  <a:lnTo>
                                    <a:pt x="776" y="100"/>
                                  </a:lnTo>
                                  <a:lnTo>
                                    <a:pt x="864" y="100"/>
                                  </a:lnTo>
                                  <a:lnTo>
                                    <a:pt x="86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76" name="任意多边形 576"/>
                          <wps:cNvSpPr/>
                          <wps:spPr>
                            <a:xfrm>
                              <a:off x="8772" y="6494"/>
                              <a:ext cx="237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7" h="497">
                                  <a:moveTo>
                                    <a:pt x="150" y="170"/>
                                  </a:moveTo>
                                  <a:lnTo>
                                    <a:pt x="105" y="170"/>
                                  </a:lnTo>
                                  <a:lnTo>
                                    <a:pt x="105" y="496"/>
                                  </a:lnTo>
                                  <a:lnTo>
                                    <a:pt x="150" y="496"/>
                                  </a:lnTo>
                                  <a:lnTo>
                                    <a:pt x="150" y="453"/>
                                  </a:lnTo>
                                  <a:lnTo>
                                    <a:pt x="426" y="453"/>
                                  </a:lnTo>
                                  <a:lnTo>
                                    <a:pt x="426" y="415"/>
                                  </a:lnTo>
                                  <a:lnTo>
                                    <a:pt x="150" y="415"/>
                                  </a:lnTo>
                                  <a:lnTo>
                                    <a:pt x="150" y="170"/>
                                  </a:lnTo>
                                  <a:close/>
                                  <a:moveTo>
                                    <a:pt x="426" y="453"/>
                                  </a:moveTo>
                                  <a:lnTo>
                                    <a:pt x="382" y="453"/>
                                  </a:lnTo>
                                  <a:lnTo>
                                    <a:pt x="382" y="494"/>
                                  </a:lnTo>
                                  <a:lnTo>
                                    <a:pt x="426" y="494"/>
                                  </a:lnTo>
                                  <a:lnTo>
                                    <a:pt x="426" y="453"/>
                                  </a:lnTo>
                                  <a:close/>
                                  <a:moveTo>
                                    <a:pt x="426" y="170"/>
                                  </a:moveTo>
                                  <a:lnTo>
                                    <a:pt x="382" y="170"/>
                                  </a:lnTo>
                                  <a:lnTo>
                                    <a:pt x="382" y="415"/>
                                  </a:lnTo>
                                  <a:lnTo>
                                    <a:pt x="426" y="415"/>
                                  </a:lnTo>
                                  <a:lnTo>
                                    <a:pt x="426" y="170"/>
                                  </a:lnTo>
                                  <a:close/>
                                  <a:moveTo>
                                    <a:pt x="531" y="132"/>
                                  </a:moveTo>
                                  <a:lnTo>
                                    <a:pt x="0" y="132"/>
                                  </a:lnTo>
                                  <a:lnTo>
                                    <a:pt x="0" y="170"/>
                                  </a:lnTo>
                                  <a:lnTo>
                                    <a:pt x="531" y="170"/>
                                  </a:lnTo>
                                  <a:lnTo>
                                    <a:pt x="531" y="132"/>
                                  </a:lnTo>
                                  <a:close/>
                                  <a:moveTo>
                                    <a:pt x="150" y="4"/>
                                  </a:moveTo>
                                  <a:lnTo>
                                    <a:pt x="105" y="4"/>
                                  </a:lnTo>
                                  <a:lnTo>
                                    <a:pt x="105" y="132"/>
                                  </a:lnTo>
                                  <a:lnTo>
                                    <a:pt x="150" y="132"/>
                                  </a:lnTo>
                                  <a:lnTo>
                                    <a:pt x="150" y="4"/>
                                  </a:lnTo>
                                  <a:close/>
                                  <a:moveTo>
                                    <a:pt x="426" y="3"/>
                                  </a:moveTo>
                                  <a:lnTo>
                                    <a:pt x="382" y="3"/>
                                  </a:lnTo>
                                  <a:lnTo>
                                    <a:pt x="382" y="132"/>
                                  </a:lnTo>
                                  <a:lnTo>
                                    <a:pt x="426" y="132"/>
                                  </a:lnTo>
                                  <a:lnTo>
                                    <a:pt x="426" y="3"/>
                                  </a:lnTo>
                                  <a:close/>
                                  <a:moveTo>
                                    <a:pt x="826" y="215"/>
                                  </a:moveTo>
                                  <a:lnTo>
                                    <a:pt x="777" y="215"/>
                                  </a:lnTo>
                                  <a:lnTo>
                                    <a:pt x="777" y="400"/>
                                  </a:lnTo>
                                  <a:lnTo>
                                    <a:pt x="783" y="435"/>
                                  </a:lnTo>
                                  <a:lnTo>
                                    <a:pt x="800" y="460"/>
                                  </a:lnTo>
                                  <a:lnTo>
                                    <a:pt x="829" y="475"/>
                                  </a:lnTo>
                                  <a:lnTo>
                                    <a:pt x="869" y="480"/>
                                  </a:lnTo>
                                  <a:lnTo>
                                    <a:pt x="1004" y="480"/>
                                  </a:lnTo>
                                  <a:lnTo>
                                    <a:pt x="1037" y="476"/>
                                  </a:lnTo>
                                  <a:lnTo>
                                    <a:pt x="1064" y="466"/>
                                  </a:lnTo>
                                  <a:lnTo>
                                    <a:pt x="1083" y="450"/>
                                  </a:lnTo>
                                  <a:lnTo>
                                    <a:pt x="1089" y="437"/>
                                  </a:lnTo>
                                  <a:lnTo>
                                    <a:pt x="881" y="437"/>
                                  </a:lnTo>
                                  <a:lnTo>
                                    <a:pt x="857" y="434"/>
                                  </a:lnTo>
                                  <a:lnTo>
                                    <a:pt x="840" y="425"/>
                                  </a:lnTo>
                                  <a:lnTo>
                                    <a:pt x="830" y="411"/>
                                  </a:lnTo>
                                  <a:lnTo>
                                    <a:pt x="826" y="390"/>
                                  </a:lnTo>
                                  <a:lnTo>
                                    <a:pt x="826" y="215"/>
                                  </a:lnTo>
                                  <a:close/>
                                  <a:moveTo>
                                    <a:pt x="1064" y="325"/>
                                  </a:moveTo>
                                  <a:lnTo>
                                    <a:pt x="1061" y="347"/>
                                  </a:lnTo>
                                  <a:lnTo>
                                    <a:pt x="1058" y="367"/>
                                  </a:lnTo>
                                  <a:lnTo>
                                    <a:pt x="1055" y="387"/>
                                  </a:lnTo>
                                  <a:lnTo>
                                    <a:pt x="1052" y="405"/>
                                  </a:lnTo>
                                  <a:lnTo>
                                    <a:pt x="1046" y="419"/>
                                  </a:lnTo>
                                  <a:lnTo>
                                    <a:pt x="1033" y="429"/>
                                  </a:lnTo>
                                  <a:lnTo>
                                    <a:pt x="1014" y="435"/>
                                  </a:lnTo>
                                  <a:lnTo>
                                    <a:pt x="988" y="437"/>
                                  </a:lnTo>
                                  <a:lnTo>
                                    <a:pt x="1089" y="437"/>
                                  </a:lnTo>
                                  <a:lnTo>
                                    <a:pt x="1094" y="427"/>
                                  </a:lnTo>
                                  <a:lnTo>
                                    <a:pt x="1098" y="410"/>
                                  </a:lnTo>
                                  <a:lnTo>
                                    <a:pt x="1102" y="390"/>
                                  </a:lnTo>
                                  <a:lnTo>
                                    <a:pt x="1107" y="367"/>
                                  </a:lnTo>
                                  <a:lnTo>
                                    <a:pt x="1111" y="342"/>
                                  </a:lnTo>
                                  <a:lnTo>
                                    <a:pt x="1098" y="338"/>
                                  </a:lnTo>
                                  <a:lnTo>
                                    <a:pt x="1086" y="334"/>
                                  </a:lnTo>
                                  <a:lnTo>
                                    <a:pt x="1075" y="329"/>
                                  </a:lnTo>
                                  <a:lnTo>
                                    <a:pt x="1064" y="325"/>
                                  </a:lnTo>
                                  <a:close/>
                                  <a:moveTo>
                                    <a:pt x="826" y="0"/>
                                  </a:moveTo>
                                  <a:lnTo>
                                    <a:pt x="777" y="0"/>
                                  </a:lnTo>
                                  <a:lnTo>
                                    <a:pt x="777" y="173"/>
                                  </a:lnTo>
                                  <a:lnTo>
                                    <a:pt x="591" y="192"/>
                                  </a:lnTo>
                                  <a:lnTo>
                                    <a:pt x="595" y="234"/>
                                  </a:lnTo>
                                  <a:lnTo>
                                    <a:pt x="777" y="215"/>
                                  </a:lnTo>
                                  <a:lnTo>
                                    <a:pt x="826" y="215"/>
                                  </a:lnTo>
                                  <a:lnTo>
                                    <a:pt x="826" y="210"/>
                                  </a:lnTo>
                                  <a:lnTo>
                                    <a:pt x="1117" y="179"/>
                                  </a:lnTo>
                                  <a:lnTo>
                                    <a:pt x="1116" y="168"/>
                                  </a:lnTo>
                                  <a:lnTo>
                                    <a:pt x="826" y="168"/>
                                  </a:lnTo>
                                  <a:lnTo>
                                    <a:pt x="826" y="0"/>
                                  </a:lnTo>
                                  <a:close/>
                                  <a:moveTo>
                                    <a:pt x="1113" y="138"/>
                                  </a:moveTo>
                                  <a:lnTo>
                                    <a:pt x="826" y="168"/>
                                  </a:lnTo>
                                  <a:lnTo>
                                    <a:pt x="1116" y="168"/>
                                  </a:lnTo>
                                  <a:lnTo>
                                    <a:pt x="1113" y="1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77" name="任意多边形 577"/>
                          <wps:cNvSpPr/>
                          <wps:spPr>
                            <a:xfrm>
                              <a:off x="9259" y="6494"/>
                              <a:ext cx="239" cy="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26" h="494">
                                  <a:moveTo>
                                    <a:pt x="149" y="167"/>
                                  </a:moveTo>
                                  <a:lnTo>
                                    <a:pt x="105" y="167"/>
                                  </a:lnTo>
                                  <a:lnTo>
                                    <a:pt x="105" y="493"/>
                                  </a:lnTo>
                                  <a:lnTo>
                                    <a:pt x="149" y="493"/>
                                  </a:lnTo>
                                  <a:lnTo>
                                    <a:pt x="149" y="450"/>
                                  </a:lnTo>
                                  <a:lnTo>
                                    <a:pt x="426" y="450"/>
                                  </a:lnTo>
                                  <a:lnTo>
                                    <a:pt x="426" y="412"/>
                                  </a:lnTo>
                                  <a:lnTo>
                                    <a:pt x="149" y="412"/>
                                  </a:lnTo>
                                  <a:lnTo>
                                    <a:pt x="149" y="167"/>
                                  </a:lnTo>
                                  <a:close/>
                                  <a:moveTo>
                                    <a:pt x="426" y="450"/>
                                  </a:moveTo>
                                  <a:lnTo>
                                    <a:pt x="382" y="450"/>
                                  </a:lnTo>
                                  <a:lnTo>
                                    <a:pt x="382" y="491"/>
                                  </a:lnTo>
                                  <a:lnTo>
                                    <a:pt x="426" y="491"/>
                                  </a:lnTo>
                                  <a:lnTo>
                                    <a:pt x="426" y="450"/>
                                  </a:lnTo>
                                  <a:close/>
                                  <a:moveTo>
                                    <a:pt x="426" y="167"/>
                                  </a:moveTo>
                                  <a:lnTo>
                                    <a:pt x="382" y="167"/>
                                  </a:lnTo>
                                  <a:lnTo>
                                    <a:pt x="382" y="412"/>
                                  </a:lnTo>
                                  <a:lnTo>
                                    <a:pt x="426" y="412"/>
                                  </a:lnTo>
                                  <a:lnTo>
                                    <a:pt x="426" y="167"/>
                                  </a:lnTo>
                                  <a:close/>
                                  <a:moveTo>
                                    <a:pt x="531" y="129"/>
                                  </a:moveTo>
                                  <a:lnTo>
                                    <a:pt x="0" y="129"/>
                                  </a:lnTo>
                                  <a:lnTo>
                                    <a:pt x="0" y="167"/>
                                  </a:lnTo>
                                  <a:lnTo>
                                    <a:pt x="531" y="167"/>
                                  </a:lnTo>
                                  <a:lnTo>
                                    <a:pt x="531" y="129"/>
                                  </a:lnTo>
                                  <a:close/>
                                  <a:moveTo>
                                    <a:pt x="149" y="1"/>
                                  </a:moveTo>
                                  <a:lnTo>
                                    <a:pt x="105" y="1"/>
                                  </a:lnTo>
                                  <a:lnTo>
                                    <a:pt x="105" y="129"/>
                                  </a:lnTo>
                                  <a:lnTo>
                                    <a:pt x="149" y="129"/>
                                  </a:lnTo>
                                  <a:lnTo>
                                    <a:pt x="149" y="1"/>
                                  </a:lnTo>
                                  <a:close/>
                                  <a:moveTo>
                                    <a:pt x="426" y="0"/>
                                  </a:moveTo>
                                  <a:lnTo>
                                    <a:pt x="382" y="0"/>
                                  </a:lnTo>
                                  <a:lnTo>
                                    <a:pt x="382" y="129"/>
                                  </a:lnTo>
                                  <a:lnTo>
                                    <a:pt x="426" y="129"/>
                                  </a:lnTo>
                                  <a:lnTo>
                                    <a:pt x="426" y="0"/>
                                  </a:lnTo>
                                  <a:close/>
                                  <a:moveTo>
                                    <a:pt x="747" y="20"/>
                                  </a:moveTo>
                                  <a:lnTo>
                                    <a:pt x="741" y="90"/>
                                  </a:lnTo>
                                  <a:lnTo>
                                    <a:pt x="732" y="155"/>
                                  </a:lnTo>
                                  <a:lnTo>
                                    <a:pt x="720" y="214"/>
                                  </a:lnTo>
                                  <a:lnTo>
                                    <a:pt x="704" y="268"/>
                                  </a:lnTo>
                                  <a:lnTo>
                                    <a:pt x="681" y="320"/>
                                  </a:lnTo>
                                  <a:lnTo>
                                    <a:pt x="653" y="368"/>
                                  </a:lnTo>
                                  <a:lnTo>
                                    <a:pt x="619" y="411"/>
                                  </a:lnTo>
                                  <a:lnTo>
                                    <a:pt x="581" y="450"/>
                                  </a:lnTo>
                                  <a:lnTo>
                                    <a:pt x="591" y="458"/>
                                  </a:lnTo>
                                  <a:lnTo>
                                    <a:pt x="599" y="467"/>
                                  </a:lnTo>
                                  <a:lnTo>
                                    <a:pt x="608" y="476"/>
                                  </a:lnTo>
                                  <a:lnTo>
                                    <a:pt x="616" y="485"/>
                                  </a:lnTo>
                                  <a:lnTo>
                                    <a:pt x="658" y="442"/>
                                  </a:lnTo>
                                  <a:lnTo>
                                    <a:pt x="694" y="395"/>
                                  </a:lnTo>
                                  <a:lnTo>
                                    <a:pt x="725" y="342"/>
                                  </a:lnTo>
                                  <a:lnTo>
                                    <a:pt x="750" y="285"/>
                                  </a:lnTo>
                                  <a:lnTo>
                                    <a:pt x="766" y="230"/>
                                  </a:lnTo>
                                  <a:lnTo>
                                    <a:pt x="779" y="168"/>
                                  </a:lnTo>
                                  <a:lnTo>
                                    <a:pt x="789" y="99"/>
                                  </a:lnTo>
                                  <a:lnTo>
                                    <a:pt x="796" y="23"/>
                                  </a:lnTo>
                                  <a:lnTo>
                                    <a:pt x="747" y="20"/>
                                  </a:lnTo>
                                  <a:close/>
                                  <a:moveTo>
                                    <a:pt x="945" y="13"/>
                                  </a:moveTo>
                                  <a:lnTo>
                                    <a:pt x="899" y="15"/>
                                  </a:lnTo>
                                  <a:lnTo>
                                    <a:pt x="907" y="110"/>
                                  </a:lnTo>
                                  <a:lnTo>
                                    <a:pt x="921" y="195"/>
                                  </a:lnTo>
                                  <a:lnTo>
                                    <a:pt x="941" y="271"/>
                                  </a:lnTo>
                                  <a:lnTo>
                                    <a:pt x="968" y="338"/>
                                  </a:lnTo>
                                  <a:lnTo>
                                    <a:pt x="1001" y="395"/>
                                  </a:lnTo>
                                  <a:lnTo>
                                    <a:pt x="1040" y="442"/>
                                  </a:lnTo>
                                  <a:lnTo>
                                    <a:pt x="1086" y="480"/>
                                  </a:lnTo>
                                  <a:lnTo>
                                    <a:pt x="1095" y="471"/>
                                  </a:lnTo>
                                  <a:lnTo>
                                    <a:pt x="1115" y="450"/>
                                  </a:lnTo>
                                  <a:lnTo>
                                    <a:pt x="1126" y="438"/>
                                  </a:lnTo>
                                  <a:lnTo>
                                    <a:pt x="1075" y="399"/>
                                  </a:lnTo>
                                  <a:lnTo>
                                    <a:pt x="1032" y="348"/>
                                  </a:lnTo>
                                  <a:lnTo>
                                    <a:pt x="998" y="284"/>
                                  </a:lnTo>
                                  <a:lnTo>
                                    <a:pt x="972" y="206"/>
                                  </a:lnTo>
                                  <a:lnTo>
                                    <a:pt x="954" y="116"/>
                                  </a:lnTo>
                                  <a:lnTo>
                                    <a:pt x="945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578" name="任意多边形 578"/>
                          <wps:cNvSpPr/>
                          <wps:spPr>
                            <a:xfrm>
                              <a:off x="9746" y="6494"/>
                              <a:ext cx="239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25" h="498">
                                  <a:moveTo>
                                    <a:pt x="150" y="172"/>
                                  </a:moveTo>
                                  <a:lnTo>
                                    <a:pt x="105" y="172"/>
                                  </a:lnTo>
                                  <a:lnTo>
                                    <a:pt x="105" y="498"/>
                                  </a:lnTo>
                                  <a:lnTo>
                                    <a:pt x="150" y="498"/>
                                  </a:lnTo>
                                  <a:lnTo>
                                    <a:pt x="150" y="455"/>
                                  </a:lnTo>
                                  <a:lnTo>
                                    <a:pt x="426" y="455"/>
                                  </a:lnTo>
                                  <a:lnTo>
                                    <a:pt x="426" y="417"/>
                                  </a:lnTo>
                                  <a:lnTo>
                                    <a:pt x="150" y="417"/>
                                  </a:lnTo>
                                  <a:lnTo>
                                    <a:pt x="150" y="172"/>
                                  </a:lnTo>
                                  <a:close/>
                                  <a:moveTo>
                                    <a:pt x="426" y="455"/>
                                  </a:moveTo>
                                  <a:lnTo>
                                    <a:pt x="382" y="455"/>
                                  </a:lnTo>
                                  <a:lnTo>
                                    <a:pt x="382" y="496"/>
                                  </a:lnTo>
                                  <a:lnTo>
                                    <a:pt x="426" y="496"/>
                                  </a:lnTo>
                                  <a:lnTo>
                                    <a:pt x="426" y="455"/>
                                  </a:lnTo>
                                  <a:close/>
                                  <a:moveTo>
                                    <a:pt x="426" y="172"/>
                                  </a:moveTo>
                                  <a:lnTo>
                                    <a:pt x="382" y="172"/>
                                  </a:lnTo>
                                  <a:lnTo>
                                    <a:pt x="382" y="417"/>
                                  </a:lnTo>
                                  <a:lnTo>
                                    <a:pt x="426" y="417"/>
                                  </a:lnTo>
                                  <a:lnTo>
                                    <a:pt x="426" y="172"/>
                                  </a:lnTo>
                                  <a:close/>
                                  <a:moveTo>
                                    <a:pt x="531" y="134"/>
                                  </a:moveTo>
                                  <a:lnTo>
                                    <a:pt x="0" y="134"/>
                                  </a:lnTo>
                                  <a:lnTo>
                                    <a:pt x="0" y="172"/>
                                  </a:lnTo>
                                  <a:lnTo>
                                    <a:pt x="531" y="172"/>
                                  </a:lnTo>
                                  <a:lnTo>
                                    <a:pt x="531" y="134"/>
                                  </a:lnTo>
                                  <a:close/>
                                  <a:moveTo>
                                    <a:pt x="150" y="6"/>
                                  </a:moveTo>
                                  <a:lnTo>
                                    <a:pt x="105" y="6"/>
                                  </a:lnTo>
                                  <a:lnTo>
                                    <a:pt x="105" y="134"/>
                                  </a:lnTo>
                                  <a:lnTo>
                                    <a:pt x="150" y="134"/>
                                  </a:lnTo>
                                  <a:lnTo>
                                    <a:pt x="150" y="6"/>
                                  </a:lnTo>
                                  <a:close/>
                                  <a:moveTo>
                                    <a:pt x="426" y="5"/>
                                  </a:moveTo>
                                  <a:lnTo>
                                    <a:pt x="382" y="5"/>
                                  </a:lnTo>
                                  <a:lnTo>
                                    <a:pt x="382" y="134"/>
                                  </a:lnTo>
                                  <a:lnTo>
                                    <a:pt x="426" y="134"/>
                                  </a:lnTo>
                                  <a:lnTo>
                                    <a:pt x="426" y="5"/>
                                  </a:lnTo>
                                  <a:close/>
                                  <a:moveTo>
                                    <a:pt x="802" y="143"/>
                                  </a:moveTo>
                                  <a:lnTo>
                                    <a:pt x="756" y="143"/>
                                  </a:lnTo>
                                  <a:lnTo>
                                    <a:pt x="752" y="193"/>
                                  </a:lnTo>
                                  <a:lnTo>
                                    <a:pt x="748" y="234"/>
                                  </a:lnTo>
                                  <a:lnTo>
                                    <a:pt x="742" y="267"/>
                                  </a:lnTo>
                                  <a:lnTo>
                                    <a:pt x="736" y="291"/>
                                  </a:lnTo>
                                  <a:lnTo>
                                    <a:pt x="714" y="341"/>
                                  </a:lnTo>
                                  <a:lnTo>
                                    <a:pt x="681" y="386"/>
                                  </a:lnTo>
                                  <a:lnTo>
                                    <a:pt x="638" y="426"/>
                                  </a:lnTo>
                                  <a:lnTo>
                                    <a:pt x="585" y="461"/>
                                  </a:lnTo>
                                  <a:lnTo>
                                    <a:pt x="595" y="470"/>
                                  </a:lnTo>
                                  <a:lnTo>
                                    <a:pt x="604" y="478"/>
                                  </a:lnTo>
                                  <a:lnTo>
                                    <a:pt x="613" y="486"/>
                                  </a:lnTo>
                                  <a:lnTo>
                                    <a:pt x="620" y="494"/>
                                  </a:lnTo>
                                  <a:lnTo>
                                    <a:pt x="677" y="455"/>
                                  </a:lnTo>
                                  <a:lnTo>
                                    <a:pt x="723" y="411"/>
                                  </a:lnTo>
                                  <a:lnTo>
                                    <a:pt x="758" y="360"/>
                                  </a:lnTo>
                                  <a:lnTo>
                                    <a:pt x="782" y="304"/>
                                  </a:lnTo>
                                  <a:lnTo>
                                    <a:pt x="788" y="274"/>
                                  </a:lnTo>
                                  <a:lnTo>
                                    <a:pt x="794" y="238"/>
                                  </a:lnTo>
                                  <a:lnTo>
                                    <a:pt x="799" y="194"/>
                                  </a:lnTo>
                                  <a:lnTo>
                                    <a:pt x="802" y="143"/>
                                  </a:lnTo>
                                  <a:close/>
                                  <a:moveTo>
                                    <a:pt x="975" y="104"/>
                                  </a:moveTo>
                                  <a:lnTo>
                                    <a:pt x="601" y="104"/>
                                  </a:lnTo>
                                  <a:lnTo>
                                    <a:pt x="601" y="143"/>
                                  </a:lnTo>
                                  <a:lnTo>
                                    <a:pt x="929" y="143"/>
                                  </a:lnTo>
                                  <a:lnTo>
                                    <a:pt x="929" y="417"/>
                                  </a:lnTo>
                                  <a:lnTo>
                                    <a:pt x="933" y="446"/>
                                  </a:lnTo>
                                  <a:lnTo>
                                    <a:pt x="945" y="467"/>
                                  </a:lnTo>
                                  <a:lnTo>
                                    <a:pt x="967" y="479"/>
                                  </a:lnTo>
                                  <a:lnTo>
                                    <a:pt x="999" y="483"/>
                                  </a:lnTo>
                                  <a:lnTo>
                                    <a:pt x="1037" y="483"/>
                                  </a:lnTo>
                                  <a:lnTo>
                                    <a:pt x="1067" y="480"/>
                                  </a:lnTo>
                                  <a:lnTo>
                                    <a:pt x="1090" y="469"/>
                                  </a:lnTo>
                                  <a:lnTo>
                                    <a:pt x="1105" y="452"/>
                                  </a:lnTo>
                                  <a:lnTo>
                                    <a:pt x="1108" y="444"/>
                                  </a:lnTo>
                                  <a:lnTo>
                                    <a:pt x="1006" y="444"/>
                                  </a:lnTo>
                                  <a:lnTo>
                                    <a:pt x="991" y="442"/>
                                  </a:lnTo>
                                  <a:lnTo>
                                    <a:pt x="982" y="436"/>
                                  </a:lnTo>
                                  <a:lnTo>
                                    <a:pt x="976" y="426"/>
                                  </a:lnTo>
                                  <a:lnTo>
                                    <a:pt x="975" y="414"/>
                                  </a:lnTo>
                                  <a:lnTo>
                                    <a:pt x="975" y="104"/>
                                  </a:lnTo>
                                  <a:close/>
                                  <a:moveTo>
                                    <a:pt x="1079" y="330"/>
                                  </a:moveTo>
                                  <a:lnTo>
                                    <a:pt x="1077" y="353"/>
                                  </a:lnTo>
                                  <a:lnTo>
                                    <a:pt x="1075" y="375"/>
                                  </a:lnTo>
                                  <a:lnTo>
                                    <a:pt x="1073" y="395"/>
                                  </a:lnTo>
                                  <a:lnTo>
                                    <a:pt x="1070" y="414"/>
                                  </a:lnTo>
                                  <a:lnTo>
                                    <a:pt x="1066" y="427"/>
                                  </a:lnTo>
                                  <a:lnTo>
                                    <a:pt x="1058" y="437"/>
                                  </a:lnTo>
                                  <a:lnTo>
                                    <a:pt x="1047" y="442"/>
                                  </a:lnTo>
                                  <a:lnTo>
                                    <a:pt x="1032" y="444"/>
                                  </a:lnTo>
                                  <a:lnTo>
                                    <a:pt x="1108" y="444"/>
                                  </a:lnTo>
                                  <a:lnTo>
                                    <a:pt x="1114" y="427"/>
                                  </a:lnTo>
                                  <a:lnTo>
                                    <a:pt x="1117" y="408"/>
                                  </a:lnTo>
                                  <a:lnTo>
                                    <a:pt x="1120" y="388"/>
                                  </a:lnTo>
                                  <a:lnTo>
                                    <a:pt x="1122" y="367"/>
                                  </a:lnTo>
                                  <a:lnTo>
                                    <a:pt x="1124" y="345"/>
                                  </a:lnTo>
                                  <a:lnTo>
                                    <a:pt x="1112" y="342"/>
                                  </a:lnTo>
                                  <a:lnTo>
                                    <a:pt x="1101" y="338"/>
                                  </a:lnTo>
                                  <a:lnTo>
                                    <a:pt x="1090" y="334"/>
                                  </a:lnTo>
                                  <a:lnTo>
                                    <a:pt x="1079" y="330"/>
                                  </a:lnTo>
                                  <a:close/>
                                  <a:moveTo>
                                    <a:pt x="805" y="0"/>
                                  </a:moveTo>
                                  <a:lnTo>
                                    <a:pt x="759" y="0"/>
                                  </a:lnTo>
                                  <a:lnTo>
                                    <a:pt x="759" y="28"/>
                                  </a:lnTo>
                                  <a:lnTo>
                                    <a:pt x="758" y="55"/>
                                  </a:lnTo>
                                  <a:lnTo>
                                    <a:pt x="758" y="80"/>
                                  </a:lnTo>
                                  <a:lnTo>
                                    <a:pt x="757" y="104"/>
                                  </a:lnTo>
                                  <a:lnTo>
                                    <a:pt x="804" y="104"/>
                                  </a:lnTo>
                                  <a:lnTo>
                                    <a:pt x="804" y="80"/>
                                  </a:lnTo>
                                  <a:lnTo>
                                    <a:pt x="805" y="55"/>
                                  </a:lnTo>
                                  <a:lnTo>
                                    <a:pt x="805" y="28"/>
                                  </a:lnTo>
                                  <a:lnTo>
                                    <a:pt x="80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g:grpSp>
                          <wpg:cNvPr id="38" name="组合 788"/>
                          <wpg:cNvGrpSpPr/>
                          <wpg:grpSpPr>
                            <a:xfrm rot="0">
                              <a:off x="8175" y="4498"/>
                              <a:ext cx="3380" cy="200"/>
                              <a:chOff x="2473" y="2521"/>
                              <a:chExt cx="3278" cy="194"/>
                            </a:xfrm>
                          </wpg:grpSpPr>
                          <wps:wsp>
                            <wps:cNvPr id="789" name="矩形 1"/>
                            <wps:cNvSpPr/>
                            <wps:spPr>
                              <a:xfrm>
                                <a:off x="2473" y="2521"/>
                                <a:ext cx="3279" cy="1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36A7A8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  <wpg:grpSp>
                            <wpg:cNvPr id="39" name="组合 735"/>
                            <wpg:cNvGrpSpPr/>
                            <wpg:grpSpPr>
                              <a:xfrm>
                                <a:off x="2582" y="2571"/>
                                <a:ext cx="3061" cy="97"/>
                                <a:chOff x="1304" y="2571"/>
                                <a:chExt cx="3061" cy="97"/>
                              </a:xfrm>
                            </wpg:grpSpPr>
                            <wps:wsp>
                              <wps:cNvPr id="791" name="任意多边形 2"/>
                              <wps:cNvSpPr/>
                              <wps:spPr>
                                <a:xfrm>
                                  <a:off x="1304" y="2572"/>
                                  <a:ext cx="283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4" y="66"/>
                                      </a:moveTo>
                                      <a:lnTo>
                                        <a:pt x="306" y="66"/>
                                      </a:lnTo>
                                      <a:lnTo>
                                        <a:pt x="306" y="78"/>
                                      </a:lnTo>
                                      <a:lnTo>
                                        <a:pt x="444" y="78"/>
                                      </a:lnTo>
                                      <a:lnTo>
                                        <a:pt x="444" y="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792" name="任意多边形 3"/>
                              <wps:cNvSpPr/>
                              <wps:spPr>
                                <a:xfrm>
                                  <a:off x="1771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20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20" y="13"/>
                                      </a:lnTo>
                                      <a:lnTo>
                                        <a:pt x="120" y="4"/>
                                      </a:lnTo>
                                      <a:close/>
                                      <a:moveTo>
                                        <a:pt x="120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120" y="38"/>
                                      </a:lnTo>
                                      <a:close/>
                                      <a:moveTo>
                                        <a:pt x="120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120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7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5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6" y="90"/>
                                      </a:lnTo>
                                      <a:lnTo>
                                        <a:pt x="126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5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3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9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5" y="144"/>
                                      </a:lnTo>
                                      <a:lnTo>
                                        <a:pt x="159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9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2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7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7" y="30"/>
                                      </a:lnTo>
                                      <a:lnTo>
                                        <a:pt x="227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0" y="21"/>
                                      </a:moveTo>
                                      <a:lnTo>
                                        <a:pt x="321" y="21"/>
                                      </a:lnTo>
                                      <a:lnTo>
                                        <a:pt x="321" y="33"/>
                                      </a:lnTo>
                                      <a:lnTo>
                                        <a:pt x="430" y="33"/>
                                      </a:lnTo>
                                      <a:lnTo>
                                        <a:pt x="430" y="21"/>
                                      </a:lnTo>
                                      <a:close/>
                                      <a:moveTo>
                                        <a:pt x="443" y="120"/>
                                      </a:moveTo>
                                      <a:lnTo>
                                        <a:pt x="308" y="120"/>
                                      </a:lnTo>
                                      <a:lnTo>
                                        <a:pt x="308" y="132"/>
                                      </a:lnTo>
                                      <a:lnTo>
                                        <a:pt x="443" y="132"/>
                                      </a:lnTo>
                                      <a:lnTo>
                                        <a:pt x="443" y="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793" name="任意多边形 4"/>
                              <wps:cNvSpPr/>
                              <wps:spPr>
                                <a:xfrm>
                                  <a:off x="2237" y="2572"/>
                                  <a:ext cx="28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1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1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5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8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4" y="81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4" y="55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4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4" y="99"/>
                                      </a:lnTo>
                                      <a:lnTo>
                                        <a:pt x="214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4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214" y="55"/>
                                      </a:lnTo>
                                      <a:close/>
                                      <a:moveTo>
                                        <a:pt x="214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214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4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4" y="20"/>
                                      </a:lnTo>
                                      <a:lnTo>
                                        <a:pt x="214" y="0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  <a:moveTo>
                                        <a:pt x="420" y="68"/>
                                      </a:moveTo>
                                      <a:lnTo>
                                        <a:pt x="327" y="68"/>
                                      </a:lnTo>
                                      <a:lnTo>
                                        <a:pt x="327" y="79"/>
                                      </a:lnTo>
                                      <a:lnTo>
                                        <a:pt x="420" y="79"/>
                                      </a:lnTo>
                                      <a:lnTo>
                                        <a:pt x="420" y="68"/>
                                      </a:lnTo>
                                      <a:close/>
                                      <a:moveTo>
                                        <a:pt x="440" y="126"/>
                                      </a:moveTo>
                                      <a:lnTo>
                                        <a:pt x="308" y="126"/>
                                      </a:lnTo>
                                      <a:lnTo>
                                        <a:pt x="308" y="137"/>
                                      </a:lnTo>
                                      <a:lnTo>
                                        <a:pt x="440" y="137"/>
                                      </a:lnTo>
                                      <a:lnTo>
                                        <a:pt x="440" y="1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794" name="任意多边形 5"/>
                              <wps:cNvSpPr/>
                              <wps:spPr>
                                <a:xfrm>
                                  <a:off x="2701" y="2572"/>
                                  <a:ext cx="278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37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7" y="12"/>
                                      </a:moveTo>
                                      <a:lnTo>
                                        <a:pt x="312" y="12"/>
                                      </a:lnTo>
                                      <a:lnTo>
                                        <a:pt x="312" y="144"/>
                                      </a:lnTo>
                                      <a:lnTo>
                                        <a:pt x="323" y="144"/>
                                      </a:lnTo>
                                      <a:lnTo>
                                        <a:pt x="323" y="131"/>
                                      </a:lnTo>
                                      <a:lnTo>
                                        <a:pt x="437" y="131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323" y="120"/>
                                      </a:lnTo>
                                      <a:lnTo>
                                        <a:pt x="323" y="23"/>
                                      </a:lnTo>
                                      <a:lnTo>
                                        <a:pt x="437" y="23"/>
                                      </a:lnTo>
                                      <a:lnTo>
                                        <a:pt x="437" y="12"/>
                                      </a:lnTo>
                                      <a:close/>
                                      <a:moveTo>
                                        <a:pt x="437" y="131"/>
                                      </a:moveTo>
                                      <a:lnTo>
                                        <a:pt x="426" y="131"/>
                                      </a:lnTo>
                                      <a:lnTo>
                                        <a:pt x="426" y="143"/>
                                      </a:lnTo>
                                      <a:lnTo>
                                        <a:pt x="437" y="143"/>
                                      </a:lnTo>
                                      <a:lnTo>
                                        <a:pt x="437" y="131"/>
                                      </a:lnTo>
                                      <a:close/>
                                      <a:moveTo>
                                        <a:pt x="437" y="23"/>
                                      </a:moveTo>
                                      <a:lnTo>
                                        <a:pt x="426" y="23"/>
                                      </a:lnTo>
                                      <a:lnTo>
                                        <a:pt x="426" y="120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437" y="23"/>
                                      </a:lnTo>
                                      <a:close/>
                                      <a:moveTo>
                                        <a:pt x="363" y="23"/>
                                      </a:moveTo>
                                      <a:lnTo>
                                        <a:pt x="353" y="23"/>
                                      </a:lnTo>
                                      <a:lnTo>
                                        <a:pt x="352" y="51"/>
                                      </a:lnTo>
                                      <a:lnTo>
                                        <a:pt x="348" y="72"/>
                                      </a:lnTo>
                                      <a:lnTo>
                                        <a:pt x="339" y="88"/>
                                      </a:lnTo>
                                      <a:lnTo>
                                        <a:pt x="325" y="98"/>
                                      </a:lnTo>
                                      <a:lnTo>
                                        <a:pt x="327" y="100"/>
                                      </a:lnTo>
                                      <a:lnTo>
                                        <a:pt x="330" y="104"/>
                                      </a:lnTo>
                                      <a:lnTo>
                                        <a:pt x="331" y="107"/>
                                      </a:lnTo>
                                      <a:lnTo>
                                        <a:pt x="347" y="95"/>
                                      </a:lnTo>
                                      <a:lnTo>
                                        <a:pt x="357" y="77"/>
                                      </a:lnTo>
                                      <a:lnTo>
                                        <a:pt x="361" y="53"/>
                                      </a:lnTo>
                                      <a:lnTo>
                                        <a:pt x="363" y="23"/>
                                      </a:lnTo>
                                      <a:close/>
                                      <a:moveTo>
                                        <a:pt x="395" y="23"/>
                                      </a:moveTo>
                                      <a:lnTo>
                                        <a:pt x="385" y="23"/>
                                      </a:lnTo>
                                      <a:lnTo>
                                        <a:pt x="385" y="88"/>
                                      </a:lnTo>
                                      <a:lnTo>
                                        <a:pt x="388" y="93"/>
                                      </a:lnTo>
                                      <a:lnTo>
                                        <a:pt x="418" y="93"/>
                                      </a:lnTo>
                                      <a:lnTo>
                                        <a:pt x="422" y="93"/>
                                      </a:lnTo>
                                      <a:lnTo>
                                        <a:pt x="424" y="92"/>
                                      </a:lnTo>
                                      <a:lnTo>
                                        <a:pt x="424" y="90"/>
                                      </a:lnTo>
                                      <a:lnTo>
                                        <a:pt x="423" y="86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395" y="84"/>
                                      </a:lnTo>
                                      <a:lnTo>
                                        <a:pt x="395" y="82"/>
                                      </a:lnTo>
                                      <a:lnTo>
                                        <a:pt x="395" y="23"/>
                                      </a:lnTo>
                                      <a:close/>
                                      <a:moveTo>
                                        <a:pt x="423" y="83"/>
                                      </a:moveTo>
                                      <a:lnTo>
                                        <a:pt x="421" y="84"/>
                                      </a:lnTo>
                                      <a:lnTo>
                                        <a:pt x="417" y="84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423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795" name="任意多边形 6"/>
                              <wps:cNvSpPr/>
                              <wps:spPr>
                                <a:xfrm>
                                  <a:off x="3163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3" y="129"/>
                                      </a:moveTo>
                                      <a:lnTo>
                                        <a:pt x="308" y="129"/>
                                      </a:lnTo>
                                      <a:lnTo>
                                        <a:pt x="308" y="140"/>
                                      </a:lnTo>
                                      <a:lnTo>
                                        <a:pt x="443" y="140"/>
                                      </a:lnTo>
                                      <a:lnTo>
                                        <a:pt x="443" y="129"/>
                                      </a:lnTo>
                                      <a:close/>
                                      <a:moveTo>
                                        <a:pt x="366" y="73"/>
                                      </a:moveTo>
                                      <a:lnTo>
                                        <a:pt x="355" y="73"/>
                                      </a:lnTo>
                                      <a:lnTo>
                                        <a:pt x="352" y="88"/>
                                      </a:lnTo>
                                      <a:lnTo>
                                        <a:pt x="350" y="103"/>
                                      </a:lnTo>
                                      <a:lnTo>
                                        <a:pt x="348" y="117"/>
                                      </a:lnTo>
                                      <a:lnTo>
                                        <a:pt x="345" y="129"/>
                                      </a:lnTo>
                                      <a:lnTo>
                                        <a:pt x="356" y="129"/>
                                      </a:lnTo>
                                      <a:lnTo>
                                        <a:pt x="359" y="117"/>
                                      </a:lnTo>
                                      <a:lnTo>
                                        <a:pt x="361" y="103"/>
                                      </a:lnTo>
                                      <a:lnTo>
                                        <a:pt x="363" y="88"/>
                                      </a:lnTo>
                                      <a:lnTo>
                                        <a:pt x="366" y="73"/>
                                      </a:lnTo>
                                      <a:close/>
                                      <a:moveTo>
                                        <a:pt x="409" y="62"/>
                                      </a:moveTo>
                                      <a:lnTo>
                                        <a:pt x="408" y="62"/>
                                      </a:lnTo>
                                      <a:lnTo>
                                        <a:pt x="326" y="62"/>
                                      </a:lnTo>
                                      <a:lnTo>
                                        <a:pt x="326" y="73"/>
                                      </a:lnTo>
                                      <a:lnTo>
                                        <a:pt x="406" y="73"/>
                                      </a:lnTo>
                                      <a:lnTo>
                                        <a:pt x="405" y="88"/>
                                      </a:lnTo>
                                      <a:lnTo>
                                        <a:pt x="403" y="103"/>
                                      </a:lnTo>
                                      <a:lnTo>
                                        <a:pt x="402" y="117"/>
                                      </a:lnTo>
                                      <a:lnTo>
                                        <a:pt x="401" y="129"/>
                                      </a:lnTo>
                                      <a:lnTo>
                                        <a:pt x="411" y="129"/>
                                      </a:lnTo>
                                      <a:lnTo>
                                        <a:pt x="413" y="112"/>
                                      </a:lnTo>
                                      <a:lnTo>
                                        <a:pt x="415" y="95"/>
                                      </a:lnTo>
                                      <a:lnTo>
                                        <a:pt x="416" y="78"/>
                                      </a:lnTo>
                                      <a:lnTo>
                                        <a:pt x="417" y="62"/>
                                      </a:lnTo>
                                      <a:lnTo>
                                        <a:pt x="409" y="62"/>
                                      </a:lnTo>
                                      <a:close/>
                                      <a:moveTo>
                                        <a:pt x="372" y="25"/>
                                      </a:moveTo>
                                      <a:lnTo>
                                        <a:pt x="362" y="25"/>
                                      </a:lnTo>
                                      <a:lnTo>
                                        <a:pt x="360" y="36"/>
                                      </a:lnTo>
                                      <a:lnTo>
                                        <a:pt x="357" y="62"/>
                                      </a:lnTo>
                                      <a:lnTo>
                                        <a:pt x="367" y="62"/>
                                      </a:lnTo>
                                      <a:lnTo>
                                        <a:pt x="371" y="36"/>
                                      </a:lnTo>
                                      <a:lnTo>
                                        <a:pt x="372" y="25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796" name="任意多边形 7"/>
                              <wps:cNvSpPr/>
                              <wps:spPr>
                                <a:xfrm>
                                  <a:off x="3629" y="2571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4" h="152">
                                      <a:moveTo>
                                        <a:pt x="120" y="6"/>
                                      </a:moveTo>
                                      <a:lnTo>
                                        <a:pt x="19" y="6"/>
                                      </a:lnTo>
                                      <a:lnTo>
                                        <a:pt x="19" y="65"/>
                                      </a:lnTo>
                                      <a:lnTo>
                                        <a:pt x="120" y="65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29" y="56"/>
                                      </a:lnTo>
                                      <a:lnTo>
                                        <a:pt x="29" y="40"/>
                                      </a:lnTo>
                                      <a:lnTo>
                                        <a:pt x="120" y="40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29" y="31"/>
                                      </a:lnTo>
                                      <a:lnTo>
                                        <a:pt x="29" y="15"/>
                                      </a:lnTo>
                                      <a:lnTo>
                                        <a:pt x="120" y="15"/>
                                      </a:lnTo>
                                      <a:lnTo>
                                        <a:pt x="120" y="6"/>
                                      </a:lnTo>
                                      <a:close/>
                                      <a:moveTo>
                                        <a:pt x="120" y="40"/>
                                      </a:moveTo>
                                      <a:lnTo>
                                        <a:pt x="109" y="40"/>
                                      </a:lnTo>
                                      <a:lnTo>
                                        <a:pt x="109" y="56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120" y="40"/>
                                      </a:lnTo>
                                      <a:close/>
                                      <a:moveTo>
                                        <a:pt x="120" y="15"/>
                                      </a:moveTo>
                                      <a:lnTo>
                                        <a:pt x="109" y="15"/>
                                      </a:lnTo>
                                      <a:lnTo>
                                        <a:pt x="109" y="31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120" y="15"/>
                                      </a:lnTo>
                                      <a:close/>
                                      <a:moveTo>
                                        <a:pt x="135" y="137"/>
                                      </a:moveTo>
                                      <a:lnTo>
                                        <a:pt x="2" y="137"/>
                                      </a:lnTo>
                                      <a:lnTo>
                                        <a:pt x="2" y="147"/>
                                      </a:lnTo>
                                      <a:lnTo>
                                        <a:pt x="135" y="147"/>
                                      </a:lnTo>
                                      <a:lnTo>
                                        <a:pt x="135" y="137"/>
                                      </a:lnTo>
                                      <a:close/>
                                      <a:moveTo>
                                        <a:pt x="74" y="118"/>
                                      </a:moveTo>
                                      <a:lnTo>
                                        <a:pt x="63" y="118"/>
                                      </a:lnTo>
                                      <a:lnTo>
                                        <a:pt x="63" y="137"/>
                                      </a:lnTo>
                                      <a:lnTo>
                                        <a:pt x="74" y="137"/>
                                      </a:lnTo>
                                      <a:lnTo>
                                        <a:pt x="74" y="118"/>
                                      </a:lnTo>
                                      <a:close/>
                                      <a:moveTo>
                                        <a:pt x="119" y="109"/>
                                      </a:moveTo>
                                      <a:lnTo>
                                        <a:pt x="20" y="109"/>
                                      </a:lnTo>
                                      <a:lnTo>
                                        <a:pt x="20" y="118"/>
                                      </a:lnTo>
                                      <a:lnTo>
                                        <a:pt x="119" y="118"/>
                                      </a:lnTo>
                                      <a:lnTo>
                                        <a:pt x="119" y="109"/>
                                      </a:lnTo>
                                      <a:close/>
                                      <a:moveTo>
                                        <a:pt x="29" y="65"/>
                                      </a:moveTo>
                                      <a:lnTo>
                                        <a:pt x="23" y="76"/>
                                      </a:lnTo>
                                      <a:lnTo>
                                        <a:pt x="17" y="87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0" y="104"/>
                                      </a:lnTo>
                                      <a:lnTo>
                                        <a:pt x="3" y="106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9" y="111"/>
                                      </a:lnTo>
                                      <a:lnTo>
                                        <a:pt x="15" y="106"/>
                                      </a:lnTo>
                                      <a:lnTo>
                                        <a:pt x="20" y="99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126" y="92"/>
                                      </a:lnTo>
                                      <a:lnTo>
                                        <a:pt x="126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34" y="78"/>
                                      </a:lnTo>
                                      <a:lnTo>
                                        <a:pt x="37" y="73"/>
                                      </a:lnTo>
                                      <a:lnTo>
                                        <a:pt x="39" y="68"/>
                                      </a:lnTo>
                                      <a:lnTo>
                                        <a:pt x="29" y="65"/>
                                      </a:lnTo>
                                      <a:close/>
                                      <a:moveTo>
                                        <a:pt x="74" y="92"/>
                                      </a:moveTo>
                                      <a:lnTo>
                                        <a:pt x="63" y="92"/>
                                      </a:lnTo>
                                      <a:lnTo>
                                        <a:pt x="63" y="109"/>
                                      </a:lnTo>
                                      <a:lnTo>
                                        <a:pt x="74" y="109"/>
                                      </a:lnTo>
                                      <a:lnTo>
                                        <a:pt x="74" y="92"/>
                                      </a:lnTo>
                                      <a:close/>
                                      <a:moveTo>
                                        <a:pt x="74" y="69"/>
                                      </a:moveTo>
                                      <a:lnTo>
                                        <a:pt x="63" y="69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74" y="69"/>
                                      </a:lnTo>
                                      <a:close/>
                                      <a:moveTo>
                                        <a:pt x="287" y="8"/>
                                      </a:moveTo>
                                      <a:lnTo>
                                        <a:pt x="235" y="8"/>
                                      </a:lnTo>
                                      <a:lnTo>
                                        <a:pt x="234" y="74"/>
                                      </a:lnTo>
                                      <a:lnTo>
                                        <a:pt x="234" y="87"/>
                                      </a:lnTo>
                                      <a:lnTo>
                                        <a:pt x="232" y="108"/>
                                      </a:lnTo>
                                      <a:lnTo>
                                        <a:pt x="228" y="128"/>
                                      </a:lnTo>
                                      <a:lnTo>
                                        <a:pt x="220" y="146"/>
                                      </a:lnTo>
                                      <a:lnTo>
                                        <a:pt x="223" y="147"/>
                                      </a:lnTo>
                                      <a:lnTo>
                                        <a:pt x="227" y="150"/>
                                      </a:lnTo>
                                      <a:lnTo>
                                        <a:pt x="228" y="152"/>
                                      </a:lnTo>
                                      <a:lnTo>
                                        <a:pt x="234" y="139"/>
                                      </a:lnTo>
                                      <a:lnTo>
                                        <a:pt x="239" y="125"/>
                                      </a:lnTo>
                                      <a:lnTo>
                                        <a:pt x="242" y="110"/>
                                      </a:lnTo>
                                      <a:lnTo>
                                        <a:pt x="243" y="95"/>
                                      </a:lnTo>
                                      <a:lnTo>
                                        <a:pt x="287" y="9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44" y="85"/>
                                      </a:lnTo>
                                      <a:lnTo>
                                        <a:pt x="244" y="74"/>
                                      </a:lnTo>
                                      <a:lnTo>
                                        <a:pt x="244" y="56"/>
                                      </a:lnTo>
                                      <a:lnTo>
                                        <a:pt x="287" y="5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44" y="46"/>
                                      </a:lnTo>
                                      <a:lnTo>
                                        <a:pt x="244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7" y="8"/>
                                      </a:lnTo>
                                      <a:close/>
                                      <a:moveTo>
                                        <a:pt x="174" y="115"/>
                                      </a:moveTo>
                                      <a:lnTo>
                                        <a:pt x="169" y="126"/>
                                      </a:lnTo>
                                      <a:lnTo>
                                        <a:pt x="161" y="137"/>
                                      </a:lnTo>
                                      <a:lnTo>
                                        <a:pt x="152" y="145"/>
                                      </a:lnTo>
                                      <a:lnTo>
                                        <a:pt x="155" y="146"/>
                                      </a:lnTo>
                                      <a:lnTo>
                                        <a:pt x="159" y="150"/>
                                      </a:lnTo>
                                      <a:lnTo>
                                        <a:pt x="161" y="151"/>
                                      </a:lnTo>
                                      <a:lnTo>
                                        <a:pt x="167" y="144"/>
                                      </a:lnTo>
                                      <a:lnTo>
                                        <a:pt x="173" y="136"/>
                                      </a:lnTo>
                                      <a:lnTo>
                                        <a:pt x="179" y="127"/>
                                      </a:lnTo>
                                      <a:lnTo>
                                        <a:pt x="183" y="118"/>
                                      </a:lnTo>
                                      <a:lnTo>
                                        <a:pt x="174" y="115"/>
                                      </a:lnTo>
                                      <a:close/>
                                      <a:moveTo>
                                        <a:pt x="287" y="95"/>
                                      </a:moveTo>
                                      <a:lnTo>
                                        <a:pt x="277" y="95"/>
                                      </a:lnTo>
                                      <a:lnTo>
                                        <a:pt x="277" y="139"/>
                                      </a:lnTo>
                                      <a:lnTo>
                                        <a:pt x="276" y="140"/>
                                      </a:lnTo>
                                      <a:lnTo>
                                        <a:pt x="272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57" y="143"/>
                                      </a:lnTo>
                                      <a:lnTo>
                                        <a:pt x="258" y="148"/>
                                      </a:lnTo>
                                      <a:lnTo>
                                        <a:pt x="259" y="151"/>
                                      </a:lnTo>
                                      <a:lnTo>
                                        <a:pt x="270" y="151"/>
                                      </a:lnTo>
                                      <a:lnTo>
                                        <a:pt x="277" y="150"/>
                                      </a:lnTo>
                                      <a:lnTo>
                                        <a:pt x="281" y="149"/>
                                      </a:lnTo>
                                      <a:lnTo>
                                        <a:pt x="285" y="147"/>
                                      </a:lnTo>
                                      <a:lnTo>
                                        <a:pt x="287" y="143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64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87" y="95"/>
                                      </a:lnTo>
                                      <a:close/>
                                      <a:moveTo>
                                        <a:pt x="203" y="115"/>
                                      </a:moveTo>
                                      <a:lnTo>
                                        <a:pt x="195" y="120"/>
                                      </a:lnTo>
                                      <a:lnTo>
                                        <a:pt x="201" y="127"/>
                                      </a:lnTo>
                                      <a:lnTo>
                                        <a:pt x="208" y="138"/>
                                      </a:lnTo>
                                      <a:lnTo>
                                        <a:pt x="211" y="145"/>
                                      </a:lnTo>
                                      <a:lnTo>
                                        <a:pt x="219" y="140"/>
                                      </a:lnTo>
                                      <a:lnTo>
                                        <a:pt x="216" y="133"/>
                                      </a:lnTo>
                                      <a:lnTo>
                                        <a:pt x="209" y="123"/>
                                      </a:lnTo>
                                      <a:lnTo>
                                        <a:pt x="203" y="115"/>
                                      </a:lnTo>
                                      <a:close/>
                                      <a:moveTo>
                                        <a:pt x="227" y="101"/>
                                      </a:moveTo>
                                      <a:lnTo>
                                        <a:pt x="152" y="101"/>
                                      </a:lnTo>
                                      <a:lnTo>
                                        <a:pt x="152" y="111"/>
                                      </a:lnTo>
                                      <a:lnTo>
                                        <a:pt x="227" y="111"/>
                                      </a:lnTo>
                                      <a:lnTo>
                                        <a:pt x="227" y="101"/>
                                      </a:lnTo>
                                      <a:close/>
                                      <a:moveTo>
                                        <a:pt x="176" y="32"/>
                                      </a:moveTo>
                                      <a:lnTo>
                                        <a:pt x="167" y="32"/>
                                      </a:lnTo>
                                      <a:lnTo>
                                        <a:pt x="167" y="101"/>
                                      </a:lnTo>
                                      <a:lnTo>
                                        <a:pt x="176" y="101"/>
                                      </a:lnTo>
                                      <a:lnTo>
                                        <a:pt x="176" y="83"/>
                                      </a:lnTo>
                                      <a:lnTo>
                                        <a:pt x="215" y="83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176" y="74"/>
                                      </a:lnTo>
                                      <a:lnTo>
                                        <a:pt x="176" y="57"/>
                                      </a:lnTo>
                                      <a:lnTo>
                                        <a:pt x="215" y="57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176" y="48"/>
                                      </a:lnTo>
                                      <a:lnTo>
                                        <a:pt x="176" y="32"/>
                                      </a:lnTo>
                                      <a:close/>
                                      <a:moveTo>
                                        <a:pt x="215" y="83"/>
                                      </a:moveTo>
                                      <a:lnTo>
                                        <a:pt x="206" y="83"/>
                                      </a:lnTo>
                                      <a:lnTo>
                                        <a:pt x="206" y="101"/>
                                      </a:lnTo>
                                      <a:lnTo>
                                        <a:pt x="215" y="101"/>
                                      </a:lnTo>
                                      <a:lnTo>
                                        <a:pt x="215" y="83"/>
                                      </a:lnTo>
                                      <a:close/>
                                      <a:moveTo>
                                        <a:pt x="287" y="56"/>
                                      </a:moveTo>
                                      <a:lnTo>
                                        <a:pt x="277" y="56"/>
                                      </a:lnTo>
                                      <a:lnTo>
                                        <a:pt x="277" y="8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87" y="56"/>
                                      </a:lnTo>
                                      <a:close/>
                                      <a:moveTo>
                                        <a:pt x="215" y="57"/>
                                      </a:moveTo>
                                      <a:lnTo>
                                        <a:pt x="206" y="57"/>
                                      </a:lnTo>
                                      <a:lnTo>
                                        <a:pt x="206" y="74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215" y="57"/>
                                      </a:lnTo>
                                      <a:close/>
                                      <a:moveTo>
                                        <a:pt x="215" y="32"/>
                                      </a:moveTo>
                                      <a:lnTo>
                                        <a:pt x="206" y="32"/>
                                      </a:lnTo>
                                      <a:lnTo>
                                        <a:pt x="206" y="48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215" y="32"/>
                                      </a:lnTo>
                                      <a:close/>
                                      <a:moveTo>
                                        <a:pt x="287" y="18"/>
                                      </a:moveTo>
                                      <a:lnTo>
                                        <a:pt x="277" y="18"/>
                                      </a:lnTo>
                                      <a:lnTo>
                                        <a:pt x="277" y="4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87" y="18"/>
                                      </a:lnTo>
                                      <a:close/>
                                      <a:moveTo>
                                        <a:pt x="227" y="22"/>
                                      </a:moveTo>
                                      <a:lnTo>
                                        <a:pt x="154" y="22"/>
                                      </a:lnTo>
                                      <a:lnTo>
                                        <a:pt x="154" y="32"/>
                                      </a:lnTo>
                                      <a:lnTo>
                                        <a:pt x="227" y="32"/>
                                      </a:lnTo>
                                      <a:lnTo>
                                        <a:pt x="227" y="22"/>
                                      </a:lnTo>
                                      <a:close/>
                                      <a:moveTo>
                                        <a:pt x="176" y="2"/>
                                      </a:moveTo>
                                      <a:lnTo>
                                        <a:pt x="167" y="2"/>
                                      </a:lnTo>
                                      <a:lnTo>
                                        <a:pt x="167" y="22"/>
                                      </a:lnTo>
                                      <a:lnTo>
                                        <a:pt x="176" y="22"/>
                                      </a:lnTo>
                                      <a:lnTo>
                                        <a:pt x="176" y="2"/>
                                      </a:lnTo>
                                      <a:close/>
                                      <a:moveTo>
                                        <a:pt x="215" y="2"/>
                                      </a:moveTo>
                                      <a:lnTo>
                                        <a:pt x="206" y="2"/>
                                      </a:lnTo>
                                      <a:lnTo>
                                        <a:pt x="206" y="22"/>
                                      </a:lnTo>
                                      <a:lnTo>
                                        <a:pt x="215" y="22"/>
                                      </a:lnTo>
                                      <a:lnTo>
                                        <a:pt x="215" y="2"/>
                                      </a:lnTo>
                                      <a:close/>
                                      <a:moveTo>
                                        <a:pt x="443" y="44"/>
                                      </a:moveTo>
                                      <a:lnTo>
                                        <a:pt x="308" y="44"/>
                                      </a:lnTo>
                                      <a:lnTo>
                                        <a:pt x="308" y="55"/>
                                      </a:lnTo>
                                      <a:lnTo>
                                        <a:pt x="443" y="55"/>
                                      </a:lnTo>
                                      <a:lnTo>
                                        <a:pt x="443" y="44"/>
                                      </a:lnTo>
                                      <a:close/>
                                      <a:moveTo>
                                        <a:pt x="347" y="75"/>
                                      </a:moveTo>
                                      <a:lnTo>
                                        <a:pt x="338" y="94"/>
                                      </a:lnTo>
                                      <a:lnTo>
                                        <a:pt x="328" y="112"/>
                                      </a:lnTo>
                                      <a:lnTo>
                                        <a:pt x="317" y="129"/>
                                      </a:lnTo>
                                      <a:lnTo>
                                        <a:pt x="306" y="143"/>
                                      </a:lnTo>
                                      <a:lnTo>
                                        <a:pt x="309" y="145"/>
                                      </a:lnTo>
                                      <a:lnTo>
                                        <a:pt x="314" y="148"/>
                                      </a:lnTo>
                                      <a:lnTo>
                                        <a:pt x="316" y="150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38" y="118"/>
                                      </a:lnTo>
                                      <a:lnTo>
                                        <a:pt x="348" y="99"/>
                                      </a:lnTo>
                                      <a:lnTo>
                                        <a:pt x="358" y="79"/>
                                      </a:lnTo>
                                      <a:lnTo>
                                        <a:pt x="347" y="75"/>
                                      </a:lnTo>
                                      <a:close/>
                                      <a:moveTo>
                                        <a:pt x="402" y="74"/>
                                      </a:moveTo>
                                      <a:lnTo>
                                        <a:pt x="392" y="79"/>
                                      </a:lnTo>
                                      <a:lnTo>
                                        <a:pt x="404" y="97"/>
                                      </a:lnTo>
                                      <a:lnTo>
                                        <a:pt x="415" y="116"/>
                                      </a:lnTo>
                                      <a:lnTo>
                                        <a:pt x="426" y="134"/>
                                      </a:lnTo>
                                      <a:lnTo>
                                        <a:pt x="434" y="149"/>
                                      </a:lnTo>
                                      <a:lnTo>
                                        <a:pt x="444" y="143"/>
                                      </a:lnTo>
                                      <a:lnTo>
                                        <a:pt x="436" y="128"/>
                                      </a:lnTo>
                                      <a:lnTo>
                                        <a:pt x="425" y="110"/>
                                      </a:lnTo>
                                      <a:lnTo>
                                        <a:pt x="413" y="92"/>
                                      </a:lnTo>
                                      <a:lnTo>
                                        <a:pt x="402" y="74"/>
                                      </a:lnTo>
                                      <a:close/>
                                      <a:moveTo>
                                        <a:pt x="372" y="0"/>
                                      </a:moveTo>
                                      <a:lnTo>
                                        <a:pt x="362" y="4"/>
                                      </a:lnTo>
                                      <a:lnTo>
                                        <a:pt x="367" y="15"/>
                                      </a:lnTo>
                                      <a:lnTo>
                                        <a:pt x="373" y="31"/>
                                      </a:lnTo>
                                      <a:lnTo>
                                        <a:pt x="376" y="40"/>
                                      </a:lnTo>
                                      <a:lnTo>
                                        <a:pt x="387" y="35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377" y="11"/>
                                      </a:lnTo>
                                      <a:lnTo>
                                        <a:pt x="3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797" name="任意多边形 8"/>
                              <wps:cNvSpPr/>
                              <wps:spPr>
                                <a:xfrm>
                                  <a:off x="4095" y="2572"/>
                                  <a:ext cx="27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2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25" y="9"/>
                                      </a:moveTo>
                                      <a:lnTo>
                                        <a:pt x="326" y="9"/>
                                      </a:lnTo>
                                      <a:lnTo>
                                        <a:pt x="326" y="147"/>
                                      </a:lnTo>
                                      <a:lnTo>
                                        <a:pt x="336" y="147"/>
                                      </a:lnTo>
                                      <a:lnTo>
                                        <a:pt x="336" y="137"/>
                                      </a:lnTo>
                                      <a:lnTo>
                                        <a:pt x="425" y="137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336" y="126"/>
                                      </a:lnTo>
                                      <a:lnTo>
                                        <a:pt x="336" y="78"/>
                                      </a:lnTo>
                                      <a:lnTo>
                                        <a:pt x="425" y="78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336" y="67"/>
                                      </a:lnTo>
                                      <a:lnTo>
                                        <a:pt x="336" y="20"/>
                                      </a:lnTo>
                                      <a:lnTo>
                                        <a:pt x="425" y="20"/>
                                      </a:lnTo>
                                      <a:lnTo>
                                        <a:pt x="425" y="9"/>
                                      </a:lnTo>
                                      <a:close/>
                                      <a:moveTo>
                                        <a:pt x="425" y="137"/>
                                      </a:moveTo>
                                      <a:lnTo>
                                        <a:pt x="414" y="137"/>
                                      </a:lnTo>
                                      <a:lnTo>
                                        <a:pt x="414" y="147"/>
                                      </a:lnTo>
                                      <a:lnTo>
                                        <a:pt x="425" y="147"/>
                                      </a:lnTo>
                                      <a:lnTo>
                                        <a:pt x="425" y="137"/>
                                      </a:lnTo>
                                      <a:close/>
                                      <a:moveTo>
                                        <a:pt x="425" y="78"/>
                                      </a:moveTo>
                                      <a:lnTo>
                                        <a:pt x="414" y="78"/>
                                      </a:lnTo>
                                      <a:lnTo>
                                        <a:pt x="414" y="126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425" y="78"/>
                                      </a:lnTo>
                                      <a:close/>
                                      <a:moveTo>
                                        <a:pt x="425" y="20"/>
                                      </a:moveTo>
                                      <a:lnTo>
                                        <a:pt x="414" y="20"/>
                                      </a:lnTo>
                                      <a:lnTo>
                                        <a:pt x="414" y="67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425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</wpg:grpSp>
                        </wpg:grpSp>
                        <wps:wsp>
                          <wps:cNvPr id="1467" name="任意多边形 1467"/>
                          <wps:cNvSpPr/>
                          <wps:spPr>
                            <a:xfrm>
                              <a:off x="8264" y="4224"/>
                              <a:ext cx="390" cy="18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7" h="487">
                                  <a:moveTo>
                                    <a:pt x="0" y="398"/>
                                  </a:moveTo>
                                  <a:lnTo>
                                    <a:pt x="1" y="412"/>
                                  </a:lnTo>
                                  <a:lnTo>
                                    <a:pt x="2" y="421"/>
                                  </a:lnTo>
                                  <a:lnTo>
                                    <a:pt x="2" y="432"/>
                                  </a:lnTo>
                                  <a:lnTo>
                                    <a:pt x="1" y="441"/>
                                  </a:lnTo>
                                  <a:lnTo>
                                    <a:pt x="0" y="452"/>
                                  </a:lnTo>
                                  <a:lnTo>
                                    <a:pt x="56" y="449"/>
                                  </a:lnTo>
                                  <a:lnTo>
                                    <a:pt x="76" y="448"/>
                                  </a:lnTo>
                                  <a:lnTo>
                                    <a:pt x="90" y="448"/>
                                  </a:lnTo>
                                  <a:lnTo>
                                    <a:pt x="476" y="448"/>
                                  </a:lnTo>
                                  <a:lnTo>
                                    <a:pt x="475" y="441"/>
                                  </a:lnTo>
                                  <a:lnTo>
                                    <a:pt x="474" y="432"/>
                                  </a:lnTo>
                                  <a:lnTo>
                                    <a:pt x="474" y="421"/>
                                  </a:lnTo>
                                  <a:lnTo>
                                    <a:pt x="475" y="412"/>
                                  </a:lnTo>
                                  <a:lnTo>
                                    <a:pt x="476" y="402"/>
                                  </a:lnTo>
                                  <a:lnTo>
                                    <a:pt x="90" y="402"/>
                                  </a:lnTo>
                                  <a:lnTo>
                                    <a:pt x="0" y="398"/>
                                  </a:lnTo>
                                  <a:close/>
                                  <a:moveTo>
                                    <a:pt x="476" y="448"/>
                                  </a:moveTo>
                                  <a:lnTo>
                                    <a:pt x="382" y="448"/>
                                  </a:lnTo>
                                  <a:lnTo>
                                    <a:pt x="399" y="448"/>
                                  </a:lnTo>
                                  <a:lnTo>
                                    <a:pt x="420" y="449"/>
                                  </a:lnTo>
                                  <a:lnTo>
                                    <a:pt x="476" y="452"/>
                                  </a:lnTo>
                                  <a:lnTo>
                                    <a:pt x="476" y="448"/>
                                  </a:lnTo>
                                  <a:close/>
                                  <a:moveTo>
                                    <a:pt x="476" y="398"/>
                                  </a:moveTo>
                                  <a:lnTo>
                                    <a:pt x="446" y="400"/>
                                  </a:lnTo>
                                  <a:lnTo>
                                    <a:pt x="421" y="401"/>
                                  </a:lnTo>
                                  <a:lnTo>
                                    <a:pt x="399" y="402"/>
                                  </a:lnTo>
                                  <a:lnTo>
                                    <a:pt x="380" y="402"/>
                                  </a:lnTo>
                                  <a:lnTo>
                                    <a:pt x="476" y="402"/>
                                  </a:lnTo>
                                  <a:lnTo>
                                    <a:pt x="476" y="398"/>
                                  </a:lnTo>
                                  <a:close/>
                                  <a:moveTo>
                                    <a:pt x="436" y="61"/>
                                  </a:moveTo>
                                  <a:lnTo>
                                    <a:pt x="356" y="61"/>
                                  </a:lnTo>
                                  <a:lnTo>
                                    <a:pt x="368" y="62"/>
                                  </a:lnTo>
                                  <a:lnTo>
                                    <a:pt x="436" y="65"/>
                                  </a:lnTo>
                                  <a:lnTo>
                                    <a:pt x="436" y="61"/>
                                  </a:lnTo>
                                  <a:close/>
                                  <a:moveTo>
                                    <a:pt x="50" y="14"/>
                                  </a:moveTo>
                                  <a:lnTo>
                                    <a:pt x="51" y="27"/>
                                  </a:lnTo>
                                  <a:lnTo>
                                    <a:pt x="51" y="35"/>
                                  </a:lnTo>
                                  <a:lnTo>
                                    <a:pt x="51" y="46"/>
                                  </a:lnTo>
                                  <a:lnTo>
                                    <a:pt x="50" y="53"/>
                                  </a:lnTo>
                                  <a:lnTo>
                                    <a:pt x="49" y="65"/>
                                  </a:lnTo>
                                  <a:lnTo>
                                    <a:pt x="69" y="63"/>
                                  </a:lnTo>
                                  <a:lnTo>
                                    <a:pt x="88" y="62"/>
                                  </a:lnTo>
                                  <a:lnTo>
                                    <a:pt x="105" y="61"/>
                                  </a:lnTo>
                                  <a:lnTo>
                                    <a:pt x="122" y="61"/>
                                  </a:lnTo>
                                  <a:lnTo>
                                    <a:pt x="436" y="61"/>
                                  </a:lnTo>
                                  <a:lnTo>
                                    <a:pt x="435" y="54"/>
                                  </a:lnTo>
                                  <a:lnTo>
                                    <a:pt x="434" y="46"/>
                                  </a:lnTo>
                                  <a:lnTo>
                                    <a:pt x="434" y="35"/>
                                  </a:lnTo>
                                  <a:lnTo>
                                    <a:pt x="435" y="27"/>
                                  </a:lnTo>
                                  <a:lnTo>
                                    <a:pt x="436" y="18"/>
                                  </a:lnTo>
                                  <a:lnTo>
                                    <a:pt x="122" y="18"/>
                                  </a:lnTo>
                                  <a:lnTo>
                                    <a:pt x="108" y="17"/>
                                  </a:lnTo>
                                  <a:lnTo>
                                    <a:pt x="91" y="17"/>
                                  </a:lnTo>
                                  <a:lnTo>
                                    <a:pt x="72" y="15"/>
                                  </a:lnTo>
                                  <a:lnTo>
                                    <a:pt x="50" y="14"/>
                                  </a:lnTo>
                                  <a:close/>
                                  <a:moveTo>
                                    <a:pt x="436" y="14"/>
                                  </a:moveTo>
                                  <a:lnTo>
                                    <a:pt x="411" y="15"/>
                                  </a:lnTo>
                                  <a:lnTo>
                                    <a:pt x="389" y="17"/>
                                  </a:lnTo>
                                  <a:lnTo>
                                    <a:pt x="371" y="17"/>
                                  </a:lnTo>
                                  <a:lnTo>
                                    <a:pt x="356" y="18"/>
                                  </a:lnTo>
                                  <a:lnTo>
                                    <a:pt x="436" y="18"/>
                                  </a:lnTo>
                                  <a:lnTo>
                                    <a:pt x="436" y="14"/>
                                  </a:lnTo>
                                  <a:close/>
                                  <a:moveTo>
                                    <a:pt x="68" y="195"/>
                                  </a:moveTo>
                                  <a:lnTo>
                                    <a:pt x="70" y="208"/>
                                  </a:lnTo>
                                  <a:lnTo>
                                    <a:pt x="71" y="216"/>
                                  </a:lnTo>
                                  <a:lnTo>
                                    <a:pt x="71" y="228"/>
                                  </a:lnTo>
                                  <a:lnTo>
                                    <a:pt x="70" y="235"/>
                                  </a:lnTo>
                                  <a:lnTo>
                                    <a:pt x="68" y="247"/>
                                  </a:lnTo>
                                  <a:lnTo>
                                    <a:pt x="121" y="244"/>
                                  </a:lnTo>
                                  <a:lnTo>
                                    <a:pt x="130" y="243"/>
                                  </a:lnTo>
                                  <a:lnTo>
                                    <a:pt x="405" y="243"/>
                                  </a:lnTo>
                                  <a:lnTo>
                                    <a:pt x="404" y="236"/>
                                  </a:lnTo>
                                  <a:lnTo>
                                    <a:pt x="404" y="228"/>
                                  </a:lnTo>
                                  <a:lnTo>
                                    <a:pt x="404" y="216"/>
                                  </a:lnTo>
                                  <a:lnTo>
                                    <a:pt x="404" y="207"/>
                                  </a:lnTo>
                                  <a:lnTo>
                                    <a:pt x="405" y="199"/>
                                  </a:lnTo>
                                  <a:lnTo>
                                    <a:pt x="130" y="199"/>
                                  </a:lnTo>
                                  <a:lnTo>
                                    <a:pt x="121" y="199"/>
                                  </a:lnTo>
                                  <a:lnTo>
                                    <a:pt x="107" y="198"/>
                                  </a:lnTo>
                                  <a:lnTo>
                                    <a:pt x="90" y="197"/>
                                  </a:lnTo>
                                  <a:lnTo>
                                    <a:pt x="68" y="195"/>
                                  </a:lnTo>
                                  <a:close/>
                                  <a:moveTo>
                                    <a:pt x="405" y="243"/>
                                  </a:moveTo>
                                  <a:lnTo>
                                    <a:pt x="332" y="243"/>
                                  </a:lnTo>
                                  <a:lnTo>
                                    <a:pt x="343" y="244"/>
                                  </a:lnTo>
                                  <a:lnTo>
                                    <a:pt x="405" y="247"/>
                                  </a:lnTo>
                                  <a:lnTo>
                                    <a:pt x="405" y="243"/>
                                  </a:lnTo>
                                  <a:close/>
                                  <a:moveTo>
                                    <a:pt x="405" y="195"/>
                                  </a:moveTo>
                                  <a:lnTo>
                                    <a:pt x="383" y="197"/>
                                  </a:lnTo>
                                  <a:lnTo>
                                    <a:pt x="364" y="198"/>
                                  </a:lnTo>
                                  <a:lnTo>
                                    <a:pt x="346" y="199"/>
                                  </a:lnTo>
                                  <a:lnTo>
                                    <a:pt x="332" y="199"/>
                                  </a:lnTo>
                                  <a:lnTo>
                                    <a:pt x="405" y="199"/>
                                  </a:lnTo>
                                  <a:lnTo>
                                    <a:pt x="405" y="195"/>
                                  </a:lnTo>
                                  <a:close/>
                                  <a:moveTo>
                                    <a:pt x="720" y="0"/>
                                  </a:moveTo>
                                  <a:lnTo>
                                    <a:pt x="724" y="73"/>
                                  </a:lnTo>
                                  <a:lnTo>
                                    <a:pt x="724" y="180"/>
                                  </a:lnTo>
                                  <a:lnTo>
                                    <a:pt x="723" y="236"/>
                                  </a:lnTo>
                                  <a:lnTo>
                                    <a:pt x="718" y="284"/>
                                  </a:lnTo>
                                  <a:lnTo>
                                    <a:pt x="710" y="325"/>
                                  </a:lnTo>
                                  <a:lnTo>
                                    <a:pt x="700" y="359"/>
                                  </a:lnTo>
                                  <a:lnTo>
                                    <a:pt x="687" y="384"/>
                                  </a:lnTo>
                                  <a:lnTo>
                                    <a:pt x="670" y="407"/>
                                  </a:lnTo>
                                  <a:lnTo>
                                    <a:pt x="649" y="429"/>
                                  </a:lnTo>
                                  <a:lnTo>
                                    <a:pt x="624" y="449"/>
                                  </a:lnTo>
                                  <a:lnTo>
                                    <a:pt x="613" y="457"/>
                                  </a:lnTo>
                                  <a:lnTo>
                                    <a:pt x="620" y="458"/>
                                  </a:lnTo>
                                  <a:lnTo>
                                    <a:pt x="630" y="461"/>
                                  </a:lnTo>
                                  <a:lnTo>
                                    <a:pt x="654" y="472"/>
                                  </a:lnTo>
                                  <a:lnTo>
                                    <a:pt x="665" y="478"/>
                                  </a:lnTo>
                                  <a:lnTo>
                                    <a:pt x="673" y="487"/>
                                  </a:lnTo>
                                  <a:lnTo>
                                    <a:pt x="681" y="478"/>
                                  </a:lnTo>
                                  <a:lnTo>
                                    <a:pt x="700" y="455"/>
                                  </a:lnTo>
                                  <a:lnTo>
                                    <a:pt x="716" y="432"/>
                                  </a:lnTo>
                                  <a:lnTo>
                                    <a:pt x="730" y="409"/>
                                  </a:lnTo>
                                  <a:lnTo>
                                    <a:pt x="742" y="386"/>
                                  </a:lnTo>
                                  <a:lnTo>
                                    <a:pt x="750" y="367"/>
                                  </a:lnTo>
                                  <a:lnTo>
                                    <a:pt x="757" y="346"/>
                                  </a:lnTo>
                                  <a:lnTo>
                                    <a:pt x="763" y="322"/>
                                  </a:lnTo>
                                  <a:lnTo>
                                    <a:pt x="769" y="297"/>
                                  </a:lnTo>
                                  <a:lnTo>
                                    <a:pt x="1033" y="297"/>
                                  </a:lnTo>
                                  <a:lnTo>
                                    <a:pt x="1033" y="253"/>
                                  </a:lnTo>
                                  <a:lnTo>
                                    <a:pt x="773" y="253"/>
                                  </a:lnTo>
                                  <a:lnTo>
                                    <a:pt x="775" y="173"/>
                                  </a:lnTo>
                                  <a:lnTo>
                                    <a:pt x="1033" y="173"/>
                                  </a:lnTo>
                                  <a:lnTo>
                                    <a:pt x="1033" y="129"/>
                                  </a:lnTo>
                                  <a:lnTo>
                                    <a:pt x="775" y="129"/>
                                  </a:lnTo>
                                  <a:lnTo>
                                    <a:pt x="775" y="49"/>
                                  </a:lnTo>
                                  <a:lnTo>
                                    <a:pt x="1033" y="49"/>
                                  </a:lnTo>
                                  <a:lnTo>
                                    <a:pt x="1034" y="44"/>
                                  </a:lnTo>
                                  <a:lnTo>
                                    <a:pt x="1035" y="24"/>
                                  </a:lnTo>
                                  <a:lnTo>
                                    <a:pt x="1036" y="4"/>
                                  </a:lnTo>
                                  <a:lnTo>
                                    <a:pt x="793" y="4"/>
                                  </a:lnTo>
                                  <a:lnTo>
                                    <a:pt x="779" y="4"/>
                                  </a:lnTo>
                                  <a:lnTo>
                                    <a:pt x="762" y="3"/>
                                  </a:lnTo>
                                  <a:lnTo>
                                    <a:pt x="743" y="2"/>
                                  </a:lnTo>
                                  <a:lnTo>
                                    <a:pt x="720" y="0"/>
                                  </a:lnTo>
                                  <a:close/>
                                  <a:moveTo>
                                    <a:pt x="911" y="412"/>
                                  </a:moveTo>
                                  <a:lnTo>
                                    <a:pt x="918" y="424"/>
                                  </a:lnTo>
                                  <a:lnTo>
                                    <a:pt x="923" y="434"/>
                                  </a:lnTo>
                                  <a:lnTo>
                                    <a:pt x="926" y="443"/>
                                  </a:lnTo>
                                  <a:lnTo>
                                    <a:pt x="928" y="449"/>
                                  </a:lnTo>
                                  <a:lnTo>
                                    <a:pt x="930" y="456"/>
                                  </a:lnTo>
                                  <a:lnTo>
                                    <a:pt x="931" y="467"/>
                                  </a:lnTo>
                                  <a:lnTo>
                                    <a:pt x="931" y="481"/>
                                  </a:lnTo>
                                  <a:lnTo>
                                    <a:pt x="966" y="478"/>
                                  </a:lnTo>
                                  <a:lnTo>
                                    <a:pt x="994" y="472"/>
                                  </a:lnTo>
                                  <a:lnTo>
                                    <a:pt x="1014" y="464"/>
                                  </a:lnTo>
                                  <a:lnTo>
                                    <a:pt x="1028" y="454"/>
                                  </a:lnTo>
                                  <a:lnTo>
                                    <a:pt x="1030" y="449"/>
                                  </a:lnTo>
                                  <a:lnTo>
                                    <a:pt x="1031" y="440"/>
                                  </a:lnTo>
                                  <a:lnTo>
                                    <a:pt x="1032" y="425"/>
                                  </a:lnTo>
                                  <a:lnTo>
                                    <a:pt x="1032" y="418"/>
                                  </a:lnTo>
                                  <a:lnTo>
                                    <a:pt x="951" y="418"/>
                                  </a:lnTo>
                                  <a:lnTo>
                                    <a:pt x="946" y="417"/>
                                  </a:lnTo>
                                  <a:lnTo>
                                    <a:pt x="941" y="416"/>
                                  </a:lnTo>
                                  <a:lnTo>
                                    <a:pt x="917" y="412"/>
                                  </a:lnTo>
                                  <a:lnTo>
                                    <a:pt x="911" y="412"/>
                                  </a:lnTo>
                                  <a:close/>
                                  <a:moveTo>
                                    <a:pt x="1033" y="297"/>
                                  </a:moveTo>
                                  <a:lnTo>
                                    <a:pt x="982" y="297"/>
                                  </a:lnTo>
                                  <a:lnTo>
                                    <a:pt x="982" y="403"/>
                                  </a:lnTo>
                                  <a:lnTo>
                                    <a:pt x="979" y="411"/>
                                  </a:lnTo>
                                  <a:lnTo>
                                    <a:pt x="975" y="413"/>
                                  </a:lnTo>
                                  <a:lnTo>
                                    <a:pt x="970" y="416"/>
                                  </a:lnTo>
                                  <a:lnTo>
                                    <a:pt x="963" y="418"/>
                                  </a:lnTo>
                                  <a:lnTo>
                                    <a:pt x="1032" y="418"/>
                                  </a:lnTo>
                                  <a:lnTo>
                                    <a:pt x="1033" y="411"/>
                                  </a:lnTo>
                                  <a:lnTo>
                                    <a:pt x="1033" y="297"/>
                                  </a:lnTo>
                                  <a:close/>
                                  <a:moveTo>
                                    <a:pt x="1033" y="173"/>
                                  </a:moveTo>
                                  <a:lnTo>
                                    <a:pt x="982" y="173"/>
                                  </a:lnTo>
                                  <a:lnTo>
                                    <a:pt x="982" y="253"/>
                                  </a:lnTo>
                                  <a:lnTo>
                                    <a:pt x="1033" y="253"/>
                                  </a:lnTo>
                                  <a:lnTo>
                                    <a:pt x="1033" y="173"/>
                                  </a:lnTo>
                                  <a:close/>
                                  <a:moveTo>
                                    <a:pt x="1033" y="49"/>
                                  </a:moveTo>
                                  <a:lnTo>
                                    <a:pt x="981" y="49"/>
                                  </a:lnTo>
                                  <a:lnTo>
                                    <a:pt x="982" y="129"/>
                                  </a:lnTo>
                                  <a:lnTo>
                                    <a:pt x="1033" y="129"/>
                                  </a:lnTo>
                                  <a:lnTo>
                                    <a:pt x="1033" y="68"/>
                                  </a:lnTo>
                                  <a:lnTo>
                                    <a:pt x="1033" y="58"/>
                                  </a:lnTo>
                                  <a:lnTo>
                                    <a:pt x="1033" y="49"/>
                                  </a:lnTo>
                                  <a:close/>
                                  <a:moveTo>
                                    <a:pt x="1037" y="0"/>
                                  </a:moveTo>
                                  <a:lnTo>
                                    <a:pt x="989" y="3"/>
                                  </a:lnTo>
                                  <a:lnTo>
                                    <a:pt x="971" y="4"/>
                                  </a:lnTo>
                                  <a:lnTo>
                                    <a:pt x="959" y="4"/>
                                  </a:lnTo>
                                  <a:lnTo>
                                    <a:pt x="1036" y="4"/>
                                  </a:lnTo>
                                  <a:lnTo>
                                    <a:pt x="103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72" name="任意多边形 1472"/>
                          <wps:cNvSpPr/>
                          <wps:spPr>
                            <a:xfrm>
                              <a:off x="10837" y="4265"/>
                              <a:ext cx="628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711" h="387">
                                  <a:moveTo>
                                    <a:pt x="96" y="5"/>
                                  </a:moveTo>
                                  <a:lnTo>
                                    <a:pt x="26" y="5"/>
                                  </a:lnTo>
                                  <a:lnTo>
                                    <a:pt x="0" y="381"/>
                                  </a:lnTo>
                                  <a:lnTo>
                                    <a:pt x="53" y="381"/>
                                  </a:lnTo>
                                  <a:lnTo>
                                    <a:pt x="64" y="184"/>
                                  </a:lnTo>
                                  <a:lnTo>
                                    <a:pt x="66" y="143"/>
                                  </a:lnTo>
                                  <a:lnTo>
                                    <a:pt x="67" y="104"/>
                                  </a:lnTo>
                                  <a:lnTo>
                                    <a:pt x="68" y="67"/>
                                  </a:lnTo>
                                  <a:lnTo>
                                    <a:pt x="116" y="67"/>
                                  </a:lnTo>
                                  <a:lnTo>
                                    <a:pt x="96" y="5"/>
                                  </a:lnTo>
                                  <a:close/>
                                  <a:moveTo>
                                    <a:pt x="351" y="67"/>
                                  </a:moveTo>
                                  <a:lnTo>
                                    <a:pt x="301" y="67"/>
                                  </a:lnTo>
                                  <a:lnTo>
                                    <a:pt x="302" y="104"/>
                                  </a:lnTo>
                                  <a:lnTo>
                                    <a:pt x="303" y="144"/>
                                  </a:lnTo>
                                  <a:lnTo>
                                    <a:pt x="305" y="186"/>
                                  </a:lnTo>
                                  <a:lnTo>
                                    <a:pt x="306" y="223"/>
                                  </a:lnTo>
                                  <a:lnTo>
                                    <a:pt x="315" y="381"/>
                                  </a:lnTo>
                                  <a:lnTo>
                                    <a:pt x="370" y="381"/>
                                  </a:lnTo>
                                  <a:lnTo>
                                    <a:pt x="351" y="67"/>
                                  </a:lnTo>
                                  <a:close/>
                                  <a:moveTo>
                                    <a:pt x="116" y="67"/>
                                  </a:moveTo>
                                  <a:lnTo>
                                    <a:pt x="70" y="67"/>
                                  </a:lnTo>
                                  <a:lnTo>
                                    <a:pt x="78" y="102"/>
                                  </a:lnTo>
                                  <a:lnTo>
                                    <a:pt x="87" y="137"/>
                                  </a:lnTo>
                                  <a:lnTo>
                                    <a:pt x="97" y="174"/>
                                  </a:lnTo>
                                  <a:lnTo>
                                    <a:pt x="108" y="211"/>
                                  </a:lnTo>
                                  <a:lnTo>
                                    <a:pt x="159" y="378"/>
                                  </a:lnTo>
                                  <a:lnTo>
                                    <a:pt x="202" y="378"/>
                                  </a:lnTo>
                                  <a:lnTo>
                                    <a:pt x="228" y="300"/>
                                  </a:lnTo>
                                  <a:lnTo>
                                    <a:pt x="184" y="300"/>
                                  </a:lnTo>
                                  <a:lnTo>
                                    <a:pt x="177" y="269"/>
                                  </a:lnTo>
                                  <a:lnTo>
                                    <a:pt x="168" y="237"/>
                                  </a:lnTo>
                                  <a:lnTo>
                                    <a:pt x="159" y="204"/>
                                  </a:lnTo>
                                  <a:lnTo>
                                    <a:pt x="149" y="170"/>
                                  </a:lnTo>
                                  <a:lnTo>
                                    <a:pt x="116" y="67"/>
                                  </a:lnTo>
                                  <a:close/>
                                  <a:moveTo>
                                    <a:pt x="347" y="5"/>
                                  </a:moveTo>
                                  <a:lnTo>
                                    <a:pt x="276" y="5"/>
                                  </a:lnTo>
                                  <a:lnTo>
                                    <a:pt x="221" y="170"/>
                                  </a:lnTo>
                                  <a:lnTo>
                                    <a:pt x="211" y="204"/>
                                  </a:lnTo>
                                  <a:lnTo>
                                    <a:pt x="201" y="237"/>
                                  </a:lnTo>
                                  <a:lnTo>
                                    <a:pt x="193" y="269"/>
                                  </a:lnTo>
                                  <a:lnTo>
                                    <a:pt x="185" y="300"/>
                                  </a:lnTo>
                                  <a:lnTo>
                                    <a:pt x="228" y="300"/>
                                  </a:lnTo>
                                  <a:lnTo>
                                    <a:pt x="259" y="204"/>
                                  </a:lnTo>
                                  <a:lnTo>
                                    <a:pt x="270" y="170"/>
                                  </a:lnTo>
                                  <a:lnTo>
                                    <a:pt x="281" y="136"/>
                                  </a:lnTo>
                                  <a:lnTo>
                                    <a:pt x="291" y="101"/>
                                  </a:lnTo>
                                  <a:lnTo>
                                    <a:pt x="300" y="67"/>
                                  </a:lnTo>
                                  <a:lnTo>
                                    <a:pt x="351" y="67"/>
                                  </a:lnTo>
                                  <a:lnTo>
                                    <a:pt x="347" y="5"/>
                                  </a:lnTo>
                                  <a:close/>
                                  <a:moveTo>
                                    <a:pt x="618" y="5"/>
                                  </a:moveTo>
                                  <a:lnTo>
                                    <a:pt x="548" y="5"/>
                                  </a:lnTo>
                                  <a:lnTo>
                                    <a:pt x="433" y="381"/>
                                  </a:lnTo>
                                  <a:lnTo>
                                    <a:pt x="492" y="381"/>
                                  </a:lnTo>
                                  <a:lnTo>
                                    <a:pt x="524" y="271"/>
                                  </a:lnTo>
                                  <a:lnTo>
                                    <a:pt x="699" y="271"/>
                                  </a:lnTo>
                                  <a:lnTo>
                                    <a:pt x="686" y="227"/>
                                  </a:lnTo>
                                  <a:lnTo>
                                    <a:pt x="533" y="227"/>
                                  </a:lnTo>
                                  <a:lnTo>
                                    <a:pt x="563" y="128"/>
                                  </a:lnTo>
                                  <a:lnTo>
                                    <a:pt x="568" y="110"/>
                                  </a:lnTo>
                                  <a:lnTo>
                                    <a:pt x="572" y="91"/>
                                  </a:lnTo>
                                  <a:lnTo>
                                    <a:pt x="580" y="54"/>
                                  </a:lnTo>
                                  <a:lnTo>
                                    <a:pt x="633" y="54"/>
                                  </a:lnTo>
                                  <a:lnTo>
                                    <a:pt x="618" y="5"/>
                                  </a:lnTo>
                                  <a:close/>
                                  <a:moveTo>
                                    <a:pt x="699" y="271"/>
                                  </a:moveTo>
                                  <a:lnTo>
                                    <a:pt x="639" y="271"/>
                                  </a:lnTo>
                                  <a:lnTo>
                                    <a:pt x="673" y="381"/>
                                  </a:lnTo>
                                  <a:lnTo>
                                    <a:pt x="733" y="381"/>
                                  </a:lnTo>
                                  <a:lnTo>
                                    <a:pt x="699" y="271"/>
                                  </a:lnTo>
                                  <a:close/>
                                  <a:moveTo>
                                    <a:pt x="633" y="54"/>
                                  </a:moveTo>
                                  <a:lnTo>
                                    <a:pt x="581" y="54"/>
                                  </a:lnTo>
                                  <a:lnTo>
                                    <a:pt x="586" y="72"/>
                                  </a:lnTo>
                                  <a:lnTo>
                                    <a:pt x="590" y="91"/>
                                  </a:lnTo>
                                  <a:lnTo>
                                    <a:pt x="595" y="110"/>
                                  </a:lnTo>
                                  <a:lnTo>
                                    <a:pt x="600" y="128"/>
                                  </a:lnTo>
                                  <a:lnTo>
                                    <a:pt x="630" y="227"/>
                                  </a:lnTo>
                                  <a:lnTo>
                                    <a:pt x="686" y="227"/>
                                  </a:lnTo>
                                  <a:lnTo>
                                    <a:pt x="633" y="54"/>
                                  </a:lnTo>
                                  <a:close/>
                                  <a:moveTo>
                                    <a:pt x="898" y="2"/>
                                  </a:moveTo>
                                  <a:lnTo>
                                    <a:pt x="873" y="3"/>
                                  </a:lnTo>
                                  <a:lnTo>
                                    <a:pt x="849" y="5"/>
                                  </a:lnTo>
                                  <a:lnTo>
                                    <a:pt x="827" y="7"/>
                                  </a:lnTo>
                                  <a:lnTo>
                                    <a:pt x="807" y="10"/>
                                  </a:lnTo>
                                  <a:lnTo>
                                    <a:pt x="807" y="381"/>
                                  </a:lnTo>
                                  <a:lnTo>
                                    <a:pt x="864" y="381"/>
                                  </a:lnTo>
                                  <a:lnTo>
                                    <a:pt x="864" y="222"/>
                                  </a:lnTo>
                                  <a:lnTo>
                                    <a:pt x="995" y="222"/>
                                  </a:lnTo>
                                  <a:lnTo>
                                    <a:pt x="987" y="213"/>
                                  </a:lnTo>
                                  <a:lnTo>
                                    <a:pt x="968" y="202"/>
                                  </a:lnTo>
                                  <a:lnTo>
                                    <a:pt x="968" y="201"/>
                                  </a:lnTo>
                                  <a:lnTo>
                                    <a:pt x="995" y="187"/>
                                  </a:lnTo>
                                  <a:lnTo>
                                    <a:pt x="1003" y="179"/>
                                  </a:lnTo>
                                  <a:lnTo>
                                    <a:pt x="864" y="179"/>
                                  </a:lnTo>
                                  <a:lnTo>
                                    <a:pt x="864" y="50"/>
                                  </a:lnTo>
                                  <a:lnTo>
                                    <a:pt x="870" y="48"/>
                                  </a:lnTo>
                                  <a:lnTo>
                                    <a:pt x="884" y="47"/>
                                  </a:lnTo>
                                  <a:lnTo>
                                    <a:pt x="1018" y="47"/>
                                  </a:lnTo>
                                  <a:lnTo>
                                    <a:pt x="1006" y="32"/>
                                  </a:lnTo>
                                  <a:lnTo>
                                    <a:pt x="986" y="19"/>
                                  </a:lnTo>
                                  <a:lnTo>
                                    <a:pt x="962" y="9"/>
                                  </a:lnTo>
                                  <a:lnTo>
                                    <a:pt x="933" y="4"/>
                                  </a:lnTo>
                                  <a:lnTo>
                                    <a:pt x="898" y="2"/>
                                  </a:lnTo>
                                  <a:close/>
                                  <a:moveTo>
                                    <a:pt x="995" y="222"/>
                                  </a:moveTo>
                                  <a:lnTo>
                                    <a:pt x="898" y="222"/>
                                  </a:lnTo>
                                  <a:lnTo>
                                    <a:pt x="924" y="226"/>
                                  </a:lnTo>
                                  <a:lnTo>
                                    <a:pt x="943" y="238"/>
                                  </a:lnTo>
                                  <a:lnTo>
                                    <a:pt x="957" y="259"/>
                                  </a:lnTo>
                                  <a:lnTo>
                                    <a:pt x="966" y="291"/>
                                  </a:lnTo>
                                  <a:lnTo>
                                    <a:pt x="973" y="323"/>
                                  </a:lnTo>
                                  <a:lnTo>
                                    <a:pt x="980" y="350"/>
                                  </a:lnTo>
                                  <a:lnTo>
                                    <a:pt x="985" y="369"/>
                                  </a:lnTo>
                                  <a:lnTo>
                                    <a:pt x="990" y="381"/>
                                  </a:lnTo>
                                  <a:lnTo>
                                    <a:pt x="1049" y="381"/>
                                  </a:lnTo>
                                  <a:lnTo>
                                    <a:pt x="1043" y="366"/>
                                  </a:lnTo>
                                  <a:lnTo>
                                    <a:pt x="1036" y="343"/>
                                  </a:lnTo>
                                  <a:lnTo>
                                    <a:pt x="1029" y="314"/>
                                  </a:lnTo>
                                  <a:lnTo>
                                    <a:pt x="1021" y="279"/>
                                  </a:lnTo>
                                  <a:lnTo>
                                    <a:pt x="1013" y="252"/>
                                  </a:lnTo>
                                  <a:lnTo>
                                    <a:pt x="1002" y="230"/>
                                  </a:lnTo>
                                  <a:lnTo>
                                    <a:pt x="995" y="222"/>
                                  </a:lnTo>
                                  <a:close/>
                                  <a:moveTo>
                                    <a:pt x="1018" y="47"/>
                                  </a:moveTo>
                                  <a:lnTo>
                                    <a:pt x="903" y="47"/>
                                  </a:lnTo>
                                  <a:lnTo>
                                    <a:pt x="932" y="50"/>
                                  </a:lnTo>
                                  <a:lnTo>
                                    <a:pt x="956" y="61"/>
                                  </a:lnTo>
                                  <a:lnTo>
                                    <a:pt x="973" y="81"/>
                                  </a:lnTo>
                                  <a:lnTo>
                                    <a:pt x="979" y="112"/>
                                  </a:lnTo>
                                  <a:lnTo>
                                    <a:pt x="973" y="139"/>
                                  </a:lnTo>
                                  <a:lnTo>
                                    <a:pt x="958" y="161"/>
                                  </a:lnTo>
                                  <a:lnTo>
                                    <a:pt x="934" y="174"/>
                                  </a:lnTo>
                                  <a:lnTo>
                                    <a:pt x="902" y="179"/>
                                  </a:lnTo>
                                  <a:lnTo>
                                    <a:pt x="1003" y="179"/>
                                  </a:lnTo>
                                  <a:lnTo>
                                    <a:pt x="1016" y="166"/>
                                  </a:lnTo>
                                  <a:lnTo>
                                    <a:pt x="1030" y="139"/>
                                  </a:lnTo>
                                  <a:lnTo>
                                    <a:pt x="1036" y="106"/>
                                  </a:lnTo>
                                  <a:lnTo>
                                    <a:pt x="1034" y="84"/>
                                  </a:lnTo>
                                  <a:lnTo>
                                    <a:pt x="1028" y="64"/>
                                  </a:lnTo>
                                  <a:lnTo>
                                    <a:pt x="1019" y="47"/>
                                  </a:lnTo>
                                  <a:lnTo>
                                    <a:pt x="1018" y="47"/>
                                  </a:lnTo>
                                  <a:close/>
                                  <a:moveTo>
                                    <a:pt x="1286" y="0"/>
                                  </a:moveTo>
                                  <a:lnTo>
                                    <a:pt x="1213" y="13"/>
                                  </a:lnTo>
                                  <a:lnTo>
                                    <a:pt x="1155" y="51"/>
                                  </a:lnTo>
                                  <a:lnTo>
                                    <a:pt x="1116" y="113"/>
                                  </a:lnTo>
                                  <a:lnTo>
                                    <a:pt x="1101" y="197"/>
                                  </a:lnTo>
                                  <a:lnTo>
                                    <a:pt x="1114" y="278"/>
                                  </a:lnTo>
                                  <a:lnTo>
                                    <a:pt x="1150" y="337"/>
                                  </a:lnTo>
                                  <a:lnTo>
                                    <a:pt x="1205" y="374"/>
                                  </a:lnTo>
                                  <a:lnTo>
                                    <a:pt x="1276" y="387"/>
                                  </a:lnTo>
                                  <a:lnTo>
                                    <a:pt x="1305" y="385"/>
                                  </a:lnTo>
                                  <a:lnTo>
                                    <a:pt x="1330" y="382"/>
                                  </a:lnTo>
                                  <a:lnTo>
                                    <a:pt x="1350" y="377"/>
                                  </a:lnTo>
                                  <a:lnTo>
                                    <a:pt x="1365" y="371"/>
                                  </a:lnTo>
                                  <a:lnTo>
                                    <a:pt x="1358" y="339"/>
                                  </a:lnTo>
                                  <a:lnTo>
                                    <a:pt x="1287" y="339"/>
                                  </a:lnTo>
                                  <a:lnTo>
                                    <a:pt x="1235" y="329"/>
                                  </a:lnTo>
                                  <a:lnTo>
                                    <a:pt x="1195" y="301"/>
                                  </a:lnTo>
                                  <a:lnTo>
                                    <a:pt x="1170" y="256"/>
                                  </a:lnTo>
                                  <a:lnTo>
                                    <a:pt x="1161" y="195"/>
                                  </a:lnTo>
                                  <a:lnTo>
                                    <a:pt x="1171" y="130"/>
                                  </a:lnTo>
                                  <a:lnTo>
                                    <a:pt x="1197" y="84"/>
                                  </a:lnTo>
                                  <a:lnTo>
                                    <a:pt x="1238" y="57"/>
                                  </a:lnTo>
                                  <a:lnTo>
                                    <a:pt x="1288" y="48"/>
                                  </a:lnTo>
                                  <a:lnTo>
                                    <a:pt x="1358" y="48"/>
                                  </a:lnTo>
                                  <a:lnTo>
                                    <a:pt x="1366" y="15"/>
                                  </a:lnTo>
                                  <a:lnTo>
                                    <a:pt x="1355" y="10"/>
                                  </a:lnTo>
                                  <a:lnTo>
                                    <a:pt x="1339" y="5"/>
                                  </a:lnTo>
                                  <a:lnTo>
                                    <a:pt x="1315" y="1"/>
                                  </a:lnTo>
                                  <a:lnTo>
                                    <a:pt x="1286" y="0"/>
                                  </a:lnTo>
                                  <a:close/>
                                  <a:moveTo>
                                    <a:pt x="1355" y="325"/>
                                  </a:moveTo>
                                  <a:lnTo>
                                    <a:pt x="1341" y="331"/>
                                  </a:lnTo>
                                  <a:lnTo>
                                    <a:pt x="1325" y="335"/>
                                  </a:lnTo>
                                  <a:lnTo>
                                    <a:pt x="1306" y="338"/>
                                  </a:lnTo>
                                  <a:lnTo>
                                    <a:pt x="1287" y="339"/>
                                  </a:lnTo>
                                  <a:lnTo>
                                    <a:pt x="1358" y="339"/>
                                  </a:lnTo>
                                  <a:lnTo>
                                    <a:pt x="1355" y="325"/>
                                  </a:lnTo>
                                  <a:close/>
                                  <a:moveTo>
                                    <a:pt x="1358" y="48"/>
                                  </a:moveTo>
                                  <a:lnTo>
                                    <a:pt x="1288" y="48"/>
                                  </a:lnTo>
                                  <a:lnTo>
                                    <a:pt x="1308" y="49"/>
                                  </a:lnTo>
                                  <a:lnTo>
                                    <a:pt x="1326" y="52"/>
                                  </a:lnTo>
                                  <a:lnTo>
                                    <a:pt x="1341" y="56"/>
                                  </a:lnTo>
                                  <a:lnTo>
                                    <a:pt x="1354" y="61"/>
                                  </a:lnTo>
                                  <a:lnTo>
                                    <a:pt x="1358" y="48"/>
                                  </a:lnTo>
                                  <a:close/>
                                  <a:moveTo>
                                    <a:pt x="1500" y="5"/>
                                  </a:moveTo>
                                  <a:lnTo>
                                    <a:pt x="1443" y="5"/>
                                  </a:lnTo>
                                  <a:lnTo>
                                    <a:pt x="1443" y="381"/>
                                  </a:lnTo>
                                  <a:lnTo>
                                    <a:pt x="1500" y="381"/>
                                  </a:lnTo>
                                  <a:lnTo>
                                    <a:pt x="1500" y="210"/>
                                  </a:lnTo>
                                  <a:lnTo>
                                    <a:pt x="1711" y="210"/>
                                  </a:lnTo>
                                  <a:lnTo>
                                    <a:pt x="1711" y="160"/>
                                  </a:lnTo>
                                  <a:lnTo>
                                    <a:pt x="1500" y="160"/>
                                  </a:lnTo>
                                  <a:lnTo>
                                    <a:pt x="1500" y="5"/>
                                  </a:lnTo>
                                  <a:close/>
                                  <a:moveTo>
                                    <a:pt x="1711" y="210"/>
                                  </a:moveTo>
                                  <a:lnTo>
                                    <a:pt x="1654" y="210"/>
                                  </a:lnTo>
                                  <a:lnTo>
                                    <a:pt x="1654" y="381"/>
                                  </a:lnTo>
                                  <a:lnTo>
                                    <a:pt x="1711" y="381"/>
                                  </a:lnTo>
                                  <a:lnTo>
                                    <a:pt x="1711" y="210"/>
                                  </a:lnTo>
                                  <a:close/>
                                  <a:moveTo>
                                    <a:pt x="1711" y="5"/>
                                  </a:moveTo>
                                  <a:lnTo>
                                    <a:pt x="1654" y="5"/>
                                  </a:lnTo>
                                  <a:lnTo>
                                    <a:pt x="1654" y="160"/>
                                  </a:lnTo>
                                  <a:lnTo>
                                    <a:pt x="1711" y="160"/>
                                  </a:lnTo>
                                  <a:lnTo>
                                    <a:pt x="1711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</wpg:grpSp>
                      <wpg:grpSp>
                        <wpg:cNvPr id="386" name="组合 386"/>
                        <wpg:cNvGrpSpPr/>
                        <wpg:grpSpPr>
                          <a:xfrm>
                            <a:off x="15703" y="4224"/>
                            <a:ext cx="3380" cy="2423"/>
                            <a:chOff x="4546" y="4224"/>
                            <a:chExt cx="3380" cy="2423"/>
                          </a:xfrm>
                        </wpg:grpSpPr>
                        <wpg:grpSp>
                          <wpg:cNvPr id="42" name="组合 106"/>
                          <wpg:cNvGrpSpPr/>
                          <wpg:grpSpPr>
                            <a:xfrm rot="0">
                              <a:off x="7183" y="4821"/>
                              <a:ext cx="86" cy="143"/>
                              <a:chOff x="0" y="0"/>
                              <a:chExt cx="413" cy="690"/>
                            </a:xfrm>
                          </wpg:grpSpPr>
                          <wps:wsp>
                            <wps:cNvPr id="105" name="任意多边形 105"/>
                            <wps:cNvSpPr/>
                            <wps:spPr>
                              <a:xfrm>
                                <a:off x="0" y="0"/>
                                <a:ext cx="413" cy="69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13" h="690">
                                    <a:moveTo>
                                      <a:pt x="380" y="0"/>
                                    </a:moveTo>
                                    <a:lnTo>
                                      <a:pt x="22" y="0"/>
                                    </a:lnTo>
                                    <a:lnTo>
                                      <a:pt x="22" y="345"/>
                                    </a:lnTo>
                                    <a:lnTo>
                                      <a:pt x="57" y="342"/>
                                    </a:lnTo>
                                    <a:lnTo>
                                      <a:pt x="87" y="340"/>
                                    </a:lnTo>
                                    <a:lnTo>
                                      <a:pt x="114" y="339"/>
                                    </a:lnTo>
                                    <a:lnTo>
                                      <a:pt x="137" y="338"/>
                                    </a:lnTo>
                                    <a:lnTo>
                                      <a:pt x="179" y="341"/>
                                    </a:lnTo>
                                    <a:lnTo>
                                      <a:pt x="247" y="359"/>
                                    </a:lnTo>
                                    <a:lnTo>
                                      <a:pt x="307" y="418"/>
                                    </a:lnTo>
                                    <a:lnTo>
                                      <a:pt x="319" y="475"/>
                                    </a:lnTo>
                                    <a:lnTo>
                                      <a:pt x="316" y="506"/>
                                    </a:lnTo>
                                    <a:lnTo>
                                      <a:pt x="273" y="579"/>
                                    </a:lnTo>
                                    <a:lnTo>
                                      <a:pt x="220" y="609"/>
                                    </a:lnTo>
                                    <a:lnTo>
                                      <a:pt x="152" y="619"/>
                                    </a:lnTo>
                                    <a:lnTo>
                                      <a:pt x="113" y="616"/>
                                    </a:lnTo>
                                    <a:lnTo>
                                      <a:pt x="75" y="607"/>
                                    </a:lnTo>
                                    <a:lnTo>
                                      <a:pt x="37" y="594"/>
                                    </a:lnTo>
                                    <a:lnTo>
                                      <a:pt x="0" y="574"/>
                                    </a:lnTo>
                                    <a:lnTo>
                                      <a:pt x="0" y="662"/>
                                    </a:lnTo>
                                    <a:lnTo>
                                      <a:pt x="29" y="674"/>
                                    </a:lnTo>
                                    <a:lnTo>
                                      <a:pt x="64" y="683"/>
                                    </a:lnTo>
                                    <a:lnTo>
                                      <a:pt x="106" y="688"/>
                                    </a:lnTo>
                                    <a:lnTo>
                                      <a:pt x="153" y="689"/>
                                    </a:lnTo>
                                    <a:lnTo>
                                      <a:pt x="211" y="686"/>
                                    </a:lnTo>
                                    <a:lnTo>
                                      <a:pt x="306" y="655"/>
                                    </a:lnTo>
                                    <a:lnTo>
                                      <a:pt x="374" y="596"/>
                                    </a:lnTo>
                                    <a:lnTo>
                                      <a:pt x="408" y="516"/>
                                    </a:lnTo>
                                    <a:lnTo>
                                      <a:pt x="412" y="469"/>
                                    </a:lnTo>
                                    <a:lnTo>
                                      <a:pt x="408" y="424"/>
                                    </a:lnTo>
                                    <a:lnTo>
                                      <a:pt x="376" y="349"/>
                                    </a:lnTo>
                                    <a:lnTo>
                                      <a:pt x="313" y="296"/>
                                    </a:lnTo>
                                    <a:lnTo>
                                      <a:pt x="223" y="269"/>
                                    </a:lnTo>
                                    <a:lnTo>
                                      <a:pt x="169" y="265"/>
                                    </a:lnTo>
                                    <a:lnTo>
                                      <a:pt x="158" y="265"/>
                                    </a:lnTo>
                                    <a:lnTo>
                                      <a:pt x="108" y="267"/>
                                    </a:lnTo>
                                    <a:lnTo>
                                      <a:pt x="108" y="76"/>
                                    </a:lnTo>
                                    <a:lnTo>
                                      <a:pt x="380" y="76"/>
                                    </a:lnTo>
                                    <a:lnTo>
                                      <a:pt x="38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43" name="组合 108"/>
                          <wpg:cNvGrpSpPr/>
                          <wpg:grpSpPr>
                            <a:xfrm rot="0">
                              <a:off x="6708" y="4821"/>
                              <a:ext cx="108" cy="141"/>
                              <a:chOff x="0" y="0"/>
                              <a:chExt cx="521" cy="679"/>
                            </a:xfrm>
                          </wpg:grpSpPr>
                          <wps:wsp>
                            <wps:cNvPr id="107" name="任意多边形 107"/>
                            <wps:cNvSpPr/>
                            <wps:spPr>
                              <a:xfrm>
                                <a:off x="0" y="0"/>
                                <a:ext cx="521" cy="67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521" h="679">
                                    <a:moveTo>
                                      <a:pt x="427" y="502"/>
                                    </a:moveTo>
                                    <a:lnTo>
                                      <a:pt x="338" y="502"/>
                                    </a:lnTo>
                                    <a:lnTo>
                                      <a:pt x="338" y="678"/>
                                    </a:lnTo>
                                    <a:lnTo>
                                      <a:pt x="427" y="678"/>
                                    </a:lnTo>
                                    <a:lnTo>
                                      <a:pt x="427" y="502"/>
                                    </a:lnTo>
                                    <a:close/>
                                    <a:moveTo>
                                      <a:pt x="427" y="0"/>
                                    </a:moveTo>
                                    <a:lnTo>
                                      <a:pt x="321" y="0"/>
                                    </a:lnTo>
                                    <a:lnTo>
                                      <a:pt x="0" y="447"/>
                                    </a:lnTo>
                                    <a:lnTo>
                                      <a:pt x="0" y="502"/>
                                    </a:lnTo>
                                    <a:lnTo>
                                      <a:pt x="520" y="502"/>
                                    </a:lnTo>
                                    <a:lnTo>
                                      <a:pt x="520" y="434"/>
                                    </a:lnTo>
                                    <a:lnTo>
                                      <a:pt x="95" y="434"/>
                                    </a:lnTo>
                                    <a:lnTo>
                                      <a:pt x="311" y="133"/>
                                    </a:lnTo>
                                    <a:lnTo>
                                      <a:pt x="320" y="116"/>
                                    </a:lnTo>
                                    <a:lnTo>
                                      <a:pt x="328" y="102"/>
                                    </a:lnTo>
                                    <a:lnTo>
                                      <a:pt x="334" y="90"/>
                                    </a:lnTo>
                                    <a:lnTo>
                                      <a:pt x="338" y="81"/>
                                    </a:lnTo>
                                    <a:lnTo>
                                      <a:pt x="427" y="81"/>
                                    </a:lnTo>
                                    <a:lnTo>
                                      <a:pt x="427" y="0"/>
                                    </a:lnTo>
                                    <a:close/>
                                    <a:moveTo>
                                      <a:pt x="427" y="81"/>
                                    </a:moveTo>
                                    <a:lnTo>
                                      <a:pt x="340" y="81"/>
                                    </a:lnTo>
                                    <a:lnTo>
                                      <a:pt x="339" y="102"/>
                                    </a:lnTo>
                                    <a:lnTo>
                                      <a:pt x="339" y="118"/>
                                    </a:lnTo>
                                    <a:lnTo>
                                      <a:pt x="338" y="133"/>
                                    </a:lnTo>
                                    <a:lnTo>
                                      <a:pt x="338" y="434"/>
                                    </a:lnTo>
                                    <a:lnTo>
                                      <a:pt x="427" y="434"/>
                                    </a:lnTo>
                                    <a:lnTo>
                                      <a:pt x="427" y="8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44" name="组合 110"/>
                          <wpg:cNvGrpSpPr/>
                          <wpg:grpSpPr>
                            <a:xfrm rot="0">
                              <a:off x="6241" y="4818"/>
                              <a:ext cx="88" cy="145"/>
                              <a:chOff x="0" y="0"/>
                              <a:chExt cx="425" cy="701"/>
                            </a:xfrm>
                          </wpg:grpSpPr>
                          <wps:wsp>
                            <wps:cNvPr id="52" name="任意多边形 109"/>
                            <wps:cNvSpPr/>
                            <wps:spPr>
                              <a:xfrm>
                                <a:off x="0" y="0"/>
                                <a:ext cx="425" cy="70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25" h="701">
                                    <a:moveTo>
                                      <a:pt x="195" y="0"/>
                                    </a:moveTo>
                                    <a:lnTo>
                                      <a:pt x="148" y="2"/>
                                    </a:lnTo>
                                    <a:lnTo>
                                      <a:pt x="105" y="10"/>
                                    </a:lnTo>
                                    <a:lnTo>
                                      <a:pt x="65" y="22"/>
                                    </a:lnTo>
                                    <a:lnTo>
                                      <a:pt x="28" y="39"/>
                                    </a:lnTo>
                                    <a:lnTo>
                                      <a:pt x="28" y="119"/>
                                    </a:lnTo>
                                    <a:lnTo>
                                      <a:pt x="62" y="98"/>
                                    </a:lnTo>
                                    <a:lnTo>
                                      <a:pt x="98" y="83"/>
                                    </a:lnTo>
                                    <a:lnTo>
                                      <a:pt x="134" y="74"/>
                                    </a:lnTo>
                                    <a:lnTo>
                                      <a:pt x="172" y="71"/>
                                    </a:lnTo>
                                    <a:lnTo>
                                      <a:pt x="230" y="78"/>
                                    </a:lnTo>
                                    <a:lnTo>
                                      <a:pt x="272" y="99"/>
                                    </a:lnTo>
                                    <a:lnTo>
                                      <a:pt x="297" y="134"/>
                                    </a:lnTo>
                                    <a:lnTo>
                                      <a:pt x="306" y="183"/>
                                    </a:lnTo>
                                    <a:lnTo>
                                      <a:pt x="295" y="236"/>
                                    </a:lnTo>
                                    <a:lnTo>
                                      <a:pt x="262" y="274"/>
                                    </a:lnTo>
                                    <a:lnTo>
                                      <a:pt x="207" y="296"/>
                                    </a:lnTo>
                                    <a:lnTo>
                                      <a:pt x="131" y="304"/>
                                    </a:lnTo>
                                    <a:lnTo>
                                      <a:pt x="73" y="304"/>
                                    </a:lnTo>
                                    <a:lnTo>
                                      <a:pt x="73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220" y="383"/>
                                    </a:lnTo>
                                    <a:lnTo>
                                      <a:pt x="281" y="407"/>
                                    </a:lnTo>
                                    <a:lnTo>
                                      <a:pt x="318" y="447"/>
                                    </a:lnTo>
                                    <a:lnTo>
                                      <a:pt x="331" y="503"/>
                                    </a:lnTo>
                                    <a:lnTo>
                                      <a:pt x="328" y="531"/>
                                    </a:lnTo>
                                    <a:lnTo>
                                      <a:pt x="287" y="596"/>
                                    </a:lnTo>
                                    <a:lnTo>
                                      <a:pt x="204" y="628"/>
                                    </a:lnTo>
                                    <a:lnTo>
                                      <a:pt x="168" y="630"/>
                                    </a:lnTo>
                                    <a:lnTo>
                                      <a:pt x="123" y="627"/>
                                    </a:lnTo>
                                    <a:lnTo>
                                      <a:pt x="79" y="616"/>
                                    </a:lnTo>
                                    <a:lnTo>
                                      <a:pt x="38" y="600"/>
                                    </a:lnTo>
                                    <a:lnTo>
                                      <a:pt x="0" y="576"/>
                                    </a:lnTo>
                                    <a:lnTo>
                                      <a:pt x="0" y="665"/>
                                    </a:lnTo>
                                    <a:lnTo>
                                      <a:pt x="34" y="681"/>
                                    </a:lnTo>
                                    <a:lnTo>
                                      <a:pt x="73" y="692"/>
                                    </a:lnTo>
                                    <a:lnTo>
                                      <a:pt x="117" y="699"/>
                                    </a:lnTo>
                                    <a:lnTo>
                                      <a:pt x="166" y="701"/>
                                    </a:lnTo>
                                    <a:lnTo>
                                      <a:pt x="222" y="697"/>
                                    </a:lnTo>
                                    <a:lnTo>
                                      <a:pt x="316" y="669"/>
                                    </a:lnTo>
                                    <a:lnTo>
                                      <a:pt x="385" y="615"/>
                                    </a:lnTo>
                                    <a:lnTo>
                                      <a:pt x="420" y="541"/>
                                    </a:lnTo>
                                    <a:lnTo>
                                      <a:pt x="425" y="497"/>
                                    </a:lnTo>
                                    <a:lnTo>
                                      <a:pt x="422" y="466"/>
                                    </a:lnTo>
                                    <a:lnTo>
                                      <a:pt x="379" y="388"/>
                                    </a:lnTo>
                                    <a:lnTo>
                                      <a:pt x="325" y="353"/>
                                    </a:lnTo>
                                    <a:lnTo>
                                      <a:pt x="254" y="336"/>
                                    </a:lnTo>
                                    <a:lnTo>
                                      <a:pt x="254" y="334"/>
                                    </a:lnTo>
                                    <a:lnTo>
                                      <a:pt x="318" y="309"/>
                                    </a:lnTo>
                                    <a:lnTo>
                                      <a:pt x="363" y="272"/>
                                    </a:lnTo>
                                    <a:lnTo>
                                      <a:pt x="391" y="223"/>
                                    </a:lnTo>
                                    <a:lnTo>
                                      <a:pt x="400" y="163"/>
                                    </a:lnTo>
                                    <a:lnTo>
                                      <a:pt x="396" y="128"/>
                                    </a:lnTo>
                                    <a:lnTo>
                                      <a:pt x="368" y="70"/>
                                    </a:lnTo>
                                    <a:lnTo>
                                      <a:pt x="313" y="25"/>
                                    </a:lnTo>
                                    <a:lnTo>
                                      <a:pt x="239" y="3"/>
                                    </a:lnTo>
                                    <a:lnTo>
                                      <a:pt x="19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45" name="组合 112"/>
                          <wpg:cNvGrpSpPr/>
                          <wpg:grpSpPr>
                            <a:xfrm rot="0">
                              <a:off x="5734" y="4819"/>
                              <a:ext cx="93" cy="143"/>
                              <a:chOff x="0" y="0"/>
                              <a:chExt cx="448" cy="690"/>
                            </a:xfrm>
                          </wpg:grpSpPr>
                          <wps:wsp>
                            <wps:cNvPr id="58" name="任意多边形 111"/>
                            <wps:cNvSpPr/>
                            <wps:spPr>
                              <a:xfrm>
                                <a:off x="0" y="0"/>
                                <a:ext cx="448" cy="69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48" h="690">
                                    <a:moveTo>
                                      <a:pt x="237" y="0"/>
                                    </a:moveTo>
                                    <a:lnTo>
                                      <a:pt x="181" y="4"/>
                                    </a:lnTo>
                                    <a:lnTo>
                                      <a:pt x="130" y="15"/>
                                    </a:lnTo>
                                    <a:lnTo>
                                      <a:pt x="82" y="35"/>
                                    </a:lnTo>
                                    <a:lnTo>
                                      <a:pt x="37" y="62"/>
                                    </a:lnTo>
                                    <a:lnTo>
                                      <a:pt x="37" y="149"/>
                                    </a:lnTo>
                                    <a:lnTo>
                                      <a:pt x="82" y="115"/>
                                    </a:lnTo>
                                    <a:lnTo>
                                      <a:pt x="127" y="91"/>
                                    </a:lnTo>
                                    <a:lnTo>
                                      <a:pt x="174" y="77"/>
                                    </a:lnTo>
                                    <a:lnTo>
                                      <a:pt x="222" y="72"/>
                                    </a:lnTo>
                                    <a:lnTo>
                                      <a:pt x="253" y="74"/>
                                    </a:lnTo>
                                    <a:lnTo>
                                      <a:pt x="322" y="103"/>
                                    </a:lnTo>
                                    <a:lnTo>
                                      <a:pt x="355" y="164"/>
                                    </a:lnTo>
                                    <a:lnTo>
                                      <a:pt x="357" y="191"/>
                                    </a:lnTo>
                                    <a:lnTo>
                                      <a:pt x="355" y="216"/>
                                    </a:lnTo>
                                    <a:lnTo>
                                      <a:pt x="327" y="290"/>
                                    </a:lnTo>
                                    <a:lnTo>
                                      <a:pt x="284" y="346"/>
                                    </a:lnTo>
                                    <a:lnTo>
                                      <a:pt x="211" y="418"/>
                                    </a:lnTo>
                                    <a:lnTo>
                                      <a:pt x="0" y="615"/>
                                    </a:lnTo>
                                    <a:lnTo>
                                      <a:pt x="0" y="689"/>
                                    </a:lnTo>
                                    <a:lnTo>
                                      <a:pt x="441" y="689"/>
                                    </a:lnTo>
                                    <a:lnTo>
                                      <a:pt x="441" y="613"/>
                                    </a:lnTo>
                                    <a:lnTo>
                                      <a:pt x="109" y="613"/>
                                    </a:lnTo>
                                    <a:lnTo>
                                      <a:pt x="109" y="611"/>
                                    </a:lnTo>
                                    <a:lnTo>
                                      <a:pt x="274" y="461"/>
                                    </a:lnTo>
                                    <a:lnTo>
                                      <a:pt x="321" y="416"/>
                                    </a:lnTo>
                                    <a:lnTo>
                                      <a:pt x="389" y="339"/>
                                    </a:lnTo>
                                    <a:lnTo>
                                      <a:pt x="428" y="276"/>
                                    </a:lnTo>
                                    <a:lnTo>
                                      <a:pt x="446" y="214"/>
                                    </a:lnTo>
                                    <a:lnTo>
                                      <a:pt x="448" y="182"/>
                                    </a:lnTo>
                                    <a:lnTo>
                                      <a:pt x="444" y="143"/>
                                    </a:lnTo>
                                    <a:lnTo>
                                      <a:pt x="416" y="76"/>
                                    </a:lnTo>
                                    <a:lnTo>
                                      <a:pt x="360" y="28"/>
                                    </a:lnTo>
                                    <a:lnTo>
                                      <a:pt x="283" y="3"/>
                                    </a:lnTo>
                                    <a:lnTo>
                                      <a:pt x="23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46" name="组合 114"/>
                          <wpg:cNvGrpSpPr/>
                          <wpg:grpSpPr>
                            <a:xfrm rot="0">
                              <a:off x="5290" y="4818"/>
                              <a:ext cx="87" cy="144"/>
                              <a:chOff x="0" y="0"/>
                              <a:chExt cx="421" cy="693"/>
                            </a:xfrm>
                          </wpg:grpSpPr>
                          <wps:wsp>
                            <wps:cNvPr id="64" name="任意多边形 113"/>
                            <wps:cNvSpPr/>
                            <wps:spPr>
                              <a:xfrm>
                                <a:off x="0" y="0"/>
                                <a:ext cx="421" cy="69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21" h="693">
                                    <a:moveTo>
                                      <a:pt x="258" y="0"/>
                                    </a:moveTo>
                                    <a:lnTo>
                                      <a:pt x="0" y="70"/>
                                    </a:lnTo>
                                    <a:lnTo>
                                      <a:pt x="0" y="149"/>
                                    </a:lnTo>
                                    <a:lnTo>
                                      <a:pt x="167" y="104"/>
                                    </a:lnTo>
                                    <a:lnTo>
                                      <a:pt x="167" y="619"/>
                                    </a:lnTo>
                                    <a:lnTo>
                                      <a:pt x="4" y="619"/>
                                    </a:lnTo>
                                    <a:lnTo>
                                      <a:pt x="4" y="693"/>
                                    </a:lnTo>
                                    <a:lnTo>
                                      <a:pt x="420" y="693"/>
                                    </a:lnTo>
                                    <a:lnTo>
                                      <a:pt x="420" y="619"/>
                                    </a:lnTo>
                                    <a:lnTo>
                                      <a:pt x="258" y="619"/>
                                    </a:lnTo>
                                    <a:lnTo>
                                      <a:pt x="25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67" name="任意多边形 115"/>
                          <wps:cNvSpPr/>
                          <wps:spPr>
                            <a:xfrm>
                              <a:off x="7644" y="4824"/>
                              <a:ext cx="97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68" h="701">
                                  <a:moveTo>
                                    <a:pt x="301" y="0"/>
                                  </a:moveTo>
                                  <a:lnTo>
                                    <a:pt x="236" y="7"/>
                                  </a:lnTo>
                                  <a:lnTo>
                                    <a:pt x="179" y="27"/>
                                  </a:lnTo>
                                  <a:lnTo>
                                    <a:pt x="128" y="60"/>
                                  </a:lnTo>
                                  <a:lnTo>
                                    <a:pt x="83" y="106"/>
                                  </a:lnTo>
                                  <a:lnTo>
                                    <a:pt x="47" y="163"/>
                                  </a:lnTo>
                                  <a:lnTo>
                                    <a:pt x="21" y="230"/>
                                  </a:lnTo>
                                  <a:lnTo>
                                    <a:pt x="5" y="306"/>
                                  </a:lnTo>
                                  <a:lnTo>
                                    <a:pt x="0" y="391"/>
                                  </a:lnTo>
                                  <a:lnTo>
                                    <a:pt x="4" y="461"/>
                                  </a:lnTo>
                                  <a:lnTo>
                                    <a:pt x="16" y="523"/>
                                  </a:lnTo>
                                  <a:lnTo>
                                    <a:pt x="36" y="576"/>
                                  </a:lnTo>
                                  <a:lnTo>
                                    <a:pt x="63" y="620"/>
                                  </a:lnTo>
                                  <a:lnTo>
                                    <a:pt x="98" y="656"/>
                                  </a:lnTo>
                                  <a:lnTo>
                                    <a:pt x="138" y="681"/>
                                  </a:lnTo>
                                  <a:lnTo>
                                    <a:pt x="185" y="696"/>
                                  </a:lnTo>
                                  <a:lnTo>
                                    <a:pt x="237" y="701"/>
                                  </a:lnTo>
                                  <a:lnTo>
                                    <a:pt x="285" y="697"/>
                                  </a:lnTo>
                                  <a:lnTo>
                                    <a:pt x="329" y="685"/>
                                  </a:lnTo>
                                  <a:lnTo>
                                    <a:pt x="368" y="665"/>
                                  </a:lnTo>
                                  <a:lnTo>
                                    <a:pt x="403" y="637"/>
                                  </a:lnTo>
                                  <a:lnTo>
                                    <a:pt x="408" y="630"/>
                                  </a:lnTo>
                                  <a:lnTo>
                                    <a:pt x="239" y="630"/>
                                  </a:lnTo>
                                  <a:lnTo>
                                    <a:pt x="209" y="627"/>
                                  </a:lnTo>
                                  <a:lnTo>
                                    <a:pt x="182" y="618"/>
                                  </a:lnTo>
                                  <a:lnTo>
                                    <a:pt x="158" y="603"/>
                                  </a:lnTo>
                                  <a:lnTo>
                                    <a:pt x="138" y="582"/>
                                  </a:lnTo>
                                  <a:lnTo>
                                    <a:pt x="121" y="557"/>
                                  </a:lnTo>
                                  <a:lnTo>
                                    <a:pt x="109" y="530"/>
                                  </a:lnTo>
                                  <a:lnTo>
                                    <a:pt x="102" y="500"/>
                                  </a:lnTo>
                                  <a:lnTo>
                                    <a:pt x="100" y="468"/>
                                  </a:lnTo>
                                  <a:lnTo>
                                    <a:pt x="102" y="442"/>
                                  </a:lnTo>
                                  <a:lnTo>
                                    <a:pt x="109" y="418"/>
                                  </a:lnTo>
                                  <a:lnTo>
                                    <a:pt x="121" y="395"/>
                                  </a:lnTo>
                                  <a:lnTo>
                                    <a:pt x="138" y="375"/>
                                  </a:lnTo>
                                  <a:lnTo>
                                    <a:pt x="159" y="357"/>
                                  </a:lnTo>
                                  <a:lnTo>
                                    <a:pt x="94" y="357"/>
                                  </a:lnTo>
                                  <a:lnTo>
                                    <a:pt x="98" y="295"/>
                                  </a:lnTo>
                                  <a:lnTo>
                                    <a:pt x="109" y="239"/>
                                  </a:lnTo>
                                  <a:lnTo>
                                    <a:pt x="127" y="190"/>
                                  </a:lnTo>
                                  <a:lnTo>
                                    <a:pt x="152" y="148"/>
                                  </a:lnTo>
                                  <a:lnTo>
                                    <a:pt x="183" y="115"/>
                                  </a:lnTo>
                                  <a:lnTo>
                                    <a:pt x="219" y="91"/>
                                  </a:lnTo>
                                  <a:lnTo>
                                    <a:pt x="259" y="76"/>
                                  </a:lnTo>
                                  <a:lnTo>
                                    <a:pt x="303" y="72"/>
                                  </a:lnTo>
                                  <a:lnTo>
                                    <a:pt x="422" y="72"/>
                                  </a:lnTo>
                                  <a:lnTo>
                                    <a:pt x="422" y="20"/>
                                  </a:lnTo>
                                  <a:lnTo>
                                    <a:pt x="398" y="11"/>
                                  </a:lnTo>
                                  <a:lnTo>
                                    <a:pt x="370" y="5"/>
                                  </a:lnTo>
                                  <a:lnTo>
                                    <a:pt x="337" y="2"/>
                                  </a:lnTo>
                                  <a:lnTo>
                                    <a:pt x="301" y="0"/>
                                  </a:lnTo>
                                  <a:close/>
                                  <a:moveTo>
                                    <a:pt x="422" y="335"/>
                                  </a:moveTo>
                                  <a:lnTo>
                                    <a:pt x="238" y="335"/>
                                  </a:lnTo>
                                  <a:lnTo>
                                    <a:pt x="269" y="338"/>
                                  </a:lnTo>
                                  <a:lnTo>
                                    <a:pt x="296" y="345"/>
                                  </a:lnTo>
                                  <a:lnTo>
                                    <a:pt x="319" y="357"/>
                                  </a:lnTo>
                                  <a:lnTo>
                                    <a:pt x="339" y="374"/>
                                  </a:lnTo>
                                  <a:lnTo>
                                    <a:pt x="354" y="396"/>
                                  </a:lnTo>
                                  <a:lnTo>
                                    <a:pt x="365" y="421"/>
                                  </a:lnTo>
                                  <a:lnTo>
                                    <a:pt x="372" y="450"/>
                                  </a:lnTo>
                                  <a:lnTo>
                                    <a:pt x="374" y="483"/>
                                  </a:lnTo>
                                  <a:lnTo>
                                    <a:pt x="372" y="514"/>
                                  </a:lnTo>
                                  <a:lnTo>
                                    <a:pt x="365" y="542"/>
                                  </a:lnTo>
                                  <a:lnTo>
                                    <a:pt x="353" y="567"/>
                                  </a:lnTo>
                                  <a:lnTo>
                                    <a:pt x="337" y="589"/>
                                  </a:lnTo>
                                  <a:lnTo>
                                    <a:pt x="317" y="607"/>
                                  </a:lnTo>
                                  <a:lnTo>
                                    <a:pt x="294" y="620"/>
                                  </a:lnTo>
                                  <a:lnTo>
                                    <a:pt x="268" y="628"/>
                                  </a:lnTo>
                                  <a:lnTo>
                                    <a:pt x="239" y="630"/>
                                  </a:lnTo>
                                  <a:lnTo>
                                    <a:pt x="408" y="630"/>
                                  </a:lnTo>
                                  <a:lnTo>
                                    <a:pt x="431" y="603"/>
                                  </a:lnTo>
                                  <a:lnTo>
                                    <a:pt x="451" y="564"/>
                                  </a:lnTo>
                                  <a:lnTo>
                                    <a:pt x="463" y="521"/>
                                  </a:lnTo>
                                  <a:lnTo>
                                    <a:pt x="468" y="474"/>
                                  </a:lnTo>
                                  <a:lnTo>
                                    <a:pt x="464" y="429"/>
                                  </a:lnTo>
                                  <a:lnTo>
                                    <a:pt x="453" y="388"/>
                                  </a:lnTo>
                                  <a:lnTo>
                                    <a:pt x="436" y="353"/>
                                  </a:lnTo>
                                  <a:lnTo>
                                    <a:pt x="422" y="335"/>
                                  </a:lnTo>
                                  <a:close/>
                                  <a:moveTo>
                                    <a:pt x="261" y="264"/>
                                  </a:moveTo>
                                  <a:lnTo>
                                    <a:pt x="208" y="270"/>
                                  </a:lnTo>
                                  <a:lnTo>
                                    <a:pt x="163" y="288"/>
                                  </a:lnTo>
                                  <a:lnTo>
                                    <a:pt x="126" y="317"/>
                                  </a:lnTo>
                                  <a:lnTo>
                                    <a:pt x="96" y="357"/>
                                  </a:lnTo>
                                  <a:lnTo>
                                    <a:pt x="159" y="357"/>
                                  </a:lnTo>
                                  <a:lnTo>
                                    <a:pt x="159" y="357"/>
                                  </a:lnTo>
                                  <a:lnTo>
                                    <a:pt x="182" y="345"/>
                                  </a:lnTo>
                                  <a:lnTo>
                                    <a:pt x="209" y="338"/>
                                  </a:lnTo>
                                  <a:lnTo>
                                    <a:pt x="238" y="335"/>
                                  </a:lnTo>
                                  <a:lnTo>
                                    <a:pt x="422" y="335"/>
                                  </a:lnTo>
                                  <a:lnTo>
                                    <a:pt x="411" y="322"/>
                                  </a:lnTo>
                                  <a:lnTo>
                                    <a:pt x="381" y="296"/>
                                  </a:lnTo>
                                  <a:lnTo>
                                    <a:pt x="346" y="279"/>
                                  </a:lnTo>
                                  <a:lnTo>
                                    <a:pt x="306" y="268"/>
                                  </a:lnTo>
                                  <a:lnTo>
                                    <a:pt x="261" y="264"/>
                                  </a:lnTo>
                                  <a:close/>
                                  <a:moveTo>
                                    <a:pt x="422" y="72"/>
                                  </a:moveTo>
                                  <a:lnTo>
                                    <a:pt x="303" y="72"/>
                                  </a:lnTo>
                                  <a:lnTo>
                                    <a:pt x="334" y="73"/>
                                  </a:lnTo>
                                  <a:lnTo>
                                    <a:pt x="364" y="78"/>
                                  </a:lnTo>
                                  <a:lnTo>
                                    <a:pt x="393" y="87"/>
                                  </a:lnTo>
                                  <a:lnTo>
                                    <a:pt x="422" y="99"/>
                                  </a:lnTo>
                                  <a:lnTo>
                                    <a:pt x="422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0" name="任意多边形 116"/>
                          <wps:cNvSpPr/>
                          <wps:spPr>
                            <a:xfrm>
                              <a:off x="7572" y="4994"/>
                              <a:ext cx="242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8" h="520">
                                  <a:moveTo>
                                    <a:pt x="358" y="88"/>
                                  </a:moveTo>
                                  <a:lnTo>
                                    <a:pt x="310" y="88"/>
                                  </a:lnTo>
                                  <a:lnTo>
                                    <a:pt x="309" y="133"/>
                                  </a:lnTo>
                                  <a:lnTo>
                                    <a:pt x="308" y="175"/>
                                  </a:lnTo>
                                  <a:lnTo>
                                    <a:pt x="305" y="214"/>
                                  </a:lnTo>
                                  <a:lnTo>
                                    <a:pt x="302" y="250"/>
                                  </a:lnTo>
                                  <a:lnTo>
                                    <a:pt x="289" y="318"/>
                                  </a:lnTo>
                                  <a:lnTo>
                                    <a:pt x="262" y="380"/>
                                  </a:lnTo>
                                  <a:lnTo>
                                    <a:pt x="219" y="435"/>
                                  </a:lnTo>
                                  <a:lnTo>
                                    <a:pt x="161" y="485"/>
                                  </a:lnTo>
                                  <a:lnTo>
                                    <a:pt x="171" y="494"/>
                                  </a:lnTo>
                                  <a:lnTo>
                                    <a:pt x="181" y="503"/>
                                  </a:lnTo>
                                  <a:lnTo>
                                    <a:pt x="189" y="511"/>
                                  </a:lnTo>
                                  <a:lnTo>
                                    <a:pt x="197" y="519"/>
                                  </a:lnTo>
                                  <a:lnTo>
                                    <a:pt x="259" y="464"/>
                                  </a:lnTo>
                                  <a:lnTo>
                                    <a:pt x="305" y="401"/>
                                  </a:lnTo>
                                  <a:lnTo>
                                    <a:pt x="335" y="331"/>
                                  </a:lnTo>
                                  <a:lnTo>
                                    <a:pt x="350" y="253"/>
                                  </a:lnTo>
                                  <a:lnTo>
                                    <a:pt x="352" y="219"/>
                                  </a:lnTo>
                                  <a:lnTo>
                                    <a:pt x="354" y="181"/>
                                  </a:lnTo>
                                  <a:lnTo>
                                    <a:pt x="356" y="137"/>
                                  </a:lnTo>
                                  <a:lnTo>
                                    <a:pt x="358" y="88"/>
                                  </a:lnTo>
                                  <a:close/>
                                  <a:moveTo>
                                    <a:pt x="194" y="282"/>
                                  </a:moveTo>
                                  <a:lnTo>
                                    <a:pt x="85" y="282"/>
                                  </a:lnTo>
                                  <a:lnTo>
                                    <a:pt x="85" y="516"/>
                                  </a:lnTo>
                                  <a:lnTo>
                                    <a:pt x="128" y="516"/>
                                  </a:lnTo>
                                  <a:lnTo>
                                    <a:pt x="128" y="295"/>
                                  </a:lnTo>
                                  <a:lnTo>
                                    <a:pt x="196" y="295"/>
                                  </a:lnTo>
                                  <a:lnTo>
                                    <a:pt x="187" y="289"/>
                                  </a:lnTo>
                                  <a:lnTo>
                                    <a:pt x="194" y="282"/>
                                  </a:lnTo>
                                  <a:close/>
                                  <a:moveTo>
                                    <a:pt x="339" y="455"/>
                                  </a:moveTo>
                                  <a:lnTo>
                                    <a:pt x="341" y="466"/>
                                  </a:lnTo>
                                  <a:lnTo>
                                    <a:pt x="344" y="478"/>
                                  </a:lnTo>
                                  <a:lnTo>
                                    <a:pt x="346" y="490"/>
                                  </a:lnTo>
                                  <a:lnTo>
                                    <a:pt x="348" y="502"/>
                                  </a:lnTo>
                                  <a:lnTo>
                                    <a:pt x="396" y="503"/>
                                  </a:lnTo>
                                  <a:lnTo>
                                    <a:pt x="430" y="504"/>
                                  </a:lnTo>
                                  <a:lnTo>
                                    <a:pt x="469" y="498"/>
                                  </a:lnTo>
                                  <a:lnTo>
                                    <a:pt x="497" y="480"/>
                                  </a:lnTo>
                                  <a:lnTo>
                                    <a:pt x="508" y="460"/>
                                  </a:lnTo>
                                  <a:lnTo>
                                    <a:pt x="425" y="460"/>
                                  </a:lnTo>
                                  <a:lnTo>
                                    <a:pt x="408" y="459"/>
                                  </a:lnTo>
                                  <a:lnTo>
                                    <a:pt x="387" y="459"/>
                                  </a:lnTo>
                                  <a:lnTo>
                                    <a:pt x="365" y="457"/>
                                  </a:lnTo>
                                  <a:lnTo>
                                    <a:pt x="339" y="455"/>
                                  </a:lnTo>
                                  <a:close/>
                                  <a:moveTo>
                                    <a:pt x="533" y="48"/>
                                  </a:moveTo>
                                  <a:lnTo>
                                    <a:pt x="221" y="48"/>
                                  </a:lnTo>
                                  <a:lnTo>
                                    <a:pt x="221" y="88"/>
                                  </a:lnTo>
                                  <a:lnTo>
                                    <a:pt x="486" y="88"/>
                                  </a:lnTo>
                                  <a:lnTo>
                                    <a:pt x="483" y="196"/>
                                  </a:lnTo>
                                  <a:lnTo>
                                    <a:pt x="480" y="284"/>
                                  </a:lnTo>
                                  <a:lnTo>
                                    <a:pt x="477" y="353"/>
                                  </a:lnTo>
                                  <a:lnTo>
                                    <a:pt x="474" y="404"/>
                                  </a:lnTo>
                                  <a:lnTo>
                                    <a:pt x="470" y="429"/>
                                  </a:lnTo>
                                  <a:lnTo>
                                    <a:pt x="461" y="447"/>
                                  </a:lnTo>
                                  <a:lnTo>
                                    <a:pt x="446" y="457"/>
                                  </a:lnTo>
                                  <a:lnTo>
                                    <a:pt x="425" y="460"/>
                                  </a:lnTo>
                                  <a:lnTo>
                                    <a:pt x="508" y="460"/>
                                  </a:lnTo>
                                  <a:lnTo>
                                    <a:pt x="514" y="450"/>
                                  </a:lnTo>
                                  <a:lnTo>
                                    <a:pt x="521" y="407"/>
                                  </a:lnTo>
                                  <a:lnTo>
                                    <a:pt x="523" y="353"/>
                                  </a:lnTo>
                                  <a:lnTo>
                                    <a:pt x="526" y="267"/>
                                  </a:lnTo>
                                  <a:lnTo>
                                    <a:pt x="529" y="173"/>
                                  </a:lnTo>
                                  <a:lnTo>
                                    <a:pt x="533" y="48"/>
                                  </a:lnTo>
                                  <a:close/>
                                  <a:moveTo>
                                    <a:pt x="196" y="295"/>
                                  </a:moveTo>
                                  <a:lnTo>
                                    <a:pt x="128" y="295"/>
                                  </a:lnTo>
                                  <a:lnTo>
                                    <a:pt x="172" y="328"/>
                                  </a:lnTo>
                                  <a:lnTo>
                                    <a:pt x="215" y="360"/>
                                  </a:lnTo>
                                  <a:lnTo>
                                    <a:pt x="244" y="328"/>
                                  </a:lnTo>
                                  <a:lnTo>
                                    <a:pt x="201" y="299"/>
                                  </a:lnTo>
                                  <a:lnTo>
                                    <a:pt x="196" y="295"/>
                                  </a:lnTo>
                                  <a:close/>
                                  <a:moveTo>
                                    <a:pt x="194" y="101"/>
                                  </a:moveTo>
                                  <a:lnTo>
                                    <a:pt x="8" y="101"/>
                                  </a:lnTo>
                                  <a:lnTo>
                                    <a:pt x="8" y="139"/>
                                  </a:lnTo>
                                  <a:lnTo>
                                    <a:pt x="144" y="139"/>
                                  </a:lnTo>
                                  <a:lnTo>
                                    <a:pt x="112" y="187"/>
                                  </a:lnTo>
                                  <a:lnTo>
                                    <a:pt x="77" y="230"/>
                                  </a:lnTo>
                                  <a:lnTo>
                                    <a:pt x="40" y="267"/>
                                  </a:lnTo>
                                  <a:lnTo>
                                    <a:pt x="0" y="300"/>
                                  </a:lnTo>
                                  <a:lnTo>
                                    <a:pt x="5" y="312"/>
                                  </a:lnTo>
                                  <a:lnTo>
                                    <a:pt x="9" y="323"/>
                                  </a:lnTo>
                                  <a:lnTo>
                                    <a:pt x="12" y="334"/>
                                  </a:lnTo>
                                  <a:lnTo>
                                    <a:pt x="16" y="345"/>
                                  </a:lnTo>
                                  <a:lnTo>
                                    <a:pt x="34" y="330"/>
                                  </a:lnTo>
                                  <a:lnTo>
                                    <a:pt x="51" y="314"/>
                                  </a:lnTo>
                                  <a:lnTo>
                                    <a:pt x="68" y="298"/>
                                  </a:lnTo>
                                  <a:lnTo>
                                    <a:pt x="85" y="282"/>
                                  </a:lnTo>
                                  <a:lnTo>
                                    <a:pt x="194" y="282"/>
                                  </a:lnTo>
                                  <a:lnTo>
                                    <a:pt x="203" y="270"/>
                                  </a:lnTo>
                                  <a:lnTo>
                                    <a:pt x="205" y="268"/>
                                  </a:lnTo>
                                  <a:lnTo>
                                    <a:pt x="155" y="268"/>
                                  </a:lnTo>
                                  <a:lnTo>
                                    <a:pt x="137" y="256"/>
                                  </a:lnTo>
                                  <a:lnTo>
                                    <a:pt x="128" y="250"/>
                                  </a:lnTo>
                                  <a:lnTo>
                                    <a:pt x="128" y="234"/>
                                  </a:lnTo>
                                  <a:lnTo>
                                    <a:pt x="145" y="212"/>
                                  </a:lnTo>
                                  <a:lnTo>
                                    <a:pt x="162" y="189"/>
                                  </a:lnTo>
                                  <a:lnTo>
                                    <a:pt x="178" y="165"/>
                                  </a:lnTo>
                                  <a:lnTo>
                                    <a:pt x="194" y="140"/>
                                  </a:lnTo>
                                  <a:lnTo>
                                    <a:pt x="194" y="101"/>
                                  </a:lnTo>
                                  <a:close/>
                                  <a:moveTo>
                                    <a:pt x="207" y="196"/>
                                  </a:moveTo>
                                  <a:lnTo>
                                    <a:pt x="195" y="214"/>
                                  </a:lnTo>
                                  <a:lnTo>
                                    <a:pt x="182" y="232"/>
                                  </a:lnTo>
                                  <a:lnTo>
                                    <a:pt x="169" y="250"/>
                                  </a:lnTo>
                                  <a:lnTo>
                                    <a:pt x="155" y="268"/>
                                  </a:lnTo>
                                  <a:lnTo>
                                    <a:pt x="205" y="268"/>
                                  </a:lnTo>
                                  <a:lnTo>
                                    <a:pt x="218" y="252"/>
                                  </a:lnTo>
                                  <a:lnTo>
                                    <a:pt x="232" y="234"/>
                                  </a:lnTo>
                                  <a:lnTo>
                                    <a:pt x="244" y="218"/>
                                  </a:lnTo>
                                  <a:lnTo>
                                    <a:pt x="207" y="196"/>
                                  </a:lnTo>
                                  <a:close/>
                                  <a:moveTo>
                                    <a:pt x="101" y="0"/>
                                  </a:moveTo>
                                  <a:lnTo>
                                    <a:pt x="62" y="18"/>
                                  </a:lnTo>
                                  <a:lnTo>
                                    <a:pt x="72" y="34"/>
                                  </a:lnTo>
                                  <a:lnTo>
                                    <a:pt x="82" y="52"/>
                                  </a:lnTo>
                                  <a:lnTo>
                                    <a:pt x="93" y="72"/>
                                  </a:lnTo>
                                  <a:lnTo>
                                    <a:pt x="103" y="92"/>
                                  </a:lnTo>
                                  <a:lnTo>
                                    <a:pt x="145" y="72"/>
                                  </a:lnTo>
                                  <a:lnTo>
                                    <a:pt x="133" y="52"/>
                                  </a:lnTo>
                                  <a:lnTo>
                                    <a:pt x="122" y="33"/>
                                  </a:lnTo>
                                  <a:lnTo>
                                    <a:pt x="112" y="16"/>
                                  </a:lnTo>
                                  <a:lnTo>
                                    <a:pt x="101" y="0"/>
                                  </a:lnTo>
                                  <a:close/>
                                  <a:moveTo>
                                    <a:pt x="1167" y="138"/>
                                  </a:moveTo>
                                  <a:lnTo>
                                    <a:pt x="621" y="138"/>
                                  </a:lnTo>
                                  <a:lnTo>
                                    <a:pt x="621" y="180"/>
                                  </a:lnTo>
                                  <a:lnTo>
                                    <a:pt x="1167" y="180"/>
                                  </a:lnTo>
                                  <a:lnTo>
                                    <a:pt x="1167" y="138"/>
                                  </a:lnTo>
                                  <a:close/>
                                  <a:moveTo>
                                    <a:pt x="876" y="6"/>
                                  </a:moveTo>
                                  <a:lnTo>
                                    <a:pt x="835" y="27"/>
                                  </a:lnTo>
                                  <a:lnTo>
                                    <a:pt x="848" y="45"/>
                                  </a:lnTo>
                                  <a:lnTo>
                                    <a:pt x="862" y="67"/>
                                  </a:lnTo>
                                  <a:lnTo>
                                    <a:pt x="878" y="94"/>
                                  </a:lnTo>
                                  <a:lnTo>
                                    <a:pt x="895" y="124"/>
                                  </a:lnTo>
                                  <a:lnTo>
                                    <a:pt x="941" y="101"/>
                                  </a:lnTo>
                                  <a:lnTo>
                                    <a:pt x="923" y="73"/>
                                  </a:lnTo>
                                  <a:lnTo>
                                    <a:pt x="906" y="47"/>
                                  </a:lnTo>
                                  <a:lnTo>
                                    <a:pt x="890" y="25"/>
                                  </a:lnTo>
                                  <a:lnTo>
                                    <a:pt x="876" y="6"/>
                                  </a:lnTo>
                                  <a:close/>
                                  <a:moveTo>
                                    <a:pt x="790" y="242"/>
                                  </a:moveTo>
                                  <a:lnTo>
                                    <a:pt x="752" y="308"/>
                                  </a:lnTo>
                                  <a:lnTo>
                                    <a:pt x="711" y="368"/>
                                  </a:lnTo>
                                  <a:lnTo>
                                    <a:pt x="667" y="424"/>
                                  </a:lnTo>
                                  <a:lnTo>
                                    <a:pt x="620" y="475"/>
                                  </a:lnTo>
                                  <a:lnTo>
                                    <a:pt x="631" y="484"/>
                                  </a:lnTo>
                                  <a:lnTo>
                                    <a:pt x="642" y="493"/>
                                  </a:lnTo>
                                  <a:lnTo>
                                    <a:pt x="653" y="501"/>
                                  </a:lnTo>
                                  <a:lnTo>
                                    <a:pt x="662" y="509"/>
                                  </a:lnTo>
                                  <a:lnTo>
                                    <a:pt x="711" y="450"/>
                                  </a:lnTo>
                                  <a:lnTo>
                                    <a:pt x="756" y="391"/>
                                  </a:lnTo>
                                  <a:lnTo>
                                    <a:pt x="799" y="329"/>
                                  </a:lnTo>
                                  <a:lnTo>
                                    <a:pt x="839" y="266"/>
                                  </a:lnTo>
                                  <a:lnTo>
                                    <a:pt x="790" y="242"/>
                                  </a:lnTo>
                                  <a:close/>
                                  <a:moveTo>
                                    <a:pt x="981" y="246"/>
                                  </a:moveTo>
                                  <a:lnTo>
                                    <a:pt x="943" y="273"/>
                                  </a:lnTo>
                                  <a:lnTo>
                                    <a:pt x="981" y="320"/>
                                  </a:lnTo>
                                  <a:lnTo>
                                    <a:pt x="1022" y="374"/>
                                  </a:lnTo>
                                  <a:lnTo>
                                    <a:pt x="1066" y="435"/>
                                  </a:lnTo>
                                  <a:lnTo>
                                    <a:pt x="1113" y="503"/>
                                  </a:lnTo>
                                  <a:lnTo>
                                    <a:pt x="1160" y="470"/>
                                  </a:lnTo>
                                  <a:lnTo>
                                    <a:pt x="1117" y="412"/>
                                  </a:lnTo>
                                  <a:lnTo>
                                    <a:pt x="1072" y="356"/>
                                  </a:lnTo>
                                  <a:lnTo>
                                    <a:pt x="1027" y="300"/>
                                  </a:lnTo>
                                  <a:lnTo>
                                    <a:pt x="981" y="2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3" name="任意多边形 117"/>
                          <wps:cNvSpPr/>
                          <wps:spPr>
                            <a:xfrm>
                              <a:off x="7586" y="5204"/>
                              <a:ext cx="213" cy="14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7" h="704">
                                  <a:moveTo>
                                    <a:pt x="421" y="619"/>
                                  </a:moveTo>
                                  <a:lnTo>
                                    <a:pt x="5" y="619"/>
                                  </a:lnTo>
                                  <a:lnTo>
                                    <a:pt x="5" y="693"/>
                                  </a:lnTo>
                                  <a:lnTo>
                                    <a:pt x="421" y="693"/>
                                  </a:lnTo>
                                  <a:lnTo>
                                    <a:pt x="421" y="619"/>
                                  </a:lnTo>
                                  <a:close/>
                                  <a:moveTo>
                                    <a:pt x="259" y="104"/>
                                  </a:moveTo>
                                  <a:lnTo>
                                    <a:pt x="167" y="104"/>
                                  </a:lnTo>
                                  <a:lnTo>
                                    <a:pt x="167" y="619"/>
                                  </a:lnTo>
                                  <a:lnTo>
                                    <a:pt x="259" y="619"/>
                                  </a:lnTo>
                                  <a:lnTo>
                                    <a:pt x="259" y="104"/>
                                  </a:lnTo>
                                  <a:close/>
                                  <a:moveTo>
                                    <a:pt x="259" y="0"/>
                                  </a:moveTo>
                                  <a:lnTo>
                                    <a:pt x="0" y="70"/>
                                  </a:lnTo>
                                  <a:lnTo>
                                    <a:pt x="0" y="149"/>
                                  </a:lnTo>
                                  <a:lnTo>
                                    <a:pt x="167" y="104"/>
                                  </a:lnTo>
                                  <a:lnTo>
                                    <a:pt x="259" y="104"/>
                                  </a:lnTo>
                                  <a:lnTo>
                                    <a:pt x="259" y="0"/>
                                  </a:lnTo>
                                  <a:close/>
                                  <a:moveTo>
                                    <a:pt x="603" y="580"/>
                                  </a:moveTo>
                                  <a:lnTo>
                                    <a:pt x="603" y="669"/>
                                  </a:lnTo>
                                  <a:lnTo>
                                    <a:pt x="637" y="684"/>
                                  </a:lnTo>
                                  <a:lnTo>
                                    <a:pt x="676" y="695"/>
                                  </a:lnTo>
                                  <a:lnTo>
                                    <a:pt x="720" y="702"/>
                                  </a:lnTo>
                                  <a:lnTo>
                                    <a:pt x="769" y="704"/>
                                  </a:lnTo>
                                  <a:lnTo>
                                    <a:pt x="825" y="701"/>
                                  </a:lnTo>
                                  <a:lnTo>
                                    <a:pt x="875" y="690"/>
                                  </a:lnTo>
                                  <a:lnTo>
                                    <a:pt x="919" y="673"/>
                                  </a:lnTo>
                                  <a:lnTo>
                                    <a:pt x="957" y="648"/>
                                  </a:lnTo>
                                  <a:lnTo>
                                    <a:pt x="972" y="634"/>
                                  </a:lnTo>
                                  <a:lnTo>
                                    <a:pt x="771" y="634"/>
                                  </a:lnTo>
                                  <a:lnTo>
                                    <a:pt x="725" y="630"/>
                                  </a:lnTo>
                                  <a:lnTo>
                                    <a:pt x="682" y="620"/>
                                  </a:lnTo>
                                  <a:lnTo>
                                    <a:pt x="641" y="603"/>
                                  </a:lnTo>
                                  <a:lnTo>
                                    <a:pt x="603" y="580"/>
                                  </a:lnTo>
                                  <a:close/>
                                  <a:moveTo>
                                    <a:pt x="972" y="75"/>
                                  </a:moveTo>
                                  <a:lnTo>
                                    <a:pt x="775" y="75"/>
                                  </a:lnTo>
                                  <a:lnTo>
                                    <a:pt x="833" y="82"/>
                                  </a:lnTo>
                                  <a:lnTo>
                                    <a:pt x="875" y="103"/>
                                  </a:lnTo>
                                  <a:lnTo>
                                    <a:pt x="900" y="138"/>
                                  </a:lnTo>
                                  <a:lnTo>
                                    <a:pt x="908" y="186"/>
                                  </a:lnTo>
                                  <a:lnTo>
                                    <a:pt x="897" y="239"/>
                                  </a:lnTo>
                                  <a:lnTo>
                                    <a:pt x="865" y="277"/>
                                  </a:lnTo>
                                  <a:lnTo>
                                    <a:pt x="810" y="300"/>
                                  </a:lnTo>
                                  <a:lnTo>
                                    <a:pt x="734" y="307"/>
                                  </a:lnTo>
                                  <a:lnTo>
                                    <a:pt x="676" y="307"/>
                                  </a:lnTo>
                                  <a:lnTo>
                                    <a:pt x="676" y="378"/>
                                  </a:lnTo>
                                  <a:lnTo>
                                    <a:pt x="736" y="378"/>
                                  </a:lnTo>
                                  <a:lnTo>
                                    <a:pt x="823" y="386"/>
                                  </a:lnTo>
                                  <a:lnTo>
                                    <a:pt x="884" y="410"/>
                                  </a:lnTo>
                                  <a:lnTo>
                                    <a:pt x="921" y="451"/>
                                  </a:lnTo>
                                  <a:lnTo>
                                    <a:pt x="934" y="507"/>
                                  </a:lnTo>
                                  <a:lnTo>
                                    <a:pt x="931" y="534"/>
                                  </a:lnTo>
                                  <a:lnTo>
                                    <a:pt x="923" y="559"/>
                                  </a:lnTo>
                                  <a:lnTo>
                                    <a:pt x="909" y="580"/>
                                  </a:lnTo>
                                  <a:lnTo>
                                    <a:pt x="890" y="599"/>
                                  </a:lnTo>
                                  <a:lnTo>
                                    <a:pt x="866" y="614"/>
                                  </a:lnTo>
                                  <a:lnTo>
                                    <a:pt x="838" y="625"/>
                                  </a:lnTo>
                                  <a:lnTo>
                                    <a:pt x="807" y="631"/>
                                  </a:lnTo>
                                  <a:lnTo>
                                    <a:pt x="771" y="634"/>
                                  </a:lnTo>
                                  <a:lnTo>
                                    <a:pt x="972" y="634"/>
                                  </a:lnTo>
                                  <a:lnTo>
                                    <a:pt x="988" y="618"/>
                                  </a:lnTo>
                                  <a:lnTo>
                                    <a:pt x="1010" y="583"/>
                                  </a:lnTo>
                                  <a:lnTo>
                                    <a:pt x="1023" y="544"/>
                                  </a:lnTo>
                                  <a:lnTo>
                                    <a:pt x="1027" y="501"/>
                                  </a:lnTo>
                                  <a:lnTo>
                                    <a:pt x="1025" y="469"/>
                                  </a:lnTo>
                                  <a:lnTo>
                                    <a:pt x="1016" y="441"/>
                                  </a:lnTo>
                                  <a:lnTo>
                                    <a:pt x="1002" y="415"/>
                                  </a:lnTo>
                                  <a:lnTo>
                                    <a:pt x="982" y="391"/>
                                  </a:lnTo>
                                  <a:lnTo>
                                    <a:pt x="957" y="371"/>
                                  </a:lnTo>
                                  <a:lnTo>
                                    <a:pt x="928" y="356"/>
                                  </a:lnTo>
                                  <a:lnTo>
                                    <a:pt x="895" y="345"/>
                                  </a:lnTo>
                                  <a:lnTo>
                                    <a:pt x="857" y="339"/>
                                  </a:lnTo>
                                  <a:lnTo>
                                    <a:pt x="857" y="338"/>
                                  </a:lnTo>
                                  <a:lnTo>
                                    <a:pt x="921" y="313"/>
                                  </a:lnTo>
                                  <a:lnTo>
                                    <a:pt x="966" y="276"/>
                                  </a:lnTo>
                                  <a:lnTo>
                                    <a:pt x="993" y="227"/>
                                  </a:lnTo>
                                  <a:lnTo>
                                    <a:pt x="1003" y="166"/>
                                  </a:lnTo>
                                  <a:lnTo>
                                    <a:pt x="999" y="132"/>
                                  </a:lnTo>
                                  <a:lnTo>
                                    <a:pt x="989" y="101"/>
                                  </a:lnTo>
                                  <a:lnTo>
                                    <a:pt x="972" y="75"/>
                                  </a:lnTo>
                                  <a:close/>
                                  <a:moveTo>
                                    <a:pt x="797" y="4"/>
                                  </a:moveTo>
                                  <a:lnTo>
                                    <a:pt x="751" y="6"/>
                                  </a:lnTo>
                                  <a:lnTo>
                                    <a:pt x="708" y="13"/>
                                  </a:lnTo>
                                  <a:lnTo>
                                    <a:pt x="668" y="25"/>
                                  </a:lnTo>
                                  <a:lnTo>
                                    <a:pt x="631" y="42"/>
                                  </a:lnTo>
                                  <a:lnTo>
                                    <a:pt x="631" y="123"/>
                                  </a:lnTo>
                                  <a:lnTo>
                                    <a:pt x="665" y="102"/>
                                  </a:lnTo>
                                  <a:lnTo>
                                    <a:pt x="701" y="87"/>
                                  </a:lnTo>
                                  <a:lnTo>
                                    <a:pt x="737" y="78"/>
                                  </a:lnTo>
                                  <a:lnTo>
                                    <a:pt x="775" y="75"/>
                                  </a:lnTo>
                                  <a:lnTo>
                                    <a:pt x="972" y="75"/>
                                  </a:lnTo>
                                  <a:lnTo>
                                    <a:pt x="971" y="73"/>
                                  </a:lnTo>
                                  <a:lnTo>
                                    <a:pt x="946" y="49"/>
                                  </a:lnTo>
                                  <a:lnTo>
                                    <a:pt x="916" y="29"/>
                                  </a:lnTo>
                                  <a:lnTo>
                                    <a:pt x="881" y="15"/>
                                  </a:lnTo>
                                  <a:lnTo>
                                    <a:pt x="841" y="6"/>
                                  </a:lnTo>
                                  <a:lnTo>
                                    <a:pt x="797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6" name="任意多边形 118"/>
                          <wps:cNvSpPr/>
                          <wps:spPr>
                            <a:xfrm>
                              <a:off x="7572" y="5384"/>
                              <a:ext cx="241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4" h="512">
                                  <a:moveTo>
                                    <a:pt x="244" y="224"/>
                                  </a:moveTo>
                                  <a:lnTo>
                                    <a:pt x="194" y="224"/>
                                  </a:lnTo>
                                  <a:lnTo>
                                    <a:pt x="194" y="417"/>
                                  </a:lnTo>
                                  <a:lnTo>
                                    <a:pt x="200" y="453"/>
                                  </a:lnTo>
                                  <a:lnTo>
                                    <a:pt x="218" y="478"/>
                                  </a:lnTo>
                                  <a:lnTo>
                                    <a:pt x="247" y="494"/>
                                  </a:lnTo>
                                  <a:lnTo>
                                    <a:pt x="289" y="499"/>
                                  </a:lnTo>
                                  <a:lnTo>
                                    <a:pt x="428" y="499"/>
                                  </a:lnTo>
                                  <a:lnTo>
                                    <a:pt x="463" y="495"/>
                                  </a:lnTo>
                                  <a:lnTo>
                                    <a:pt x="491" y="485"/>
                                  </a:lnTo>
                                  <a:lnTo>
                                    <a:pt x="510" y="468"/>
                                  </a:lnTo>
                                  <a:lnTo>
                                    <a:pt x="517" y="455"/>
                                  </a:lnTo>
                                  <a:lnTo>
                                    <a:pt x="301" y="455"/>
                                  </a:lnTo>
                                  <a:lnTo>
                                    <a:pt x="276" y="452"/>
                                  </a:lnTo>
                                  <a:lnTo>
                                    <a:pt x="259" y="442"/>
                                  </a:lnTo>
                                  <a:lnTo>
                                    <a:pt x="248" y="427"/>
                                  </a:lnTo>
                                  <a:lnTo>
                                    <a:pt x="244" y="406"/>
                                  </a:lnTo>
                                  <a:lnTo>
                                    <a:pt x="244" y="224"/>
                                  </a:lnTo>
                                  <a:close/>
                                  <a:moveTo>
                                    <a:pt x="491" y="338"/>
                                  </a:moveTo>
                                  <a:lnTo>
                                    <a:pt x="488" y="361"/>
                                  </a:lnTo>
                                  <a:lnTo>
                                    <a:pt x="485" y="382"/>
                                  </a:lnTo>
                                  <a:lnTo>
                                    <a:pt x="482" y="402"/>
                                  </a:lnTo>
                                  <a:lnTo>
                                    <a:pt x="478" y="421"/>
                                  </a:lnTo>
                                  <a:lnTo>
                                    <a:pt x="472" y="436"/>
                                  </a:lnTo>
                                  <a:lnTo>
                                    <a:pt x="459" y="446"/>
                                  </a:lnTo>
                                  <a:lnTo>
                                    <a:pt x="439" y="452"/>
                                  </a:lnTo>
                                  <a:lnTo>
                                    <a:pt x="412" y="455"/>
                                  </a:lnTo>
                                  <a:lnTo>
                                    <a:pt x="517" y="455"/>
                                  </a:lnTo>
                                  <a:lnTo>
                                    <a:pt x="522" y="444"/>
                                  </a:lnTo>
                                  <a:lnTo>
                                    <a:pt x="526" y="426"/>
                                  </a:lnTo>
                                  <a:lnTo>
                                    <a:pt x="531" y="406"/>
                                  </a:lnTo>
                                  <a:lnTo>
                                    <a:pt x="535" y="382"/>
                                  </a:lnTo>
                                  <a:lnTo>
                                    <a:pt x="540" y="356"/>
                                  </a:lnTo>
                                  <a:lnTo>
                                    <a:pt x="526" y="352"/>
                                  </a:lnTo>
                                  <a:lnTo>
                                    <a:pt x="514" y="347"/>
                                  </a:lnTo>
                                  <a:lnTo>
                                    <a:pt x="502" y="343"/>
                                  </a:lnTo>
                                  <a:lnTo>
                                    <a:pt x="491" y="338"/>
                                  </a:lnTo>
                                  <a:close/>
                                  <a:moveTo>
                                    <a:pt x="244" y="2"/>
                                  </a:moveTo>
                                  <a:lnTo>
                                    <a:pt x="194" y="2"/>
                                  </a:lnTo>
                                  <a:lnTo>
                                    <a:pt x="194" y="181"/>
                                  </a:lnTo>
                                  <a:lnTo>
                                    <a:pt x="0" y="200"/>
                                  </a:lnTo>
                                  <a:lnTo>
                                    <a:pt x="5" y="244"/>
                                  </a:lnTo>
                                  <a:lnTo>
                                    <a:pt x="194" y="224"/>
                                  </a:lnTo>
                                  <a:lnTo>
                                    <a:pt x="244" y="224"/>
                                  </a:lnTo>
                                  <a:lnTo>
                                    <a:pt x="244" y="219"/>
                                  </a:lnTo>
                                  <a:lnTo>
                                    <a:pt x="546" y="187"/>
                                  </a:lnTo>
                                  <a:lnTo>
                                    <a:pt x="545" y="175"/>
                                  </a:lnTo>
                                  <a:lnTo>
                                    <a:pt x="244" y="175"/>
                                  </a:lnTo>
                                  <a:lnTo>
                                    <a:pt x="244" y="2"/>
                                  </a:lnTo>
                                  <a:close/>
                                  <a:moveTo>
                                    <a:pt x="542" y="145"/>
                                  </a:moveTo>
                                  <a:lnTo>
                                    <a:pt x="244" y="175"/>
                                  </a:lnTo>
                                  <a:lnTo>
                                    <a:pt x="545" y="175"/>
                                  </a:lnTo>
                                  <a:lnTo>
                                    <a:pt x="542" y="145"/>
                                  </a:lnTo>
                                  <a:close/>
                                  <a:moveTo>
                                    <a:pt x="830" y="148"/>
                                  </a:moveTo>
                                  <a:lnTo>
                                    <a:pt x="781" y="148"/>
                                  </a:lnTo>
                                  <a:lnTo>
                                    <a:pt x="778" y="199"/>
                                  </a:lnTo>
                                  <a:lnTo>
                                    <a:pt x="773" y="242"/>
                                  </a:lnTo>
                                  <a:lnTo>
                                    <a:pt x="768" y="276"/>
                                  </a:lnTo>
                                  <a:lnTo>
                                    <a:pt x="761" y="302"/>
                                  </a:lnTo>
                                  <a:lnTo>
                                    <a:pt x="738" y="353"/>
                                  </a:lnTo>
                                  <a:lnTo>
                                    <a:pt x="704" y="399"/>
                                  </a:lnTo>
                                  <a:lnTo>
                                    <a:pt x="660" y="441"/>
                                  </a:lnTo>
                                  <a:lnTo>
                                    <a:pt x="605" y="477"/>
                                  </a:lnTo>
                                  <a:lnTo>
                                    <a:pt x="615" y="486"/>
                                  </a:lnTo>
                                  <a:lnTo>
                                    <a:pt x="625" y="495"/>
                                  </a:lnTo>
                                  <a:lnTo>
                                    <a:pt x="633" y="504"/>
                                  </a:lnTo>
                                  <a:lnTo>
                                    <a:pt x="641" y="512"/>
                                  </a:lnTo>
                                  <a:lnTo>
                                    <a:pt x="700" y="471"/>
                                  </a:lnTo>
                                  <a:lnTo>
                                    <a:pt x="747" y="425"/>
                                  </a:lnTo>
                                  <a:lnTo>
                                    <a:pt x="784" y="373"/>
                                  </a:lnTo>
                                  <a:lnTo>
                                    <a:pt x="808" y="314"/>
                                  </a:lnTo>
                                  <a:lnTo>
                                    <a:pt x="815" y="284"/>
                                  </a:lnTo>
                                  <a:lnTo>
                                    <a:pt x="821" y="246"/>
                                  </a:lnTo>
                                  <a:lnTo>
                                    <a:pt x="826" y="201"/>
                                  </a:lnTo>
                                  <a:lnTo>
                                    <a:pt x="830" y="148"/>
                                  </a:lnTo>
                                  <a:close/>
                                  <a:moveTo>
                                    <a:pt x="1008" y="108"/>
                                  </a:moveTo>
                                  <a:lnTo>
                                    <a:pt x="622" y="108"/>
                                  </a:lnTo>
                                  <a:lnTo>
                                    <a:pt x="622" y="148"/>
                                  </a:lnTo>
                                  <a:lnTo>
                                    <a:pt x="961" y="148"/>
                                  </a:lnTo>
                                  <a:lnTo>
                                    <a:pt x="961" y="431"/>
                                  </a:lnTo>
                                  <a:lnTo>
                                    <a:pt x="965" y="462"/>
                                  </a:lnTo>
                                  <a:lnTo>
                                    <a:pt x="978" y="483"/>
                                  </a:lnTo>
                                  <a:lnTo>
                                    <a:pt x="1001" y="496"/>
                                  </a:lnTo>
                                  <a:lnTo>
                                    <a:pt x="1033" y="500"/>
                                  </a:lnTo>
                                  <a:lnTo>
                                    <a:pt x="1073" y="500"/>
                                  </a:lnTo>
                                  <a:lnTo>
                                    <a:pt x="1104" y="497"/>
                                  </a:lnTo>
                                  <a:lnTo>
                                    <a:pt x="1127" y="486"/>
                                  </a:lnTo>
                                  <a:lnTo>
                                    <a:pt x="1144" y="468"/>
                                  </a:lnTo>
                                  <a:lnTo>
                                    <a:pt x="1146" y="460"/>
                                  </a:lnTo>
                                  <a:lnTo>
                                    <a:pt x="1040" y="460"/>
                                  </a:lnTo>
                                  <a:lnTo>
                                    <a:pt x="1026" y="458"/>
                                  </a:lnTo>
                                  <a:lnTo>
                                    <a:pt x="1015" y="452"/>
                                  </a:lnTo>
                                  <a:lnTo>
                                    <a:pt x="1010" y="441"/>
                                  </a:lnTo>
                                  <a:lnTo>
                                    <a:pt x="1009" y="429"/>
                                  </a:lnTo>
                                  <a:lnTo>
                                    <a:pt x="1008" y="108"/>
                                  </a:lnTo>
                                  <a:close/>
                                  <a:moveTo>
                                    <a:pt x="1116" y="341"/>
                                  </a:moveTo>
                                  <a:lnTo>
                                    <a:pt x="1115" y="366"/>
                                  </a:lnTo>
                                  <a:lnTo>
                                    <a:pt x="1113" y="388"/>
                                  </a:lnTo>
                                  <a:lnTo>
                                    <a:pt x="1110" y="409"/>
                                  </a:lnTo>
                                  <a:lnTo>
                                    <a:pt x="1107" y="429"/>
                                  </a:lnTo>
                                  <a:lnTo>
                                    <a:pt x="1103" y="442"/>
                                  </a:lnTo>
                                  <a:lnTo>
                                    <a:pt x="1095" y="452"/>
                                  </a:lnTo>
                                  <a:lnTo>
                                    <a:pt x="1083" y="458"/>
                                  </a:lnTo>
                                  <a:lnTo>
                                    <a:pt x="1067" y="460"/>
                                  </a:lnTo>
                                  <a:lnTo>
                                    <a:pt x="1146" y="460"/>
                                  </a:lnTo>
                                  <a:lnTo>
                                    <a:pt x="1152" y="443"/>
                                  </a:lnTo>
                                  <a:lnTo>
                                    <a:pt x="1156" y="422"/>
                                  </a:lnTo>
                                  <a:lnTo>
                                    <a:pt x="1158" y="402"/>
                                  </a:lnTo>
                                  <a:lnTo>
                                    <a:pt x="1161" y="380"/>
                                  </a:lnTo>
                                  <a:lnTo>
                                    <a:pt x="1164" y="357"/>
                                  </a:lnTo>
                                  <a:lnTo>
                                    <a:pt x="1151" y="354"/>
                                  </a:lnTo>
                                  <a:lnTo>
                                    <a:pt x="1139" y="350"/>
                                  </a:lnTo>
                                  <a:lnTo>
                                    <a:pt x="1127" y="345"/>
                                  </a:lnTo>
                                  <a:lnTo>
                                    <a:pt x="1116" y="341"/>
                                  </a:lnTo>
                                  <a:close/>
                                  <a:moveTo>
                                    <a:pt x="833" y="0"/>
                                  </a:moveTo>
                                  <a:lnTo>
                                    <a:pt x="785" y="0"/>
                                  </a:lnTo>
                                  <a:lnTo>
                                    <a:pt x="784" y="29"/>
                                  </a:lnTo>
                                  <a:lnTo>
                                    <a:pt x="784" y="57"/>
                                  </a:lnTo>
                                  <a:lnTo>
                                    <a:pt x="784" y="83"/>
                                  </a:lnTo>
                                  <a:lnTo>
                                    <a:pt x="783" y="108"/>
                                  </a:lnTo>
                                  <a:lnTo>
                                    <a:pt x="831" y="108"/>
                                  </a:lnTo>
                                  <a:lnTo>
                                    <a:pt x="832" y="83"/>
                                  </a:lnTo>
                                  <a:lnTo>
                                    <a:pt x="832" y="57"/>
                                  </a:lnTo>
                                  <a:lnTo>
                                    <a:pt x="833" y="29"/>
                                  </a:lnTo>
                                  <a:lnTo>
                                    <a:pt x="8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9" name="任意多边形 119"/>
                          <wps:cNvSpPr/>
                          <wps:spPr>
                            <a:xfrm>
                              <a:off x="7580" y="5590"/>
                              <a:ext cx="226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2" h="701">
                                  <a:moveTo>
                                    <a:pt x="412" y="72"/>
                                  </a:moveTo>
                                  <a:lnTo>
                                    <a:pt x="222" y="72"/>
                                  </a:lnTo>
                                  <a:lnTo>
                                    <a:pt x="253" y="73"/>
                                  </a:lnTo>
                                  <a:lnTo>
                                    <a:pt x="280" y="79"/>
                                  </a:lnTo>
                                  <a:lnTo>
                                    <a:pt x="303" y="89"/>
                                  </a:lnTo>
                                  <a:lnTo>
                                    <a:pt x="322" y="102"/>
                                  </a:lnTo>
                                  <a:lnTo>
                                    <a:pt x="338" y="120"/>
                                  </a:lnTo>
                                  <a:lnTo>
                                    <a:pt x="348" y="140"/>
                                  </a:lnTo>
                                  <a:lnTo>
                                    <a:pt x="355" y="164"/>
                                  </a:lnTo>
                                  <a:lnTo>
                                    <a:pt x="357" y="191"/>
                                  </a:lnTo>
                                  <a:lnTo>
                                    <a:pt x="355" y="216"/>
                                  </a:lnTo>
                                  <a:lnTo>
                                    <a:pt x="350" y="241"/>
                                  </a:lnTo>
                                  <a:lnTo>
                                    <a:pt x="340" y="265"/>
                                  </a:lnTo>
                                  <a:lnTo>
                                    <a:pt x="328" y="289"/>
                                  </a:lnTo>
                                  <a:lnTo>
                                    <a:pt x="309" y="315"/>
                                  </a:lnTo>
                                  <a:lnTo>
                                    <a:pt x="284" y="345"/>
                                  </a:lnTo>
                                  <a:lnTo>
                                    <a:pt x="251" y="380"/>
                                  </a:lnTo>
                                  <a:lnTo>
                                    <a:pt x="211" y="418"/>
                                  </a:lnTo>
                                  <a:lnTo>
                                    <a:pt x="0" y="615"/>
                                  </a:lnTo>
                                  <a:lnTo>
                                    <a:pt x="0" y="689"/>
                                  </a:lnTo>
                                  <a:lnTo>
                                    <a:pt x="441" y="689"/>
                                  </a:lnTo>
                                  <a:lnTo>
                                    <a:pt x="441" y="613"/>
                                  </a:lnTo>
                                  <a:lnTo>
                                    <a:pt x="109" y="613"/>
                                  </a:lnTo>
                                  <a:lnTo>
                                    <a:pt x="109" y="611"/>
                                  </a:lnTo>
                                  <a:lnTo>
                                    <a:pt x="274" y="460"/>
                                  </a:lnTo>
                                  <a:lnTo>
                                    <a:pt x="321" y="416"/>
                                  </a:lnTo>
                                  <a:lnTo>
                                    <a:pt x="359" y="375"/>
                                  </a:lnTo>
                                  <a:lnTo>
                                    <a:pt x="390" y="338"/>
                                  </a:lnTo>
                                  <a:lnTo>
                                    <a:pt x="412" y="306"/>
                                  </a:lnTo>
                                  <a:lnTo>
                                    <a:pt x="428" y="276"/>
                                  </a:lnTo>
                                  <a:lnTo>
                                    <a:pt x="439" y="245"/>
                                  </a:lnTo>
                                  <a:lnTo>
                                    <a:pt x="446" y="214"/>
                                  </a:lnTo>
                                  <a:lnTo>
                                    <a:pt x="448" y="182"/>
                                  </a:lnTo>
                                  <a:lnTo>
                                    <a:pt x="444" y="143"/>
                                  </a:lnTo>
                                  <a:lnTo>
                                    <a:pt x="434" y="107"/>
                                  </a:lnTo>
                                  <a:lnTo>
                                    <a:pt x="416" y="76"/>
                                  </a:lnTo>
                                  <a:lnTo>
                                    <a:pt x="412" y="72"/>
                                  </a:lnTo>
                                  <a:close/>
                                  <a:moveTo>
                                    <a:pt x="237" y="0"/>
                                  </a:moveTo>
                                  <a:lnTo>
                                    <a:pt x="181" y="4"/>
                                  </a:lnTo>
                                  <a:lnTo>
                                    <a:pt x="130" y="15"/>
                                  </a:lnTo>
                                  <a:lnTo>
                                    <a:pt x="82" y="34"/>
                                  </a:lnTo>
                                  <a:lnTo>
                                    <a:pt x="37" y="62"/>
                                  </a:lnTo>
                                  <a:lnTo>
                                    <a:pt x="37" y="149"/>
                                  </a:lnTo>
                                  <a:lnTo>
                                    <a:pt x="82" y="115"/>
                                  </a:lnTo>
                                  <a:lnTo>
                                    <a:pt x="127" y="91"/>
                                  </a:lnTo>
                                  <a:lnTo>
                                    <a:pt x="174" y="76"/>
                                  </a:lnTo>
                                  <a:lnTo>
                                    <a:pt x="222" y="72"/>
                                  </a:lnTo>
                                  <a:lnTo>
                                    <a:pt x="412" y="72"/>
                                  </a:lnTo>
                                  <a:lnTo>
                                    <a:pt x="391" y="49"/>
                                  </a:lnTo>
                                  <a:lnTo>
                                    <a:pt x="360" y="28"/>
                                  </a:lnTo>
                                  <a:lnTo>
                                    <a:pt x="324" y="12"/>
                                  </a:lnTo>
                                  <a:lnTo>
                                    <a:pt x="283" y="3"/>
                                  </a:lnTo>
                                  <a:lnTo>
                                    <a:pt x="237" y="0"/>
                                  </a:lnTo>
                                  <a:close/>
                                  <a:moveTo>
                                    <a:pt x="861" y="0"/>
                                  </a:moveTo>
                                  <a:lnTo>
                                    <a:pt x="804" y="6"/>
                                  </a:lnTo>
                                  <a:lnTo>
                                    <a:pt x="754" y="23"/>
                                  </a:lnTo>
                                  <a:lnTo>
                                    <a:pt x="712" y="52"/>
                                  </a:lnTo>
                                  <a:lnTo>
                                    <a:pt x="676" y="92"/>
                                  </a:lnTo>
                                  <a:lnTo>
                                    <a:pt x="649" y="143"/>
                                  </a:lnTo>
                                  <a:lnTo>
                                    <a:pt x="629" y="206"/>
                                  </a:lnTo>
                                  <a:lnTo>
                                    <a:pt x="617" y="279"/>
                                  </a:lnTo>
                                  <a:lnTo>
                                    <a:pt x="613" y="364"/>
                                  </a:lnTo>
                                  <a:lnTo>
                                    <a:pt x="617" y="441"/>
                                  </a:lnTo>
                                  <a:lnTo>
                                    <a:pt x="628" y="509"/>
                                  </a:lnTo>
                                  <a:lnTo>
                                    <a:pt x="647" y="566"/>
                                  </a:lnTo>
                                  <a:lnTo>
                                    <a:pt x="673" y="614"/>
                                  </a:lnTo>
                                  <a:lnTo>
                                    <a:pt x="707" y="652"/>
                                  </a:lnTo>
                                  <a:lnTo>
                                    <a:pt x="747" y="679"/>
                                  </a:lnTo>
                                  <a:lnTo>
                                    <a:pt x="793" y="695"/>
                                  </a:lnTo>
                                  <a:lnTo>
                                    <a:pt x="845" y="701"/>
                                  </a:lnTo>
                                  <a:lnTo>
                                    <a:pt x="900" y="695"/>
                                  </a:lnTo>
                                  <a:lnTo>
                                    <a:pt x="949" y="678"/>
                                  </a:lnTo>
                                  <a:lnTo>
                                    <a:pt x="991" y="650"/>
                                  </a:lnTo>
                                  <a:lnTo>
                                    <a:pt x="1009" y="630"/>
                                  </a:lnTo>
                                  <a:lnTo>
                                    <a:pt x="853" y="630"/>
                                  </a:lnTo>
                                  <a:lnTo>
                                    <a:pt x="800" y="619"/>
                                  </a:lnTo>
                                  <a:lnTo>
                                    <a:pt x="759" y="587"/>
                                  </a:lnTo>
                                  <a:lnTo>
                                    <a:pt x="730" y="533"/>
                                  </a:lnTo>
                                  <a:lnTo>
                                    <a:pt x="712" y="457"/>
                                  </a:lnTo>
                                  <a:lnTo>
                                    <a:pt x="707" y="360"/>
                                  </a:lnTo>
                                  <a:lnTo>
                                    <a:pt x="712" y="256"/>
                                  </a:lnTo>
                                  <a:lnTo>
                                    <a:pt x="730" y="175"/>
                                  </a:lnTo>
                                  <a:lnTo>
                                    <a:pt x="760" y="117"/>
                                  </a:lnTo>
                                  <a:lnTo>
                                    <a:pt x="802" y="83"/>
                                  </a:lnTo>
                                  <a:lnTo>
                                    <a:pt x="856" y="71"/>
                                  </a:lnTo>
                                  <a:lnTo>
                                    <a:pt x="1021" y="71"/>
                                  </a:lnTo>
                                  <a:lnTo>
                                    <a:pt x="1016" y="64"/>
                                  </a:lnTo>
                                  <a:lnTo>
                                    <a:pt x="974" y="28"/>
                                  </a:lnTo>
                                  <a:lnTo>
                                    <a:pt x="922" y="7"/>
                                  </a:lnTo>
                                  <a:lnTo>
                                    <a:pt x="861" y="0"/>
                                  </a:lnTo>
                                  <a:close/>
                                  <a:moveTo>
                                    <a:pt x="1021" y="71"/>
                                  </a:moveTo>
                                  <a:lnTo>
                                    <a:pt x="856" y="71"/>
                                  </a:lnTo>
                                  <a:lnTo>
                                    <a:pt x="907" y="82"/>
                                  </a:lnTo>
                                  <a:lnTo>
                                    <a:pt x="947" y="117"/>
                                  </a:lnTo>
                                  <a:lnTo>
                                    <a:pt x="975" y="173"/>
                                  </a:lnTo>
                                  <a:lnTo>
                                    <a:pt x="992" y="253"/>
                                  </a:lnTo>
                                  <a:lnTo>
                                    <a:pt x="997" y="355"/>
                                  </a:lnTo>
                                  <a:lnTo>
                                    <a:pt x="992" y="454"/>
                                  </a:lnTo>
                                  <a:lnTo>
                                    <a:pt x="974" y="531"/>
                                  </a:lnTo>
                                  <a:lnTo>
                                    <a:pt x="946" y="586"/>
                                  </a:lnTo>
                                  <a:lnTo>
                                    <a:pt x="905" y="619"/>
                                  </a:lnTo>
                                  <a:lnTo>
                                    <a:pt x="853" y="630"/>
                                  </a:lnTo>
                                  <a:lnTo>
                                    <a:pt x="1009" y="630"/>
                                  </a:lnTo>
                                  <a:lnTo>
                                    <a:pt x="1027" y="610"/>
                                  </a:lnTo>
                                  <a:lnTo>
                                    <a:pt x="1055" y="559"/>
                                  </a:lnTo>
                                  <a:lnTo>
                                    <a:pt x="1075" y="499"/>
                                  </a:lnTo>
                                  <a:lnTo>
                                    <a:pt x="1088" y="428"/>
                                  </a:lnTo>
                                  <a:lnTo>
                                    <a:pt x="1092" y="347"/>
                                  </a:lnTo>
                                  <a:lnTo>
                                    <a:pt x="1087" y="255"/>
                                  </a:lnTo>
                                  <a:lnTo>
                                    <a:pt x="1073" y="177"/>
                                  </a:lnTo>
                                  <a:lnTo>
                                    <a:pt x="1049" y="113"/>
                                  </a:lnTo>
                                  <a:lnTo>
                                    <a:pt x="1021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2" name="矩形 120"/>
                          <wps:cNvSpPr/>
                          <wps:spPr>
                            <a:xfrm>
                              <a:off x="7582" y="5780"/>
                              <a:ext cx="95" cy="9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5" name="矩形 121"/>
                          <wps:cNvSpPr/>
                          <wps:spPr>
                            <a:xfrm>
                              <a:off x="7573" y="5851"/>
                              <a:ext cx="112" cy="9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8" name="任意多边形 122"/>
                          <wps:cNvSpPr/>
                          <wps:spPr>
                            <a:xfrm>
                              <a:off x="7699" y="5766"/>
                              <a:ext cx="114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49" h="514">
                                  <a:moveTo>
                                    <a:pt x="549" y="194"/>
                                  </a:moveTo>
                                  <a:lnTo>
                                    <a:pt x="300" y="194"/>
                                  </a:lnTo>
                                  <a:lnTo>
                                    <a:pt x="300" y="0"/>
                                  </a:lnTo>
                                  <a:lnTo>
                                    <a:pt x="248" y="0"/>
                                  </a:lnTo>
                                  <a:lnTo>
                                    <a:pt x="248" y="194"/>
                                  </a:lnTo>
                                  <a:lnTo>
                                    <a:pt x="0" y="194"/>
                                  </a:lnTo>
                                  <a:lnTo>
                                    <a:pt x="0" y="237"/>
                                  </a:lnTo>
                                  <a:lnTo>
                                    <a:pt x="248" y="237"/>
                                  </a:lnTo>
                                  <a:lnTo>
                                    <a:pt x="248" y="514"/>
                                  </a:lnTo>
                                  <a:lnTo>
                                    <a:pt x="300" y="514"/>
                                  </a:lnTo>
                                  <a:lnTo>
                                    <a:pt x="300" y="237"/>
                                  </a:lnTo>
                                  <a:lnTo>
                                    <a:pt x="549" y="237"/>
                                  </a:lnTo>
                                  <a:lnTo>
                                    <a:pt x="549" y="1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1" name="任意多边形 123"/>
                          <wps:cNvSpPr/>
                          <wps:spPr>
                            <a:xfrm>
                              <a:off x="7580" y="5976"/>
                              <a:ext cx="225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6" h="690">
                                  <a:moveTo>
                                    <a:pt x="412" y="72"/>
                                  </a:moveTo>
                                  <a:lnTo>
                                    <a:pt x="222" y="72"/>
                                  </a:lnTo>
                                  <a:lnTo>
                                    <a:pt x="253" y="74"/>
                                  </a:lnTo>
                                  <a:lnTo>
                                    <a:pt x="280" y="80"/>
                                  </a:lnTo>
                                  <a:lnTo>
                                    <a:pt x="303" y="90"/>
                                  </a:lnTo>
                                  <a:lnTo>
                                    <a:pt x="322" y="103"/>
                                  </a:lnTo>
                                  <a:lnTo>
                                    <a:pt x="337" y="120"/>
                                  </a:lnTo>
                                  <a:lnTo>
                                    <a:pt x="348" y="141"/>
                                  </a:lnTo>
                                  <a:lnTo>
                                    <a:pt x="355" y="165"/>
                                  </a:lnTo>
                                  <a:lnTo>
                                    <a:pt x="357" y="192"/>
                                  </a:lnTo>
                                  <a:lnTo>
                                    <a:pt x="355" y="217"/>
                                  </a:lnTo>
                                  <a:lnTo>
                                    <a:pt x="350" y="242"/>
                                  </a:lnTo>
                                  <a:lnTo>
                                    <a:pt x="340" y="266"/>
                                  </a:lnTo>
                                  <a:lnTo>
                                    <a:pt x="327" y="290"/>
                                  </a:lnTo>
                                  <a:lnTo>
                                    <a:pt x="309" y="316"/>
                                  </a:lnTo>
                                  <a:lnTo>
                                    <a:pt x="283" y="346"/>
                                  </a:lnTo>
                                  <a:lnTo>
                                    <a:pt x="251" y="380"/>
                                  </a:lnTo>
                                  <a:lnTo>
                                    <a:pt x="211" y="419"/>
                                  </a:lnTo>
                                  <a:lnTo>
                                    <a:pt x="0" y="616"/>
                                  </a:lnTo>
                                  <a:lnTo>
                                    <a:pt x="0" y="690"/>
                                  </a:lnTo>
                                  <a:lnTo>
                                    <a:pt x="441" y="690"/>
                                  </a:lnTo>
                                  <a:lnTo>
                                    <a:pt x="441" y="614"/>
                                  </a:lnTo>
                                  <a:lnTo>
                                    <a:pt x="109" y="614"/>
                                  </a:lnTo>
                                  <a:lnTo>
                                    <a:pt x="109" y="612"/>
                                  </a:lnTo>
                                  <a:lnTo>
                                    <a:pt x="274" y="461"/>
                                  </a:lnTo>
                                  <a:lnTo>
                                    <a:pt x="321" y="416"/>
                                  </a:lnTo>
                                  <a:lnTo>
                                    <a:pt x="359" y="376"/>
                                  </a:lnTo>
                                  <a:lnTo>
                                    <a:pt x="389" y="339"/>
                                  </a:lnTo>
                                  <a:lnTo>
                                    <a:pt x="411" y="307"/>
                                  </a:lnTo>
                                  <a:lnTo>
                                    <a:pt x="427" y="276"/>
                                  </a:lnTo>
                                  <a:lnTo>
                                    <a:pt x="439" y="245"/>
                                  </a:lnTo>
                                  <a:lnTo>
                                    <a:pt x="446" y="214"/>
                                  </a:lnTo>
                                  <a:lnTo>
                                    <a:pt x="448" y="183"/>
                                  </a:lnTo>
                                  <a:lnTo>
                                    <a:pt x="444" y="143"/>
                                  </a:lnTo>
                                  <a:lnTo>
                                    <a:pt x="434" y="108"/>
                                  </a:lnTo>
                                  <a:lnTo>
                                    <a:pt x="416" y="77"/>
                                  </a:lnTo>
                                  <a:lnTo>
                                    <a:pt x="412" y="72"/>
                                  </a:lnTo>
                                  <a:close/>
                                  <a:moveTo>
                                    <a:pt x="236" y="0"/>
                                  </a:moveTo>
                                  <a:lnTo>
                                    <a:pt x="181" y="4"/>
                                  </a:lnTo>
                                  <a:lnTo>
                                    <a:pt x="130" y="16"/>
                                  </a:lnTo>
                                  <a:lnTo>
                                    <a:pt x="81" y="35"/>
                                  </a:lnTo>
                                  <a:lnTo>
                                    <a:pt x="37" y="62"/>
                                  </a:lnTo>
                                  <a:lnTo>
                                    <a:pt x="37" y="149"/>
                                  </a:lnTo>
                                  <a:lnTo>
                                    <a:pt x="81" y="116"/>
                                  </a:lnTo>
                                  <a:lnTo>
                                    <a:pt x="127" y="91"/>
                                  </a:lnTo>
                                  <a:lnTo>
                                    <a:pt x="174" y="77"/>
                                  </a:lnTo>
                                  <a:lnTo>
                                    <a:pt x="222" y="72"/>
                                  </a:lnTo>
                                  <a:lnTo>
                                    <a:pt x="412" y="72"/>
                                  </a:lnTo>
                                  <a:lnTo>
                                    <a:pt x="391" y="50"/>
                                  </a:lnTo>
                                  <a:lnTo>
                                    <a:pt x="360" y="28"/>
                                  </a:lnTo>
                                  <a:lnTo>
                                    <a:pt x="324" y="13"/>
                                  </a:lnTo>
                                  <a:lnTo>
                                    <a:pt x="283" y="4"/>
                                  </a:lnTo>
                                  <a:lnTo>
                                    <a:pt x="236" y="0"/>
                                  </a:lnTo>
                                  <a:close/>
                                  <a:moveTo>
                                    <a:pt x="1086" y="12"/>
                                  </a:moveTo>
                                  <a:lnTo>
                                    <a:pt x="614" y="12"/>
                                  </a:lnTo>
                                  <a:lnTo>
                                    <a:pt x="614" y="88"/>
                                  </a:lnTo>
                                  <a:lnTo>
                                    <a:pt x="977" y="88"/>
                                  </a:lnTo>
                                  <a:lnTo>
                                    <a:pt x="707" y="690"/>
                                  </a:lnTo>
                                  <a:lnTo>
                                    <a:pt x="802" y="690"/>
                                  </a:lnTo>
                                  <a:lnTo>
                                    <a:pt x="1086" y="42"/>
                                  </a:lnTo>
                                  <a:lnTo>
                                    <a:pt x="1086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2" name="任意多边形 124"/>
                          <wps:cNvSpPr/>
                          <wps:spPr>
                            <a:xfrm>
                              <a:off x="7573" y="6152"/>
                              <a:ext cx="240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57" h="515">
                                  <a:moveTo>
                                    <a:pt x="155" y="176"/>
                                  </a:moveTo>
                                  <a:lnTo>
                                    <a:pt x="109" y="176"/>
                                  </a:lnTo>
                                  <a:lnTo>
                                    <a:pt x="109" y="514"/>
                                  </a:lnTo>
                                  <a:lnTo>
                                    <a:pt x="155" y="514"/>
                                  </a:lnTo>
                                  <a:lnTo>
                                    <a:pt x="155" y="469"/>
                                  </a:lnTo>
                                  <a:lnTo>
                                    <a:pt x="442" y="469"/>
                                  </a:lnTo>
                                  <a:lnTo>
                                    <a:pt x="442" y="430"/>
                                  </a:lnTo>
                                  <a:lnTo>
                                    <a:pt x="155" y="430"/>
                                  </a:lnTo>
                                  <a:lnTo>
                                    <a:pt x="155" y="176"/>
                                  </a:lnTo>
                                  <a:close/>
                                  <a:moveTo>
                                    <a:pt x="442" y="469"/>
                                  </a:moveTo>
                                  <a:lnTo>
                                    <a:pt x="396" y="469"/>
                                  </a:lnTo>
                                  <a:lnTo>
                                    <a:pt x="396" y="512"/>
                                  </a:lnTo>
                                  <a:lnTo>
                                    <a:pt x="442" y="512"/>
                                  </a:lnTo>
                                  <a:lnTo>
                                    <a:pt x="442" y="469"/>
                                  </a:lnTo>
                                  <a:close/>
                                  <a:moveTo>
                                    <a:pt x="442" y="176"/>
                                  </a:moveTo>
                                  <a:lnTo>
                                    <a:pt x="396" y="176"/>
                                  </a:lnTo>
                                  <a:lnTo>
                                    <a:pt x="396" y="430"/>
                                  </a:lnTo>
                                  <a:lnTo>
                                    <a:pt x="442" y="430"/>
                                  </a:lnTo>
                                  <a:lnTo>
                                    <a:pt x="442" y="176"/>
                                  </a:lnTo>
                                  <a:close/>
                                  <a:moveTo>
                                    <a:pt x="550" y="137"/>
                                  </a:moveTo>
                                  <a:lnTo>
                                    <a:pt x="0" y="137"/>
                                  </a:lnTo>
                                  <a:lnTo>
                                    <a:pt x="0" y="176"/>
                                  </a:lnTo>
                                  <a:lnTo>
                                    <a:pt x="550" y="176"/>
                                  </a:lnTo>
                                  <a:lnTo>
                                    <a:pt x="550" y="137"/>
                                  </a:lnTo>
                                  <a:close/>
                                  <a:moveTo>
                                    <a:pt x="155" y="4"/>
                                  </a:moveTo>
                                  <a:lnTo>
                                    <a:pt x="109" y="4"/>
                                  </a:lnTo>
                                  <a:lnTo>
                                    <a:pt x="109" y="137"/>
                                  </a:lnTo>
                                  <a:lnTo>
                                    <a:pt x="155" y="137"/>
                                  </a:lnTo>
                                  <a:lnTo>
                                    <a:pt x="155" y="4"/>
                                  </a:lnTo>
                                  <a:close/>
                                  <a:moveTo>
                                    <a:pt x="442" y="3"/>
                                  </a:moveTo>
                                  <a:lnTo>
                                    <a:pt x="396" y="3"/>
                                  </a:lnTo>
                                  <a:lnTo>
                                    <a:pt x="396" y="137"/>
                                  </a:lnTo>
                                  <a:lnTo>
                                    <a:pt x="442" y="137"/>
                                  </a:lnTo>
                                  <a:lnTo>
                                    <a:pt x="442" y="3"/>
                                  </a:lnTo>
                                  <a:close/>
                                  <a:moveTo>
                                    <a:pt x="856" y="222"/>
                                  </a:moveTo>
                                  <a:lnTo>
                                    <a:pt x="805" y="222"/>
                                  </a:lnTo>
                                  <a:lnTo>
                                    <a:pt x="805" y="415"/>
                                  </a:lnTo>
                                  <a:lnTo>
                                    <a:pt x="811" y="451"/>
                                  </a:lnTo>
                                  <a:lnTo>
                                    <a:pt x="829" y="476"/>
                                  </a:lnTo>
                                  <a:lnTo>
                                    <a:pt x="859" y="492"/>
                                  </a:lnTo>
                                  <a:lnTo>
                                    <a:pt x="900" y="497"/>
                                  </a:lnTo>
                                  <a:lnTo>
                                    <a:pt x="1040" y="497"/>
                                  </a:lnTo>
                                  <a:lnTo>
                                    <a:pt x="1075" y="494"/>
                                  </a:lnTo>
                                  <a:lnTo>
                                    <a:pt x="1102" y="483"/>
                                  </a:lnTo>
                                  <a:lnTo>
                                    <a:pt x="1122" y="466"/>
                                  </a:lnTo>
                                  <a:lnTo>
                                    <a:pt x="1128" y="453"/>
                                  </a:lnTo>
                                  <a:lnTo>
                                    <a:pt x="913" y="453"/>
                                  </a:lnTo>
                                  <a:lnTo>
                                    <a:pt x="888" y="450"/>
                                  </a:lnTo>
                                  <a:lnTo>
                                    <a:pt x="870" y="441"/>
                                  </a:lnTo>
                                  <a:lnTo>
                                    <a:pt x="860" y="426"/>
                                  </a:lnTo>
                                  <a:lnTo>
                                    <a:pt x="856" y="404"/>
                                  </a:lnTo>
                                  <a:lnTo>
                                    <a:pt x="856" y="222"/>
                                  </a:lnTo>
                                  <a:close/>
                                  <a:moveTo>
                                    <a:pt x="1102" y="337"/>
                                  </a:moveTo>
                                  <a:lnTo>
                                    <a:pt x="1100" y="359"/>
                                  </a:lnTo>
                                  <a:lnTo>
                                    <a:pt x="1097" y="381"/>
                                  </a:lnTo>
                                  <a:lnTo>
                                    <a:pt x="1093" y="401"/>
                                  </a:lnTo>
                                  <a:lnTo>
                                    <a:pt x="1090" y="420"/>
                                  </a:lnTo>
                                  <a:lnTo>
                                    <a:pt x="1083" y="434"/>
                                  </a:lnTo>
                                  <a:lnTo>
                                    <a:pt x="1070" y="445"/>
                                  </a:lnTo>
                                  <a:lnTo>
                                    <a:pt x="1050" y="451"/>
                                  </a:lnTo>
                                  <a:lnTo>
                                    <a:pt x="1024" y="453"/>
                                  </a:lnTo>
                                  <a:lnTo>
                                    <a:pt x="1128" y="453"/>
                                  </a:lnTo>
                                  <a:lnTo>
                                    <a:pt x="1133" y="442"/>
                                  </a:lnTo>
                                  <a:lnTo>
                                    <a:pt x="1138" y="424"/>
                                  </a:lnTo>
                                  <a:lnTo>
                                    <a:pt x="1142" y="404"/>
                                  </a:lnTo>
                                  <a:lnTo>
                                    <a:pt x="1147" y="381"/>
                                  </a:lnTo>
                                  <a:lnTo>
                                    <a:pt x="1151" y="355"/>
                                  </a:lnTo>
                                  <a:lnTo>
                                    <a:pt x="1138" y="350"/>
                                  </a:lnTo>
                                  <a:lnTo>
                                    <a:pt x="1125" y="346"/>
                                  </a:lnTo>
                                  <a:lnTo>
                                    <a:pt x="1113" y="341"/>
                                  </a:lnTo>
                                  <a:lnTo>
                                    <a:pt x="1102" y="337"/>
                                  </a:lnTo>
                                  <a:close/>
                                  <a:moveTo>
                                    <a:pt x="856" y="0"/>
                                  </a:moveTo>
                                  <a:lnTo>
                                    <a:pt x="805" y="0"/>
                                  </a:lnTo>
                                  <a:lnTo>
                                    <a:pt x="805" y="179"/>
                                  </a:lnTo>
                                  <a:lnTo>
                                    <a:pt x="612" y="199"/>
                                  </a:lnTo>
                                  <a:lnTo>
                                    <a:pt x="616" y="242"/>
                                  </a:lnTo>
                                  <a:lnTo>
                                    <a:pt x="805" y="222"/>
                                  </a:lnTo>
                                  <a:lnTo>
                                    <a:pt x="856" y="222"/>
                                  </a:lnTo>
                                  <a:lnTo>
                                    <a:pt x="856" y="217"/>
                                  </a:lnTo>
                                  <a:lnTo>
                                    <a:pt x="1157" y="185"/>
                                  </a:lnTo>
                                  <a:lnTo>
                                    <a:pt x="1156" y="174"/>
                                  </a:lnTo>
                                  <a:lnTo>
                                    <a:pt x="856" y="174"/>
                                  </a:lnTo>
                                  <a:lnTo>
                                    <a:pt x="856" y="0"/>
                                  </a:lnTo>
                                  <a:close/>
                                  <a:moveTo>
                                    <a:pt x="1153" y="143"/>
                                  </a:moveTo>
                                  <a:lnTo>
                                    <a:pt x="856" y="174"/>
                                  </a:lnTo>
                                  <a:lnTo>
                                    <a:pt x="1156" y="174"/>
                                  </a:lnTo>
                                  <a:lnTo>
                                    <a:pt x="1153" y="1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4" name="任意多边形 125"/>
                          <wps:cNvSpPr/>
                          <wps:spPr>
                            <a:xfrm>
                              <a:off x="4800" y="5208"/>
                              <a:ext cx="98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3" h="679">
                                  <a:moveTo>
                                    <a:pt x="47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6"/>
                                  </a:lnTo>
                                  <a:lnTo>
                                    <a:pt x="362" y="76"/>
                                  </a:lnTo>
                                  <a:lnTo>
                                    <a:pt x="92" y="679"/>
                                  </a:lnTo>
                                  <a:lnTo>
                                    <a:pt x="188" y="679"/>
                                  </a:lnTo>
                                  <a:lnTo>
                                    <a:pt x="472" y="30"/>
                                  </a:lnTo>
                                  <a:lnTo>
                                    <a:pt x="47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9" name="任意多边形 126"/>
                          <wps:cNvSpPr/>
                          <wps:spPr>
                            <a:xfrm>
                              <a:off x="4739" y="5590"/>
                              <a:ext cx="221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5" h="693">
                                  <a:moveTo>
                                    <a:pt x="420" y="618"/>
                                  </a:moveTo>
                                  <a:lnTo>
                                    <a:pt x="4" y="618"/>
                                  </a:lnTo>
                                  <a:lnTo>
                                    <a:pt x="4" y="692"/>
                                  </a:lnTo>
                                  <a:lnTo>
                                    <a:pt x="420" y="692"/>
                                  </a:lnTo>
                                  <a:lnTo>
                                    <a:pt x="420" y="618"/>
                                  </a:lnTo>
                                  <a:close/>
                                  <a:moveTo>
                                    <a:pt x="258" y="103"/>
                                  </a:moveTo>
                                  <a:lnTo>
                                    <a:pt x="166" y="103"/>
                                  </a:lnTo>
                                  <a:lnTo>
                                    <a:pt x="166" y="618"/>
                                  </a:lnTo>
                                  <a:lnTo>
                                    <a:pt x="258" y="618"/>
                                  </a:lnTo>
                                  <a:lnTo>
                                    <a:pt x="258" y="103"/>
                                  </a:lnTo>
                                  <a:close/>
                                  <a:moveTo>
                                    <a:pt x="258" y="0"/>
                                  </a:moveTo>
                                  <a:lnTo>
                                    <a:pt x="0" y="70"/>
                                  </a:lnTo>
                                  <a:lnTo>
                                    <a:pt x="0" y="148"/>
                                  </a:lnTo>
                                  <a:lnTo>
                                    <a:pt x="166" y="103"/>
                                  </a:lnTo>
                                  <a:lnTo>
                                    <a:pt x="258" y="103"/>
                                  </a:lnTo>
                                  <a:lnTo>
                                    <a:pt x="258" y="0"/>
                                  </a:lnTo>
                                  <a:close/>
                                  <a:moveTo>
                                    <a:pt x="971" y="516"/>
                                  </a:moveTo>
                                  <a:lnTo>
                                    <a:pt x="882" y="516"/>
                                  </a:lnTo>
                                  <a:lnTo>
                                    <a:pt x="882" y="692"/>
                                  </a:lnTo>
                                  <a:lnTo>
                                    <a:pt x="971" y="692"/>
                                  </a:lnTo>
                                  <a:lnTo>
                                    <a:pt x="971" y="516"/>
                                  </a:lnTo>
                                  <a:close/>
                                  <a:moveTo>
                                    <a:pt x="971" y="14"/>
                                  </a:moveTo>
                                  <a:lnTo>
                                    <a:pt x="864" y="14"/>
                                  </a:lnTo>
                                  <a:lnTo>
                                    <a:pt x="543" y="461"/>
                                  </a:lnTo>
                                  <a:lnTo>
                                    <a:pt x="543" y="516"/>
                                  </a:lnTo>
                                  <a:lnTo>
                                    <a:pt x="1064" y="516"/>
                                  </a:lnTo>
                                  <a:lnTo>
                                    <a:pt x="1064" y="448"/>
                                  </a:lnTo>
                                  <a:lnTo>
                                    <a:pt x="638" y="448"/>
                                  </a:lnTo>
                                  <a:lnTo>
                                    <a:pt x="854" y="147"/>
                                  </a:lnTo>
                                  <a:lnTo>
                                    <a:pt x="864" y="130"/>
                                  </a:lnTo>
                                  <a:lnTo>
                                    <a:pt x="872" y="116"/>
                                  </a:lnTo>
                                  <a:lnTo>
                                    <a:pt x="878" y="104"/>
                                  </a:lnTo>
                                  <a:lnTo>
                                    <a:pt x="882" y="95"/>
                                  </a:lnTo>
                                  <a:lnTo>
                                    <a:pt x="971" y="95"/>
                                  </a:lnTo>
                                  <a:lnTo>
                                    <a:pt x="971" y="14"/>
                                  </a:lnTo>
                                  <a:close/>
                                  <a:moveTo>
                                    <a:pt x="971" y="95"/>
                                  </a:moveTo>
                                  <a:lnTo>
                                    <a:pt x="884" y="95"/>
                                  </a:lnTo>
                                  <a:lnTo>
                                    <a:pt x="883" y="114"/>
                                  </a:lnTo>
                                  <a:lnTo>
                                    <a:pt x="882" y="132"/>
                                  </a:lnTo>
                                  <a:lnTo>
                                    <a:pt x="882" y="147"/>
                                  </a:lnTo>
                                  <a:lnTo>
                                    <a:pt x="882" y="448"/>
                                  </a:lnTo>
                                  <a:lnTo>
                                    <a:pt x="971" y="448"/>
                                  </a:lnTo>
                                  <a:lnTo>
                                    <a:pt x="971" y="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0" name="任意多边形 127"/>
                          <wps:cNvSpPr/>
                          <wps:spPr>
                            <a:xfrm>
                              <a:off x="4729" y="5381"/>
                              <a:ext cx="242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5" h="520">
                                  <a:moveTo>
                                    <a:pt x="358" y="88"/>
                                  </a:moveTo>
                                  <a:lnTo>
                                    <a:pt x="311" y="88"/>
                                  </a:lnTo>
                                  <a:lnTo>
                                    <a:pt x="309" y="133"/>
                                  </a:lnTo>
                                  <a:lnTo>
                                    <a:pt x="308" y="175"/>
                                  </a:lnTo>
                                  <a:lnTo>
                                    <a:pt x="305" y="214"/>
                                  </a:lnTo>
                                  <a:lnTo>
                                    <a:pt x="302" y="250"/>
                                  </a:lnTo>
                                  <a:lnTo>
                                    <a:pt x="290" y="318"/>
                                  </a:lnTo>
                                  <a:lnTo>
                                    <a:pt x="262" y="380"/>
                                  </a:lnTo>
                                  <a:lnTo>
                                    <a:pt x="219" y="436"/>
                                  </a:lnTo>
                                  <a:lnTo>
                                    <a:pt x="161" y="486"/>
                                  </a:lnTo>
                                  <a:lnTo>
                                    <a:pt x="172" y="494"/>
                                  </a:lnTo>
                                  <a:lnTo>
                                    <a:pt x="181" y="503"/>
                                  </a:lnTo>
                                  <a:lnTo>
                                    <a:pt x="190" y="511"/>
                                  </a:lnTo>
                                  <a:lnTo>
                                    <a:pt x="197" y="519"/>
                                  </a:lnTo>
                                  <a:lnTo>
                                    <a:pt x="259" y="464"/>
                                  </a:lnTo>
                                  <a:lnTo>
                                    <a:pt x="305" y="401"/>
                                  </a:lnTo>
                                  <a:lnTo>
                                    <a:pt x="335" y="331"/>
                                  </a:lnTo>
                                  <a:lnTo>
                                    <a:pt x="350" y="253"/>
                                  </a:lnTo>
                                  <a:lnTo>
                                    <a:pt x="352" y="219"/>
                                  </a:lnTo>
                                  <a:lnTo>
                                    <a:pt x="354" y="181"/>
                                  </a:lnTo>
                                  <a:lnTo>
                                    <a:pt x="356" y="137"/>
                                  </a:lnTo>
                                  <a:lnTo>
                                    <a:pt x="358" y="88"/>
                                  </a:lnTo>
                                  <a:close/>
                                  <a:moveTo>
                                    <a:pt x="194" y="282"/>
                                  </a:moveTo>
                                  <a:lnTo>
                                    <a:pt x="85" y="282"/>
                                  </a:lnTo>
                                  <a:lnTo>
                                    <a:pt x="85" y="517"/>
                                  </a:lnTo>
                                  <a:lnTo>
                                    <a:pt x="128" y="517"/>
                                  </a:lnTo>
                                  <a:lnTo>
                                    <a:pt x="128" y="295"/>
                                  </a:lnTo>
                                  <a:lnTo>
                                    <a:pt x="196" y="295"/>
                                  </a:lnTo>
                                  <a:lnTo>
                                    <a:pt x="187" y="289"/>
                                  </a:lnTo>
                                  <a:lnTo>
                                    <a:pt x="194" y="282"/>
                                  </a:lnTo>
                                  <a:close/>
                                  <a:moveTo>
                                    <a:pt x="339" y="455"/>
                                  </a:moveTo>
                                  <a:lnTo>
                                    <a:pt x="341" y="466"/>
                                  </a:lnTo>
                                  <a:lnTo>
                                    <a:pt x="344" y="478"/>
                                  </a:lnTo>
                                  <a:lnTo>
                                    <a:pt x="346" y="490"/>
                                  </a:lnTo>
                                  <a:lnTo>
                                    <a:pt x="348" y="502"/>
                                  </a:lnTo>
                                  <a:lnTo>
                                    <a:pt x="396" y="504"/>
                                  </a:lnTo>
                                  <a:lnTo>
                                    <a:pt x="431" y="504"/>
                                  </a:lnTo>
                                  <a:lnTo>
                                    <a:pt x="469" y="498"/>
                                  </a:lnTo>
                                  <a:lnTo>
                                    <a:pt x="497" y="480"/>
                                  </a:lnTo>
                                  <a:lnTo>
                                    <a:pt x="508" y="460"/>
                                  </a:lnTo>
                                  <a:lnTo>
                                    <a:pt x="426" y="460"/>
                                  </a:lnTo>
                                  <a:lnTo>
                                    <a:pt x="408" y="459"/>
                                  </a:lnTo>
                                  <a:lnTo>
                                    <a:pt x="388" y="459"/>
                                  </a:lnTo>
                                  <a:lnTo>
                                    <a:pt x="365" y="457"/>
                                  </a:lnTo>
                                  <a:lnTo>
                                    <a:pt x="339" y="455"/>
                                  </a:lnTo>
                                  <a:close/>
                                  <a:moveTo>
                                    <a:pt x="533" y="48"/>
                                  </a:moveTo>
                                  <a:lnTo>
                                    <a:pt x="221" y="48"/>
                                  </a:lnTo>
                                  <a:lnTo>
                                    <a:pt x="221" y="88"/>
                                  </a:lnTo>
                                  <a:lnTo>
                                    <a:pt x="486" y="88"/>
                                  </a:lnTo>
                                  <a:lnTo>
                                    <a:pt x="483" y="196"/>
                                  </a:lnTo>
                                  <a:lnTo>
                                    <a:pt x="480" y="284"/>
                                  </a:lnTo>
                                  <a:lnTo>
                                    <a:pt x="477" y="353"/>
                                  </a:lnTo>
                                  <a:lnTo>
                                    <a:pt x="474" y="404"/>
                                  </a:lnTo>
                                  <a:lnTo>
                                    <a:pt x="470" y="429"/>
                                  </a:lnTo>
                                  <a:lnTo>
                                    <a:pt x="461" y="447"/>
                                  </a:lnTo>
                                  <a:lnTo>
                                    <a:pt x="446" y="457"/>
                                  </a:lnTo>
                                  <a:lnTo>
                                    <a:pt x="426" y="460"/>
                                  </a:lnTo>
                                  <a:lnTo>
                                    <a:pt x="508" y="460"/>
                                  </a:lnTo>
                                  <a:lnTo>
                                    <a:pt x="514" y="450"/>
                                  </a:lnTo>
                                  <a:lnTo>
                                    <a:pt x="521" y="407"/>
                                  </a:lnTo>
                                  <a:lnTo>
                                    <a:pt x="523" y="353"/>
                                  </a:lnTo>
                                  <a:lnTo>
                                    <a:pt x="526" y="267"/>
                                  </a:lnTo>
                                  <a:lnTo>
                                    <a:pt x="530" y="173"/>
                                  </a:lnTo>
                                  <a:lnTo>
                                    <a:pt x="533" y="48"/>
                                  </a:lnTo>
                                  <a:close/>
                                  <a:moveTo>
                                    <a:pt x="196" y="295"/>
                                  </a:moveTo>
                                  <a:lnTo>
                                    <a:pt x="128" y="295"/>
                                  </a:lnTo>
                                  <a:lnTo>
                                    <a:pt x="172" y="328"/>
                                  </a:lnTo>
                                  <a:lnTo>
                                    <a:pt x="215" y="361"/>
                                  </a:lnTo>
                                  <a:lnTo>
                                    <a:pt x="244" y="328"/>
                                  </a:lnTo>
                                  <a:lnTo>
                                    <a:pt x="201" y="299"/>
                                  </a:lnTo>
                                  <a:lnTo>
                                    <a:pt x="196" y="295"/>
                                  </a:lnTo>
                                  <a:close/>
                                  <a:moveTo>
                                    <a:pt x="194" y="102"/>
                                  </a:moveTo>
                                  <a:lnTo>
                                    <a:pt x="8" y="102"/>
                                  </a:lnTo>
                                  <a:lnTo>
                                    <a:pt x="8" y="139"/>
                                  </a:lnTo>
                                  <a:lnTo>
                                    <a:pt x="144" y="139"/>
                                  </a:lnTo>
                                  <a:lnTo>
                                    <a:pt x="112" y="187"/>
                                  </a:lnTo>
                                  <a:lnTo>
                                    <a:pt x="77" y="230"/>
                                  </a:lnTo>
                                  <a:lnTo>
                                    <a:pt x="40" y="267"/>
                                  </a:lnTo>
                                  <a:lnTo>
                                    <a:pt x="0" y="300"/>
                                  </a:lnTo>
                                  <a:lnTo>
                                    <a:pt x="5" y="312"/>
                                  </a:lnTo>
                                  <a:lnTo>
                                    <a:pt x="9" y="323"/>
                                  </a:lnTo>
                                  <a:lnTo>
                                    <a:pt x="12" y="334"/>
                                  </a:lnTo>
                                  <a:lnTo>
                                    <a:pt x="16" y="345"/>
                                  </a:lnTo>
                                  <a:lnTo>
                                    <a:pt x="34" y="330"/>
                                  </a:lnTo>
                                  <a:lnTo>
                                    <a:pt x="51" y="315"/>
                                  </a:lnTo>
                                  <a:lnTo>
                                    <a:pt x="69" y="298"/>
                                  </a:lnTo>
                                  <a:lnTo>
                                    <a:pt x="85" y="282"/>
                                  </a:lnTo>
                                  <a:lnTo>
                                    <a:pt x="194" y="282"/>
                                  </a:lnTo>
                                  <a:lnTo>
                                    <a:pt x="203" y="270"/>
                                  </a:lnTo>
                                  <a:lnTo>
                                    <a:pt x="205" y="268"/>
                                  </a:lnTo>
                                  <a:lnTo>
                                    <a:pt x="155" y="268"/>
                                  </a:lnTo>
                                  <a:lnTo>
                                    <a:pt x="137" y="256"/>
                                  </a:lnTo>
                                  <a:lnTo>
                                    <a:pt x="128" y="250"/>
                                  </a:lnTo>
                                  <a:lnTo>
                                    <a:pt x="128" y="234"/>
                                  </a:lnTo>
                                  <a:lnTo>
                                    <a:pt x="145" y="212"/>
                                  </a:lnTo>
                                  <a:lnTo>
                                    <a:pt x="162" y="189"/>
                                  </a:lnTo>
                                  <a:lnTo>
                                    <a:pt x="179" y="165"/>
                                  </a:lnTo>
                                  <a:lnTo>
                                    <a:pt x="194" y="140"/>
                                  </a:lnTo>
                                  <a:lnTo>
                                    <a:pt x="194" y="102"/>
                                  </a:lnTo>
                                  <a:close/>
                                  <a:moveTo>
                                    <a:pt x="207" y="196"/>
                                  </a:moveTo>
                                  <a:lnTo>
                                    <a:pt x="195" y="214"/>
                                  </a:lnTo>
                                  <a:lnTo>
                                    <a:pt x="182" y="232"/>
                                  </a:lnTo>
                                  <a:lnTo>
                                    <a:pt x="169" y="250"/>
                                  </a:lnTo>
                                  <a:lnTo>
                                    <a:pt x="155" y="268"/>
                                  </a:lnTo>
                                  <a:lnTo>
                                    <a:pt x="205" y="268"/>
                                  </a:lnTo>
                                  <a:lnTo>
                                    <a:pt x="218" y="252"/>
                                  </a:lnTo>
                                  <a:lnTo>
                                    <a:pt x="232" y="234"/>
                                  </a:lnTo>
                                  <a:lnTo>
                                    <a:pt x="245" y="218"/>
                                  </a:lnTo>
                                  <a:lnTo>
                                    <a:pt x="207" y="196"/>
                                  </a:lnTo>
                                  <a:close/>
                                  <a:moveTo>
                                    <a:pt x="101" y="0"/>
                                  </a:moveTo>
                                  <a:lnTo>
                                    <a:pt x="62" y="18"/>
                                  </a:lnTo>
                                  <a:lnTo>
                                    <a:pt x="72" y="34"/>
                                  </a:lnTo>
                                  <a:lnTo>
                                    <a:pt x="83" y="52"/>
                                  </a:lnTo>
                                  <a:lnTo>
                                    <a:pt x="93" y="71"/>
                                  </a:lnTo>
                                  <a:lnTo>
                                    <a:pt x="103" y="92"/>
                                  </a:lnTo>
                                  <a:lnTo>
                                    <a:pt x="145" y="72"/>
                                  </a:lnTo>
                                  <a:lnTo>
                                    <a:pt x="134" y="52"/>
                                  </a:lnTo>
                                  <a:lnTo>
                                    <a:pt x="122" y="33"/>
                                  </a:lnTo>
                                  <a:lnTo>
                                    <a:pt x="112" y="16"/>
                                  </a:lnTo>
                                  <a:lnTo>
                                    <a:pt x="101" y="0"/>
                                  </a:lnTo>
                                  <a:close/>
                                  <a:moveTo>
                                    <a:pt x="863" y="229"/>
                                  </a:moveTo>
                                  <a:lnTo>
                                    <a:pt x="813" y="229"/>
                                  </a:lnTo>
                                  <a:lnTo>
                                    <a:pt x="813" y="421"/>
                                  </a:lnTo>
                                  <a:lnTo>
                                    <a:pt x="819" y="457"/>
                                  </a:lnTo>
                                  <a:lnTo>
                                    <a:pt x="837" y="483"/>
                                  </a:lnTo>
                                  <a:lnTo>
                                    <a:pt x="866" y="498"/>
                                  </a:lnTo>
                                  <a:lnTo>
                                    <a:pt x="908" y="503"/>
                                  </a:lnTo>
                                  <a:lnTo>
                                    <a:pt x="1047" y="503"/>
                                  </a:lnTo>
                                  <a:lnTo>
                                    <a:pt x="1082" y="500"/>
                                  </a:lnTo>
                                  <a:lnTo>
                                    <a:pt x="1110" y="490"/>
                                  </a:lnTo>
                                  <a:lnTo>
                                    <a:pt x="1129" y="473"/>
                                  </a:lnTo>
                                  <a:lnTo>
                                    <a:pt x="1136" y="459"/>
                                  </a:lnTo>
                                  <a:lnTo>
                                    <a:pt x="920" y="459"/>
                                  </a:lnTo>
                                  <a:lnTo>
                                    <a:pt x="895" y="456"/>
                                  </a:lnTo>
                                  <a:lnTo>
                                    <a:pt x="878" y="447"/>
                                  </a:lnTo>
                                  <a:lnTo>
                                    <a:pt x="867" y="432"/>
                                  </a:lnTo>
                                  <a:lnTo>
                                    <a:pt x="863" y="411"/>
                                  </a:lnTo>
                                  <a:lnTo>
                                    <a:pt x="863" y="229"/>
                                  </a:lnTo>
                                  <a:close/>
                                  <a:moveTo>
                                    <a:pt x="1110" y="343"/>
                                  </a:moveTo>
                                  <a:lnTo>
                                    <a:pt x="1107" y="366"/>
                                  </a:lnTo>
                                  <a:lnTo>
                                    <a:pt x="1104" y="387"/>
                                  </a:lnTo>
                                  <a:lnTo>
                                    <a:pt x="1101" y="407"/>
                                  </a:lnTo>
                                  <a:lnTo>
                                    <a:pt x="1097" y="426"/>
                                  </a:lnTo>
                                  <a:lnTo>
                                    <a:pt x="1091" y="441"/>
                                  </a:lnTo>
                                  <a:lnTo>
                                    <a:pt x="1078" y="451"/>
                                  </a:lnTo>
                                  <a:lnTo>
                                    <a:pt x="1058" y="457"/>
                                  </a:lnTo>
                                  <a:lnTo>
                                    <a:pt x="1031" y="459"/>
                                  </a:lnTo>
                                  <a:lnTo>
                                    <a:pt x="1136" y="459"/>
                                  </a:lnTo>
                                  <a:lnTo>
                                    <a:pt x="1141" y="449"/>
                                  </a:lnTo>
                                  <a:lnTo>
                                    <a:pt x="1145" y="431"/>
                                  </a:lnTo>
                                  <a:lnTo>
                                    <a:pt x="1150" y="410"/>
                                  </a:lnTo>
                                  <a:lnTo>
                                    <a:pt x="1154" y="387"/>
                                  </a:lnTo>
                                  <a:lnTo>
                                    <a:pt x="1159" y="361"/>
                                  </a:lnTo>
                                  <a:lnTo>
                                    <a:pt x="1145" y="357"/>
                                  </a:lnTo>
                                  <a:lnTo>
                                    <a:pt x="1133" y="352"/>
                                  </a:lnTo>
                                  <a:lnTo>
                                    <a:pt x="1121" y="348"/>
                                  </a:lnTo>
                                  <a:lnTo>
                                    <a:pt x="1110" y="343"/>
                                  </a:lnTo>
                                  <a:close/>
                                  <a:moveTo>
                                    <a:pt x="863" y="6"/>
                                  </a:moveTo>
                                  <a:lnTo>
                                    <a:pt x="813" y="6"/>
                                  </a:lnTo>
                                  <a:lnTo>
                                    <a:pt x="813" y="185"/>
                                  </a:lnTo>
                                  <a:lnTo>
                                    <a:pt x="619" y="205"/>
                                  </a:lnTo>
                                  <a:lnTo>
                                    <a:pt x="624" y="249"/>
                                  </a:lnTo>
                                  <a:lnTo>
                                    <a:pt x="813" y="229"/>
                                  </a:lnTo>
                                  <a:lnTo>
                                    <a:pt x="863" y="229"/>
                                  </a:lnTo>
                                  <a:lnTo>
                                    <a:pt x="863" y="224"/>
                                  </a:lnTo>
                                  <a:lnTo>
                                    <a:pt x="1165" y="192"/>
                                  </a:lnTo>
                                  <a:lnTo>
                                    <a:pt x="1164" y="180"/>
                                  </a:lnTo>
                                  <a:lnTo>
                                    <a:pt x="863" y="180"/>
                                  </a:lnTo>
                                  <a:lnTo>
                                    <a:pt x="863" y="6"/>
                                  </a:lnTo>
                                  <a:close/>
                                  <a:moveTo>
                                    <a:pt x="1161" y="149"/>
                                  </a:moveTo>
                                  <a:lnTo>
                                    <a:pt x="863" y="180"/>
                                  </a:lnTo>
                                  <a:lnTo>
                                    <a:pt x="1164" y="180"/>
                                  </a:lnTo>
                                  <a:lnTo>
                                    <a:pt x="1161" y="1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1" name="任意多边形 128"/>
                          <wps:cNvSpPr/>
                          <wps:spPr>
                            <a:xfrm>
                              <a:off x="4657" y="5765"/>
                              <a:ext cx="368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776" h="520">
                                  <a:moveTo>
                                    <a:pt x="517" y="250"/>
                                  </a:moveTo>
                                  <a:lnTo>
                                    <a:pt x="201" y="250"/>
                                  </a:lnTo>
                                  <a:lnTo>
                                    <a:pt x="201" y="516"/>
                                  </a:lnTo>
                                  <a:lnTo>
                                    <a:pt x="244" y="516"/>
                                  </a:lnTo>
                                  <a:lnTo>
                                    <a:pt x="244" y="421"/>
                                  </a:lnTo>
                                  <a:lnTo>
                                    <a:pt x="517" y="421"/>
                                  </a:lnTo>
                                  <a:lnTo>
                                    <a:pt x="517" y="389"/>
                                  </a:lnTo>
                                  <a:lnTo>
                                    <a:pt x="244" y="389"/>
                                  </a:lnTo>
                                  <a:lnTo>
                                    <a:pt x="244" y="352"/>
                                  </a:lnTo>
                                  <a:lnTo>
                                    <a:pt x="517" y="352"/>
                                  </a:lnTo>
                                  <a:lnTo>
                                    <a:pt x="517" y="320"/>
                                  </a:lnTo>
                                  <a:lnTo>
                                    <a:pt x="244" y="320"/>
                                  </a:lnTo>
                                  <a:lnTo>
                                    <a:pt x="244" y="284"/>
                                  </a:lnTo>
                                  <a:lnTo>
                                    <a:pt x="517" y="284"/>
                                  </a:lnTo>
                                  <a:lnTo>
                                    <a:pt x="517" y="250"/>
                                  </a:lnTo>
                                  <a:close/>
                                  <a:moveTo>
                                    <a:pt x="357" y="472"/>
                                  </a:moveTo>
                                  <a:lnTo>
                                    <a:pt x="359" y="483"/>
                                  </a:lnTo>
                                  <a:lnTo>
                                    <a:pt x="362" y="494"/>
                                  </a:lnTo>
                                  <a:lnTo>
                                    <a:pt x="363" y="503"/>
                                  </a:lnTo>
                                  <a:lnTo>
                                    <a:pt x="365" y="512"/>
                                  </a:lnTo>
                                  <a:lnTo>
                                    <a:pt x="418" y="512"/>
                                  </a:lnTo>
                                  <a:lnTo>
                                    <a:pt x="461" y="512"/>
                                  </a:lnTo>
                                  <a:lnTo>
                                    <a:pt x="485" y="508"/>
                                  </a:lnTo>
                                  <a:lnTo>
                                    <a:pt x="503" y="497"/>
                                  </a:lnTo>
                                  <a:lnTo>
                                    <a:pt x="514" y="478"/>
                                  </a:lnTo>
                                  <a:lnTo>
                                    <a:pt x="514" y="475"/>
                                  </a:lnTo>
                                  <a:lnTo>
                                    <a:pt x="444" y="475"/>
                                  </a:lnTo>
                                  <a:lnTo>
                                    <a:pt x="426" y="475"/>
                                  </a:lnTo>
                                  <a:lnTo>
                                    <a:pt x="405" y="474"/>
                                  </a:lnTo>
                                  <a:lnTo>
                                    <a:pt x="382" y="473"/>
                                  </a:lnTo>
                                  <a:lnTo>
                                    <a:pt x="357" y="472"/>
                                  </a:lnTo>
                                  <a:close/>
                                  <a:moveTo>
                                    <a:pt x="517" y="421"/>
                                  </a:moveTo>
                                  <a:lnTo>
                                    <a:pt x="475" y="421"/>
                                  </a:lnTo>
                                  <a:lnTo>
                                    <a:pt x="475" y="466"/>
                                  </a:lnTo>
                                  <a:lnTo>
                                    <a:pt x="464" y="475"/>
                                  </a:lnTo>
                                  <a:lnTo>
                                    <a:pt x="514" y="475"/>
                                  </a:lnTo>
                                  <a:lnTo>
                                    <a:pt x="517" y="453"/>
                                  </a:lnTo>
                                  <a:lnTo>
                                    <a:pt x="517" y="421"/>
                                  </a:lnTo>
                                  <a:close/>
                                  <a:moveTo>
                                    <a:pt x="517" y="352"/>
                                  </a:moveTo>
                                  <a:lnTo>
                                    <a:pt x="475" y="352"/>
                                  </a:lnTo>
                                  <a:lnTo>
                                    <a:pt x="475" y="389"/>
                                  </a:lnTo>
                                  <a:lnTo>
                                    <a:pt x="517" y="389"/>
                                  </a:lnTo>
                                  <a:lnTo>
                                    <a:pt x="517" y="352"/>
                                  </a:lnTo>
                                  <a:close/>
                                  <a:moveTo>
                                    <a:pt x="517" y="284"/>
                                  </a:moveTo>
                                  <a:lnTo>
                                    <a:pt x="475" y="284"/>
                                  </a:lnTo>
                                  <a:lnTo>
                                    <a:pt x="475" y="320"/>
                                  </a:lnTo>
                                  <a:lnTo>
                                    <a:pt x="517" y="320"/>
                                  </a:lnTo>
                                  <a:lnTo>
                                    <a:pt x="517" y="284"/>
                                  </a:lnTo>
                                  <a:close/>
                                  <a:moveTo>
                                    <a:pt x="115" y="5"/>
                                  </a:moveTo>
                                  <a:lnTo>
                                    <a:pt x="75" y="5"/>
                                  </a:lnTo>
                                  <a:lnTo>
                                    <a:pt x="75" y="518"/>
                                  </a:lnTo>
                                  <a:lnTo>
                                    <a:pt x="115" y="518"/>
                                  </a:lnTo>
                                  <a:lnTo>
                                    <a:pt x="115" y="124"/>
                                  </a:lnTo>
                                  <a:lnTo>
                                    <a:pt x="161" y="124"/>
                                  </a:lnTo>
                                  <a:lnTo>
                                    <a:pt x="150" y="112"/>
                                  </a:lnTo>
                                  <a:lnTo>
                                    <a:pt x="115" y="112"/>
                                  </a:lnTo>
                                  <a:lnTo>
                                    <a:pt x="115" y="5"/>
                                  </a:lnTo>
                                  <a:close/>
                                  <a:moveTo>
                                    <a:pt x="560" y="185"/>
                                  </a:moveTo>
                                  <a:lnTo>
                                    <a:pt x="165" y="185"/>
                                  </a:lnTo>
                                  <a:lnTo>
                                    <a:pt x="165" y="218"/>
                                  </a:lnTo>
                                  <a:lnTo>
                                    <a:pt x="560" y="218"/>
                                  </a:lnTo>
                                  <a:lnTo>
                                    <a:pt x="560" y="185"/>
                                  </a:lnTo>
                                  <a:close/>
                                  <a:moveTo>
                                    <a:pt x="380" y="149"/>
                                  </a:moveTo>
                                  <a:lnTo>
                                    <a:pt x="337" y="149"/>
                                  </a:lnTo>
                                  <a:lnTo>
                                    <a:pt x="337" y="185"/>
                                  </a:lnTo>
                                  <a:lnTo>
                                    <a:pt x="380" y="185"/>
                                  </a:lnTo>
                                  <a:lnTo>
                                    <a:pt x="380" y="149"/>
                                  </a:lnTo>
                                  <a:close/>
                                  <a:moveTo>
                                    <a:pt x="161" y="124"/>
                                  </a:moveTo>
                                  <a:lnTo>
                                    <a:pt x="115" y="124"/>
                                  </a:lnTo>
                                  <a:lnTo>
                                    <a:pt x="127" y="138"/>
                                  </a:lnTo>
                                  <a:lnTo>
                                    <a:pt x="137" y="152"/>
                                  </a:lnTo>
                                  <a:lnTo>
                                    <a:pt x="147" y="165"/>
                                  </a:lnTo>
                                  <a:lnTo>
                                    <a:pt x="156" y="177"/>
                                  </a:lnTo>
                                  <a:lnTo>
                                    <a:pt x="188" y="155"/>
                                  </a:lnTo>
                                  <a:lnTo>
                                    <a:pt x="176" y="142"/>
                                  </a:lnTo>
                                  <a:lnTo>
                                    <a:pt x="164" y="127"/>
                                  </a:lnTo>
                                  <a:lnTo>
                                    <a:pt x="161" y="124"/>
                                  </a:lnTo>
                                  <a:close/>
                                  <a:moveTo>
                                    <a:pt x="533" y="115"/>
                                  </a:moveTo>
                                  <a:lnTo>
                                    <a:pt x="195" y="115"/>
                                  </a:lnTo>
                                  <a:lnTo>
                                    <a:pt x="195" y="149"/>
                                  </a:lnTo>
                                  <a:lnTo>
                                    <a:pt x="533" y="149"/>
                                  </a:lnTo>
                                  <a:lnTo>
                                    <a:pt x="533" y="115"/>
                                  </a:lnTo>
                                  <a:close/>
                                  <a:moveTo>
                                    <a:pt x="380" y="80"/>
                                  </a:moveTo>
                                  <a:lnTo>
                                    <a:pt x="337" y="80"/>
                                  </a:lnTo>
                                  <a:lnTo>
                                    <a:pt x="337" y="115"/>
                                  </a:lnTo>
                                  <a:lnTo>
                                    <a:pt x="380" y="115"/>
                                  </a:lnTo>
                                  <a:lnTo>
                                    <a:pt x="380" y="80"/>
                                  </a:lnTo>
                                  <a:close/>
                                  <a:moveTo>
                                    <a:pt x="137" y="97"/>
                                  </a:moveTo>
                                  <a:lnTo>
                                    <a:pt x="115" y="112"/>
                                  </a:lnTo>
                                  <a:lnTo>
                                    <a:pt x="150" y="112"/>
                                  </a:lnTo>
                                  <a:lnTo>
                                    <a:pt x="137" y="97"/>
                                  </a:lnTo>
                                  <a:close/>
                                  <a:moveTo>
                                    <a:pt x="548" y="47"/>
                                  </a:moveTo>
                                  <a:lnTo>
                                    <a:pt x="179" y="47"/>
                                  </a:lnTo>
                                  <a:lnTo>
                                    <a:pt x="179" y="80"/>
                                  </a:lnTo>
                                  <a:lnTo>
                                    <a:pt x="548" y="80"/>
                                  </a:lnTo>
                                  <a:lnTo>
                                    <a:pt x="548" y="47"/>
                                  </a:lnTo>
                                  <a:close/>
                                  <a:moveTo>
                                    <a:pt x="380" y="0"/>
                                  </a:moveTo>
                                  <a:lnTo>
                                    <a:pt x="337" y="0"/>
                                  </a:lnTo>
                                  <a:lnTo>
                                    <a:pt x="337" y="47"/>
                                  </a:lnTo>
                                  <a:lnTo>
                                    <a:pt x="380" y="47"/>
                                  </a:lnTo>
                                  <a:lnTo>
                                    <a:pt x="380" y="0"/>
                                  </a:lnTo>
                                  <a:close/>
                                  <a:moveTo>
                                    <a:pt x="20" y="124"/>
                                  </a:moveTo>
                                  <a:lnTo>
                                    <a:pt x="16" y="163"/>
                                  </a:lnTo>
                                  <a:lnTo>
                                    <a:pt x="11" y="198"/>
                                  </a:lnTo>
                                  <a:lnTo>
                                    <a:pt x="5" y="229"/>
                                  </a:lnTo>
                                  <a:lnTo>
                                    <a:pt x="0" y="256"/>
                                  </a:lnTo>
                                  <a:lnTo>
                                    <a:pt x="15" y="259"/>
                                  </a:lnTo>
                                  <a:lnTo>
                                    <a:pt x="27" y="262"/>
                                  </a:lnTo>
                                  <a:lnTo>
                                    <a:pt x="36" y="264"/>
                                  </a:lnTo>
                                  <a:lnTo>
                                    <a:pt x="43" y="228"/>
                                  </a:lnTo>
                                  <a:lnTo>
                                    <a:pt x="48" y="194"/>
                                  </a:lnTo>
                                  <a:lnTo>
                                    <a:pt x="53" y="161"/>
                                  </a:lnTo>
                                  <a:lnTo>
                                    <a:pt x="56" y="129"/>
                                  </a:lnTo>
                                  <a:lnTo>
                                    <a:pt x="20" y="124"/>
                                  </a:lnTo>
                                  <a:close/>
                                  <a:moveTo>
                                    <a:pt x="919" y="10"/>
                                  </a:moveTo>
                                  <a:lnTo>
                                    <a:pt x="870" y="10"/>
                                  </a:lnTo>
                                  <a:lnTo>
                                    <a:pt x="861" y="101"/>
                                  </a:lnTo>
                                  <a:lnTo>
                                    <a:pt x="843" y="184"/>
                                  </a:lnTo>
                                  <a:lnTo>
                                    <a:pt x="815" y="258"/>
                                  </a:lnTo>
                                  <a:lnTo>
                                    <a:pt x="778" y="325"/>
                                  </a:lnTo>
                                  <a:lnTo>
                                    <a:pt x="732" y="383"/>
                                  </a:lnTo>
                                  <a:lnTo>
                                    <a:pt x="676" y="433"/>
                                  </a:lnTo>
                                  <a:lnTo>
                                    <a:pt x="611" y="475"/>
                                  </a:lnTo>
                                  <a:lnTo>
                                    <a:pt x="620" y="485"/>
                                  </a:lnTo>
                                  <a:lnTo>
                                    <a:pt x="629" y="495"/>
                                  </a:lnTo>
                                  <a:lnTo>
                                    <a:pt x="638" y="505"/>
                                  </a:lnTo>
                                  <a:lnTo>
                                    <a:pt x="646" y="515"/>
                                  </a:lnTo>
                                  <a:lnTo>
                                    <a:pt x="714" y="469"/>
                                  </a:lnTo>
                                  <a:lnTo>
                                    <a:pt x="772" y="415"/>
                                  </a:lnTo>
                                  <a:lnTo>
                                    <a:pt x="821" y="351"/>
                                  </a:lnTo>
                                  <a:lnTo>
                                    <a:pt x="860" y="279"/>
                                  </a:lnTo>
                                  <a:lnTo>
                                    <a:pt x="890" y="197"/>
                                  </a:lnTo>
                                  <a:lnTo>
                                    <a:pt x="933" y="197"/>
                                  </a:lnTo>
                                  <a:lnTo>
                                    <a:pt x="907" y="118"/>
                                  </a:lnTo>
                                  <a:lnTo>
                                    <a:pt x="911" y="92"/>
                                  </a:lnTo>
                                  <a:lnTo>
                                    <a:pt x="915" y="65"/>
                                  </a:lnTo>
                                  <a:lnTo>
                                    <a:pt x="917" y="38"/>
                                  </a:lnTo>
                                  <a:lnTo>
                                    <a:pt x="919" y="10"/>
                                  </a:lnTo>
                                  <a:close/>
                                  <a:moveTo>
                                    <a:pt x="933" y="197"/>
                                  </a:moveTo>
                                  <a:lnTo>
                                    <a:pt x="890" y="197"/>
                                  </a:lnTo>
                                  <a:lnTo>
                                    <a:pt x="922" y="281"/>
                                  </a:lnTo>
                                  <a:lnTo>
                                    <a:pt x="962" y="354"/>
                                  </a:lnTo>
                                  <a:lnTo>
                                    <a:pt x="1010" y="417"/>
                                  </a:lnTo>
                                  <a:lnTo>
                                    <a:pt x="1065" y="468"/>
                                  </a:lnTo>
                                  <a:lnTo>
                                    <a:pt x="1128" y="509"/>
                                  </a:lnTo>
                                  <a:lnTo>
                                    <a:pt x="1137" y="498"/>
                                  </a:lnTo>
                                  <a:lnTo>
                                    <a:pt x="1147" y="487"/>
                                  </a:lnTo>
                                  <a:lnTo>
                                    <a:pt x="1158" y="475"/>
                                  </a:lnTo>
                                  <a:lnTo>
                                    <a:pt x="1169" y="463"/>
                                  </a:lnTo>
                                  <a:lnTo>
                                    <a:pt x="1109" y="431"/>
                                  </a:lnTo>
                                  <a:lnTo>
                                    <a:pt x="1055" y="388"/>
                                  </a:lnTo>
                                  <a:lnTo>
                                    <a:pt x="1008" y="335"/>
                                  </a:lnTo>
                                  <a:lnTo>
                                    <a:pt x="968" y="273"/>
                                  </a:lnTo>
                                  <a:lnTo>
                                    <a:pt x="934" y="200"/>
                                  </a:lnTo>
                                  <a:lnTo>
                                    <a:pt x="933" y="197"/>
                                  </a:lnTo>
                                  <a:close/>
                                  <a:moveTo>
                                    <a:pt x="1443" y="242"/>
                                  </a:moveTo>
                                  <a:lnTo>
                                    <a:pt x="1396" y="242"/>
                                  </a:lnTo>
                                  <a:lnTo>
                                    <a:pt x="1396" y="519"/>
                                  </a:lnTo>
                                  <a:lnTo>
                                    <a:pt x="1443" y="519"/>
                                  </a:lnTo>
                                  <a:lnTo>
                                    <a:pt x="1443" y="242"/>
                                  </a:lnTo>
                                  <a:close/>
                                  <a:moveTo>
                                    <a:pt x="1511" y="400"/>
                                  </a:moveTo>
                                  <a:lnTo>
                                    <a:pt x="1513" y="411"/>
                                  </a:lnTo>
                                  <a:lnTo>
                                    <a:pt x="1516" y="422"/>
                                  </a:lnTo>
                                  <a:lnTo>
                                    <a:pt x="1518" y="434"/>
                                  </a:lnTo>
                                  <a:lnTo>
                                    <a:pt x="1520" y="446"/>
                                  </a:lnTo>
                                  <a:lnTo>
                                    <a:pt x="1538" y="447"/>
                                  </a:lnTo>
                                  <a:lnTo>
                                    <a:pt x="1559" y="448"/>
                                  </a:lnTo>
                                  <a:lnTo>
                                    <a:pt x="1582" y="449"/>
                                  </a:lnTo>
                                  <a:lnTo>
                                    <a:pt x="1607" y="449"/>
                                  </a:lnTo>
                                  <a:lnTo>
                                    <a:pt x="1647" y="444"/>
                                  </a:lnTo>
                                  <a:lnTo>
                                    <a:pt x="1677" y="430"/>
                                  </a:lnTo>
                                  <a:lnTo>
                                    <a:pt x="1694" y="408"/>
                                  </a:lnTo>
                                  <a:lnTo>
                                    <a:pt x="1602" y="408"/>
                                  </a:lnTo>
                                  <a:lnTo>
                                    <a:pt x="1580" y="407"/>
                                  </a:lnTo>
                                  <a:lnTo>
                                    <a:pt x="1558" y="406"/>
                                  </a:lnTo>
                                  <a:lnTo>
                                    <a:pt x="1535" y="403"/>
                                  </a:lnTo>
                                  <a:lnTo>
                                    <a:pt x="1511" y="400"/>
                                  </a:lnTo>
                                  <a:close/>
                                  <a:moveTo>
                                    <a:pt x="1715" y="203"/>
                                  </a:moveTo>
                                  <a:lnTo>
                                    <a:pt x="1251" y="203"/>
                                  </a:lnTo>
                                  <a:lnTo>
                                    <a:pt x="1251" y="242"/>
                                  </a:lnTo>
                                  <a:lnTo>
                                    <a:pt x="1668" y="242"/>
                                  </a:lnTo>
                                  <a:lnTo>
                                    <a:pt x="1666" y="278"/>
                                  </a:lnTo>
                                  <a:lnTo>
                                    <a:pt x="1664" y="309"/>
                                  </a:lnTo>
                                  <a:lnTo>
                                    <a:pt x="1662" y="336"/>
                                  </a:lnTo>
                                  <a:lnTo>
                                    <a:pt x="1660" y="358"/>
                                  </a:lnTo>
                                  <a:lnTo>
                                    <a:pt x="1655" y="380"/>
                                  </a:lnTo>
                                  <a:lnTo>
                                    <a:pt x="1643" y="395"/>
                                  </a:lnTo>
                                  <a:lnTo>
                                    <a:pt x="1626" y="404"/>
                                  </a:lnTo>
                                  <a:lnTo>
                                    <a:pt x="1602" y="408"/>
                                  </a:lnTo>
                                  <a:lnTo>
                                    <a:pt x="1694" y="408"/>
                                  </a:lnTo>
                                  <a:lnTo>
                                    <a:pt x="1696" y="406"/>
                                  </a:lnTo>
                                  <a:lnTo>
                                    <a:pt x="1704" y="372"/>
                                  </a:lnTo>
                                  <a:lnTo>
                                    <a:pt x="1707" y="339"/>
                                  </a:lnTo>
                                  <a:lnTo>
                                    <a:pt x="1710" y="300"/>
                                  </a:lnTo>
                                  <a:lnTo>
                                    <a:pt x="1712" y="255"/>
                                  </a:lnTo>
                                  <a:lnTo>
                                    <a:pt x="1715" y="203"/>
                                  </a:lnTo>
                                  <a:close/>
                                  <a:moveTo>
                                    <a:pt x="1619" y="111"/>
                                  </a:moveTo>
                                  <a:lnTo>
                                    <a:pt x="1574" y="111"/>
                                  </a:lnTo>
                                  <a:lnTo>
                                    <a:pt x="1574" y="170"/>
                                  </a:lnTo>
                                  <a:lnTo>
                                    <a:pt x="1619" y="170"/>
                                  </a:lnTo>
                                  <a:lnTo>
                                    <a:pt x="1619" y="111"/>
                                  </a:lnTo>
                                  <a:close/>
                                  <a:moveTo>
                                    <a:pt x="1423" y="111"/>
                                  </a:moveTo>
                                  <a:lnTo>
                                    <a:pt x="1378" y="111"/>
                                  </a:lnTo>
                                  <a:lnTo>
                                    <a:pt x="1378" y="170"/>
                                  </a:lnTo>
                                  <a:lnTo>
                                    <a:pt x="1423" y="170"/>
                                  </a:lnTo>
                                  <a:lnTo>
                                    <a:pt x="1423" y="111"/>
                                  </a:lnTo>
                                  <a:close/>
                                  <a:moveTo>
                                    <a:pt x="1775" y="73"/>
                                  </a:moveTo>
                                  <a:lnTo>
                                    <a:pt x="1223" y="73"/>
                                  </a:lnTo>
                                  <a:lnTo>
                                    <a:pt x="1223" y="111"/>
                                  </a:lnTo>
                                  <a:lnTo>
                                    <a:pt x="1775" y="111"/>
                                  </a:lnTo>
                                  <a:lnTo>
                                    <a:pt x="1775" y="73"/>
                                  </a:lnTo>
                                  <a:close/>
                                  <a:moveTo>
                                    <a:pt x="1423" y="4"/>
                                  </a:moveTo>
                                  <a:lnTo>
                                    <a:pt x="1378" y="4"/>
                                  </a:lnTo>
                                  <a:lnTo>
                                    <a:pt x="1378" y="73"/>
                                  </a:lnTo>
                                  <a:lnTo>
                                    <a:pt x="1423" y="73"/>
                                  </a:lnTo>
                                  <a:lnTo>
                                    <a:pt x="1423" y="4"/>
                                  </a:lnTo>
                                  <a:close/>
                                  <a:moveTo>
                                    <a:pt x="1619" y="4"/>
                                  </a:moveTo>
                                  <a:lnTo>
                                    <a:pt x="1574" y="4"/>
                                  </a:lnTo>
                                  <a:lnTo>
                                    <a:pt x="1574" y="73"/>
                                  </a:lnTo>
                                  <a:lnTo>
                                    <a:pt x="1619" y="73"/>
                                  </a:lnTo>
                                  <a:lnTo>
                                    <a:pt x="1619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2" name="任意多边形 129"/>
                          <wps:cNvSpPr/>
                          <wps:spPr>
                            <a:xfrm>
                              <a:off x="4738" y="5975"/>
                              <a:ext cx="223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5" h="693">
                                  <a:moveTo>
                                    <a:pt x="412" y="75"/>
                                  </a:moveTo>
                                  <a:lnTo>
                                    <a:pt x="222" y="75"/>
                                  </a:lnTo>
                                  <a:lnTo>
                                    <a:pt x="253" y="77"/>
                                  </a:lnTo>
                                  <a:lnTo>
                                    <a:pt x="280" y="83"/>
                                  </a:lnTo>
                                  <a:lnTo>
                                    <a:pt x="303" y="92"/>
                                  </a:lnTo>
                                  <a:lnTo>
                                    <a:pt x="323" y="106"/>
                                  </a:lnTo>
                                  <a:lnTo>
                                    <a:pt x="338" y="123"/>
                                  </a:lnTo>
                                  <a:lnTo>
                                    <a:pt x="349" y="143"/>
                                  </a:lnTo>
                                  <a:lnTo>
                                    <a:pt x="355" y="167"/>
                                  </a:lnTo>
                                  <a:lnTo>
                                    <a:pt x="357" y="194"/>
                                  </a:lnTo>
                                  <a:lnTo>
                                    <a:pt x="355" y="220"/>
                                  </a:lnTo>
                                  <a:lnTo>
                                    <a:pt x="350" y="244"/>
                                  </a:lnTo>
                                  <a:lnTo>
                                    <a:pt x="341" y="269"/>
                                  </a:lnTo>
                                  <a:lnTo>
                                    <a:pt x="328" y="293"/>
                                  </a:lnTo>
                                  <a:lnTo>
                                    <a:pt x="309" y="319"/>
                                  </a:lnTo>
                                  <a:lnTo>
                                    <a:pt x="284" y="349"/>
                                  </a:lnTo>
                                  <a:lnTo>
                                    <a:pt x="251" y="383"/>
                                  </a:lnTo>
                                  <a:lnTo>
                                    <a:pt x="211" y="422"/>
                                  </a:lnTo>
                                  <a:lnTo>
                                    <a:pt x="0" y="618"/>
                                  </a:lnTo>
                                  <a:lnTo>
                                    <a:pt x="0" y="693"/>
                                  </a:lnTo>
                                  <a:lnTo>
                                    <a:pt x="442" y="693"/>
                                  </a:lnTo>
                                  <a:lnTo>
                                    <a:pt x="442" y="616"/>
                                  </a:lnTo>
                                  <a:lnTo>
                                    <a:pt x="109" y="616"/>
                                  </a:lnTo>
                                  <a:lnTo>
                                    <a:pt x="109" y="615"/>
                                  </a:lnTo>
                                  <a:lnTo>
                                    <a:pt x="274" y="464"/>
                                  </a:lnTo>
                                  <a:lnTo>
                                    <a:pt x="321" y="419"/>
                                  </a:lnTo>
                                  <a:lnTo>
                                    <a:pt x="359" y="378"/>
                                  </a:lnTo>
                                  <a:lnTo>
                                    <a:pt x="390" y="342"/>
                                  </a:lnTo>
                                  <a:lnTo>
                                    <a:pt x="412" y="309"/>
                                  </a:lnTo>
                                  <a:lnTo>
                                    <a:pt x="428" y="279"/>
                                  </a:lnTo>
                                  <a:lnTo>
                                    <a:pt x="439" y="248"/>
                                  </a:lnTo>
                                  <a:lnTo>
                                    <a:pt x="446" y="217"/>
                                  </a:lnTo>
                                  <a:lnTo>
                                    <a:pt x="448" y="186"/>
                                  </a:lnTo>
                                  <a:lnTo>
                                    <a:pt x="445" y="146"/>
                                  </a:lnTo>
                                  <a:lnTo>
                                    <a:pt x="434" y="111"/>
                                  </a:lnTo>
                                  <a:lnTo>
                                    <a:pt x="416" y="80"/>
                                  </a:lnTo>
                                  <a:lnTo>
                                    <a:pt x="412" y="75"/>
                                  </a:lnTo>
                                  <a:close/>
                                  <a:moveTo>
                                    <a:pt x="237" y="3"/>
                                  </a:moveTo>
                                  <a:lnTo>
                                    <a:pt x="182" y="7"/>
                                  </a:lnTo>
                                  <a:lnTo>
                                    <a:pt x="130" y="19"/>
                                  </a:lnTo>
                                  <a:lnTo>
                                    <a:pt x="82" y="38"/>
                                  </a:lnTo>
                                  <a:lnTo>
                                    <a:pt x="37" y="65"/>
                                  </a:lnTo>
                                  <a:lnTo>
                                    <a:pt x="37" y="152"/>
                                  </a:lnTo>
                                  <a:lnTo>
                                    <a:pt x="82" y="118"/>
                                  </a:lnTo>
                                  <a:lnTo>
                                    <a:pt x="128" y="94"/>
                                  </a:lnTo>
                                  <a:lnTo>
                                    <a:pt x="174" y="80"/>
                                  </a:lnTo>
                                  <a:lnTo>
                                    <a:pt x="222" y="75"/>
                                  </a:lnTo>
                                  <a:lnTo>
                                    <a:pt x="412" y="75"/>
                                  </a:lnTo>
                                  <a:lnTo>
                                    <a:pt x="392" y="53"/>
                                  </a:lnTo>
                                  <a:lnTo>
                                    <a:pt x="361" y="31"/>
                                  </a:lnTo>
                                  <a:lnTo>
                                    <a:pt x="325" y="16"/>
                                  </a:lnTo>
                                  <a:lnTo>
                                    <a:pt x="283" y="6"/>
                                  </a:lnTo>
                                  <a:lnTo>
                                    <a:pt x="237" y="3"/>
                                  </a:lnTo>
                                  <a:close/>
                                  <a:moveTo>
                                    <a:pt x="1075" y="619"/>
                                  </a:moveTo>
                                  <a:lnTo>
                                    <a:pt x="659" y="619"/>
                                  </a:lnTo>
                                  <a:lnTo>
                                    <a:pt x="659" y="693"/>
                                  </a:lnTo>
                                  <a:lnTo>
                                    <a:pt x="1075" y="693"/>
                                  </a:lnTo>
                                  <a:lnTo>
                                    <a:pt x="1075" y="619"/>
                                  </a:lnTo>
                                  <a:close/>
                                  <a:moveTo>
                                    <a:pt x="913" y="104"/>
                                  </a:moveTo>
                                  <a:lnTo>
                                    <a:pt x="821" y="104"/>
                                  </a:lnTo>
                                  <a:lnTo>
                                    <a:pt x="821" y="619"/>
                                  </a:lnTo>
                                  <a:lnTo>
                                    <a:pt x="913" y="619"/>
                                  </a:lnTo>
                                  <a:lnTo>
                                    <a:pt x="913" y="104"/>
                                  </a:lnTo>
                                  <a:close/>
                                  <a:moveTo>
                                    <a:pt x="913" y="0"/>
                                  </a:moveTo>
                                  <a:lnTo>
                                    <a:pt x="655" y="70"/>
                                  </a:lnTo>
                                  <a:lnTo>
                                    <a:pt x="655" y="149"/>
                                  </a:lnTo>
                                  <a:lnTo>
                                    <a:pt x="821" y="104"/>
                                  </a:lnTo>
                                  <a:lnTo>
                                    <a:pt x="913" y="104"/>
                                  </a:lnTo>
                                  <a:lnTo>
                                    <a:pt x="91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3" name="任意多边形 130"/>
                          <wps:cNvSpPr/>
                          <wps:spPr>
                            <a:xfrm>
                              <a:off x="4729" y="6153"/>
                              <a:ext cx="242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5" h="511">
                                  <a:moveTo>
                                    <a:pt x="550" y="134"/>
                                  </a:moveTo>
                                  <a:lnTo>
                                    <a:pt x="442" y="134"/>
                                  </a:lnTo>
                                  <a:lnTo>
                                    <a:pt x="442" y="0"/>
                                  </a:lnTo>
                                  <a:lnTo>
                                    <a:pt x="396" y="0"/>
                                  </a:lnTo>
                                  <a:lnTo>
                                    <a:pt x="396" y="134"/>
                                  </a:lnTo>
                                  <a:lnTo>
                                    <a:pt x="155" y="134"/>
                                  </a:lnTo>
                                  <a:lnTo>
                                    <a:pt x="155" y="1"/>
                                  </a:lnTo>
                                  <a:lnTo>
                                    <a:pt x="109" y="1"/>
                                  </a:lnTo>
                                  <a:lnTo>
                                    <a:pt x="109" y="134"/>
                                  </a:lnTo>
                                  <a:lnTo>
                                    <a:pt x="0" y="134"/>
                                  </a:lnTo>
                                  <a:lnTo>
                                    <a:pt x="0" y="174"/>
                                  </a:lnTo>
                                  <a:lnTo>
                                    <a:pt x="396" y="174"/>
                                  </a:lnTo>
                                  <a:lnTo>
                                    <a:pt x="396" y="427"/>
                                  </a:lnTo>
                                  <a:lnTo>
                                    <a:pt x="155" y="427"/>
                                  </a:lnTo>
                                  <a:lnTo>
                                    <a:pt x="155" y="175"/>
                                  </a:lnTo>
                                  <a:lnTo>
                                    <a:pt x="109" y="175"/>
                                  </a:lnTo>
                                  <a:lnTo>
                                    <a:pt x="109" y="427"/>
                                  </a:lnTo>
                                  <a:lnTo>
                                    <a:pt x="109" y="467"/>
                                  </a:lnTo>
                                  <a:lnTo>
                                    <a:pt x="109" y="511"/>
                                  </a:lnTo>
                                  <a:lnTo>
                                    <a:pt x="155" y="511"/>
                                  </a:lnTo>
                                  <a:lnTo>
                                    <a:pt x="155" y="467"/>
                                  </a:lnTo>
                                  <a:lnTo>
                                    <a:pt x="396" y="467"/>
                                  </a:lnTo>
                                  <a:lnTo>
                                    <a:pt x="396" y="509"/>
                                  </a:lnTo>
                                  <a:lnTo>
                                    <a:pt x="442" y="509"/>
                                  </a:lnTo>
                                  <a:lnTo>
                                    <a:pt x="442" y="467"/>
                                  </a:lnTo>
                                  <a:lnTo>
                                    <a:pt x="442" y="466"/>
                                  </a:lnTo>
                                  <a:lnTo>
                                    <a:pt x="442" y="427"/>
                                  </a:lnTo>
                                  <a:lnTo>
                                    <a:pt x="442" y="427"/>
                                  </a:lnTo>
                                  <a:lnTo>
                                    <a:pt x="442" y="174"/>
                                  </a:lnTo>
                                  <a:lnTo>
                                    <a:pt x="550" y="174"/>
                                  </a:lnTo>
                                  <a:lnTo>
                                    <a:pt x="550" y="134"/>
                                  </a:lnTo>
                                  <a:close/>
                                  <a:moveTo>
                                    <a:pt x="1165" y="213"/>
                                  </a:moveTo>
                                  <a:lnTo>
                                    <a:pt x="606" y="213"/>
                                  </a:lnTo>
                                  <a:lnTo>
                                    <a:pt x="606" y="259"/>
                                  </a:lnTo>
                                  <a:lnTo>
                                    <a:pt x="1165" y="259"/>
                                  </a:lnTo>
                                  <a:lnTo>
                                    <a:pt x="1165" y="2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4" name="任意多边形 131"/>
                          <wps:cNvSpPr/>
                          <wps:spPr>
                            <a:xfrm>
                              <a:off x="4737" y="6362"/>
                              <a:ext cx="225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5" h="701">
                                  <a:moveTo>
                                    <a:pt x="412" y="71"/>
                                  </a:moveTo>
                                  <a:lnTo>
                                    <a:pt x="222" y="71"/>
                                  </a:lnTo>
                                  <a:lnTo>
                                    <a:pt x="253" y="73"/>
                                  </a:lnTo>
                                  <a:lnTo>
                                    <a:pt x="280" y="79"/>
                                  </a:lnTo>
                                  <a:lnTo>
                                    <a:pt x="303" y="89"/>
                                  </a:lnTo>
                                  <a:lnTo>
                                    <a:pt x="323" y="102"/>
                                  </a:lnTo>
                                  <a:lnTo>
                                    <a:pt x="338" y="119"/>
                                  </a:lnTo>
                                  <a:lnTo>
                                    <a:pt x="349" y="140"/>
                                  </a:lnTo>
                                  <a:lnTo>
                                    <a:pt x="355" y="164"/>
                                  </a:lnTo>
                                  <a:lnTo>
                                    <a:pt x="357" y="191"/>
                                  </a:lnTo>
                                  <a:lnTo>
                                    <a:pt x="356" y="216"/>
                                  </a:lnTo>
                                  <a:lnTo>
                                    <a:pt x="350" y="241"/>
                                  </a:lnTo>
                                  <a:lnTo>
                                    <a:pt x="341" y="265"/>
                                  </a:lnTo>
                                  <a:lnTo>
                                    <a:pt x="328" y="289"/>
                                  </a:lnTo>
                                  <a:lnTo>
                                    <a:pt x="309" y="315"/>
                                  </a:lnTo>
                                  <a:lnTo>
                                    <a:pt x="284" y="345"/>
                                  </a:lnTo>
                                  <a:lnTo>
                                    <a:pt x="251" y="380"/>
                                  </a:lnTo>
                                  <a:lnTo>
                                    <a:pt x="211" y="418"/>
                                  </a:lnTo>
                                  <a:lnTo>
                                    <a:pt x="0" y="615"/>
                                  </a:lnTo>
                                  <a:lnTo>
                                    <a:pt x="0" y="689"/>
                                  </a:lnTo>
                                  <a:lnTo>
                                    <a:pt x="442" y="689"/>
                                  </a:lnTo>
                                  <a:lnTo>
                                    <a:pt x="442" y="613"/>
                                  </a:lnTo>
                                  <a:lnTo>
                                    <a:pt x="109" y="613"/>
                                  </a:lnTo>
                                  <a:lnTo>
                                    <a:pt x="109" y="611"/>
                                  </a:lnTo>
                                  <a:lnTo>
                                    <a:pt x="274" y="460"/>
                                  </a:lnTo>
                                  <a:lnTo>
                                    <a:pt x="321" y="415"/>
                                  </a:lnTo>
                                  <a:lnTo>
                                    <a:pt x="359" y="375"/>
                                  </a:lnTo>
                                  <a:lnTo>
                                    <a:pt x="390" y="338"/>
                                  </a:lnTo>
                                  <a:lnTo>
                                    <a:pt x="412" y="306"/>
                                  </a:lnTo>
                                  <a:lnTo>
                                    <a:pt x="428" y="275"/>
                                  </a:lnTo>
                                  <a:lnTo>
                                    <a:pt x="439" y="245"/>
                                  </a:lnTo>
                                  <a:lnTo>
                                    <a:pt x="446" y="214"/>
                                  </a:lnTo>
                                  <a:lnTo>
                                    <a:pt x="448" y="182"/>
                                  </a:lnTo>
                                  <a:lnTo>
                                    <a:pt x="445" y="142"/>
                                  </a:lnTo>
                                  <a:lnTo>
                                    <a:pt x="434" y="107"/>
                                  </a:lnTo>
                                  <a:lnTo>
                                    <a:pt x="416" y="76"/>
                                  </a:lnTo>
                                  <a:lnTo>
                                    <a:pt x="412" y="71"/>
                                  </a:lnTo>
                                  <a:close/>
                                  <a:moveTo>
                                    <a:pt x="237" y="0"/>
                                  </a:moveTo>
                                  <a:lnTo>
                                    <a:pt x="182" y="3"/>
                                  </a:lnTo>
                                  <a:lnTo>
                                    <a:pt x="130" y="15"/>
                                  </a:lnTo>
                                  <a:lnTo>
                                    <a:pt x="82" y="34"/>
                                  </a:lnTo>
                                  <a:lnTo>
                                    <a:pt x="37" y="61"/>
                                  </a:lnTo>
                                  <a:lnTo>
                                    <a:pt x="37" y="148"/>
                                  </a:lnTo>
                                  <a:lnTo>
                                    <a:pt x="82" y="115"/>
                                  </a:lnTo>
                                  <a:lnTo>
                                    <a:pt x="128" y="91"/>
                                  </a:lnTo>
                                  <a:lnTo>
                                    <a:pt x="174" y="76"/>
                                  </a:lnTo>
                                  <a:lnTo>
                                    <a:pt x="222" y="71"/>
                                  </a:lnTo>
                                  <a:lnTo>
                                    <a:pt x="412" y="71"/>
                                  </a:lnTo>
                                  <a:lnTo>
                                    <a:pt x="392" y="49"/>
                                  </a:lnTo>
                                  <a:lnTo>
                                    <a:pt x="361" y="27"/>
                                  </a:lnTo>
                                  <a:lnTo>
                                    <a:pt x="325" y="12"/>
                                  </a:lnTo>
                                  <a:lnTo>
                                    <a:pt x="283" y="3"/>
                                  </a:lnTo>
                                  <a:lnTo>
                                    <a:pt x="237" y="0"/>
                                  </a:lnTo>
                                  <a:close/>
                                  <a:moveTo>
                                    <a:pt x="862" y="0"/>
                                  </a:moveTo>
                                  <a:lnTo>
                                    <a:pt x="817" y="3"/>
                                  </a:lnTo>
                                  <a:lnTo>
                                    <a:pt x="776" y="11"/>
                                  </a:lnTo>
                                  <a:lnTo>
                                    <a:pt x="739" y="26"/>
                                  </a:lnTo>
                                  <a:lnTo>
                                    <a:pt x="707" y="47"/>
                                  </a:lnTo>
                                  <a:lnTo>
                                    <a:pt x="680" y="72"/>
                                  </a:lnTo>
                                  <a:lnTo>
                                    <a:pt x="661" y="101"/>
                                  </a:lnTo>
                                  <a:lnTo>
                                    <a:pt x="650" y="133"/>
                                  </a:lnTo>
                                  <a:lnTo>
                                    <a:pt x="646" y="169"/>
                                  </a:lnTo>
                                  <a:lnTo>
                                    <a:pt x="654" y="219"/>
                                  </a:lnTo>
                                  <a:lnTo>
                                    <a:pt x="678" y="263"/>
                                  </a:lnTo>
                                  <a:lnTo>
                                    <a:pt x="719" y="301"/>
                                  </a:lnTo>
                                  <a:lnTo>
                                    <a:pt x="776" y="332"/>
                                  </a:lnTo>
                                  <a:lnTo>
                                    <a:pt x="776" y="334"/>
                                  </a:lnTo>
                                  <a:lnTo>
                                    <a:pt x="707" y="368"/>
                                  </a:lnTo>
                                  <a:lnTo>
                                    <a:pt x="659" y="411"/>
                                  </a:lnTo>
                                  <a:lnTo>
                                    <a:pt x="630" y="462"/>
                                  </a:lnTo>
                                  <a:lnTo>
                                    <a:pt x="620" y="523"/>
                                  </a:lnTo>
                                  <a:lnTo>
                                    <a:pt x="624" y="560"/>
                                  </a:lnTo>
                                  <a:lnTo>
                                    <a:pt x="635" y="594"/>
                                  </a:lnTo>
                                  <a:lnTo>
                                    <a:pt x="654" y="624"/>
                                  </a:lnTo>
                                  <a:lnTo>
                                    <a:pt x="681" y="651"/>
                                  </a:lnTo>
                                  <a:lnTo>
                                    <a:pt x="713" y="673"/>
                                  </a:lnTo>
                                  <a:lnTo>
                                    <a:pt x="750" y="688"/>
                                  </a:lnTo>
                                  <a:lnTo>
                                    <a:pt x="791" y="697"/>
                                  </a:lnTo>
                                  <a:lnTo>
                                    <a:pt x="837" y="700"/>
                                  </a:lnTo>
                                  <a:lnTo>
                                    <a:pt x="892" y="697"/>
                                  </a:lnTo>
                                  <a:lnTo>
                                    <a:pt x="941" y="688"/>
                                  </a:lnTo>
                                  <a:lnTo>
                                    <a:pt x="984" y="672"/>
                                  </a:lnTo>
                                  <a:lnTo>
                                    <a:pt x="1019" y="650"/>
                                  </a:lnTo>
                                  <a:lnTo>
                                    <a:pt x="1041" y="630"/>
                                  </a:lnTo>
                                  <a:lnTo>
                                    <a:pt x="854" y="630"/>
                                  </a:lnTo>
                                  <a:lnTo>
                                    <a:pt x="824" y="628"/>
                                  </a:lnTo>
                                  <a:lnTo>
                                    <a:pt x="797" y="623"/>
                                  </a:lnTo>
                                  <a:lnTo>
                                    <a:pt x="773" y="613"/>
                                  </a:lnTo>
                                  <a:lnTo>
                                    <a:pt x="752" y="599"/>
                                  </a:lnTo>
                                  <a:lnTo>
                                    <a:pt x="734" y="582"/>
                                  </a:lnTo>
                                  <a:lnTo>
                                    <a:pt x="722" y="563"/>
                                  </a:lnTo>
                                  <a:lnTo>
                                    <a:pt x="715" y="542"/>
                                  </a:lnTo>
                                  <a:lnTo>
                                    <a:pt x="712" y="518"/>
                                  </a:lnTo>
                                  <a:lnTo>
                                    <a:pt x="721" y="474"/>
                                  </a:lnTo>
                                  <a:lnTo>
                                    <a:pt x="746" y="435"/>
                                  </a:lnTo>
                                  <a:lnTo>
                                    <a:pt x="788" y="401"/>
                                  </a:lnTo>
                                  <a:lnTo>
                                    <a:pt x="847" y="373"/>
                                  </a:lnTo>
                                  <a:lnTo>
                                    <a:pt x="1005" y="373"/>
                                  </a:lnTo>
                                  <a:lnTo>
                                    <a:pt x="996" y="365"/>
                                  </a:lnTo>
                                  <a:lnTo>
                                    <a:pt x="926" y="334"/>
                                  </a:lnTo>
                                  <a:lnTo>
                                    <a:pt x="926" y="332"/>
                                  </a:lnTo>
                                  <a:lnTo>
                                    <a:pt x="985" y="298"/>
                                  </a:lnTo>
                                  <a:lnTo>
                                    <a:pt x="987" y="296"/>
                                  </a:lnTo>
                                  <a:lnTo>
                                    <a:pt x="852" y="296"/>
                                  </a:lnTo>
                                  <a:lnTo>
                                    <a:pt x="803" y="272"/>
                                  </a:lnTo>
                                  <a:lnTo>
                                    <a:pt x="767" y="242"/>
                                  </a:lnTo>
                                  <a:lnTo>
                                    <a:pt x="746" y="207"/>
                                  </a:lnTo>
                                  <a:lnTo>
                                    <a:pt x="739" y="167"/>
                                  </a:lnTo>
                                  <a:lnTo>
                                    <a:pt x="741" y="147"/>
                                  </a:lnTo>
                                  <a:lnTo>
                                    <a:pt x="747" y="129"/>
                                  </a:lnTo>
                                  <a:lnTo>
                                    <a:pt x="758" y="112"/>
                                  </a:lnTo>
                                  <a:lnTo>
                                    <a:pt x="773" y="98"/>
                                  </a:lnTo>
                                  <a:lnTo>
                                    <a:pt x="791" y="85"/>
                                  </a:lnTo>
                                  <a:lnTo>
                                    <a:pt x="811" y="77"/>
                                  </a:lnTo>
                                  <a:lnTo>
                                    <a:pt x="832" y="72"/>
                                  </a:lnTo>
                                  <a:lnTo>
                                    <a:pt x="856" y="70"/>
                                  </a:lnTo>
                                  <a:lnTo>
                                    <a:pt x="1031" y="70"/>
                                  </a:lnTo>
                                  <a:lnTo>
                                    <a:pt x="1030" y="68"/>
                                  </a:lnTo>
                                  <a:lnTo>
                                    <a:pt x="1005" y="44"/>
                                  </a:lnTo>
                                  <a:lnTo>
                                    <a:pt x="975" y="24"/>
                                  </a:lnTo>
                                  <a:lnTo>
                                    <a:pt x="941" y="11"/>
                                  </a:lnTo>
                                  <a:lnTo>
                                    <a:pt x="904" y="2"/>
                                  </a:lnTo>
                                  <a:lnTo>
                                    <a:pt x="862" y="0"/>
                                  </a:lnTo>
                                  <a:close/>
                                  <a:moveTo>
                                    <a:pt x="1005" y="373"/>
                                  </a:moveTo>
                                  <a:lnTo>
                                    <a:pt x="847" y="373"/>
                                  </a:lnTo>
                                  <a:lnTo>
                                    <a:pt x="911" y="401"/>
                                  </a:lnTo>
                                  <a:lnTo>
                                    <a:pt x="956" y="435"/>
                                  </a:lnTo>
                                  <a:lnTo>
                                    <a:pt x="983" y="475"/>
                                  </a:lnTo>
                                  <a:lnTo>
                                    <a:pt x="993" y="521"/>
                                  </a:lnTo>
                                  <a:lnTo>
                                    <a:pt x="990" y="543"/>
                                  </a:lnTo>
                                  <a:lnTo>
                                    <a:pt x="983" y="564"/>
                                  </a:lnTo>
                                  <a:lnTo>
                                    <a:pt x="971" y="583"/>
                                  </a:lnTo>
                                  <a:lnTo>
                                    <a:pt x="954" y="599"/>
                                  </a:lnTo>
                                  <a:lnTo>
                                    <a:pt x="933" y="613"/>
                                  </a:lnTo>
                                  <a:lnTo>
                                    <a:pt x="910" y="623"/>
                                  </a:lnTo>
                                  <a:lnTo>
                                    <a:pt x="883" y="628"/>
                                  </a:lnTo>
                                  <a:lnTo>
                                    <a:pt x="854" y="630"/>
                                  </a:lnTo>
                                  <a:lnTo>
                                    <a:pt x="1041" y="630"/>
                                  </a:lnTo>
                                  <a:lnTo>
                                    <a:pt x="1048" y="623"/>
                                  </a:lnTo>
                                  <a:lnTo>
                                    <a:pt x="1069" y="592"/>
                                  </a:lnTo>
                                  <a:lnTo>
                                    <a:pt x="1081" y="556"/>
                                  </a:lnTo>
                                  <a:lnTo>
                                    <a:pt x="1085" y="516"/>
                                  </a:lnTo>
                                  <a:lnTo>
                                    <a:pt x="1075" y="456"/>
                                  </a:lnTo>
                                  <a:lnTo>
                                    <a:pt x="1045" y="406"/>
                                  </a:lnTo>
                                  <a:lnTo>
                                    <a:pt x="1005" y="373"/>
                                  </a:lnTo>
                                  <a:close/>
                                  <a:moveTo>
                                    <a:pt x="1031" y="70"/>
                                  </a:moveTo>
                                  <a:lnTo>
                                    <a:pt x="856" y="70"/>
                                  </a:lnTo>
                                  <a:lnTo>
                                    <a:pt x="880" y="72"/>
                                  </a:lnTo>
                                  <a:lnTo>
                                    <a:pt x="902" y="77"/>
                                  </a:lnTo>
                                  <a:lnTo>
                                    <a:pt x="922" y="85"/>
                                  </a:lnTo>
                                  <a:lnTo>
                                    <a:pt x="938" y="96"/>
                                  </a:lnTo>
                                  <a:lnTo>
                                    <a:pt x="952" y="111"/>
                                  </a:lnTo>
                                  <a:lnTo>
                                    <a:pt x="961" y="127"/>
                                  </a:lnTo>
                                  <a:lnTo>
                                    <a:pt x="967" y="147"/>
                                  </a:lnTo>
                                  <a:lnTo>
                                    <a:pt x="969" y="167"/>
                                  </a:lnTo>
                                  <a:lnTo>
                                    <a:pt x="969" y="169"/>
                                  </a:lnTo>
                                  <a:lnTo>
                                    <a:pt x="961" y="207"/>
                                  </a:lnTo>
                                  <a:lnTo>
                                    <a:pt x="940" y="242"/>
                                  </a:lnTo>
                                  <a:lnTo>
                                    <a:pt x="903" y="272"/>
                                  </a:lnTo>
                                  <a:lnTo>
                                    <a:pt x="852" y="296"/>
                                  </a:lnTo>
                                  <a:lnTo>
                                    <a:pt x="987" y="296"/>
                                  </a:lnTo>
                                  <a:lnTo>
                                    <a:pt x="1028" y="258"/>
                                  </a:lnTo>
                                  <a:lnTo>
                                    <a:pt x="1053" y="211"/>
                                  </a:lnTo>
                                  <a:lnTo>
                                    <a:pt x="1061" y="158"/>
                                  </a:lnTo>
                                  <a:lnTo>
                                    <a:pt x="1058" y="125"/>
                                  </a:lnTo>
                                  <a:lnTo>
                                    <a:pt x="1047" y="95"/>
                                  </a:lnTo>
                                  <a:lnTo>
                                    <a:pt x="1031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0" name="任意多边形 132"/>
                          <wps:cNvSpPr/>
                          <wps:spPr>
                            <a:xfrm>
                              <a:off x="4728" y="6541"/>
                              <a:ext cx="242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6" h="512">
                                  <a:moveTo>
                                    <a:pt x="154" y="174"/>
                                  </a:moveTo>
                                  <a:lnTo>
                                    <a:pt x="108" y="174"/>
                                  </a:lnTo>
                                  <a:lnTo>
                                    <a:pt x="108" y="512"/>
                                  </a:lnTo>
                                  <a:lnTo>
                                    <a:pt x="154" y="512"/>
                                  </a:lnTo>
                                  <a:lnTo>
                                    <a:pt x="154" y="466"/>
                                  </a:lnTo>
                                  <a:lnTo>
                                    <a:pt x="441" y="466"/>
                                  </a:lnTo>
                                  <a:lnTo>
                                    <a:pt x="441" y="428"/>
                                  </a:lnTo>
                                  <a:lnTo>
                                    <a:pt x="154" y="428"/>
                                  </a:lnTo>
                                  <a:lnTo>
                                    <a:pt x="154" y="174"/>
                                  </a:lnTo>
                                  <a:close/>
                                  <a:moveTo>
                                    <a:pt x="441" y="466"/>
                                  </a:moveTo>
                                  <a:lnTo>
                                    <a:pt x="395" y="466"/>
                                  </a:lnTo>
                                  <a:lnTo>
                                    <a:pt x="395" y="510"/>
                                  </a:lnTo>
                                  <a:lnTo>
                                    <a:pt x="441" y="510"/>
                                  </a:lnTo>
                                  <a:lnTo>
                                    <a:pt x="441" y="466"/>
                                  </a:lnTo>
                                  <a:close/>
                                  <a:moveTo>
                                    <a:pt x="441" y="174"/>
                                  </a:moveTo>
                                  <a:lnTo>
                                    <a:pt x="395" y="174"/>
                                  </a:lnTo>
                                  <a:lnTo>
                                    <a:pt x="395" y="428"/>
                                  </a:lnTo>
                                  <a:lnTo>
                                    <a:pt x="441" y="428"/>
                                  </a:lnTo>
                                  <a:lnTo>
                                    <a:pt x="441" y="174"/>
                                  </a:lnTo>
                                  <a:close/>
                                  <a:moveTo>
                                    <a:pt x="550" y="134"/>
                                  </a:moveTo>
                                  <a:lnTo>
                                    <a:pt x="0" y="134"/>
                                  </a:lnTo>
                                  <a:lnTo>
                                    <a:pt x="0" y="174"/>
                                  </a:lnTo>
                                  <a:lnTo>
                                    <a:pt x="550" y="174"/>
                                  </a:lnTo>
                                  <a:lnTo>
                                    <a:pt x="550" y="134"/>
                                  </a:lnTo>
                                  <a:close/>
                                  <a:moveTo>
                                    <a:pt x="154" y="1"/>
                                  </a:moveTo>
                                  <a:lnTo>
                                    <a:pt x="108" y="1"/>
                                  </a:lnTo>
                                  <a:lnTo>
                                    <a:pt x="108" y="134"/>
                                  </a:lnTo>
                                  <a:lnTo>
                                    <a:pt x="154" y="134"/>
                                  </a:lnTo>
                                  <a:lnTo>
                                    <a:pt x="154" y="1"/>
                                  </a:lnTo>
                                  <a:close/>
                                  <a:moveTo>
                                    <a:pt x="441" y="0"/>
                                  </a:moveTo>
                                  <a:lnTo>
                                    <a:pt x="395" y="0"/>
                                  </a:lnTo>
                                  <a:lnTo>
                                    <a:pt x="395" y="134"/>
                                  </a:lnTo>
                                  <a:lnTo>
                                    <a:pt x="441" y="134"/>
                                  </a:lnTo>
                                  <a:lnTo>
                                    <a:pt x="441" y="0"/>
                                  </a:lnTo>
                                  <a:close/>
                                  <a:moveTo>
                                    <a:pt x="773" y="21"/>
                                  </a:moveTo>
                                  <a:lnTo>
                                    <a:pt x="768" y="94"/>
                                  </a:lnTo>
                                  <a:lnTo>
                                    <a:pt x="758" y="161"/>
                                  </a:lnTo>
                                  <a:lnTo>
                                    <a:pt x="745" y="222"/>
                                  </a:lnTo>
                                  <a:lnTo>
                                    <a:pt x="729" y="278"/>
                                  </a:lnTo>
                                  <a:lnTo>
                                    <a:pt x="705" y="332"/>
                                  </a:lnTo>
                                  <a:lnTo>
                                    <a:pt x="676" y="382"/>
                                  </a:lnTo>
                                  <a:lnTo>
                                    <a:pt x="641" y="426"/>
                                  </a:lnTo>
                                  <a:lnTo>
                                    <a:pt x="602" y="466"/>
                                  </a:lnTo>
                                  <a:lnTo>
                                    <a:pt x="611" y="475"/>
                                  </a:lnTo>
                                  <a:lnTo>
                                    <a:pt x="620" y="484"/>
                                  </a:lnTo>
                                  <a:lnTo>
                                    <a:pt x="629" y="494"/>
                                  </a:lnTo>
                                  <a:lnTo>
                                    <a:pt x="638" y="503"/>
                                  </a:lnTo>
                                  <a:lnTo>
                                    <a:pt x="681" y="459"/>
                                  </a:lnTo>
                                  <a:lnTo>
                                    <a:pt x="719" y="409"/>
                                  </a:lnTo>
                                  <a:lnTo>
                                    <a:pt x="751" y="355"/>
                                  </a:lnTo>
                                  <a:lnTo>
                                    <a:pt x="776" y="296"/>
                                  </a:lnTo>
                                  <a:lnTo>
                                    <a:pt x="793" y="238"/>
                                  </a:lnTo>
                                  <a:lnTo>
                                    <a:pt x="807" y="174"/>
                                  </a:lnTo>
                                  <a:lnTo>
                                    <a:pt x="817" y="103"/>
                                  </a:lnTo>
                                  <a:lnTo>
                                    <a:pt x="824" y="25"/>
                                  </a:lnTo>
                                  <a:lnTo>
                                    <a:pt x="773" y="21"/>
                                  </a:lnTo>
                                  <a:close/>
                                  <a:moveTo>
                                    <a:pt x="978" y="14"/>
                                  </a:moveTo>
                                  <a:lnTo>
                                    <a:pt x="931" y="16"/>
                                  </a:lnTo>
                                  <a:lnTo>
                                    <a:pt x="939" y="114"/>
                                  </a:lnTo>
                                  <a:lnTo>
                                    <a:pt x="954" y="203"/>
                                  </a:lnTo>
                                  <a:lnTo>
                                    <a:pt x="975" y="282"/>
                                  </a:lnTo>
                                  <a:lnTo>
                                    <a:pt x="1002" y="350"/>
                                  </a:lnTo>
                                  <a:lnTo>
                                    <a:pt x="1037" y="409"/>
                                  </a:lnTo>
                                  <a:lnTo>
                                    <a:pt x="1077" y="459"/>
                                  </a:lnTo>
                                  <a:lnTo>
                                    <a:pt x="1125" y="498"/>
                                  </a:lnTo>
                                  <a:lnTo>
                                    <a:pt x="1134" y="488"/>
                                  </a:lnTo>
                                  <a:lnTo>
                                    <a:pt x="1154" y="466"/>
                                  </a:lnTo>
                                  <a:lnTo>
                                    <a:pt x="1166" y="454"/>
                                  </a:lnTo>
                                  <a:lnTo>
                                    <a:pt x="1113" y="414"/>
                                  </a:lnTo>
                                  <a:lnTo>
                                    <a:pt x="1069" y="361"/>
                                  </a:lnTo>
                                  <a:lnTo>
                                    <a:pt x="1034" y="294"/>
                                  </a:lnTo>
                                  <a:lnTo>
                                    <a:pt x="1007" y="214"/>
                                  </a:lnTo>
                                  <a:lnTo>
                                    <a:pt x="988" y="121"/>
                                  </a:lnTo>
                                  <a:lnTo>
                                    <a:pt x="978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1" name="矩形 133"/>
                          <wps:cNvSpPr/>
                          <wps:spPr>
                            <a:xfrm>
                              <a:off x="5795" y="6138"/>
                              <a:ext cx="98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2" name="矩形 134"/>
                          <wps:cNvSpPr/>
                          <wps:spPr>
                            <a:xfrm>
                              <a:off x="7242" y="5397"/>
                              <a:ext cx="95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3" name="任意多边形 135"/>
                          <wps:cNvSpPr/>
                          <wps:spPr>
                            <a:xfrm>
                              <a:off x="5212" y="4993"/>
                              <a:ext cx="242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8" h="520">
                                  <a:moveTo>
                                    <a:pt x="520" y="318"/>
                                  </a:moveTo>
                                  <a:lnTo>
                                    <a:pt x="125" y="318"/>
                                  </a:lnTo>
                                  <a:lnTo>
                                    <a:pt x="125" y="518"/>
                                  </a:lnTo>
                                  <a:lnTo>
                                    <a:pt x="168" y="518"/>
                                  </a:lnTo>
                                  <a:lnTo>
                                    <a:pt x="168" y="489"/>
                                  </a:lnTo>
                                  <a:lnTo>
                                    <a:pt x="437" y="489"/>
                                  </a:lnTo>
                                  <a:lnTo>
                                    <a:pt x="437" y="456"/>
                                  </a:lnTo>
                                  <a:lnTo>
                                    <a:pt x="168" y="456"/>
                                  </a:lnTo>
                                  <a:lnTo>
                                    <a:pt x="168" y="407"/>
                                  </a:lnTo>
                                  <a:lnTo>
                                    <a:pt x="437" y="407"/>
                                  </a:lnTo>
                                  <a:lnTo>
                                    <a:pt x="437" y="375"/>
                                  </a:lnTo>
                                  <a:lnTo>
                                    <a:pt x="168" y="375"/>
                                  </a:lnTo>
                                  <a:lnTo>
                                    <a:pt x="168" y="325"/>
                                  </a:lnTo>
                                  <a:lnTo>
                                    <a:pt x="437" y="325"/>
                                  </a:lnTo>
                                  <a:lnTo>
                                    <a:pt x="437" y="323"/>
                                  </a:lnTo>
                                  <a:lnTo>
                                    <a:pt x="535" y="323"/>
                                  </a:lnTo>
                                  <a:lnTo>
                                    <a:pt x="520" y="318"/>
                                  </a:lnTo>
                                  <a:close/>
                                  <a:moveTo>
                                    <a:pt x="437" y="489"/>
                                  </a:moveTo>
                                  <a:lnTo>
                                    <a:pt x="395" y="489"/>
                                  </a:lnTo>
                                  <a:lnTo>
                                    <a:pt x="395" y="517"/>
                                  </a:lnTo>
                                  <a:lnTo>
                                    <a:pt x="437" y="517"/>
                                  </a:lnTo>
                                  <a:lnTo>
                                    <a:pt x="437" y="489"/>
                                  </a:lnTo>
                                  <a:close/>
                                  <a:moveTo>
                                    <a:pt x="437" y="407"/>
                                  </a:moveTo>
                                  <a:lnTo>
                                    <a:pt x="395" y="407"/>
                                  </a:lnTo>
                                  <a:lnTo>
                                    <a:pt x="395" y="456"/>
                                  </a:lnTo>
                                  <a:lnTo>
                                    <a:pt x="437" y="456"/>
                                  </a:lnTo>
                                  <a:lnTo>
                                    <a:pt x="437" y="407"/>
                                  </a:lnTo>
                                  <a:close/>
                                  <a:moveTo>
                                    <a:pt x="211" y="239"/>
                                  </a:moveTo>
                                  <a:lnTo>
                                    <a:pt x="153" y="239"/>
                                  </a:lnTo>
                                  <a:lnTo>
                                    <a:pt x="122" y="267"/>
                                  </a:lnTo>
                                  <a:lnTo>
                                    <a:pt x="86" y="294"/>
                                  </a:lnTo>
                                  <a:lnTo>
                                    <a:pt x="45" y="320"/>
                                  </a:lnTo>
                                  <a:lnTo>
                                    <a:pt x="0" y="344"/>
                                  </a:lnTo>
                                  <a:lnTo>
                                    <a:pt x="8" y="353"/>
                                  </a:lnTo>
                                  <a:lnTo>
                                    <a:pt x="16" y="361"/>
                                  </a:lnTo>
                                  <a:lnTo>
                                    <a:pt x="23" y="370"/>
                                  </a:lnTo>
                                  <a:lnTo>
                                    <a:pt x="30" y="378"/>
                                  </a:lnTo>
                                  <a:lnTo>
                                    <a:pt x="56" y="363"/>
                                  </a:lnTo>
                                  <a:lnTo>
                                    <a:pt x="80" y="348"/>
                                  </a:lnTo>
                                  <a:lnTo>
                                    <a:pt x="103" y="333"/>
                                  </a:lnTo>
                                  <a:lnTo>
                                    <a:pt x="125" y="318"/>
                                  </a:lnTo>
                                  <a:lnTo>
                                    <a:pt x="520" y="318"/>
                                  </a:lnTo>
                                  <a:lnTo>
                                    <a:pt x="511" y="315"/>
                                  </a:lnTo>
                                  <a:lnTo>
                                    <a:pt x="465" y="294"/>
                                  </a:lnTo>
                                  <a:lnTo>
                                    <a:pt x="462" y="292"/>
                                  </a:lnTo>
                                  <a:lnTo>
                                    <a:pt x="158" y="292"/>
                                  </a:lnTo>
                                  <a:lnTo>
                                    <a:pt x="172" y="279"/>
                                  </a:lnTo>
                                  <a:lnTo>
                                    <a:pt x="186" y="266"/>
                                  </a:lnTo>
                                  <a:lnTo>
                                    <a:pt x="199" y="252"/>
                                  </a:lnTo>
                                  <a:lnTo>
                                    <a:pt x="211" y="239"/>
                                  </a:lnTo>
                                  <a:close/>
                                  <a:moveTo>
                                    <a:pt x="437" y="325"/>
                                  </a:moveTo>
                                  <a:lnTo>
                                    <a:pt x="395" y="325"/>
                                  </a:lnTo>
                                  <a:lnTo>
                                    <a:pt x="395" y="375"/>
                                  </a:lnTo>
                                  <a:lnTo>
                                    <a:pt x="437" y="375"/>
                                  </a:lnTo>
                                  <a:lnTo>
                                    <a:pt x="437" y="325"/>
                                  </a:lnTo>
                                  <a:close/>
                                  <a:moveTo>
                                    <a:pt x="535" y="323"/>
                                  </a:moveTo>
                                  <a:lnTo>
                                    <a:pt x="437" y="323"/>
                                  </a:lnTo>
                                  <a:lnTo>
                                    <a:pt x="460" y="336"/>
                                  </a:lnTo>
                                  <a:lnTo>
                                    <a:pt x="483" y="349"/>
                                  </a:lnTo>
                                  <a:lnTo>
                                    <a:pt x="508" y="360"/>
                                  </a:lnTo>
                                  <a:lnTo>
                                    <a:pt x="533" y="371"/>
                                  </a:lnTo>
                                  <a:lnTo>
                                    <a:pt x="540" y="361"/>
                                  </a:lnTo>
                                  <a:lnTo>
                                    <a:pt x="547" y="351"/>
                                  </a:lnTo>
                                  <a:lnTo>
                                    <a:pt x="555" y="342"/>
                                  </a:lnTo>
                                  <a:lnTo>
                                    <a:pt x="563" y="332"/>
                                  </a:lnTo>
                                  <a:lnTo>
                                    <a:pt x="535" y="323"/>
                                  </a:lnTo>
                                  <a:close/>
                                  <a:moveTo>
                                    <a:pt x="392" y="239"/>
                                  </a:moveTo>
                                  <a:lnTo>
                                    <a:pt x="345" y="239"/>
                                  </a:lnTo>
                                  <a:lnTo>
                                    <a:pt x="356" y="253"/>
                                  </a:lnTo>
                                  <a:lnTo>
                                    <a:pt x="369" y="266"/>
                                  </a:lnTo>
                                  <a:lnTo>
                                    <a:pt x="382" y="279"/>
                                  </a:lnTo>
                                  <a:lnTo>
                                    <a:pt x="396" y="292"/>
                                  </a:lnTo>
                                  <a:lnTo>
                                    <a:pt x="462" y="292"/>
                                  </a:lnTo>
                                  <a:lnTo>
                                    <a:pt x="426" y="268"/>
                                  </a:lnTo>
                                  <a:lnTo>
                                    <a:pt x="392" y="239"/>
                                  </a:lnTo>
                                  <a:close/>
                                  <a:moveTo>
                                    <a:pt x="537" y="204"/>
                                  </a:moveTo>
                                  <a:lnTo>
                                    <a:pt x="26" y="204"/>
                                  </a:lnTo>
                                  <a:lnTo>
                                    <a:pt x="26" y="239"/>
                                  </a:lnTo>
                                  <a:lnTo>
                                    <a:pt x="537" y="239"/>
                                  </a:lnTo>
                                  <a:lnTo>
                                    <a:pt x="537" y="204"/>
                                  </a:lnTo>
                                  <a:close/>
                                  <a:moveTo>
                                    <a:pt x="261" y="162"/>
                                  </a:moveTo>
                                  <a:lnTo>
                                    <a:pt x="213" y="162"/>
                                  </a:lnTo>
                                  <a:lnTo>
                                    <a:pt x="206" y="173"/>
                                  </a:lnTo>
                                  <a:lnTo>
                                    <a:pt x="200" y="183"/>
                                  </a:lnTo>
                                  <a:lnTo>
                                    <a:pt x="192" y="194"/>
                                  </a:lnTo>
                                  <a:lnTo>
                                    <a:pt x="185" y="204"/>
                                  </a:lnTo>
                                  <a:lnTo>
                                    <a:pt x="237" y="204"/>
                                  </a:lnTo>
                                  <a:lnTo>
                                    <a:pt x="244" y="194"/>
                                  </a:lnTo>
                                  <a:lnTo>
                                    <a:pt x="250" y="183"/>
                                  </a:lnTo>
                                  <a:lnTo>
                                    <a:pt x="255" y="173"/>
                                  </a:lnTo>
                                  <a:lnTo>
                                    <a:pt x="261" y="162"/>
                                  </a:lnTo>
                                  <a:close/>
                                  <a:moveTo>
                                    <a:pt x="492" y="127"/>
                                  </a:moveTo>
                                  <a:lnTo>
                                    <a:pt x="76" y="127"/>
                                  </a:lnTo>
                                  <a:lnTo>
                                    <a:pt x="76" y="162"/>
                                  </a:lnTo>
                                  <a:lnTo>
                                    <a:pt x="492" y="162"/>
                                  </a:lnTo>
                                  <a:lnTo>
                                    <a:pt x="492" y="127"/>
                                  </a:lnTo>
                                  <a:close/>
                                  <a:moveTo>
                                    <a:pt x="288" y="85"/>
                                  </a:moveTo>
                                  <a:lnTo>
                                    <a:pt x="243" y="85"/>
                                  </a:lnTo>
                                  <a:lnTo>
                                    <a:pt x="239" y="96"/>
                                  </a:lnTo>
                                  <a:lnTo>
                                    <a:pt x="236" y="107"/>
                                  </a:lnTo>
                                  <a:lnTo>
                                    <a:pt x="232" y="117"/>
                                  </a:lnTo>
                                  <a:lnTo>
                                    <a:pt x="228" y="127"/>
                                  </a:lnTo>
                                  <a:lnTo>
                                    <a:pt x="275" y="127"/>
                                  </a:lnTo>
                                  <a:lnTo>
                                    <a:pt x="278" y="117"/>
                                  </a:lnTo>
                                  <a:lnTo>
                                    <a:pt x="282" y="106"/>
                                  </a:lnTo>
                                  <a:lnTo>
                                    <a:pt x="285" y="96"/>
                                  </a:lnTo>
                                  <a:lnTo>
                                    <a:pt x="288" y="85"/>
                                  </a:lnTo>
                                  <a:close/>
                                  <a:moveTo>
                                    <a:pt x="519" y="51"/>
                                  </a:moveTo>
                                  <a:lnTo>
                                    <a:pt x="43" y="51"/>
                                  </a:lnTo>
                                  <a:lnTo>
                                    <a:pt x="43" y="85"/>
                                  </a:lnTo>
                                  <a:lnTo>
                                    <a:pt x="519" y="85"/>
                                  </a:lnTo>
                                  <a:lnTo>
                                    <a:pt x="519" y="51"/>
                                  </a:lnTo>
                                  <a:close/>
                                  <a:moveTo>
                                    <a:pt x="305" y="0"/>
                                  </a:moveTo>
                                  <a:lnTo>
                                    <a:pt x="259" y="0"/>
                                  </a:lnTo>
                                  <a:lnTo>
                                    <a:pt x="257" y="13"/>
                                  </a:lnTo>
                                  <a:lnTo>
                                    <a:pt x="255" y="26"/>
                                  </a:lnTo>
                                  <a:lnTo>
                                    <a:pt x="253" y="38"/>
                                  </a:lnTo>
                                  <a:lnTo>
                                    <a:pt x="251" y="51"/>
                                  </a:lnTo>
                                  <a:lnTo>
                                    <a:pt x="296" y="51"/>
                                  </a:lnTo>
                                  <a:lnTo>
                                    <a:pt x="298" y="38"/>
                                  </a:lnTo>
                                  <a:lnTo>
                                    <a:pt x="301" y="26"/>
                                  </a:lnTo>
                                  <a:lnTo>
                                    <a:pt x="303" y="13"/>
                                  </a:lnTo>
                                  <a:lnTo>
                                    <a:pt x="305" y="0"/>
                                  </a:lnTo>
                                  <a:close/>
                                  <a:moveTo>
                                    <a:pt x="835" y="242"/>
                                  </a:moveTo>
                                  <a:lnTo>
                                    <a:pt x="788" y="242"/>
                                  </a:lnTo>
                                  <a:lnTo>
                                    <a:pt x="788" y="520"/>
                                  </a:lnTo>
                                  <a:lnTo>
                                    <a:pt x="835" y="520"/>
                                  </a:lnTo>
                                  <a:lnTo>
                                    <a:pt x="835" y="242"/>
                                  </a:lnTo>
                                  <a:close/>
                                  <a:moveTo>
                                    <a:pt x="903" y="401"/>
                                  </a:moveTo>
                                  <a:lnTo>
                                    <a:pt x="905" y="411"/>
                                  </a:lnTo>
                                  <a:lnTo>
                                    <a:pt x="908" y="422"/>
                                  </a:lnTo>
                                  <a:lnTo>
                                    <a:pt x="910" y="434"/>
                                  </a:lnTo>
                                  <a:lnTo>
                                    <a:pt x="912" y="446"/>
                                  </a:lnTo>
                                  <a:lnTo>
                                    <a:pt x="930" y="448"/>
                                  </a:lnTo>
                                  <a:lnTo>
                                    <a:pt x="951" y="449"/>
                                  </a:lnTo>
                                  <a:lnTo>
                                    <a:pt x="974" y="449"/>
                                  </a:lnTo>
                                  <a:lnTo>
                                    <a:pt x="999" y="449"/>
                                  </a:lnTo>
                                  <a:lnTo>
                                    <a:pt x="1039" y="445"/>
                                  </a:lnTo>
                                  <a:lnTo>
                                    <a:pt x="1069" y="430"/>
                                  </a:lnTo>
                                  <a:lnTo>
                                    <a:pt x="1086" y="408"/>
                                  </a:lnTo>
                                  <a:lnTo>
                                    <a:pt x="994" y="408"/>
                                  </a:lnTo>
                                  <a:lnTo>
                                    <a:pt x="972" y="407"/>
                                  </a:lnTo>
                                  <a:lnTo>
                                    <a:pt x="950" y="406"/>
                                  </a:lnTo>
                                  <a:lnTo>
                                    <a:pt x="927" y="404"/>
                                  </a:lnTo>
                                  <a:lnTo>
                                    <a:pt x="903" y="401"/>
                                  </a:lnTo>
                                  <a:close/>
                                  <a:moveTo>
                                    <a:pt x="1107" y="204"/>
                                  </a:moveTo>
                                  <a:lnTo>
                                    <a:pt x="643" y="204"/>
                                  </a:lnTo>
                                  <a:lnTo>
                                    <a:pt x="643" y="242"/>
                                  </a:lnTo>
                                  <a:lnTo>
                                    <a:pt x="1060" y="242"/>
                                  </a:lnTo>
                                  <a:lnTo>
                                    <a:pt x="1058" y="278"/>
                                  </a:lnTo>
                                  <a:lnTo>
                                    <a:pt x="1056" y="310"/>
                                  </a:lnTo>
                                  <a:lnTo>
                                    <a:pt x="1054" y="336"/>
                                  </a:lnTo>
                                  <a:lnTo>
                                    <a:pt x="1052" y="358"/>
                                  </a:lnTo>
                                  <a:lnTo>
                                    <a:pt x="1047" y="380"/>
                                  </a:lnTo>
                                  <a:lnTo>
                                    <a:pt x="1036" y="396"/>
                                  </a:lnTo>
                                  <a:lnTo>
                                    <a:pt x="1018" y="405"/>
                                  </a:lnTo>
                                  <a:lnTo>
                                    <a:pt x="994" y="408"/>
                                  </a:lnTo>
                                  <a:lnTo>
                                    <a:pt x="1086" y="408"/>
                                  </a:lnTo>
                                  <a:lnTo>
                                    <a:pt x="1088" y="406"/>
                                  </a:lnTo>
                                  <a:lnTo>
                                    <a:pt x="1096" y="372"/>
                                  </a:lnTo>
                                  <a:lnTo>
                                    <a:pt x="1099" y="340"/>
                                  </a:lnTo>
                                  <a:lnTo>
                                    <a:pt x="1102" y="301"/>
                                  </a:lnTo>
                                  <a:lnTo>
                                    <a:pt x="1105" y="255"/>
                                  </a:lnTo>
                                  <a:lnTo>
                                    <a:pt x="1107" y="204"/>
                                  </a:lnTo>
                                  <a:close/>
                                  <a:moveTo>
                                    <a:pt x="1011" y="112"/>
                                  </a:moveTo>
                                  <a:lnTo>
                                    <a:pt x="966" y="112"/>
                                  </a:lnTo>
                                  <a:lnTo>
                                    <a:pt x="966" y="170"/>
                                  </a:lnTo>
                                  <a:lnTo>
                                    <a:pt x="1011" y="170"/>
                                  </a:lnTo>
                                  <a:lnTo>
                                    <a:pt x="1011" y="112"/>
                                  </a:lnTo>
                                  <a:close/>
                                  <a:moveTo>
                                    <a:pt x="816" y="112"/>
                                  </a:moveTo>
                                  <a:lnTo>
                                    <a:pt x="771" y="112"/>
                                  </a:lnTo>
                                  <a:lnTo>
                                    <a:pt x="771" y="170"/>
                                  </a:lnTo>
                                  <a:lnTo>
                                    <a:pt x="816" y="170"/>
                                  </a:lnTo>
                                  <a:lnTo>
                                    <a:pt x="816" y="112"/>
                                  </a:lnTo>
                                  <a:close/>
                                  <a:moveTo>
                                    <a:pt x="1167" y="73"/>
                                  </a:moveTo>
                                  <a:lnTo>
                                    <a:pt x="615" y="73"/>
                                  </a:lnTo>
                                  <a:lnTo>
                                    <a:pt x="615" y="112"/>
                                  </a:lnTo>
                                  <a:lnTo>
                                    <a:pt x="1167" y="112"/>
                                  </a:lnTo>
                                  <a:lnTo>
                                    <a:pt x="1167" y="73"/>
                                  </a:lnTo>
                                  <a:close/>
                                  <a:moveTo>
                                    <a:pt x="816" y="4"/>
                                  </a:moveTo>
                                  <a:lnTo>
                                    <a:pt x="771" y="4"/>
                                  </a:lnTo>
                                  <a:lnTo>
                                    <a:pt x="771" y="73"/>
                                  </a:lnTo>
                                  <a:lnTo>
                                    <a:pt x="816" y="73"/>
                                  </a:lnTo>
                                  <a:lnTo>
                                    <a:pt x="816" y="4"/>
                                  </a:lnTo>
                                  <a:close/>
                                  <a:moveTo>
                                    <a:pt x="1011" y="4"/>
                                  </a:moveTo>
                                  <a:lnTo>
                                    <a:pt x="966" y="4"/>
                                  </a:lnTo>
                                  <a:lnTo>
                                    <a:pt x="966" y="73"/>
                                  </a:lnTo>
                                  <a:lnTo>
                                    <a:pt x="1011" y="73"/>
                                  </a:lnTo>
                                  <a:lnTo>
                                    <a:pt x="1011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4" name="任意多边形 136"/>
                          <wps:cNvSpPr/>
                          <wps:spPr>
                            <a:xfrm>
                              <a:off x="5617" y="4993"/>
                              <a:ext cx="352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700" h="512">
                                  <a:moveTo>
                                    <a:pt x="511" y="25"/>
                                  </a:moveTo>
                                  <a:lnTo>
                                    <a:pt x="183" y="25"/>
                                  </a:lnTo>
                                  <a:lnTo>
                                    <a:pt x="183" y="257"/>
                                  </a:lnTo>
                                  <a:lnTo>
                                    <a:pt x="225" y="257"/>
                                  </a:lnTo>
                                  <a:lnTo>
                                    <a:pt x="225" y="240"/>
                                  </a:lnTo>
                                  <a:lnTo>
                                    <a:pt x="511" y="240"/>
                                  </a:lnTo>
                                  <a:lnTo>
                                    <a:pt x="511" y="205"/>
                                  </a:lnTo>
                                  <a:lnTo>
                                    <a:pt x="225" y="205"/>
                                  </a:lnTo>
                                  <a:lnTo>
                                    <a:pt x="225" y="148"/>
                                  </a:lnTo>
                                  <a:lnTo>
                                    <a:pt x="511" y="148"/>
                                  </a:lnTo>
                                  <a:lnTo>
                                    <a:pt x="511" y="114"/>
                                  </a:lnTo>
                                  <a:lnTo>
                                    <a:pt x="225" y="114"/>
                                  </a:lnTo>
                                  <a:lnTo>
                                    <a:pt x="225" y="59"/>
                                  </a:lnTo>
                                  <a:lnTo>
                                    <a:pt x="511" y="59"/>
                                  </a:lnTo>
                                  <a:lnTo>
                                    <a:pt x="511" y="25"/>
                                  </a:lnTo>
                                  <a:close/>
                                  <a:moveTo>
                                    <a:pt x="511" y="240"/>
                                  </a:moveTo>
                                  <a:lnTo>
                                    <a:pt x="470" y="240"/>
                                  </a:lnTo>
                                  <a:lnTo>
                                    <a:pt x="470" y="257"/>
                                  </a:lnTo>
                                  <a:lnTo>
                                    <a:pt x="511" y="257"/>
                                  </a:lnTo>
                                  <a:lnTo>
                                    <a:pt x="511" y="240"/>
                                  </a:lnTo>
                                  <a:close/>
                                  <a:moveTo>
                                    <a:pt x="511" y="148"/>
                                  </a:moveTo>
                                  <a:lnTo>
                                    <a:pt x="470" y="148"/>
                                  </a:lnTo>
                                  <a:lnTo>
                                    <a:pt x="470" y="205"/>
                                  </a:lnTo>
                                  <a:lnTo>
                                    <a:pt x="511" y="205"/>
                                  </a:lnTo>
                                  <a:lnTo>
                                    <a:pt x="511" y="148"/>
                                  </a:lnTo>
                                  <a:close/>
                                  <a:moveTo>
                                    <a:pt x="511" y="59"/>
                                  </a:moveTo>
                                  <a:lnTo>
                                    <a:pt x="470" y="59"/>
                                  </a:lnTo>
                                  <a:lnTo>
                                    <a:pt x="470" y="114"/>
                                  </a:lnTo>
                                  <a:lnTo>
                                    <a:pt x="511" y="114"/>
                                  </a:lnTo>
                                  <a:lnTo>
                                    <a:pt x="511" y="59"/>
                                  </a:lnTo>
                                  <a:close/>
                                  <a:moveTo>
                                    <a:pt x="555" y="455"/>
                                  </a:moveTo>
                                  <a:lnTo>
                                    <a:pt x="136" y="455"/>
                                  </a:lnTo>
                                  <a:lnTo>
                                    <a:pt x="136" y="492"/>
                                  </a:lnTo>
                                  <a:lnTo>
                                    <a:pt x="555" y="492"/>
                                  </a:lnTo>
                                  <a:lnTo>
                                    <a:pt x="555" y="455"/>
                                  </a:lnTo>
                                  <a:close/>
                                  <a:moveTo>
                                    <a:pt x="307" y="258"/>
                                  </a:moveTo>
                                  <a:lnTo>
                                    <a:pt x="266" y="258"/>
                                  </a:lnTo>
                                  <a:lnTo>
                                    <a:pt x="266" y="455"/>
                                  </a:lnTo>
                                  <a:lnTo>
                                    <a:pt x="307" y="455"/>
                                  </a:lnTo>
                                  <a:lnTo>
                                    <a:pt x="307" y="258"/>
                                  </a:lnTo>
                                  <a:close/>
                                  <a:moveTo>
                                    <a:pt x="426" y="258"/>
                                  </a:moveTo>
                                  <a:lnTo>
                                    <a:pt x="384" y="258"/>
                                  </a:lnTo>
                                  <a:lnTo>
                                    <a:pt x="384" y="455"/>
                                  </a:lnTo>
                                  <a:lnTo>
                                    <a:pt x="426" y="455"/>
                                  </a:lnTo>
                                  <a:lnTo>
                                    <a:pt x="426" y="258"/>
                                  </a:lnTo>
                                  <a:close/>
                                  <a:moveTo>
                                    <a:pt x="513" y="280"/>
                                  </a:moveTo>
                                  <a:lnTo>
                                    <a:pt x="495" y="311"/>
                                  </a:lnTo>
                                  <a:lnTo>
                                    <a:pt x="477" y="340"/>
                                  </a:lnTo>
                                  <a:lnTo>
                                    <a:pt x="458" y="369"/>
                                  </a:lnTo>
                                  <a:lnTo>
                                    <a:pt x="439" y="397"/>
                                  </a:lnTo>
                                  <a:lnTo>
                                    <a:pt x="449" y="403"/>
                                  </a:lnTo>
                                  <a:lnTo>
                                    <a:pt x="459" y="408"/>
                                  </a:lnTo>
                                  <a:lnTo>
                                    <a:pt x="467" y="413"/>
                                  </a:lnTo>
                                  <a:lnTo>
                                    <a:pt x="475" y="418"/>
                                  </a:lnTo>
                                  <a:lnTo>
                                    <a:pt x="493" y="392"/>
                                  </a:lnTo>
                                  <a:lnTo>
                                    <a:pt x="511" y="364"/>
                                  </a:lnTo>
                                  <a:lnTo>
                                    <a:pt x="531" y="333"/>
                                  </a:lnTo>
                                  <a:lnTo>
                                    <a:pt x="551" y="300"/>
                                  </a:lnTo>
                                  <a:lnTo>
                                    <a:pt x="513" y="280"/>
                                  </a:lnTo>
                                  <a:close/>
                                  <a:moveTo>
                                    <a:pt x="183" y="280"/>
                                  </a:moveTo>
                                  <a:lnTo>
                                    <a:pt x="148" y="296"/>
                                  </a:lnTo>
                                  <a:lnTo>
                                    <a:pt x="164" y="327"/>
                                  </a:lnTo>
                                  <a:lnTo>
                                    <a:pt x="179" y="357"/>
                                  </a:lnTo>
                                  <a:lnTo>
                                    <a:pt x="193" y="386"/>
                                  </a:lnTo>
                                  <a:lnTo>
                                    <a:pt x="205" y="414"/>
                                  </a:lnTo>
                                  <a:lnTo>
                                    <a:pt x="245" y="396"/>
                                  </a:lnTo>
                                  <a:lnTo>
                                    <a:pt x="231" y="368"/>
                                  </a:lnTo>
                                  <a:lnTo>
                                    <a:pt x="216" y="339"/>
                                  </a:lnTo>
                                  <a:lnTo>
                                    <a:pt x="200" y="310"/>
                                  </a:lnTo>
                                  <a:lnTo>
                                    <a:pt x="183" y="280"/>
                                  </a:lnTo>
                                  <a:close/>
                                  <a:moveTo>
                                    <a:pt x="66" y="293"/>
                                  </a:moveTo>
                                  <a:lnTo>
                                    <a:pt x="54" y="348"/>
                                  </a:lnTo>
                                  <a:lnTo>
                                    <a:pt x="41" y="400"/>
                                  </a:lnTo>
                                  <a:lnTo>
                                    <a:pt x="27" y="450"/>
                                  </a:lnTo>
                                  <a:lnTo>
                                    <a:pt x="11" y="498"/>
                                  </a:lnTo>
                                  <a:lnTo>
                                    <a:pt x="61" y="511"/>
                                  </a:lnTo>
                                  <a:lnTo>
                                    <a:pt x="75" y="457"/>
                                  </a:lnTo>
                                  <a:lnTo>
                                    <a:pt x="88" y="405"/>
                                  </a:lnTo>
                                  <a:lnTo>
                                    <a:pt x="101" y="356"/>
                                  </a:lnTo>
                                  <a:lnTo>
                                    <a:pt x="113" y="309"/>
                                  </a:lnTo>
                                  <a:lnTo>
                                    <a:pt x="101" y="305"/>
                                  </a:lnTo>
                                  <a:lnTo>
                                    <a:pt x="90" y="301"/>
                                  </a:lnTo>
                                  <a:lnTo>
                                    <a:pt x="66" y="293"/>
                                  </a:lnTo>
                                  <a:close/>
                                  <a:moveTo>
                                    <a:pt x="27" y="143"/>
                                  </a:moveTo>
                                  <a:lnTo>
                                    <a:pt x="0" y="172"/>
                                  </a:lnTo>
                                  <a:lnTo>
                                    <a:pt x="22" y="189"/>
                                  </a:lnTo>
                                  <a:lnTo>
                                    <a:pt x="45" y="207"/>
                                  </a:lnTo>
                                  <a:lnTo>
                                    <a:pt x="69" y="227"/>
                                  </a:lnTo>
                                  <a:lnTo>
                                    <a:pt x="93" y="247"/>
                                  </a:lnTo>
                                  <a:lnTo>
                                    <a:pt x="100" y="241"/>
                                  </a:lnTo>
                                  <a:lnTo>
                                    <a:pt x="107" y="232"/>
                                  </a:lnTo>
                                  <a:lnTo>
                                    <a:pt x="116" y="223"/>
                                  </a:lnTo>
                                  <a:lnTo>
                                    <a:pt x="126" y="212"/>
                                  </a:lnTo>
                                  <a:lnTo>
                                    <a:pt x="101" y="194"/>
                                  </a:lnTo>
                                  <a:lnTo>
                                    <a:pt x="77" y="176"/>
                                  </a:lnTo>
                                  <a:lnTo>
                                    <a:pt x="52" y="159"/>
                                  </a:lnTo>
                                  <a:lnTo>
                                    <a:pt x="27" y="143"/>
                                  </a:lnTo>
                                  <a:close/>
                                  <a:moveTo>
                                    <a:pt x="50" y="8"/>
                                  </a:moveTo>
                                  <a:lnTo>
                                    <a:pt x="20" y="36"/>
                                  </a:lnTo>
                                  <a:lnTo>
                                    <a:pt x="39" y="52"/>
                                  </a:lnTo>
                                  <a:lnTo>
                                    <a:pt x="60" y="70"/>
                                  </a:lnTo>
                                  <a:lnTo>
                                    <a:pt x="85" y="91"/>
                                  </a:lnTo>
                                  <a:lnTo>
                                    <a:pt x="111" y="115"/>
                                  </a:lnTo>
                                  <a:lnTo>
                                    <a:pt x="145" y="82"/>
                                  </a:lnTo>
                                  <a:lnTo>
                                    <a:pt x="123" y="64"/>
                                  </a:lnTo>
                                  <a:lnTo>
                                    <a:pt x="100" y="46"/>
                                  </a:lnTo>
                                  <a:lnTo>
                                    <a:pt x="76" y="27"/>
                                  </a:lnTo>
                                  <a:lnTo>
                                    <a:pt x="50" y="8"/>
                                  </a:lnTo>
                                  <a:close/>
                                  <a:moveTo>
                                    <a:pt x="873" y="225"/>
                                  </a:moveTo>
                                  <a:lnTo>
                                    <a:pt x="829" y="225"/>
                                  </a:lnTo>
                                  <a:lnTo>
                                    <a:pt x="829" y="423"/>
                                  </a:lnTo>
                                  <a:lnTo>
                                    <a:pt x="834" y="455"/>
                                  </a:lnTo>
                                  <a:lnTo>
                                    <a:pt x="850" y="478"/>
                                  </a:lnTo>
                                  <a:lnTo>
                                    <a:pt x="875" y="492"/>
                                  </a:lnTo>
                                  <a:lnTo>
                                    <a:pt x="910" y="497"/>
                                  </a:lnTo>
                                  <a:lnTo>
                                    <a:pt x="1070" y="497"/>
                                  </a:lnTo>
                                  <a:lnTo>
                                    <a:pt x="1104" y="493"/>
                                  </a:lnTo>
                                  <a:lnTo>
                                    <a:pt x="1130" y="482"/>
                                  </a:lnTo>
                                  <a:lnTo>
                                    <a:pt x="1148" y="463"/>
                                  </a:lnTo>
                                  <a:lnTo>
                                    <a:pt x="1151" y="457"/>
                                  </a:lnTo>
                                  <a:lnTo>
                                    <a:pt x="921" y="457"/>
                                  </a:lnTo>
                                  <a:lnTo>
                                    <a:pt x="900" y="454"/>
                                  </a:lnTo>
                                  <a:lnTo>
                                    <a:pt x="885" y="447"/>
                                  </a:lnTo>
                                  <a:lnTo>
                                    <a:pt x="876" y="434"/>
                                  </a:lnTo>
                                  <a:lnTo>
                                    <a:pt x="873" y="416"/>
                                  </a:lnTo>
                                  <a:lnTo>
                                    <a:pt x="873" y="225"/>
                                  </a:lnTo>
                                  <a:close/>
                                  <a:moveTo>
                                    <a:pt x="727" y="186"/>
                                  </a:moveTo>
                                  <a:lnTo>
                                    <a:pt x="685" y="186"/>
                                  </a:lnTo>
                                  <a:lnTo>
                                    <a:pt x="685" y="395"/>
                                  </a:lnTo>
                                  <a:lnTo>
                                    <a:pt x="604" y="420"/>
                                  </a:lnTo>
                                  <a:lnTo>
                                    <a:pt x="620" y="461"/>
                                  </a:lnTo>
                                  <a:lnTo>
                                    <a:pt x="803" y="398"/>
                                  </a:lnTo>
                                  <a:lnTo>
                                    <a:pt x="801" y="386"/>
                                  </a:lnTo>
                                  <a:lnTo>
                                    <a:pt x="801" y="382"/>
                                  </a:lnTo>
                                  <a:lnTo>
                                    <a:pt x="727" y="382"/>
                                  </a:lnTo>
                                  <a:lnTo>
                                    <a:pt x="727" y="186"/>
                                  </a:lnTo>
                                  <a:close/>
                                  <a:moveTo>
                                    <a:pt x="1127" y="340"/>
                                  </a:moveTo>
                                  <a:lnTo>
                                    <a:pt x="1125" y="361"/>
                                  </a:lnTo>
                                  <a:lnTo>
                                    <a:pt x="1122" y="382"/>
                                  </a:lnTo>
                                  <a:lnTo>
                                    <a:pt x="1119" y="401"/>
                                  </a:lnTo>
                                  <a:lnTo>
                                    <a:pt x="1116" y="418"/>
                                  </a:lnTo>
                                  <a:lnTo>
                                    <a:pt x="1110" y="435"/>
                                  </a:lnTo>
                                  <a:lnTo>
                                    <a:pt x="1099" y="447"/>
                                  </a:lnTo>
                                  <a:lnTo>
                                    <a:pt x="1082" y="454"/>
                                  </a:lnTo>
                                  <a:lnTo>
                                    <a:pt x="1059" y="457"/>
                                  </a:lnTo>
                                  <a:lnTo>
                                    <a:pt x="1151" y="457"/>
                                  </a:lnTo>
                                  <a:lnTo>
                                    <a:pt x="1159" y="437"/>
                                  </a:lnTo>
                                  <a:lnTo>
                                    <a:pt x="1162" y="420"/>
                                  </a:lnTo>
                                  <a:lnTo>
                                    <a:pt x="1166" y="400"/>
                                  </a:lnTo>
                                  <a:lnTo>
                                    <a:pt x="1170" y="379"/>
                                  </a:lnTo>
                                  <a:lnTo>
                                    <a:pt x="1174" y="355"/>
                                  </a:lnTo>
                                  <a:lnTo>
                                    <a:pt x="1162" y="351"/>
                                  </a:lnTo>
                                  <a:lnTo>
                                    <a:pt x="1150" y="348"/>
                                  </a:lnTo>
                                  <a:lnTo>
                                    <a:pt x="1139" y="344"/>
                                  </a:lnTo>
                                  <a:lnTo>
                                    <a:pt x="1127" y="340"/>
                                  </a:lnTo>
                                  <a:close/>
                                  <a:moveTo>
                                    <a:pt x="1002" y="188"/>
                                  </a:moveTo>
                                  <a:lnTo>
                                    <a:pt x="958" y="188"/>
                                  </a:lnTo>
                                  <a:lnTo>
                                    <a:pt x="958" y="403"/>
                                  </a:lnTo>
                                  <a:lnTo>
                                    <a:pt x="1002" y="403"/>
                                  </a:lnTo>
                                  <a:lnTo>
                                    <a:pt x="1002" y="188"/>
                                  </a:lnTo>
                                  <a:close/>
                                  <a:moveTo>
                                    <a:pt x="799" y="359"/>
                                  </a:moveTo>
                                  <a:lnTo>
                                    <a:pt x="727" y="382"/>
                                  </a:lnTo>
                                  <a:lnTo>
                                    <a:pt x="801" y="382"/>
                                  </a:lnTo>
                                  <a:lnTo>
                                    <a:pt x="800" y="373"/>
                                  </a:lnTo>
                                  <a:lnTo>
                                    <a:pt x="799" y="359"/>
                                  </a:lnTo>
                                  <a:close/>
                                  <a:moveTo>
                                    <a:pt x="1012" y="294"/>
                                  </a:moveTo>
                                  <a:lnTo>
                                    <a:pt x="1014" y="306"/>
                                  </a:lnTo>
                                  <a:lnTo>
                                    <a:pt x="1017" y="317"/>
                                  </a:lnTo>
                                  <a:lnTo>
                                    <a:pt x="1019" y="328"/>
                                  </a:lnTo>
                                  <a:lnTo>
                                    <a:pt x="1020" y="338"/>
                                  </a:lnTo>
                                  <a:lnTo>
                                    <a:pt x="1033" y="338"/>
                                  </a:lnTo>
                                  <a:lnTo>
                                    <a:pt x="1046" y="338"/>
                                  </a:lnTo>
                                  <a:lnTo>
                                    <a:pt x="1058" y="338"/>
                                  </a:lnTo>
                                  <a:lnTo>
                                    <a:pt x="1071" y="338"/>
                                  </a:lnTo>
                                  <a:lnTo>
                                    <a:pt x="1096" y="333"/>
                                  </a:lnTo>
                                  <a:lnTo>
                                    <a:pt x="1115" y="319"/>
                                  </a:lnTo>
                                  <a:lnTo>
                                    <a:pt x="1127" y="297"/>
                                  </a:lnTo>
                                  <a:lnTo>
                                    <a:pt x="1059" y="297"/>
                                  </a:lnTo>
                                  <a:lnTo>
                                    <a:pt x="1048" y="297"/>
                                  </a:lnTo>
                                  <a:lnTo>
                                    <a:pt x="1037" y="296"/>
                                  </a:lnTo>
                                  <a:lnTo>
                                    <a:pt x="1025" y="295"/>
                                  </a:lnTo>
                                  <a:lnTo>
                                    <a:pt x="1012" y="294"/>
                                  </a:lnTo>
                                  <a:close/>
                                  <a:moveTo>
                                    <a:pt x="1137" y="148"/>
                                  </a:moveTo>
                                  <a:lnTo>
                                    <a:pt x="1093" y="148"/>
                                  </a:lnTo>
                                  <a:lnTo>
                                    <a:pt x="1093" y="178"/>
                                  </a:lnTo>
                                  <a:lnTo>
                                    <a:pt x="1092" y="206"/>
                                  </a:lnTo>
                                  <a:lnTo>
                                    <a:pt x="1091" y="233"/>
                                  </a:lnTo>
                                  <a:lnTo>
                                    <a:pt x="1089" y="257"/>
                                  </a:lnTo>
                                  <a:lnTo>
                                    <a:pt x="1087" y="275"/>
                                  </a:lnTo>
                                  <a:lnTo>
                                    <a:pt x="1081" y="287"/>
                                  </a:lnTo>
                                  <a:lnTo>
                                    <a:pt x="1072" y="295"/>
                                  </a:lnTo>
                                  <a:lnTo>
                                    <a:pt x="1059" y="297"/>
                                  </a:lnTo>
                                  <a:lnTo>
                                    <a:pt x="1127" y="297"/>
                                  </a:lnTo>
                                  <a:lnTo>
                                    <a:pt x="1132" y="266"/>
                                  </a:lnTo>
                                  <a:lnTo>
                                    <a:pt x="1134" y="231"/>
                                  </a:lnTo>
                                  <a:lnTo>
                                    <a:pt x="1135" y="191"/>
                                  </a:lnTo>
                                  <a:lnTo>
                                    <a:pt x="1137" y="148"/>
                                  </a:lnTo>
                                  <a:close/>
                                  <a:moveTo>
                                    <a:pt x="873" y="62"/>
                                  </a:moveTo>
                                  <a:lnTo>
                                    <a:pt x="829" y="62"/>
                                  </a:lnTo>
                                  <a:lnTo>
                                    <a:pt x="829" y="184"/>
                                  </a:lnTo>
                                  <a:lnTo>
                                    <a:pt x="780" y="198"/>
                                  </a:lnTo>
                                  <a:lnTo>
                                    <a:pt x="787" y="237"/>
                                  </a:lnTo>
                                  <a:lnTo>
                                    <a:pt x="829" y="225"/>
                                  </a:lnTo>
                                  <a:lnTo>
                                    <a:pt x="873" y="225"/>
                                  </a:lnTo>
                                  <a:lnTo>
                                    <a:pt x="873" y="212"/>
                                  </a:lnTo>
                                  <a:lnTo>
                                    <a:pt x="958" y="188"/>
                                  </a:lnTo>
                                  <a:lnTo>
                                    <a:pt x="1002" y="188"/>
                                  </a:lnTo>
                                  <a:lnTo>
                                    <a:pt x="1002" y="175"/>
                                  </a:lnTo>
                                  <a:lnTo>
                                    <a:pt x="1012" y="172"/>
                                  </a:lnTo>
                                  <a:lnTo>
                                    <a:pt x="873" y="172"/>
                                  </a:lnTo>
                                  <a:lnTo>
                                    <a:pt x="873" y="62"/>
                                  </a:lnTo>
                                  <a:close/>
                                  <a:moveTo>
                                    <a:pt x="792" y="149"/>
                                  </a:moveTo>
                                  <a:lnTo>
                                    <a:pt x="613" y="149"/>
                                  </a:lnTo>
                                  <a:lnTo>
                                    <a:pt x="613" y="186"/>
                                  </a:lnTo>
                                  <a:lnTo>
                                    <a:pt x="792" y="186"/>
                                  </a:lnTo>
                                  <a:lnTo>
                                    <a:pt x="792" y="149"/>
                                  </a:lnTo>
                                  <a:close/>
                                  <a:moveTo>
                                    <a:pt x="1002" y="0"/>
                                  </a:moveTo>
                                  <a:lnTo>
                                    <a:pt x="958" y="0"/>
                                  </a:lnTo>
                                  <a:lnTo>
                                    <a:pt x="958" y="148"/>
                                  </a:lnTo>
                                  <a:lnTo>
                                    <a:pt x="873" y="172"/>
                                  </a:lnTo>
                                  <a:lnTo>
                                    <a:pt x="1012" y="172"/>
                                  </a:lnTo>
                                  <a:lnTo>
                                    <a:pt x="1093" y="148"/>
                                  </a:lnTo>
                                  <a:lnTo>
                                    <a:pt x="1137" y="148"/>
                                  </a:lnTo>
                                  <a:lnTo>
                                    <a:pt x="1137" y="136"/>
                                  </a:lnTo>
                                  <a:lnTo>
                                    <a:pt x="1002" y="136"/>
                                  </a:lnTo>
                                  <a:lnTo>
                                    <a:pt x="1002" y="0"/>
                                  </a:lnTo>
                                  <a:close/>
                                  <a:moveTo>
                                    <a:pt x="727" y="3"/>
                                  </a:moveTo>
                                  <a:lnTo>
                                    <a:pt x="685" y="3"/>
                                  </a:lnTo>
                                  <a:lnTo>
                                    <a:pt x="685" y="149"/>
                                  </a:lnTo>
                                  <a:lnTo>
                                    <a:pt x="727" y="149"/>
                                  </a:lnTo>
                                  <a:lnTo>
                                    <a:pt x="727" y="3"/>
                                  </a:lnTo>
                                  <a:close/>
                                  <a:moveTo>
                                    <a:pt x="1139" y="97"/>
                                  </a:moveTo>
                                  <a:lnTo>
                                    <a:pt x="1002" y="136"/>
                                  </a:lnTo>
                                  <a:lnTo>
                                    <a:pt x="1137" y="136"/>
                                  </a:lnTo>
                                  <a:lnTo>
                                    <a:pt x="1139" y="97"/>
                                  </a:lnTo>
                                  <a:close/>
                                  <a:moveTo>
                                    <a:pt x="1699" y="33"/>
                                  </a:moveTo>
                                  <a:lnTo>
                                    <a:pt x="1298" y="33"/>
                                  </a:lnTo>
                                  <a:lnTo>
                                    <a:pt x="1298" y="510"/>
                                  </a:lnTo>
                                  <a:lnTo>
                                    <a:pt x="1346" y="510"/>
                                  </a:lnTo>
                                  <a:lnTo>
                                    <a:pt x="1346" y="473"/>
                                  </a:lnTo>
                                  <a:lnTo>
                                    <a:pt x="1699" y="473"/>
                                  </a:lnTo>
                                  <a:lnTo>
                                    <a:pt x="1699" y="434"/>
                                  </a:lnTo>
                                  <a:lnTo>
                                    <a:pt x="1346" y="434"/>
                                  </a:lnTo>
                                  <a:lnTo>
                                    <a:pt x="1346" y="269"/>
                                  </a:lnTo>
                                  <a:lnTo>
                                    <a:pt x="1699" y="269"/>
                                  </a:lnTo>
                                  <a:lnTo>
                                    <a:pt x="1699" y="229"/>
                                  </a:lnTo>
                                  <a:lnTo>
                                    <a:pt x="1346" y="229"/>
                                  </a:lnTo>
                                  <a:lnTo>
                                    <a:pt x="1346" y="72"/>
                                  </a:lnTo>
                                  <a:lnTo>
                                    <a:pt x="1699" y="72"/>
                                  </a:lnTo>
                                  <a:lnTo>
                                    <a:pt x="1699" y="33"/>
                                  </a:lnTo>
                                  <a:close/>
                                  <a:moveTo>
                                    <a:pt x="1699" y="473"/>
                                  </a:moveTo>
                                  <a:lnTo>
                                    <a:pt x="1651" y="473"/>
                                  </a:lnTo>
                                  <a:lnTo>
                                    <a:pt x="1651" y="510"/>
                                  </a:lnTo>
                                  <a:lnTo>
                                    <a:pt x="1699" y="510"/>
                                  </a:lnTo>
                                  <a:lnTo>
                                    <a:pt x="1699" y="473"/>
                                  </a:lnTo>
                                  <a:close/>
                                  <a:moveTo>
                                    <a:pt x="1699" y="269"/>
                                  </a:moveTo>
                                  <a:lnTo>
                                    <a:pt x="1651" y="269"/>
                                  </a:lnTo>
                                  <a:lnTo>
                                    <a:pt x="1651" y="434"/>
                                  </a:lnTo>
                                  <a:lnTo>
                                    <a:pt x="1699" y="434"/>
                                  </a:lnTo>
                                  <a:lnTo>
                                    <a:pt x="1699" y="269"/>
                                  </a:lnTo>
                                  <a:close/>
                                  <a:moveTo>
                                    <a:pt x="1699" y="72"/>
                                  </a:moveTo>
                                  <a:lnTo>
                                    <a:pt x="1651" y="72"/>
                                  </a:lnTo>
                                  <a:lnTo>
                                    <a:pt x="1651" y="229"/>
                                  </a:lnTo>
                                  <a:lnTo>
                                    <a:pt x="1699" y="229"/>
                                  </a:lnTo>
                                  <a:lnTo>
                                    <a:pt x="1699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5" name="任意多边形 137"/>
                          <wps:cNvSpPr/>
                          <wps:spPr>
                            <a:xfrm>
                              <a:off x="6165" y="4991"/>
                              <a:ext cx="242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5" h="520">
                                  <a:moveTo>
                                    <a:pt x="358" y="89"/>
                                  </a:moveTo>
                                  <a:lnTo>
                                    <a:pt x="311" y="89"/>
                                  </a:lnTo>
                                  <a:lnTo>
                                    <a:pt x="309" y="134"/>
                                  </a:lnTo>
                                  <a:lnTo>
                                    <a:pt x="308" y="176"/>
                                  </a:lnTo>
                                  <a:lnTo>
                                    <a:pt x="305" y="215"/>
                                  </a:lnTo>
                                  <a:lnTo>
                                    <a:pt x="302" y="251"/>
                                  </a:lnTo>
                                  <a:lnTo>
                                    <a:pt x="290" y="319"/>
                                  </a:lnTo>
                                  <a:lnTo>
                                    <a:pt x="262" y="380"/>
                                  </a:lnTo>
                                  <a:lnTo>
                                    <a:pt x="219" y="436"/>
                                  </a:lnTo>
                                  <a:lnTo>
                                    <a:pt x="161" y="486"/>
                                  </a:lnTo>
                                  <a:lnTo>
                                    <a:pt x="172" y="495"/>
                                  </a:lnTo>
                                  <a:lnTo>
                                    <a:pt x="181" y="503"/>
                                  </a:lnTo>
                                  <a:lnTo>
                                    <a:pt x="190" y="512"/>
                                  </a:lnTo>
                                  <a:lnTo>
                                    <a:pt x="197" y="520"/>
                                  </a:lnTo>
                                  <a:lnTo>
                                    <a:pt x="259" y="464"/>
                                  </a:lnTo>
                                  <a:lnTo>
                                    <a:pt x="305" y="402"/>
                                  </a:lnTo>
                                  <a:lnTo>
                                    <a:pt x="335" y="332"/>
                                  </a:lnTo>
                                  <a:lnTo>
                                    <a:pt x="350" y="254"/>
                                  </a:lnTo>
                                  <a:lnTo>
                                    <a:pt x="352" y="220"/>
                                  </a:lnTo>
                                  <a:lnTo>
                                    <a:pt x="354" y="181"/>
                                  </a:lnTo>
                                  <a:lnTo>
                                    <a:pt x="356" y="138"/>
                                  </a:lnTo>
                                  <a:lnTo>
                                    <a:pt x="358" y="89"/>
                                  </a:lnTo>
                                  <a:close/>
                                  <a:moveTo>
                                    <a:pt x="194" y="282"/>
                                  </a:moveTo>
                                  <a:lnTo>
                                    <a:pt x="85" y="282"/>
                                  </a:lnTo>
                                  <a:lnTo>
                                    <a:pt x="85" y="517"/>
                                  </a:lnTo>
                                  <a:lnTo>
                                    <a:pt x="128" y="517"/>
                                  </a:lnTo>
                                  <a:lnTo>
                                    <a:pt x="128" y="296"/>
                                  </a:lnTo>
                                  <a:lnTo>
                                    <a:pt x="196" y="296"/>
                                  </a:lnTo>
                                  <a:lnTo>
                                    <a:pt x="187" y="290"/>
                                  </a:lnTo>
                                  <a:lnTo>
                                    <a:pt x="194" y="282"/>
                                  </a:lnTo>
                                  <a:close/>
                                  <a:moveTo>
                                    <a:pt x="339" y="456"/>
                                  </a:moveTo>
                                  <a:lnTo>
                                    <a:pt x="341" y="467"/>
                                  </a:lnTo>
                                  <a:lnTo>
                                    <a:pt x="344" y="479"/>
                                  </a:lnTo>
                                  <a:lnTo>
                                    <a:pt x="346" y="491"/>
                                  </a:lnTo>
                                  <a:lnTo>
                                    <a:pt x="348" y="503"/>
                                  </a:lnTo>
                                  <a:lnTo>
                                    <a:pt x="396" y="504"/>
                                  </a:lnTo>
                                  <a:lnTo>
                                    <a:pt x="431" y="505"/>
                                  </a:lnTo>
                                  <a:lnTo>
                                    <a:pt x="469" y="499"/>
                                  </a:lnTo>
                                  <a:lnTo>
                                    <a:pt x="497" y="481"/>
                                  </a:lnTo>
                                  <a:lnTo>
                                    <a:pt x="508" y="461"/>
                                  </a:lnTo>
                                  <a:lnTo>
                                    <a:pt x="426" y="461"/>
                                  </a:lnTo>
                                  <a:lnTo>
                                    <a:pt x="408" y="460"/>
                                  </a:lnTo>
                                  <a:lnTo>
                                    <a:pt x="388" y="459"/>
                                  </a:lnTo>
                                  <a:lnTo>
                                    <a:pt x="365" y="458"/>
                                  </a:lnTo>
                                  <a:lnTo>
                                    <a:pt x="339" y="456"/>
                                  </a:lnTo>
                                  <a:close/>
                                  <a:moveTo>
                                    <a:pt x="533" y="49"/>
                                  </a:moveTo>
                                  <a:lnTo>
                                    <a:pt x="221" y="49"/>
                                  </a:lnTo>
                                  <a:lnTo>
                                    <a:pt x="221" y="89"/>
                                  </a:lnTo>
                                  <a:lnTo>
                                    <a:pt x="486" y="89"/>
                                  </a:lnTo>
                                  <a:lnTo>
                                    <a:pt x="483" y="196"/>
                                  </a:lnTo>
                                  <a:lnTo>
                                    <a:pt x="480" y="285"/>
                                  </a:lnTo>
                                  <a:lnTo>
                                    <a:pt x="477" y="354"/>
                                  </a:lnTo>
                                  <a:lnTo>
                                    <a:pt x="474" y="405"/>
                                  </a:lnTo>
                                  <a:lnTo>
                                    <a:pt x="470" y="430"/>
                                  </a:lnTo>
                                  <a:lnTo>
                                    <a:pt x="461" y="447"/>
                                  </a:lnTo>
                                  <a:lnTo>
                                    <a:pt x="446" y="458"/>
                                  </a:lnTo>
                                  <a:lnTo>
                                    <a:pt x="426" y="461"/>
                                  </a:lnTo>
                                  <a:lnTo>
                                    <a:pt x="508" y="461"/>
                                  </a:lnTo>
                                  <a:lnTo>
                                    <a:pt x="514" y="450"/>
                                  </a:lnTo>
                                  <a:lnTo>
                                    <a:pt x="521" y="407"/>
                                  </a:lnTo>
                                  <a:lnTo>
                                    <a:pt x="523" y="354"/>
                                  </a:lnTo>
                                  <a:lnTo>
                                    <a:pt x="526" y="268"/>
                                  </a:lnTo>
                                  <a:lnTo>
                                    <a:pt x="530" y="174"/>
                                  </a:lnTo>
                                  <a:lnTo>
                                    <a:pt x="533" y="49"/>
                                  </a:lnTo>
                                  <a:close/>
                                  <a:moveTo>
                                    <a:pt x="196" y="296"/>
                                  </a:moveTo>
                                  <a:lnTo>
                                    <a:pt x="128" y="296"/>
                                  </a:lnTo>
                                  <a:lnTo>
                                    <a:pt x="172" y="328"/>
                                  </a:lnTo>
                                  <a:lnTo>
                                    <a:pt x="215" y="361"/>
                                  </a:lnTo>
                                  <a:lnTo>
                                    <a:pt x="244" y="329"/>
                                  </a:lnTo>
                                  <a:lnTo>
                                    <a:pt x="201" y="300"/>
                                  </a:lnTo>
                                  <a:lnTo>
                                    <a:pt x="196" y="296"/>
                                  </a:lnTo>
                                  <a:close/>
                                  <a:moveTo>
                                    <a:pt x="194" y="102"/>
                                  </a:moveTo>
                                  <a:lnTo>
                                    <a:pt x="8" y="102"/>
                                  </a:lnTo>
                                  <a:lnTo>
                                    <a:pt x="8" y="140"/>
                                  </a:lnTo>
                                  <a:lnTo>
                                    <a:pt x="144" y="140"/>
                                  </a:lnTo>
                                  <a:lnTo>
                                    <a:pt x="112" y="188"/>
                                  </a:lnTo>
                                  <a:lnTo>
                                    <a:pt x="77" y="231"/>
                                  </a:lnTo>
                                  <a:lnTo>
                                    <a:pt x="40" y="268"/>
                                  </a:lnTo>
                                  <a:lnTo>
                                    <a:pt x="0" y="300"/>
                                  </a:lnTo>
                                  <a:lnTo>
                                    <a:pt x="5" y="312"/>
                                  </a:lnTo>
                                  <a:lnTo>
                                    <a:pt x="9" y="324"/>
                                  </a:lnTo>
                                  <a:lnTo>
                                    <a:pt x="12" y="335"/>
                                  </a:lnTo>
                                  <a:lnTo>
                                    <a:pt x="16" y="346"/>
                                  </a:lnTo>
                                  <a:lnTo>
                                    <a:pt x="34" y="331"/>
                                  </a:lnTo>
                                  <a:lnTo>
                                    <a:pt x="51" y="315"/>
                                  </a:lnTo>
                                  <a:lnTo>
                                    <a:pt x="69" y="299"/>
                                  </a:lnTo>
                                  <a:lnTo>
                                    <a:pt x="85" y="282"/>
                                  </a:lnTo>
                                  <a:lnTo>
                                    <a:pt x="194" y="282"/>
                                  </a:lnTo>
                                  <a:lnTo>
                                    <a:pt x="203" y="271"/>
                                  </a:lnTo>
                                  <a:lnTo>
                                    <a:pt x="205" y="269"/>
                                  </a:lnTo>
                                  <a:lnTo>
                                    <a:pt x="155" y="269"/>
                                  </a:lnTo>
                                  <a:lnTo>
                                    <a:pt x="137" y="257"/>
                                  </a:lnTo>
                                  <a:lnTo>
                                    <a:pt x="128" y="251"/>
                                  </a:lnTo>
                                  <a:lnTo>
                                    <a:pt x="128" y="234"/>
                                  </a:lnTo>
                                  <a:lnTo>
                                    <a:pt x="145" y="212"/>
                                  </a:lnTo>
                                  <a:lnTo>
                                    <a:pt x="162" y="190"/>
                                  </a:lnTo>
                                  <a:lnTo>
                                    <a:pt x="179" y="166"/>
                                  </a:lnTo>
                                  <a:lnTo>
                                    <a:pt x="194" y="141"/>
                                  </a:lnTo>
                                  <a:lnTo>
                                    <a:pt x="194" y="102"/>
                                  </a:lnTo>
                                  <a:close/>
                                  <a:moveTo>
                                    <a:pt x="207" y="196"/>
                                  </a:moveTo>
                                  <a:lnTo>
                                    <a:pt x="195" y="215"/>
                                  </a:lnTo>
                                  <a:lnTo>
                                    <a:pt x="182" y="233"/>
                                  </a:lnTo>
                                  <a:lnTo>
                                    <a:pt x="169" y="251"/>
                                  </a:lnTo>
                                  <a:lnTo>
                                    <a:pt x="155" y="269"/>
                                  </a:lnTo>
                                  <a:lnTo>
                                    <a:pt x="205" y="269"/>
                                  </a:lnTo>
                                  <a:lnTo>
                                    <a:pt x="218" y="253"/>
                                  </a:lnTo>
                                  <a:lnTo>
                                    <a:pt x="232" y="235"/>
                                  </a:lnTo>
                                  <a:lnTo>
                                    <a:pt x="245" y="218"/>
                                  </a:lnTo>
                                  <a:lnTo>
                                    <a:pt x="207" y="196"/>
                                  </a:lnTo>
                                  <a:close/>
                                  <a:moveTo>
                                    <a:pt x="101" y="0"/>
                                  </a:moveTo>
                                  <a:lnTo>
                                    <a:pt x="62" y="19"/>
                                  </a:lnTo>
                                  <a:lnTo>
                                    <a:pt x="72" y="35"/>
                                  </a:lnTo>
                                  <a:lnTo>
                                    <a:pt x="83" y="53"/>
                                  </a:lnTo>
                                  <a:lnTo>
                                    <a:pt x="93" y="72"/>
                                  </a:lnTo>
                                  <a:lnTo>
                                    <a:pt x="103" y="92"/>
                                  </a:lnTo>
                                  <a:lnTo>
                                    <a:pt x="145" y="72"/>
                                  </a:lnTo>
                                  <a:lnTo>
                                    <a:pt x="134" y="52"/>
                                  </a:lnTo>
                                  <a:lnTo>
                                    <a:pt x="122" y="34"/>
                                  </a:lnTo>
                                  <a:lnTo>
                                    <a:pt x="112" y="16"/>
                                  </a:lnTo>
                                  <a:lnTo>
                                    <a:pt x="101" y="0"/>
                                  </a:lnTo>
                                  <a:close/>
                                  <a:moveTo>
                                    <a:pt x="1128" y="56"/>
                                  </a:moveTo>
                                  <a:lnTo>
                                    <a:pt x="656" y="56"/>
                                  </a:lnTo>
                                  <a:lnTo>
                                    <a:pt x="656" y="101"/>
                                  </a:lnTo>
                                  <a:lnTo>
                                    <a:pt x="1128" y="101"/>
                                  </a:lnTo>
                                  <a:lnTo>
                                    <a:pt x="1128" y="56"/>
                                  </a:lnTo>
                                  <a:close/>
                                  <a:moveTo>
                                    <a:pt x="1165" y="436"/>
                                  </a:moveTo>
                                  <a:lnTo>
                                    <a:pt x="622" y="436"/>
                                  </a:lnTo>
                                  <a:lnTo>
                                    <a:pt x="622" y="481"/>
                                  </a:lnTo>
                                  <a:lnTo>
                                    <a:pt x="1165" y="481"/>
                                  </a:lnTo>
                                  <a:lnTo>
                                    <a:pt x="1165" y="436"/>
                                  </a:lnTo>
                                  <a:close/>
                                  <a:moveTo>
                                    <a:pt x="1102" y="236"/>
                                  </a:moveTo>
                                  <a:lnTo>
                                    <a:pt x="682" y="236"/>
                                  </a:lnTo>
                                  <a:lnTo>
                                    <a:pt x="682" y="281"/>
                                  </a:lnTo>
                                  <a:lnTo>
                                    <a:pt x="1102" y="281"/>
                                  </a:lnTo>
                                  <a:lnTo>
                                    <a:pt x="1102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6" name="任意多边形 138"/>
                          <wps:cNvSpPr/>
                          <wps:spPr>
                            <a:xfrm>
                              <a:off x="6642" y="4991"/>
                              <a:ext cx="241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3" h="523">
                                  <a:moveTo>
                                    <a:pt x="543" y="450"/>
                                  </a:moveTo>
                                  <a:lnTo>
                                    <a:pt x="0" y="450"/>
                                  </a:lnTo>
                                  <a:lnTo>
                                    <a:pt x="0" y="491"/>
                                  </a:lnTo>
                                  <a:lnTo>
                                    <a:pt x="543" y="491"/>
                                  </a:lnTo>
                                  <a:lnTo>
                                    <a:pt x="543" y="450"/>
                                  </a:lnTo>
                                  <a:close/>
                                  <a:moveTo>
                                    <a:pt x="414" y="168"/>
                                  </a:moveTo>
                                  <a:lnTo>
                                    <a:pt x="385" y="247"/>
                                  </a:lnTo>
                                  <a:lnTo>
                                    <a:pt x="355" y="321"/>
                                  </a:lnTo>
                                  <a:lnTo>
                                    <a:pt x="324" y="388"/>
                                  </a:lnTo>
                                  <a:lnTo>
                                    <a:pt x="292" y="450"/>
                                  </a:lnTo>
                                  <a:lnTo>
                                    <a:pt x="347" y="450"/>
                                  </a:lnTo>
                                  <a:lnTo>
                                    <a:pt x="377" y="390"/>
                                  </a:lnTo>
                                  <a:lnTo>
                                    <a:pt x="407" y="326"/>
                                  </a:lnTo>
                                  <a:lnTo>
                                    <a:pt x="436" y="258"/>
                                  </a:lnTo>
                                  <a:lnTo>
                                    <a:pt x="465" y="186"/>
                                  </a:lnTo>
                                  <a:lnTo>
                                    <a:pt x="414" y="168"/>
                                  </a:lnTo>
                                  <a:close/>
                                  <a:moveTo>
                                    <a:pt x="125" y="174"/>
                                  </a:moveTo>
                                  <a:lnTo>
                                    <a:pt x="81" y="191"/>
                                  </a:lnTo>
                                  <a:lnTo>
                                    <a:pt x="104" y="244"/>
                                  </a:lnTo>
                                  <a:lnTo>
                                    <a:pt x="128" y="299"/>
                                  </a:lnTo>
                                  <a:lnTo>
                                    <a:pt x="151" y="357"/>
                                  </a:lnTo>
                                  <a:lnTo>
                                    <a:pt x="173" y="418"/>
                                  </a:lnTo>
                                  <a:lnTo>
                                    <a:pt x="224" y="399"/>
                                  </a:lnTo>
                                  <a:lnTo>
                                    <a:pt x="200" y="342"/>
                                  </a:lnTo>
                                  <a:lnTo>
                                    <a:pt x="176" y="286"/>
                                  </a:lnTo>
                                  <a:lnTo>
                                    <a:pt x="151" y="230"/>
                                  </a:lnTo>
                                  <a:lnTo>
                                    <a:pt x="125" y="174"/>
                                  </a:lnTo>
                                  <a:close/>
                                  <a:moveTo>
                                    <a:pt x="530" y="106"/>
                                  </a:moveTo>
                                  <a:lnTo>
                                    <a:pt x="14" y="106"/>
                                  </a:lnTo>
                                  <a:lnTo>
                                    <a:pt x="14" y="146"/>
                                  </a:lnTo>
                                  <a:lnTo>
                                    <a:pt x="530" y="146"/>
                                  </a:lnTo>
                                  <a:lnTo>
                                    <a:pt x="530" y="106"/>
                                  </a:lnTo>
                                  <a:close/>
                                  <a:moveTo>
                                    <a:pt x="252" y="0"/>
                                  </a:moveTo>
                                  <a:lnTo>
                                    <a:pt x="211" y="21"/>
                                  </a:lnTo>
                                  <a:lnTo>
                                    <a:pt x="225" y="43"/>
                                  </a:lnTo>
                                  <a:lnTo>
                                    <a:pt x="239" y="63"/>
                                  </a:lnTo>
                                  <a:lnTo>
                                    <a:pt x="252" y="84"/>
                                  </a:lnTo>
                                  <a:lnTo>
                                    <a:pt x="263" y="104"/>
                                  </a:lnTo>
                                  <a:lnTo>
                                    <a:pt x="308" y="80"/>
                                  </a:lnTo>
                                  <a:lnTo>
                                    <a:pt x="293" y="58"/>
                                  </a:lnTo>
                                  <a:lnTo>
                                    <a:pt x="279" y="37"/>
                                  </a:lnTo>
                                  <a:lnTo>
                                    <a:pt x="265" y="18"/>
                                  </a:lnTo>
                                  <a:lnTo>
                                    <a:pt x="252" y="0"/>
                                  </a:lnTo>
                                  <a:close/>
                                  <a:moveTo>
                                    <a:pt x="1119" y="321"/>
                                  </a:moveTo>
                                  <a:lnTo>
                                    <a:pt x="725" y="321"/>
                                  </a:lnTo>
                                  <a:lnTo>
                                    <a:pt x="725" y="522"/>
                                  </a:lnTo>
                                  <a:lnTo>
                                    <a:pt x="768" y="522"/>
                                  </a:lnTo>
                                  <a:lnTo>
                                    <a:pt x="768" y="492"/>
                                  </a:lnTo>
                                  <a:lnTo>
                                    <a:pt x="1037" y="492"/>
                                  </a:lnTo>
                                  <a:lnTo>
                                    <a:pt x="1037" y="460"/>
                                  </a:lnTo>
                                  <a:lnTo>
                                    <a:pt x="768" y="460"/>
                                  </a:lnTo>
                                  <a:lnTo>
                                    <a:pt x="768" y="411"/>
                                  </a:lnTo>
                                  <a:lnTo>
                                    <a:pt x="1037" y="411"/>
                                  </a:lnTo>
                                  <a:lnTo>
                                    <a:pt x="1037" y="378"/>
                                  </a:lnTo>
                                  <a:lnTo>
                                    <a:pt x="768" y="378"/>
                                  </a:lnTo>
                                  <a:lnTo>
                                    <a:pt x="768" y="329"/>
                                  </a:lnTo>
                                  <a:lnTo>
                                    <a:pt x="1037" y="329"/>
                                  </a:lnTo>
                                  <a:lnTo>
                                    <a:pt x="1037" y="326"/>
                                  </a:lnTo>
                                  <a:lnTo>
                                    <a:pt x="1135" y="326"/>
                                  </a:lnTo>
                                  <a:lnTo>
                                    <a:pt x="1119" y="321"/>
                                  </a:lnTo>
                                  <a:close/>
                                  <a:moveTo>
                                    <a:pt x="1037" y="492"/>
                                  </a:moveTo>
                                  <a:lnTo>
                                    <a:pt x="994" y="492"/>
                                  </a:lnTo>
                                  <a:lnTo>
                                    <a:pt x="994" y="521"/>
                                  </a:lnTo>
                                  <a:lnTo>
                                    <a:pt x="1037" y="521"/>
                                  </a:lnTo>
                                  <a:lnTo>
                                    <a:pt x="1037" y="492"/>
                                  </a:lnTo>
                                  <a:close/>
                                  <a:moveTo>
                                    <a:pt x="1037" y="411"/>
                                  </a:moveTo>
                                  <a:lnTo>
                                    <a:pt x="994" y="411"/>
                                  </a:lnTo>
                                  <a:lnTo>
                                    <a:pt x="994" y="460"/>
                                  </a:lnTo>
                                  <a:lnTo>
                                    <a:pt x="1037" y="460"/>
                                  </a:lnTo>
                                  <a:lnTo>
                                    <a:pt x="1037" y="411"/>
                                  </a:lnTo>
                                  <a:close/>
                                  <a:moveTo>
                                    <a:pt x="810" y="242"/>
                                  </a:moveTo>
                                  <a:lnTo>
                                    <a:pt x="753" y="242"/>
                                  </a:lnTo>
                                  <a:lnTo>
                                    <a:pt x="722" y="271"/>
                                  </a:lnTo>
                                  <a:lnTo>
                                    <a:pt x="686" y="298"/>
                                  </a:lnTo>
                                  <a:lnTo>
                                    <a:pt x="645" y="323"/>
                                  </a:lnTo>
                                  <a:lnTo>
                                    <a:pt x="600" y="348"/>
                                  </a:lnTo>
                                  <a:lnTo>
                                    <a:pt x="608" y="356"/>
                                  </a:lnTo>
                                  <a:lnTo>
                                    <a:pt x="616" y="365"/>
                                  </a:lnTo>
                                  <a:lnTo>
                                    <a:pt x="623" y="373"/>
                                  </a:lnTo>
                                  <a:lnTo>
                                    <a:pt x="630" y="382"/>
                                  </a:lnTo>
                                  <a:lnTo>
                                    <a:pt x="656" y="367"/>
                                  </a:lnTo>
                                  <a:lnTo>
                                    <a:pt x="680" y="352"/>
                                  </a:lnTo>
                                  <a:lnTo>
                                    <a:pt x="703" y="337"/>
                                  </a:lnTo>
                                  <a:lnTo>
                                    <a:pt x="725" y="321"/>
                                  </a:lnTo>
                                  <a:lnTo>
                                    <a:pt x="1119" y="321"/>
                                  </a:lnTo>
                                  <a:lnTo>
                                    <a:pt x="1111" y="319"/>
                                  </a:lnTo>
                                  <a:lnTo>
                                    <a:pt x="1065" y="298"/>
                                  </a:lnTo>
                                  <a:lnTo>
                                    <a:pt x="1062" y="295"/>
                                  </a:lnTo>
                                  <a:lnTo>
                                    <a:pt x="757" y="295"/>
                                  </a:lnTo>
                                  <a:lnTo>
                                    <a:pt x="772" y="282"/>
                                  </a:lnTo>
                                  <a:lnTo>
                                    <a:pt x="786" y="269"/>
                                  </a:lnTo>
                                  <a:lnTo>
                                    <a:pt x="798" y="256"/>
                                  </a:lnTo>
                                  <a:lnTo>
                                    <a:pt x="810" y="242"/>
                                  </a:lnTo>
                                  <a:close/>
                                  <a:moveTo>
                                    <a:pt x="1037" y="329"/>
                                  </a:moveTo>
                                  <a:lnTo>
                                    <a:pt x="994" y="329"/>
                                  </a:lnTo>
                                  <a:lnTo>
                                    <a:pt x="994" y="378"/>
                                  </a:lnTo>
                                  <a:lnTo>
                                    <a:pt x="1037" y="378"/>
                                  </a:lnTo>
                                  <a:lnTo>
                                    <a:pt x="1037" y="329"/>
                                  </a:lnTo>
                                  <a:close/>
                                  <a:moveTo>
                                    <a:pt x="1135" y="326"/>
                                  </a:moveTo>
                                  <a:lnTo>
                                    <a:pt x="1037" y="326"/>
                                  </a:lnTo>
                                  <a:lnTo>
                                    <a:pt x="1059" y="340"/>
                                  </a:lnTo>
                                  <a:lnTo>
                                    <a:pt x="1083" y="353"/>
                                  </a:lnTo>
                                  <a:lnTo>
                                    <a:pt x="1107" y="364"/>
                                  </a:lnTo>
                                  <a:lnTo>
                                    <a:pt x="1133" y="374"/>
                                  </a:lnTo>
                                  <a:lnTo>
                                    <a:pt x="1140" y="365"/>
                                  </a:lnTo>
                                  <a:lnTo>
                                    <a:pt x="1147" y="355"/>
                                  </a:lnTo>
                                  <a:lnTo>
                                    <a:pt x="1154" y="345"/>
                                  </a:lnTo>
                                  <a:lnTo>
                                    <a:pt x="1162" y="335"/>
                                  </a:lnTo>
                                  <a:lnTo>
                                    <a:pt x="1135" y="326"/>
                                  </a:lnTo>
                                  <a:close/>
                                  <a:moveTo>
                                    <a:pt x="991" y="242"/>
                                  </a:moveTo>
                                  <a:lnTo>
                                    <a:pt x="944" y="242"/>
                                  </a:lnTo>
                                  <a:lnTo>
                                    <a:pt x="956" y="257"/>
                                  </a:lnTo>
                                  <a:lnTo>
                                    <a:pt x="968" y="270"/>
                                  </a:lnTo>
                                  <a:lnTo>
                                    <a:pt x="982" y="283"/>
                                  </a:lnTo>
                                  <a:lnTo>
                                    <a:pt x="995" y="295"/>
                                  </a:lnTo>
                                  <a:lnTo>
                                    <a:pt x="1062" y="295"/>
                                  </a:lnTo>
                                  <a:lnTo>
                                    <a:pt x="1025" y="272"/>
                                  </a:lnTo>
                                  <a:lnTo>
                                    <a:pt x="991" y="242"/>
                                  </a:lnTo>
                                  <a:close/>
                                  <a:moveTo>
                                    <a:pt x="1137" y="208"/>
                                  </a:moveTo>
                                  <a:lnTo>
                                    <a:pt x="626" y="208"/>
                                  </a:lnTo>
                                  <a:lnTo>
                                    <a:pt x="626" y="242"/>
                                  </a:lnTo>
                                  <a:lnTo>
                                    <a:pt x="1137" y="242"/>
                                  </a:lnTo>
                                  <a:lnTo>
                                    <a:pt x="1137" y="208"/>
                                  </a:lnTo>
                                  <a:close/>
                                  <a:moveTo>
                                    <a:pt x="860" y="166"/>
                                  </a:moveTo>
                                  <a:lnTo>
                                    <a:pt x="812" y="166"/>
                                  </a:lnTo>
                                  <a:lnTo>
                                    <a:pt x="806" y="176"/>
                                  </a:lnTo>
                                  <a:lnTo>
                                    <a:pt x="799" y="187"/>
                                  </a:lnTo>
                                  <a:lnTo>
                                    <a:pt x="792" y="197"/>
                                  </a:lnTo>
                                  <a:lnTo>
                                    <a:pt x="784" y="208"/>
                                  </a:lnTo>
                                  <a:lnTo>
                                    <a:pt x="836" y="208"/>
                                  </a:lnTo>
                                  <a:lnTo>
                                    <a:pt x="843" y="197"/>
                                  </a:lnTo>
                                  <a:lnTo>
                                    <a:pt x="849" y="187"/>
                                  </a:lnTo>
                                  <a:lnTo>
                                    <a:pt x="855" y="176"/>
                                  </a:lnTo>
                                  <a:lnTo>
                                    <a:pt x="860" y="166"/>
                                  </a:lnTo>
                                  <a:close/>
                                  <a:moveTo>
                                    <a:pt x="1091" y="131"/>
                                  </a:moveTo>
                                  <a:lnTo>
                                    <a:pt x="675" y="131"/>
                                  </a:lnTo>
                                  <a:lnTo>
                                    <a:pt x="675" y="166"/>
                                  </a:lnTo>
                                  <a:lnTo>
                                    <a:pt x="1091" y="166"/>
                                  </a:lnTo>
                                  <a:lnTo>
                                    <a:pt x="1091" y="131"/>
                                  </a:lnTo>
                                  <a:close/>
                                  <a:moveTo>
                                    <a:pt x="888" y="89"/>
                                  </a:moveTo>
                                  <a:lnTo>
                                    <a:pt x="842" y="89"/>
                                  </a:lnTo>
                                  <a:lnTo>
                                    <a:pt x="839" y="100"/>
                                  </a:lnTo>
                                  <a:lnTo>
                                    <a:pt x="836" y="110"/>
                                  </a:lnTo>
                                  <a:lnTo>
                                    <a:pt x="832" y="121"/>
                                  </a:lnTo>
                                  <a:lnTo>
                                    <a:pt x="828" y="131"/>
                                  </a:lnTo>
                                  <a:lnTo>
                                    <a:pt x="874" y="131"/>
                                  </a:lnTo>
                                  <a:lnTo>
                                    <a:pt x="878" y="121"/>
                                  </a:lnTo>
                                  <a:lnTo>
                                    <a:pt x="881" y="110"/>
                                  </a:lnTo>
                                  <a:lnTo>
                                    <a:pt x="885" y="100"/>
                                  </a:lnTo>
                                  <a:lnTo>
                                    <a:pt x="888" y="89"/>
                                  </a:lnTo>
                                  <a:close/>
                                  <a:moveTo>
                                    <a:pt x="1119" y="54"/>
                                  </a:moveTo>
                                  <a:lnTo>
                                    <a:pt x="643" y="54"/>
                                  </a:lnTo>
                                  <a:lnTo>
                                    <a:pt x="643" y="89"/>
                                  </a:lnTo>
                                  <a:lnTo>
                                    <a:pt x="1119" y="89"/>
                                  </a:lnTo>
                                  <a:lnTo>
                                    <a:pt x="1119" y="54"/>
                                  </a:lnTo>
                                  <a:close/>
                                  <a:moveTo>
                                    <a:pt x="904" y="4"/>
                                  </a:moveTo>
                                  <a:lnTo>
                                    <a:pt x="858" y="4"/>
                                  </a:lnTo>
                                  <a:lnTo>
                                    <a:pt x="857" y="17"/>
                                  </a:lnTo>
                                  <a:lnTo>
                                    <a:pt x="855" y="30"/>
                                  </a:lnTo>
                                  <a:lnTo>
                                    <a:pt x="853" y="42"/>
                                  </a:lnTo>
                                  <a:lnTo>
                                    <a:pt x="851" y="54"/>
                                  </a:lnTo>
                                  <a:lnTo>
                                    <a:pt x="895" y="54"/>
                                  </a:lnTo>
                                  <a:lnTo>
                                    <a:pt x="898" y="42"/>
                                  </a:lnTo>
                                  <a:lnTo>
                                    <a:pt x="900" y="29"/>
                                  </a:lnTo>
                                  <a:lnTo>
                                    <a:pt x="902" y="17"/>
                                  </a:lnTo>
                                  <a:lnTo>
                                    <a:pt x="904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7" name="任意多边形 139"/>
                          <wps:cNvSpPr/>
                          <wps:spPr>
                            <a:xfrm>
                              <a:off x="7104" y="4991"/>
                              <a:ext cx="243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72" h="520">
                                  <a:moveTo>
                                    <a:pt x="357" y="89"/>
                                  </a:moveTo>
                                  <a:lnTo>
                                    <a:pt x="310" y="89"/>
                                  </a:lnTo>
                                  <a:lnTo>
                                    <a:pt x="309" y="134"/>
                                  </a:lnTo>
                                  <a:lnTo>
                                    <a:pt x="307" y="176"/>
                                  </a:lnTo>
                                  <a:lnTo>
                                    <a:pt x="305" y="215"/>
                                  </a:lnTo>
                                  <a:lnTo>
                                    <a:pt x="302" y="251"/>
                                  </a:lnTo>
                                  <a:lnTo>
                                    <a:pt x="289" y="319"/>
                                  </a:lnTo>
                                  <a:lnTo>
                                    <a:pt x="261" y="380"/>
                                  </a:lnTo>
                                  <a:lnTo>
                                    <a:pt x="218" y="436"/>
                                  </a:lnTo>
                                  <a:lnTo>
                                    <a:pt x="161" y="486"/>
                                  </a:lnTo>
                                  <a:lnTo>
                                    <a:pt x="171" y="495"/>
                                  </a:lnTo>
                                  <a:lnTo>
                                    <a:pt x="180" y="503"/>
                                  </a:lnTo>
                                  <a:lnTo>
                                    <a:pt x="189" y="512"/>
                                  </a:lnTo>
                                  <a:lnTo>
                                    <a:pt x="197" y="520"/>
                                  </a:lnTo>
                                  <a:lnTo>
                                    <a:pt x="259" y="464"/>
                                  </a:lnTo>
                                  <a:lnTo>
                                    <a:pt x="305" y="402"/>
                                  </a:lnTo>
                                  <a:lnTo>
                                    <a:pt x="335" y="332"/>
                                  </a:lnTo>
                                  <a:lnTo>
                                    <a:pt x="349" y="254"/>
                                  </a:lnTo>
                                  <a:lnTo>
                                    <a:pt x="351" y="220"/>
                                  </a:lnTo>
                                  <a:lnTo>
                                    <a:pt x="354" y="181"/>
                                  </a:lnTo>
                                  <a:lnTo>
                                    <a:pt x="356" y="138"/>
                                  </a:lnTo>
                                  <a:lnTo>
                                    <a:pt x="357" y="89"/>
                                  </a:lnTo>
                                  <a:close/>
                                  <a:moveTo>
                                    <a:pt x="193" y="282"/>
                                  </a:moveTo>
                                  <a:lnTo>
                                    <a:pt x="85" y="282"/>
                                  </a:lnTo>
                                  <a:lnTo>
                                    <a:pt x="85" y="517"/>
                                  </a:lnTo>
                                  <a:lnTo>
                                    <a:pt x="127" y="517"/>
                                  </a:lnTo>
                                  <a:lnTo>
                                    <a:pt x="127" y="296"/>
                                  </a:lnTo>
                                  <a:lnTo>
                                    <a:pt x="195" y="296"/>
                                  </a:lnTo>
                                  <a:lnTo>
                                    <a:pt x="187" y="290"/>
                                  </a:lnTo>
                                  <a:lnTo>
                                    <a:pt x="193" y="282"/>
                                  </a:lnTo>
                                  <a:close/>
                                  <a:moveTo>
                                    <a:pt x="338" y="456"/>
                                  </a:moveTo>
                                  <a:lnTo>
                                    <a:pt x="341" y="467"/>
                                  </a:lnTo>
                                  <a:lnTo>
                                    <a:pt x="343" y="479"/>
                                  </a:lnTo>
                                  <a:lnTo>
                                    <a:pt x="345" y="491"/>
                                  </a:lnTo>
                                  <a:lnTo>
                                    <a:pt x="347" y="503"/>
                                  </a:lnTo>
                                  <a:lnTo>
                                    <a:pt x="395" y="504"/>
                                  </a:lnTo>
                                  <a:lnTo>
                                    <a:pt x="430" y="505"/>
                                  </a:lnTo>
                                  <a:lnTo>
                                    <a:pt x="468" y="499"/>
                                  </a:lnTo>
                                  <a:lnTo>
                                    <a:pt x="496" y="481"/>
                                  </a:lnTo>
                                  <a:lnTo>
                                    <a:pt x="508" y="461"/>
                                  </a:lnTo>
                                  <a:lnTo>
                                    <a:pt x="425" y="461"/>
                                  </a:lnTo>
                                  <a:lnTo>
                                    <a:pt x="407" y="460"/>
                                  </a:lnTo>
                                  <a:lnTo>
                                    <a:pt x="387" y="459"/>
                                  </a:lnTo>
                                  <a:lnTo>
                                    <a:pt x="364" y="458"/>
                                  </a:lnTo>
                                  <a:lnTo>
                                    <a:pt x="338" y="456"/>
                                  </a:lnTo>
                                  <a:close/>
                                  <a:moveTo>
                                    <a:pt x="533" y="49"/>
                                  </a:moveTo>
                                  <a:lnTo>
                                    <a:pt x="220" y="49"/>
                                  </a:lnTo>
                                  <a:lnTo>
                                    <a:pt x="220" y="89"/>
                                  </a:lnTo>
                                  <a:lnTo>
                                    <a:pt x="485" y="89"/>
                                  </a:lnTo>
                                  <a:lnTo>
                                    <a:pt x="482" y="196"/>
                                  </a:lnTo>
                                  <a:lnTo>
                                    <a:pt x="479" y="285"/>
                                  </a:lnTo>
                                  <a:lnTo>
                                    <a:pt x="476" y="354"/>
                                  </a:lnTo>
                                  <a:lnTo>
                                    <a:pt x="473" y="405"/>
                                  </a:lnTo>
                                  <a:lnTo>
                                    <a:pt x="469" y="430"/>
                                  </a:lnTo>
                                  <a:lnTo>
                                    <a:pt x="460" y="447"/>
                                  </a:lnTo>
                                  <a:lnTo>
                                    <a:pt x="445" y="458"/>
                                  </a:lnTo>
                                  <a:lnTo>
                                    <a:pt x="425" y="461"/>
                                  </a:lnTo>
                                  <a:lnTo>
                                    <a:pt x="508" y="461"/>
                                  </a:lnTo>
                                  <a:lnTo>
                                    <a:pt x="513" y="450"/>
                                  </a:lnTo>
                                  <a:lnTo>
                                    <a:pt x="520" y="407"/>
                                  </a:lnTo>
                                  <a:lnTo>
                                    <a:pt x="522" y="354"/>
                                  </a:lnTo>
                                  <a:lnTo>
                                    <a:pt x="526" y="268"/>
                                  </a:lnTo>
                                  <a:lnTo>
                                    <a:pt x="529" y="174"/>
                                  </a:lnTo>
                                  <a:lnTo>
                                    <a:pt x="533" y="49"/>
                                  </a:lnTo>
                                  <a:close/>
                                  <a:moveTo>
                                    <a:pt x="195" y="296"/>
                                  </a:moveTo>
                                  <a:lnTo>
                                    <a:pt x="127" y="296"/>
                                  </a:lnTo>
                                  <a:lnTo>
                                    <a:pt x="171" y="328"/>
                                  </a:lnTo>
                                  <a:lnTo>
                                    <a:pt x="215" y="361"/>
                                  </a:lnTo>
                                  <a:lnTo>
                                    <a:pt x="243" y="329"/>
                                  </a:lnTo>
                                  <a:lnTo>
                                    <a:pt x="201" y="300"/>
                                  </a:lnTo>
                                  <a:lnTo>
                                    <a:pt x="195" y="296"/>
                                  </a:lnTo>
                                  <a:close/>
                                  <a:moveTo>
                                    <a:pt x="194" y="102"/>
                                  </a:moveTo>
                                  <a:lnTo>
                                    <a:pt x="8" y="102"/>
                                  </a:lnTo>
                                  <a:lnTo>
                                    <a:pt x="8" y="140"/>
                                  </a:lnTo>
                                  <a:lnTo>
                                    <a:pt x="144" y="140"/>
                                  </a:lnTo>
                                  <a:lnTo>
                                    <a:pt x="111" y="188"/>
                                  </a:lnTo>
                                  <a:lnTo>
                                    <a:pt x="76" y="231"/>
                                  </a:lnTo>
                                  <a:lnTo>
                                    <a:pt x="39" y="268"/>
                                  </a:lnTo>
                                  <a:lnTo>
                                    <a:pt x="0" y="300"/>
                                  </a:lnTo>
                                  <a:lnTo>
                                    <a:pt x="4" y="312"/>
                                  </a:lnTo>
                                  <a:lnTo>
                                    <a:pt x="8" y="324"/>
                                  </a:lnTo>
                                  <a:lnTo>
                                    <a:pt x="12" y="335"/>
                                  </a:lnTo>
                                  <a:lnTo>
                                    <a:pt x="15" y="346"/>
                                  </a:lnTo>
                                  <a:lnTo>
                                    <a:pt x="33" y="331"/>
                                  </a:lnTo>
                                  <a:lnTo>
                                    <a:pt x="51" y="315"/>
                                  </a:lnTo>
                                  <a:lnTo>
                                    <a:pt x="68" y="299"/>
                                  </a:lnTo>
                                  <a:lnTo>
                                    <a:pt x="85" y="282"/>
                                  </a:lnTo>
                                  <a:lnTo>
                                    <a:pt x="193" y="282"/>
                                  </a:lnTo>
                                  <a:lnTo>
                                    <a:pt x="203" y="271"/>
                                  </a:lnTo>
                                  <a:lnTo>
                                    <a:pt x="205" y="269"/>
                                  </a:lnTo>
                                  <a:lnTo>
                                    <a:pt x="155" y="269"/>
                                  </a:lnTo>
                                  <a:lnTo>
                                    <a:pt x="136" y="257"/>
                                  </a:lnTo>
                                  <a:lnTo>
                                    <a:pt x="127" y="251"/>
                                  </a:lnTo>
                                  <a:lnTo>
                                    <a:pt x="127" y="234"/>
                                  </a:lnTo>
                                  <a:lnTo>
                                    <a:pt x="145" y="212"/>
                                  </a:lnTo>
                                  <a:lnTo>
                                    <a:pt x="162" y="190"/>
                                  </a:lnTo>
                                  <a:lnTo>
                                    <a:pt x="178" y="166"/>
                                  </a:lnTo>
                                  <a:lnTo>
                                    <a:pt x="194" y="141"/>
                                  </a:lnTo>
                                  <a:lnTo>
                                    <a:pt x="194" y="102"/>
                                  </a:lnTo>
                                  <a:close/>
                                  <a:moveTo>
                                    <a:pt x="207" y="196"/>
                                  </a:moveTo>
                                  <a:lnTo>
                                    <a:pt x="194" y="215"/>
                                  </a:lnTo>
                                  <a:lnTo>
                                    <a:pt x="182" y="233"/>
                                  </a:lnTo>
                                  <a:lnTo>
                                    <a:pt x="168" y="251"/>
                                  </a:lnTo>
                                  <a:lnTo>
                                    <a:pt x="155" y="269"/>
                                  </a:lnTo>
                                  <a:lnTo>
                                    <a:pt x="205" y="269"/>
                                  </a:lnTo>
                                  <a:lnTo>
                                    <a:pt x="217" y="253"/>
                                  </a:lnTo>
                                  <a:lnTo>
                                    <a:pt x="231" y="235"/>
                                  </a:lnTo>
                                  <a:lnTo>
                                    <a:pt x="244" y="218"/>
                                  </a:lnTo>
                                  <a:lnTo>
                                    <a:pt x="207" y="196"/>
                                  </a:lnTo>
                                  <a:close/>
                                  <a:moveTo>
                                    <a:pt x="100" y="0"/>
                                  </a:moveTo>
                                  <a:lnTo>
                                    <a:pt x="61" y="19"/>
                                  </a:lnTo>
                                  <a:lnTo>
                                    <a:pt x="71" y="35"/>
                                  </a:lnTo>
                                  <a:lnTo>
                                    <a:pt x="82" y="53"/>
                                  </a:lnTo>
                                  <a:lnTo>
                                    <a:pt x="92" y="72"/>
                                  </a:lnTo>
                                  <a:lnTo>
                                    <a:pt x="103" y="92"/>
                                  </a:lnTo>
                                  <a:lnTo>
                                    <a:pt x="144" y="72"/>
                                  </a:lnTo>
                                  <a:lnTo>
                                    <a:pt x="133" y="52"/>
                                  </a:lnTo>
                                  <a:lnTo>
                                    <a:pt x="122" y="34"/>
                                  </a:lnTo>
                                  <a:lnTo>
                                    <a:pt x="111" y="16"/>
                                  </a:lnTo>
                                  <a:lnTo>
                                    <a:pt x="100" y="0"/>
                                  </a:lnTo>
                                  <a:close/>
                                  <a:moveTo>
                                    <a:pt x="1171" y="453"/>
                                  </a:moveTo>
                                  <a:lnTo>
                                    <a:pt x="615" y="453"/>
                                  </a:lnTo>
                                  <a:lnTo>
                                    <a:pt x="615" y="493"/>
                                  </a:lnTo>
                                  <a:lnTo>
                                    <a:pt x="1171" y="493"/>
                                  </a:lnTo>
                                  <a:lnTo>
                                    <a:pt x="1171" y="453"/>
                                  </a:lnTo>
                                  <a:close/>
                                  <a:moveTo>
                                    <a:pt x="827" y="247"/>
                                  </a:moveTo>
                                  <a:lnTo>
                                    <a:pt x="779" y="247"/>
                                  </a:lnTo>
                                  <a:lnTo>
                                    <a:pt x="746" y="453"/>
                                  </a:lnTo>
                                  <a:lnTo>
                                    <a:pt x="794" y="453"/>
                                  </a:lnTo>
                                  <a:lnTo>
                                    <a:pt x="827" y="247"/>
                                  </a:lnTo>
                                  <a:close/>
                                  <a:moveTo>
                                    <a:pt x="1080" y="207"/>
                                  </a:moveTo>
                                  <a:lnTo>
                                    <a:pt x="651" y="207"/>
                                  </a:lnTo>
                                  <a:lnTo>
                                    <a:pt x="651" y="247"/>
                                  </a:lnTo>
                                  <a:lnTo>
                                    <a:pt x="1033" y="247"/>
                                  </a:lnTo>
                                  <a:lnTo>
                                    <a:pt x="1033" y="453"/>
                                  </a:lnTo>
                                  <a:lnTo>
                                    <a:pt x="1080" y="453"/>
                                  </a:lnTo>
                                  <a:lnTo>
                                    <a:pt x="1080" y="207"/>
                                  </a:lnTo>
                                  <a:close/>
                                  <a:moveTo>
                                    <a:pt x="853" y="80"/>
                                  </a:moveTo>
                                  <a:lnTo>
                                    <a:pt x="806" y="80"/>
                                  </a:lnTo>
                                  <a:lnTo>
                                    <a:pt x="786" y="207"/>
                                  </a:lnTo>
                                  <a:lnTo>
                                    <a:pt x="833" y="207"/>
                                  </a:lnTo>
                                  <a:lnTo>
                                    <a:pt x="853" y="80"/>
                                  </a:lnTo>
                                  <a:close/>
                                  <a:moveTo>
                                    <a:pt x="1145" y="40"/>
                                  </a:moveTo>
                                  <a:lnTo>
                                    <a:pt x="635" y="40"/>
                                  </a:lnTo>
                                  <a:lnTo>
                                    <a:pt x="635" y="80"/>
                                  </a:lnTo>
                                  <a:lnTo>
                                    <a:pt x="1145" y="80"/>
                                  </a:lnTo>
                                  <a:lnTo>
                                    <a:pt x="1145" y="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8" name="任意多边形 140"/>
                          <wps:cNvSpPr/>
                          <wps:spPr>
                            <a:xfrm>
                              <a:off x="5285" y="5192"/>
                              <a:ext cx="96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65" h="701">
                                  <a:moveTo>
                                    <a:pt x="242" y="0"/>
                                  </a:moveTo>
                                  <a:lnTo>
                                    <a:pt x="197" y="3"/>
                                  </a:lnTo>
                                  <a:lnTo>
                                    <a:pt x="156" y="12"/>
                                  </a:lnTo>
                                  <a:lnTo>
                                    <a:pt x="119" y="27"/>
                                  </a:lnTo>
                                  <a:lnTo>
                                    <a:pt x="87" y="47"/>
                                  </a:lnTo>
                                  <a:lnTo>
                                    <a:pt x="60" y="73"/>
                                  </a:lnTo>
                                  <a:lnTo>
                                    <a:pt x="41" y="101"/>
                                  </a:lnTo>
                                  <a:lnTo>
                                    <a:pt x="30" y="134"/>
                                  </a:lnTo>
                                  <a:lnTo>
                                    <a:pt x="26" y="169"/>
                                  </a:lnTo>
                                  <a:lnTo>
                                    <a:pt x="34" y="220"/>
                                  </a:lnTo>
                                  <a:lnTo>
                                    <a:pt x="58" y="264"/>
                                  </a:lnTo>
                                  <a:lnTo>
                                    <a:pt x="99" y="302"/>
                                  </a:lnTo>
                                  <a:lnTo>
                                    <a:pt x="155" y="333"/>
                                  </a:lnTo>
                                  <a:lnTo>
                                    <a:pt x="155" y="335"/>
                                  </a:lnTo>
                                  <a:lnTo>
                                    <a:pt x="87" y="369"/>
                                  </a:lnTo>
                                  <a:lnTo>
                                    <a:pt x="39" y="412"/>
                                  </a:lnTo>
                                  <a:lnTo>
                                    <a:pt x="10" y="463"/>
                                  </a:lnTo>
                                  <a:lnTo>
                                    <a:pt x="0" y="524"/>
                                  </a:lnTo>
                                  <a:lnTo>
                                    <a:pt x="4" y="561"/>
                                  </a:lnTo>
                                  <a:lnTo>
                                    <a:pt x="15" y="595"/>
                                  </a:lnTo>
                                  <a:lnTo>
                                    <a:pt x="34" y="625"/>
                                  </a:lnTo>
                                  <a:lnTo>
                                    <a:pt x="60" y="652"/>
                                  </a:lnTo>
                                  <a:lnTo>
                                    <a:pt x="93" y="673"/>
                                  </a:lnTo>
                                  <a:lnTo>
                                    <a:pt x="130" y="689"/>
                                  </a:lnTo>
                                  <a:lnTo>
                                    <a:pt x="171" y="698"/>
                                  </a:lnTo>
                                  <a:lnTo>
                                    <a:pt x="217" y="701"/>
                                  </a:lnTo>
                                  <a:lnTo>
                                    <a:pt x="272" y="698"/>
                                  </a:lnTo>
                                  <a:lnTo>
                                    <a:pt x="321" y="689"/>
                                  </a:lnTo>
                                  <a:lnTo>
                                    <a:pt x="364" y="673"/>
                                  </a:lnTo>
                                  <a:lnTo>
                                    <a:pt x="399" y="651"/>
                                  </a:lnTo>
                                  <a:lnTo>
                                    <a:pt x="420" y="631"/>
                                  </a:lnTo>
                                  <a:lnTo>
                                    <a:pt x="234" y="631"/>
                                  </a:lnTo>
                                  <a:lnTo>
                                    <a:pt x="204" y="629"/>
                                  </a:lnTo>
                                  <a:lnTo>
                                    <a:pt x="177" y="623"/>
                                  </a:lnTo>
                                  <a:lnTo>
                                    <a:pt x="153" y="613"/>
                                  </a:lnTo>
                                  <a:lnTo>
                                    <a:pt x="132" y="600"/>
                                  </a:lnTo>
                                  <a:lnTo>
                                    <a:pt x="114" y="583"/>
                                  </a:lnTo>
                                  <a:lnTo>
                                    <a:pt x="102" y="564"/>
                                  </a:lnTo>
                                  <a:lnTo>
                                    <a:pt x="95" y="542"/>
                                  </a:lnTo>
                                  <a:lnTo>
                                    <a:pt x="92" y="519"/>
                                  </a:lnTo>
                                  <a:lnTo>
                                    <a:pt x="101" y="474"/>
                                  </a:lnTo>
                                  <a:lnTo>
                                    <a:pt x="126" y="435"/>
                                  </a:lnTo>
                                  <a:lnTo>
                                    <a:pt x="168" y="402"/>
                                  </a:lnTo>
                                  <a:lnTo>
                                    <a:pt x="227" y="374"/>
                                  </a:lnTo>
                                  <a:lnTo>
                                    <a:pt x="385" y="374"/>
                                  </a:lnTo>
                                  <a:lnTo>
                                    <a:pt x="375" y="366"/>
                                  </a:lnTo>
                                  <a:lnTo>
                                    <a:pt x="306" y="334"/>
                                  </a:lnTo>
                                  <a:lnTo>
                                    <a:pt x="306" y="333"/>
                                  </a:lnTo>
                                  <a:lnTo>
                                    <a:pt x="365" y="299"/>
                                  </a:lnTo>
                                  <a:lnTo>
                                    <a:pt x="367" y="297"/>
                                  </a:lnTo>
                                  <a:lnTo>
                                    <a:pt x="232" y="297"/>
                                  </a:lnTo>
                                  <a:lnTo>
                                    <a:pt x="183" y="272"/>
                                  </a:lnTo>
                                  <a:lnTo>
                                    <a:pt x="147" y="243"/>
                                  </a:lnTo>
                                  <a:lnTo>
                                    <a:pt x="126" y="208"/>
                                  </a:lnTo>
                                  <a:lnTo>
                                    <a:pt x="119" y="168"/>
                                  </a:lnTo>
                                  <a:lnTo>
                                    <a:pt x="121" y="148"/>
                                  </a:lnTo>
                                  <a:lnTo>
                                    <a:pt x="127" y="129"/>
                                  </a:lnTo>
                                  <a:lnTo>
                                    <a:pt x="138" y="113"/>
                                  </a:lnTo>
                                  <a:lnTo>
                                    <a:pt x="153" y="98"/>
                                  </a:lnTo>
                                  <a:lnTo>
                                    <a:pt x="171" y="86"/>
                                  </a:lnTo>
                                  <a:lnTo>
                                    <a:pt x="191" y="78"/>
                                  </a:lnTo>
                                  <a:lnTo>
                                    <a:pt x="212" y="72"/>
                                  </a:lnTo>
                                  <a:lnTo>
                                    <a:pt x="236" y="71"/>
                                  </a:lnTo>
                                  <a:lnTo>
                                    <a:pt x="411" y="71"/>
                                  </a:lnTo>
                                  <a:lnTo>
                                    <a:pt x="410" y="68"/>
                                  </a:lnTo>
                                  <a:lnTo>
                                    <a:pt x="385" y="45"/>
                                  </a:lnTo>
                                  <a:lnTo>
                                    <a:pt x="355" y="25"/>
                                  </a:lnTo>
                                  <a:lnTo>
                                    <a:pt x="321" y="11"/>
                                  </a:lnTo>
                                  <a:lnTo>
                                    <a:pt x="284" y="3"/>
                                  </a:lnTo>
                                  <a:lnTo>
                                    <a:pt x="242" y="0"/>
                                  </a:lnTo>
                                  <a:close/>
                                  <a:moveTo>
                                    <a:pt x="385" y="374"/>
                                  </a:moveTo>
                                  <a:lnTo>
                                    <a:pt x="227" y="374"/>
                                  </a:lnTo>
                                  <a:lnTo>
                                    <a:pt x="291" y="402"/>
                                  </a:lnTo>
                                  <a:lnTo>
                                    <a:pt x="336" y="435"/>
                                  </a:lnTo>
                                  <a:lnTo>
                                    <a:pt x="363" y="476"/>
                                  </a:lnTo>
                                  <a:lnTo>
                                    <a:pt x="373" y="522"/>
                                  </a:lnTo>
                                  <a:lnTo>
                                    <a:pt x="370" y="544"/>
                                  </a:lnTo>
                                  <a:lnTo>
                                    <a:pt x="363" y="565"/>
                                  </a:lnTo>
                                  <a:lnTo>
                                    <a:pt x="351" y="583"/>
                                  </a:lnTo>
                                  <a:lnTo>
                                    <a:pt x="334" y="600"/>
                                  </a:lnTo>
                                  <a:lnTo>
                                    <a:pt x="313" y="614"/>
                                  </a:lnTo>
                                  <a:lnTo>
                                    <a:pt x="290" y="623"/>
                                  </a:lnTo>
                                  <a:lnTo>
                                    <a:pt x="263" y="629"/>
                                  </a:lnTo>
                                  <a:lnTo>
                                    <a:pt x="234" y="631"/>
                                  </a:lnTo>
                                  <a:lnTo>
                                    <a:pt x="420" y="631"/>
                                  </a:lnTo>
                                  <a:lnTo>
                                    <a:pt x="428" y="624"/>
                                  </a:lnTo>
                                  <a:lnTo>
                                    <a:pt x="449" y="592"/>
                                  </a:lnTo>
                                  <a:lnTo>
                                    <a:pt x="461" y="557"/>
                                  </a:lnTo>
                                  <a:lnTo>
                                    <a:pt x="465" y="516"/>
                                  </a:lnTo>
                                  <a:lnTo>
                                    <a:pt x="455" y="457"/>
                                  </a:lnTo>
                                  <a:lnTo>
                                    <a:pt x="425" y="407"/>
                                  </a:lnTo>
                                  <a:lnTo>
                                    <a:pt x="385" y="374"/>
                                  </a:lnTo>
                                  <a:close/>
                                  <a:moveTo>
                                    <a:pt x="411" y="71"/>
                                  </a:moveTo>
                                  <a:lnTo>
                                    <a:pt x="236" y="71"/>
                                  </a:lnTo>
                                  <a:lnTo>
                                    <a:pt x="260" y="72"/>
                                  </a:lnTo>
                                  <a:lnTo>
                                    <a:pt x="282" y="77"/>
                                  </a:lnTo>
                                  <a:lnTo>
                                    <a:pt x="302" y="86"/>
                                  </a:lnTo>
                                  <a:lnTo>
                                    <a:pt x="318" y="97"/>
                                  </a:lnTo>
                                  <a:lnTo>
                                    <a:pt x="331" y="111"/>
                                  </a:lnTo>
                                  <a:lnTo>
                                    <a:pt x="341" y="128"/>
                                  </a:lnTo>
                                  <a:lnTo>
                                    <a:pt x="347" y="147"/>
                                  </a:lnTo>
                                  <a:lnTo>
                                    <a:pt x="348" y="168"/>
                                  </a:lnTo>
                                  <a:lnTo>
                                    <a:pt x="348" y="169"/>
                                  </a:lnTo>
                                  <a:lnTo>
                                    <a:pt x="341" y="208"/>
                                  </a:lnTo>
                                  <a:lnTo>
                                    <a:pt x="320" y="243"/>
                                  </a:lnTo>
                                  <a:lnTo>
                                    <a:pt x="283" y="272"/>
                                  </a:lnTo>
                                  <a:lnTo>
                                    <a:pt x="232" y="297"/>
                                  </a:lnTo>
                                  <a:lnTo>
                                    <a:pt x="367" y="297"/>
                                  </a:lnTo>
                                  <a:lnTo>
                                    <a:pt x="407" y="259"/>
                                  </a:lnTo>
                                  <a:lnTo>
                                    <a:pt x="433" y="212"/>
                                  </a:lnTo>
                                  <a:lnTo>
                                    <a:pt x="441" y="159"/>
                                  </a:lnTo>
                                  <a:lnTo>
                                    <a:pt x="438" y="125"/>
                                  </a:lnTo>
                                  <a:lnTo>
                                    <a:pt x="427" y="95"/>
                                  </a:lnTo>
                                  <a:lnTo>
                                    <a:pt x="411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9" name="任意多边形 141"/>
                          <wps:cNvSpPr/>
                          <wps:spPr>
                            <a:xfrm>
                              <a:off x="5732" y="5191"/>
                              <a:ext cx="97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66" h="701">
                                  <a:moveTo>
                                    <a:pt x="40" y="597"/>
                                  </a:moveTo>
                                  <a:lnTo>
                                    <a:pt x="40" y="677"/>
                                  </a:lnTo>
                                  <a:lnTo>
                                    <a:pt x="68" y="688"/>
                                  </a:lnTo>
                                  <a:lnTo>
                                    <a:pt x="99" y="695"/>
                                  </a:lnTo>
                                  <a:lnTo>
                                    <a:pt x="132" y="699"/>
                                  </a:lnTo>
                                  <a:lnTo>
                                    <a:pt x="169" y="701"/>
                                  </a:lnTo>
                                  <a:lnTo>
                                    <a:pt x="235" y="694"/>
                                  </a:lnTo>
                                  <a:lnTo>
                                    <a:pt x="293" y="675"/>
                                  </a:lnTo>
                                  <a:lnTo>
                                    <a:pt x="344" y="644"/>
                                  </a:lnTo>
                                  <a:lnTo>
                                    <a:pt x="358" y="630"/>
                                  </a:lnTo>
                                  <a:lnTo>
                                    <a:pt x="169" y="630"/>
                                  </a:lnTo>
                                  <a:lnTo>
                                    <a:pt x="135" y="628"/>
                                  </a:lnTo>
                                  <a:lnTo>
                                    <a:pt x="102" y="622"/>
                                  </a:lnTo>
                                  <a:lnTo>
                                    <a:pt x="70" y="612"/>
                                  </a:lnTo>
                                  <a:lnTo>
                                    <a:pt x="40" y="597"/>
                                  </a:lnTo>
                                  <a:close/>
                                  <a:moveTo>
                                    <a:pt x="463" y="354"/>
                                  </a:moveTo>
                                  <a:lnTo>
                                    <a:pt x="374" y="354"/>
                                  </a:lnTo>
                                  <a:lnTo>
                                    <a:pt x="371" y="416"/>
                                  </a:lnTo>
                                  <a:lnTo>
                                    <a:pt x="361" y="471"/>
                                  </a:lnTo>
                                  <a:lnTo>
                                    <a:pt x="344" y="518"/>
                                  </a:lnTo>
                                  <a:lnTo>
                                    <a:pt x="320" y="558"/>
                                  </a:lnTo>
                                  <a:lnTo>
                                    <a:pt x="291" y="589"/>
                                  </a:lnTo>
                                  <a:lnTo>
                                    <a:pt x="256" y="612"/>
                                  </a:lnTo>
                                  <a:lnTo>
                                    <a:pt x="215" y="625"/>
                                  </a:lnTo>
                                  <a:lnTo>
                                    <a:pt x="169" y="630"/>
                                  </a:lnTo>
                                  <a:lnTo>
                                    <a:pt x="358" y="630"/>
                                  </a:lnTo>
                                  <a:lnTo>
                                    <a:pt x="387" y="599"/>
                                  </a:lnTo>
                                  <a:lnTo>
                                    <a:pt x="422" y="544"/>
                                  </a:lnTo>
                                  <a:lnTo>
                                    <a:pt x="446" y="477"/>
                                  </a:lnTo>
                                  <a:lnTo>
                                    <a:pt x="461" y="399"/>
                                  </a:lnTo>
                                  <a:lnTo>
                                    <a:pt x="463" y="354"/>
                                  </a:lnTo>
                                  <a:close/>
                                  <a:moveTo>
                                    <a:pt x="236" y="0"/>
                                  </a:moveTo>
                                  <a:lnTo>
                                    <a:pt x="186" y="4"/>
                                  </a:lnTo>
                                  <a:lnTo>
                                    <a:pt x="141" y="16"/>
                                  </a:lnTo>
                                  <a:lnTo>
                                    <a:pt x="101" y="36"/>
                                  </a:lnTo>
                                  <a:lnTo>
                                    <a:pt x="66" y="64"/>
                                  </a:lnTo>
                                  <a:lnTo>
                                    <a:pt x="37" y="98"/>
                                  </a:lnTo>
                                  <a:lnTo>
                                    <a:pt x="16" y="137"/>
                                  </a:lnTo>
                                  <a:lnTo>
                                    <a:pt x="4" y="180"/>
                                  </a:lnTo>
                                  <a:lnTo>
                                    <a:pt x="0" y="228"/>
                                  </a:lnTo>
                                  <a:lnTo>
                                    <a:pt x="4" y="273"/>
                                  </a:lnTo>
                                  <a:lnTo>
                                    <a:pt x="15" y="313"/>
                                  </a:lnTo>
                                  <a:lnTo>
                                    <a:pt x="34" y="349"/>
                                  </a:lnTo>
                                  <a:lnTo>
                                    <a:pt x="60" y="380"/>
                                  </a:lnTo>
                                  <a:lnTo>
                                    <a:pt x="92" y="406"/>
                                  </a:lnTo>
                                  <a:lnTo>
                                    <a:pt x="128" y="424"/>
                                  </a:lnTo>
                                  <a:lnTo>
                                    <a:pt x="168" y="435"/>
                                  </a:lnTo>
                                  <a:lnTo>
                                    <a:pt x="211" y="439"/>
                                  </a:lnTo>
                                  <a:lnTo>
                                    <a:pt x="264" y="434"/>
                                  </a:lnTo>
                                  <a:lnTo>
                                    <a:pt x="308" y="418"/>
                                  </a:lnTo>
                                  <a:lnTo>
                                    <a:pt x="344" y="391"/>
                                  </a:lnTo>
                                  <a:lnTo>
                                    <a:pt x="364" y="365"/>
                                  </a:lnTo>
                                  <a:lnTo>
                                    <a:pt x="234" y="365"/>
                                  </a:lnTo>
                                  <a:lnTo>
                                    <a:pt x="203" y="363"/>
                                  </a:lnTo>
                                  <a:lnTo>
                                    <a:pt x="175" y="355"/>
                                  </a:lnTo>
                                  <a:lnTo>
                                    <a:pt x="151" y="343"/>
                                  </a:lnTo>
                                  <a:lnTo>
                                    <a:pt x="130" y="325"/>
                                  </a:lnTo>
                                  <a:lnTo>
                                    <a:pt x="114" y="303"/>
                                  </a:lnTo>
                                  <a:lnTo>
                                    <a:pt x="102" y="278"/>
                                  </a:lnTo>
                                  <a:lnTo>
                                    <a:pt x="95" y="249"/>
                                  </a:lnTo>
                                  <a:lnTo>
                                    <a:pt x="93" y="217"/>
                                  </a:lnTo>
                                  <a:lnTo>
                                    <a:pt x="95" y="187"/>
                                  </a:lnTo>
                                  <a:lnTo>
                                    <a:pt x="102" y="160"/>
                                  </a:lnTo>
                                  <a:lnTo>
                                    <a:pt x="114" y="135"/>
                                  </a:lnTo>
                                  <a:lnTo>
                                    <a:pt x="131" y="113"/>
                                  </a:lnTo>
                                  <a:lnTo>
                                    <a:pt x="152" y="95"/>
                                  </a:lnTo>
                                  <a:lnTo>
                                    <a:pt x="175" y="82"/>
                                  </a:lnTo>
                                  <a:lnTo>
                                    <a:pt x="200" y="74"/>
                                  </a:lnTo>
                                  <a:lnTo>
                                    <a:pt x="228" y="71"/>
                                  </a:lnTo>
                                  <a:lnTo>
                                    <a:pt x="397" y="71"/>
                                  </a:lnTo>
                                  <a:lnTo>
                                    <a:pt x="371" y="44"/>
                                  </a:lnTo>
                                  <a:lnTo>
                                    <a:pt x="332" y="20"/>
                                  </a:lnTo>
                                  <a:lnTo>
                                    <a:pt x="287" y="5"/>
                                  </a:lnTo>
                                  <a:lnTo>
                                    <a:pt x="236" y="0"/>
                                  </a:lnTo>
                                  <a:close/>
                                  <a:moveTo>
                                    <a:pt x="397" y="71"/>
                                  </a:moveTo>
                                  <a:lnTo>
                                    <a:pt x="228" y="71"/>
                                  </a:lnTo>
                                  <a:lnTo>
                                    <a:pt x="258" y="74"/>
                                  </a:lnTo>
                                  <a:lnTo>
                                    <a:pt x="285" y="83"/>
                                  </a:lnTo>
                                  <a:lnTo>
                                    <a:pt x="309" y="98"/>
                                  </a:lnTo>
                                  <a:lnTo>
                                    <a:pt x="330" y="119"/>
                                  </a:lnTo>
                                  <a:lnTo>
                                    <a:pt x="347" y="145"/>
                                  </a:lnTo>
                                  <a:lnTo>
                                    <a:pt x="359" y="173"/>
                                  </a:lnTo>
                                  <a:lnTo>
                                    <a:pt x="366" y="205"/>
                                  </a:lnTo>
                                  <a:lnTo>
                                    <a:pt x="369" y="240"/>
                                  </a:lnTo>
                                  <a:lnTo>
                                    <a:pt x="366" y="265"/>
                                  </a:lnTo>
                                  <a:lnTo>
                                    <a:pt x="359" y="288"/>
                                  </a:lnTo>
                                  <a:lnTo>
                                    <a:pt x="347" y="309"/>
                                  </a:lnTo>
                                  <a:lnTo>
                                    <a:pt x="330" y="329"/>
                                  </a:lnTo>
                                  <a:lnTo>
                                    <a:pt x="309" y="345"/>
                                  </a:lnTo>
                                  <a:lnTo>
                                    <a:pt x="286" y="356"/>
                                  </a:lnTo>
                                  <a:lnTo>
                                    <a:pt x="261" y="363"/>
                                  </a:lnTo>
                                  <a:lnTo>
                                    <a:pt x="234" y="365"/>
                                  </a:lnTo>
                                  <a:lnTo>
                                    <a:pt x="364" y="365"/>
                                  </a:lnTo>
                                  <a:lnTo>
                                    <a:pt x="372" y="354"/>
                                  </a:lnTo>
                                  <a:lnTo>
                                    <a:pt x="463" y="354"/>
                                  </a:lnTo>
                                  <a:lnTo>
                                    <a:pt x="466" y="313"/>
                                  </a:lnTo>
                                  <a:lnTo>
                                    <a:pt x="466" y="309"/>
                                  </a:lnTo>
                                  <a:lnTo>
                                    <a:pt x="462" y="239"/>
                                  </a:lnTo>
                                  <a:lnTo>
                                    <a:pt x="451" y="177"/>
                                  </a:lnTo>
                                  <a:lnTo>
                                    <a:pt x="431" y="123"/>
                                  </a:lnTo>
                                  <a:lnTo>
                                    <a:pt x="405" y="79"/>
                                  </a:lnTo>
                                  <a:lnTo>
                                    <a:pt x="397" y="71"/>
                                  </a:lnTo>
                                  <a:close/>
                                  <a:moveTo>
                                    <a:pt x="374" y="354"/>
                                  </a:moveTo>
                                  <a:lnTo>
                                    <a:pt x="372" y="354"/>
                                  </a:lnTo>
                                  <a:lnTo>
                                    <a:pt x="373" y="355"/>
                                  </a:lnTo>
                                  <a:lnTo>
                                    <a:pt x="373" y="355"/>
                                  </a:lnTo>
                                  <a:lnTo>
                                    <a:pt x="374" y="3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50" name="任意多边形 142"/>
                          <wps:cNvSpPr/>
                          <wps:spPr>
                            <a:xfrm>
                              <a:off x="6176" y="5190"/>
                              <a:ext cx="219" cy="14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8" h="704">
                                  <a:moveTo>
                                    <a:pt x="420" y="619"/>
                                  </a:moveTo>
                                  <a:lnTo>
                                    <a:pt x="4" y="619"/>
                                  </a:lnTo>
                                  <a:lnTo>
                                    <a:pt x="4" y="693"/>
                                  </a:lnTo>
                                  <a:lnTo>
                                    <a:pt x="420" y="693"/>
                                  </a:lnTo>
                                  <a:lnTo>
                                    <a:pt x="420" y="619"/>
                                  </a:lnTo>
                                  <a:close/>
                                  <a:moveTo>
                                    <a:pt x="258" y="104"/>
                                  </a:moveTo>
                                  <a:lnTo>
                                    <a:pt x="167" y="104"/>
                                  </a:lnTo>
                                  <a:lnTo>
                                    <a:pt x="167" y="619"/>
                                  </a:lnTo>
                                  <a:lnTo>
                                    <a:pt x="258" y="619"/>
                                  </a:lnTo>
                                  <a:lnTo>
                                    <a:pt x="258" y="104"/>
                                  </a:lnTo>
                                  <a:close/>
                                  <a:moveTo>
                                    <a:pt x="258" y="0"/>
                                  </a:moveTo>
                                  <a:lnTo>
                                    <a:pt x="0" y="70"/>
                                  </a:lnTo>
                                  <a:lnTo>
                                    <a:pt x="0" y="149"/>
                                  </a:lnTo>
                                  <a:lnTo>
                                    <a:pt x="167" y="104"/>
                                  </a:lnTo>
                                  <a:lnTo>
                                    <a:pt x="258" y="104"/>
                                  </a:lnTo>
                                  <a:lnTo>
                                    <a:pt x="258" y="0"/>
                                  </a:lnTo>
                                  <a:close/>
                                  <a:moveTo>
                                    <a:pt x="826" y="3"/>
                                  </a:moveTo>
                                  <a:lnTo>
                                    <a:pt x="770" y="9"/>
                                  </a:lnTo>
                                  <a:lnTo>
                                    <a:pt x="720" y="26"/>
                                  </a:lnTo>
                                  <a:lnTo>
                                    <a:pt x="677" y="55"/>
                                  </a:lnTo>
                                  <a:lnTo>
                                    <a:pt x="642" y="95"/>
                                  </a:lnTo>
                                  <a:lnTo>
                                    <a:pt x="614" y="147"/>
                                  </a:lnTo>
                                  <a:lnTo>
                                    <a:pt x="594" y="209"/>
                                  </a:lnTo>
                                  <a:lnTo>
                                    <a:pt x="582" y="283"/>
                                  </a:lnTo>
                                  <a:lnTo>
                                    <a:pt x="578" y="367"/>
                                  </a:lnTo>
                                  <a:lnTo>
                                    <a:pt x="582" y="444"/>
                                  </a:lnTo>
                                  <a:lnTo>
                                    <a:pt x="593" y="512"/>
                                  </a:lnTo>
                                  <a:lnTo>
                                    <a:pt x="612" y="570"/>
                                  </a:lnTo>
                                  <a:lnTo>
                                    <a:pt x="639" y="618"/>
                                  </a:lnTo>
                                  <a:lnTo>
                                    <a:pt x="672" y="656"/>
                                  </a:lnTo>
                                  <a:lnTo>
                                    <a:pt x="712" y="683"/>
                                  </a:lnTo>
                                  <a:lnTo>
                                    <a:pt x="758" y="699"/>
                                  </a:lnTo>
                                  <a:lnTo>
                                    <a:pt x="810" y="704"/>
                                  </a:lnTo>
                                  <a:lnTo>
                                    <a:pt x="865" y="698"/>
                                  </a:lnTo>
                                  <a:lnTo>
                                    <a:pt x="914" y="681"/>
                                  </a:lnTo>
                                  <a:lnTo>
                                    <a:pt x="956" y="653"/>
                                  </a:lnTo>
                                  <a:lnTo>
                                    <a:pt x="974" y="633"/>
                                  </a:lnTo>
                                  <a:lnTo>
                                    <a:pt x="819" y="633"/>
                                  </a:lnTo>
                                  <a:lnTo>
                                    <a:pt x="766" y="623"/>
                                  </a:lnTo>
                                  <a:lnTo>
                                    <a:pt x="725" y="590"/>
                                  </a:lnTo>
                                  <a:lnTo>
                                    <a:pt x="695" y="536"/>
                                  </a:lnTo>
                                  <a:lnTo>
                                    <a:pt x="678" y="460"/>
                                  </a:lnTo>
                                  <a:lnTo>
                                    <a:pt x="672" y="363"/>
                                  </a:lnTo>
                                  <a:lnTo>
                                    <a:pt x="678" y="259"/>
                                  </a:lnTo>
                                  <a:lnTo>
                                    <a:pt x="696" y="178"/>
                                  </a:lnTo>
                                  <a:lnTo>
                                    <a:pt x="726" y="121"/>
                                  </a:lnTo>
                                  <a:lnTo>
                                    <a:pt x="768" y="86"/>
                                  </a:lnTo>
                                  <a:lnTo>
                                    <a:pt x="821" y="75"/>
                                  </a:lnTo>
                                  <a:lnTo>
                                    <a:pt x="987" y="75"/>
                                  </a:lnTo>
                                  <a:lnTo>
                                    <a:pt x="982" y="67"/>
                                  </a:lnTo>
                                  <a:lnTo>
                                    <a:pt x="939" y="32"/>
                                  </a:lnTo>
                                  <a:lnTo>
                                    <a:pt x="888" y="10"/>
                                  </a:lnTo>
                                  <a:lnTo>
                                    <a:pt x="826" y="3"/>
                                  </a:lnTo>
                                  <a:close/>
                                  <a:moveTo>
                                    <a:pt x="987" y="75"/>
                                  </a:moveTo>
                                  <a:lnTo>
                                    <a:pt x="821" y="75"/>
                                  </a:lnTo>
                                  <a:lnTo>
                                    <a:pt x="872" y="86"/>
                                  </a:lnTo>
                                  <a:lnTo>
                                    <a:pt x="912" y="120"/>
                                  </a:lnTo>
                                  <a:lnTo>
                                    <a:pt x="940" y="177"/>
                                  </a:lnTo>
                                  <a:lnTo>
                                    <a:pt x="957" y="256"/>
                                  </a:lnTo>
                                  <a:lnTo>
                                    <a:pt x="963" y="359"/>
                                  </a:lnTo>
                                  <a:lnTo>
                                    <a:pt x="957" y="458"/>
                                  </a:lnTo>
                                  <a:lnTo>
                                    <a:pt x="940" y="534"/>
                                  </a:lnTo>
                                  <a:lnTo>
                                    <a:pt x="911" y="589"/>
                                  </a:lnTo>
                                  <a:lnTo>
                                    <a:pt x="871" y="622"/>
                                  </a:lnTo>
                                  <a:lnTo>
                                    <a:pt x="819" y="633"/>
                                  </a:lnTo>
                                  <a:lnTo>
                                    <a:pt x="974" y="633"/>
                                  </a:lnTo>
                                  <a:lnTo>
                                    <a:pt x="992" y="613"/>
                                  </a:lnTo>
                                  <a:lnTo>
                                    <a:pt x="1021" y="563"/>
                                  </a:lnTo>
                                  <a:lnTo>
                                    <a:pt x="1041" y="502"/>
                                  </a:lnTo>
                                  <a:lnTo>
                                    <a:pt x="1053" y="432"/>
                                  </a:lnTo>
                                  <a:lnTo>
                                    <a:pt x="1057" y="351"/>
                                  </a:lnTo>
                                  <a:lnTo>
                                    <a:pt x="1052" y="259"/>
                                  </a:lnTo>
                                  <a:lnTo>
                                    <a:pt x="1038" y="181"/>
                                  </a:lnTo>
                                  <a:lnTo>
                                    <a:pt x="1015" y="117"/>
                                  </a:lnTo>
                                  <a:lnTo>
                                    <a:pt x="987" y="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51" name="任意多边形 143"/>
                          <wps:cNvSpPr/>
                          <wps:spPr>
                            <a:xfrm>
                              <a:off x="6655" y="5192"/>
                              <a:ext cx="216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1" h="693">
                                  <a:moveTo>
                                    <a:pt x="420" y="619"/>
                                  </a:moveTo>
                                  <a:lnTo>
                                    <a:pt x="4" y="619"/>
                                  </a:lnTo>
                                  <a:lnTo>
                                    <a:pt x="4" y="693"/>
                                  </a:lnTo>
                                  <a:lnTo>
                                    <a:pt x="420" y="693"/>
                                  </a:lnTo>
                                  <a:lnTo>
                                    <a:pt x="420" y="619"/>
                                  </a:lnTo>
                                  <a:close/>
                                  <a:moveTo>
                                    <a:pt x="258" y="104"/>
                                  </a:moveTo>
                                  <a:lnTo>
                                    <a:pt x="167" y="104"/>
                                  </a:lnTo>
                                  <a:lnTo>
                                    <a:pt x="167" y="619"/>
                                  </a:lnTo>
                                  <a:lnTo>
                                    <a:pt x="258" y="619"/>
                                  </a:lnTo>
                                  <a:lnTo>
                                    <a:pt x="258" y="104"/>
                                  </a:lnTo>
                                  <a:close/>
                                  <a:moveTo>
                                    <a:pt x="258" y="0"/>
                                  </a:moveTo>
                                  <a:lnTo>
                                    <a:pt x="0" y="70"/>
                                  </a:lnTo>
                                  <a:lnTo>
                                    <a:pt x="0" y="149"/>
                                  </a:lnTo>
                                  <a:lnTo>
                                    <a:pt x="167" y="104"/>
                                  </a:lnTo>
                                  <a:lnTo>
                                    <a:pt x="258" y="104"/>
                                  </a:lnTo>
                                  <a:lnTo>
                                    <a:pt x="258" y="0"/>
                                  </a:lnTo>
                                  <a:close/>
                                  <a:moveTo>
                                    <a:pt x="1040" y="619"/>
                                  </a:moveTo>
                                  <a:lnTo>
                                    <a:pt x="624" y="619"/>
                                  </a:lnTo>
                                  <a:lnTo>
                                    <a:pt x="624" y="693"/>
                                  </a:lnTo>
                                  <a:lnTo>
                                    <a:pt x="1040" y="693"/>
                                  </a:lnTo>
                                  <a:lnTo>
                                    <a:pt x="1040" y="619"/>
                                  </a:lnTo>
                                  <a:close/>
                                  <a:moveTo>
                                    <a:pt x="878" y="104"/>
                                  </a:moveTo>
                                  <a:lnTo>
                                    <a:pt x="787" y="104"/>
                                  </a:lnTo>
                                  <a:lnTo>
                                    <a:pt x="787" y="619"/>
                                  </a:lnTo>
                                  <a:lnTo>
                                    <a:pt x="878" y="619"/>
                                  </a:lnTo>
                                  <a:lnTo>
                                    <a:pt x="878" y="104"/>
                                  </a:lnTo>
                                  <a:close/>
                                  <a:moveTo>
                                    <a:pt x="878" y="0"/>
                                  </a:moveTo>
                                  <a:lnTo>
                                    <a:pt x="620" y="70"/>
                                  </a:lnTo>
                                  <a:lnTo>
                                    <a:pt x="620" y="149"/>
                                  </a:lnTo>
                                  <a:lnTo>
                                    <a:pt x="787" y="104"/>
                                  </a:lnTo>
                                  <a:lnTo>
                                    <a:pt x="878" y="104"/>
                                  </a:lnTo>
                                  <a:lnTo>
                                    <a:pt x="87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52" name="任意多边形 144"/>
                          <wps:cNvSpPr/>
                          <wps:spPr>
                            <a:xfrm>
                              <a:off x="7119" y="5191"/>
                              <a:ext cx="214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4" h="693">
                                  <a:moveTo>
                                    <a:pt x="420" y="618"/>
                                  </a:moveTo>
                                  <a:lnTo>
                                    <a:pt x="4" y="618"/>
                                  </a:lnTo>
                                  <a:lnTo>
                                    <a:pt x="4" y="692"/>
                                  </a:lnTo>
                                  <a:lnTo>
                                    <a:pt x="420" y="692"/>
                                  </a:lnTo>
                                  <a:lnTo>
                                    <a:pt x="420" y="618"/>
                                  </a:lnTo>
                                  <a:close/>
                                  <a:moveTo>
                                    <a:pt x="258" y="104"/>
                                  </a:moveTo>
                                  <a:lnTo>
                                    <a:pt x="167" y="104"/>
                                  </a:lnTo>
                                  <a:lnTo>
                                    <a:pt x="167" y="618"/>
                                  </a:lnTo>
                                  <a:lnTo>
                                    <a:pt x="258" y="618"/>
                                  </a:lnTo>
                                  <a:lnTo>
                                    <a:pt x="258" y="104"/>
                                  </a:lnTo>
                                  <a:close/>
                                  <a:moveTo>
                                    <a:pt x="258" y="0"/>
                                  </a:moveTo>
                                  <a:lnTo>
                                    <a:pt x="0" y="70"/>
                                  </a:lnTo>
                                  <a:lnTo>
                                    <a:pt x="0" y="149"/>
                                  </a:lnTo>
                                  <a:lnTo>
                                    <a:pt x="167" y="104"/>
                                  </a:lnTo>
                                  <a:lnTo>
                                    <a:pt x="258" y="104"/>
                                  </a:lnTo>
                                  <a:lnTo>
                                    <a:pt x="258" y="0"/>
                                  </a:lnTo>
                                  <a:close/>
                                  <a:moveTo>
                                    <a:pt x="997" y="75"/>
                                  </a:moveTo>
                                  <a:lnTo>
                                    <a:pt x="807" y="75"/>
                                  </a:lnTo>
                                  <a:lnTo>
                                    <a:pt x="838" y="76"/>
                                  </a:lnTo>
                                  <a:lnTo>
                                    <a:pt x="865" y="82"/>
                                  </a:lnTo>
                                  <a:lnTo>
                                    <a:pt x="888" y="92"/>
                                  </a:lnTo>
                                  <a:lnTo>
                                    <a:pt x="907" y="105"/>
                                  </a:lnTo>
                                  <a:lnTo>
                                    <a:pt x="923" y="123"/>
                                  </a:lnTo>
                                  <a:lnTo>
                                    <a:pt x="934" y="143"/>
                                  </a:lnTo>
                                  <a:lnTo>
                                    <a:pt x="940" y="167"/>
                                  </a:lnTo>
                                  <a:lnTo>
                                    <a:pt x="942" y="194"/>
                                  </a:lnTo>
                                  <a:lnTo>
                                    <a:pt x="940" y="219"/>
                                  </a:lnTo>
                                  <a:lnTo>
                                    <a:pt x="935" y="244"/>
                                  </a:lnTo>
                                  <a:lnTo>
                                    <a:pt x="926" y="268"/>
                                  </a:lnTo>
                                  <a:lnTo>
                                    <a:pt x="913" y="292"/>
                                  </a:lnTo>
                                  <a:lnTo>
                                    <a:pt x="894" y="318"/>
                                  </a:lnTo>
                                  <a:lnTo>
                                    <a:pt x="869" y="348"/>
                                  </a:lnTo>
                                  <a:lnTo>
                                    <a:pt x="836" y="383"/>
                                  </a:lnTo>
                                  <a:lnTo>
                                    <a:pt x="796" y="421"/>
                                  </a:lnTo>
                                  <a:lnTo>
                                    <a:pt x="585" y="618"/>
                                  </a:lnTo>
                                  <a:lnTo>
                                    <a:pt x="585" y="692"/>
                                  </a:lnTo>
                                  <a:lnTo>
                                    <a:pt x="1026" y="692"/>
                                  </a:lnTo>
                                  <a:lnTo>
                                    <a:pt x="1026" y="616"/>
                                  </a:lnTo>
                                  <a:lnTo>
                                    <a:pt x="694" y="616"/>
                                  </a:lnTo>
                                  <a:lnTo>
                                    <a:pt x="694" y="614"/>
                                  </a:lnTo>
                                  <a:lnTo>
                                    <a:pt x="859" y="463"/>
                                  </a:lnTo>
                                  <a:lnTo>
                                    <a:pt x="906" y="419"/>
                                  </a:lnTo>
                                  <a:lnTo>
                                    <a:pt x="944" y="378"/>
                                  </a:lnTo>
                                  <a:lnTo>
                                    <a:pt x="975" y="341"/>
                                  </a:lnTo>
                                  <a:lnTo>
                                    <a:pt x="997" y="309"/>
                                  </a:lnTo>
                                  <a:lnTo>
                                    <a:pt x="1013" y="279"/>
                                  </a:lnTo>
                                  <a:lnTo>
                                    <a:pt x="1024" y="248"/>
                                  </a:lnTo>
                                  <a:lnTo>
                                    <a:pt x="1031" y="217"/>
                                  </a:lnTo>
                                  <a:lnTo>
                                    <a:pt x="1033" y="185"/>
                                  </a:lnTo>
                                  <a:lnTo>
                                    <a:pt x="1030" y="146"/>
                                  </a:lnTo>
                                  <a:lnTo>
                                    <a:pt x="1019" y="110"/>
                                  </a:lnTo>
                                  <a:lnTo>
                                    <a:pt x="1001" y="79"/>
                                  </a:lnTo>
                                  <a:lnTo>
                                    <a:pt x="997" y="75"/>
                                  </a:lnTo>
                                  <a:close/>
                                  <a:moveTo>
                                    <a:pt x="822" y="3"/>
                                  </a:moveTo>
                                  <a:lnTo>
                                    <a:pt x="767" y="7"/>
                                  </a:lnTo>
                                  <a:lnTo>
                                    <a:pt x="715" y="18"/>
                                  </a:lnTo>
                                  <a:lnTo>
                                    <a:pt x="667" y="37"/>
                                  </a:lnTo>
                                  <a:lnTo>
                                    <a:pt x="622" y="65"/>
                                  </a:lnTo>
                                  <a:lnTo>
                                    <a:pt x="622" y="152"/>
                                  </a:lnTo>
                                  <a:lnTo>
                                    <a:pt x="667" y="118"/>
                                  </a:lnTo>
                                  <a:lnTo>
                                    <a:pt x="712" y="94"/>
                                  </a:lnTo>
                                  <a:lnTo>
                                    <a:pt x="759" y="79"/>
                                  </a:lnTo>
                                  <a:lnTo>
                                    <a:pt x="807" y="75"/>
                                  </a:lnTo>
                                  <a:lnTo>
                                    <a:pt x="997" y="75"/>
                                  </a:lnTo>
                                  <a:lnTo>
                                    <a:pt x="976" y="52"/>
                                  </a:lnTo>
                                  <a:lnTo>
                                    <a:pt x="946" y="31"/>
                                  </a:lnTo>
                                  <a:lnTo>
                                    <a:pt x="909" y="15"/>
                                  </a:lnTo>
                                  <a:lnTo>
                                    <a:pt x="868" y="6"/>
                                  </a:lnTo>
                                  <a:lnTo>
                                    <a:pt x="822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53" name="任意多边形 145"/>
                          <wps:cNvSpPr/>
                          <wps:spPr>
                            <a:xfrm>
                              <a:off x="5212" y="5371"/>
                              <a:ext cx="243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74" h="520">
                                  <a:moveTo>
                                    <a:pt x="357" y="89"/>
                                  </a:moveTo>
                                  <a:lnTo>
                                    <a:pt x="310" y="89"/>
                                  </a:lnTo>
                                  <a:lnTo>
                                    <a:pt x="309" y="134"/>
                                  </a:lnTo>
                                  <a:lnTo>
                                    <a:pt x="307" y="175"/>
                                  </a:lnTo>
                                  <a:lnTo>
                                    <a:pt x="305" y="215"/>
                                  </a:lnTo>
                                  <a:lnTo>
                                    <a:pt x="302" y="251"/>
                                  </a:lnTo>
                                  <a:lnTo>
                                    <a:pt x="289" y="318"/>
                                  </a:lnTo>
                                  <a:lnTo>
                                    <a:pt x="261" y="380"/>
                                  </a:lnTo>
                                  <a:lnTo>
                                    <a:pt x="218" y="436"/>
                                  </a:lnTo>
                                  <a:lnTo>
                                    <a:pt x="161" y="486"/>
                                  </a:lnTo>
                                  <a:lnTo>
                                    <a:pt x="171" y="495"/>
                                  </a:lnTo>
                                  <a:lnTo>
                                    <a:pt x="180" y="503"/>
                                  </a:lnTo>
                                  <a:lnTo>
                                    <a:pt x="189" y="511"/>
                                  </a:lnTo>
                                  <a:lnTo>
                                    <a:pt x="197" y="520"/>
                                  </a:lnTo>
                                  <a:lnTo>
                                    <a:pt x="259" y="464"/>
                                  </a:lnTo>
                                  <a:lnTo>
                                    <a:pt x="305" y="401"/>
                                  </a:lnTo>
                                  <a:lnTo>
                                    <a:pt x="335" y="331"/>
                                  </a:lnTo>
                                  <a:lnTo>
                                    <a:pt x="349" y="254"/>
                                  </a:lnTo>
                                  <a:lnTo>
                                    <a:pt x="351" y="220"/>
                                  </a:lnTo>
                                  <a:lnTo>
                                    <a:pt x="354" y="181"/>
                                  </a:lnTo>
                                  <a:lnTo>
                                    <a:pt x="356" y="137"/>
                                  </a:lnTo>
                                  <a:lnTo>
                                    <a:pt x="357" y="89"/>
                                  </a:lnTo>
                                  <a:close/>
                                  <a:moveTo>
                                    <a:pt x="193" y="282"/>
                                  </a:moveTo>
                                  <a:lnTo>
                                    <a:pt x="85" y="282"/>
                                  </a:lnTo>
                                  <a:lnTo>
                                    <a:pt x="85" y="517"/>
                                  </a:lnTo>
                                  <a:lnTo>
                                    <a:pt x="127" y="517"/>
                                  </a:lnTo>
                                  <a:lnTo>
                                    <a:pt x="127" y="295"/>
                                  </a:lnTo>
                                  <a:lnTo>
                                    <a:pt x="195" y="295"/>
                                  </a:lnTo>
                                  <a:lnTo>
                                    <a:pt x="187" y="290"/>
                                  </a:lnTo>
                                  <a:lnTo>
                                    <a:pt x="193" y="282"/>
                                  </a:lnTo>
                                  <a:close/>
                                  <a:moveTo>
                                    <a:pt x="338" y="456"/>
                                  </a:moveTo>
                                  <a:lnTo>
                                    <a:pt x="341" y="467"/>
                                  </a:lnTo>
                                  <a:lnTo>
                                    <a:pt x="343" y="479"/>
                                  </a:lnTo>
                                  <a:lnTo>
                                    <a:pt x="345" y="491"/>
                                  </a:lnTo>
                                  <a:lnTo>
                                    <a:pt x="347" y="503"/>
                                  </a:lnTo>
                                  <a:lnTo>
                                    <a:pt x="395" y="504"/>
                                  </a:lnTo>
                                  <a:lnTo>
                                    <a:pt x="430" y="504"/>
                                  </a:lnTo>
                                  <a:lnTo>
                                    <a:pt x="468" y="499"/>
                                  </a:lnTo>
                                  <a:lnTo>
                                    <a:pt x="496" y="481"/>
                                  </a:lnTo>
                                  <a:lnTo>
                                    <a:pt x="508" y="460"/>
                                  </a:lnTo>
                                  <a:lnTo>
                                    <a:pt x="425" y="460"/>
                                  </a:lnTo>
                                  <a:lnTo>
                                    <a:pt x="407" y="460"/>
                                  </a:lnTo>
                                  <a:lnTo>
                                    <a:pt x="387" y="459"/>
                                  </a:lnTo>
                                  <a:lnTo>
                                    <a:pt x="364" y="458"/>
                                  </a:lnTo>
                                  <a:lnTo>
                                    <a:pt x="338" y="456"/>
                                  </a:lnTo>
                                  <a:close/>
                                  <a:moveTo>
                                    <a:pt x="533" y="48"/>
                                  </a:moveTo>
                                  <a:lnTo>
                                    <a:pt x="220" y="48"/>
                                  </a:lnTo>
                                  <a:lnTo>
                                    <a:pt x="220" y="89"/>
                                  </a:lnTo>
                                  <a:lnTo>
                                    <a:pt x="485" y="89"/>
                                  </a:lnTo>
                                  <a:lnTo>
                                    <a:pt x="482" y="196"/>
                                  </a:lnTo>
                                  <a:lnTo>
                                    <a:pt x="479" y="284"/>
                                  </a:lnTo>
                                  <a:lnTo>
                                    <a:pt x="476" y="354"/>
                                  </a:lnTo>
                                  <a:lnTo>
                                    <a:pt x="473" y="405"/>
                                  </a:lnTo>
                                  <a:lnTo>
                                    <a:pt x="469" y="429"/>
                                  </a:lnTo>
                                  <a:lnTo>
                                    <a:pt x="460" y="447"/>
                                  </a:lnTo>
                                  <a:lnTo>
                                    <a:pt x="445" y="457"/>
                                  </a:lnTo>
                                  <a:lnTo>
                                    <a:pt x="425" y="460"/>
                                  </a:lnTo>
                                  <a:lnTo>
                                    <a:pt x="508" y="460"/>
                                  </a:lnTo>
                                  <a:lnTo>
                                    <a:pt x="513" y="450"/>
                                  </a:lnTo>
                                  <a:lnTo>
                                    <a:pt x="520" y="407"/>
                                  </a:lnTo>
                                  <a:lnTo>
                                    <a:pt x="522" y="353"/>
                                  </a:lnTo>
                                  <a:lnTo>
                                    <a:pt x="526" y="268"/>
                                  </a:lnTo>
                                  <a:lnTo>
                                    <a:pt x="529" y="174"/>
                                  </a:lnTo>
                                  <a:lnTo>
                                    <a:pt x="533" y="48"/>
                                  </a:lnTo>
                                  <a:close/>
                                  <a:moveTo>
                                    <a:pt x="195" y="295"/>
                                  </a:moveTo>
                                  <a:lnTo>
                                    <a:pt x="127" y="295"/>
                                  </a:lnTo>
                                  <a:lnTo>
                                    <a:pt x="171" y="328"/>
                                  </a:lnTo>
                                  <a:lnTo>
                                    <a:pt x="215" y="361"/>
                                  </a:lnTo>
                                  <a:lnTo>
                                    <a:pt x="243" y="329"/>
                                  </a:lnTo>
                                  <a:lnTo>
                                    <a:pt x="201" y="299"/>
                                  </a:lnTo>
                                  <a:lnTo>
                                    <a:pt x="195" y="295"/>
                                  </a:lnTo>
                                  <a:close/>
                                  <a:moveTo>
                                    <a:pt x="194" y="102"/>
                                  </a:moveTo>
                                  <a:lnTo>
                                    <a:pt x="8" y="102"/>
                                  </a:lnTo>
                                  <a:lnTo>
                                    <a:pt x="8" y="140"/>
                                  </a:lnTo>
                                  <a:lnTo>
                                    <a:pt x="144" y="140"/>
                                  </a:lnTo>
                                  <a:lnTo>
                                    <a:pt x="111" y="188"/>
                                  </a:lnTo>
                                  <a:lnTo>
                                    <a:pt x="76" y="230"/>
                                  </a:lnTo>
                                  <a:lnTo>
                                    <a:pt x="39" y="268"/>
                                  </a:lnTo>
                                  <a:lnTo>
                                    <a:pt x="0" y="300"/>
                                  </a:lnTo>
                                  <a:lnTo>
                                    <a:pt x="4" y="312"/>
                                  </a:lnTo>
                                  <a:lnTo>
                                    <a:pt x="8" y="324"/>
                                  </a:lnTo>
                                  <a:lnTo>
                                    <a:pt x="12" y="335"/>
                                  </a:lnTo>
                                  <a:lnTo>
                                    <a:pt x="15" y="345"/>
                                  </a:lnTo>
                                  <a:lnTo>
                                    <a:pt x="33" y="330"/>
                                  </a:lnTo>
                                  <a:lnTo>
                                    <a:pt x="51" y="315"/>
                                  </a:lnTo>
                                  <a:lnTo>
                                    <a:pt x="68" y="299"/>
                                  </a:lnTo>
                                  <a:lnTo>
                                    <a:pt x="85" y="282"/>
                                  </a:lnTo>
                                  <a:lnTo>
                                    <a:pt x="193" y="282"/>
                                  </a:lnTo>
                                  <a:lnTo>
                                    <a:pt x="203" y="271"/>
                                  </a:lnTo>
                                  <a:lnTo>
                                    <a:pt x="205" y="268"/>
                                  </a:lnTo>
                                  <a:lnTo>
                                    <a:pt x="155" y="268"/>
                                  </a:lnTo>
                                  <a:lnTo>
                                    <a:pt x="136" y="256"/>
                                  </a:lnTo>
                                  <a:lnTo>
                                    <a:pt x="127" y="250"/>
                                  </a:lnTo>
                                  <a:lnTo>
                                    <a:pt x="127" y="234"/>
                                  </a:lnTo>
                                  <a:lnTo>
                                    <a:pt x="145" y="212"/>
                                  </a:lnTo>
                                  <a:lnTo>
                                    <a:pt x="162" y="189"/>
                                  </a:lnTo>
                                  <a:lnTo>
                                    <a:pt x="178" y="165"/>
                                  </a:lnTo>
                                  <a:lnTo>
                                    <a:pt x="194" y="141"/>
                                  </a:lnTo>
                                  <a:lnTo>
                                    <a:pt x="194" y="102"/>
                                  </a:lnTo>
                                  <a:close/>
                                  <a:moveTo>
                                    <a:pt x="207" y="196"/>
                                  </a:moveTo>
                                  <a:lnTo>
                                    <a:pt x="194" y="215"/>
                                  </a:lnTo>
                                  <a:lnTo>
                                    <a:pt x="182" y="233"/>
                                  </a:lnTo>
                                  <a:lnTo>
                                    <a:pt x="168" y="251"/>
                                  </a:lnTo>
                                  <a:lnTo>
                                    <a:pt x="155" y="268"/>
                                  </a:lnTo>
                                  <a:lnTo>
                                    <a:pt x="205" y="268"/>
                                  </a:lnTo>
                                  <a:lnTo>
                                    <a:pt x="217" y="252"/>
                                  </a:lnTo>
                                  <a:lnTo>
                                    <a:pt x="231" y="235"/>
                                  </a:lnTo>
                                  <a:lnTo>
                                    <a:pt x="244" y="218"/>
                                  </a:lnTo>
                                  <a:lnTo>
                                    <a:pt x="207" y="196"/>
                                  </a:lnTo>
                                  <a:close/>
                                  <a:moveTo>
                                    <a:pt x="100" y="0"/>
                                  </a:moveTo>
                                  <a:lnTo>
                                    <a:pt x="61" y="18"/>
                                  </a:lnTo>
                                  <a:lnTo>
                                    <a:pt x="71" y="35"/>
                                  </a:lnTo>
                                  <a:lnTo>
                                    <a:pt x="82" y="53"/>
                                  </a:lnTo>
                                  <a:lnTo>
                                    <a:pt x="92" y="72"/>
                                  </a:lnTo>
                                  <a:lnTo>
                                    <a:pt x="103" y="92"/>
                                  </a:lnTo>
                                  <a:lnTo>
                                    <a:pt x="144" y="72"/>
                                  </a:lnTo>
                                  <a:lnTo>
                                    <a:pt x="133" y="52"/>
                                  </a:lnTo>
                                  <a:lnTo>
                                    <a:pt x="122" y="34"/>
                                  </a:lnTo>
                                  <a:lnTo>
                                    <a:pt x="111" y="16"/>
                                  </a:lnTo>
                                  <a:lnTo>
                                    <a:pt x="100" y="0"/>
                                  </a:lnTo>
                                  <a:close/>
                                  <a:moveTo>
                                    <a:pt x="781" y="30"/>
                                  </a:moveTo>
                                  <a:lnTo>
                                    <a:pt x="775" y="103"/>
                                  </a:lnTo>
                                  <a:lnTo>
                                    <a:pt x="766" y="170"/>
                                  </a:lnTo>
                                  <a:lnTo>
                                    <a:pt x="753" y="232"/>
                                  </a:lnTo>
                                  <a:lnTo>
                                    <a:pt x="736" y="288"/>
                                  </a:lnTo>
                                  <a:lnTo>
                                    <a:pt x="712" y="342"/>
                                  </a:lnTo>
                                  <a:lnTo>
                                    <a:pt x="683" y="391"/>
                                  </a:lnTo>
                                  <a:lnTo>
                                    <a:pt x="649" y="436"/>
                                  </a:lnTo>
                                  <a:lnTo>
                                    <a:pt x="609" y="476"/>
                                  </a:lnTo>
                                  <a:lnTo>
                                    <a:pt x="619" y="485"/>
                                  </a:lnTo>
                                  <a:lnTo>
                                    <a:pt x="628" y="494"/>
                                  </a:lnTo>
                                  <a:lnTo>
                                    <a:pt x="637" y="503"/>
                                  </a:lnTo>
                                  <a:lnTo>
                                    <a:pt x="645" y="512"/>
                                  </a:lnTo>
                                  <a:lnTo>
                                    <a:pt x="689" y="468"/>
                                  </a:lnTo>
                                  <a:lnTo>
                                    <a:pt x="726" y="419"/>
                                  </a:lnTo>
                                  <a:lnTo>
                                    <a:pt x="758" y="365"/>
                                  </a:lnTo>
                                  <a:lnTo>
                                    <a:pt x="784" y="305"/>
                                  </a:lnTo>
                                  <a:lnTo>
                                    <a:pt x="801" y="248"/>
                                  </a:lnTo>
                                  <a:lnTo>
                                    <a:pt x="814" y="184"/>
                                  </a:lnTo>
                                  <a:lnTo>
                                    <a:pt x="824" y="112"/>
                                  </a:lnTo>
                                  <a:lnTo>
                                    <a:pt x="831" y="34"/>
                                  </a:lnTo>
                                  <a:lnTo>
                                    <a:pt x="781" y="30"/>
                                  </a:lnTo>
                                  <a:close/>
                                  <a:moveTo>
                                    <a:pt x="986" y="24"/>
                                  </a:moveTo>
                                  <a:lnTo>
                                    <a:pt x="938" y="25"/>
                                  </a:lnTo>
                                  <a:lnTo>
                                    <a:pt x="946" y="124"/>
                                  </a:lnTo>
                                  <a:lnTo>
                                    <a:pt x="961" y="212"/>
                                  </a:lnTo>
                                  <a:lnTo>
                                    <a:pt x="982" y="291"/>
                                  </a:lnTo>
                                  <a:lnTo>
                                    <a:pt x="1010" y="360"/>
                                  </a:lnTo>
                                  <a:lnTo>
                                    <a:pt x="1044" y="419"/>
                                  </a:lnTo>
                                  <a:lnTo>
                                    <a:pt x="1085" y="468"/>
                                  </a:lnTo>
                                  <a:lnTo>
                                    <a:pt x="1132" y="508"/>
                                  </a:lnTo>
                                  <a:lnTo>
                                    <a:pt x="1141" y="498"/>
                                  </a:lnTo>
                                  <a:lnTo>
                                    <a:pt x="1162" y="476"/>
                                  </a:lnTo>
                                  <a:lnTo>
                                    <a:pt x="1173" y="464"/>
                                  </a:lnTo>
                                  <a:lnTo>
                                    <a:pt x="1121" y="424"/>
                                  </a:lnTo>
                                  <a:lnTo>
                                    <a:pt x="1077" y="371"/>
                                  </a:lnTo>
                                  <a:lnTo>
                                    <a:pt x="1041" y="304"/>
                                  </a:lnTo>
                                  <a:lnTo>
                                    <a:pt x="1014" y="224"/>
                                  </a:lnTo>
                                  <a:lnTo>
                                    <a:pt x="996" y="130"/>
                                  </a:lnTo>
                                  <a:lnTo>
                                    <a:pt x="986" y="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54" name="任意多边形 146"/>
                          <wps:cNvSpPr/>
                          <wps:spPr>
                            <a:xfrm>
                              <a:off x="5658" y="5371"/>
                              <a:ext cx="243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73" h="520">
                                  <a:moveTo>
                                    <a:pt x="357" y="89"/>
                                  </a:moveTo>
                                  <a:lnTo>
                                    <a:pt x="310" y="89"/>
                                  </a:lnTo>
                                  <a:lnTo>
                                    <a:pt x="309" y="133"/>
                                  </a:lnTo>
                                  <a:lnTo>
                                    <a:pt x="307" y="175"/>
                                  </a:lnTo>
                                  <a:lnTo>
                                    <a:pt x="305" y="215"/>
                                  </a:lnTo>
                                  <a:lnTo>
                                    <a:pt x="302" y="251"/>
                                  </a:lnTo>
                                  <a:lnTo>
                                    <a:pt x="289" y="318"/>
                                  </a:lnTo>
                                  <a:lnTo>
                                    <a:pt x="261" y="380"/>
                                  </a:lnTo>
                                  <a:lnTo>
                                    <a:pt x="218" y="436"/>
                                  </a:lnTo>
                                  <a:lnTo>
                                    <a:pt x="161" y="486"/>
                                  </a:lnTo>
                                  <a:lnTo>
                                    <a:pt x="171" y="494"/>
                                  </a:lnTo>
                                  <a:lnTo>
                                    <a:pt x="180" y="503"/>
                                  </a:lnTo>
                                  <a:lnTo>
                                    <a:pt x="189" y="511"/>
                                  </a:lnTo>
                                  <a:lnTo>
                                    <a:pt x="197" y="519"/>
                                  </a:lnTo>
                                  <a:lnTo>
                                    <a:pt x="259" y="464"/>
                                  </a:lnTo>
                                  <a:lnTo>
                                    <a:pt x="305" y="401"/>
                                  </a:lnTo>
                                  <a:lnTo>
                                    <a:pt x="335" y="331"/>
                                  </a:lnTo>
                                  <a:lnTo>
                                    <a:pt x="349" y="254"/>
                                  </a:lnTo>
                                  <a:lnTo>
                                    <a:pt x="351" y="220"/>
                                  </a:lnTo>
                                  <a:lnTo>
                                    <a:pt x="354" y="181"/>
                                  </a:lnTo>
                                  <a:lnTo>
                                    <a:pt x="356" y="137"/>
                                  </a:lnTo>
                                  <a:lnTo>
                                    <a:pt x="357" y="89"/>
                                  </a:lnTo>
                                  <a:close/>
                                  <a:moveTo>
                                    <a:pt x="193" y="282"/>
                                  </a:moveTo>
                                  <a:lnTo>
                                    <a:pt x="85" y="282"/>
                                  </a:lnTo>
                                  <a:lnTo>
                                    <a:pt x="85" y="517"/>
                                  </a:lnTo>
                                  <a:lnTo>
                                    <a:pt x="127" y="517"/>
                                  </a:lnTo>
                                  <a:lnTo>
                                    <a:pt x="127" y="295"/>
                                  </a:lnTo>
                                  <a:lnTo>
                                    <a:pt x="195" y="295"/>
                                  </a:lnTo>
                                  <a:lnTo>
                                    <a:pt x="187" y="290"/>
                                  </a:lnTo>
                                  <a:lnTo>
                                    <a:pt x="193" y="282"/>
                                  </a:lnTo>
                                  <a:close/>
                                  <a:moveTo>
                                    <a:pt x="338" y="455"/>
                                  </a:moveTo>
                                  <a:lnTo>
                                    <a:pt x="341" y="467"/>
                                  </a:lnTo>
                                  <a:lnTo>
                                    <a:pt x="343" y="479"/>
                                  </a:lnTo>
                                  <a:lnTo>
                                    <a:pt x="345" y="490"/>
                                  </a:lnTo>
                                  <a:lnTo>
                                    <a:pt x="347" y="503"/>
                                  </a:lnTo>
                                  <a:lnTo>
                                    <a:pt x="395" y="504"/>
                                  </a:lnTo>
                                  <a:lnTo>
                                    <a:pt x="430" y="504"/>
                                  </a:lnTo>
                                  <a:lnTo>
                                    <a:pt x="468" y="499"/>
                                  </a:lnTo>
                                  <a:lnTo>
                                    <a:pt x="496" y="480"/>
                                  </a:lnTo>
                                  <a:lnTo>
                                    <a:pt x="508" y="460"/>
                                  </a:lnTo>
                                  <a:lnTo>
                                    <a:pt x="425" y="460"/>
                                  </a:lnTo>
                                  <a:lnTo>
                                    <a:pt x="407" y="460"/>
                                  </a:lnTo>
                                  <a:lnTo>
                                    <a:pt x="387" y="459"/>
                                  </a:lnTo>
                                  <a:lnTo>
                                    <a:pt x="364" y="458"/>
                                  </a:lnTo>
                                  <a:lnTo>
                                    <a:pt x="338" y="455"/>
                                  </a:lnTo>
                                  <a:close/>
                                  <a:moveTo>
                                    <a:pt x="533" y="48"/>
                                  </a:moveTo>
                                  <a:lnTo>
                                    <a:pt x="220" y="48"/>
                                  </a:lnTo>
                                  <a:lnTo>
                                    <a:pt x="220" y="89"/>
                                  </a:lnTo>
                                  <a:lnTo>
                                    <a:pt x="485" y="89"/>
                                  </a:lnTo>
                                  <a:lnTo>
                                    <a:pt x="482" y="196"/>
                                  </a:lnTo>
                                  <a:lnTo>
                                    <a:pt x="479" y="284"/>
                                  </a:lnTo>
                                  <a:lnTo>
                                    <a:pt x="476" y="354"/>
                                  </a:lnTo>
                                  <a:lnTo>
                                    <a:pt x="473" y="404"/>
                                  </a:lnTo>
                                  <a:lnTo>
                                    <a:pt x="469" y="429"/>
                                  </a:lnTo>
                                  <a:lnTo>
                                    <a:pt x="460" y="447"/>
                                  </a:lnTo>
                                  <a:lnTo>
                                    <a:pt x="445" y="457"/>
                                  </a:lnTo>
                                  <a:lnTo>
                                    <a:pt x="425" y="460"/>
                                  </a:lnTo>
                                  <a:lnTo>
                                    <a:pt x="508" y="460"/>
                                  </a:lnTo>
                                  <a:lnTo>
                                    <a:pt x="513" y="450"/>
                                  </a:lnTo>
                                  <a:lnTo>
                                    <a:pt x="520" y="407"/>
                                  </a:lnTo>
                                  <a:lnTo>
                                    <a:pt x="522" y="353"/>
                                  </a:lnTo>
                                  <a:lnTo>
                                    <a:pt x="526" y="268"/>
                                  </a:lnTo>
                                  <a:lnTo>
                                    <a:pt x="529" y="174"/>
                                  </a:lnTo>
                                  <a:lnTo>
                                    <a:pt x="533" y="48"/>
                                  </a:lnTo>
                                  <a:close/>
                                  <a:moveTo>
                                    <a:pt x="195" y="295"/>
                                  </a:moveTo>
                                  <a:lnTo>
                                    <a:pt x="127" y="295"/>
                                  </a:lnTo>
                                  <a:lnTo>
                                    <a:pt x="171" y="328"/>
                                  </a:lnTo>
                                  <a:lnTo>
                                    <a:pt x="215" y="361"/>
                                  </a:lnTo>
                                  <a:lnTo>
                                    <a:pt x="243" y="329"/>
                                  </a:lnTo>
                                  <a:lnTo>
                                    <a:pt x="201" y="299"/>
                                  </a:lnTo>
                                  <a:lnTo>
                                    <a:pt x="195" y="295"/>
                                  </a:lnTo>
                                  <a:close/>
                                  <a:moveTo>
                                    <a:pt x="194" y="102"/>
                                  </a:moveTo>
                                  <a:lnTo>
                                    <a:pt x="8" y="102"/>
                                  </a:lnTo>
                                  <a:lnTo>
                                    <a:pt x="8" y="140"/>
                                  </a:lnTo>
                                  <a:lnTo>
                                    <a:pt x="144" y="140"/>
                                  </a:lnTo>
                                  <a:lnTo>
                                    <a:pt x="111" y="188"/>
                                  </a:lnTo>
                                  <a:lnTo>
                                    <a:pt x="76" y="230"/>
                                  </a:lnTo>
                                  <a:lnTo>
                                    <a:pt x="39" y="268"/>
                                  </a:lnTo>
                                  <a:lnTo>
                                    <a:pt x="0" y="300"/>
                                  </a:lnTo>
                                  <a:lnTo>
                                    <a:pt x="4" y="312"/>
                                  </a:lnTo>
                                  <a:lnTo>
                                    <a:pt x="8" y="324"/>
                                  </a:lnTo>
                                  <a:lnTo>
                                    <a:pt x="12" y="335"/>
                                  </a:lnTo>
                                  <a:lnTo>
                                    <a:pt x="15" y="345"/>
                                  </a:lnTo>
                                  <a:lnTo>
                                    <a:pt x="33" y="330"/>
                                  </a:lnTo>
                                  <a:lnTo>
                                    <a:pt x="51" y="315"/>
                                  </a:lnTo>
                                  <a:lnTo>
                                    <a:pt x="68" y="299"/>
                                  </a:lnTo>
                                  <a:lnTo>
                                    <a:pt x="85" y="282"/>
                                  </a:lnTo>
                                  <a:lnTo>
                                    <a:pt x="193" y="282"/>
                                  </a:lnTo>
                                  <a:lnTo>
                                    <a:pt x="203" y="271"/>
                                  </a:lnTo>
                                  <a:lnTo>
                                    <a:pt x="205" y="268"/>
                                  </a:lnTo>
                                  <a:lnTo>
                                    <a:pt x="155" y="268"/>
                                  </a:lnTo>
                                  <a:lnTo>
                                    <a:pt x="136" y="256"/>
                                  </a:lnTo>
                                  <a:lnTo>
                                    <a:pt x="127" y="250"/>
                                  </a:lnTo>
                                  <a:lnTo>
                                    <a:pt x="127" y="234"/>
                                  </a:lnTo>
                                  <a:lnTo>
                                    <a:pt x="145" y="212"/>
                                  </a:lnTo>
                                  <a:lnTo>
                                    <a:pt x="162" y="189"/>
                                  </a:lnTo>
                                  <a:lnTo>
                                    <a:pt x="178" y="165"/>
                                  </a:lnTo>
                                  <a:lnTo>
                                    <a:pt x="194" y="141"/>
                                  </a:lnTo>
                                  <a:lnTo>
                                    <a:pt x="194" y="102"/>
                                  </a:lnTo>
                                  <a:close/>
                                  <a:moveTo>
                                    <a:pt x="207" y="196"/>
                                  </a:moveTo>
                                  <a:lnTo>
                                    <a:pt x="194" y="215"/>
                                  </a:lnTo>
                                  <a:lnTo>
                                    <a:pt x="182" y="233"/>
                                  </a:lnTo>
                                  <a:lnTo>
                                    <a:pt x="168" y="251"/>
                                  </a:lnTo>
                                  <a:lnTo>
                                    <a:pt x="155" y="268"/>
                                  </a:lnTo>
                                  <a:lnTo>
                                    <a:pt x="205" y="268"/>
                                  </a:lnTo>
                                  <a:lnTo>
                                    <a:pt x="217" y="252"/>
                                  </a:lnTo>
                                  <a:lnTo>
                                    <a:pt x="231" y="235"/>
                                  </a:lnTo>
                                  <a:lnTo>
                                    <a:pt x="244" y="218"/>
                                  </a:lnTo>
                                  <a:lnTo>
                                    <a:pt x="207" y="196"/>
                                  </a:lnTo>
                                  <a:close/>
                                  <a:moveTo>
                                    <a:pt x="100" y="0"/>
                                  </a:moveTo>
                                  <a:lnTo>
                                    <a:pt x="61" y="18"/>
                                  </a:lnTo>
                                  <a:lnTo>
                                    <a:pt x="71" y="35"/>
                                  </a:lnTo>
                                  <a:lnTo>
                                    <a:pt x="82" y="52"/>
                                  </a:lnTo>
                                  <a:lnTo>
                                    <a:pt x="92" y="72"/>
                                  </a:lnTo>
                                  <a:lnTo>
                                    <a:pt x="103" y="92"/>
                                  </a:lnTo>
                                  <a:lnTo>
                                    <a:pt x="144" y="72"/>
                                  </a:lnTo>
                                  <a:lnTo>
                                    <a:pt x="133" y="52"/>
                                  </a:lnTo>
                                  <a:lnTo>
                                    <a:pt x="122" y="33"/>
                                  </a:lnTo>
                                  <a:lnTo>
                                    <a:pt x="111" y="16"/>
                                  </a:lnTo>
                                  <a:lnTo>
                                    <a:pt x="100" y="0"/>
                                  </a:lnTo>
                                  <a:close/>
                                  <a:moveTo>
                                    <a:pt x="838" y="153"/>
                                  </a:moveTo>
                                  <a:lnTo>
                                    <a:pt x="790" y="153"/>
                                  </a:lnTo>
                                  <a:lnTo>
                                    <a:pt x="786" y="204"/>
                                  </a:lnTo>
                                  <a:lnTo>
                                    <a:pt x="782" y="247"/>
                                  </a:lnTo>
                                  <a:lnTo>
                                    <a:pt x="776" y="281"/>
                                  </a:lnTo>
                                  <a:lnTo>
                                    <a:pt x="769" y="307"/>
                                  </a:lnTo>
                                  <a:lnTo>
                                    <a:pt x="746" y="358"/>
                                  </a:lnTo>
                                  <a:lnTo>
                                    <a:pt x="713" y="404"/>
                                  </a:lnTo>
                                  <a:lnTo>
                                    <a:pt x="668" y="446"/>
                                  </a:lnTo>
                                  <a:lnTo>
                                    <a:pt x="613" y="482"/>
                                  </a:lnTo>
                                  <a:lnTo>
                                    <a:pt x="623" y="491"/>
                                  </a:lnTo>
                                  <a:lnTo>
                                    <a:pt x="633" y="500"/>
                                  </a:lnTo>
                                  <a:lnTo>
                                    <a:pt x="641" y="509"/>
                                  </a:lnTo>
                                  <a:lnTo>
                                    <a:pt x="649" y="517"/>
                                  </a:lnTo>
                                  <a:lnTo>
                                    <a:pt x="708" y="477"/>
                                  </a:lnTo>
                                  <a:lnTo>
                                    <a:pt x="756" y="430"/>
                                  </a:lnTo>
                                  <a:lnTo>
                                    <a:pt x="792" y="378"/>
                                  </a:lnTo>
                                  <a:lnTo>
                                    <a:pt x="817" y="319"/>
                                  </a:lnTo>
                                  <a:lnTo>
                                    <a:pt x="824" y="289"/>
                                  </a:lnTo>
                                  <a:lnTo>
                                    <a:pt x="830" y="251"/>
                                  </a:lnTo>
                                  <a:lnTo>
                                    <a:pt x="834" y="206"/>
                                  </a:lnTo>
                                  <a:lnTo>
                                    <a:pt x="838" y="153"/>
                                  </a:lnTo>
                                  <a:close/>
                                  <a:moveTo>
                                    <a:pt x="1017" y="113"/>
                                  </a:moveTo>
                                  <a:lnTo>
                                    <a:pt x="630" y="113"/>
                                  </a:lnTo>
                                  <a:lnTo>
                                    <a:pt x="630" y="153"/>
                                  </a:lnTo>
                                  <a:lnTo>
                                    <a:pt x="970" y="153"/>
                                  </a:lnTo>
                                  <a:lnTo>
                                    <a:pt x="970" y="437"/>
                                  </a:lnTo>
                                  <a:lnTo>
                                    <a:pt x="973" y="467"/>
                                  </a:lnTo>
                                  <a:lnTo>
                                    <a:pt x="986" y="488"/>
                                  </a:lnTo>
                                  <a:lnTo>
                                    <a:pt x="1009" y="501"/>
                                  </a:lnTo>
                                  <a:lnTo>
                                    <a:pt x="1042" y="505"/>
                                  </a:lnTo>
                                  <a:lnTo>
                                    <a:pt x="1081" y="505"/>
                                  </a:lnTo>
                                  <a:lnTo>
                                    <a:pt x="1112" y="502"/>
                                  </a:lnTo>
                                  <a:lnTo>
                                    <a:pt x="1136" y="491"/>
                                  </a:lnTo>
                                  <a:lnTo>
                                    <a:pt x="1152" y="473"/>
                                  </a:lnTo>
                                  <a:lnTo>
                                    <a:pt x="1155" y="465"/>
                                  </a:lnTo>
                                  <a:lnTo>
                                    <a:pt x="1049" y="465"/>
                                  </a:lnTo>
                                  <a:lnTo>
                                    <a:pt x="1034" y="463"/>
                                  </a:lnTo>
                                  <a:lnTo>
                                    <a:pt x="1024" y="457"/>
                                  </a:lnTo>
                                  <a:lnTo>
                                    <a:pt x="1018" y="446"/>
                                  </a:lnTo>
                                  <a:lnTo>
                                    <a:pt x="1017" y="434"/>
                                  </a:lnTo>
                                  <a:lnTo>
                                    <a:pt x="1017" y="113"/>
                                  </a:lnTo>
                                  <a:close/>
                                  <a:moveTo>
                                    <a:pt x="1125" y="346"/>
                                  </a:moveTo>
                                  <a:lnTo>
                                    <a:pt x="1123" y="371"/>
                                  </a:lnTo>
                                  <a:lnTo>
                                    <a:pt x="1121" y="393"/>
                                  </a:lnTo>
                                  <a:lnTo>
                                    <a:pt x="1119" y="414"/>
                                  </a:lnTo>
                                  <a:lnTo>
                                    <a:pt x="1116" y="434"/>
                                  </a:lnTo>
                                  <a:lnTo>
                                    <a:pt x="1112" y="447"/>
                                  </a:lnTo>
                                  <a:lnTo>
                                    <a:pt x="1103" y="457"/>
                                  </a:lnTo>
                                  <a:lnTo>
                                    <a:pt x="1092" y="463"/>
                                  </a:lnTo>
                                  <a:lnTo>
                                    <a:pt x="1076" y="465"/>
                                  </a:lnTo>
                                  <a:lnTo>
                                    <a:pt x="1155" y="465"/>
                                  </a:lnTo>
                                  <a:lnTo>
                                    <a:pt x="1161" y="448"/>
                                  </a:lnTo>
                                  <a:lnTo>
                                    <a:pt x="1164" y="427"/>
                                  </a:lnTo>
                                  <a:lnTo>
                                    <a:pt x="1167" y="407"/>
                                  </a:lnTo>
                                  <a:lnTo>
                                    <a:pt x="1170" y="385"/>
                                  </a:lnTo>
                                  <a:lnTo>
                                    <a:pt x="1172" y="362"/>
                                  </a:lnTo>
                                  <a:lnTo>
                                    <a:pt x="1159" y="359"/>
                                  </a:lnTo>
                                  <a:lnTo>
                                    <a:pt x="1147" y="355"/>
                                  </a:lnTo>
                                  <a:lnTo>
                                    <a:pt x="1136" y="351"/>
                                  </a:lnTo>
                                  <a:lnTo>
                                    <a:pt x="1125" y="346"/>
                                  </a:lnTo>
                                  <a:close/>
                                  <a:moveTo>
                                    <a:pt x="841" y="5"/>
                                  </a:moveTo>
                                  <a:lnTo>
                                    <a:pt x="793" y="5"/>
                                  </a:lnTo>
                                  <a:lnTo>
                                    <a:pt x="793" y="34"/>
                                  </a:lnTo>
                                  <a:lnTo>
                                    <a:pt x="793" y="62"/>
                                  </a:lnTo>
                                  <a:lnTo>
                                    <a:pt x="792" y="88"/>
                                  </a:lnTo>
                                  <a:lnTo>
                                    <a:pt x="791" y="113"/>
                                  </a:lnTo>
                                  <a:lnTo>
                                    <a:pt x="840" y="113"/>
                                  </a:lnTo>
                                  <a:lnTo>
                                    <a:pt x="840" y="88"/>
                                  </a:lnTo>
                                  <a:lnTo>
                                    <a:pt x="841" y="62"/>
                                  </a:lnTo>
                                  <a:lnTo>
                                    <a:pt x="841" y="34"/>
                                  </a:lnTo>
                                  <a:lnTo>
                                    <a:pt x="841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55" name="任意多边形 147"/>
                          <wps:cNvSpPr/>
                          <wps:spPr>
                            <a:xfrm>
                              <a:off x="6164" y="5370"/>
                              <a:ext cx="242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7" h="520">
                                  <a:moveTo>
                                    <a:pt x="358" y="89"/>
                                  </a:moveTo>
                                  <a:lnTo>
                                    <a:pt x="310" y="89"/>
                                  </a:lnTo>
                                  <a:lnTo>
                                    <a:pt x="309" y="133"/>
                                  </a:lnTo>
                                  <a:lnTo>
                                    <a:pt x="308" y="175"/>
                                  </a:lnTo>
                                  <a:lnTo>
                                    <a:pt x="305" y="214"/>
                                  </a:lnTo>
                                  <a:lnTo>
                                    <a:pt x="302" y="250"/>
                                  </a:lnTo>
                                  <a:lnTo>
                                    <a:pt x="289" y="318"/>
                                  </a:lnTo>
                                  <a:lnTo>
                                    <a:pt x="262" y="380"/>
                                  </a:lnTo>
                                  <a:lnTo>
                                    <a:pt x="219" y="436"/>
                                  </a:lnTo>
                                  <a:lnTo>
                                    <a:pt x="161" y="486"/>
                                  </a:lnTo>
                                  <a:lnTo>
                                    <a:pt x="171" y="494"/>
                                  </a:lnTo>
                                  <a:lnTo>
                                    <a:pt x="181" y="503"/>
                                  </a:lnTo>
                                  <a:lnTo>
                                    <a:pt x="189" y="511"/>
                                  </a:lnTo>
                                  <a:lnTo>
                                    <a:pt x="197" y="519"/>
                                  </a:lnTo>
                                  <a:lnTo>
                                    <a:pt x="259" y="464"/>
                                  </a:lnTo>
                                  <a:lnTo>
                                    <a:pt x="305" y="401"/>
                                  </a:lnTo>
                                  <a:lnTo>
                                    <a:pt x="335" y="331"/>
                                  </a:lnTo>
                                  <a:lnTo>
                                    <a:pt x="349" y="253"/>
                                  </a:lnTo>
                                  <a:lnTo>
                                    <a:pt x="352" y="219"/>
                                  </a:lnTo>
                                  <a:lnTo>
                                    <a:pt x="354" y="181"/>
                                  </a:lnTo>
                                  <a:lnTo>
                                    <a:pt x="356" y="137"/>
                                  </a:lnTo>
                                  <a:lnTo>
                                    <a:pt x="358" y="89"/>
                                  </a:lnTo>
                                  <a:close/>
                                  <a:moveTo>
                                    <a:pt x="194" y="282"/>
                                  </a:moveTo>
                                  <a:lnTo>
                                    <a:pt x="85" y="282"/>
                                  </a:lnTo>
                                  <a:lnTo>
                                    <a:pt x="85" y="517"/>
                                  </a:lnTo>
                                  <a:lnTo>
                                    <a:pt x="128" y="517"/>
                                  </a:lnTo>
                                  <a:lnTo>
                                    <a:pt x="128" y="295"/>
                                  </a:lnTo>
                                  <a:lnTo>
                                    <a:pt x="196" y="295"/>
                                  </a:lnTo>
                                  <a:lnTo>
                                    <a:pt x="187" y="289"/>
                                  </a:lnTo>
                                  <a:lnTo>
                                    <a:pt x="194" y="282"/>
                                  </a:lnTo>
                                  <a:close/>
                                  <a:moveTo>
                                    <a:pt x="339" y="455"/>
                                  </a:moveTo>
                                  <a:lnTo>
                                    <a:pt x="341" y="467"/>
                                  </a:lnTo>
                                  <a:lnTo>
                                    <a:pt x="344" y="478"/>
                                  </a:lnTo>
                                  <a:lnTo>
                                    <a:pt x="346" y="490"/>
                                  </a:lnTo>
                                  <a:lnTo>
                                    <a:pt x="348" y="502"/>
                                  </a:lnTo>
                                  <a:lnTo>
                                    <a:pt x="396" y="504"/>
                                  </a:lnTo>
                                  <a:lnTo>
                                    <a:pt x="430" y="504"/>
                                  </a:lnTo>
                                  <a:lnTo>
                                    <a:pt x="469" y="498"/>
                                  </a:lnTo>
                                  <a:lnTo>
                                    <a:pt x="497" y="480"/>
                                  </a:lnTo>
                                  <a:lnTo>
                                    <a:pt x="508" y="460"/>
                                  </a:lnTo>
                                  <a:lnTo>
                                    <a:pt x="425" y="460"/>
                                  </a:lnTo>
                                  <a:lnTo>
                                    <a:pt x="408" y="460"/>
                                  </a:lnTo>
                                  <a:lnTo>
                                    <a:pt x="387" y="459"/>
                                  </a:lnTo>
                                  <a:lnTo>
                                    <a:pt x="364" y="457"/>
                                  </a:lnTo>
                                  <a:lnTo>
                                    <a:pt x="339" y="455"/>
                                  </a:lnTo>
                                  <a:close/>
                                  <a:moveTo>
                                    <a:pt x="533" y="48"/>
                                  </a:moveTo>
                                  <a:lnTo>
                                    <a:pt x="221" y="48"/>
                                  </a:lnTo>
                                  <a:lnTo>
                                    <a:pt x="221" y="89"/>
                                  </a:lnTo>
                                  <a:lnTo>
                                    <a:pt x="486" y="89"/>
                                  </a:lnTo>
                                  <a:lnTo>
                                    <a:pt x="483" y="196"/>
                                  </a:lnTo>
                                  <a:lnTo>
                                    <a:pt x="480" y="284"/>
                                  </a:lnTo>
                                  <a:lnTo>
                                    <a:pt x="477" y="354"/>
                                  </a:lnTo>
                                  <a:lnTo>
                                    <a:pt x="474" y="404"/>
                                  </a:lnTo>
                                  <a:lnTo>
                                    <a:pt x="470" y="429"/>
                                  </a:lnTo>
                                  <a:lnTo>
                                    <a:pt x="461" y="447"/>
                                  </a:lnTo>
                                  <a:lnTo>
                                    <a:pt x="446" y="457"/>
                                  </a:lnTo>
                                  <a:lnTo>
                                    <a:pt x="425" y="460"/>
                                  </a:lnTo>
                                  <a:lnTo>
                                    <a:pt x="508" y="460"/>
                                  </a:lnTo>
                                  <a:lnTo>
                                    <a:pt x="514" y="450"/>
                                  </a:lnTo>
                                  <a:lnTo>
                                    <a:pt x="521" y="407"/>
                                  </a:lnTo>
                                  <a:lnTo>
                                    <a:pt x="523" y="353"/>
                                  </a:lnTo>
                                  <a:lnTo>
                                    <a:pt x="526" y="267"/>
                                  </a:lnTo>
                                  <a:lnTo>
                                    <a:pt x="529" y="173"/>
                                  </a:lnTo>
                                  <a:lnTo>
                                    <a:pt x="533" y="48"/>
                                  </a:lnTo>
                                  <a:close/>
                                  <a:moveTo>
                                    <a:pt x="196" y="295"/>
                                  </a:moveTo>
                                  <a:lnTo>
                                    <a:pt x="128" y="295"/>
                                  </a:lnTo>
                                  <a:lnTo>
                                    <a:pt x="172" y="328"/>
                                  </a:lnTo>
                                  <a:lnTo>
                                    <a:pt x="215" y="361"/>
                                  </a:lnTo>
                                  <a:lnTo>
                                    <a:pt x="244" y="329"/>
                                  </a:lnTo>
                                  <a:lnTo>
                                    <a:pt x="201" y="299"/>
                                  </a:lnTo>
                                  <a:lnTo>
                                    <a:pt x="196" y="295"/>
                                  </a:lnTo>
                                  <a:close/>
                                  <a:moveTo>
                                    <a:pt x="194" y="102"/>
                                  </a:moveTo>
                                  <a:lnTo>
                                    <a:pt x="8" y="102"/>
                                  </a:lnTo>
                                  <a:lnTo>
                                    <a:pt x="8" y="139"/>
                                  </a:lnTo>
                                  <a:lnTo>
                                    <a:pt x="144" y="139"/>
                                  </a:lnTo>
                                  <a:lnTo>
                                    <a:pt x="112" y="187"/>
                                  </a:lnTo>
                                  <a:lnTo>
                                    <a:pt x="77" y="230"/>
                                  </a:lnTo>
                                  <a:lnTo>
                                    <a:pt x="40" y="267"/>
                                  </a:lnTo>
                                  <a:lnTo>
                                    <a:pt x="0" y="300"/>
                                  </a:lnTo>
                                  <a:lnTo>
                                    <a:pt x="5" y="312"/>
                                  </a:lnTo>
                                  <a:lnTo>
                                    <a:pt x="9" y="323"/>
                                  </a:lnTo>
                                  <a:lnTo>
                                    <a:pt x="12" y="334"/>
                                  </a:lnTo>
                                  <a:lnTo>
                                    <a:pt x="16" y="345"/>
                                  </a:lnTo>
                                  <a:lnTo>
                                    <a:pt x="34" y="330"/>
                                  </a:lnTo>
                                  <a:lnTo>
                                    <a:pt x="51" y="315"/>
                                  </a:lnTo>
                                  <a:lnTo>
                                    <a:pt x="68" y="299"/>
                                  </a:lnTo>
                                  <a:lnTo>
                                    <a:pt x="85" y="282"/>
                                  </a:lnTo>
                                  <a:lnTo>
                                    <a:pt x="194" y="282"/>
                                  </a:lnTo>
                                  <a:lnTo>
                                    <a:pt x="203" y="270"/>
                                  </a:lnTo>
                                  <a:lnTo>
                                    <a:pt x="205" y="268"/>
                                  </a:lnTo>
                                  <a:lnTo>
                                    <a:pt x="155" y="268"/>
                                  </a:lnTo>
                                  <a:lnTo>
                                    <a:pt x="137" y="256"/>
                                  </a:lnTo>
                                  <a:lnTo>
                                    <a:pt x="128" y="250"/>
                                  </a:lnTo>
                                  <a:lnTo>
                                    <a:pt x="128" y="234"/>
                                  </a:lnTo>
                                  <a:lnTo>
                                    <a:pt x="145" y="212"/>
                                  </a:lnTo>
                                  <a:lnTo>
                                    <a:pt x="162" y="189"/>
                                  </a:lnTo>
                                  <a:lnTo>
                                    <a:pt x="178" y="165"/>
                                  </a:lnTo>
                                  <a:lnTo>
                                    <a:pt x="194" y="141"/>
                                  </a:lnTo>
                                  <a:lnTo>
                                    <a:pt x="194" y="102"/>
                                  </a:lnTo>
                                  <a:close/>
                                  <a:moveTo>
                                    <a:pt x="207" y="196"/>
                                  </a:moveTo>
                                  <a:lnTo>
                                    <a:pt x="195" y="214"/>
                                  </a:lnTo>
                                  <a:lnTo>
                                    <a:pt x="182" y="232"/>
                                  </a:lnTo>
                                  <a:lnTo>
                                    <a:pt x="169" y="250"/>
                                  </a:lnTo>
                                  <a:lnTo>
                                    <a:pt x="155" y="268"/>
                                  </a:lnTo>
                                  <a:lnTo>
                                    <a:pt x="205" y="268"/>
                                  </a:lnTo>
                                  <a:lnTo>
                                    <a:pt x="218" y="252"/>
                                  </a:lnTo>
                                  <a:lnTo>
                                    <a:pt x="232" y="234"/>
                                  </a:lnTo>
                                  <a:lnTo>
                                    <a:pt x="244" y="218"/>
                                  </a:lnTo>
                                  <a:lnTo>
                                    <a:pt x="207" y="196"/>
                                  </a:lnTo>
                                  <a:close/>
                                  <a:moveTo>
                                    <a:pt x="101" y="0"/>
                                  </a:moveTo>
                                  <a:lnTo>
                                    <a:pt x="62" y="18"/>
                                  </a:lnTo>
                                  <a:lnTo>
                                    <a:pt x="72" y="34"/>
                                  </a:lnTo>
                                  <a:lnTo>
                                    <a:pt x="82" y="52"/>
                                  </a:lnTo>
                                  <a:lnTo>
                                    <a:pt x="93" y="72"/>
                                  </a:lnTo>
                                  <a:lnTo>
                                    <a:pt x="103" y="92"/>
                                  </a:lnTo>
                                  <a:lnTo>
                                    <a:pt x="145" y="72"/>
                                  </a:lnTo>
                                  <a:lnTo>
                                    <a:pt x="133" y="52"/>
                                  </a:lnTo>
                                  <a:lnTo>
                                    <a:pt x="122" y="33"/>
                                  </a:lnTo>
                                  <a:lnTo>
                                    <a:pt x="112" y="16"/>
                                  </a:lnTo>
                                  <a:lnTo>
                                    <a:pt x="101" y="0"/>
                                  </a:lnTo>
                                  <a:close/>
                                  <a:moveTo>
                                    <a:pt x="918" y="242"/>
                                  </a:moveTo>
                                  <a:lnTo>
                                    <a:pt x="867" y="242"/>
                                  </a:lnTo>
                                  <a:lnTo>
                                    <a:pt x="867" y="519"/>
                                  </a:lnTo>
                                  <a:lnTo>
                                    <a:pt x="918" y="519"/>
                                  </a:lnTo>
                                  <a:lnTo>
                                    <a:pt x="918" y="242"/>
                                  </a:lnTo>
                                  <a:close/>
                                  <a:moveTo>
                                    <a:pt x="1167" y="199"/>
                                  </a:moveTo>
                                  <a:lnTo>
                                    <a:pt x="619" y="199"/>
                                  </a:lnTo>
                                  <a:lnTo>
                                    <a:pt x="619" y="242"/>
                                  </a:lnTo>
                                  <a:lnTo>
                                    <a:pt x="1167" y="242"/>
                                  </a:lnTo>
                                  <a:lnTo>
                                    <a:pt x="1167" y="199"/>
                                  </a:lnTo>
                                  <a:close/>
                                  <a:moveTo>
                                    <a:pt x="918" y="6"/>
                                  </a:moveTo>
                                  <a:lnTo>
                                    <a:pt x="867" y="6"/>
                                  </a:lnTo>
                                  <a:lnTo>
                                    <a:pt x="867" y="199"/>
                                  </a:lnTo>
                                  <a:lnTo>
                                    <a:pt x="918" y="199"/>
                                  </a:lnTo>
                                  <a:lnTo>
                                    <a:pt x="918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56" name="任意多边形 148"/>
                          <wps:cNvSpPr/>
                          <wps:spPr>
                            <a:xfrm>
                              <a:off x="6642" y="5371"/>
                              <a:ext cx="241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4" h="514">
                                  <a:moveTo>
                                    <a:pt x="548" y="193"/>
                                  </a:moveTo>
                                  <a:lnTo>
                                    <a:pt x="300" y="193"/>
                                  </a:lnTo>
                                  <a:lnTo>
                                    <a:pt x="300" y="0"/>
                                  </a:lnTo>
                                  <a:lnTo>
                                    <a:pt x="248" y="0"/>
                                  </a:lnTo>
                                  <a:lnTo>
                                    <a:pt x="248" y="193"/>
                                  </a:lnTo>
                                  <a:lnTo>
                                    <a:pt x="0" y="193"/>
                                  </a:lnTo>
                                  <a:lnTo>
                                    <a:pt x="0" y="236"/>
                                  </a:lnTo>
                                  <a:lnTo>
                                    <a:pt x="248" y="236"/>
                                  </a:lnTo>
                                  <a:lnTo>
                                    <a:pt x="248" y="513"/>
                                  </a:lnTo>
                                  <a:lnTo>
                                    <a:pt x="300" y="513"/>
                                  </a:lnTo>
                                  <a:lnTo>
                                    <a:pt x="300" y="236"/>
                                  </a:lnTo>
                                  <a:lnTo>
                                    <a:pt x="548" y="236"/>
                                  </a:lnTo>
                                  <a:lnTo>
                                    <a:pt x="548" y="193"/>
                                  </a:lnTo>
                                  <a:close/>
                                  <a:moveTo>
                                    <a:pt x="1164" y="216"/>
                                  </a:moveTo>
                                  <a:lnTo>
                                    <a:pt x="605" y="216"/>
                                  </a:lnTo>
                                  <a:lnTo>
                                    <a:pt x="605" y="263"/>
                                  </a:lnTo>
                                  <a:lnTo>
                                    <a:pt x="1164" y="263"/>
                                  </a:lnTo>
                                  <a:lnTo>
                                    <a:pt x="1164" y="2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57" name="任意多边形 149"/>
                          <wps:cNvSpPr/>
                          <wps:spPr>
                            <a:xfrm>
                              <a:off x="7106" y="5371"/>
                              <a:ext cx="239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54" h="514">
                                  <a:moveTo>
                                    <a:pt x="548" y="193"/>
                                  </a:moveTo>
                                  <a:lnTo>
                                    <a:pt x="300" y="193"/>
                                  </a:lnTo>
                                  <a:lnTo>
                                    <a:pt x="300" y="0"/>
                                  </a:lnTo>
                                  <a:lnTo>
                                    <a:pt x="248" y="0"/>
                                  </a:lnTo>
                                  <a:lnTo>
                                    <a:pt x="248" y="193"/>
                                  </a:lnTo>
                                  <a:lnTo>
                                    <a:pt x="0" y="193"/>
                                  </a:lnTo>
                                  <a:lnTo>
                                    <a:pt x="0" y="236"/>
                                  </a:lnTo>
                                  <a:lnTo>
                                    <a:pt x="248" y="236"/>
                                  </a:lnTo>
                                  <a:lnTo>
                                    <a:pt x="248" y="513"/>
                                  </a:lnTo>
                                  <a:lnTo>
                                    <a:pt x="300" y="513"/>
                                  </a:lnTo>
                                  <a:lnTo>
                                    <a:pt x="300" y="236"/>
                                  </a:lnTo>
                                  <a:lnTo>
                                    <a:pt x="548" y="236"/>
                                  </a:lnTo>
                                  <a:lnTo>
                                    <a:pt x="548" y="193"/>
                                  </a:lnTo>
                                  <a:close/>
                                  <a:moveTo>
                                    <a:pt x="1153" y="408"/>
                                  </a:moveTo>
                                  <a:lnTo>
                                    <a:pt x="613" y="408"/>
                                  </a:lnTo>
                                  <a:lnTo>
                                    <a:pt x="613" y="452"/>
                                  </a:lnTo>
                                  <a:lnTo>
                                    <a:pt x="1153" y="452"/>
                                  </a:lnTo>
                                  <a:lnTo>
                                    <a:pt x="1153" y="4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58" name="任意多边形 150"/>
                          <wps:cNvSpPr/>
                          <wps:spPr>
                            <a:xfrm>
                              <a:off x="5227" y="5571"/>
                              <a:ext cx="214" cy="14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1" h="704">
                                  <a:moveTo>
                                    <a:pt x="420" y="619"/>
                                  </a:moveTo>
                                  <a:lnTo>
                                    <a:pt x="4" y="619"/>
                                  </a:lnTo>
                                  <a:lnTo>
                                    <a:pt x="4" y="693"/>
                                  </a:lnTo>
                                  <a:lnTo>
                                    <a:pt x="420" y="693"/>
                                  </a:lnTo>
                                  <a:lnTo>
                                    <a:pt x="420" y="619"/>
                                  </a:lnTo>
                                  <a:close/>
                                  <a:moveTo>
                                    <a:pt x="258" y="104"/>
                                  </a:moveTo>
                                  <a:lnTo>
                                    <a:pt x="167" y="104"/>
                                  </a:lnTo>
                                  <a:lnTo>
                                    <a:pt x="167" y="619"/>
                                  </a:lnTo>
                                  <a:lnTo>
                                    <a:pt x="258" y="619"/>
                                  </a:lnTo>
                                  <a:lnTo>
                                    <a:pt x="258" y="104"/>
                                  </a:lnTo>
                                  <a:close/>
                                  <a:moveTo>
                                    <a:pt x="258" y="0"/>
                                  </a:moveTo>
                                  <a:lnTo>
                                    <a:pt x="0" y="70"/>
                                  </a:lnTo>
                                  <a:lnTo>
                                    <a:pt x="0" y="149"/>
                                  </a:lnTo>
                                  <a:lnTo>
                                    <a:pt x="167" y="104"/>
                                  </a:lnTo>
                                  <a:lnTo>
                                    <a:pt x="258" y="104"/>
                                  </a:lnTo>
                                  <a:lnTo>
                                    <a:pt x="258" y="0"/>
                                  </a:lnTo>
                                  <a:close/>
                                  <a:moveTo>
                                    <a:pt x="618" y="588"/>
                                  </a:moveTo>
                                  <a:lnTo>
                                    <a:pt x="618" y="676"/>
                                  </a:lnTo>
                                  <a:lnTo>
                                    <a:pt x="647" y="688"/>
                                  </a:lnTo>
                                  <a:lnTo>
                                    <a:pt x="682" y="697"/>
                                  </a:lnTo>
                                  <a:lnTo>
                                    <a:pt x="724" y="702"/>
                                  </a:lnTo>
                                  <a:lnTo>
                                    <a:pt x="772" y="704"/>
                                  </a:lnTo>
                                  <a:lnTo>
                                    <a:pt x="829" y="700"/>
                                  </a:lnTo>
                                  <a:lnTo>
                                    <a:pt x="880" y="689"/>
                                  </a:lnTo>
                                  <a:lnTo>
                                    <a:pt x="924" y="670"/>
                                  </a:lnTo>
                                  <a:lnTo>
                                    <a:pt x="962" y="643"/>
                                  </a:lnTo>
                                  <a:lnTo>
                                    <a:pt x="971" y="633"/>
                                  </a:lnTo>
                                  <a:lnTo>
                                    <a:pt x="771" y="633"/>
                                  </a:lnTo>
                                  <a:lnTo>
                                    <a:pt x="731" y="630"/>
                                  </a:lnTo>
                                  <a:lnTo>
                                    <a:pt x="693" y="622"/>
                                  </a:lnTo>
                                  <a:lnTo>
                                    <a:pt x="655" y="608"/>
                                  </a:lnTo>
                                  <a:lnTo>
                                    <a:pt x="618" y="588"/>
                                  </a:lnTo>
                                  <a:close/>
                                  <a:moveTo>
                                    <a:pt x="984" y="353"/>
                                  </a:moveTo>
                                  <a:lnTo>
                                    <a:pt x="756" y="353"/>
                                  </a:lnTo>
                                  <a:lnTo>
                                    <a:pt x="797" y="355"/>
                                  </a:lnTo>
                                  <a:lnTo>
                                    <a:pt x="834" y="362"/>
                                  </a:lnTo>
                                  <a:lnTo>
                                    <a:pt x="865" y="373"/>
                                  </a:lnTo>
                                  <a:lnTo>
                                    <a:pt x="891" y="389"/>
                                  </a:lnTo>
                                  <a:lnTo>
                                    <a:pt x="911" y="409"/>
                                  </a:lnTo>
                                  <a:lnTo>
                                    <a:pt x="926" y="432"/>
                                  </a:lnTo>
                                  <a:lnTo>
                                    <a:pt x="935" y="459"/>
                                  </a:lnTo>
                                  <a:lnTo>
                                    <a:pt x="938" y="490"/>
                                  </a:lnTo>
                                  <a:lnTo>
                                    <a:pt x="935" y="521"/>
                                  </a:lnTo>
                                  <a:lnTo>
                                    <a:pt x="926" y="548"/>
                                  </a:lnTo>
                                  <a:lnTo>
                                    <a:pt x="912" y="573"/>
                                  </a:lnTo>
                                  <a:lnTo>
                                    <a:pt x="892" y="594"/>
                                  </a:lnTo>
                                  <a:lnTo>
                                    <a:pt x="867" y="611"/>
                                  </a:lnTo>
                                  <a:lnTo>
                                    <a:pt x="838" y="623"/>
                                  </a:lnTo>
                                  <a:lnTo>
                                    <a:pt x="806" y="631"/>
                                  </a:lnTo>
                                  <a:lnTo>
                                    <a:pt x="771" y="633"/>
                                  </a:lnTo>
                                  <a:lnTo>
                                    <a:pt x="971" y="633"/>
                                  </a:lnTo>
                                  <a:lnTo>
                                    <a:pt x="992" y="610"/>
                                  </a:lnTo>
                                  <a:lnTo>
                                    <a:pt x="1014" y="573"/>
                                  </a:lnTo>
                                  <a:lnTo>
                                    <a:pt x="1026" y="531"/>
                                  </a:lnTo>
                                  <a:lnTo>
                                    <a:pt x="1031" y="484"/>
                                  </a:lnTo>
                                  <a:lnTo>
                                    <a:pt x="1027" y="439"/>
                                  </a:lnTo>
                                  <a:lnTo>
                                    <a:pt x="1015" y="399"/>
                                  </a:lnTo>
                                  <a:lnTo>
                                    <a:pt x="995" y="364"/>
                                  </a:lnTo>
                                  <a:lnTo>
                                    <a:pt x="984" y="353"/>
                                  </a:lnTo>
                                  <a:close/>
                                  <a:moveTo>
                                    <a:pt x="998" y="14"/>
                                  </a:moveTo>
                                  <a:lnTo>
                                    <a:pt x="641" y="14"/>
                                  </a:lnTo>
                                  <a:lnTo>
                                    <a:pt x="641" y="359"/>
                                  </a:lnTo>
                                  <a:lnTo>
                                    <a:pt x="675" y="356"/>
                                  </a:lnTo>
                                  <a:lnTo>
                                    <a:pt x="706" y="354"/>
                                  </a:lnTo>
                                  <a:lnTo>
                                    <a:pt x="732" y="353"/>
                                  </a:lnTo>
                                  <a:lnTo>
                                    <a:pt x="756" y="353"/>
                                  </a:lnTo>
                                  <a:lnTo>
                                    <a:pt x="984" y="353"/>
                                  </a:lnTo>
                                  <a:lnTo>
                                    <a:pt x="967" y="334"/>
                                  </a:lnTo>
                                  <a:lnTo>
                                    <a:pt x="931" y="310"/>
                                  </a:lnTo>
                                  <a:lnTo>
                                    <a:pt x="890" y="293"/>
                                  </a:lnTo>
                                  <a:lnTo>
                                    <a:pt x="842" y="283"/>
                                  </a:lnTo>
                                  <a:lnTo>
                                    <a:pt x="823" y="282"/>
                                  </a:lnTo>
                                  <a:lnTo>
                                    <a:pt x="726" y="282"/>
                                  </a:lnTo>
                                  <a:lnTo>
                                    <a:pt x="726" y="90"/>
                                  </a:lnTo>
                                  <a:lnTo>
                                    <a:pt x="998" y="90"/>
                                  </a:lnTo>
                                  <a:lnTo>
                                    <a:pt x="998" y="14"/>
                                  </a:lnTo>
                                  <a:close/>
                                  <a:moveTo>
                                    <a:pt x="788" y="280"/>
                                  </a:moveTo>
                                  <a:lnTo>
                                    <a:pt x="776" y="280"/>
                                  </a:lnTo>
                                  <a:lnTo>
                                    <a:pt x="762" y="280"/>
                                  </a:lnTo>
                                  <a:lnTo>
                                    <a:pt x="726" y="282"/>
                                  </a:lnTo>
                                  <a:lnTo>
                                    <a:pt x="823" y="282"/>
                                  </a:lnTo>
                                  <a:lnTo>
                                    <a:pt x="788" y="2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59" name="任意多边形 151"/>
                          <wps:cNvSpPr/>
                          <wps:spPr>
                            <a:xfrm>
                              <a:off x="5670" y="5571"/>
                              <a:ext cx="219" cy="14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8" h="704">
                                  <a:moveTo>
                                    <a:pt x="420" y="619"/>
                                  </a:moveTo>
                                  <a:lnTo>
                                    <a:pt x="4" y="619"/>
                                  </a:lnTo>
                                  <a:lnTo>
                                    <a:pt x="4" y="693"/>
                                  </a:lnTo>
                                  <a:lnTo>
                                    <a:pt x="420" y="693"/>
                                  </a:lnTo>
                                  <a:lnTo>
                                    <a:pt x="420" y="619"/>
                                  </a:lnTo>
                                  <a:close/>
                                  <a:moveTo>
                                    <a:pt x="258" y="104"/>
                                  </a:moveTo>
                                  <a:lnTo>
                                    <a:pt x="167" y="104"/>
                                  </a:lnTo>
                                  <a:lnTo>
                                    <a:pt x="167" y="619"/>
                                  </a:lnTo>
                                  <a:lnTo>
                                    <a:pt x="258" y="619"/>
                                  </a:lnTo>
                                  <a:lnTo>
                                    <a:pt x="258" y="104"/>
                                  </a:lnTo>
                                  <a:close/>
                                  <a:moveTo>
                                    <a:pt x="258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49"/>
                                  </a:lnTo>
                                  <a:lnTo>
                                    <a:pt x="167" y="104"/>
                                  </a:lnTo>
                                  <a:lnTo>
                                    <a:pt x="258" y="104"/>
                                  </a:lnTo>
                                  <a:lnTo>
                                    <a:pt x="258" y="0"/>
                                  </a:lnTo>
                                  <a:close/>
                                  <a:moveTo>
                                    <a:pt x="891" y="4"/>
                                  </a:moveTo>
                                  <a:lnTo>
                                    <a:pt x="827" y="10"/>
                                  </a:lnTo>
                                  <a:lnTo>
                                    <a:pt x="769" y="30"/>
                                  </a:lnTo>
                                  <a:lnTo>
                                    <a:pt x="718" y="63"/>
                                  </a:lnTo>
                                  <a:lnTo>
                                    <a:pt x="673" y="109"/>
                                  </a:lnTo>
                                  <a:lnTo>
                                    <a:pt x="637" y="167"/>
                                  </a:lnTo>
                                  <a:lnTo>
                                    <a:pt x="611" y="233"/>
                                  </a:lnTo>
                                  <a:lnTo>
                                    <a:pt x="596" y="309"/>
                                  </a:lnTo>
                                  <a:lnTo>
                                    <a:pt x="591" y="395"/>
                                  </a:lnTo>
                                  <a:lnTo>
                                    <a:pt x="595" y="464"/>
                                  </a:lnTo>
                                  <a:lnTo>
                                    <a:pt x="606" y="526"/>
                                  </a:lnTo>
                                  <a:lnTo>
                                    <a:pt x="626" y="579"/>
                                  </a:lnTo>
                                  <a:lnTo>
                                    <a:pt x="654" y="624"/>
                                  </a:lnTo>
                                  <a:lnTo>
                                    <a:pt x="688" y="659"/>
                                  </a:lnTo>
                                  <a:lnTo>
                                    <a:pt x="728" y="684"/>
                                  </a:lnTo>
                                  <a:lnTo>
                                    <a:pt x="775" y="699"/>
                                  </a:lnTo>
                                  <a:lnTo>
                                    <a:pt x="827" y="704"/>
                                  </a:lnTo>
                                  <a:lnTo>
                                    <a:pt x="875" y="700"/>
                                  </a:lnTo>
                                  <a:lnTo>
                                    <a:pt x="919" y="689"/>
                                  </a:lnTo>
                                  <a:lnTo>
                                    <a:pt x="958" y="669"/>
                                  </a:lnTo>
                                  <a:lnTo>
                                    <a:pt x="993" y="641"/>
                                  </a:lnTo>
                                  <a:lnTo>
                                    <a:pt x="999" y="634"/>
                                  </a:lnTo>
                                  <a:lnTo>
                                    <a:pt x="830" y="634"/>
                                  </a:lnTo>
                                  <a:lnTo>
                                    <a:pt x="800" y="631"/>
                                  </a:lnTo>
                                  <a:lnTo>
                                    <a:pt x="773" y="622"/>
                                  </a:lnTo>
                                  <a:lnTo>
                                    <a:pt x="749" y="607"/>
                                  </a:lnTo>
                                  <a:lnTo>
                                    <a:pt x="728" y="586"/>
                                  </a:lnTo>
                                  <a:lnTo>
                                    <a:pt x="711" y="561"/>
                                  </a:lnTo>
                                  <a:lnTo>
                                    <a:pt x="699" y="533"/>
                                  </a:lnTo>
                                  <a:lnTo>
                                    <a:pt x="692" y="503"/>
                                  </a:lnTo>
                                  <a:lnTo>
                                    <a:pt x="690" y="471"/>
                                  </a:lnTo>
                                  <a:lnTo>
                                    <a:pt x="692" y="445"/>
                                  </a:lnTo>
                                  <a:lnTo>
                                    <a:pt x="700" y="421"/>
                                  </a:lnTo>
                                  <a:lnTo>
                                    <a:pt x="712" y="398"/>
                                  </a:lnTo>
                                  <a:lnTo>
                                    <a:pt x="728" y="378"/>
                                  </a:lnTo>
                                  <a:lnTo>
                                    <a:pt x="749" y="361"/>
                                  </a:lnTo>
                                  <a:lnTo>
                                    <a:pt x="684" y="361"/>
                                  </a:lnTo>
                                  <a:lnTo>
                                    <a:pt x="688" y="298"/>
                                  </a:lnTo>
                                  <a:lnTo>
                                    <a:pt x="699" y="242"/>
                                  </a:lnTo>
                                  <a:lnTo>
                                    <a:pt x="717" y="193"/>
                                  </a:lnTo>
                                  <a:lnTo>
                                    <a:pt x="742" y="152"/>
                                  </a:lnTo>
                                  <a:lnTo>
                                    <a:pt x="773" y="118"/>
                                  </a:lnTo>
                                  <a:lnTo>
                                    <a:pt x="809" y="94"/>
                                  </a:lnTo>
                                  <a:lnTo>
                                    <a:pt x="849" y="80"/>
                                  </a:lnTo>
                                  <a:lnTo>
                                    <a:pt x="894" y="75"/>
                                  </a:lnTo>
                                  <a:lnTo>
                                    <a:pt x="1012" y="75"/>
                                  </a:lnTo>
                                  <a:lnTo>
                                    <a:pt x="1012" y="23"/>
                                  </a:lnTo>
                                  <a:lnTo>
                                    <a:pt x="988" y="15"/>
                                  </a:lnTo>
                                  <a:lnTo>
                                    <a:pt x="960" y="9"/>
                                  </a:lnTo>
                                  <a:lnTo>
                                    <a:pt x="928" y="5"/>
                                  </a:lnTo>
                                  <a:lnTo>
                                    <a:pt x="891" y="4"/>
                                  </a:lnTo>
                                  <a:close/>
                                  <a:moveTo>
                                    <a:pt x="1012" y="338"/>
                                  </a:moveTo>
                                  <a:lnTo>
                                    <a:pt x="829" y="338"/>
                                  </a:lnTo>
                                  <a:lnTo>
                                    <a:pt x="859" y="341"/>
                                  </a:lnTo>
                                  <a:lnTo>
                                    <a:pt x="886" y="348"/>
                                  </a:lnTo>
                                  <a:lnTo>
                                    <a:pt x="910" y="360"/>
                                  </a:lnTo>
                                  <a:lnTo>
                                    <a:pt x="929" y="377"/>
                                  </a:lnTo>
                                  <a:lnTo>
                                    <a:pt x="945" y="399"/>
                                  </a:lnTo>
                                  <a:lnTo>
                                    <a:pt x="956" y="424"/>
                                  </a:lnTo>
                                  <a:lnTo>
                                    <a:pt x="962" y="453"/>
                                  </a:lnTo>
                                  <a:lnTo>
                                    <a:pt x="965" y="486"/>
                                  </a:lnTo>
                                  <a:lnTo>
                                    <a:pt x="962" y="517"/>
                                  </a:lnTo>
                                  <a:lnTo>
                                    <a:pt x="955" y="545"/>
                                  </a:lnTo>
                                  <a:lnTo>
                                    <a:pt x="943" y="570"/>
                                  </a:lnTo>
                                  <a:lnTo>
                                    <a:pt x="927" y="592"/>
                                  </a:lnTo>
                                  <a:lnTo>
                                    <a:pt x="907" y="610"/>
                                  </a:lnTo>
                                  <a:lnTo>
                                    <a:pt x="884" y="623"/>
                                  </a:lnTo>
                                  <a:lnTo>
                                    <a:pt x="858" y="631"/>
                                  </a:lnTo>
                                  <a:lnTo>
                                    <a:pt x="830" y="634"/>
                                  </a:lnTo>
                                  <a:lnTo>
                                    <a:pt x="999" y="634"/>
                                  </a:lnTo>
                                  <a:lnTo>
                                    <a:pt x="1021" y="606"/>
                                  </a:lnTo>
                                  <a:lnTo>
                                    <a:pt x="1042" y="568"/>
                                  </a:lnTo>
                                  <a:lnTo>
                                    <a:pt x="1054" y="525"/>
                                  </a:lnTo>
                                  <a:lnTo>
                                    <a:pt x="1058" y="477"/>
                                  </a:lnTo>
                                  <a:lnTo>
                                    <a:pt x="1054" y="432"/>
                                  </a:lnTo>
                                  <a:lnTo>
                                    <a:pt x="1044" y="392"/>
                                  </a:lnTo>
                                  <a:lnTo>
                                    <a:pt x="1026" y="356"/>
                                  </a:lnTo>
                                  <a:lnTo>
                                    <a:pt x="1012" y="338"/>
                                  </a:lnTo>
                                  <a:close/>
                                  <a:moveTo>
                                    <a:pt x="851" y="268"/>
                                  </a:moveTo>
                                  <a:lnTo>
                                    <a:pt x="799" y="273"/>
                                  </a:lnTo>
                                  <a:lnTo>
                                    <a:pt x="754" y="291"/>
                                  </a:lnTo>
                                  <a:lnTo>
                                    <a:pt x="716" y="320"/>
                                  </a:lnTo>
                                  <a:lnTo>
                                    <a:pt x="687" y="361"/>
                                  </a:lnTo>
                                  <a:lnTo>
                                    <a:pt x="749" y="361"/>
                                  </a:lnTo>
                                  <a:lnTo>
                                    <a:pt x="749" y="361"/>
                                  </a:lnTo>
                                  <a:lnTo>
                                    <a:pt x="773" y="348"/>
                                  </a:lnTo>
                                  <a:lnTo>
                                    <a:pt x="799" y="341"/>
                                  </a:lnTo>
                                  <a:lnTo>
                                    <a:pt x="829" y="338"/>
                                  </a:lnTo>
                                  <a:lnTo>
                                    <a:pt x="1012" y="338"/>
                                  </a:lnTo>
                                  <a:lnTo>
                                    <a:pt x="1002" y="325"/>
                                  </a:lnTo>
                                  <a:lnTo>
                                    <a:pt x="971" y="300"/>
                                  </a:lnTo>
                                  <a:lnTo>
                                    <a:pt x="936" y="282"/>
                                  </a:lnTo>
                                  <a:lnTo>
                                    <a:pt x="896" y="271"/>
                                  </a:lnTo>
                                  <a:lnTo>
                                    <a:pt x="851" y="268"/>
                                  </a:lnTo>
                                  <a:close/>
                                  <a:moveTo>
                                    <a:pt x="1012" y="75"/>
                                  </a:moveTo>
                                  <a:lnTo>
                                    <a:pt x="894" y="75"/>
                                  </a:lnTo>
                                  <a:lnTo>
                                    <a:pt x="924" y="77"/>
                                  </a:lnTo>
                                  <a:lnTo>
                                    <a:pt x="954" y="82"/>
                                  </a:lnTo>
                                  <a:lnTo>
                                    <a:pt x="984" y="90"/>
                                  </a:lnTo>
                                  <a:lnTo>
                                    <a:pt x="1012" y="102"/>
                                  </a:lnTo>
                                  <a:lnTo>
                                    <a:pt x="1012" y="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60" name="任意多边形 152"/>
                          <wps:cNvSpPr/>
                          <wps:spPr>
                            <a:xfrm>
                              <a:off x="6176" y="5572"/>
                              <a:ext cx="218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2" h="693">
                                  <a:moveTo>
                                    <a:pt x="420" y="619"/>
                                  </a:moveTo>
                                  <a:lnTo>
                                    <a:pt x="4" y="619"/>
                                  </a:lnTo>
                                  <a:lnTo>
                                    <a:pt x="4" y="693"/>
                                  </a:lnTo>
                                  <a:lnTo>
                                    <a:pt x="420" y="693"/>
                                  </a:lnTo>
                                  <a:lnTo>
                                    <a:pt x="420" y="619"/>
                                  </a:lnTo>
                                  <a:close/>
                                  <a:moveTo>
                                    <a:pt x="258" y="104"/>
                                  </a:moveTo>
                                  <a:lnTo>
                                    <a:pt x="167" y="104"/>
                                  </a:lnTo>
                                  <a:lnTo>
                                    <a:pt x="167" y="619"/>
                                  </a:lnTo>
                                  <a:lnTo>
                                    <a:pt x="258" y="619"/>
                                  </a:lnTo>
                                  <a:lnTo>
                                    <a:pt x="258" y="104"/>
                                  </a:lnTo>
                                  <a:close/>
                                  <a:moveTo>
                                    <a:pt x="258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49"/>
                                  </a:lnTo>
                                  <a:lnTo>
                                    <a:pt x="167" y="104"/>
                                  </a:lnTo>
                                  <a:lnTo>
                                    <a:pt x="258" y="104"/>
                                  </a:lnTo>
                                  <a:lnTo>
                                    <a:pt x="258" y="0"/>
                                  </a:lnTo>
                                  <a:close/>
                                  <a:moveTo>
                                    <a:pt x="1051" y="15"/>
                                  </a:moveTo>
                                  <a:lnTo>
                                    <a:pt x="579" y="15"/>
                                  </a:lnTo>
                                  <a:lnTo>
                                    <a:pt x="579" y="91"/>
                                  </a:lnTo>
                                  <a:lnTo>
                                    <a:pt x="942" y="91"/>
                                  </a:lnTo>
                                  <a:lnTo>
                                    <a:pt x="672" y="693"/>
                                  </a:lnTo>
                                  <a:lnTo>
                                    <a:pt x="767" y="693"/>
                                  </a:lnTo>
                                  <a:lnTo>
                                    <a:pt x="1051" y="45"/>
                                  </a:lnTo>
                                  <a:lnTo>
                                    <a:pt x="1051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61" name="任意多边形 153"/>
                          <wps:cNvSpPr/>
                          <wps:spPr>
                            <a:xfrm>
                              <a:off x="6654" y="5571"/>
                              <a:ext cx="218" cy="14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0" h="704">
                                  <a:moveTo>
                                    <a:pt x="420" y="619"/>
                                  </a:moveTo>
                                  <a:lnTo>
                                    <a:pt x="4" y="619"/>
                                  </a:lnTo>
                                  <a:lnTo>
                                    <a:pt x="4" y="693"/>
                                  </a:lnTo>
                                  <a:lnTo>
                                    <a:pt x="420" y="693"/>
                                  </a:lnTo>
                                  <a:lnTo>
                                    <a:pt x="420" y="619"/>
                                  </a:lnTo>
                                  <a:close/>
                                  <a:moveTo>
                                    <a:pt x="258" y="104"/>
                                  </a:moveTo>
                                  <a:lnTo>
                                    <a:pt x="167" y="104"/>
                                  </a:lnTo>
                                  <a:lnTo>
                                    <a:pt x="167" y="619"/>
                                  </a:lnTo>
                                  <a:lnTo>
                                    <a:pt x="258" y="619"/>
                                  </a:lnTo>
                                  <a:lnTo>
                                    <a:pt x="258" y="104"/>
                                  </a:lnTo>
                                  <a:close/>
                                  <a:moveTo>
                                    <a:pt x="258" y="0"/>
                                  </a:moveTo>
                                  <a:lnTo>
                                    <a:pt x="0" y="70"/>
                                  </a:lnTo>
                                  <a:lnTo>
                                    <a:pt x="0" y="149"/>
                                  </a:lnTo>
                                  <a:lnTo>
                                    <a:pt x="167" y="104"/>
                                  </a:lnTo>
                                  <a:lnTo>
                                    <a:pt x="258" y="104"/>
                                  </a:lnTo>
                                  <a:lnTo>
                                    <a:pt x="258" y="0"/>
                                  </a:lnTo>
                                  <a:close/>
                                  <a:moveTo>
                                    <a:pt x="827" y="3"/>
                                  </a:moveTo>
                                  <a:lnTo>
                                    <a:pt x="782" y="6"/>
                                  </a:lnTo>
                                  <a:lnTo>
                                    <a:pt x="741" y="15"/>
                                  </a:lnTo>
                                  <a:lnTo>
                                    <a:pt x="704" y="30"/>
                                  </a:lnTo>
                                  <a:lnTo>
                                    <a:pt x="672" y="50"/>
                                  </a:lnTo>
                                  <a:lnTo>
                                    <a:pt x="645" y="75"/>
                                  </a:lnTo>
                                  <a:lnTo>
                                    <a:pt x="626" y="104"/>
                                  </a:lnTo>
                                  <a:lnTo>
                                    <a:pt x="615" y="136"/>
                                  </a:lnTo>
                                  <a:lnTo>
                                    <a:pt x="611" y="172"/>
                                  </a:lnTo>
                                  <a:lnTo>
                                    <a:pt x="619" y="223"/>
                                  </a:lnTo>
                                  <a:lnTo>
                                    <a:pt x="643" y="267"/>
                                  </a:lnTo>
                                  <a:lnTo>
                                    <a:pt x="684" y="304"/>
                                  </a:lnTo>
                                  <a:lnTo>
                                    <a:pt x="741" y="336"/>
                                  </a:lnTo>
                                  <a:lnTo>
                                    <a:pt x="741" y="338"/>
                                  </a:lnTo>
                                  <a:lnTo>
                                    <a:pt x="673" y="372"/>
                                  </a:lnTo>
                                  <a:lnTo>
                                    <a:pt x="624" y="414"/>
                                  </a:lnTo>
                                  <a:lnTo>
                                    <a:pt x="595" y="466"/>
                                  </a:lnTo>
                                  <a:lnTo>
                                    <a:pt x="585" y="526"/>
                                  </a:lnTo>
                                  <a:lnTo>
                                    <a:pt x="589" y="564"/>
                                  </a:lnTo>
                                  <a:lnTo>
                                    <a:pt x="600" y="598"/>
                                  </a:lnTo>
                                  <a:lnTo>
                                    <a:pt x="619" y="628"/>
                                  </a:lnTo>
                                  <a:lnTo>
                                    <a:pt x="646" y="655"/>
                                  </a:lnTo>
                                  <a:lnTo>
                                    <a:pt x="678" y="676"/>
                                  </a:lnTo>
                                  <a:lnTo>
                                    <a:pt x="715" y="692"/>
                                  </a:lnTo>
                                  <a:lnTo>
                                    <a:pt x="756" y="701"/>
                                  </a:lnTo>
                                  <a:lnTo>
                                    <a:pt x="802" y="704"/>
                                  </a:lnTo>
                                  <a:lnTo>
                                    <a:pt x="857" y="701"/>
                                  </a:lnTo>
                                  <a:lnTo>
                                    <a:pt x="906" y="691"/>
                                  </a:lnTo>
                                  <a:lnTo>
                                    <a:pt x="949" y="676"/>
                                  </a:lnTo>
                                  <a:lnTo>
                                    <a:pt x="985" y="654"/>
                                  </a:lnTo>
                                  <a:lnTo>
                                    <a:pt x="1006" y="634"/>
                                  </a:lnTo>
                                  <a:lnTo>
                                    <a:pt x="819" y="634"/>
                                  </a:lnTo>
                                  <a:lnTo>
                                    <a:pt x="789" y="632"/>
                                  </a:lnTo>
                                  <a:lnTo>
                                    <a:pt x="762" y="626"/>
                                  </a:lnTo>
                                  <a:lnTo>
                                    <a:pt x="738" y="616"/>
                                  </a:lnTo>
                                  <a:lnTo>
                                    <a:pt x="717" y="602"/>
                                  </a:lnTo>
                                  <a:lnTo>
                                    <a:pt x="700" y="586"/>
                                  </a:lnTo>
                                  <a:lnTo>
                                    <a:pt x="687" y="567"/>
                                  </a:lnTo>
                                  <a:lnTo>
                                    <a:pt x="680" y="545"/>
                                  </a:lnTo>
                                  <a:lnTo>
                                    <a:pt x="677" y="522"/>
                                  </a:lnTo>
                                  <a:lnTo>
                                    <a:pt x="686" y="477"/>
                                  </a:lnTo>
                                  <a:lnTo>
                                    <a:pt x="711" y="438"/>
                                  </a:lnTo>
                                  <a:lnTo>
                                    <a:pt x="753" y="405"/>
                                  </a:lnTo>
                                  <a:lnTo>
                                    <a:pt x="812" y="377"/>
                                  </a:lnTo>
                                  <a:lnTo>
                                    <a:pt x="970" y="377"/>
                                  </a:lnTo>
                                  <a:lnTo>
                                    <a:pt x="961" y="369"/>
                                  </a:lnTo>
                                  <a:lnTo>
                                    <a:pt x="891" y="337"/>
                                  </a:lnTo>
                                  <a:lnTo>
                                    <a:pt x="891" y="335"/>
                                  </a:lnTo>
                                  <a:lnTo>
                                    <a:pt x="950" y="302"/>
                                  </a:lnTo>
                                  <a:lnTo>
                                    <a:pt x="952" y="300"/>
                                  </a:lnTo>
                                  <a:lnTo>
                                    <a:pt x="818" y="300"/>
                                  </a:lnTo>
                                  <a:lnTo>
                                    <a:pt x="768" y="275"/>
                                  </a:lnTo>
                                  <a:lnTo>
                                    <a:pt x="732" y="246"/>
                                  </a:lnTo>
                                  <a:lnTo>
                                    <a:pt x="711" y="211"/>
                                  </a:lnTo>
                                  <a:lnTo>
                                    <a:pt x="704" y="171"/>
                                  </a:lnTo>
                                  <a:lnTo>
                                    <a:pt x="706" y="150"/>
                                  </a:lnTo>
                                  <a:lnTo>
                                    <a:pt x="712" y="132"/>
                                  </a:lnTo>
                                  <a:lnTo>
                                    <a:pt x="723" y="116"/>
                                  </a:lnTo>
                                  <a:lnTo>
                                    <a:pt x="738" y="101"/>
                                  </a:lnTo>
                                  <a:lnTo>
                                    <a:pt x="756" y="89"/>
                                  </a:lnTo>
                                  <a:lnTo>
                                    <a:pt x="776" y="80"/>
                                  </a:lnTo>
                                  <a:lnTo>
                                    <a:pt x="797" y="75"/>
                                  </a:lnTo>
                                  <a:lnTo>
                                    <a:pt x="821" y="74"/>
                                  </a:lnTo>
                                  <a:lnTo>
                                    <a:pt x="997" y="74"/>
                                  </a:lnTo>
                                  <a:lnTo>
                                    <a:pt x="995" y="71"/>
                                  </a:lnTo>
                                  <a:lnTo>
                                    <a:pt x="970" y="47"/>
                                  </a:lnTo>
                                  <a:lnTo>
                                    <a:pt x="940" y="28"/>
                                  </a:lnTo>
                                  <a:lnTo>
                                    <a:pt x="906" y="14"/>
                                  </a:lnTo>
                                  <a:lnTo>
                                    <a:pt x="869" y="6"/>
                                  </a:lnTo>
                                  <a:lnTo>
                                    <a:pt x="827" y="3"/>
                                  </a:lnTo>
                                  <a:close/>
                                  <a:moveTo>
                                    <a:pt x="970" y="377"/>
                                  </a:moveTo>
                                  <a:lnTo>
                                    <a:pt x="812" y="377"/>
                                  </a:lnTo>
                                  <a:lnTo>
                                    <a:pt x="876" y="404"/>
                                  </a:lnTo>
                                  <a:lnTo>
                                    <a:pt x="921" y="438"/>
                                  </a:lnTo>
                                  <a:lnTo>
                                    <a:pt x="949" y="478"/>
                                  </a:lnTo>
                                  <a:lnTo>
                                    <a:pt x="958" y="525"/>
                                  </a:lnTo>
                                  <a:lnTo>
                                    <a:pt x="955" y="547"/>
                                  </a:lnTo>
                                  <a:lnTo>
                                    <a:pt x="948" y="567"/>
                                  </a:lnTo>
                                  <a:lnTo>
                                    <a:pt x="936" y="586"/>
                                  </a:lnTo>
                                  <a:lnTo>
                                    <a:pt x="919" y="603"/>
                                  </a:lnTo>
                                  <a:lnTo>
                                    <a:pt x="899" y="616"/>
                                  </a:lnTo>
                                  <a:lnTo>
                                    <a:pt x="875" y="626"/>
                                  </a:lnTo>
                                  <a:lnTo>
                                    <a:pt x="849" y="632"/>
                                  </a:lnTo>
                                  <a:lnTo>
                                    <a:pt x="819" y="634"/>
                                  </a:lnTo>
                                  <a:lnTo>
                                    <a:pt x="1006" y="634"/>
                                  </a:lnTo>
                                  <a:lnTo>
                                    <a:pt x="1013" y="627"/>
                                  </a:lnTo>
                                  <a:lnTo>
                                    <a:pt x="1034" y="595"/>
                                  </a:lnTo>
                                  <a:lnTo>
                                    <a:pt x="1046" y="559"/>
                                  </a:lnTo>
                                  <a:lnTo>
                                    <a:pt x="1050" y="519"/>
                                  </a:lnTo>
                                  <a:lnTo>
                                    <a:pt x="1040" y="460"/>
                                  </a:lnTo>
                                  <a:lnTo>
                                    <a:pt x="1010" y="409"/>
                                  </a:lnTo>
                                  <a:lnTo>
                                    <a:pt x="970" y="377"/>
                                  </a:lnTo>
                                  <a:close/>
                                  <a:moveTo>
                                    <a:pt x="997" y="74"/>
                                  </a:moveTo>
                                  <a:lnTo>
                                    <a:pt x="821" y="74"/>
                                  </a:lnTo>
                                  <a:lnTo>
                                    <a:pt x="845" y="75"/>
                                  </a:lnTo>
                                  <a:lnTo>
                                    <a:pt x="867" y="80"/>
                                  </a:lnTo>
                                  <a:lnTo>
                                    <a:pt x="887" y="88"/>
                                  </a:lnTo>
                                  <a:lnTo>
                                    <a:pt x="903" y="100"/>
                                  </a:lnTo>
                                  <a:lnTo>
                                    <a:pt x="917" y="114"/>
                                  </a:lnTo>
                                  <a:lnTo>
                                    <a:pt x="926" y="131"/>
                                  </a:lnTo>
                                  <a:lnTo>
                                    <a:pt x="932" y="150"/>
                                  </a:lnTo>
                                  <a:lnTo>
                                    <a:pt x="934" y="171"/>
                                  </a:lnTo>
                                  <a:lnTo>
                                    <a:pt x="934" y="172"/>
                                  </a:lnTo>
                                  <a:lnTo>
                                    <a:pt x="926" y="211"/>
                                  </a:lnTo>
                                  <a:lnTo>
                                    <a:pt x="905" y="245"/>
                                  </a:lnTo>
                                  <a:lnTo>
                                    <a:pt x="868" y="275"/>
                                  </a:lnTo>
                                  <a:lnTo>
                                    <a:pt x="818" y="300"/>
                                  </a:lnTo>
                                  <a:lnTo>
                                    <a:pt x="952" y="300"/>
                                  </a:lnTo>
                                  <a:lnTo>
                                    <a:pt x="993" y="261"/>
                                  </a:lnTo>
                                  <a:lnTo>
                                    <a:pt x="1018" y="215"/>
                                  </a:lnTo>
                                  <a:lnTo>
                                    <a:pt x="1027" y="162"/>
                                  </a:lnTo>
                                  <a:lnTo>
                                    <a:pt x="1023" y="128"/>
                                  </a:lnTo>
                                  <a:lnTo>
                                    <a:pt x="1012" y="98"/>
                                  </a:lnTo>
                                  <a:lnTo>
                                    <a:pt x="997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62" name="任意多边形 154"/>
                          <wps:cNvSpPr/>
                          <wps:spPr>
                            <a:xfrm>
                              <a:off x="7117" y="5571"/>
                              <a:ext cx="217" cy="14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8" h="704">
                                  <a:moveTo>
                                    <a:pt x="420" y="619"/>
                                  </a:moveTo>
                                  <a:lnTo>
                                    <a:pt x="4" y="619"/>
                                  </a:lnTo>
                                  <a:lnTo>
                                    <a:pt x="4" y="693"/>
                                  </a:lnTo>
                                  <a:lnTo>
                                    <a:pt x="420" y="693"/>
                                  </a:lnTo>
                                  <a:lnTo>
                                    <a:pt x="420" y="619"/>
                                  </a:lnTo>
                                  <a:close/>
                                  <a:moveTo>
                                    <a:pt x="258" y="104"/>
                                  </a:moveTo>
                                  <a:lnTo>
                                    <a:pt x="166" y="104"/>
                                  </a:lnTo>
                                  <a:lnTo>
                                    <a:pt x="166" y="619"/>
                                  </a:lnTo>
                                  <a:lnTo>
                                    <a:pt x="258" y="619"/>
                                  </a:lnTo>
                                  <a:lnTo>
                                    <a:pt x="258" y="104"/>
                                  </a:lnTo>
                                  <a:close/>
                                  <a:moveTo>
                                    <a:pt x="258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49"/>
                                  </a:lnTo>
                                  <a:lnTo>
                                    <a:pt x="166" y="104"/>
                                  </a:lnTo>
                                  <a:lnTo>
                                    <a:pt x="258" y="104"/>
                                  </a:lnTo>
                                  <a:lnTo>
                                    <a:pt x="258" y="0"/>
                                  </a:lnTo>
                                  <a:close/>
                                  <a:moveTo>
                                    <a:pt x="622" y="601"/>
                                  </a:moveTo>
                                  <a:lnTo>
                                    <a:pt x="622" y="681"/>
                                  </a:lnTo>
                                  <a:lnTo>
                                    <a:pt x="650" y="691"/>
                                  </a:lnTo>
                                  <a:lnTo>
                                    <a:pt x="680" y="699"/>
                                  </a:lnTo>
                                  <a:lnTo>
                                    <a:pt x="714" y="703"/>
                                  </a:lnTo>
                                  <a:lnTo>
                                    <a:pt x="751" y="704"/>
                                  </a:lnTo>
                                  <a:lnTo>
                                    <a:pt x="817" y="698"/>
                                  </a:lnTo>
                                  <a:lnTo>
                                    <a:pt x="875" y="679"/>
                                  </a:lnTo>
                                  <a:lnTo>
                                    <a:pt x="926" y="648"/>
                                  </a:lnTo>
                                  <a:lnTo>
                                    <a:pt x="939" y="634"/>
                                  </a:lnTo>
                                  <a:lnTo>
                                    <a:pt x="751" y="634"/>
                                  </a:lnTo>
                                  <a:lnTo>
                                    <a:pt x="717" y="632"/>
                                  </a:lnTo>
                                  <a:lnTo>
                                    <a:pt x="684" y="625"/>
                                  </a:lnTo>
                                  <a:lnTo>
                                    <a:pt x="652" y="615"/>
                                  </a:lnTo>
                                  <a:lnTo>
                                    <a:pt x="622" y="601"/>
                                  </a:lnTo>
                                  <a:close/>
                                  <a:moveTo>
                                    <a:pt x="1045" y="358"/>
                                  </a:moveTo>
                                  <a:lnTo>
                                    <a:pt x="956" y="358"/>
                                  </a:lnTo>
                                  <a:lnTo>
                                    <a:pt x="952" y="420"/>
                                  </a:lnTo>
                                  <a:lnTo>
                                    <a:pt x="942" y="475"/>
                                  </a:lnTo>
                                  <a:lnTo>
                                    <a:pt x="926" y="522"/>
                                  </a:lnTo>
                                  <a:lnTo>
                                    <a:pt x="902" y="562"/>
                                  </a:lnTo>
                                  <a:lnTo>
                                    <a:pt x="872" y="593"/>
                                  </a:lnTo>
                                  <a:lnTo>
                                    <a:pt x="837" y="616"/>
                                  </a:lnTo>
                                  <a:lnTo>
                                    <a:pt x="797" y="629"/>
                                  </a:lnTo>
                                  <a:lnTo>
                                    <a:pt x="751" y="634"/>
                                  </a:lnTo>
                                  <a:lnTo>
                                    <a:pt x="939" y="634"/>
                                  </a:lnTo>
                                  <a:lnTo>
                                    <a:pt x="969" y="603"/>
                                  </a:lnTo>
                                  <a:lnTo>
                                    <a:pt x="1003" y="547"/>
                                  </a:lnTo>
                                  <a:lnTo>
                                    <a:pt x="1028" y="481"/>
                                  </a:lnTo>
                                  <a:lnTo>
                                    <a:pt x="1043" y="403"/>
                                  </a:lnTo>
                                  <a:lnTo>
                                    <a:pt x="1045" y="358"/>
                                  </a:lnTo>
                                  <a:close/>
                                  <a:moveTo>
                                    <a:pt x="818" y="4"/>
                                  </a:moveTo>
                                  <a:lnTo>
                                    <a:pt x="768" y="8"/>
                                  </a:lnTo>
                                  <a:lnTo>
                                    <a:pt x="723" y="20"/>
                                  </a:lnTo>
                                  <a:lnTo>
                                    <a:pt x="683" y="40"/>
                                  </a:lnTo>
                                  <a:lnTo>
                                    <a:pt x="647" y="68"/>
                                  </a:lnTo>
                                  <a:lnTo>
                                    <a:pt x="619" y="102"/>
                                  </a:lnTo>
                                  <a:lnTo>
                                    <a:pt x="598" y="141"/>
                                  </a:lnTo>
                                  <a:lnTo>
                                    <a:pt x="586" y="184"/>
                                  </a:lnTo>
                                  <a:lnTo>
                                    <a:pt x="582" y="232"/>
                                  </a:lnTo>
                                  <a:lnTo>
                                    <a:pt x="586" y="276"/>
                                  </a:lnTo>
                                  <a:lnTo>
                                    <a:pt x="597" y="317"/>
                                  </a:lnTo>
                                  <a:lnTo>
                                    <a:pt x="615" y="353"/>
                                  </a:lnTo>
                                  <a:lnTo>
                                    <a:pt x="642" y="384"/>
                                  </a:lnTo>
                                  <a:lnTo>
                                    <a:pt x="674" y="410"/>
                                  </a:lnTo>
                                  <a:lnTo>
                                    <a:pt x="710" y="428"/>
                                  </a:lnTo>
                                  <a:lnTo>
                                    <a:pt x="749" y="439"/>
                                  </a:lnTo>
                                  <a:lnTo>
                                    <a:pt x="793" y="443"/>
                                  </a:lnTo>
                                  <a:lnTo>
                                    <a:pt x="845" y="437"/>
                                  </a:lnTo>
                                  <a:lnTo>
                                    <a:pt x="890" y="421"/>
                                  </a:lnTo>
                                  <a:lnTo>
                                    <a:pt x="926" y="395"/>
                                  </a:lnTo>
                                  <a:lnTo>
                                    <a:pt x="945" y="369"/>
                                  </a:lnTo>
                                  <a:lnTo>
                                    <a:pt x="816" y="369"/>
                                  </a:lnTo>
                                  <a:lnTo>
                                    <a:pt x="784" y="367"/>
                                  </a:lnTo>
                                  <a:lnTo>
                                    <a:pt x="757" y="359"/>
                                  </a:lnTo>
                                  <a:lnTo>
                                    <a:pt x="733" y="347"/>
                                  </a:lnTo>
                                  <a:lnTo>
                                    <a:pt x="712" y="329"/>
                                  </a:lnTo>
                                  <a:lnTo>
                                    <a:pt x="696" y="307"/>
                                  </a:lnTo>
                                  <a:lnTo>
                                    <a:pt x="684" y="282"/>
                                  </a:lnTo>
                                  <a:lnTo>
                                    <a:pt x="677" y="253"/>
                                  </a:lnTo>
                                  <a:lnTo>
                                    <a:pt x="675" y="221"/>
                                  </a:lnTo>
                                  <a:lnTo>
                                    <a:pt x="677" y="191"/>
                                  </a:lnTo>
                                  <a:lnTo>
                                    <a:pt x="684" y="163"/>
                                  </a:lnTo>
                                  <a:lnTo>
                                    <a:pt x="696" y="139"/>
                                  </a:lnTo>
                                  <a:lnTo>
                                    <a:pt x="713" y="117"/>
                                  </a:lnTo>
                                  <a:lnTo>
                                    <a:pt x="733" y="98"/>
                                  </a:lnTo>
                                  <a:lnTo>
                                    <a:pt x="756" y="85"/>
                                  </a:lnTo>
                                  <a:lnTo>
                                    <a:pt x="782" y="77"/>
                                  </a:lnTo>
                                  <a:lnTo>
                                    <a:pt x="810" y="75"/>
                                  </a:lnTo>
                                  <a:lnTo>
                                    <a:pt x="979" y="75"/>
                                  </a:lnTo>
                                  <a:lnTo>
                                    <a:pt x="953" y="48"/>
                                  </a:lnTo>
                                  <a:lnTo>
                                    <a:pt x="914" y="23"/>
                                  </a:lnTo>
                                  <a:lnTo>
                                    <a:pt x="869" y="9"/>
                                  </a:lnTo>
                                  <a:lnTo>
                                    <a:pt x="818" y="4"/>
                                  </a:lnTo>
                                  <a:close/>
                                  <a:moveTo>
                                    <a:pt x="979" y="75"/>
                                  </a:moveTo>
                                  <a:lnTo>
                                    <a:pt x="810" y="75"/>
                                  </a:lnTo>
                                  <a:lnTo>
                                    <a:pt x="840" y="78"/>
                                  </a:lnTo>
                                  <a:lnTo>
                                    <a:pt x="867" y="87"/>
                                  </a:lnTo>
                                  <a:lnTo>
                                    <a:pt x="891" y="102"/>
                                  </a:lnTo>
                                  <a:lnTo>
                                    <a:pt x="912" y="123"/>
                                  </a:lnTo>
                                  <a:lnTo>
                                    <a:pt x="929" y="148"/>
                                  </a:lnTo>
                                  <a:lnTo>
                                    <a:pt x="941" y="177"/>
                                  </a:lnTo>
                                  <a:lnTo>
                                    <a:pt x="948" y="209"/>
                                  </a:lnTo>
                                  <a:lnTo>
                                    <a:pt x="951" y="244"/>
                                  </a:lnTo>
                                  <a:lnTo>
                                    <a:pt x="948" y="269"/>
                                  </a:lnTo>
                                  <a:lnTo>
                                    <a:pt x="941" y="292"/>
                                  </a:lnTo>
                                  <a:lnTo>
                                    <a:pt x="929" y="313"/>
                                  </a:lnTo>
                                  <a:lnTo>
                                    <a:pt x="912" y="333"/>
                                  </a:lnTo>
                                  <a:lnTo>
                                    <a:pt x="891" y="349"/>
                                  </a:lnTo>
                                  <a:lnTo>
                                    <a:pt x="868" y="360"/>
                                  </a:lnTo>
                                  <a:lnTo>
                                    <a:pt x="843" y="367"/>
                                  </a:lnTo>
                                  <a:lnTo>
                                    <a:pt x="816" y="369"/>
                                  </a:lnTo>
                                  <a:lnTo>
                                    <a:pt x="945" y="369"/>
                                  </a:lnTo>
                                  <a:lnTo>
                                    <a:pt x="954" y="358"/>
                                  </a:lnTo>
                                  <a:lnTo>
                                    <a:pt x="1045" y="358"/>
                                  </a:lnTo>
                                  <a:lnTo>
                                    <a:pt x="1047" y="317"/>
                                  </a:lnTo>
                                  <a:lnTo>
                                    <a:pt x="1048" y="313"/>
                                  </a:lnTo>
                                  <a:lnTo>
                                    <a:pt x="1044" y="243"/>
                                  </a:lnTo>
                                  <a:lnTo>
                                    <a:pt x="1032" y="181"/>
                                  </a:lnTo>
                                  <a:lnTo>
                                    <a:pt x="1013" y="127"/>
                                  </a:lnTo>
                                  <a:lnTo>
                                    <a:pt x="987" y="83"/>
                                  </a:lnTo>
                                  <a:lnTo>
                                    <a:pt x="979" y="75"/>
                                  </a:lnTo>
                                  <a:close/>
                                  <a:moveTo>
                                    <a:pt x="956" y="358"/>
                                  </a:moveTo>
                                  <a:lnTo>
                                    <a:pt x="954" y="358"/>
                                  </a:lnTo>
                                  <a:lnTo>
                                    <a:pt x="954" y="358"/>
                                  </a:lnTo>
                                  <a:lnTo>
                                    <a:pt x="955" y="358"/>
                                  </a:lnTo>
                                  <a:lnTo>
                                    <a:pt x="956" y="3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63" name="任意多边形 155"/>
                          <wps:cNvSpPr/>
                          <wps:spPr>
                            <a:xfrm>
                              <a:off x="5150" y="5745"/>
                              <a:ext cx="368" cy="10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775" h="525">
                                  <a:moveTo>
                                    <a:pt x="212" y="233"/>
                                  </a:moveTo>
                                  <a:lnTo>
                                    <a:pt x="165" y="233"/>
                                  </a:lnTo>
                                  <a:lnTo>
                                    <a:pt x="165" y="252"/>
                                  </a:lnTo>
                                  <a:lnTo>
                                    <a:pt x="162" y="297"/>
                                  </a:lnTo>
                                  <a:lnTo>
                                    <a:pt x="156" y="335"/>
                                  </a:lnTo>
                                  <a:lnTo>
                                    <a:pt x="146" y="368"/>
                                  </a:lnTo>
                                  <a:lnTo>
                                    <a:pt x="131" y="395"/>
                                  </a:lnTo>
                                  <a:lnTo>
                                    <a:pt x="111" y="419"/>
                                  </a:lnTo>
                                  <a:lnTo>
                                    <a:pt x="82" y="443"/>
                                  </a:lnTo>
                                  <a:lnTo>
                                    <a:pt x="45" y="466"/>
                                  </a:lnTo>
                                  <a:lnTo>
                                    <a:pt x="0" y="489"/>
                                  </a:lnTo>
                                  <a:lnTo>
                                    <a:pt x="7" y="495"/>
                                  </a:lnTo>
                                  <a:lnTo>
                                    <a:pt x="15" y="503"/>
                                  </a:lnTo>
                                  <a:lnTo>
                                    <a:pt x="24" y="513"/>
                                  </a:lnTo>
                                  <a:lnTo>
                                    <a:pt x="34" y="524"/>
                                  </a:lnTo>
                                  <a:lnTo>
                                    <a:pt x="82" y="498"/>
                                  </a:lnTo>
                                  <a:lnTo>
                                    <a:pt x="122" y="471"/>
                                  </a:lnTo>
                                  <a:lnTo>
                                    <a:pt x="153" y="444"/>
                                  </a:lnTo>
                                  <a:lnTo>
                                    <a:pt x="176" y="415"/>
                                  </a:lnTo>
                                  <a:lnTo>
                                    <a:pt x="192" y="385"/>
                                  </a:lnTo>
                                  <a:lnTo>
                                    <a:pt x="203" y="347"/>
                                  </a:lnTo>
                                  <a:lnTo>
                                    <a:pt x="210" y="302"/>
                                  </a:lnTo>
                                  <a:lnTo>
                                    <a:pt x="212" y="252"/>
                                  </a:lnTo>
                                  <a:lnTo>
                                    <a:pt x="212" y="233"/>
                                  </a:lnTo>
                                  <a:close/>
                                  <a:moveTo>
                                    <a:pt x="374" y="233"/>
                                  </a:moveTo>
                                  <a:lnTo>
                                    <a:pt x="326" y="233"/>
                                  </a:lnTo>
                                  <a:lnTo>
                                    <a:pt x="327" y="443"/>
                                  </a:lnTo>
                                  <a:lnTo>
                                    <a:pt x="331" y="470"/>
                                  </a:lnTo>
                                  <a:lnTo>
                                    <a:pt x="344" y="490"/>
                                  </a:lnTo>
                                  <a:lnTo>
                                    <a:pt x="366" y="502"/>
                                  </a:lnTo>
                                  <a:lnTo>
                                    <a:pt x="397" y="507"/>
                                  </a:lnTo>
                                  <a:lnTo>
                                    <a:pt x="466" y="507"/>
                                  </a:lnTo>
                                  <a:lnTo>
                                    <a:pt x="497" y="503"/>
                                  </a:lnTo>
                                  <a:lnTo>
                                    <a:pt x="521" y="492"/>
                                  </a:lnTo>
                                  <a:lnTo>
                                    <a:pt x="538" y="474"/>
                                  </a:lnTo>
                                  <a:lnTo>
                                    <a:pt x="540" y="469"/>
                                  </a:lnTo>
                                  <a:lnTo>
                                    <a:pt x="407" y="469"/>
                                  </a:lnTo>
                                  <a:lnTo>
                                    <a:pt x="393" y="467"/>
                                  </a:lnTo>
                                  <a:lnTo>
                                    <a:pt x="382" y="461"/>
                                  </a:lnTo>
                                  <a:lnTo>
                                    <a:pt x="376" y="452"/>
                                  </a:lnTo>
                                  <a:lnTo>
                                    <a:pt x="374" y="438"/>
                                  </a:lnTo>
                                  <a:lnTo>
                                    <a:pt x="374" y="233"/>
                                  </a:lnTo>
                                  <a:close/>
                                  <a:moveTo>
                                    <a:pt x="510" y="360"/>
                                  </a:moveTo>
                                  <a:lnTo>
                                    <a:pt x="509" y="382"/>
                                  </a:lnTo>
                                  <a:lnTo>
                                    <a:pt x="507" y="401"/>
                                  </a:lnTo>
                                  <a:lnTo>
                                    <a:pt x="504" y="419"/>
                                  </a:lnTo>
                                  <a:lnTo>
                                    <a:pt x="502" y="435"/>
                                  </a:lnTo>
                                  <a:lnTo>
                                    <a:pt x="497" y="450"/>
                                  </a:lnTo>
                                  <a:lnTo>
                                    <a:pt x="488" y="461"/>
                                  </a:lnTo>
                                  <a:lnTo>
                                    <a:pt x="474" y="467"/>
                                  </a:lnTo>
                                  <a:lnTo>
                                    <a:pt x="456" y="469"/>
                                  </a:lnTo>
                                  <a:lnTo>
                                    <a:pt x="540" y="469"/>
                                  </a:lnTo>
                                  <a:lnTo>
                                    <a:pt x="547" y="449"/>
                                  </a:lnTo>
                                  <a:lnTo>
                                    <a:pt x="551" y="433"/>
                                  </a:lnTo>
                                  <a:lnTo>
                                    <a:pt x="554" y="415"/>
                                  </a:lnTo>
                                  <a:lnTo>
                                    <a:pt x="556" y="395"/>
                                  </a:lnTo>
                                  <a:lnTo>
                                    <a:pt x="559" y="373"/>
                                  </a:lnTo>
                                  <a:lnTo>
                                    <a:pt x="546" y="370"/>
                                  </a:lnTo>
                                  <a:lnTo>
                                    <a:pt x="534" y="367"/>
                                  </a:lnTo>
                                  <a:lnTo>
                                    <a:pt x="522" y="364"/>
                                  </a:lnTo>
                                  <a:lnTo>
                                    <a:pt x="510" y="360"/>
                                  </a:lnTo>
                                  <a:close/>
                                  <a:moveTo>
                                    <a:pt x="551" y="193"/>
                                  </a:moveTo>
                                  <a:lnTo>
                                    <a:pt x="8" y="193"/>
                                  </a:lnTo>
                                  <a:lnTo>
                                    <a:pt x="8" y="233"/>
                                  </a:lnTo>
                                  <a:lnTo>
                                    <a:pt x="551" y="233"/>
                                  </a:lnTo>
                                  <a:lnTo>
                                    <a:pt x="551" y="193"/>
                                  </a:lnTo>
                                  <a:close/>
                                  <a:moveTo>
                                    <a:pt x="499" y="41"/>
                                  </a:moveTo>
                                  <a:lnTo>
                                    <a:pt x="62" y="41"/>
                                  </a:lnTo>
                                  <a:lnTo>
                                    <a:pt x="62" y="81"/>
                                  </a:lnTo>
                                  <a:lnTo>
                                    <a:pt x="499" y="81"/>
                                  </a:lnTo>
                                  <a:lnTo>
                                    <a:pt x="499" y="41"/>
                                  </a:lnTo>
                                  <a:close/>
                                  <a:moveTo>
                                    <a:pt x="1103" y="217"/>
                                  </a:moveTo>
                                  <a:lnTo>
                                    <a:pt x="676" y="217"/>
                                  </a:lnTo>
                                  <a:lnTo>
                                    <a:pt x="676" y="521"/>
                                  </a:lnTo>
                                  <a:lnTo>
                                    <a:pt x="720" y="521"/>
                                  </a:lnTo>
                                  <a:lnTo>
                                    <a:pt x="720" y="423"/>
                                  </a:lnTo>
                                  <a:lnTo>
                                    <a:pt x="1103" y="423"/>
                                  </a:lnTo>
                                  <a:lnTo>
                                    <a:pt x="1103" y="389"/>
                                  </a:lnTo>
                                  <a:lnTo>
                                    <a:pt x="720" y="389"/>
                                  </a:lnTo>
                                  <a:lnTo>
                                    <a:pt x="720" y="337"/>
                                  </a:lnTo>
                                  <a:lnTo>
                                    <a:pt x="1103" y="337"/>
                                  </a:lnTo>
                                  <a:lnTo>
                                    <a:pt x="1103" y="303"/>
                                  </a:lnTo>
                                  <a:lnTo>
                                    <a:pt x="720" y="303"/>
                                  </a:lnTo>
                                  <a:lnTo>
                                    <a:pt x="720" y="251"/>
                                  </a:lnTo>
                                  <a:lnTo>
                                    <a:pt x="1103" y="251"/>
                                  </a:lnTo>
                                  <a:lnTo>
                                    <a:pt x="1103" y="217"/>
                                  </a:lnTo>
                                  <a:close/>
                                  <a:moveTo>
                                    <a:pt x="935" y="475"/>
                                  </a:moveTo>
                                  <a:lnTo>
                                    <a:pt x="937" y="483"/>
                                  </a:lnTo>
                                  <a:lnTo>
                                    <a:pt x="939" y="492"/>
                                  </a:lnTo>
                                  <a:lnTo>
                                    <a:pt x="941" y="503"/>
                                  </a:lnTo>
                                  <a:lnTo>
                                    <a:pt x="944" y="515"/>
                                  </a:lnTo>
                                  <a:lnTo>
                                    <a:pt x="968" y="516"/>
                                  </a:lnTo>
                                  <a:lnTo>
                                    <a:pt x="1044" y="516"/>
                                  </a:lnTo>
                                  <a:lnTo>
                                    <a:pt x="1070" y="513"/>
                                  </a:lnTo>
                                  <a:lnTo>
                                    <a:pt x="1088" y="503"/>
                                  </a:lnTo>
                                  <a:lnTo>
                                    <a:pt x="1099" y="486"/>
                                  </a:lnTo>
                                  <a:lnTo>
                                    <a:pt x="1100" y="478"/>
                                  </a:lnTo>
                                  <a:lnTo>
                                    <a:pt x="1027" y="478"/>
                                  </a:lnTo>
                                  <a:lnTo>
                                    <a:pt x="1008" y="477"/>
                                  </a:lnTo>
                                  <a:lnTo>
                                    <a:pt x="986" y="477"/>
                                  </a:lnTo>
                                  <a:lnTo>
                                    <a:pt x="962" y="476"/>
                                  </a:lnTo>
                                  <a:lnTo>
                                    <a:pt x="935" y="475"/>
                                  </a:lnTo>
                                  <a:close/>
                                  <a:moveTo>
                                    <a:pt x="1103" y="423"/>
                                  </a:moveTo>
                                  <a:lnTo>
                                    <a:pt x="1059" y="423"/>
                                  </a:lnTo>
                                  <a:lnTo>
                                    <a:pt x="1059" y="453"/>
                                  </a:lnTo>
                                  <a:lnTo>
                                    <a:pt x="1057" y="464"/>
                                  </a:lnTo>
                                  <a:lnTo>
                                    <a:pt x="1051" y="471"/>
                                  </a:lnTo>
                                  <a:lnTo>
                                    <a:pt x="1041" y="476"/>
                                  </a:lnTo>
                                  <a:lnTo>
                                    <a:pt x="1027" y="478"/>
                                  </a:lnTo>
                                  <a:lnTo>
                                    <a:pt x="1100" y="478"/>
                                  </a:lnTo>
                                  <a:lnTo>
                                    <a:pt x="1103" y="462"/>
                                  </a:lnTo>
                                  <a:lnTo>
                                    <a:pt x="1103" y="423"/>
                                  </a:lnTo>
                                  <a:close/>
                                  <a:moveTo>
                                    <a:pt x="1103" y="337"/>
                                  </a:moveTo>
                                  <a:lnTo>
                                    <a:pt x="1059" y="337"/>
                                  </a:lnTo>
                                  <a:lnTo>
                                    <a:pt x="1059" y="389"/>
                                  </a:lnTo>
                                  <a:lnTo>
                                    <a:pt x="1103" y="389"/>
                                  </a:lnTo>
                                  <a:lnTo>
                                    <a:pt x="1103" y="337"/>
                                  </a:lnTo>
                                  <a:close/>
                                  <a:moveTo>
                                    <a:pt x="1103" y="251"/>
                                  </a:moveTo>
                                  <a:lnTo>
                                    <a:pt x="1059" y="251"/>
                                  </a:lnTo>
                                  <a:lnTo>
                                    <a:pt x="1059" y="303"/>
                                  </a:lnTo>
                                  <a:lnTo>
                                    <a:pt x="1103" y="303"/>
                                  </a:lnTo>
                                  <a:lnTo>
                                    <a:pt x="1103" y="251"/>
                                  </a:lnTo>
                                  <a:close/>
                                  <a:moveTo>
                                    <a:pt x="911" y="108"/>
                                  </a:moveTo>
                                  <a:lnTo>
                                    <a:pt x="867" y="108"/>
                                  </a:lnTo>
                                  <a:lnTo>
                                    <a:pt x="867" y="217"/>
                                  </a:lnTo>
                                  <a:lnTo>
                                    <a:pt x="911" y="217"/>
                                  </a:lnTo>
                                  <a:lnTo>
                                    <a:pt x="911" y="108"/>
                                  </a:lnTo>
                                  <a:close/>
                                  <a:moveTo>
                                    <a:pt x="728" y="116"/>
                                  </a:moveTo>
                                  <a:lnTo>
                                    <a:pt x="699" y="139"/>
                                  </a:lnTo>
                                  <a:lnTo>
                                    <a:pt x="720" y="157"/>
                                  </a:lnTo>
                                  <a:lnTo>
                                    <a:pt x="741" y="175"/>
                                  </a:lnTo>
                                  <a:lnTo>
                                    <a:pt x="762" y="192"/>
                                  </a:lnTo>
                                  <a:lnTo>
                                    <a:pt x="781" y="209"/>
                                  </a:lnTo>
                                  <a:lnTo>
                                    <a:pt x="814" y="182"/>
                                  </a:lnTo>
                                  <a:lnTo>
                                    <a:pt x="794" y="166"/>
                                  </a:lnTo>
                                  <a:lnTo>
                                    <a:pt x="773" y="149"/>
                                  </a:lnTo>
                                  <a:lnTo>
                                    <a:pt x="751" y="133"/>
                                  </a:lnTo>
                                  <a:lnTo>
                                    <a:pt x="728" y="116"/>
                                  </a:lnTo>
                                  <a:close/>
                                  <a:moveTo>
                                    <a:pt x="1048" y="114"/>
                                  </a:moveTo>
                                  <a:lnTo>
                                    <a:pt x="1028" y="133"/>
                                  </a:lnTo>
                                  <a:lnTo>
                                    <a:pt x="1008" y="151"/>
                                  </a:lnTo>
                                  <a:lnTo>
                                    <a:pt x="987" y="168"/>
                                  </a:lnTo>
                                  <a:lnTo>
                                    <a:pt x="966" y="183"/>
                                  </a:lnTo>
                                  <a:lnTo>
                                    <a:pt x="998" y="209"/>
                                  </a:lnTo>
                                  <a:lnTo>
                                    <a:pt x="1019" y="192"/>
                                  </a:lnTo>
                                  <a:lnTo>
                                    <a:pt x="1040" y="175"/>
                                  </a:lnTo>
                                  <a:lnTo>
                                    <a:pt x="1060" y="157"/>
                                  </a:lnTo>
                                  <a:lnTo>
                                    <a:pt x="1080" y="139"/>
                                  </a:lnTo>
                                  <a:lnTo>
                                    <a:pt x="1048" y="114"/>
                                  </a:lnTo>
                                  <a:close/>
                                  <a:moveTo>
                                    <a:pt x="1147" y="62"/>
                                  </a:moveTo>
                                  <a:lnTo>
                                    <a:pt x="630" y="62"/>
                                  </a:lnTo>
                                  <a:lnTo>
                                    <a:pt x="630" y="157"/>
                                  </a:lnTo>
                                  <a:lnTo>
                                    <a:pt x="673" y="157"/>
                                  </a:lnTo>
                                  <a:lnTo>
                                    <a:pt x="673" y="97"/>
                                  </a:lnTo>
                                  <a:lnTo>
                                    <a:pt x="1147" y="97"/>
                                  </a:lnTo>
                                  <a:lnTo>
                                    <a:pt x="1147" y="62"/>
                                  </a:lnTo>
                                  <a:close/>
                                  <a:moveTo>
                                    <a:pt x="1147" y="97"/>
                                  </a:moveTo>
                                  <a:lnTo>
                                    <a:pt x="1104" y="97"/>
                                  </a:lnTo>
                                  <a:lnTo>
                                    <a:pt x="1104" y="157"/>
                                  </a:lnTo>
                                  <a:lnTo>
                                    <a:pt x="1147" y="157"/>
                                  </a:lnTo>
                                  <a:lnTo>
                                    <a:pt x="1147" y="97"/>
                                  </a:lnTo>
                                  <a:close/>
                                  <a:moveTo>
                                    <a:pt x="885" y="0"/>
                                  </a:moveTo>
                                  <a:lnTo>
                                    <a:pt x="847" y="20"/>
                                  </a:lnTo>
                                  <a:lnTo>
                                    <a:pt x="858" y="33"/>
                                  </a:lnTo>
                                  <a:lnTo>
                                    <a:pt x="868" y="44"/>
                                  </a:lnTo>
                                  <a:lnTo>
                                    <a:pt x="877" y="54"/>
                                  </a:lnTo>
                                  <a:lnTo>
                                    <a:pt x="883" y="62"/>
                                  </a:lnTo>
                                  <a:lnTo>
                                    <a:pt x="901" y="62"/>
                                  </a:lnTo>
                                  <a:lnTo>
                                    <a:pt x="929" y="48"/>
                                  </a:lnTo>
                                  <a:lnTo>
                                    <a:pt x="921" y="38"/>
                                  </a:lnTo>
                                  <a:lnTo>
                                    <a:pt x="911" y="27"/>
                                  </a:lnTo>
                                  <a:lnTo>
                                    <a:pt x="899" y="14"/>
                                  </a:lnTo>
                                  <a:lnTo>
                                    <a:pt x="885" y="0"/>
                                  </a:lnTo>
                                  <a:close/>
                                  <a:moveTo>
                                    <a:pt x="1442" y="245"/>
                                  </a:moveTo>
                                  <a:lnTo>
                                    <a:pt x="1396" y="245"/>
                                  </a:lnTo>
                                  <a:lnTo>
                                    <a:pt x="1396" y="523"/>
                                  </a:lnTo>
                                  <a:lnTo>
                                    <a:pt x="1442" y="523"/>
                                  </a:lnTo>
                                  <a:lnTo>
                                    <a:pt x="1442" y="245"/>
                                  </a:lnTo>
                                  <a:close/>
                                  <a:moveTo>
                                    <a:pt x="1510" y="404"/>
                                  </a:moveTo>
                                  <a:lnTo>
                                    <a:pt x="1513" y="414"/>
                                  </a:lnTo>
                                  <a:lnTo>
                                    <a:pt x="1515" y="425"/>
                                  </a:lnTo>
                                  <a:lnTo>
                                    <a:pt x="1517" y="437"/>
                                  </a:lnTo>
                                  <a:lnTo>
                                    <a:pt x="1519" y="449"/>
                                  </a:lnTo>
                                  <a:lnTo>
                                    <a:pt x="1538" y="451"/>
                                  </a:lnTo>
                                  <a:lnTo>
                                    <a:pt x="1558" y="452"/>
                                  </a:lnTo>
                                  <a:lnTo>
                                    <a:pt x="1581" y="452"/>
                                  </a:lnTo>
                                  <a:lnTo>
                                    <a:pt x="1607" y="452"/>
                                  </a:lnTo>
                                  <a:lnTo>
                                    <a:pt x="1647" y="448"/>
                                  </a:lnTo>
                                  <a:lnTo>
                                    <a:pt x="1676" y="433"/>
                                  </a:lnTo>
                                  <a:lnTo>
                                    <a:pt x="1694" y="411"/>
                                  </a:lnTo>
                                  <a:lnTo>
                                    <a:pt x="1601" y="411"/>
                                  </a:lnTo>
                                  <a:lnTo>
                                    <a:pt x="1580" y="410"/>
                                  </a:lnTo>
                                  <a:lnTo>
                                    <a:pt x="1557" y="409"/>
                                  </a:lnTo>
                                  <a:lnTo>
                                    <a:pt x="1534" y="407"/>
                                  </a:lnTo>
                                  <a:lnTo>
                                    <a:pt x="1510" y="404"/>
                                  </a:lnTo>
                                  <a:close/>
                                  <a:moveTo>
                                    <a:pt x="1715" y="207"/>
                                  </a:moveTo>
                                  <a:lnTo>
                                    <a:pt x="1250" y="207"/>
                                  </a:lnTo>
                                  <a:lnTo>
                                    <a:pt x="1250" y="245"/>
                                  </a:lnTo>
                                  <a:lnTo>
                                    <a:pt x="1668" y="245"/>
                                  </a:lnTo>
                                  <a:lnTo>
                                    <a:pt x="1666" y="281"/>
                                  </a:lnTo>
                                  <a:lnTo>
                                    <a:pt x="1664" y="313"/>
                                  </a:lnTo>
                                  <a:lnTo>
                                    <a:pt x="1662" y="339"/>
                                  </a:lnTo>
                                  <a:lnTo>
                                    <a:pt x="1659" y="361"/>
                                  </a:lnTo>
                                  <a:lnTo>
                                    <a:pt x="1654" y="383"/>
                                  </a:lnTo>
                                  <a:lnTo>
                                    <a:pt x="1643" y="399"/>
                                  </a:lnTo>
                                  <a:lnTo>
                                    <a:pt x="1625" y="408"/>
                                  </a:lnTo>
                                  <a:lnTo>
                                    <a:pt x="1601" y="411"/>
                                  </a:lnTo>
                                  <a:lnTo>
                                    <a:pt x="1694" y="411"/>
                                  </a:lnTo>
                                  <a:lnTo>
                                    <a:pt x="1695" y="409"/>
                                  </a:lnTo>
                                  <a:lnTo>
                                    <a:pt x="1704" y="375"/>
                                  </a:lnTo>
                                  <a:lnTo>
                                    <a:pt x="1706" y="343"/>
                                  </a:lnTo>
                                  <a:lnTo>
                                    <a:pt x="1709" y="304"/>
                                  </a:lnTo>
                                  <a:lnTo>
                                    <a:pt x="1712" y="258"/>
                                  </a:lnTo>
                                  <a:lnTo>
                                    <a:pt x="1715" y="207"/>
                                  </a:lnTo>
                                  <a:close/>
                                  <a:moveTo>
                                    <a:pt x="1619" y="115"/>
                                  </a:moveTo>
                                  <a:lnTo>
                                    <a:pt x="1574" y="115"/>
                                  </a:lnTo>
                                  <a:lnTo>
                                    <a:pt x="1574" y="173"/>
                                  </a:lnTo>
                                  <a:lnTo>
                                    <a:pt x="1619" y="173"/>
                                  </a:lnTo>
                                  <a:lnTo>
                                    <a:pt x="1619" y="115"/>
                                  </a:lnTo>
                                  <a:close/>
                                  <a:moveTo>
                                    <a:pt x="1423" y="115"/>
                                  </a:moveTo>
                                  <a:lnTo>
                                    <a:pt x="1378" y="115"/>
                                  </a:lnTo>
                                  <a:lnTo>
                                    <a:pt x="1378" y="173"/>
                                  </a:lnTo>
                                  <a:lnTo>
                                    <a:pt x="1423" y="173"/>
                                  </a:lnTo>
                                  <a:lnTo>
                                    <a:pt x="1423" y="115"/>
                                  </a:lnTo>
                                  <a:close/>
                                  <a:moveTo>
                                    <a:pt x="1774" y="76"/>
                                  </a:moveTo>
                                  <a:lnTo>
                                    <a:pt x="1222" y="76"/>
                                  </a:lnTo>
                                  <a:lnTo>
                                    <a:pt x="1222" y="115"/>
                                  </a:lnTo>
                                  <a:lnTo>
                                    <a:pt x="1774" y="115"/>
                                  </a:lnTo>
                                  <a:lnTo>
                                    <a:pt x="1774" y="76"/>
                                  </a:lnTo>
                                  <a:close/>
                                  <a:moveTo>
                                    <a:pt x="1423" y="7"/>
                                  </a:moveTo>
                                  <a:lnTo>
                                    <a:pt x="1378" y="7"/>
                                  </a:lnTo>
                                  <a:lnTo>
                                    <a:pt x="1378" y="76"/>
                                  </a:lnTo>
                                  <a:lnTo>
                                    <a:pt x="1423" y="76"/>
                                  </a:lnTo>
                                  <a:lnTo>
                                    <a:pt x="1423" y="7"/>
                                  </a:lnTo>
                                  <a:close/>
                                  <a:moveTo>
                                    <a:pt x="1619" y="7"/>
                                  </a:moveTo>
                                  <a:lnTo>
                                    <a:pt x="1574" y="7"/>
                                  </a:lnTo>
                                  <a:lnTo>
                                    <a:pt x="1574" y="76"/>
                                  </a:lnTo>
                                  <a:lnTo>
                                    <a:pt x="1619" y="76"/>
                                  </a:lnTo>
                                  <a:lnTo>
                                    <a:pt x="1619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64" name="任意多边形 156"/>
                          <wps:cNvSpPr/>
                          <wps:spPr>
                            <a:xfrm>
                              <a:off x="5660" y="5747"/>
                              <a:ext cx="240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59" h="514">
                                  <a:moveTo>
                                    <a:pt x="299" y="236"/>
                                  </a:moveTo>
                                  <a:lnTo>
                                    <a:pt x="247" y="236"/>
                                  </a:lnTo>
                                  <a:lnTo>
                                    <a:pt x="247" y="513"/>
                                  </a:lnTo>
                                  <a:lnTo>
                                    <a:pt x="299" y="513"/>
                                  </a:lnTo>
                                  <a:lnTo>
                                    <a:pt x="299" y="236"/>
                                  </a:lnTo>
                                  <a:close/>
                                  <a:moveTo>
                                    <a:pt x="548" y="193"/>
                                  </a:moveTo>
                                  <a:lnTo>
                                    <a:pt x="0" y="193"/>
                                  </a:lnTo>
                                  <a:lnTo>
                                    <a:pt x="0" y="236"/>
                                  </a:lnTo>
                                  <a:lnTo>
                                    <a:pt x="548" y="236"/>
                                  </a:lnTo>
                                  <a:lnTo>
                                    <a:pt x="548" y="193"/>
                                  </a:lnTo>
                                  <a:close/>
                                  <a:moveTo>
                                    <a:pt x="299" y="0"/>
                                  </a:moveTo>
                                  <a:lnTo>
                                    <a:pt x="247" y="0"/>
                                  </a:lnTo>
                                  <a:lnTo>
                                    <a:pt x="247" y="193"/>
                                  </a:lnTo>
                                  <a:lnTo>
                                    <a:pt x="299" y="193"/>
                                  </a:lnTo>
                                  <a:lnTo>
                                    <a:pt x="299" y="0"/>
                                  </a:lnTo>
                                  <a:close/>
                                  <a:moveTo>
                                    <a:pt x="1158" y="132"/>
                                  </a:moveTo>
                                  <a:lnTo>
                                    <a:pt x="612" y="132"/>
                                  </a:lnTo>
                                  <a:lnTo>
                                    <a:pt x="612" y="174"/>
                                  </a:lnTo>
                                  <a:lnTo>
                                    <a:pt x="1158" y="174"/>
                                  </a:lnTo>
                                  <a:lnTo>
                                    <a:pt x="1158" y="132"/>
                                  </a:lnTo>
                                  <a:close/>
                                  <a:moveTo>
                                    <a:pt x="867" y="0"/>
                                  </a:moveTo>
                                  <a:lnTo>
                                    <a:pt x="826" y="22"/>
                                  </a:lnTo>
                                  <a:lnTo>
                                    <a:pt x="838" y="39"/>
                                  </a:lnTo>
                                  <a:lnTo>
                                    <a:pt x="853" y="61"/>
                                  </a:lnTo>
                                  <a:lnTo>
                                    <a:pt x="869" y="88"/>
                                  </a:lnTo>
                                  <a:lnTo>
                                    <a:pt x="886" y="118"/>
                                  </a:lnTo>
                                  <a:lnTo>
                                    <a:pt x="932" y="95"/>
                                  </a:lnTo>
                                  <a:lnTo>
                                    <a:pt x="914" y="67"/>
                                  </a:lnTo>
                                  <a:lnTo>
                                    <a:pt x="897" y="42"/>
                                  </a:lnTo>
                                  <a:lnTo>
                                    <a:pt x="881" y="19"/>
                                  </a:lnTo>
                                  <a:lnTo>
                                    <a:pt x="867" y="0"/>
                                  </a:lnTo>
                                  <a:close/>
                                  <a:moveTo>
                                    <a:pt x="781" y="236"/>
                                  </a:moveTo>
                                  <a:lnTo>
                                    <a:pt x="743" y="302"/>
                                  </a:lnTo>
                                  <a:lnTo>
                                    <a:pt x="702" y="362"/>
                                  </a:lnTo>
                                  <a:lnTo>
                                    <a:pt x="658" y="418"/>
                                  </a:lnTo>
                                  <a:lnTo>
                                    <a:pt x="610" y="470"/>
                                  </a:lnTo>
                                  <a:lnTo>
                                    <a:pt x="622" y="479"/>
                                  </a:lnTo>
                                  <a:lnTo>
                                    <a:pt x="633" y="487"/>
                                  </a:lnTo>
                                  <a:lnTo>
                                    <a:pt x="643" y="495"/>
                                  </a:lnTo>
                                  <a:lnTo>
                                    <a:pt x="653" y="503"/>
                                  </a:lnTo>
                                  <a:lnTo>
                                    <a:pt x="701" y="445"/>
                                  </a:lnTo>
                                  <a:lnTo>
                                    <a:pt x="747" y="385"/>
                                  </a:lnTo>
                                  <a:lnTo>
                                    <a:pt x="790" y="323"/>
                                  </a:lnTo>
                                  <a:lnTo>
                                    <a:pt x="829" y="260"/>
                                  </a:lnTo>
                                  <a:lnTo>
                                    <a:pt x="781" y="236"/>
                                  </a:lnTo>
                                  <a:close/>
                                  <a:moveTo>
                                    <a:pt x="972" y="240"/>
                                  </a:moveTo>
                                  <a:lnTo>
                                    <a:pt x="933" y="267"/>
                                  </a:lnTo>
                                  <a:lnTo>
                                    <a:pt x="972" y="314"/>
                                  </a:lnTo>
                                  <a:lnTo>
                                    <a:pt x="1013" y="368"/>
                                  </a:lnTo>
                                  <a:lnTo>
                                    <a:pt x="1057" y="429"/>
                                  </a:lnTo>
                                  <a:lnTo>
                                    <a:pt x="1104" y="497"/>
                                  </a:lnTo>
                                  <a:lnTo>
                                    <a:pt x="1151" y="464"/>
                                  </a:lnTo>
                                  <a:lnTo>
                                    <a:pt x="1107" y="407"/>
                                  </a:lnTo>
                                  <a:lnTo>
                                    <a:pt x="1063" y="350"/>
                                  </a:lnTo>
                                  <a:lnTo>
                                    <a:pt x="1018" y="294"/>
                                  </a:lnTo>
                                  <a:lnTo>
                                    <a:pt x="972" y="2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65" name="任意多边形 157"/>
                          <wps:cNvSpPr/>
                          <wps:spPr>
                            <a:xfrm>
                              <a:off x="6166" y="5747"/>
                              <a:ext cx="240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56" h="514">
                                  <a:moveTo>
                                    <a:pt x="299" y="236"/>
                                  </a:moveTo>
                                  <a:lnTo>
                                    <a:pt x="248" y="236"/>
                                  </a:lnTo>
                                  <a:lnTo>
                                    <a:pt x="248" y="513"/>
                                  </a:lnTo>
                                  <a:lnTo>
                                    <a:pt x="299" y="513"/>
                                  </a:lnTo>
                                  <a:lnTo>
                                    <a:pt x="299" y="236"/>
                                  </a:lnTo>
                                  <a:close/>
                                  <a:moveTo>
                                    <a:pt x="548" y="193"/>
                                  </a:moveTo>
                                  <a:lnTo>
                                    <a:pt x="0" y="193"/>
                                  </a:lnTo>
                                  <a:lnTo>
                                    <a:pt x="0" y="236"/>
                                  </a:lnTo>
                                  <a:lnTo>
                                    <a:pt x="548" y="236"/>
                                  </a:lnTo>
                                  <a:lnTo>
                                    <a:pt x="548" y="193"/>
                                  </a:lnTo>
                                  <a:close/>
                                  <a:moveTo>
                                    <a:pt x="299" y="0"/>
                                  </a:moveTo>
                                  <a:lnTo>
                                    <a:pt x="248" y="0"/>
                                  </a:lnTo>
                                  <a:lnTo>
                                    <a:pt x="248" y="193"/>
                                  </a:lnTo>
                                  <a:lnTo>
                                    <a:pt x="299" y="193"/>
                                  </a:lnTo>
                                  <a:lnTo>
                                    <a:pt x="299" y="0"/>
                                  </a:lnTo>
                                  <a:close/>
                                  <a:moveTo>
                                    <a:pt x="854" y="223"/>
                                  </a:moveTo>
                                  <a:lnTo>
                                    <a:pt x="804" y="223"/>
                                  </a:lnTo>
                                  <a:lnTo>
                                    <a:pt x="804" y="416"/>
                                  </a:lnTo>
                                  <a:lnTo>
                                    <a:pt x="809" y="451"/>
                                  </a:lnTo>
                                  <a:lnTo>
                                    <a:pt x="827" y="477"/>
                                  </a:lnTo>
                                  <a:lnTo>
                                    <a:pt x="857" y="492"/>
                                  </a:lnTo>
                                  <a:lnTo>
                                    <a:pt x="899" y="498"/>
                                  </a:lnTo>
                                  <a:lnTo>
                                    <a:pt x="1038" y="498"/>
                                  </a:lnTo>
                                  <a:lnTo>
                                    <a:pt x="1073" y="494"/>
                                  </a:lnTo>
                                  <a:lnTo>
                                    <a:pt x="1100" y="484"/>
                                  </a:lnTo>
                                  <a:lnTo>
                                    <a:pt x="1120" y="467"/>
                                  </a:lnTo>
                                  <a:lnTo>
                                    <a:pt x="1126" y="453"/>
                                  </a:lnTo>
                                  <a:lnTo>
                                    <a:pt x="911" y="453"/>
                                  </a:lnTo>
                                  <a:lnTo>
                                    <a:pt x="886" y="450"/>
                                  </a:lnTo>
                                  <a:lnTo>
                                    <a:pt x="868" y="441"/>
                                  </a:lnTo>
                                  <a:lnTo>
                                    <a:pt x="858" y="426"/>
                                  </a:lnTo>
                                  <a:lnTo>
                                    <a:pt x="854" y="405"/>
                                  </a:lnTo>
                                  <a:lnTo>
                                    <a:pt x="854" y="223"/>
                                  </a:lnTo>
                                  <a:close/>
                                  <a:moveTo>
                                    <a:pt x="1100" y="337"/>
                                  </a:moveTo>
                                  <a:lnTo>
                                    <a:pt x="1098" y="360"/>
                                  </a:lnTo>
                                  <a:lnTo>
                                    <a:pt x="1095" y="381"/>
                                  </a:lnTo>
                                  <a:lnTo>
                                    <a:pt x="1092" y="401"/>
                                  </a:lnTo>
                                  <a:lnTo>
                                    <a:pt x="1088" y="420"/>
                                  </a:lnTo>
                                  <a:lnTo>
                                    <a:pt x="1082" y="435"/>
                                  </a:lnTo>
                                  <a:lnTo>
                                    <a:pt x="1068" y="445"/>
                                  </a:lnTo>
                                  <a:lnTo>
                                    <a:pt x="1048" y="451"/>
                                  </a:lnTo>
                                  <a:lnTo>
                                    <a:pt x="1022" y="453"/>
                                  </a:lnTo>
                                  <a:lnTo>
                                    <a:pt x="1126" y="453"/>
                                  </a:lnTo>
                                  <a:lnTo>
                                    <a:pt x="1131" y="443"/>
                                  </a:lnTo>
                                  <a:lnTo>
                                    <a:pt x="1136" y="425"/>
                                  </a:lnTo>
                                  <a:lnTo>
                                    <a:pt x="1140" y="404"/>
                                  </a:lnTo>
                                  <a:lnTo>
                                    <a:pt x="1145" y="381"/>
                                  </a:lnTo>
                                  <a:lnTo>
                                    <a:pt x="1149" y="355"/>
                                  </a:lnTo>
                                  <a:lnTo>
                                    <a:pt x="1136" y="351"/>
                                  </a:lnTo>
                                  <a:lnTo>
                                    <a:pt x="1123" y="346"/>
                                  </a:lnTo>
                                  <a:lnTo>
                                    <a:pt x="1111" y="342"/>
                                  </a:lnTo>
                                  <a:lnTo>
                                    <a:pt x="1100" y="337"/>
                                  </a:lnTo>
                                  <a:close/>
                                  <a:moveTo>
                                    <a:pt x="854" y="1"/>
                                  </a:moveTo>
                                  <a:lnTo>
                                    <a:pt x="804" y="1"/>
                                  </a:lnTo>
                                  <a:lnTo>
                                    <a:pt x="804" y="179"/>
                                  </a:lnTo>
                                  <a:lnTo>
                                    <a:pt x="610" y="199"/>
                                  </a:lnTo>
                                  <a:lnTo>
                                    <a:pt x="615" y="243"/>
                                  </a:lnTo>
                                  <a:lnTo>
                                    <a:pt x="804" y="223"/>
                                  </a:lnTo>
                                  <a:lnTo>
                                    <a:pt x="854" y="223"/>
                                  </a:lnTo>
                                  <a:lnTo>
                                    <a:pt x="854" y="218"/>
                                  </a:lnTo>
                                  <a:lnTo>
                                    <a:pt x="1156" y="186"/>
                                  </a:lnTo>
                                  <a:lnTo>
                                    <a:pt x="1154" y="174"/>
                                  </a:lnTo>
                                  <a:lnTo>
                                    <a:pt x="854" y="174"/>
                                  </a:lnTo>
                                  <a:lnTo>
                                    <a:pt x="854" y="1"/>
                                  </a:lnTo>
                                  <a:close/>
                                  <a:moveTo>
                                    <a:pt x="1152" y="143"/>
                                  </a:moveTo>
                                  <a:lnTo>
                                    <a:pt x="854" y="174"/>
                                  </a:lnTo>
                                  <a:lnTo>
                                    <a:pt x="1154" y="174"/>
                                  </a:lnTo>
                                  <a:lnTo>
                                    <a:pt x="1152" y="1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66" name="任意多边形 158"/>
                          <wps:cNvSpPr/>
                          <wps:spPr>
                            <a:xfrm>
                              <a:off x="6642" y="5747"/>
                              <a:ext cx="242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5" h="514">
                                  <a:moveTo>
                                    <a:pt x="299" y="236"/>
                                  </a:moveTo>
                                  <a:lnTo>
                                    <a:pt x="248" y="236"/>
                                  </a:lnTo>
                                  <a:lnTo>
                                    <a:pt x="248" y="513"/>
                                  </a:lnTo>
                                  <a:lnTo>
                                    <a:pt x="299" y="513"/>
                                  </a:lnTo>
                                  <a:lnTo>
                                    <a:pt x="299" y="236"/>
                                  </a:lnTo>
                                  <a:close/>
                                  <a:moveTo>
                                    <a:pt x="548" y="193"/>
                                  </a:moveTo>
                                  <a:lnTo>
                                    <a:pt x="0" y="193"/>
                                  </a:lnTo>
                                  <a:lnTo>
                                    <a:pt x="0" y="236"/>
                                  </a:lnTo>
                                  <a:lnTo>
                                    <a:pt x="548" y="236"/>
                                  </a:lnTo>
                                  <a:lnTo>
                                    <a:pt x="548" y="193"/>
                                  </a:lnTo>
                                  <a:close/>
                                  <a:moveTo>
                                    <a:pt x="299" y="0"/>
                                  </a:moveTo>
                                  <a:lnTo>
                                    <a:pt x="248" y="0"/>
                                  </a:lnTo>
                                  <a:lnTo>
                                    <a:pt x="248" y="193"/>
                                  </a:lnTo>
                                  <a:lnTo>
                                    <a:pt x="299" y="193"/>
                                  </a:lnTo>
                                  <a:lnTo>
                                    <a:pt x="299" y="0"/>
                                  </a:lnTo>
                                  <a:close/>
                                  <a:moveTo>
                                    <a:pt x="772" y="24"/>
                                  </a:moveTo>
                                  <a:lnTo>
                                    <a:pt x="766" y="97"/>
                                  </a:lnTo>
                                  <a:lnTo>
                                    <a:pt x="757" y="164"/>
                                  </a:lnTo>
                                  <a:lnTo>
                                    <a:pt x="744" y="226"/>
                                  </a:lnTo>
                                  <a:lnTo>
                                    <a:pt x="728" y="282"/>
                                  </a:lnTo>
                                  <a:lnTo>
                                    <a:pt x="704" y="335"/>
                                  </a:lnTo>
                                  <a:lnTo>
                                    <a:pt x="674" y="385"/>
                                  </a:lnTo>
                                  <a:lnTo>
                                    <a:pt x="640" y="430"/>
                                  </a:lnTo>
                                  <a:lnTo>
                                    <a:pt x="600" y="470"/>
                                  </a:lnTo>
                                  <a:lnTo>
                                    <a:pt x="610" y="479"/>
                                  </a:lnTo>
                                  <a:lnTo>
                                    <a:pt x="619" y="488"/>
                                  </a:lnTo>
                                  <a:lnTo>
                                    <a:pt x="628" y="497"/>
                                  </a:lnTo>
                                  <a:lnTo>
                                    <a:pt x="636" y="506"/>
                                  </a:lnTo>
                                  <a:lnTo>
                                    <a:pt x="680" y="462"/>
                                  </a:lnTo>
                                  <a:lnTo>
                                    <a:pt x="718" y="413"/>
                                  </a:lnTo>
                                  <a:lnTo>
                                    <a:pt x="749" y="358"/>
                                  </a:lnTo>
                                  <a:lnTo>
                                    <a:pt x="775" y="299"/>
                                  </a:lnTo>
                                  <a:lnTo>
                                    <a:pt x="792" y="242"/>
                                  </a:lnTo>
                                  <a:lnTo>
                                    <a:pt x="805" y="177"/>
                                  </a:lnTo>
                                  <a:lnTo>
                                    <a:pt x="816" y="106"/>
                                  </a:lnTo>
                                  <a:lnTo>
                                    <a:pt x="823" y="28"/>
                                  </a:lnTo>
                                  <a:lnTo>
                                    <a:pt x="772" y="24"/>
                                  </a:lnTo>
                                  <a:close/>
                                  <a:moveTo>
                                    <a:pt x="977" y="17"/>
                                  </a:moveTo>
                                  <a:lnTo>
                                    <a:pt x="929" y="19"/>
                                  </a:lnTo>
                                  <a:lnTo>
                                    <a:pt x="938" y="117"/>
                                  </a:lnTo>
                                  <a:lnTo>
                                    <a:pt x="952" y="206"/>
                                  </a:lnTo>
                                  <a:lnTo>
                                    <a:pt x="974" y="285"/>
                                  </a:lnTo>
                                  <a:lnTo>
                                    <a:pt x="1001" y="354"/>
                                  </a:lnTo>
                                  <a:lnTo>
                                    <a:pt x="1035" y="413"/>
                                  </a:lnTo>
                                  <a:lnTo>
                                    <a:pt x="1076" y="462"/>
                                  </a:lnTo>
                                  <a:lnTo>
                                    <a:pt x="1123" y="501"/>
                                  </a:lnTo>
                                  <a:lnTo>
                                    <a:pt x="1132" y="491"/>
                                  </a:lnTo>
                                  <a:lnTo>
                                    <a:pt x="1153" y="470"/>
                                  </a:lnTo>
                                  <a:lnTo>
                                    <a:pt x="1164" y="458"/>
                                  </a:lnTo>
                                  <a:lnTo>
                                    <a:pt x="1112" y="418"/>
                                  </a:lnTo>
                                  <a:lnTo>
                                    <a:pt x="1068" y="364"/>
                                  </a:lnTo>
                                  <a:lnTo>
                                    <a:pt x="1032" y="298"/>
                                  </a:lnTo>
                                  <a:lnTo>
                                    <a:pt x="1006" y="218"/>
                                  </a:lnTo>
                                  <a:lnTo>
                                    <a:pt x="987" y="124"/>
                                  </a:lnTo>
                                  <a:lnTo>
                                    <a:pt x="977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67" name="任意多边形 159"/>
                          <wps:cNvSpPr/>
                          <wps:spPr>
                            <a:xfrm>
                              <a:off x="7105" y="5746"/>
                              <a:ext cx="241" cy="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4" h="508">
                                  <a:moveTo>
                                    <a:pt x="512" y="131"/>
                                  </a:moveTo>
                                  <a:lnTo>
                                    <a:pt x="33" y="131"/>
                                  </a:lnTo>
                                  <a:lnTo>
                                    <a:pt x="33" y="508"/>
                                  </a:lnTo>
                                  <a:lnTo>
                                    <a:pt x="75" y="508"/>
                                  </a:lnTo>
                                  <a:lnTo>
                                    <a:pt x="75" y="170"/>
                                  </a:lnTo>
                                  <a:lnTo>
                                    <a:pt x="512" y="170"/>
                                  </a:lnTo>
                                  <a:lnTo>
                                    <a:pt x="512" y="131"/>
                                  </a:lnTo>
                                  <a:close/>
                                  <a:moveTo>
                                    <a:pt x="353" y="463"/>
                                  </a:moveTo>
                                  <a:lnTo>
                                    <a:pt x="356" y="474"/>
                                  </a:lnTo>
                                  <a:lnTo>
                                    <a:pt x="358" y="485"/>
                                  </a:lnTo>
                                  <a:lnTo>
                                    <a:pt x="360" y="495"/>
                                  </a:lnTo>
                                  <a:lnTo>
                                    <a:pt x="361" y="504"/>
                                  </a:lnTo>
                                  <a:lnTo>
                                    <a:pt x="449" y="505"/>
                                  </a:lnTo>
                                  <a:lnTo>
                                    <a:pt x="477" y="502"/>
                                  </a:lnTo>
                                  <a:lnTo>
                                    <a:pt x="496" y="491"/>
                                  </a:lnTo>
                                  <a:lnTo>
                                    <a:pt x="508" y="473"/>
                                  </a:lnTo>
                                  <a:lnTo>
                                    <a:pt x="509" y="467"/>
                                  </a:lnTo>
                                  <a:lnTo>
                                    <a:pt x="436" y="467"/>
                                  </a:lnTo>
                                  <a:lnTo>
                                    <a:pt x="418" y="467"/>
                                  </a:lnTo>
                                  <a:lnTo>
                                    <a:pt x="398" y="466"/>
                                  </a:lnTo>
                                  <a:lnTo>
                                    <a:pt x="376" y="465"/>
                                  </a:lnTo>
                                  <a:lnTo>
                                    <a:pt x="353" y="463"/>
                                  </a:lnTo>
                                  <a:close/>
                                  <a:moveTo>
                                    <a:pt x="292" y="170"/>
                                  </a:moveTo>
                                  <a:lnTo>
                                    <a:pt x="250" y="170"/>
                                  </a:lnTo>
                                  <a:lnTo>
                                    <a:pt x="250" y="504"/>
                                  </a:lnTo>
                                  <a:lnTo>
                                    <a:pt x="292" y="504"/>
                                  </a:lnTo>
                                  <a:lnTo>
                                    <a:pt x="292" y="170"/>
                                  </a:lnTo>
                                  <a:close/>
                                  <a:moveTo>
                                    <a:pt x="512" y="170"/>
                                  </a:moveTo>
                                  <a:lnTo>
                                    <a:pt x="470" y="170"/>
                                  </a:lnTo>
                                  <a:lnTo>
                                    <a:pt x="470" y="437"/>
                                  </a:lnTo>
                                  <a:lnTo>
                                    <a:pt x="468" y="450"/>
                                  </a:lnTo>
                                  <a:lnTo>
                                    <a:pt x="461" y="459"/>
                                  </a:lnTo>
                                  <a:lnTo>
                                    <a:pt x="451" y="465"/>
                                  </a:lnTo>
                                  <a:lnTo>
                                    <a:pt x="436" y="467"/>
                                  </a:lnTo>
                                  <a:lnTo>
                                    <a:pt x="509" y="467"/>
                                  </a:lnTo>
                                  <a:lnTo>
                                    <a:pt x="512" y="448"/>
                                  </a:lnTo>
                                  <a:lnTo>
                                    <a:pt x="512" y="170"/>
                                  </a:lnTo>
                                  <a:close/>
                                  <a:moveTo>
                                    <a:pt x="335" y="326"/>
                                  </a:moveTo>
                                  <a:lnTo>
                                    <a:pt x="312" y="356"/>
                                  </a:lnTo>
                                  <a:lnTo>
                                    <a:pt x="344" y="375"/>
                                  </a:lnTo>
                                  <a:lnTo>
                                    <a:pt x="371" y="392"/>
                                  </a:lnTo>
                                  <a:lnTo>
                                    <a:pt x="396" y="408"/>
                                  </a:lnTo>
                                  <a:lnTo>
                                    <a:pt x="416" y="422"/>
                                  </a:lnTo>
                                  <a:lnTo>
                                    <a:pt x="442" y="389"/>
                                  </a:lnTo>
                                  <a:lnTo>
                                    <a:pt x="419" y="374"/>
                                  </a:lnTo>
                                  <a:lnTo>
                                    <a:pt x="394" y="359"/>
                                  </a:lnTo>
                                  <a:lnTo>
                                    <a:pt x="366" y="343"/>
                                  </a:lnTo>
                                  <a:lnTo>
                                    <a:pt x="335" y="326"/>
                                  </a:lnTo>
                                  <a:close/>
                                  <a:moveTo>
                                    <a:pt x="122" y="322"/>
                                  </a:moveTo>
                                  <a:lnTo>
                                    <a:pt x="97" y="351"/>
                                  </a:lnTo>
                                  <a:lnTo>
                                    <a:pt x="125" y="370"/>
                                  </a:lnTo>
                                  <a:lnTo>
                                    <a:pt x="151" y="387"/>
                                  </a:lnTo>
                                  <a:lnTo>
                                    <a:pt x="174" y="403"/>
                                  </a:lnTo>
                                  <a:lnTo>
                                    <a:pt x="194" y="418"/>
                                  </a:lnTo>
                                  <a:lnTo>
                                    <a:pt x="222" y="386"/>
                                  </a:lnTo>
                                  <a:lnTo>
                                    <a:pt x="199" y="370"/>
                                  </a:lnTo>
                                  <a:lnTo>
                                    <a:pt x="174" y="354"/>
                                  </a:lnTo>
                                  <a:lnTo>
                                    <a:pt x="149" y="338"/>
                                  </a:lnTo>
                                  <a:lnTo>
                                    <a:pt x="122" y="322"/>
                                  </a:lnTo>
                                  <a:close/>
                                  <a:moveTo>
                                    <a:pt x="341" y="212"/>
                                  </a:moveTo>
                                  <a:lnTo>
                                    <a:pt x="317" y="242"/>
                                  </a:lnTo>
                                  <a:lnTo>
                                    <a:pt x="347" y="259"/>
                                  </a:lnTo>
                                  <a:lnTo>
                                    <a:pt x="374" y="275"/>
                                  </a:lnTo>
                                  <a:lnTo>
                                    <a:pt x="399" y="291"/>
                                  </a:lnTo>
                                  <a:lnTo>
                                    <a:pt x="421" y="307"/>
                                  </a:lnTo>
                                  <a:lnTo>
                                    <a:pt x="448" y="274"/>
                                  </a:lnTo>
                                  <a:lnTo>
                                    <a:pt x="425" y="259"/>
                                  </a:lnTo>
                                  <a:lnTo>
                                    <a:pt x="399" y="244"/>
                                  </a:lnTo>
                                  <a:lnTo>
                                    <a:pt x="371" y="228"/>
                                  </a:lnTo>
                                  <a:lnTo>
                                    <a:pt x="341" y="212"/>
                                  </a:lnTo>
                                  <a:close/>
                                  <a:moveTo>
                                    <a:pt x="128" y="209"/>
                                  </a:moveTo>
                                  <a:lnTo>
                                    <a:pt x="103" y="238"/>
                                  </a:lnTo>
                                  <a:lnTo>
                                    <a:pt x="128" y="254"/>
                                  </a:lnTo>
                                  <a:lnTo>
                                    <a:pt x="152" y="270"/>
                                  </a:lnTo>
                                  <a:lnTo>
                                    <a:pt x="176" y="286"/>
                                  </a:lnTo>
                                  <a:lnTo>
                                    <a:pt x="198" y="302"/>
                                  </a:lnTo>
                                  <a:lnTo>
                                    <a:pt x="226" y="270"/>
                                  </a:lnTo>
                                  <a:lnTo>
                                    <a:pt x="205" y="255"/>
                                  </a:lnTo>
                                  <a:lnTo>
                                    <a:pt x="181" y="240"/>
                                  </a:lnTo>
                                  <a:lnTo>
                                    <a:pt x="156" y="225"/>
                                  </a:lnTo>
                                  <a:lnTo>
                                    <a:pt x="128" y="209"/>
                                  </a:lnTo>
                                  <a:close/>
                                  <a:moveTo>
                                    <a:pt x="292" y="64"/>
                                  </a:moveTo>
                                  <a:lnTo>
                                    <a:pt x="250" y="64"/>
                                  </a:lnTo>
                                  <a:lnTo>
                                    <a:pt x="250" y="131"/>
                                  </a:lnTo>
                                  <a:lnTo>
                                    <a:pt x="292" y="131"/>
                                  </a:lnTo>
                                  <a:lnTo>
                                    <a:pt x="292" y="64"/>
                                  </a:lnTo>
                                  <a:close/>
                                  <a:moveTo>
                                    <a:pt x="546" y="26"/>
                                  </a:moveTo>
                                  <a:lnTo>
                                    <a:pt x="0" y="26"/>
                                  </a:lnTo>
                                  <a:lnTo>
                                    <a:pt x="0" y="64"/>
                                  </a:lnTo>
                                  <a:lnTo>
                                    <a:pt x="546" y="64"/>
                                  </a:lnTo>
                                  <a:lnTo>
                                    <a:pt x="546" y="26"/>
                                  </a:lnTo>
                                  <a:close/>
                                  <a:moveTo>
                                    <a:pt x="741" y="460"/>
                                  </a:moveTo>
                                  <a:lnTo>
                                    <a:pt x="744" y="473"/>
                                  </a:lnTo>
                                  <a:lnTo>
                                    <a:pt x="746" y="485"/>
                                  </a:lnTo>
                                  <a:lnTo>
                                    <a:pt x="749" y="497"/>
                                  </a:lnTo>
                                  <a:lnTo>
                                    <a:pt x="750" y="507"/>
                                  </a:lnTo>
                                  <a:lnTo>
                                    <a:pt x="823" y="507"/>
                                  </a:lnTo>
                                  <a:lnTo>
                                    <a:pt x="858" y="502"/>
                                  </a:lnTo>
                                  <a:lnTo>
                                    <a:pt x="884" y="488"/>
                                  </a:lnTo>
                                  <a:lnTo>
                                    <a:pt x="898" y="464"/>
                                  </a:lnTo>
                                  <a:lnTo>
                                    <a:pt x="814" y="464"/>
                                  </a:lnTo>
                                  <a:lnTo>
                                    <a:pt x="799" y="463"/>
                                  </a:lnTo>
                                  <a:lnTo>
                                    <a:pt x="782" y="463"/>
                                  </a:lnTo>
                                  <a:lnTo>
                                    <a:pt x="763" y="461"/>
                                  </a:lnTo>
                                  <a:lnTo>
                                    <a:pt x="741" y="460"/>
                                  </a:lnTo>
                                  <a:close/>
                                  <a:moveTo>
                                    <a:pt x="904" y="0"/>
                                  </a:moveTo>
                                  <a:lnTo>
                                    <a:pt x="858" y="0"/>
                                  </a:lnTo>
                                  <a:lnTo>
                                    <a:pt x="858" y="424"/>
                                  </a:lnTo>
                                  <a:lnTo>
                                    <a:pt x="855" y="442"/>
                                  </a:lnTo>
                                  <a:lnTo>
                                    <a:pt x="847" y="454"/>
                                  </a:lnTo>
                                  <a:lnTo>
                                    <a:pt x="833" y="461"/>
                                  </a:lnTo>
                                  <a:lnTo>
                                    <a:pt x="814" y="464"/>
                                  </a:lnTo>
                                  <a:lnTo>
                                    <a:pt x="898" y="464"/>
                                  </a:lnTo>
                                  <a:lnTo>
                                    <a:pt x="899" y="463"/>
                                  </a:lnTo>
                                  <a:lnTo>
                                    <a:pt x="903" y="430"/>
                                  </a:lnTo>
                                  <a:lnTo>
                                    <a:pt x="904" y="183"/>
                                  </a:lnTo>
                                  <a:lnTo>
                                    <a:pt x="950" y="183"/>
                                  </a:lnTo>
                                  <a:lnTo>
                                    <a:pt x="944" y="172"/>
                                  </a:lnTo>
                                  <a:lnTo>
                                    <a:pt x="930" y="144"/>
                                  </a:lnTo>
                                  <a:lnTo>
                                    <a:pt x="916" y="115"/>
                                  </a:lnTo>
                                  <a:lnTo>
                                    <a:pt x="904" y="85"/>
                                  </a:lnTo>
                                  <a:lnTo>
                                    <a:pt x="904" y="0"/>
                                  </a:lnTo>
                                  <a:close/>
                                  <a:moveTo>
                                    <a:pt x="812" y="129"/>
                                  </a:moveTo>
                                  <a:lnTo>
                                    <a:pt x="618" y="129"/>
                                  </a:lnTo>
                                  <a:lnTo>
                                    <a:pt x="618" y="169"/>
                                  </a:lnTo>
                                  <a:lnTo>
                                    <a:pt x="767" y="169"/>
                                  </a:lnTo>
                                  <a:lnTo>
                                    <a:pt x="743" y="236"/>
                                  </a:lnTo>
                                  <a:lnTo>
                                    <a:pt x="708" y="302"/>
                                  </a:lnTo>
                                  <a:lnTo>
                                    <a:pt x="661" y="367"/>
                                  </a:lnTo>
                                  <a:lnTo>
                                    <a:pt x="603" y="430"/>
                                  </a:lnTo>
                                  <a:lnTo>
                                    <a:pt x="611" y="436"/>
                                  </a:lnTo>
                                  <a:lnTo>
                                    <a:pt x="620" y="444"/>
                                  </a:lnTo>
                                  <a:lnTo>
                                    <a:pt x="628" y="452"/>
                                  </a:lnTo>
                                  <a:lnTo>
                                    <a:pt x="638" y="462"/>
                                  </a:lnTo>
                                  <a:lnTo>
                                    <a:pt x="696" y="398"/>
                                  </a:lnTo>
                                  <a:lnTo>
                                    <a:pt x="745" y="327"/>
                                  </a:lnTo>
                                  <a:lnTo>
                                    <a:pt x="783" y="250"/>
                                  </a:lnTo>
                                  <a:lnTo>
                                    <a:pt x="812" y="167"/>
                                  </a:lnTo>
                                  <a:lnTo>
                                    <a:pt x="812" y="129"/>
                                  </a:lnTo>
                                  <a:close/>
                                  <a:moveTo>
                                    <a:pt x="950" y="183"/>
                                  </a:moveTo>
                                  <a:lnTo>
                                    <a:pt x="904" y="183"/>
                                  </a:lnTo>
                                  <a:lnTo>
                                    <a:pt x="945" y="260"/>
                                  </a:lnTo>
                                  <a:lnTo>
                                    <a:pt x="996" y="331"/>
                                  </a:lnTo>
                                  <a:lnTo>
                                    <a:pt x="1056" y="395"/>
                                  </a:lnTo>
                                  <a:lnTo>
                                    <a:pt x="1125" y="453"/>
                                  </a:lnTo>
                                  <a:lnTo>
                                    <a:pt x="1133" y="444"/>
                                  </a:lnTo>
                                  <a:lnTo>
                                    <a:pt x="1142" y="434"/>
                                  </a:lnTo>
                                  <a:lnTo>
                                    <a:pt x="1152" y="424"/>
                                  </a:lnTo>
                                  <a:lnTo>
                                    <a:pt x="1163" y="413"/>
                                  </a:lnTo>
                                  <a:lnTo>
                                    <a:pt x="1112" y="376"/>
                                  </a:lnTo>
                                  <a:lnTo>
                                    <a:pt x="1064" y="334"/>
                                  </a:lnTo>
                                  <a:lnTo>
                                    <a:pt x="1021" y="287"/>
                                  </a:lnTo>
                                  <a:lnTo>
                                    <a:pt x="982" y="235"/>
                                  </a:lnTo>
                                  <a:lnTo>
                                    <a:pt x="1018" y="207"/>
                                  </a:lnTo>
                                  <a:lnTo>
                                    <a:pt x="1027" y="199"/>
                                  </a:lnTo>
                                  <a:lnTo>
                                    <a:pt x="959" y="199"/>
                                  </a:lnTo>
                                  <a:lnTo>
                                    <a:pt x="950" y="183"/>
                                  </a:lnTo>
                                  <a:close/>
                                  <a:moveTo>
                                    <a:pt x="1083" y="83"/>
                                  </a:moveTo>
                                  <a:lnTo>
                                    <a:pt x="1052" y="116"/>
                                  </a:lnTo>
                                  <a:lnTo>
                                    <a:pt x="1021" y="146"/>
                                  </a:lnTo>
                                  <a:lnTo>
                                    <a:pt x="990" y="174"/>
                                  </a:lnTo>
                                  <a:lnTo>
                                    <a:pt x="959" y="199"/>
                                  </a:lnTo>
                                  <a:lnTo>
                                    <a:pt x="1027" y="199"/>
                                  </a:lnTo>
                                  <a:lnTo>
                                    <a:pt x="1053" y="177"/>
                                  </a:lnTo>
                                  <a:lnTo>
                                    <a:pt x="1087" y="147"/>
                                  </a:lnTo>
                                  <a:lnTo>
                                    <a:pt x="1121" y="115"/>
                                  </a:lnTo>
                                  <a:lnTo>
                                    <a:pt x="1083" y="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68" name="任意多边形 160"/>
                          <wps:cNvSpPr/>
                          <wps:spPr>
                            <a:xfrm>
                              <a:off x="5223" y="5950"/>
                              <a:ext cx="221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8" h="690">
                                  <a:moveTo>
                                    <a:pt x="411" y="72"/>
                                  </a:moveTo>
                                  <a:lnTo>
                                    <a:pt x="222" y="72"/>
                                  </a:lnTo>
                                  <a:lnTo>
                                    <a:pt x="253" y="74"/>
                                  </a:lnTo>
                                  <a:lnTo>
                                    <a:pt x="280" y="79"/>
                                  </a:lnTo>
                                  <a:lnTo>
                                    <a:pt x="303" y="89"/>
                                  </a:lnTo>
                                  <a:lnTo>
                                    <a:pt x="322" y="103"/>
                                  </a:lnTo>
                                  <a:lnTo>
                                    <a:pt x="337" y="120"/>
                                  </a:lnTo>
                                  <a:lnTo>
                                    <a:pt x="348" y="140"/>
                                  </a:lnTo>
                                  <a:lnTo>
                                    <a:pt x="354" y="164"/>
                                  </a:lnTo>
                                  <a:lnTo>
                                    <a:pt x="357" y="191"/>
                                  </a:lnTo>
                                  <a:lnTo>
                                    <a:pt x="355" y="216"/>
                                  </a:lnTo>
                                  <a:lnTo>
                                    <a:pt x="349" y="241"/>
                                  </a:lnTo>
                                  <a:lnTo>
                                    <a:pt x="340" y="266"/>
                                  </a:lnTo>
                                  <a:lnTo>
                                    <a:pt x="327" y="290"/>
                                  </a:lnTo>
                                  <a:lnTo>
                                    <a:pt x="309" y="315"/>
                                  </a:lnTo>
                                  <a:lnTo>
                                    <a:pt x="283" y="346"/>
                                  </a:lnTo>
                                  <a:lnTo>
                                    <a:pt x="250" y="380"/>
                                  </a:lnTo>
                                  <a:lnTo>
                                    <a:pt x="210" y="418"/>
                                  </a:lnTo>
                                  <a:lnTo>
                                    <a:pt x="0" y="615"/>
                                  </a:lnTo>
                                  <a:lnTo>
                                    <a:pt x="0" y="689"/>
                                  </a:lnTo>
                                  <a:lnTo>
                                    <a:pt x="441" y="689"/>
                                  </a:lnTo>
                                  <a:lnTo>
                                    <a:pt x="441" y="613"/>
                                  </a:lnTo>
                                  <a:lnTo>
                                    <a:pt x="108" y="613"/>
                                  </a:lnTo>
                                  <a:lnTo>
                                    <a:pt x="108" y="611"/>
                                  </a:lnTo>
                                  <a:lnTo>
                                    <a:pt x="274" y="461"/>
                                  </a:lnTo>
                                  <a:lnTo>
                                    <a:pt x="320" y="416"/>
                                  </a:lnTo>
                                  <a:lnTo>
                                    <a:pt x="359" y="375"/>
                                  </a:lnTo>
                                  <a:lnTo>
                                    <a:pt x="389" y="339"/>
                                  </a:lnTo>
                                  <a:lnTo>
                                    <a:pt x="411" y="306"/>
                                  </a:lnTo>
                                  <a:lnTo>
                                    <a:pt x="427" y="276"/>
                                  </a:lnTo>
                                  <a:lnTo>
                                    <a:pt x="438" y="245"/>
                                  </a:lnTo>
                                  <a:lnTo>
                                    <a:pt x="445" y="214"/>
                                  </a:lnTo>
                                  <a:lnTo>
                                    <a:pt x="448" y="182"/>
                                  </a:lnTo>
                                  <a:lnTo>
                                    <a:pt x="444" y="143"/>
                                  </a:lnTo>
                                  <a:lnTo>
                                    <a:pt x="433" y="107"/>
                                  </a:lnTo>
                                  <a:lnTo>
                                    <a:pt x="416" y="76"/>
                                  </a:lnTo>
                                  <a:lnTo>
                                    <a:pt x="411" y="72"/>
                                  </a:lnTo>
                                  <a:close/>
                                  <a:moveTo>
                                    <a:pt x="236" y="0"/>
                                  </a:moveTo>
                                  <a:lnTo>
                                    <a:pt x="181" y="4"/>
                                  </a:lnTo>
                                  <a:lnTo>
                                    <a:pt x="129" y="15"/>
                                  </a:lnTo>
                                  <a:lnTo>
                                    <a:pt x="81" y="35"/>
                                  </a:lnTo>
                                  <a:lnTo>
                                    <a:pt x="37" y="62"/>
                                  </a:lnTo>
                                  <a:lnTo>
                                    <a:pt x="37" y="149"/>
                                  </a:lnTo>
                                  <a:lnTo>
                                    <a:pt x="81" y="115"/>
                                  </a:lnTo>
                                  <a:lnTo>
                                    <a:pt x="127" y="91"/>
                                  </a:lnTo>
                                  <a:lnTo>
                                    <a:pt x="174" y="77"/>
                                  </a:lnTo>
                                  <a:lnTo>
                                    <a:pt x="222" y="72"/>
                                  </a:lnTo>
                                  <a:lnTo>
                                    <a:pt x="411" y="72"/>
                                  </a:lnTo>
                                  <a:lnTo>
                                    <a:pt x="391" y="49"/>
                                  </a:lnTo>
                                  <a:lnTo>
                                    <a:pt x="360" y="28"/>
                                  </a:lnTo>
                                  <a:lnTo>
                                    <a:pt x="324" y="12"/>
                                  </a:lnTo>
                                  <a:lnTo>
                                    <a:pt x="283" y="3"/>
                                  </a:lnTo>
                                  <a:lnTo>
                                    <a:pt x="236" y="0"/>
                                  </a:lnTo>
                                  <a:close/>
                                  <a:moveTo>
                                    <a:pt x="1031" y="72"/>
                                  </a:moveTo>
                                  <a:lnTo>
                                    <a:pt x="841" y="72"/>
                                  </a:lnTo>
                                  <a:lnTo>
                                    <a:pt x="872" y="74"/>
                                  </a:lnTo>
                                  <a:lnTo>
                                    <a:pt x="899" y="79"/>
                                  </a:lnTo>
                                  <a:lnTo>
                                    <a:pt x="922" y="89"/>
                                  </a:lnTo>
                                  <a:lnTo>
                                    <a:pt x="942" y="103"/>
                                  </a:lnTo>
                                  <a:lnTo>
                                    <a:pt x="957" y="120"/>
                                  </a:lnTo>
                                  <a:lnTo>
                                    <a:pt x="968" y="140"/>
                                  </a:lnTo>
                                  <a:lnTo>
                                    <a:pt x="974" y="164"/>
                                  </a:lnTo>
                                  <a:lnTo>
                                    <a:pt x="976" y="191"/>
                                  </a:lnTo>
                                  <a:lnTo>
                                    <a:pt x="974" y="216"/>
                                  </a:lnTo>
                                  <a:lnTo>
                                    <a:pt x="969" y="241"/>
                                  </a:lnTo>
                                  <a:lnTo>
                                    <a:pt x="960" y="266"/>
                                  </a:lnTo>
                                  <a:lnTo>
                                    <a:pt x="947" y="290"/>
                                  </a:lnTo>
                                  <a:lnTo>
                                    <a:pt x="928" y="315"/>
                                  </a:lnTo>
                                  <a:lnTo>
                                    <a:pt x="903" y="346"/>
                                  </a:lnTo>
                                  <a:lnTo>
                                    <a:pt x="870" y="380"/>
                                  </a:lnTo>
                                  <a:lnTo>
                                    <a:pt x="830" y="418"/>
                                  </a:lnTo>
                                  <a:lnTo>
                                    <a:pt x="619" y="615"/>
                                  </a:lnTo>
                                  <a:lnTo>
                                    <a:pt x="619" y="689"/>
                                  </a:lnTo>
                                  <a:lnTo>
                                    <a:pt x="1061" y="689"/>
                                  </a:lnTo>
                                  <a:lnTo>
                                    <a:pt x="1061" y="613"/>
                                  </a:lnTo>
                                  <a:lnTo>
                                    <a:pt x="728" y="613"/>
                                  </a:lnTo>
                                  <a:lnTo>
                                    <a:pt x="728" y="611"/>
                                  </a:lnTo>
                                  <a:lnTo>
                                    <a:pt x="893" y="461"/>
                                  </a:lnTo>
                                  <a:lnTo>
                                    <a:pt x="940" y="416"/>
                                  </a:lnTo>
                                  <a:lnTo>
                                    <a:pt x="978" y="375"/>
                                  </a:lnTo>
                                  <a:lnTo>
                                    <a:pt x="1009" y="339"/>
                                  </a:lnTo>
                                  <a:lnTo>
                                    <a:pt x="1031" y="306"/>
                                  </a:lnTo>
                                  <a:lnTo>
                                    <a:pt x="1047" y="276"/>
                                  </a:lnTo>
                                  <a:lnTo>
                                    <a:pt x="1058" y="245"/>
                                  </a:lnTo>
                                  <a:lnTo>
                                    <a:pt x="1065" y="214"/>
                                  </a:lnTo>
                                  <a:lnTo>
                                    <a:pt x="1067" y="182"/>
                                  </a:lnTo>
                                  <a:lnTo>
                                    <a:pt x="1064" y="143"/>
                                  </a:lnTo>
                                  <a:lnTo>
                                    <a:pt x="1053" y="107"/>
                                  </a:lnTo>
                                  <a:lnTo>
                                    <a:pt x="1035" y="76"/>
                                  </a:lnTo>
                                  <a:lnTo>
                                    <a:pt x="1031" y="72"/>
                                  </a:lnTo>
                                  <a:close/>
                                  <a:moveTo>
                                    <a:pt x="856" y="0"/>
                                  </a:moveTo>
                                  <a:lnTo>
                                    <a:pt x="801" y="4"/>
                                  </a:lnTo>
                                  <a:lnTo>
                                    <a:pt x="749" y="15"/>
                                  </a:lnTo>
                                  <a:lnTo>
                                    <a:pt x="701" y="35"/>
                                  </a:lnTo>
                                  <a:lnTo>
                                    <a:pt x="656" y="62"/>
                                  </a:lnTo>
                                  <a:lnTo>
                                    <a:pt x="656" y="149"/>
                                  </a:lnTo>
                                  <a:lnTo>
                                    <a:pt x="701" y="115"/>
                                  </a:lnTo>
                                  <a:lnTo>
                                    <a:pt x="747" y="91"/>
                                  </a:lnTo>
                                  <a:lnTo>
                                    <a:pt x="793" y="77"/>
                                  </a:lnTo>
                                  <a:lnTo>
                                    <a:pt x="841" y="72"/>
                                  </a:lnTo>
                                  <a:lnTo>
                                    <a:pt x="1031" y="72"/>
                                  </a:lnTo>
                                  <a:lnTo>
                                    <a:pt x="1011" y="49"/>
                                  </a:lnTo>
                                  <a:lnTo>
                                    <a:pt x="980" y="28"/>
                                  </a:lnTo>
                                  <a:lnTo>
                                    <a:pt x="944" y="12"/>
                                  </a:lnTo>
                                  <a:lnTo>
                                    <a:pt x="902" y="3"/>
                                  </a:lnTo>
                                  <a:lnTo>
                                    <a:pt x="85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69" name="任意多边形 161"/>
                          <wps:cNvSpPr/>
                          <wps:spPr>
                            <a:xfrm>
                              <a:off x="5670" y="5951"/>
                              <a:ext cx="220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2" h="701">
                                  <a:moveTo>
                                    <a:pt x="412" y="72"/>
                                  </a:moveTo>
                                  <a:lnTo>
                                    <a:pt x="222" y="72"/>
                                  </a:lnTo>
                                  <a:lnTo>
                                    <a:pt x="253" y="74"/>
                                  </a:lnTo>
                                  <a:lnTo>
                                    <a:pt x="280" y="80"/>
                                  </a:lnTo>
                                  <a:lnTo>
                                    <a:pt x="303" y="90"/>
                                  </a:lnTo>
                                  <a:lnTo>
                                    <a:pt x="322" y="103"/>
                                  </a:lnTo>
                                  <a:lnTo>
                                    <a:pt x="338" y="120"/>
                                  </a:lnTo>
                                  <a:lnTo>
                                    <a:pt x="348" y="141"/>
                                  </a:lnTo>
                                  <a:lnTo>
                                    <a:pt x="355" y="165"/>
                                  </a:lnTo>
                                  <a:lnTo>
                                    <a:pt x="357" y="192"/>
                                  </a:lnTo>
                                  <a:lnTo>
                                    <a:pt x="355" y="217"/>
                                  </a:lnTo>
                                  <a:lnTo>
                                    <a:pt x="350" y="242"/>
                                  </a:lnTo>
                                  <a:lnTo>
                                    <a:pt x="340" y="266"/>
                                  </a:lnTo>
                                  <a:lnTo>
                                    <a:pt x="328" y="290"/>
                                  </a:lnTo>
                                  <a:lnTo>
                                    <a:pt x="309" y="316"/>
                                  </a:lnTo>
                                  <a:lnTo>
                                    <a:pt x="284" y="346"/>
                                  </a:lnTo>
                                  <a:lnTo>
                                    <a:pt x="251" y="380"/>
                                  </a:lnTo>
                                  <a:lnTo>
                                    <a:pt x="211" y="419"/>
                                  </a:lnTo>
                                  <a:lnTo>
                                    <a:pt x="0" y="616"/>
                                  </a:lnTo>
                                  <a:lnTo>
                                    <a:pt x="0" y="690"/>
                                  </a:lnTo>
                                  <a:lnTo>
                                    <a:pt x="441" y="690"/>
                                  </a:lnTo>
                                  <a:lnTo>
                                    <a:pt x="441" y="614"/>
                                  </a:lnTo>
                                  <a:lnTo>
                                    <a:pt x="109" y="614"/>
                                  </a:lnTo>
                                  <a:lnTo>
                                    <a:pt x="109" y="612"/>
                                  </a:lnTo>
                                  <a:lnTo>
                                    <a:pt x="274" y="461"/>
                                  </a:lnTo>
                                  <a:lnTo>
                                    <a:pt x="321" y="416"/>
                                  </a:lnTo>
                                  <a:lnTo>
                                    <a:pt x="359" y="376"/>
                                  </a:lnTo>
                                  <a:lnTo>
                                    <a:pt x="389" y="339"/>
                                  </a:lnTo>
                                  <a:lnTo>
                                    <a:pt x="412" y="307"/>
                                  </a:lnTo>
                                  <a:lnTo>
                                    <a:pt x="428" y="276"/>
                                  </a:lnTo>
                                  <a:lnTo>
                                    <a:pt x="439" y="245"/>
                                  </a:lnTo>
                                  <a:lnTo>
                                    <a:pt x="446" y="214"/>
                                  </a:lnTo>
                                  <a:lnTo>
                                    <a:pt x="448" y="183"/>
                                  </a:lnTo>
                                  <a:lnTo>
                                    <a:pt x="444" y="143"/>
                                  </a:lnTo>
                                  <a:lnTo>
                                    <a:pt x="434" y="108"/>
                                  </a:lnTo>
                                  <a:lnTo>
                                    <a:pt x="416" y="77"/>
                                  </a:lnTo>
                                  <a:lnTo>
                                    <a:pt x="412" y="72"/>
                                  </a:lnTo>
                                  <a:close/>
                                  <a:moveTo>
                                    <a:pt x="237" y="0"/>
                                  </a:moveTo>
                                  <a:lnTo>
                                    <a:pt x="181" y="4"/>
                                  </a:lnTo>
                                  <a:lnTo>
                                    <a:pt x="130" y="16"/>
                                  </a:lnTo>
                                  <a:lnTo>
                                    <a:pt x="82" y="35"/>
                                  </a:lnTo>
                                  <a:lnTo>
                                    <a:pt x="37" y="62"/>
                                  </a:lnTo>
                                  <a:lnTo>
                                    <a:pt x="37" y="149"/>
                                  </a:lnTo>
                                  <a:lnTo>
                                    <a:pt x="82" y="116"/>
                                  </a:lnTo>
                                  <a:lnTo>
                                    <a:pt x="127" y="91"/>
                                  </a:lnTo>
                                  <a:lnTo>
                                    <a:pt x="174" y="77"/>
                                  </a:lnTo>
                                  <a:lnTo>
                                    <a:pt x="222" y="72"/>
                                  </a:lnTo>
                                  <a:lnTo>
                                    <a:pt x="412" y="72"/>
                                  </a:lnTo>
                                  <a:lnTo>
                                    <a:pt x="391" y="50"/>
                                  </a:lnTo>
                                  <a:lnTo>
                                    <a:pt x="360" y="28"/>
                                  </a:lnTo>
                                  <a:lnTo>
                                    <a:pt x="324" y="13"/>
                                  </a:lnTo>
                                  <a:lnTo>
                                    <a:pt x="283" y="4"/>
                                  </a:lnTo>
                                  <a:lnTo>
                                    <a:pt x="237" y="0"/>
                                  </a:lnTo>
                                  <a:close/>
                                  <a:moveTo>
                                    <a:pt x="637" y="577"/>
                                  </a:moveTo>
                                  <a:lnTo>
                                    <a:pt x="637" y="665"/>
                                  </a:lnTo>
                                  <a:lnTo>
                                    <a:pt x="671" y="681"/>
                                  </a:lnTo>
                                  <a:lnTo>
                                    <a:pt x="710" y="692"/>
                                  </a:lnTo>
                                  <a:lnTo>
                                    <a:pt x="754" y="699"/>
                                  </a:lnTo>
                                  <a:lnTo>
                                    <a:pt x="803" y="701"/>
                                  </a:lnTo>
                                  <a:lnTo>
                                    <a:pt x="859" y="698"/>
                                  </a:lnTo>
                                  <a:lnTo>
                                    <a:pt x="909" y="687"/>
                                  </a:lnTo>
                                  <a:lnTo>
                                    <a:pt x="953" y="670"/>
                                  </a:lnTo>
                                  <a:lnTo>
                                    <a:pt x="991" y="645"/>
                                  </a:lnTo>
                                  <a:lnTo>
                                    <a:pt x="1006" y="630"/>
                                  </a:lnTo>
                                  <a:lnTo>
                                    <a:pt x="805" y="630"/>
                                  </a:lnTo>
                                  <a:lnTo>
                                    <a:pt x="760" y="627"/>
                                  </a:lnTo>
                                  <a:lnTo>
                                    <a:pt x="716" y="617"/>
                                  </a:lnTo>
                                  <a:lnTo>
                                    <a:pt x="676" y="600"/>
                                  </a:lnTo>
                                  <a:lnTo>
                                    <a:pt x="637" y="577"/>
                                  </a:lnTo>
                                  <a:close/>
                                  <a:moveTo>
                                    <a:pt x="1006" y="72"/>
                                  </a:moveTo>
                                  <a:lnTo>
                                    <a:pt x="809" y="72"/>
                                  </a:lnTo>
                                  <a:lnTo>
                                    <a:pt x="867" y="79"/>
                                  </a:lnTo>
                                  <a:lnTo>
                                    <a:pt x="909" y="100"/>
                                  </a:lnTo>
                                  <a:lnTo>
                                    <a:pt x="934" y="135"/>
                                  </a:lnTo>
                                  <a:lnTo>
                                    <a:pt x="943" y="183"/>
                                  </a:lnTo>
                                  <a:lnTo>
                                    <a:pt x="932" y="236"/>
                                  </a:lnTo>
                                  <a:lnTo>
                                    <a:pt x="899" y="274"/>
                                  </a:lnTo>
                                  <a:lnTo>
                                    <a:pt x="844" y="297"/>
                                  </a:lnTo>
                                  <a:lnTo>
                                    <a:pt x="768" y="304"/>
                                  </a:lnTo>
                                  <a:lnTo>
                                    <a:pt x="710" y="304"/>
                                  </a:lnTo>
                                  <a:lnTo>
                                    <a:pt x="710" y="375"/>
                                  </a:lnTo>
                                  <a:lnTo>
                                    <a:pt x="771" y="375"/>
                                  </a:lnTo>
                                  <a:lnTo>
                                    <a:pt x="857" y="383"/>
                                  </a:lnTo>
                                  <a:lnTo>
                                    <a:pt x="919" y="407"/>
                                  </a:lnTo>
                                  <a:lnTo>
                                    <a:pt x="956" y="448"/>
                                  </a:lnTo>
                                  <a:lnTo>
                                    <a:pt x="968" y="504"/>
                                  </a:lnTo>
                                  <a:lnTo>
                                    <a:pt x="965" y="531"/>
                                  </a:lnTo>
                                  <a:lnTo>
                                    <a:pt x="957" y="556"/>
                                  </a:lnTo>
                                  <a:lnTo>
                                    <a:pt x="943" y="577"/>
                                  </a:lnTo>
                                  <a:lnTo>
                                    <a:pt x="924" y="596"/>
                                  </a:lnTo>
                                  <a:lnTo>
                                    <a:pt x="900" y="611"/>
                                  </a:lnTo>
                                  <a:lnTo>
                                    <a:pt x="872" y="622"/>
                                  </a:lnTo>
                                  <a:lnTo>
                                    <a:pt x="841" y="628"/>
                                  </a:lnTo>
                                  <a:lnTo>
                                    <a:pt x="805" y="630"/>
                                  </a:lnTo>
                                  <a:lnTo>
                                    <a:pt x="1006" y="630"/>
                                  </a:lnTo>
                                  <a:lnTo>
                                    <a:pt x="1022" y="615"/>
                                  </a:lnTo>
                                  <a:lnTo>
                                    <a:pt x="1044" y="580"/>
                                  </a:lnTo>
                                  <a:lnTo>
                                    <a:pt x="1057" y="541"/>
                                  </a:lnTo>
                                  <a:lnTo>
                                    <a:pt x="1062" y="498"/>
                                  </a:lnTo>
                                  <a:lnTo>
                                    <a:pt x="1059" y="466"/>
                                  </a:lnTo>
                                  <a:lnTo>
                                    <a:pt x="1050" y="438"/>
                                  </a:lnTo>
                                  <a:lnTo>
                                    <a:pt x="1036" y="411"/>
                                  </a:lnTo>
                                  <a:lnTo>
                                    <a:pt x="1016" y="388"/>
                                  </a:lnTo>
                                  <a:lnTo>
                                    <a:pt x="991" y="368"/>
                                  </a:lnTo>
                                  <a:lnTo>
                                    <a:pt x="962" y="353"/>
                                  </a:lnTo>
                                  <a:lnTo>
                                    <a:pt x="929" y="342"/>
                                  </a:lnTo>
                                  <a:lnTo>
                                    <a:pt x="892" y="336"/>
                                  </a:lnTo>
                                  <a:lnTo>
                                    <a:pt x="892" y="334"/>
                                  </a:lnTo>
                                  <a:lnTo>
                                    <a:pt x="955" y="309"/>
                                  </a:lnTo>
                                  <a:lnTo>
                                    <a:pt x="1000" y="273"/>
                                  </a:lnTo>
                                  <a:lnTo>
                                    <a:pt x="1028" y="224"/>
                                  </a:lnTo>
                                  <a:lnTo>
                                    <a:pt x="1037" y="163"/>
                                  </a:lnTo>
                                  <a:lnTo>
                                    <a:pt x="1033" y="129"/>
                                  </a:lnTo>
                                  <a:lnTo>
                                    <a:pt x="1023" y="98"/>
                                  </a:lnTo>
                                  <a:lnTo>
                                    <a:pt x="1006" y="72"/>
                                  </a:lnTo>
                                  <a:close/>
                                  <a:moveTo>
                                    <a:pt x="832" y="0"/>
                                  </a:moveTo>
                                  <a:lnTo>
                                    <a:pt x="785" y="3"/>
                                  </a:lnTo>
                                  <a:lnTo>
                                    <a:pt x="742" y="10"/>
                                  </a:lnTo>
                                  <a:lnTo>
                                    <a:pt x="702" y="22"/>
                                  </a:lnTo>
                                  <a:lnTo>
                                    <a:pt x="665" y="39"/>
                                  </a:lnTo>
                                  <a:lnTo>
                                    <a:pt x="665" y="120"/>
                                  </a:lnTo>
                                  <a:lnTo>
                                    <a:pt x="699" y="99"/>
                                  </a:lnTo>
                                  <a:lnTo>
                                    <a:pt x="735" y="84"/>
                                  </a:lnTo>
                                  <a:lnTo>
                                    <a:pt x="771" y="75"/>
                                  </a:lnTo>
                                  <a:lnTo>
                                    <a:pt x="809" y="72"/>
                                  </a:lnTo>
                                  <a:lnTo>
                                    <a:pt x="1006" y="72"/>
                                  </a:lnTo>
                                  <a:lnTo>
                                    <a:pt x="1005" y="70"/>
                                  </a:lnTo>
                                  <a:lnTo>
                                    <a:pt x="980" y="46"/>
                                  </a:lnTo>
                                  <a:lnTo>
                                    <a:pt x="950" y="26"/>
                                  </a:lnTo>
                                  <a:lnTo>
                                    <a:pt x="915" y="12"/>
                                  </a:lnTo>
                                  <a:lnTo>
                                    <a:pt x="876" y="3"/>
                                  </a:lnTo>
                                  <a:lnTo>
                                    <a:pt x="83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71" name="任意多边形 162"/>
                          <wps:cNvSpPr/>
                          <wps:spPr>
                            <a:xfrm>
                              <a:off x="6172" y="5950"/>
                              <a:ext cx="228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9" h="690">
                                  <a:moveTo>
                                    <a:pt x="412" y="72"/>
                                  </a:moveTo>
                                  <a:lnTo>
                                    <a:pt x="222" y="72"/>
                                  </a:lnTo>
                                  <a:lnTo>
                                    <a:pt x="253" y="74"/>
                                  </a:lnTo>
                                  <a:lnTo>
                                    <a:pt x="280" y="80"/>
                                  </a:lnTo>
                                  <a:lnTo>
                                    <a:pt x="303" y="89"/>
                                  </a:lnTo>
                                  <a:lnTo>
                                    <a:pt x="323" y="103"/>
                                  </a:lnTo>
                                  <a:lnTo>
                                    <a:pt x="338" y="120"/>
                                  </a:lnTo>
                                  <a:lnTo>
                                    <a:pt x="349" y="141"/>
                                  </a:lnTo>
                                  <a:lnTo>
                                    <a:pt x="355" y="164"/>
                                  </a:lnTo>
                                  <a:lnTo>
                                    <a:pt x="357" y="192"/>
                                  </a:lnTo>
                                  <a:lnTo>
                                    <a:pt x="355" y="217"/>
                                  </a:lnTo>
                                  <a:lnTo>
                                    <a:pt x="350" y="242"/>
                                  </a:lnTo>
                                  <a:lnTo>
                                    <a:pt x="341" y="266"/>
                                  </a:lnTo>
                                  <a:lnTo>
                                    <a:pt x="328" y="290"/>
                                  </a:lnTo>
                                  <a:lnTo>
                                    <a:pt x="309" y="316"/>
                                  </a:lnTo>
                                  <a:lnTo>
                                    <a:pt x="284" y="346"/>
                                  </a:lnTo>
                                  <a:lnTo>
                                    <a:pt x="251" y="380"/>
                                  </a:lnTo>
                                  <a:lnTo>
                                    <a:pt x="211" y="419"/>
                                  </a:lnTo>
                                  <a:lnTo>
                                    <a:pt x="0" y="615"/>
                                  </a:lnTo>
                                  <a:lnTo>
                                    <a:pt x="0" y="690"/>
                                  </a:lnTo>
                                  <a:lnTo>
                                    <a:pt x="442" y="690"/>
                                  </a:lnTo>
                                  <a:lnTo>
                                    <a:pt x="442" y="614"/>
                                  </a:lnTo>
                                  <a:lnTo>
                                    <a:pt x="109" y="614"/>
                                  </a:lnTo>
                                  <a:lnTo>
                                    <a:pt x="109" y="612"/>
                                  </a:lnTo>
                                  <a:lnTo>
                                    <a:pt x="274" y="461"/>
                                  </a:lnTo>
                                  <a:lnTo>
                                    <a:pt x="321" y="416"/>
                                  </a:lnTo>
                                  <a:lnTo>
                                    <a:pt x="359" y="375"/>
                                  </a:lnTo>
                                  <a:lnTo>
                                    <a:pt x="390" y="339"/>
                                  </a:lnTo>
                                  <a:lnTo>
                                    <a:pt x="412" y="307"/>
                                  </a:lnTo>
                                  <a:lnTo>
                                    <a:pt x="428" y="276"/>
                                  </a:lnTo>
                                  <a:lnTo>
                                    <a:pt x="439" y="245"/>
                                  </a:lnTo>
                                  <a:lnTo>
                                    <a:pt x="446" y="214"/>
                                  </a:lnTo>
                                  <a:lnTo>
                                    <a:pt x="448" y="183"/>
                                  </a:lnTo>
                                  <a:lnTo>
                                    <a:pt x="445" y="143"/>
                                  </a:lnTo>
                                  <a:lnTo>
                                    <a:pt x="434" y="108"/>
                                  </a:lnTo>
                                  <a:lnTo>
                                    <a:pt x="416" y="77"/>
                                  </a:lnTo>
                                  <a:lnTo>
                                    <a:pt x="412" y="72"/>
                                  </a:lnTo>
                                  <a:close/>
                                  <a:moveTo>
                                    <a:pt x="237" y="0"/>
                                  </a:moveTo>
                                  <a:lnTo>
                                    <a:pt x="182" y="4"/>
                                  </a:lnTo>
                                  <a:lnTo>
                                    <a:pt x="130" y="16"/>
                                  </a:lnTo>
                                  <a:lnTo>
                                    <a:pt x="82" y="35"/>
                                  </a:lnTo>
                                  <a:lnTo>
                                    <a:pt x="37" y="62"/>
                                  </a:lnTo>
                                  <a:lnTo>
                                    <a:pt x="37" y="149"/>
                                  </a:lnTo>
                                  <a:lnTo>
                                    <a:pt x="82" y="115"/>
                                  </a:lnTo>
                                  <a:lnTo>
                                    <a:pt x="128" y="91"/>
                                  </a:lnTo>
                                  <a:lnTo>
                                    <a:pt x="174" y="77"/>
                                  </a:lnTo>
                                  <a:lnTo>
                                    <a:pt x="222" y="72"/>
                                  </a:lnTo>
                                  <a:lnTo>
                                    <a:pt x="412" y="72"/>
                                  </a:lnTo>
                                  <a:lnTo>
                                    <a:pt x="392" y="50"/>
                                  </a:lnTo>
                                  <a:lnTo>
                                    <a:pt x="361" y="28"/>
                                  </a:lnTo>
                                  <a:lnTo>
                                    <a:pt x="325" y="13"/>
                                  </a:lnTo>
                                  <a:lnTo>
                                    <a:pt x="283" y="3"/>
                                  </a:lnTo>
                                  <a:lnTo>
                                    <a:pt x="237" y="0"/>
                                  </a:lnTo>
                                  <a:close/>
                                  <a:moveTo>
                                    <a:pt x="1006" y="514"/>
                                  </a:moveTo>
                                  <a:lnTo>
                                    <a:pt x="917" y="514"/>
                                  </a:lnTo>
                                  <a:lnTo>
                                    <a:pt x="917" y="690"/>
                                  </a:lnTo>
                                  <a:lnTo>
                                    <a:pt x="1006" y="690"/>
                                  </a:lnTo>
                                  <a:lnTo>
                                    <a:pt x="1006" y="514"/>
                                  </a:lnTo>
                                  <a:close/>
                                  <a:moveTo>
                                    <a:pt x="1006" y="12"/>
                                  </a:moveTo>
                                  <a:lnTo>
                                    <a:pt x="900" y="12"/>
                                  </a:lnTo>
                                  <a:lnTo>
                                    <a:pt x="579" y="458"/>
                                  </a:lnTo>
                                  <a:lnTo>
                                    <a:pt x="579" y="514"/>
                                  </a:lnTo>
                                  <a:lnTo>
                                    <a:pt x="1099" y="514"/>
                                  </a:lnTo>
                                  <a:lnTo>
                                    <a:pt x="1099" y="446"/>
                                  </a:lnTo>
                                  <a:lnTo>
                                    <a:pt x="673" y="446"/>
                                  </a:lnTo>
                                  <a:lnTo>
                                    <a:pt x="889" y="144"/>
                                  </a:lnTo>
                                  <a:lnTo>
                                    <a:pt x="899" y="128"/>
                                  </a:lnTo>
                                  <a:lnTo>
                                    <a:pt x="907" y="114"/>
                                  </a:lnTo>
                                  <a:lnTo>
                                    <a:pt x="913" y="102"/>
                                  </a:lnTo>
                                  <a:lnTo>
                                    <a:pt x="917" y="92"/>
                                  </a:lnTo>
                                  <a:lnTo>
                                    <a:pt x="1006" y="92"/>
                                  </a:lnTo>
                                  <a:lnTo>
                                    <a:pt x="1006" y="12"/>
                                  </a:lnTo>
                                  <a:close/>
                                  <a:moveTo>
                                    <a:pt x="1006" y="92"/>
                                  </a:moveTo>
                                  <a:lnTo>
                                    <a:pt x="919" y="92"/>
                                  </a:lnTo>
                                  <a:lnTo>
                                    <a:pt x="918" y="111"/>
                                  </a:lnTo>
                                  <a:lnTo>
                                    <a:pt x="918" y="129"/>
                                  </a:lnTo>
                                  <a:lnTo>
                                    <a:pt x="917" y="144"/>
                                  </a:lnTo>
                                  <a:lnTo>
                                    <a:pt x="917" y="446"/>
                                  </a:lnTo>
                                  <a:lnTo>
                                    <a:pt x="1006" y="446"/>
                                  </a:lnTo>
                                  <a:lnTo>
                                    <a:pt x="1006" y="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72" name="任意多边形 163"/>
                          <wps:cNvSpPr/>
                          <wps:spPr>
                            <a:xfrm>
                              <a:off x="6652" y="5951"/>
                              <a:ext cx="221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6" h="701">
                                  <a:moveTo>
                                    <a:pt x="412" y="72"/>
                                  </a:moveTo>
                                  <a:lnTo>
                                    <a:pt x="222" y="72"/>
                                  </a:lnTo>
                                  <a:lnTo>
                                    <a:pt x="253" y="74"/>
                                  </a:lnTo>
                                  <a:lnTo>
                                    <a:pt x="280" y="80"/>
                                  </a:lnTo>
                                  <a:lnTo>
                                    <a:pt x="303" y="90"/>
                                  </a:lnTo>
                                  <a:lnTo>
                                    <a:pt x="323" y="103"/>
                                  </a:lnTo>
                                  <a:lnTo>
                                    <a:pt x="338" y="120"/>
                                  </a:lnTo>
                                  <a:lnTo>
                                    <a:pt x="349" y="141"/>
                                  </a:lnTo>
                                  <a:lnTo>
                                    <a:pt x="355" y="165"/>
                                  </a:lnTo>
                                  <a:lnTo>
                                    <a:pt x="357" y="192"/>
                                  </a:lnTo>
                                  <a:lnTo>
                                    <a:pt x="356" y="217"/>
                                  </a:lnTo>
                                  <a:lnTo>
                                    <a:pt x="350" y="242"/>
                                  </a:lnTo>
                                  <a:lnTo>
                                    <a:pt x="341" y="266"/>
                                  </a:lnTo>
                                  <a:lnTo>
                                    <a:pt x="328" y="290"/>
                                  </a:lnTo>
                                  <a:lnTo>
                                    <a:pt x="309" y="316"/>
                                  </a:lnTo>
                                  <a:lnTo>
                                    <a:pt x="284" y="346"/>
                                  </a:lnTo>
                                  <a:lnTo>
                                    <a:pt x="251" y="380"/>
                                  </a:lnTo>
                                  <a:lnTo>
                                    <a:pt x="211" y="419"/>
                                  </a:lnTo>
                                  <a:lnTo>
                                    <a:pt x="0" y="616"/>
                                  </a:lnTo>
                                  <a:lnTo>
                                    <a:pt x="0" y="690"/>
                                  </a:lnTo>
                                  <a:lnTo>
                                    <a:pt x="442" y="690"/>
                                  </a:lnTo>
                                  <a:lnTo>
                                    <a:pt x="442" y="614"/>
                                  </a:lnTo>
                                  <a:lnTo>
                                    <a:pt x="109" y="614"/>
                                  </a:lnTo>
                                  <a:lnTo>
                                    <a:pt x="109" y="612"/>
                                  </a:lnTo>
                                  <a:lnTo>
                                    <a:pt x="274" y="461"/>
                                  </a:lnTo>
                                  <a:lnTo>
                                    <a:pt x="321" y="416"/>
                                  </a:lnTo>
                                  <a:lnTo>
                                    <a:pt x="359" y="376"/>
                                  </a:lnTo>
                                  <a:lnTo>
                                    <a:pt x="390" y="339"/>
                                  </a:lnTo>
                                  <a:lnTo>
                                    <a:pt x="412" y="307"/>
                                  </a:lnTo>
                                  <a:lnTo>
                                    <a:pt x="428" y="276"/>
                                  </a:lnTo>
                                  <a:lnTo>
                                    <a:pt x="439" y="245"/>
                                  </a:lnTo>
                                  <a:lnTo>
                                    <a:pt x="446" y="214"/>
                                  </a:lnTo>
                                  <a:lnTo>
                                    <a:pt x="448" y="183"/>
                                  </a:lnTo>
                                  <a:lnTo>
                                    <a:pt x="445" y="143"/>
                                  </a:lnTo>
                                  <a:lnTo>
                                    <a:pt x="434" y="108"/>
                                  </a:lnTo>
                                  <a:lnTo>
                                    <a:pt x="416" y="77"/>
                                  </a:lnTo>
                                  <a:lnTo>
                                    <a:pt x="412" y="72"/>
                                  </a:lnTo>
                                  <a:close/>
                                  <a:moveTo>
                                    <a:pt x="237" y="0"/>
                                  </a:moveTo>
                                  <a:lnTo>
                                    <a:pt x="182" y="4"/>
                                  </a:lnTo>
                                  <a:lnTo>
                                    <a:pt x="130" y="16"/>
                                  </a:lnTo>
                                  <a:lnTo>
                                    <a:pt x="82" y="35"/>
                                  </a:lnTo>
                                  <a:lnTo>
                                    <a:pt x="37" y="62"/>
                                  </a:lnTo>
                                  <a:lnTo>
                                    <a:pt x="37" y="149"/>
                                  </a:lnTo>
                                  <a:lnTo>
                                    <a:pt x="82" y="116"/>
                                  </a:lnTo>
                                  <a:lnTo>
                                    <a:pt x="128" y="91"/>
                                  </a:lnTo>
                                  <a:lnTo>
                                    <a:pt x="174" y="77"/>
                                  </a:lnTo>
                                  <a:lnTo>
                                    <a:pt x="222" y="72"/>
                                  </a:lnTo>
                                  <a:lnTo>
                                    <a:pt x="412" y="72"/>
                                  </a:lnTo>
                                  <a:lnTo>
                                    <a:pt x="392" y="50"/>
                                  </a:lnTo>
                                  <a:lnTo>
                                    <a:pt x="361" y="28"/>
                                  </a:lnTo>
                                  <a:lnTo>
                                    <a:pt x="325" y="13"/>
                                  </a:lnTo>
                                  <a:lnTo>
                                    <a:pt x="283" y="4"/>
                                  </a:lnTo>
                                  <a:lnTo>
                                    <a:pt x="237" y="0"/>
                                  </a:lnTo>
                                  <a:close/>
                                  <a:moveTo>
                                    <a:pt x="653" y="586"/>
                                  </a:moveTo>
                                  <a:lnTo>
                                    <a:pt x="653" y="673"/>
                                  </a:lnTo>
                                  <a:lnTo>
                                    <a:pt x="682" y="686"/>
                                  </a:lnTo>
                                  <a:lnTo>
                                    <a:pt x="717" y="694"/>
                                  </a:lnTo>
                                  <a:lnTo>
                                    <a:pt x="759" y="700"/>
                                  </a:lnTo>
                                  <a:lnTo>
                                    <a:pt x="807" y="701"/>
                                  </a:lnTo>
                                  <a:lnTo>
                                    <a:pt x="864" y="697"/>
                                  </a:lnTo>
                                  <a:lnTo>
                                    <a:pt x="915" y="686"/>
                                  </a:lnTo>
                                  <a:lnTo>
                                    <a:pt x="959" y="667"/>
                                  </a:lnTo>
                                  <a:lnTo>
                                    <a:pt x="997" y="640"/>
                                  </a:lnTo>
                                  <a:lnTo>
                                    <a:pt x="1006" y="630"/>
                                  </a:lnTo>
                                  <a:lnTo>
                                    <a:pt x="806" y="630"/>
                                  </a:lnTo>
                                  <a:lnTo>
                                    <a:pt x="766" y="628"/>
                                  </a:lnTo>
                                  <a:lnTo>
                                    <a:pt x="728" y="619"/>
                                  </a:lnTo>
                                  <a:lnTo>
                                    <a:pt x="690" y="605"/>
                                  </a:lnTo>
                                  <a:lnTo>
                                    <a:pt x="653" y="586"/>
                                  </a:lnTo>
                                  <a:close/>
                                  <a:moveTo>
                                    <a:pt x="1019" y="350"/>
                                  </a:moveTo>
                                  <a:lnTo>
                                    <a:pt x="791" y="350"/>
                                  </a:lnTo>
                                  <a:lnTo>
                                    <a:pt x="832" y="353"/>
                                  </a:lnTo>
                                  <a:lnTo>
                                    <a:pt x="869" y="359"/>
                                  </a:lnTo>
                                  <a:lnTo>
                                    <a:pt x="900" y="370"/>
                                  </a:lnTo>
                                  <a:lnTo>
                                    <a:pt x="926" y="386"/>
                                  </a:lnTo>
                                  <a:lnTo>
                                    <a:pt x="946" y="406"/>
                                  </a:lnTo>
                                  <a:lnTo>
                                    <a:pt x="961" y="429"/>
                                  </a:lnTo>
                                  <a:lnTo>
                                    <a:pt x="970" y="457"/>
                                  </a:lnTo>
                                  <a:lnTo>
                                    <a:pt x="972" y="487"/>
                                  </a:lnTo>
                                  <a:lnTo>
                                    <a:pt x="970" y="518"/>
                                  </a:lnTo>
                                  <a:lnTo>
                                    <a:pt x="961" y="546"/>
                                  </a:lnTo>
                                  <a:lnTo>
                                    <a:pt x="947" y="570"/>
                                  </a:lnTo>
                                  <a:lnTo>
                                    <a:pt x="927" y="591"/>
                                  </a:lnTo>
                                  <a:lnTo>
                                    <a:pt x="902" y="608"/>
                                  </a:lnTo>
                                  <a:lnTo>
                                    <a:pt x="873" y="621"/>
                                  </a:lnTo>
                                  <a:lnTo>
                                    <a:pt x="841" y="628"/>
                                  </a:lnTo>
                                  <a:lnTo>
                                    <a:pt x="806" y="630"/>
                                  </a:lnTo>
                                  <a:lnTo>
                                    <a:pt x="1006" y="630"/>
                                  </a:lnTo>
                                  <a:lnTo>
                                    <a:pt x="1027" y="608"/>
                                  </a:lnTo>
                                  <a:lnTo>
                                    <a:pt x="1048" y="570"/>
                                  </a:lnTo>
                                  <a:lnTo>
                                    <a:pt x="1061" y="528"/>
                                  </a:lnTo>
                                  <a:lnTo>
                                    <a:pt x="1066" y="481"/>
                                  </a:lnTo>
                                  <a:lnTo>
                                    <a:pt x="1062" y="436"/>
                                  </a:lnTo>
                                  <a:lnTo>
                                    <a:pt x="1050" y="396"/>
                                  </a:lnTo>
                                  <a:lnTo>
                                    <a:pt x="1030" y="361"/>
                                  </a:lnTo>
                                  <a:lnTo>
                                    <a:pt x="1019" y="350"/>
                                  </a:lnTo>
                                  <a:close/>
                                  <a:moveTo>
                                    <a:pt x="1033" y="12"/>
                                  </a:moveTo>
                                  <a:lnTo>
                                    <a:pt x="676" y="12"/>
                                  </a:lnTo>
                                  <a:lnTo>
                                    <a:pt x="676" y="356"/>
                                  </a:lnTo>
                                  <a:lnTo>
                                    <a:pt x="710" y="354"/>
                                  </a:lnTo>
                                  <a:lnTo>
                                    <a:pt x="741" y="352"/>
                                  </a:lnTo>
                                  <a:lnTo>
                                    <a:pt x="767" y="351"/>
                                  </a:lnTo>
                                  <a:lnTo>
                                    <a:pt x="791" y="350"/>
                                  </a:lnTo>
                                  <a:lnTo>
                                    <a:pt x="1019" y="350"/>
                                  </a:lnTo>
                                  <a:lnTo>
                                    <a:pt x="1001" y="331"/>
                                  </a:lnTo>
                                  <a:lnTo>
                                    <a:pt x="966" y="308"/>
                                  </a:lnTo>
                                  <a:lnTo>
                                    <a:pt x="925" y="291"/>
                                  </a:lnTo>
                                  <a:lnTo>
                                    <a:pt x="877" y="280"/>
                                  </a:lnTo>
                                  <a:lnTo>
                                    <a:pt x="858" y="279"/>
                                  </a:lnTo>
                                  <a:lnTo>
                                    <a:pt x="761" y="279"/>
                                  </a:lnTo>
                                  <a:lnTo>
                                    <a:pt x="761" y="88"/>
                                  </a:lnTo>
                                  <a:lnTo>
                                    <a:pt x="1033" y="88"/>
                                  </a:lnTo>
                                  <a:lnTo>
                                    <a:pt x="1033" y="12"/>
                                  </a:lnTo>
                                  <a:close/>
                                  <a:moveTo>
                                    <a:pt x="822" y="277"/>
                                  </a:moveTo>
                                  <a:lnTo>
                                    <a:pt x="811" y="277"/>
                                  </a:lnTo>
                                  <a:lnTo>
                                    <a:pt x="797" y="278"/>
                                  </a:lnTo>
                                  <a:lnTo>
                                    <a:pt x="761" y="279"/>
                                  </a:lnTo>
                                  <a:lnTo>
                                    <a:pt x="858" y="279"/>
                                  </a:lnTo>
                                  <a:lnTo>
                                    <a:pt x="822" y="2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73" name="任意多边形 164"/>
                          <wps:cNvSpPr/>
                          <wps:spPr>
                            <a:xfrm>
                              <a:off x="7112" y="5951"/>
                              <a:ext cx="227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3" h="701">
                                  <a:moveTo>
                                    <a:pt x="412" y="72"/>
                                  </a:moveTo>
                                  <a:lnTo>
                                    <a:pt x="222" y="72"/>
                                  </a:lnTo>
                                  <a:lnTo>
                                    <a:pt x="253" y="74"/>
                                  </a:lnTo>
                                  <a:lnTo>
                                    <a:pt x="280" y="79"/>
                                  </a:lnTo>
                                  <a:lnTo>
                                    <a:pt x="303" y="89"/>
                                  </a:lnTo>
                                  <a:lnTo>
                                    <a:pt x="323" y="103"/>
                                  </a:lnTo>
                                  <a:lnTo>
                                    <a:pt x="338" y="120"/>
                                  </a:lnTo>
                                  <a:lnTo>
                                    <a:pt x="349" y="140"/>
                                  </a:lnTo>
                                  <a:lnTo>
                                    <a:pt x="355" y="164"/>
                                  </a:lnTo>
                                  <a:lnTo>
                                    <a:pt x="357" y="191"/>
                                  </a:lnTo>
                                  <a:lnTo>
                                    <a:pt x="355" y="216"/>
                                  </a:lnTo>
                                  <a:lnTo>
                                    <a:pt x="350" y="241"/>
                                  </a:lnTo>
                                  <a:lnTo>
                                    <a:pt x="341" y="266"/>
                                  </a:lnTo>
                                  <a:lnTo>
                                    <a:pt x="328" y="290"/>
                                  </a:lnTo>
                                  <a:lnTo>
                                    <a:pt x="309" y="315"/>
                                  </a:lnTo>
                                  <a:lnTo>
                                    <a:pt x="284" y="346"/>
                                  </a:lnTo>
                                  <a:lnTo>
                                    <a:pt x="251" y="380"/>
                                  </a:lnTo>
                                  <a:lnTo>
                                    <a:pt x="211" y="418"/>
                                  </a:lnTo>
                                  <a:lnTo>
                                    <a:pt x="0" y="615"/>
                                  </a:lnTo>
                                  <a:lnTo>
                                    <a:pt x="0" y="689"/>
                                  </a:lnTo>
                                  <a:lnTo>
                                    <a:pt x="442" y="689"/>
                                  </a:lnTo>
                                  <a:lnTo>
                                    <a:pt x="442" y="613"/>
                                  </a:lnTo>
                                  <a:lnTo>
                                    <a:pt x="109" y="613"/>
                                  </a:lnTo>
                                  <a:lnTo>
                                    <a:pt x="109" y="611"/>
                                  </a:lnTo>
                                  <a:lnTo>
                                    <a:pt x="274" y="461"/>
                                  </a:lnTo>
                                  <a:lnTo>
                                    <a:pt x="321" y="416"/>
                                  </a:lnTo>
                                  <a:lnTo>
                                    <a:pt x="359" y="375"/>
                                  </a:lnTo>
                                  <a:lnTo>
                                    <a:pt x="390" y="339"/>
                                  </a:lnTo>
                                  <a:lnTo>
                                    <a:pt x="412" y="306"/>
                                  </a:lnTo>
                                  <a:lnTo>
                                    <a:pt x="428" y="276"/>
                                  </a:lnTo>
                                  <a:lnTo>
                                    <a:pt x="439" y="245"/>
                                  </a:lnTo>
                                  <a:lnTo>
                                    <a:pt x="446" y="214"/>
                                  </a:lnTo>
                                  <a:lnTo>
                                    <a:pt x="448" y="182"/>
                                  </a:lnTo>
                                  <a:lnTo>
                                    <a:pt x="445" y="143"/>
                                  </a:lnTo>
                                  <a:lnTo>
                                    <a:pt x="434" y="107"/>
                                  </a:lnTo>
                                  <a:lnTo>
                                    <a:pt x="416" y="76"/>
                                  </a:lnTo>
                                  <a:lnTo>
                                    <a:pt x="412" y="72"/>
                                  </a:lnTo>
                                  <a:close/>
                                  <a:moveTo>
                                    <a:pt x="237" y="0"/>
                                  </a:moveTo>
                                  <a:lnTo>
                                    <a:pt x="182" y="4"/>
                                  </a:lnTo>
                                  <a:lnTo>
                                    <a:pt x="130" y="15"/>
                                  </a:lnTo>
                                  <a:lnTo>
                                    <a:pt x="82" y="35"/>
                                  </a:lnTo>
                                  <a:lnTo>
                                    <a:pt x="37" y="62"/>
                                  </a:lnTo>
                                  <a:lnTo>
                                    <a:pt x="37" y="149"/>
                                  </a:lnTo>
                                  <a:lnTo>
                                    <a:pt x="82" y="115"/>
                                  </a:lnTo>
                                  <a:lnTo>
                                    <a:pt x="128" y="91"/>
                                  </a:lnTo>
                                  <a:lnTo>
                                    <a:pt x="174" y="77"/>
                                  </a:lnTo>
                                  <a:lnTo>
                                    <a:pt x="222" y="72"/>
                                  </a:lnTo>
                                  <a:lnTo>
                                    <a:pt x="412" y="72"/>
                                  </a:lnTo>
                                  <a:lnTo>
                                    <a:pt x="392" y="49"/>
                                  </a:lnTo>
                                  <a:lnTo>
                                    <a:pt x="361" y="28"/>
                                  </a:lnTo>
                                  <a:lnTo>
                                    <a:pt x="324" y="12"/>
                                  </a:lnTo>
                                  <a:lnTo>
                                    <a:pt x="283" y="3"/>
                                  </a:lnTo>
                                  <a:lnTo>
                                    <a:pt x="237" y="0"/>
                                  </a:lnTo>
                                  <a:close/>
                                  <a:moveTo>
                                    <a:pt x="926" y="0"/>
                                  </a:moveTo>
                                  <a:lnTo>
                                    <a:pt x="862" y="7"/>
                                  </a:lnTo>
                                  <a:lnTo>
                                    <a:pt x="804" y="26"/>
                                  </a:lnTo>
                                  <a:lnTo>
                                    <a:pt x="753" y="59"/>
                                  </a:lnTo>
                                  <a:lnTo>
                                    <a:pt x="708" y="106"/>
                                  </a:lnTo>
                                  <a:lnTo>
                                    <a:pt x="672" y="163"/>
                                  </a:lnTo>
                                  <a:lnTo>
                                    <a:pt x="646" y="230"/>
                                  </a:lnTo>
                                  <a:lnTo>
                                    <a:pt x="631" y="306"/>
                                  </a:lnTo>
                                  <a:lnTo>
                                    <a:pt x="626" y="391"/>
                                  </a:lnTo>
                                  <a:lnTo>
                                    <a:pt x="629" y="461"/>
                                  </a:lnTo>
                                  <a:lnTo>
                                    <a:pt x="641" y="522"/>
                                  </a:lnTo>
                                  <a:lnTo>
                                    <a:pt x="661" y="575"/>
                                  </a:lnTo>
                                  <a:lnTo>
                                    <a:pt x="689" y="620"/>
                                  </a:lnTo>
                                  <a:lnTo>
                                    <a:pt x="723" y="655"/>
                                  </a:lnTo>
                                  <a:lnTo>
                                    <a:pt x="763" y="681"/>
                                  </a:lnTo>
                                  <a:lnTo>
                                    <a:pt x="810" y="696"/>
                                  </a:lnTo>
                                  <a:lnTo>
                                    <a:pt x="862" y="701"/>
                                  </a:lnTo>
                                  <a:lnTo>
                                    <a:pt x="910" y="697"/>
                                  </a:lnTo>
                                  <a:lnTo>
                                    <a:pt x="954" y="685"/>
                                  </a:lnTo>
                                  <a:lnTo>
                                    <a:pt x="993" y="665"/>
                                  </a:lnTo>
                                  <a:lnTo>
                                    <a:pt x="1028" y="637"/>
                                  </a:lnTo>
                                  <a:lnTo>
                                    <a:pt x="1034" y="630"/>
                                  </a:lnTo>
                                  <a:lnTo>
                                    <a:pt x="865" y="630"/>
                                  </a:lnTo>
                                  <a:lnTo>
                                    <a:pt x="834" y="627"/>
                                  </a:lnTo>
                                  <a:lnTo>
                                    <a:pt x="808" y="618"/>
                                  </a:lnTo>
                                  <a:lnTo>
                                    <a:pt x="784" y="603"/>
                                  </a:lnTo>
                                  <a:lnTo>
                                    <a:pt x="763" y="582"/>
                                  </a:lnTo>
                                  <a:lnTo>
                                    <a:pt x="746" y="557"/>
                                  </a:lnTo>
                                  <a:lnTo>
                                    <a:pt x="734" y="530"/>
                                  </a:lnTo>
                                  <a:lnTo>
                                    <a:pt x="727" y="500"/>
                                  </a:lnTo>
                                  <a:lnTo>
                                    <a:pt x="725" y="468"/>
                                  </a:lnTo>
                                  <a:lnTo>
                                    <a:pt x="727" y="441"/>
                                  </a:lnTo>
                                  <a:lnTo>
                                    <a:pt x="734" y="417"/>
                                  </a:lnTo>
                                  <a:lnTo>
                                    <a:pt x="746" y="395"/>
                                  </a:lnTo>
                                  <a:lnTo>
                                    <a:pt x="763" y="374"/>
                                  </a:lnTo>
                                  <a:lnTo>
                                    <a:pt x="784" y="357"/>
                                  </a:lnTo>
                                  <a:lnTo>
                                    <a:pt x="719" y="357"/>
                                  </a:lnTo>
                                  <a:lnTo>
                                    <a:pt x="723" y="294"/>
                                  </a:lnTo>
                                  <a:lnTo>
                                    <a:pt x="734" y="239"/>
                                  </a:lnTo>
                                  <a:lnTo>
                                    <a:pt x="752" y="190"/>
                                  </a:lnTo>
                                  <a:lnTo>
                                    <a:pt x="777" y="148"/>
                                  </a:lnTo>
                                  <a:lnTo>
                                    <a:pt x="808" y="114"/>
                                  </a:lnTo>
                                  <a:lnTo>
                                    <a:pt x="844" y="90"/>
                                  </a:lnTo>
                                  <a:lnTo>
                                    <a:pt x="884" y="76"/>
                                  </a:lnTo>
                                  <a:lnTo>
                                    <a:pt x="929" y="71"/>
                                  </a:lnTo>
                                  <a:lnTo>
                                    <a:pt x="1047" y="71"/>
                                  </a:lnTo>
                                  <a:lnTo>
                                    <a:pt x="1047" y="20"/>
                                  </a:lnTo>
                                  <a:lnTo>
                                    <a:pt x="1023" y="11"/>
                                  </a:lnTo>
                                  <a:lnTo>
                                    <a:pt x="995" y="5"/>
                                  </a:lnTo>
                                  <a:lnTo>
                                    <a:pt x="963" y="1"/>
                                  </a:lnTo>
                                  <a:lnTo>
                                    <a:pt x="926" y="0"/>
                                  </a:lnTo>
                                  <a:close/>
                                  <a:moveTo>
                                    <a:pt x="1047" y="335"/>
                                  </a:moveTo>
                                  <a:lnTo>
                                    <a:pt x="864" y="335"/>
                                  </a:lnTo>
                                  <a:lnTo>
                                    <a:pt x="894" y="337"/>
                                  </a:lnTo>
                                  <a:lnTo>
                                    <a:pt x="921" y="345"/>
                                  </a:lnTo>
                                  <a:lnTo>
                                    <a:pt x="945" y="357"/>
                                  </a:lnTo>
                                  <a:lnTo>
                                    <a:pt x="964" y="374"/>
                                  </a:lnTo>
                                  <a:lnTo>
                                    <a:pt x="980" y="395"/>
                                  </a:lnTo>
                                  <a:lnTo>
                                    <a:pt x="991" y="421"/>
                                  </a:lnTo>
                                  <a:lnTo>
                                    <a:pt x="997" y="450"/>
                                  </a:lnTo>
                                  <a:lnTo>
                                    <a:pt x="1000" y="483"/>
                                  </a:lnTo>
                                  <a:lnTo>
                                    <a:pt x="997" y="514"/>
                                  </a:lnTo>
                                  <a:lnTo>
                                    <a:pt x="990" y="542"/>
                                  </a:lnTo>
                                  <a:lnTo>
                                    <a:pt x="978" y="567"/>
                                  </a:lnTo>
                                  <a:lnTo>
                                    <a:pt x="962" y="589"/>
                                  </a:lnTo>
                                  <a:lnTo>
                                    <a:pt x="942" y="607"/>
                                  </a:lnTo>
                                  <a:lnTo>
                                    <a:pt x="919" y="620"/>
                                  </a:lnTo>
                                  <a:lnTo>
                                    <a:pt x="893" y="627"/>
                                  </a:lnTo>
                                  <a:lnTo>
                                    <a:pt x="865" y="630"/>
                                  </a:lnTo>
                                  <a:lnTo>
                                    <a:pt x="1034" y="630"/>
                                  </a:lnTo>
                                  <a:lnTo>
                                    <a:pt x="1056" y="603"/>
                                  </a:lnTo>
                                  <a:lnTo>
                                    <a:pt x="1077" y="564"/>
                                  </a:lnTo>
                                  <a:lnTo>
                                    <a:pt x="1089" y="521"/>
                                  </a:lnTo>
                                  <a:lnTo>
                                    <a:pt x="1093" y="474"/>
                                  </a:lnTo>
                                  <a:lnTo>
                                    <a:pt x="1089" y="429"/>
                                  </a:lnTo>
                                  <a:lnTo>
                                    <a:pt x="1079" y="388"/>
                                  </a:lnTo>
                                  <a:lnTo>
                                    <a:pt x="1061" y="352"/>
                                  </a:lnTo>
                                  <a:lnTo>
                                    <a:pt x="1047" y="335"/>
                                  </a:lnTo>
                                  <a:close/>
                                  <a:moveTo>
                                    <a:pt x="886" y="264"/>
                                  </a:moveTo>
                                  <a:lnTo>
                                    <a:pt x="833" y="270"/>
                                  </a:lnTo>
                                  <a:lnTo>
                                    <a:pt x="788" y="287"/>
                                  </a:lnTo>
                                  <a:lnTo>
                                    <a:pt x="751" y="316"/>
                                  </a:lnTo>
                                  <a:lnTo>
                                    <a:pt x="722" y="357"/>
                                  </a:lnTo>
                                  <a:lnTo>
                                    <a:pt x="784" y="357"/>
                                  </a:lnTo>
                                  <a:lnTo>
                                    <a:pt x="784" y="357"/>
                                  </a:lnTo>
                                  <a:lnTo>
                                    <a:pt x="808" y="345"/>
                                  </a:lnTo>
                                  <a:lnTo>
                                    <a:pt x="834" y="337"/>
                                  </a:lnTo>
                                  <a:lnTo>
                                    <a:pt x="864" y="335"/>
                                  </a:lnTo>
                                  <a:lnTo>
                                    <a:pt x="1047" y="335"/>
                                  </a:lnTo>
                                  <a:lnTo>
                                    <a:pt x="1036" y="321"/>
                                  </a:lnTo>
                                  <a:lnTo>
                                    <a:pt x="1006" y="296"/>
                                  </a:lnTo>
                                  <a:lnTo>
                                    <a:pt x="971" y="278"/>
                                  </a:lnTo>
                                  <a:lnTo>
                                    <a:pt x="931" y="267"/>
                                  </a:lnTo>
                                  <a:lnTo>
                                    <a:pt x="886" y="264"/>
                                  </a:lnTo>
                                  <a:close/>
                                  <a:moveTo>
                                    <a:pt x="1047" y="71"/>
                                  </a:moveTo>
                                  <a:lnTo>
                                    <a:pt x="929" y="71"/>
                                  </a:lnTo>
                                  <a:lnTo>
                                    <a:pt x="959" y="73"/>
                                  </a:lnTo>
                                  <a:lnTo>
                                    <a:pt x="989" y="78"/>
                                  </a:lnTo>
                                  <a:lnTo>
                                    <a:pt x="1019" y="87"/>
                                  </a:lnTo>
                                  <a:lnTo>
                                    <a:pt x="1047" y="98"/>
                                  </a:lnTo>
                                  <a:lnTo>
                                    <a:pt x="1047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74" name="任意多边形 165"/>
                          <wps:cNvSpPr/>
                          <wps:spPr>
                            <a:xfrm>
                              <a:off x="5212" y="6127"/>
                              <a:ext cx="243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73" h="512">
                                  <a:moveTo>
                                    <a:pt x="172" y="25"/>
                                  </a:moveTo>
                                  <a:lnTo>
                                    <a:pt x="166" y="98"/>
                                  </a:lnTo>
                                  <a:lnTo>
                                    <a:pt x="157" y="165"/>
                                  </a:lnTo>
                                  <a:lnTo>
                                    <a:pt x="144" y="227"/>
                                  </a:lnTo>
                                  <a:lnTo>
                                    <a:pt x="127" y="283"/>
                                  </a:lnTo>
                                  <a:lnTo>
                                    <a:pt x="103" y="337"/>
                                  </a:lnTo>
                                  <a:lnTo>
                                    <a:pt x="74" y="386"/>
                                  </a:lnTo>
                                  <a:lnTo>
                                    <a:pt x="40" y="431"/>
                                  </a:lnTo>
                                  <a:lnTo>
                                    <a:pt x="0" y="471"/>
                                  </a:lnTo>
                                  <a:lnTo>
                                    <a:pt x="10" y="480"/>
                                  </a:lnTo>
                                  <a:lnTo>
                                    <a:pt x="19" y="489"/>
                                  </a:lnTo>
                                  <a:lnTo>
                                    <a:pt x="28" y="498"/>
                                  </a:lnTo>
                                  <a:lnTo>
                                    <a:pt x="36" y="507"/>
                                  </a:lnTo>
                                  <a:lnTo>
                                    <a:pt x="80" y="463"/>
                                  </a:lnTo>
                                  <a:lnTo>
                                    <a:pt x="117" y="414"/>
                                  </a:lnTo>
                                  <a:lnTo>
                                    <a:pt x="149" y="359"/>
                                  </a:lnTo>
                                  <a:lnTo>
                                    <a:pt x="175" y="300"/>
                                  </a:lnTo>
                                  <a:lnTo>
                                    <a:pt x="192" y="243"/>
                                  </a:lnTo>
                                  <a:lnTo>
                                    <a:pt x="205" y="178"/>
                                  </a:lnTo>
                                  <a:lnTo>
                                    <a:pt x="215" y="107"/>
                                  </a:lnTo>
                                  <a:lnTo>
                                    <a:pt x="222" y="29"/>
                                  </a:lnTo>
                                  <a:lnTo>
                                    <a:pt x="172" y="25"/>
                                  </a:lnTo>
                                  <a:close/>
                                  <a:moveTo>
                                    <a:pt x="377" y="18"/>
                                  </a:moveTo>
                                  <a:lnTo>
                                    <a:pt x="329" y="20"/>
                                  </a:lnTo>
                                  <a:lnTo>
                                    <a:pt x="337" y="118"/>
                                  </a:lnTo>
                                  <a:lnTo>
                                    <a:pt x="352" y="207"/>
                                  </a:lnTo>
                                  <a:lnTo>
                                    <a:pt x="373" y="286"/>
                                  </a:lnTo>
                                  <a:lnTo>
                                    <a:pt x="401" y="355"/>
                                  </a:lnTo>
                                  <a:lnTo>
                                    <a:pt x="435" y="414"/>
                                  </a:lnTo>
                                  <a:lnTo>
                                    <a:pt x="476" y="463"/>
                                  </a:lnTo>
                                  <a:lnTo>
                                    <a:pt x="523" y="502"/>
                                  </a:lnTo>
                                  <a:lnTo>
                                    <a:pt x="532" y="492"/>
                                  </a:lnTo>
                                  <a:lnTo>
                                    <a:pt x="553" y="471"/>
                                  </a:lnTo>
                                  <a:lnTo>
                                    <a:pt x="564" y="459"/>
                                  </a:lnTo>
                                  <a:lnTo>
                                    <a:pt x="512" y="419"/>
                                  </a:lnTo>
                                  <a:lnTo>
                                    <a:pt x="468" y="365"/>
                                  </a:lnTo>
                                  <a:lnTo>
                                    <a:pt x="432" y="299"/>
                                  </a:lnTo>
                                  <a:lnTo>
                                    <a:pt x="405" y="219"/>
                                  </a:lnTo>
                                  <a:lnTo>
                                    <a:pt x="387" y="125"/>
                                  </a:lnTo>
                                  <a:lnTo>
                                    <a:pt x="377" y="18"/>
                                  </a:lnTo>
                                  <a:close/>
                                  <a:moveTo>
                                    <a:pt x="839" y="148"/>
                                  </a:moveTo>
                                  <a:lnTo>
                                    <a:pt x="790" y="148"/>
                                  </a:lnTo>
                                  <a:lnTo>
                                    <a:pt x="787" y="199"/>
                                  </a:lnTo>
                                  <a:lnTo>
                                    <a:pt x="783" y="242"/>
                                  </a:lnTo>
                                  <a:lnTo>
                                    <a:pt x="777" y="276"/>
                                  </a:lnTo>
                                  <a:lnTo>
                                    <a:pt x="770" y="302"/>
                                  </a:lnTo>
                                  <a:lnTo>
                                    <a:pt x="747" y="353"/>
                                  </a:lnTo>
                                  <a:lnTo>
                                    <a:pt x="713" y="399"/>
                                  </a:lnTo>
                                  <a:lnTo>
                                    <a:pt x="669" y="441"/>
                                  </a:lnTo>
                                  <a:lnTo>
                                    <a:pt x="614" y="477"/>
                                  </a:lnTo>
                                  <a:lnTo>
                                    <a:pt x="624" y="486"/>
                                  </a:lnTo>
                                  <a:lnTo>
                                    <a:pt x="634" y="495"/>
                                  </a:lnTo>
                                  <a:lnTo>
                                    <a:pt x="642" y="503"/>
                                  </a:lnTo>
                                  <a:lnTo>
                                    <a:pt x="650" y="512"/>
                                  </a:lnTo>
                                  <a:lnTo>
                                    <a:pt x="709" y="471"/>
                                  </a:lnTo>
                                  <a:lnTo>
                                    <a:pt x="757" y="425"/>
                                  </a:lnTo>
                                  <a:lnTo>
                                    <a:pt x="793" y="373"/>
                                  </a:lnTo>
                                  <a:lnTo>
                                    <a:pt x="817" y="314"/>
                                  </a:lnTo>
                                  <a:lnTo>
                                    <a:pt x="825" y="284"/>
                                  </a:lnTo>
                                  <a:lnTo>
                                    <a:pt x="831" y="246"/>
                                  </a:lnTo>
                                  <a:lnTo>
                                    <a:pt x="835" y="201"/>
                                  </a:lnTo>
                                  <a:lnTo>
                                    <a:pt x="839" y="148"/>
                                  </a:lnTo>
                                  <a:close/>
                                  <a:moveTo>
                                    <a:pt x="1018" y="108"/>
                                  </a:moveTo>
                                  <a:lnTo>
                                    <a:pt x="631" y="108"/>
                                  </a:lnTo>
                                  <a:lnTo>
                                    <a:pt x="631" y="148"/>
                                  </a:lnTo>
                                  <a:lnTo>
                                    <a:pt x="970" y="148"/>
                                  </a:lnTo>
                                  <a:lnTo>
                                    <a:pt x="970" y="431"/>
                                  </a:lnTo>
                                  <a:lnTo>
                                    <a:pt x="974" y="461"/>
                                  </a:lnTo>
                                  <a:lnTo>
                                    <a:pt x="987" y="483"/>
                                  </a:lnTo>
                                  <a:lnTo>
                                    <a:pt x="1010" y="496"/>
                                  </a:lnTo>
                                  <a:lnTo>
                                    <a:pt x="1042" y="500"/>
                                  </a:lnTo>
                                  <a:lnTo>
                                    <a:pt x="1082" y="500"/>
                                  </a:lnTo>
                                  <a:lnTo>
                                    <a:pt x="1113" y="496"/>
                                  </a:lnTo>
                                  <a:lnTo>
                                    <a:pt x="1137" y="486"/>
                                  </a:lnTo>
                                  <a:lnTo>
                                    <a:pt x="1153" y="468"/>
                                  </a:lnTo>
                                  <a:lnTo>
                                    <a:pt x="1156" y="460"/>
                                  </a:lnTo>
                                  <a:lnTo>
                                    <a:pt x="1050" y="460"/>
                                  </a:lnTo>
                                  <a:lnTo>
                                    <a:pt x="1035" y="458"/>
                                  </a:lnTo>
                                  <a:lnTo>
                                    <a:pt x="1025" y="451"/>
                                  </a:lnTo>
                                  <a:lnTo>
                                    <a:pt x="1019" y="441"/>
                                  </a:lnTo>
                                  <a:lnTo>
                                    <a:pt x="1018" y="429"/>
                                  </a:lnTo>
                                  <a:lnTo>
                                    <a:pt x="1018" y="108"/>
                                  </a:lnTo>
                                  <a:close/>
                                  <a:moveTo>
                                    <a:pt x="1126" y="341"/>
                                  </a:moveTo>
                                  <a:lnTo>
                                    <a:pt x="1124" y="365"/>
                                  </a:lnTo>
                                  <a:lnTo>
                                    <a:pt x="1122" y="388"/>
                                  </a:lnTo>
                                  <a:lnTo>
                                    <a:pt x="1119" y="409"/>
                                  </a:lnTo>
                                  <a:lnTo>
                                    <a:pt x="1117" y="429"/>
                                  </a:lnTo>
                                  <a:lnTo>
                                    <a:pt x="1112" y="442"/>
                                  </a:lnTo>
                                  <a:lnTo>
                                    <a:pt x="1104" y="452"/>
                                  </a:lnTo>
                                  <a:lnTo>
                                    <a:pt x="1092" y="458"/>
                                  </a:lnTo>
                                  <a:lnTo>
                                    <a:pt x="1077" y="460"/>
                                  </a:lnTo>
                                  <a:lnTo>
                                    <a:pt x="1156" y="460"/>
                                  </a:lnTo>
                                  <a:lnTo>
                                    <a:pt x="1162" y="442"/>
                                  </a:lnTo>
                                  <a:lnTo>
                                    <a:pt x="1165" y="422"/>
                                  </a:lnTo>
                                  <a:lnTo>
                                    <a:pt x="1168" y="401"/>
                                  </a:lnTo>
                                  <a:lnTo>
                                    <a:pt x="1170" y="380"/>
                                  </a:lnTo>
                                  <a:lnTo>
                                    <a:pt x="1173" y="357"/>
                                  </a:lnTo>
                                  <a:lnTo>
                                    <a:pt x="1160" y="353"/>
                                  </a:lnTo>
                                  <a:lnTo>
                                    <a:pt x="1148" y="349"/>
                                  </a:lnTo>
                                  <a:lnTo>
                                    <a:pt x="1137" y="345"/>
                                  </a:lnTo>
                                  <a:lnTo>
                                    <a:pt x="1126" y="341"/>
                                  </a:lnTo>
                                  <a:close/>
                                  <a:moveTo>
                                    <a:pt x="842" y="0"/>
                                  </a:moveTo>
                                  <a:lnTo>
                                    <a:pt x="794" y="0"/>
                                  </a:lnTo>
                                  <a:lnTo>
                                    <a:pt x="794" y="29"/>
                                  </a:lnTo>
                                  <a:lnTo>
                                    <a:pt x="793" y="57"/>
                                  </a:lnTo>
                                  <a:lnTo>
                                    <a:pt x="793" y="83"/>
                                  </a:lnTo>
                                  <a:lnTo>
                                    <a:pt x="792" y="108"/>
                                  </a:lnTo>
                                  <a:lnTo>
                                    <a:pt x="840" y="108"/>
                                  </a:lnTo>
                                  <a:lnTo>
                                    <a:pt x="841" y="83"/>
                                  </a:lnTo>
                                  <a:lnTo>
                                    <a:pt x="842" y="56"/>
                                  </a:lnTo>
                                  <a:lnTo>
                                    <a:pt x="842" y="29"/>
                                  </a:lnTo>
                                  <a:lnTo>
                                    <a:pt x="84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75" name="任意多边形 166"/>
                          <wps:cNvSpPr/>
                          <wps:spPr>
                            <a:xfrm>
                              <a:off x="5660" y="6128"/>
                              <a:ext cx="240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57" h="511">
                                  <a:moveTo>
                                    <a:pt x="550" y="134"/>
                                  </a:moveTo>
                                  <a:lnTo>
                                    <a:pt x="442" y="134"/>
                                  </a:lnTo>
                                  <a:lnTo>
                                    <a:pt x="442" y="0"/>
                                  </a:lnTo>
                                  <a:lnTo>
                                    <a:pt x="396" y="0"/>
                                  </a:lnTo>
                                  <a:lnTo>
                                    <a:pt x="396" y="134"/>
                                  </a:lnTo>
                                  <a:lnTo>
                                    <a:pt x="155" y="134"/>
                                  </a:lnTo>
                                  <a:lnTo>
                                    <a:pt x="155" y="1"/>
                                  </a:lnTo>
                                  <a:lnTo>
                                    <a:pt x="109" y="1"/>
                                  </a:lnTo>
                                  <a:lnTo>
                                    <a:pt x="109" y="134"/>
                                  </a:lnTo>
                                  <a:lnTo>
                                    <a:pt x="0" y="134"/>
                                  </a:lnTo>
                                  <a:lnTo>
                                    <a:pt x="0" y="174"/>
                                  </a:lnTo>
                                  <a:lnTo>
                                    <a:pt x="396" y="174"/>
                                  </a:lnTo>
                                  <a:lnTo>
                                    <a:pt x="396" y="427"/>
                                  </a:lnTo>
                                  <a:lnTo>
                                    <a:pt x="155" y="427"/>
                                  </a:lnTo>
                                  <a:lnTo>
                                    <a:pt x="155" y="175"/>
                                  </a:lnTo>
                                  <a:lnTo>
                                    <a:pt x="109" y="175"/>
                                  </a:lnTo>
                                  <a:lnTo>
                                    <a:pt x="109" y="427"/>
                                  </a:lnTo>
                                  <a:lnTo>
                                    <a:pt x="109" y="467"/>
                                  </a:lnTo>
                                  <a:lnTo>
                                    <a:pt x="109" y="511"/>
                                  </a:lnTo>
                                  <a:lnTo>
                                    <a:pt x="155" y="511"/>
                                  </a:lnTo>
                                  <a:lnTo>
                                    <a:pt x="155" y="467"/>
                                  </a:lnTo>
                                  <a:lnTo>
                                    <a:pt x="396" y="467"/>
                                  </a:lnTo>
                                  <a:lnTo>
                                    <a:pt x="396" y="510"/>
                                  </a:lnTo>
                                  <a:lnTo>
                                    <a:pt x="442" y="510"/>
                                  </a:lnTo>
                                  <a:lnTo>
                                    <a:pt x="442" y="467"/>
                                  </a:lnTo>
                                  <a:lnTo>
                                    <a:pt x="442" y="467"/>
                                  </a:lnTo>
                                  <a:lnTo>
                                    <a:pt x="442" y="428"/>
                                  </a:lnTo>
                                  <a:lnTo>
                                    <a:pt x="442" y="427"/>
                                  </a:lnTo>
                                  <a:lnTo>
                                    <a:pt x="442" y="174"/>
                                  </a:lnTo>
                                  <a:lnTo>
                                    <a:pt x="550" y="174"/>
                                  </a:lnTo>
                                  <a:lnTo>
                                    <a:pt x="550" y="134"/>
                                  </a:lnTo>
                                  <a:close/>
                                  <a:moveTo>
                                    <a:pt x="1095" y="227"/>
                                  </a:moveTo>
                                  <a:lnTo>
                                    <a:pt x="674" y="227"/>
                                  </a:lnTo>
                                  <a:lnTo>
                                    <a:pt x="674" y="271"/>
                                  </a:lnTo>
                                  <a:lnTo>
                                    <a:pt x="1095" y="271"/>
                                  </a:lnTo>
                                  <a:lnTo>
                                    <a:pt x="1095" y="227"/>
                                  </a:lnTo>
                                  <a:close/>
                                  <a:moveTo>
                                    <a:pt x="1157" y="427"/>
                                  </a:moveTo>
                                  <a:lnTo>
                                    <a:pt x="614" y="427"/>
                                  </a:lnTo>
                                  <a:lnTo>
                                    <a:pt x="614" y="471"/>
                                  </a:lnTo>
                                  <a:lnTo>
                                    <a:pt x="1157" y="471"/>
                                  </a:lnTo>
                                  <a:lnTo>
                                    <a:pt x="1157" y="4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76" name="任意多边形 167"/>
                          <wps:cNvSpPr/>
                          <wps:spPr>
                            <a:xfrm>
                              <a:off x="6168" y="6127"/>
                              <a:ext cx="235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34" h="512">
                                  <a:moveTo>
                                    <a:pt x="155" y="174"/>
                                  </a:moveTo>
                                  <a:lnTo>
                                    <a:pt x="108" y="174"/>
                                  </a:lnTo>
                                  <a:lnTo>
                                    <a:pt x="108" y="512"/>
                                  </a:lnTo>
                                  <a:lnTo>
                                    <a:pt x="155" y="512"/>
                                  </a:lnTo>
                                  <a:lnTo>
                                    <a:pt x="155" y="466"/>
                                  </a:lnTo>
                                  <a:lnTo>
                                    <a:pt x="441" y="466"/>
                                  </a:lnTo>
                                  <a:lnTo>
                                    <a:pt x="441" y="427"/>
                                  </a:lnTo>
                                  <a:lnTo>
                                    <a:pt x="155" y="427"/>
                                  </a:lnTo>
                                  <a:lnTo>
                                    <a:pt x="155" y="174"/>
                                  </a:lnTo>
                                  <a:close/>
                                  <a:moveTo>
                                    <a:pt x="441" y="466"/>
                                  </a:moveTo>
                                  <a:lnTo>
                                    <a:pt x="395" y="466"/>
                                  </a:lnTo>
                                  <a:lnTo>
                                    <a:pt x="395" y="509"/>
                                  </a:lnTo>
                                  <a:lnTo>
                                    <a:pt x="441" y="509"/>
                                  </a:lnTo>
                                  <a:lnTo>
                                    <a:pt x="441" y="466"/>
                                  </a:lnTo>
                                  <a:close/>
                                  <a:moveTo>
                                    <a:pt x="441" y="174"/>
                                  </a:moveTo>
                                  <a:lnTo>
                                    <a:pt x="395" y="174"/>
                                  </a:lnTo>
                                  <a:lnTo>
                                    <a:pt x="395" y="427"/>
                                  </a:lnTo>
                                  <a:lnTo>
                                    <a:pt x="441" y="427"/>
                                  </a:lnTo>
                                  <a:lnTo>
                                    <a:pt x="441" y="174"/>
                                  </a:lnTo>
                                  <a:close/>
                                  <a:moveTo>
                                    <a:pt x="550" y="134"/>
                                  </a:moveTo>
                                  <a:lnTo>
                                    <a:pt x="0" y="134"/>
                                  </a:lnTo>
                                  <a:lnTo>
                                    <a:pt x="0" y="174"/>
                                  </a:lnTo>
                                  <a:lnTo>
                                    <a:pt x="550" y="174"/>
                                  </a:lnTo>
                                  <a:lnTo>
                                    <a:pt x="550" y="134"/>
                                  </a:lnTo>
                                  <a:close/>
                                  <a:moveTo>
                                    <a:pt x="155" y="1"/>
                                  </a:moveTo>
                                  <a:lnTo>
                                    <a:pt x="108" y="1"/>
                                  </a:lnTo>
                                  <a:lnTo>
                                    <a:pt x="108" y="134"/>
                                  </a:lnTo>
                                  <a:lnTo>
                                    <a:pt x="155" y="134"/>
                                  </a:lnTo>
                                  <a:lnTo>
                                    <a:pt x="155" y="1"/>
                                  </a:lnTo>
                                  <a:close/>
                                  <a:moveTo>
                                    <a:pt x="441" y="0"/>
                                  </a:moveTo>
                                  <a:lnTo>
                                    <a:pt x="395" y="0"/>
                                  </a:lnTo>
                                  <a:lnTo>
                                    <a:pt x="395" y="134"/>
                                  </a:lnTo>
                                  <a:lnTo>
                                    <a:pt x="441" y="134"/>
                                  </a:lnTo>
                                  <a:lnTo>
                                    <a:pt x="441" y="0"/>
                                  </a:lnTo>
                                  <a:close/>
                                  <a:moveTo>
                                    <a:pt x="1133" y="32"/>
                                  </a:moveTo>
                                  <a:lnTo>
                                    <a:pt x="649" y="32"/>
                                  </a:lnTo>
                                  <a:lnTo>
                                    <a:pt x="649" y="508"/>
                                  </a:lnTo>
                                  <a:lnTo>
                                    <a:pt x="696" y="508"/>
                                  </a:lnTo>
                                  <a:lnTo>
                                    <a:pt x="696" y="476"/>
                                  </a:lnTo>
                                  <a:lnTo>
                                    <a:pt x="1133" y="476"/>
                                  </a:lnTo>
                                  <a:lnTo>
                                    <a:pt x="1133" y="435"/>
                                  </a:lnTo>
                                  <a:lnTo>
                                    <a:pt x="696" y="435"/>
                                  </a:lnTo>
                                  <a:lnTo>
                                    <a:pt x="696" y="74"/>
                                  </a:lnTo>
                                  <a:lnTo>
                                    <a:pt x="1133" y="74"/>
                                  </a:lnTo>
                                  <a:lnTo>
                                    <a:pt x="1133" y="32"/>
                                  </a:lnTo>
                                  <a:close/>
                                  <a:moveTo>
                                    <a:pt x="1133" y="476"/>
                                  </a:moveTo>
                                  <a:lnTo>
                                    <a:pt x="1086" y="476"/>
                                  </a:lnTo>
                                  <a:lnTo>
                                    <a:pt x="1086" y="508"/>
                                  </a:lnTo>
                                  <a:lnTo>
                                    <a:pt x="1133" y="508"/>
                                  </a:lnTo>
                                  <a:lnTo>
                                    <a:pt x="1133" y="476"/>
                                  </a:lnTo>
                                  <a:close/>
                                  <a:moveTo>
                                    <a:pt x="1133" y="74"/>
                                  </a:moveTo>
                                  <a:lnTo>
                                    <a:pt x="1086" y="74"/>
                                  </a:lnTo>
                                  <a:lnTo>
                                    <a:pt x="1086" y="435"/>
                                  </a:lnTo>
                                  <a:lnTo>
                                    <a:pt x="1133" y="435"/>
                                  </a:lnTo>
                                  <a:lnTo>
                                    <a:pt x="1133" y="74"/>
                                  </a:lnTo>
                                  <a:close/>
                                  <a:moveTo>
                                    <a:pt x="850" y="74"/>
                                  </a:moveTo>
                                  <a:lnTo>
                                    <a:pt x="804" y="74"/>
                                  </a:lnTo>
                                  <a:lnTo>
                                    <a:pt x="803" y="138"/>
                                  </a:lnTo>
                                  <a:lnTo>
                                    <a:pt x="800" y="189"/>
                                  </a:lnTo>
                                  <a:lnTo>
                                    <a:pt x="795" y="227"/>
                                  </a:lnTo>
                                  <a:lnTo>
                                    <a:pt x="789" y="250"/>
                                  </a:lnTo>
                                  <a:lnTo>
                                    <a:pt x="777" y="275"/>
                                  </a:lnTo>
                                  <a:lnTo>
                                    <a:pt x="759" y="298"/>
                                  </a:lnTo>
                                  <a:lnTo>
                                    <a:pt x="732" y="321"/>
                                  </a:lnTo>
                                  <a:lnTo>
                                    <a:pt x="698" y="342"/>
                                  </a:lnTo>
                                  <a:lnTo>
                                    <a:pt x="708" y="351"/>
                                  </a:lnTo>
                                  <a:lnTo>
                                    <a:pt x="717" y="359"/>
                                  </a:lnTo>
                                  <a:lnTo>
                                    <a:pt x="725" y="368"/>
                                  </a:lnTo>
                                  <a:lnTo>
                                    <a:pt x="733" y="376"/>
                                  </a:lnTo>
                                  <a:lnTo>
                                    <a:pt x="769" y="351"/>
                                  </a:lnTo>
                                  <a:lnTo>
                                    <a:pt x="798" y="325"/>
                                  </a:lnTo>
                                  <a:lnTo>
                                    <a:pt x="819" y="298"/>
                                  </a:lnTo>
                                  <a:lnTo>
                                    <a:pt x="832" y="269"/>
                                  </a:lnTo>
                                  <a:lnTo>
                                    <a:pt x="840" y="239"/>
                                  </a:lnTo>
                                  <a:lnTo>
                                    <a:pt x="845" y="197"/>
                                  </a:lnTo>
                                  <a:lnTo>
                                    <a:pt x="849" y="142"/>
                                  </a:lnTo>
                                  <a:lnTo>
                                    <a:pt x="850" y="74"/>
                                  </a:lnTo>
                                  <a:close/>
                                  <a:moveTo>
                                    <a:pt x="977" y="74"/>
                                  </a:moveTo>
                                  <a:lnTo>
                                    <a:pt x="931" y="74"/>
                                  </a:lnTo>
                                  <a:lnTo>
                                    <a:pt x="931" y="272"/>
                                  </a:lnTo>
                                  <a:lnTo>
                                    <a:pt x="935" y="300"/>
                                  </a:lnTo>
                                  <a:lnTo>
                                    <a:pt x="950" y="320"/>
                                  </a:lnTo>
                                  <a:lnTo>
                                    <a:pt x="973" y="332"/>
                                  </a:lnTo>
                                  <a:lnTo>
                                    <a:pt x="1006" y="336"/>
                                  </a:lnTo>
                                  <a:lnTo>
                                    <a:pt x="1070" y="336"/>
                                  </a:lnTo>
                                  <a:lnTo>
                                    <a:pt x="1079" y="294"/>
                                  </a:lnTo>
                                  <a:lnTo>
                                    <a:pt x="1013" y="294"/>
                                  </a:lnTo>
                                  <a:lnTo>
                                    <a:pt x="997" y="292"/>
                                  </a:lnTo>
                                  <a:lnTo>
                                    <a:pt x="986" y="287"/>
                                  </a:lnTo>
                                  <a:lnTo>
                                    <a:pt x="979" y="278"/>
                                  </a:lnTo>
                                  <a:lnTo>
                                    <a:pt x="977" y="266"/>
                                  </a:lnTo>
                                  <a:lnTo>
                                    <a:pt x="977" y="74"/>
                                  </a:lnTo>
                                  <a:close/>
                                  <a:moveTo>
                                    <a:pt x="1079" y="293"/>
                                  </a:moveTo>
                                  <a:lnTo>
                                    <a:pt x="1013" y="294"/>
                                  </a:lnTo>
                                  <a:lnTo>
                                    <a:pt x="1079" y="294"/>
                                  </a:lnTo>
                                  <a:lnTo>
                                    <a:pt x="1079" y="2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77" name="任意多边形 168"/>
                          <wps:cNvSpPr/>
                          <wps:spPr>
                            <a:xfrm>
                              <a:off x="6642" y="6128"/>
                              <a:ext cx="242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5" h="512">
                                  <a:moveTo>
                                    <a:pt x="155" y="174"/>
                                  </a:moveTo>
                                  <a:lnTo>
                                    <a:pt x="108" y="174"/>
                                  </a:lnTo>
                                  <a:lnTo>
                                    <a:pt x="108" y="512"/>
                                  </a:lnTo>
                                  <a:lnTo>
                                    <a:pt x="155" y="512"/>
                                  </a:lnTo>
                                  <a:lnTo>
                                    <a:pt x="155" y="467"/>
                                  </a:lnTo>
                                  <a:lnTo>
                                    <a:pt x="441" y="467"/>
                                  </a:lnTo>
                                  <a:lnTo>
                                    <a:pt x="441" y="428"/>
                                  </a:lnTo>
                                  <a:lnTo>
                                    <a:pt x="155" y="428"/>
                                  </a:lnTo>
                                  <a:lnTo>
                                    <a:pt x="155" y="174"/>
                                  </a:lnTo>
                                  <a:close/>
                                  <a:moveTo>
                                    <a:pt x="441" y="467"/>
                                  </a:moveTo>
                                  <a:lnTo>
                                    <a:pt x="395" y="467"/>
                                  </a:lnTo>
                                  <a:lnTo>
                                    <a:pt x="395" y="510"/>
                                  </a:lnTo>
                                  <a:lnTo>
                                    <a:pt x="441" y="510"/>
                                  </a:lnTo>
                                  <a:lnTo>
                                    <a:pt x="441" y="467"/>
                                  </a:lnTo>
                                  <a:close/>
                                  <a:moveTo>
                                    <a:pt x="441" y="174"/>
                                  </a:moveTo>
                                  <a:lnTo>
                                    <a:pt x="395" y="174"/>
                                  </a:lnTo>
                                  <a:lnTo>
                                    <a:pt x="395" y="428"/>
                                  </a:lnTo>
                                  <a:lnTo>
                                    <a:pt x="441" y="428"/>
                                  </a:lnTo>
                                  <a:lnTo>
                                    <a:pt x="441" y="174"/>
                                  </a:lnTo>
                                  <a:close/>
                                  <a:moveTo>
                                    <a:pt x="550" y="134"/>
                                  </a:moveTo>
                                  <a:lnTo>
                                    <a:pt x="0" y="134"/>
                                  </a:lnTo>
                                  <a:lnTo>
                                    <a:pt x="0" y="174"/>
                                  </a:lnTo>
                                  <a:lnTo>
                                    <a:pt x="550" y="174"/>
                                  </a:lnTo>
                                  <a:lnTo>
                                    <a:pt x="550" y="134"/>
                                  </a:lnTo>
                                  <a:close/>
                                  <a:moveTo>
                                    <a:pt x="155" y="1"/>
                                  </a:moveTo>
                                  <a:lnTo>
                                    <a:pt x="108" y="1"/>
                                  </a:lnTo>
                                  <a:lnTo>
                                    <a:pt x="108" y="134"/>
                                  </a:lnTo>
                                  <a:lnTo>
                                    <a:pt x="155" y="134"/>
                                  </a:lnTo>
                                  <a:lnTo>
                                    <a:pt x="155" y="1"/>
                                  </a:lnTo>
                                  <a:close/>
                                  <a:moveTo>
                                    <a:pt x="441" y="0"/>
                                  </a:moveTo>
                                  <a:lnTo>
                                    <a:pt x="395" y="0"/>
                                  </a:lnTo>
                                  <a:lnTo>
                                    <a:pt x="395" y="134"/>
                                  </a:lnTo>
                                  <a:lnTo>
                                    <a:pt x="441" y="134"/>
                                  </a:lnTo>
                                  <a:lnTo>
                                    <a:pt x="441" y="0"/>
                                  </a:lnTo>
                                  <a:close/>
                                  <a:moveTo>
                                    <a:pt x="1164" y="444"/>
                                  </a:moveTo>
                                  <a:lnTo>
                                    <a:pt x="608" y="444"/>
                                  </a:lnTo>
                                  <a:lnTo>
                                    <a:pt x="608" y="483"/>
                                  </a:lnTo>
                                  <a:lnTo>
                                    <a:pt x="1164" y="483"/>
                                  </a:lnTo>
                                  <a:lnTo>
                                    <a:pt x="1164" y="444"/>
                                  </a:lnTo>
                                  <a:close/>
                                  <a:moveTo>
                                    <a:pt x="819" y="238"/>
                                  </a:moveTo>
                                  <a:lnTo>
                                    <a:pt x="772" y="238"/>
                                  </a:lnTo>
                                  <a:lnTo>
                                    <a:pt x="739" y="444"/>
                                  </a:lnTo>
                                  <a:lnTo>
                                    <a:pt x="786" y="444"/>
                                  </a:lnTo>
                                  <a:lnTo>
                                    <a:pt x="819" y="238"/>
                                  </a:lnTo>
                                  <a:close/>
                                  <a:moveTo>
                                    <a:pt x="1073" y="198"/>
                                  </a:moveTo>
                                  <a:lnTo>
                                    <a:pt x="643" y="198"/>
                                  </a:lnTo>
                                  <a:lnTo>
                                    <a:pt x="643" y="238"/>
                                  </a:lnTo>
                                  <a:lnTo>
                                    <a:pt x="1026" y="238"/>
                                  </a:lnTo>
                                  <a:lnTo>
                                    <a:pt x="1026" y="444"/>
                                  </a:lnTo>
                                  <a:lnTo>
                                    <a:pt x="1073" y="444"/>
                                  </a:lnTo>
                                  <a:lnTo>
                                    <a:pt x="1073" y="198"/>
                                  </a:lnTo>
                                  <a:close/>
                                  <a:moveTo>
                                    <a:pt x="846" y="70"/>
                                  </a:moveTo>
                                  <a:lnTo>
                                    <a:pt x="799" y="70"/>
                                  </a:lnTo>
                                  <a:lnTo>
                                    <a:pt x="778" y="198"/>
                                  </a:lnTo>
                                  <a:lnTo>
                                    <a:pt x="826" y="198"/>
                                  </a:lnTo>
                                  <a:lnTo>
                                    <a:pt x="846" y="70"/>
                                  </a:lnTo>
                                  <a:close/>
                                  <a:moveTo>
                                    <a:pt x="1138" y="30"/>
                                  </a:moveTo>
                                  <a:lnTo>
                                    <a:pt x="628" y="30"/>
                                  </a:lnTo>
                                  <a:lnTo>
                                    <a:pt x="628" y="70"/>
                                  </a:lnTo>
                                  <a:lnTo>
                                    <a:pt x="1138" y="70"/>
                                  </a:lnTo>
                                  <a:lnTo>
                                    <a:pt x="1138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78" name="任意多边形 169"/>
                          <wps:cNvSpPr/>
                          <wps:spPr>
                            <a:xfrm>
                              <a:off x="7105" y="6127"/>
                              <a:ext cx="240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0" h="515">
                                  <a:moveTo>
                                    <a:pt x="154" y="177"/>
                                  </a:moveTo>
                                  <a:lnTo>
                                    <a:pt x="108" y="177"/>
                                  </a:lnTo>
                                  <a:lnTo>
                                    <a:pt x="108" y="515"/>
                                  </a:lnTo>
                                  <a:lnTo>
                                    <a:pt x="154" y="515"/>
                                  </a:lnTo>
                                  <a:lnTo>
                                    <a:pt x="154" y="470"/>
                                  </a:lnTo>
                                  <a:lnTo>
                                    <a:pt x="441" y="470"/>
                                  </a:lnTo>
                                  <a:lnTo>
                                    <a:pt x="441" y="431"/>
                                  </a:lnTo>
                                  <a:lnTo>
                                    <a:pt x="154" y="431"/>
                                  </a:lnTo>
                                  <a:lnTo>
                                    <a:pt x="154" y="177"/>
                                  </a:lnTo>
                                  <a:close/>
                                  <a:moveTo>
                                    <a:pt x="441" y="470"/>
                                  </a:moveTo>
                                  <a:lnTo>
                                    <a:pt x="395" y="470"/>
                                  </a:lnTo>
                                  <a:lnTo>
                                    <a:pt x="395" y="513"/>
                                  </a:lnTo>
                                  <a:lnTo>
                                    <a:pt x="441" y="513"/>
                                  </a:lnTo>
                                  <a:lnTo>
                                    <a:pt x="441" y="470"/>
                                  </a:lnTo>
                                  <a:close/>
                                  <a:moveTo>
                                    <a:pt x="441" y="177"/>
                                  </a:moveTo>
                                  <a:lnTo>
                                    <a:pt x="395" y="177"/>
                                  </a:lnTo>
                                  <a:lnTo>
                                    <a:pt x="395" y="431"/>
                                  </a:lnTo>
                                  <a:lnTo>
                                    <a:pt x="441" y="431"/>
                                  </a:lnTo>
                                  <a:lnTo>
                                    <a:pt x="441" y="177"/>
                                  </a:lnTo>
                                  <a:close/>
                                  <a:moveTo>
                                    <a:pt x="550" y="137"/>
                                  </a:moveTo>
                                  <a:lnTo>
                                    <a:pt x="0" y="137"/>
                                  </a:lnTo>
                                  <a:lnTo>
                                    <a:pt x="0" y="177"/>
                                  </a:lnTo>
                                  <a:lnTo>
                                    <a:pt x="550" y="177"/>
                                  </a:lnTo>
                                  <a:lnTo>
                                    <a:pt x="550" y="137"/>
                                  </a:lnTo>
                                  <a:close/>
                                  <a:moveTo>
                                    <a:pt x="154" y="4"/>
                                  </a:moveTo>
                                  <a:lnTo>
                                    <a:pt x="108" y="4"/>
                                  </a:lnTo>
                                  <a:lnTo>
                                    <a:pt x="108" y="137"/>
                                  </a:lnTo>
                                  <a:lnTo>
                                    <a:pt x="154" y="137"/>
                                  </a:lnTo>
                                  <a:lnTo>
                                    <a:pt x="154" y="4"/>
                                  </a:lnTo>
                                  <a:close/>
                                  <a:moveTo>
                                    <a:pt x="441" y="3"/>
                                  </a:moveTo>
                                  <a:lnTo>
                                    <a:pt x="395" y="3"/>
                                  </a:lnTo>
                                  <a:lnTo>
                                    <a:pt x="395" y="137"/>
                                  </a:lnTo>
                                  <a:lnTo>
                                    <a:pt x="441" y="137"/>
                                  </a:lnTo>
                                  <a:lnTo>
                                    <a:pt x="441" y="3"/>
                                  </a:lnTo>
                                  <a:close/>
                                  <a:moveTo>
                                    <a:pt x="1159" y="132"/>
                                  </a:moveTo>
                                  <a:lnTo>
                                    <a:pt x="613" y="132"/>
                                  </a:lnTo>
                                  <a:lnTo>
                                    <a:pt x="613" y="174"/>
                                  </a:lnTo>
                                  <a:lnTo>
                                    <a:pt x="1159" y="174"/>
                                  </a:lnTo>
                                  <a:lnTo>
                                    <a:pt x="1159" y="132"/>
                                  </a:lnTo>
                                  <a:close/>
                                  <a:moveTo>
                                    <a:pt x="868" y="0"/>
                                  </a:moveTo>
                                  <a:lnTo>
                                    <a:pt x="827" y="22"/>
                                  </a:lnTo>
                                  <a:lnTo>
                                    <a:pt x="840" y="39"/>
                                  </a:lnTo>
                                  <a:lnTo>
                                    <a:pt x="854" y="62"/>
                                  </a:lnTo>
                                  <a:lnTo>
                                    <a:pt x="870" y="88"/>
                                  </a:lnTo>
                                  <a:lnTo>
                                    <a:pt x="887" y="118"/>
                                  </a:lnTo>
                                  <a:lnTo>
                                    <a:pt x="933" y="95"/>
                                  </a:lnTo>
                                  <a:lnTo>
                                    <a:pt x="915" y="67"/>
                                  </a:lnTo>
                                  <a:lnTo>
                                    <a:pt x="898" y="42"/>
                                  </a:lnTo>
                                  <a:lnTo>
                                    <a:pt x="882" y="19"/>
                                  </a:lnTo>
                                  <a:lnTo>
                                    <a:pt x="868" y="0"/>
                                  </a:lnTo>
                                  <a:close/>
                                  <a:moveTo>
                                    <a:pt x="782" y="236"/>
                                  </a:moveTo>
                                  <a:lnTo>
                                    <a:pt x="744" y="302"/>
                                  </a:lnTo>
                                  <a:lnTo>
                                    <a:pt x="703" y="362"/>
                                  </a:lnTo>
                                  <a:lnTo>
                                    <a:pt x="659" y="418"/>
                                  </a:lnTo>
                                  <a:lnTo>
                                    <a:pt x="612" y="470"/>
                                  </a:lnTo>
                                  <a:lnTo>
                                    <a:pt x="623" y="479"/>
                                  </a:lnTo>
                                  <a:lnTo>
                                    <a:pt x="634" y="487"/>
                                  </a:lnTo>
                                  <a:lnTo>
                                    <a:pt x="645" y="495"/>
                                  </a:lnTo>
                                  <a:lnTo>
                                    <a:pt x="654" y="503"/>
                                  </a:lnTo>
                                  <a:lnTo>
                                    <a:pt x="703" y="445"/>
                                  </a:lnTo>
                                  <a:lnTo>
                                    <a:pt x="748" y="385"/>
                                  </a:lnTo>
                                  <a:lnTo>
                                    <a:pt x="791" y="323"/>
                                  </a:lnTo>
                                  <a:lnTo>
                                    <a:pt x="831" y="260"/>
                                  </a:lnTo>
                                  <a:lnTo>
                                    <a:pt x="782" y="236"/>
                                  </a:lnTo>
                                  <a:close/>
                                  <a:moveTo>
                                    <a:pt x="973" y="240"/>
                                  </a:moveTo>
                                  <a:lnTo>
                                    <a:pt x="935" y="267"/>
                                  </a:lnTo>
                                  <a:lnTo>
                                    <a:pt x="973" y="314"/>
                                  </a:lnTo>
                                  <a:lnTo>
                                    <a:pt x="1014" y="368"/>
                                  </a:lnTo>
                                  <a:lnTo>
                                    <a:pt x="1058" y="429"/>
                                  </a:lnTo>
                                  <a:lnTo>
                                    <a:pt x="1105" y="497"/>
                                  </a:lnTo>
                                  <a:lnTo>
                                    <a:pt x="1152" y="464"/>
                                  </a:lnTo>
                                  <a:lnTo>
                                    <a:pt x="1108" y="407"/>
                                  </a:lnTo>
                                  <a:lnTo>
                                    <a:pt x="1064" y="350"/>
                                  </a:lnTo>
                                  <a:lnTo>
                                    <a:pt x="1019" y="294"/>
                                  </a:lnTo>
                                  <a:lnTo>
                                    <a:pt x="973" y="2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g:grpSp>
                          <wpg:cNvPr id="47" name="组合 778"/>
                          <wpg:cNvGrpSpPr/>
                          <wpg:grpSpPr>
                            <a:xfrm rot="0">
                              <a:off x="4546" y="4498"/>
                              <a:ext cx="3380" cy="200"/>
                              <a:chOff x="2473" y="2521"/>
                              <a:chExt cx="3278" cy="194"/>
                            </a:xfrm>
                          </wpg:grpSpPr>
                          <wps:wsp>
                            <wps:cNvPr id="779" name="矩形 1"/>
                            <wps:cNvSpPr/>
                            <wps:spPr>
                              <a:xfrm>
                                <a:off x="2473" y="2521"/>
                                <a:ext cx="3279" cy="1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36A7A8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  <wpg:grpSp>
                            <wpg:cNvPr id="48" name="组合 735"/>
                            <wpg:cNvGrpSpPr/>
                            <wpg:grpSpPr>
                              <a:xfrm>
                                <a:off x="2582" y="2571"/>
                                <a:ext cx="3061" cy="97"/>
                                <a:chOff x="1304" y="2571"/>
                                <a:chExt cx="3061" cy="97"/>
                              </a:xfrm>
                            </wpg:grpSpPr>
                            <wps:wsp>
                              <wps:cNvPr id="781" name="任意多边形 2"/>
                              <wps:cNvSpPr/>
                              <wps:spPr>
                                <a:xfrm>
                                  <a:off x="1304" y="2572"/>
                                  <a:ext cx="283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4" y="66"/>
                                      </a:moveTo>
                                      <a:lnTo>
                                        <a:pt x="306" y="66"/>
                                      </a:lnTo>
                                      <a:lnTo>
                                        <a:pt x="306" y="78"/>
                                      </a:lnTo>
                                      <a:lnTo>
                                        <a:pt x="444" y="78"/>
                                      </a:lnTo>
                                      <a:lnTo>
                                        <a:pt x="444" y="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782" name="任意多边形 3"/>
                              <wps:cNvSpPr/>
                              <wps:spPr>
                                <a:xfrm>
                                  <a:off x="1771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20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20" y="13"/>
                                      </a:lnTo>
                                      <a:lnTo>
                                        <a:pt x="120" y="4"/>
                                      </a:lnTo>
                                      <a:close/>
                                      <a:moveTo>
                                        <a:pt x="120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120" y="38"/>
                                      </a:lnTo>
                                      <a:close/>
                                      <a:moveTo>
                                        <a:pt x="120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120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7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5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6" y="90"/>
                                      </a:lnTo>
                                      <a:lnTo>
                                        <a:pt x="126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5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3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9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5" y="144"/>
                                      </a:lnTo>
                                      <a:lnTo>
                                        <a:pt x="159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9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2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7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7" y="30"/>
                                      </a:lnTo>
                                      <a:lnTo>
                                        <a:pt x="227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0" y="21"/>
                                      </a:moveTo>
                                      <a:lnTo>
                                        <a:pt x="321" y="21"/>
                                      </a:lnTo>
                                      <a:lnTo>
                                        <a:pt x="321" y="33"/>
                                      </a:lnTo>
                                      <a:lnTo>
                                        <a:pt x="430" y="33"/>
                                      </a:lnTo>
                                      <a:lnTo>
                                        <a:pt x="430" y="21"/>
                                      </a:lnTo>
                                      <a:close/>
                                      <a:moveTo>
                                        <a:pt x="443" y="120"/>
                                      </a:moveTo>
                                      <a:lnTo>
                                        <a:pt x="308" y="120"/>
                                      </a:lnTo>
                                      <a:lnTo>
                                        <a:pt x="308" y="132"/>
                                      </a:lnTo>
                                      <a:lnTo>
                                        <a:pt x="443" y="132"/>
                                      </a:lnTo>
                                      <a:lnTo>
                                        <a:pt x="443" y="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783" name="任意多边形 4"/>
                              <wps:cNvSpPr/>
                              <wps:spPr>
                                <a:xfrm>
                                  <a:off x="2237" y="2572"/>
                                  <a:ext cx="28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1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1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5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8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4" y="81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4" y="55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4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4" y="99"/>
                                      </a:lnTo>
                                      <a:lnTo>
                                        <a:pt x="214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4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214" y="55"/>
                                      </a:lnTo>
                                      <a:close/>
                                      <a:moveTo>
                                        <a:pt x="214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214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4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4" y="20"/>
                                      </a:lnTo>
                                      <a:lnTo>
                                        <a:pt x="214" y="0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  <a:moveTo>
                                        <a:pt x="420" y="68"/>
                                      </a:moveTo>
                                      <a:lnTo>
                                        <a:pt x="327" y="68"/>
                                      </a:lnTo>
                                      <a:lnTo>
                                        <a:pt x="327" y="79"/>
                                      </a:lnTo>
                                      <a:lnTo>
                                        <a:pt x="420" y="79"/>
                                      </a:lnTo>
                                      <a:lnTo>
                                        <a:pt x="420" y="68"/>
                                      </a:lnTo>
                                      <a:close/>
                                      <a:moveTo>
                                        <a:pt x="440" y="126"/>
                                      </a:moveTo>
                                      <a:lnTo>
                                        <a:pt x="308" y="126"/>
                                      </a:lnTo>
                                      <a:lnTo>
                                        <a:pt x="308" y="137"/>
                                      </a:lnTo>
                                      <a:lnTo>
                                        <a:pt x="440" y="137"/>
                                      </a:lnTo>
                                      <a:lnTo>
                                        <a:pt x="440" y="1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784" name="任意多边形 5"/>
                              <wps:cNvSpPr/>
                              <wps:spPr>
                                <a:xfrm>
                                  <a:off x="2701" y="2572"/>
                                  <a:ext cx="278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37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7" y="12"/>
                                      </a:moveTo>
                                      <a:lnTo>
                                        <a:pt x="312" y="12"/>
                                      </a:lnTo>
                                      <a:lnTo>
                                        <a:pt x="312" y="144"/>
                                      </a:lnTo>
                                      <a:lnTo>
                                        <a:pt x="323" y="144"/>
                                      </a:lnTo>
                                      <a:lnTo>
                                        <a:pt x="323" y="131"/>
                                      </a:lnTo>
                                      <a:lnTo>
                                        <a:pt x="437" y="131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323" y="120"/>
                                      </a:lnTo>
                                      <a:lnTo>
                                        <a:pt x="323" y="23"/>
                                      </a:lnTo>
                                      <a:lnTo>
                                        <a:pt x="437" y="23"/>
                                      </a:lnTo>
                                      <a:lnTo>
                                        <a:pt x="437" y="12"/>
                                      </a:lnTo>
                                      <a:close/>
                                      <a:moveTo>
                                        <a:pt x="437" y="131"/>
                                      </a:moveTo>
                                      <a:lnTo>
                                        <a:pt x="426" y="131"/>
                                      </a:lnTo>
                                      <a:lnTo>
                                        <a:pt x="426" y="143"/>
                                      </a:lnTo>
                                      <a:lnTo>
                                        <a:pt x="437" y="143"/>
                                      </a:lnTo>
                                      <a:lnTo>
                                        <a:pt x="437" y="131"/>
                                      </a:lnTo>
                                      <a:close/>
                                      <a:moveTo>
                                        <a:pt x="437" y="23"/>
                                      </a:moveTo>
                                      <a:lnTo>
                                        <a:pt x="426" y="23"/>
                                      </a:lnTo>
                                      <a:lnTo>
                                        <a:pt x="426" y="120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437" y="23"/>
                                      </a:lnTo>
                                      <a:close/>
                                      <a:moveTo>
                                        <a:pt x="363" y="23"/>
                                      </a:moveTo>
                                      <a:lnTo>
                                        <a:pt x="353" y="23"/>
                                      </a:lnTo>
                                      <a:lnTo>
                                        <a:pt x="352" y="51"/>
                                      </a:lnTo>
                                      <a:lnTo>
                                        <a:pt x="348" y="72"/>
                                      </a:lnTo>
                                      <a:lnTo>
                                        <a:pt x="339" y="88"/>
                                      </a:lnTo>
                                      <a:lnTo>
                                        <a:pt x="325" y="98"/>
                                      </a:lnTo>
                                      <a:lnTo>
                                        <a:pt x="327" y="100"/>
                                      </a:lnTo>
                                      <a:lnTo>
                                        <a:pt x="330" y="104"/>
                                      </a:lnTo>
                                      <a:lnTo>
                                        <a:pt x="331" y="107"/>
                                      </a:lnTo>
                                      <a:lnTo>
                                        <a:pt x="347" y="95"/>
                                      </a:lnTo>
                                      <a:lnTo>
                                        <a:pt x="357" y="77"/>
                                      </a:lnTo>
                                      <a:lnTo>
                                        <a:pt x="361" y="53"/>
                                      </a:lnTo>
                                      <a:lnTo>
                                        <a:pt x="363" y="23"/>
                                      </a:lnTo>
                                      <a:close/>
                                      <a:moveTo>
                                        <a:pt x="395" y="23"/>
                                      </a:moveTo>
                                      <a:lnTo>
                                        <a:pt x="385" y="23"/>
                                      </a:lnTo>
                                      <a:lnTo>
                                        <a:pt x="385" y="88"/>
                                      </a:lnTo>
                                      <a:lnTo>
                                        <a:pt x="388" y="93"/>
                                      </a:lnTo>
                                      <a:lnTo>
                                        <a:pt x="418" y="93"/>
                                      </a:lnTo>
                                      <a:lnTo>
                                        <a:pt x="422" y="93"/>
                                      </a:lnTo>
                                      <a:lnTo>
                                        <a:pt x="424" y="92"/>
                                      </a:lnTo>
                                      <a:lnTo>
                                        <a:pt x="424" y="90"/>
                                      </a:lnTo>
                                      <a:lnTo>
                                        <a:pt x="423" y="86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395" y="84"/>
                                      </a:lnTo>
                                      <a:lnTo>
                                        <a:pt x="395" y="82"/>
                                      </a:lnTo>
                                      <a:lnTo>
                                        <a:pt x="395" y="23"/>
                                      </a:lnTo>
                                      <a:close/>
                                      <a:moveTo>
                                        <a:pt x="423" y="83"/>
                                      </a:moveTo>
                                      <a:lnTo>
                                        <a:pt x="421" y="84"/>
                                      </a:lnTo>
                                      <a:lnTo>
                                        <a:pt x="417" y="84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423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785" name="任意多边形 6"/>
                              <wps:cNvSpPr/>
                              <wps:spPr>
                                <a:xfrm>
                                  <a:off x="3163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3" y="129"/>
                                      </a:moveTo>
                                      <a:lnTo>
                                        <a:pt x="308" y="129"/>
                                      </a:lnTo>
                                      <a:lnTo>
                                        <a:pt x="308" y="140"/>
                                      </a:lnTo>
                                      <a:lnTo>
                                        <a:pt x="443" y="140"/>
                                      </a:lnTo>
                                      <a:lnTo>
                                        <a:pt x="443" y="129"/>
                                      </a:lnTo>
                                      <a:close/>
                                      <a:moveTo>
                                        <a:pt x="366" y="73"/>
                                      </a:moveTo>
                                      <a:lnTo>
                                        <a:pt x="355" y="73"/>
                                      </a:lnTo>
                                      <a:lnTo>
                                        <a:pt x="352" y="88"/>
                                      </a:lnTo>
                                      <a:lnTo>
                                        <a:pt x="350" y="103"/>
                                      </a:lnTo>
                                      <a:lnTo>
                                        <a:pt x="348" y="117"/>
                                      </a:lnTo>
                                      <a:lnTo>
                                        <a:pt x="345" y="129"/>
                                      </a:lnTo>
                                      <a:lnTo>
                                        <a:pt x="356" y="129"/>
                                      </a:lnTo>
                                      <a:lnTo>
                                        <a:pt x="359" y="117"/>
                                      </a:lnTo>
                                      <a:lnTo>
                                        <a:pt x="361" y="103"/>
                                      </a:lnTo>
                                      <a:lnTo>
                                        <a:pt x="363" y="88"/>
                                      </a:lnTo>
                                      <a:lnTo>
                                        <a:pt x="366" y="73"/>
                                      </a:lnTo>
                                      <a:close/>
                                      <a:moveTo>
                                        <a:pt x="409" y="62"/>
                                      </a:moveTo>
                                      <a:lnTo>
                                        <a:pt x="408" y="62"/>
                                      </a:lnTo>
                                      <a:lnTo>
                                        <a:pt x="326" y="62"/>
                                      </a:lnTo>
                                      <a:lnTo>
                                        <a:pt x="326" y="73"/>
                                      </a:lnTo>
                                      <a:lnTo>
                                        <a:pt x="406" y="73"/>
                                      </a:lnTo>
                                      <a:lnTo>
                                        <a:pt x="405" y="88"/>
                                      </a:lnTo>
                                      <a:lnTo>
                                        <a:pt x="403" y="103"/>
                                      </a:lnTo>
                                      <a:lnTo>
                                        <a:pt x="402" y="117"/>
                                      </a:lnTo>
                                      <a:lnTo>
                                        <a:pt x="401" y="129"/>
                                      </a:lnTo>
                                      <a:lnTo>
                                        <a:pt x="411" y="129"/>
                                      </a:lnTo>
                                      <a:lnTo>
                                        <a:pt x="413" y="112"/>
                                      </a:lnTo>
                                      <a:lnTo>
                                        <a:pt x="415" y="95"/>
                                      </a:lnTo>
                                      <a:lnTo>
                                        <a:pt x="416" y="78"/>
                                      </a:lnTo>
                                      <a:lnTo>
                                        <a:pt x="417" y="62"/>
                                      </a:lnTo>
                                      <a:lnTo>
                                        <a:pt x="409" y="62"/>
                                      </a:lnTo>
                                      <a:close/>
                                      <a:moveTo>
                                        <a:pt x="372" y="25"/>
                                      </a:moveTo>
                                      <a:lnTo>
                                        <a:pt x="362" y="25"/>
                                      </a:lnTo>
                                      <a:lnTo>
                                        <a:pt x="360" y="36"/>
                                      </a:lnTo>
                                      <a:lnTo>
                                        <a:pt x="357" y="62"/>
                                      </a:lnTo>
                                      <a:lnTo>
                                        <a:pt x="367" y="62"/>
                                      </a:lnTo>
                                      <a:lnTo>
                                        <a:pt x="371" y="36"/>
                                      </a:lnTo>
                                      <a:lnTo>
                                        <a:pt x="372" y="25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786" name="任意多边形 7"/>
                              <wps:cNvSpPr/>
                              <wps:spPr>
                                <a:xfrm>
                                  <a:off x="3629" y="2571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4" h="152">
                                      <a:moveTo>
                                        <a:pt x="120" y="6"/>
                                      </a:moveTo>
                                      <a:lnTo>
                                        <a:pt x="19" y="6"/>
                                      </a:lnTo>
                                      <a:lnTo>
                                        <a:pt x="19" y="65"/>
                                      </a:lnTo>
                                      <a:lnTo>
                                        <a:pt x="120" y="65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29" y="56"/>
                                      </a:lnTo>
                                      <a:lnTo>
                                        <a:pt x="29" y="40"/>
                                      </a:lnTo>
                                      <a:lnTo>
                                        <a:pt x="120" y="40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29" y="31"/>
                                      </a:lnTo>
                                      <a:lnTo>
                                        <a:pt x="29" y="15"/>
                                      </a:lnTo>
                                      <a:lnTo>
                                        <a:pt x="120" y="15"/>
                                      </a:lnTo>
                                      <a:lnTo>
                                        <a:pt x="120" y="6"/>
                                      </a:lnTo>
                                      <a:close/>
                                      <a:moveTo>
                                        <a:pt x="120" y="40"/>
                                      </a:moveTo>
                                      <a:lnTo>
                                        <a:pt x="109" y="40"/>
                                      </a:lnTo>
                                      <a:lnTo>
                                        <a:pt x="109" y="56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120" y="40"/>
                                      </a:lnTo>
                                      <a:close/>
                                      <a:moveTo>
                                        <a:pt x="120" y="15"/>
                                      </a:moveTo>
                                      <a:lnTo>
                                        <a:pt x="109" y="15"/>
                                      </a:lnTo>
                                      <a:lnTo>
                                        <a:pt x="109" y="31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120" y="15"/>
                                      </a:lnTo>
                                      <a:close/>
                                      <a:moveTo>
                                        <a:pt x="135" y="137"/>
                                      </a:moveTo>
                                      <a:lnTo>
                                        <a:pt x="2" y="137"/>
                                      </a:lnTo>
                                      <a:lnTo>
                                        <a:pt x="2" y="147"/>
                                      </a:lnTo>
                                      <a:lnTo>
                                        <a:pt x="135" y="147"/>
                                      </a:lnTo>
                                      <a:lnTo>
                                        <a:pt x="135" y="137"/>
                                      </a:lnTo>
                                      <a:close/>
                                      <a:moveTo>
                                        <a:pt x="74" y="118"/>
                                      </a:moveTo>
                                      <a:lnTo>
                                        <a:pt x="63" y="118"/>
                                      </a:lnTo>
                                      <a:lnTo>
                                        <a:pt x="63" y="137"/>
                                      </a:lnTo>
                                      <a:lnTo>
                                        <a:pt x="74" y="137"/>
                                      </a:lnTo>
                                      <a:lnTo>
                                        <a:pt x="74" y="118"/>
                                      </a:lnTo>
                                      <a:close/>
                                      <a:moveTo>
                                        <a:pt x="119" y="109"/>
                                      </a:moveTo>
                                      <a:lnTo>
                                        <a:pt x="20" y="109"/>
                                      </a:lnTo>
                                      <a:lnTo>
                                        <a:pt x="20" y="118"/>
                                      </a:lnTo>
                                      <a:lnTo>
                                        <a:pt x="119" y="118"/>
                                      </a:lnTo>
                                      <a:lnTo>
                                        <a:pt x="119" y="109"/>
                                      </a:lnTo>
                                      <a:close/>
                                      <a:moveTo>
                                        <a:pt x="29" y="65"/>
                                      </a:moveTo>
                                      <a:lnTo>
                                        <a:pt x="23" y="76"/>
                                      </a:lnTo>
                                      <a:lnTo>
                                        <a:pt x="17" y="87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0" y="104"/>
                                      </a:lnTo>
                                      <a:lnTo>
                                        <a:pt x="3" y="106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9" y="111"/>
                                      </a:lnTo>
                                      <a:lnTo>
                                        <a:pt x="15" y="106"/>
                                      </a:lnTo>
                                      <a:lnTo>
                                        <a:pt x="20" y="99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126" y="92"/>
                                      </a:lnTo>
                                      <a:lnTo>
                                        <a:pt x="126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34" y="78"/>
                                      </a:lnTo>
                                      <a:lnTo>
                                        <a:pt x="37" y="73"/>
                                      </a:lnTo>
                                      <a:lnTo>
                                        <a:pt x="39" y="68"/>
                                      </a:lnTo>
                                      <a:lnTo>
                                        <a:pt x="29" y="65"/>
                                      </a:lnTo>
                                      <a:close/>
                                      <a:moveTo>
                                        <a:pt x="74" y="92"/>
                                      </a:moveTo>
                                      <a:lnTo>
                                        <a:pt x="63" y="92"/>
                                      </a:lnTo>
                                      <a:lnTo>
                                        <a:pt x="63" y="109"/>
                                      </a:lnTo>
                                      <a:lnTo>
                                        <a:pt x="74" y="109"/>
                                      </a:lnTo>
                                      <a:lnTo>
                                        <a:pt x="74" y="92"/>
                                      </a:lnTo>
                                      <a:close/>
                                      <a:moveTo>
                                        <a:pt x="74" y="69"/>
                                      </a:moveTo>
                                      <a:lnTo>
                                        <a:pt x="63" y="69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74" y="69"/>
                                      </a:lnTo>
                                      <a:close/>
                                      <a:moveTo>
                                        <a:pt x="287" y="8"/>
                                      </a:moveTo>
                                      <a:lnTo>
                                        <a:pt x="235" y="8"/>
                                      </a:lnTo>
                                      <a:lnTo>
                                        <a:pt x="234" y="74"/>
                                      </a:lnTo>
                                      <a:lnTo>
                                        <a:pt x="234" y="87"/>
                                      </a:lnTo>
                                      <a:lnTo>
                                        <a:pt x="232" y="108"/>
                                      </a:lnTo>
                                      <a:lnTo>
                                        <a:pt x="228" y="128"/>
                                      </a:lnTo>
                                      <a:lnTo>
                                        <a:pt x="220" y="146"/>
                                      </a:lnTo>
                                      <a:lnTo>
                                        <a:pt x="223" y="147"/>
                                      </a:lnTo>
                                      <a:lnTo>
                                        <a:pt x="227" y="150"/>
                                      </a:lnTo>
                                      <a:lnTo>
                                        <a:pt x="228" y="152"/>
                                      </a:lnTo>
                                      <a:lnTo>
                                        <a:pt x="234" y="139"/>
                                      </a:lnTo>
                                      <a:lnTo>
                                        <a:pt x="239" y="125"/>
                                      </a:lnTo>
                                      <a:lnTo>
                                        <a:pt x="242" y="110"/>
                                      </a:lnTo>
                                      <a:lnTo>
                                        <a:pt x="243" y="95"/>
                                      </a:lnTo>
                                      <a:lnTo>
                                        <a:pt x="287" y="9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44" y="85"/>
                                      </a:lnTo>
                                      <a:lnTo>
                                        <a:pt x="244" y="74"/>
                                      </a:lnTo>
                                      <a:lnTo>
                                        <a:pt x="244" y="56"/>
                                      </a:lnTo>
                                      <a:lnTo>
                                        <a:pt x="287" y="5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44" y="46"/>
                                      </a:lnTo>
                                      <a:lnTo>
                                        <a:pt x="244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7" y="8"/>
                                      </a:lnTo>
                                      <a:close/>
                                      <a:moveTo>
                                        <a:pt x="174" y="115"/>
                                      </a:moveTo>
                                      <a:lnTo>
                                        <a:pt x="169" y="126"/>
                                      </a:lnTo>
                                      <a:lnTo>
                                        <a:pt x="161" y="137"/>
                                      </a:lnTo>
                                      <a:lnTo>
                                        <a:pt x="152" y="145"/>
                                      </a:lnTo>
                                      <a:lnTo>
                                        <a:pt x="155" y="146"/>
                                      </a:lnTo>
                                      <a:lnTo>
                                        <a:pt x="159" y="150"/>
                                      </a:lnTo>
                                      <a:lnTo>
                                        <a:pt x="161" y="151"/>
                                      </a:lnTo>
                                      <a:lnTo>
                                        <a:pt x="167" y="144"/>
                                      </a:lnTo>
                                      <a:lnTo>
                                        <a:pt x="173" y="136"/>
                                      </a:lnTo>
                                      <a:lnTo>
                                        <a:pt x="179" y="127"/>
                                      </a:lnTo>
                                      <a:lnTo>
                                        <a:pt x="183" y="118"/>
                                      </a:lnTo>
                                      <a:lnTo>
                                        <a:pt x="174" y="115"/>
                                      </a:lnTo>
                                      <a:close/>
                                      <a:moveTo>
                                        <a:pt x="287" y="95"/>
                                      </a:moveTo>
                                      <a:lnTo>
                                        <a:pt x="277" y="95"/>
                                      </a:lnTo>
                                      <a:lnTo>
                                        <a:pt x="277" y="139"/>
                                      </a:lnTo>
                                      <a:lnTo>
                                        <a:pt x="276" y="140"/>
                                      </a:lnTo>
                                      <a:lnTo>
                                        <a:pt x="272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57" y="143"/>
                                      </a:lnTo>
                                      <a:lnTo>
                                        <a:pt x="258" y="148"/>
                                      </a:lnTo>
                                      <a:lnTo>
                                        <a:pt x="259" y="151"/>
                                      </a:lnTo>
                                      <a:lnTo>
                                        <a:pt x="270" y="151"/>
                                      </a:lnTo>
                                      <a:lnTo>
                                        <a:pt x="277" y="150"/>
                                      </a:lnTo>
                                      <a:lnTo>
                                        <a:pt x="281" y="149"/>
                                      </a:lnTo>
                                      <a:lnTo>
                                        <a:pt x="285" y="147"/>
                                      </a:lnTo>
                                      <a:lnTo>
                                        <a:pt x="287" y="143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64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87" y="95"/>
                                      </a:lnTo>
                                      <a:close/>
                                      <a:moveTo>
                                        <a:pt x="203" y="115"/>
                                      </a:moveTo>
                                      <a:lnTo>
                                        <a:pt x="195" y="120"/>
                                      </a:lnTo>
                                      <a:lnTo>
                                        <a:pt x="201" y="127"/>
                                      </a:lnTo>
                                      <a:lnTo>
                                        <a:pt x="208" y="138"/>
                                      </a:lnTo>
                                      <a:lnTo>
                                        <a:pt x="211" y="145"/>
                                      </a:lnTo>
                                      <a:lnTo>
                                        <a:pt x="219" y="140"/>
                                      </a:lnTo>
                                      <a:lnTo>
                                        <a:pt x="216" y="133"/>
                                      </a:lnTo>
                                      <a:lnTo>
                                        <a:pt x="209" y="123"/>
                                      </a:lnTo>
                                      <a:lnTo>
                                        <a:pt x="203" y="115"/>
                                      </a:lnTo>
                                      <a:close/>
                                      <a:moveTo>
                                        <a:pt x="227" y="101"/>
                                      </a:moveTo>
                                      <a:lnTo>
                                        <a:pt x="152" y="101"/>
                                      </a:lnTo>
                                      <a:lnTo>
                                        <a:pt x="152" y="111"/>
                                      </a:lnTo>
                                      <a:lnTo>
                                        <a:pt x="227" y="111"/>
                                      </a:lnTo>
                                      <a:lnTo>
                                        <a:pt x="227" y="101"/>
                                      </a:lnTo>
                                      <a:close/>
                                      <a:moveTo>
                                        <a:pt x="176" y="32"/>
                                      </a:moveTo>
                                      <a:lnTo>
                                        <a:pt x="167" y="32"/>
                                      </a:lnTo>
                                      <a:lnTo>
                                        <a:pt x="167" y="101"/>
                                      </a:lnTo>
                                      <a:lnTo>
                                        <a:pt x="176" y="101"/>
                                      </a:lnTo>
                                      <a:lnTo>
                                        <a:pt x="176" y="83"/>
                                      </a:lnTo>
                                      <a:lnTo>
                                        <a:pt x="215" y="83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176" y="74"/>
                                      </a:lnTo>
                                      <a:lnTo>
                                        <a:pt x="176" y="57"/>
                                      </a:lnTo>
                                      <a:lnTo>
                                        <a:pt x="215" y="57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176" y="48"/>
                                      </a:lnTo>
                                      <a:lnTo>
                                        <a:pt x="176" y="32"/>
                                      </a:lnTo>
                                      <a:close/>
                                      <a:moveTo>
                                        <a:pt x="215" y="83"/>
                                      </a:moveTo>
                                      <a:lnTo>
                                        <a:pt x="206" y="83"/>
                                      </a:lnTo>
                                      <a:lnTo>
                                        <a:pt x="206" y="101"/>
                                      </a:lnTo>
                                      <a:lnTo>
                                        <a:pt x="215" y="101"/>
                                      </a:lnTo>
                                      <a:lnTo>
                                        <a:pt x="215" y="83"/>
                                      </a:lnTo>
                                      <a:close/>
                                      <a:moveTo>
                                        <a:pt x="287" y="56"/>
                                      </a:moveTo>
                                      <a:lnTo>
                                        <a:pt x="277" y="56"/>
                                      </a:lnTo>
                                      <a:lnTo>
                                        <a:pt x="277" y="8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87" y="56"/>
                                      </a:lnTo>
                                      <a:close/>
                                      <a:moveTo>
                                        <a:pt x="215" y="57"/>
                                      </a:moveTo>
                                      <a:lnTo>
                                        <a:pt x="206" y="57"/>
                                      </a:lnTo>
                                      <a:lnTo>
                                        <a:pt x="206" y="74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215" y="57"/>
                                      </a:lnTo>
                                      <a:close/>
                                      <a:moveTo>
                                        <a:pt x="215" y="32"/>
                                      </a:moveTo>
                                      <a:lnTo>
                                        <a:pt x="206" y="32"/>
                                      </a:lnTo>
                                      <a:lnTo>
                                        <a:pt x="206" y="48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215" y="32"/>
                                      </a:lnTo>
                                      <a:close/>
                                      <a:moveTo>
                                        <a:pt x="287" y="18"/>
                                      </a:moveTo>
                                      <a:lnTo>
                                        <a:pt x="277" y="18"/>
                                      </a:lnTo>
                                      <a:lnTo>
                                        <a:pt x="277" y="4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87" y="18"/>
                                      </a:lnTo>
                                      <a:close/>
                                      <a:moveTo>
                                        <a:pt x="227" y="22"/>
                                      </a:moveTo>
                                      <a:lnTo>
                                        <a:pt x="154" y="22"/>
                                      </a:lnTo>
                                      <a:lnTo>
                                        <a:pt x="154" y="32"/>
                                      </a:lnTo>
                                      <a:lnTo>
                                        <a:pt x="227" y="32"/>
                                      </a:lnTo>
                                      <a:lnTo>
                                        <a:pt x="227" y="22"/>
                                      </a:lnTo>
                                      <a:close/>
                                      <a:moveTo>
                                        <a:pt x="176" y="2"/>
                                      </a:moveTo>
                                      <a:lnTo>
                                        <a:pt x="167" y="2"/>
                                      </a:lnTo>
                                      <a:lnTo>
                                        <a:pt x="167" y="22"/>
                                      </a:lnTo>
                                      <a:lnTo>
                                        <a:pt x="176" y="22"/>
                                      </a:lnTo>
                                      <a:lnTo>
                                        <a:pt x="176" y="2"/>
                                      </a:lnTo>
                                      <a:close/>
                                      <a:moveTo>
                                        <a:pt x="215" y="2"/>
                                      </a:moveTo>
                                      <a:lnTo>
                                        <a:pt x="206" y="2"/>
                                      </a:lnTo>
                                      <a:lnTo>
                                        <a:pt x="206" y="22"/>
                                      </a:lnTo>
                                      <a:lnTo>
                                        <a:pt x="215" y="22"/>
                                      </a:lnTo>
                                      <a:lnTo>
                                        <a:pt x="215" y="2"/>
                                      </a:lnTo>
                                      <a:close/>
                                      <a:moveTo>
                                        <a:pt x="443" y="44"/>
                                      </a:moveTo>
                                      <a:lnTo>
                                        <a:pt x="308" y="44"/>
                                      </a:lnTo>
                                      <a:lnTo>
                                        <a:pt x="308" y="55"/>
                                      </a:lnTo>
                                      <a:lnTo>
                                        <a:pt x="443" y="55"/>
                                      </a:lnTo>
                                      <a:lnTo>
                                        <a:pt x="443" y="44"/>
                                      </a:lnTo>
                                      <a:close/>
                                      <a:moveTo>
                                        <a:pt x="347" y="75"/>
                                      </a:moveTo>
                                      <a:lnTo>
                                        <a:pt x="338" y="94"/>
                                      </a:lnTo>
                                      <a:lnTo>
                                        <a:pt x="328" y="112"/>
                                      </a:lnTo>
                                      <a:lnTo>
                                        <a:pt x="317" y="129"/>
                                      </a:lnTo>
                                      <a:lnTo>
                                        <a:pt x="306" y="143"/>
                                      </a:lnTo>
                                      <a:lnTo>
                                        <a:pt x="309" y="145"/>
                                      </a:lnTo>
                                      <a:lnTo>
                                        <a:pt x="314" y="148"/>
                                      </a:lnTo>
                                      <a:lnTo>
                                        <a:pt x="316" y="150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38" y="118"/>
                                      </a:lnTo>
                                      <a:lnTo>
                                        <a:pt x="348" y="99"/>
                                      </a:lnTo>
                                      <a:lnTo>
                                        <a:pt x="358" y="79"/>
                                      </a:lnTo>
                                      <a:lnTo>
                                        <a:pt x="347" y="75"/>
                                      </a:lnTo>
                                      <a:close/>
                                      <a:moveTo>
                                        <a:pt x="402" y="74"/>
                                      </a:moveTo>
                                      <a:lnTo>
                                        <a:pt x="392" y="79"/>
                                      </a:lnTo>
                                      <a:lnTo>
                                        <a:pt x="404" y="97"/>
                                      </a:lnTo>
                                      <a:lnTo>
                                        <a:pt x="415" y="116"/>
                                      </a:lnTo>
                                      <a:lnTo>
                                        <a:pt x="426" y="134"/>
                                      </a:lnTo>
                                      <a:lnTo>
                                        <a:pt x="434" y="149"/>
                                      </a:lnTo>
                                      <a:lnTo>
                                        <a:pt x="444" y="143"/>
                                      </a:lnTo>
                                      <a:lnTo>
                                        <a:pt x="436" y="128"/>
                                      </a:lnTo>
                                      <a:lnTo>
                                        <a:pt x="425" y="110"/>
                                      </a:lnTo>
                                      <a:lnTo>
                                        <a:pt x="413" y="92"/>
                                      </a:lnTo>
                                      <a:lnTo>
                                        <a:pt x="402" y="74"/>
                                      </a:lnTo>
                                      <a:close/>
                                      <a:moveTo>
                                        <a:pt x="372" y="0"/>
                                      </a:moveTo>
                                      <a:lnTo>
                                        <a:pt x="362" y="4"/>
                                      </a:lnTo>
                                      <a:lnTo>
                                        <a:pt x="367" y="15"/>
                                      </a:lnTo>
                                      <a:lnTo>
                                        <a:pt x="373" y="31"/>
                                      </a:lnTo>
                                      <a:lnTo>
                                        <a:pt x="376" y="40"/>
                                      </a:lnTo>
                                      <a:lnTo>
                                        <a:pt x="387" y="35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377" y="11"/>
                                      </a:lnTo>
                                      <a:lnTo>
                                        <a:pt x="3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787" name="任意多边形 8"/>
                              <wps:cNvSpPr/>
                              <wps:spPr>
                                <a:xfrm>
                                  <a:off x="4095" y="2572"/>
                                  <a:ext cx="27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2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25" y="9"/>
                                      </a:moveTo>
                                      <a:lnTo>
                                        <a:pt x="326" y="9"/>
                                      </a:lnTo>
                                      <a:lnTo>
                                        <a:pt x="326" y="147"/>
                                      </a:lnTo>
                                      <a:lnTo>
                                        <a:pt x="336" y="147"/>
                                      </a:lnTo>
                                      <a:lnTo>
                                        <a:pt x="336" y="137"/>
                                      </a:lnTo>
                                      <a:lnTo>
                                        <a:pt x="425" y="137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336" y="126"/>
                                      </a:lnTo>
                                      <a:lnTo>
                                        <a:pt x="336" y="78"/>
                                      </a:lnTo>
                                      <a:lnTo>
                                        <a:pt x="425" y="78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336" y="67"/>
                                      </a:lnTo>
                                      <a:lnTo>
                                        <a:pt x="336" y="20"/>
                                      </a:lnTo>
                                      <a:lnTo>
                                        <a:pt x="425" y="20"/>
                                      </a:lnTo>
                                      <a:lnTo>
                                        <a:pt x="425" y="9"/>
                                      </a:lnTo>
                                      <a:close/>
                                      <a:moveTo>
                                        <a:pt x="425" y="137"/>
                                      </a:moveTo>
                                      <a:lnTo>
                                        <a:pt x="414" y="137"/>
                                      </a:lnTo>
                                      <a:lnTo>
                                        <a:pt x="414" y="147"/>
                                      </a:lnTo>
                                      <a:lnTo>
                                        <a:pt x="425" y="147"/>
                                      </a:lnTo>
                                      <a:lnTo>
                                        <a:pt x="425" y="137"/>
                                      </a:lnTo>
                                      <a:close/>
                                      <a:moveTo>
                                        <a:pt x="425" y="78"/>
                                      </a:moveTo>
                                      <a:lnTo>
                                        <a:pt x="414" y="78"/>
                                      </a:lnTo>
                                      <a:lnTo>
                                        <a:pt x="414" y="126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425" y="78"/>
                                      </a:lnTo>
                                      <a:close/>
                                      <a:moveTo>
                                        <a:pt x="425" y="20"/>
                                      </a:moveTo>
                                      <a:lnTo>
                                        <a:pt x="414" y="20"/>
                                      </a:lnTo>
                                      <a:lnTo>
                                        <a:pt x="414" y="67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425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</wpg:grpSp>
                        </wpg:grpSp>
                        <wps:wsp>
                          <wps:cNvPr id="1469" name="任意多边形 1469"/>
                          <wps:cNvSpPr/>
                          <wps:spPr>
                            <a:xfrm>
                              <a:off x="4635" y="4224"/>
                              <a:ext cx="390" cy="18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5" h="487">
                                  <a:moveTo>
                                    <a:pt x="0" y="372"/>
                                  </a:moveTo>
                                  <a:lnTo>
                                    <a:pt x="2" y="385"/>
                                  </a:lnTo>
                                  <a:lnTo>
                                    <a:pt x="3" y="395"/>
                                  </a:lnTo>
                                  <a:lnTo>
                                    <a:pt x="3" y="409"/>
                                  </a:lnTo>
                                  <a:lnTo>
                                    <a:pt x="2" y="417"/>
                                  </a:lnTo>
                                  <a:lnTo>
                                    <a:pt x="0" y="431"/>
                                  </a:lnTo>
                                  <a:lnTo>
                                    <a:pt x="68" y="427"/>
                                  </a:lnTo>
                                  <a:lnTo>
                                    <a:pt x="80" y="426"/>
                                  </a:lnTo>
                                  <a:lnTo>
                                    <a:pt x="492" y="426"/>
                                  </a:lnTo>
                                  <a:lnTo>
                                    <a:pt x="491" y="418"/>
                                  </a:lnTo>
                                  <a:lnTo>
                                    <a:pt x="490" y="409"/>
                                  </a:lnTo>
                                  <a:lnTo>
                                    <a:pt x="490" y="395"/>
                                  </a:lnTo>
                                  <a:lnTo>
                                    <a:pt x="491" y="387"/>
                                  </a:lnTo>
                                  <a:lnTo>
                                    <a:pt x="492" y="376"/>
                                  </a:lnTo>
                                  <a:lnTo>
                                    <a:pt x="80" y="376"/>
                                  </a:lnTo>
                                  <a:lnTo>
                                    <a:pt x="68" y="376"/>
                                  </a:lnTo>
                                  <a:lnTo>
                                    <a:pt x="0" y="372"/>
                                  </a:lnTo>
                                  <a:close/>
                                  <a:moveTo>
                                    <a:pt x="492" y="426"/>
                                  </a:moveTo>
                                  <a:lnTo>
                                    <a:pt x="415" y="426"/>
                                  </a:lnTo>
                                  <a:lnTo>
                                    <a:pt x="428" y="427"/>
                                  </a:lnTo>
                                  <a:lnTo>
                                    <a:pt x="445" y="427"/>
                                  </a:lnTo>
                                  <a:lnTo>
                                    <a:pt x="467" y="429"/>
                                  </a:lnTo>
                                  <a:lnTo>
                                    <a:pt x="492" y="431"/>
                                  </a:lnTo>
                                  <a:lnTo>
                                    <a:pt x="492" y="426"/>
                                  </a:lnTo>
                                  <a:close/>
                                  <a:moveTo>
                                    <a:pt x="492" y="372"/>
                                  </a:moveTo>
                                  <a:lnTo>
                                    <a:pt x="427" y="376"/>
                                  </a:lnTo>
                                  <a:lnTo>
                                    <a:pt x="415" y="376"/>
                                  </a:lnTo>
                                  <a:lnTo>
                                    <a:pt x="492" y="376"/>
                                  </a:lnTo>
                                  <a:lnTo>
                                    <a:pt x="492" y="372"/>
                                  </a:lnTo>
                                  <a:close/>
                                  <a:moveTo>
                                    <a:pt x="54" y="58"/>
                                  </a:moveTo>
                                  <a:lnTo>
                                    <a:pt x="56" y="72"/>
                                  </a:lnTo>
                                  <a:lnTo>
                                    <a:pt x="57" y="81"/>
                                  </a:lnTo>
                                  <a:lnTo>
                                    <a:pt x="57" y="93"/>
                                  </a:lnTo>
                                  <a:lnTo>
                                    <a:pt x="56" y="103"/>
                                  </a:lnTo>
                                  <a:lnTo>
                                    <a:pt x="54" y="115"/>
                                  </a:lnTo>
                                  <a:lnTo>
                                    <a:pt x="77" y="113"/>
                                  </a:lnTo>
                                  <a:lnTo>
                                    <a:pt x="98" y="112"/>
                                  </a:lnTo>
                                  <a:lnTo>
                                    <a:pt x="114" y="111"/>
                                  </a:lnTo>
                                  <a:lnTo>
                                    <a:pt x="128" y="111"/>
                                  </a:lnTo>
                                  <a:lnTo>
                                    <a:pt x="438" y="111"/>
                                  </a:lnTo>
                                  <a:lnTo>
                                    <a:pt x="437" y="102"/>
                                  </a:lnTo>
                                  <a:lnTo>
                                    <a:pt x="436" y="93"/>
                                  </a:lnTo>
                                  <a:lnTo>
                                    <a:pt x="436" y="81"/>
                                  </a:lnTo>
                                  <a:lnTo>
                                    <a:pt x="437" y="72"/>
                                  </a:lnTo>
                                  <a:lnTo>
                                    <a:pt x="438" y="63"/>
                                  </a:lnTo>
                                  <a:lnTo>
                                    <a:pt x="128" y="63"/>
                                  </a:lnTo>
                                  <a:lnTo>
                                    <a:pt x="118" y="62"/>
                                  </a:lnTo>
                                  <a:lnTo>
                                    <a:pt x="54" y="58"/>
                                  </a:lnTo>
                                  <a:close/>
                                  <a:moveTo>
                                    <a:pt x="438" y="111"/>
                                  </a:moveTo>
                                  <a:lnTo>
                                    <a:pt x="365" y="111"/>
                                  </a:lnTo>
                                  <a:lnTo>
                                    <a:pt x="380" y="111"/>
                                  </a:lnTo>
                                  <a:lnTo>
                                    <a:pt x="397" y="112"/>
                                  </a:lnTo>
                                  <a:lnTo>
                                    <a:pt x="416" y="113"/>
                                  </a:lnTo>
                                  <a:lnTo>
                                    <a:pt x="438" y="115"/>
                                  </a:lnTo>
                                  <a:lnTo>
                                    <a:pt x="438" y="111"/>
                                  </a:lnTo>
                                  <a:close/>
                                  <a:moveTo>
                                    <a:pt x="438" y="58"/>
                                  </a:moveTo>
                                  <a:lnTo>
                                    <a:pt x="375" y="62"/>
                                  </a:lnTo>
                                  <a:lnTo>
                                    <a:pt x="364" y="63"/>
                                  </a:lnTo>
                                  <a:lnTo>
                                    <a:pt x="438" y="63"/>
                                  </a:lnTo>
                                  <a:lnTo>
                                    <a:pt x="438" y="58"/>
                                  </a:lnTo>
                                  <a:close/>
                                  <a:moveTo>
                                    <a:pt x="717" y="0"/>
                                  </a:moveTo>
                                  <a:lnTo>
                                    <a:pt x="722" y="73"/>
                                  </a:lnTo>
                                  <a:lnTo>
                                    <a:pt x="722" y="180"/>
                                  </a:lnTo>
                                  <a:lnTo>
                                    <a:pt x="720" y="236"/>
                                  </a:lnTo>
                                  <a:lnTo>
                                    <a:pt x="716" y="284"/>
                                  </a:lnTo>
                                  <a:lnTo>
                                    <a:pt x="708" y="325"/>
                                  </a:lnTo>
                                  <a:lnTo>
                                    <a:pt x="698" y="359"/>
                                  </a:lnTo>
                                  <a:lnTo>
                                    <a:pt x="685" y="384"/>
                                  </a:lnTo>
                                  <a:lnTo>
                                    <a:pt x="668" y="407"/>
                                  </a:lnTo>
                                  <a:lnTo>
                                    <a:pt x="647" y="429"/>
                                  </a:lnTo>
                                  <a:lnTo>
                                    <a:pt x="622" y="449"/>
                                  </a:lnTo>
                                  <a:lnTo>
                                    <a:pt x="611" y="457"/>
                                  </a:lnTo>
                                  <a:lnTo>
                                    <a:pt x="618" y="458"/>
                                  </a:lnTo>
                                  <a:lnTo>
                                    <a:pt x="628" y="461"/>
                                  </a:lnTo>
                                  <a:lnTo>
                                    <a:pt x="652" y="472"/>
                                  </a:lnTo>
                                  <a:lnTo>
                                    <a:pt x="662" y="478"/>
                                  </a:lnTo>
                                  <a:lnTo>
                                    <a:pt x="671" y="487"/>
                                  </a:lnTo>
                                  <a:lnTo>
                                    <a:pt x="679" y="478"/>
                                  </a:lnTo>
                                  <a:lnTo>
                                    <a:pt x="698" y="455"/>
                                  </a:lnTo>
                                  <a:lnTo>
                                    <a:pt x="714" y="432"/>
                                  </a:lnTo>
                                  <a:lnTo>
                                    <a:pt x="728" y="409"/>
                                  </a:lnTo>
                                  <a:lnTo>
                                    <a:pt x="740" y="386"/>
                                  </a:lnTo>
                                  <a:lnTo>
                                    <a:pt x="747" y="367"/>
                                  </a:lnTo>
                                  <a:lnTo>
                                    <a:pt x="754" y="346"/>
                                  </a:lnTo>
                                  <a:lnTo>
                                    <a:pt x="761" y="322"/>
                                  </a:lnTo>
                                  <a:lnTo>
                                    <a:pt x="766" y="297"/>
                                  </a:lnTo>
                                  <a:lnTo>
                                    <a:pt x="1031" y="297"/>
                                  </a:lnTo>
                                  <a:lnTo>
                                    <a:pt x="1031" y="253"/>
                                  </a:lnTo>
                                  <a:lnTo>
                                    <a:pt x="771" y="253"/>
                                  </a:lnTo>
                                  <a:lnTo>
                                    <a:pt x="772" y="173"/>
                                  </a:lnTo>
                                  <a:lnTo>
                                    <a:pt x="1031" y="173"/>
                                  </a:lnTo>
                                  <a:lnTo>
                                    <a:pt x="1031" y="129"/>
                                  </a:lnTo>
                                  <a:lnTo>
                                    <a:pt x="772" y="129"/>
                                  </a:lnTo>
                                  <a:lnTo>
                                    <a:pt x="772" y="49"/>
                                  </a:lnTo>
                                  <a:lnTo>
                                    <a:pt x="1031" y="49"/>
                                  </a:lnTo>
                                  <a:lnTo>
                                    <a:pt x="1031" y="44"/>
                                  </a:lnTo>
                                  <a:lnTo>
                                    <a:pt x="1033" y="24"/>
                                  </a:lnTo>
                                  <a:lnTo>
                                    <a:pt x="1034" y="4"/>
                                  </a:lnTo>
                                  <a:lnTo>
                                    <a:pt x="791" y="4"/>
                                  </a:lnTo>
                                  <a:lnTo>
                                    <a:pt x="777" y="4"/>
                                  </a:lnTo>
                                  <a:lnTo>
                                    <a:pt x="760" y="3"/>
                                  </a:lnTo>
                                  <a:lnTo>
                                    <a:pt x="740" y="2"/>
                                  </a:lnTo>
                                  <a:lnTo>
                                    <a:pt x="717" y="0"/>
                                  </a:lnTo>
                                  <a:close/>
                                  <a:moveTo>
                                    <a:pt x="909" y="412"/>
                                  </a:moveTo>
                                  <a:lnTo>
                                    <a:pt x="915" y="424"/>
                                  </a:lnTo>
                                  <a:lnTo>
                                    <a:pt x="920" y="434"/>
                                  </a:lnTo>
                                  <a:lnTo>
                                    <a:pt x="924" y="443"/>
                                  </a:lnTo>
                                  <a:lnTo>
                                    <a:pt x="926" y="449"/>
                                  </a:lnTo>
                                  <a:lnTo>
                                    <a:pt x="928" y="456"/>
                                  </a:lnTo>
                                  <a:lnTo>
                                    <a:pt x="929" y="466"/>
                                  </a:lnTo>
                                  <a:lnTo>
                                    <a:pt x="929" y="472"/>
                                  </a:lnTo>
                                  <a:lnTo>
                                    <a:pt x="929" y="481"/>
                                  </a:lnTo>
                                  <a:lnTo>
                                    <a:pt x="964" y="478"/>
                                  </a:lnTo>
                                  <a:lnTo>
                                    <a:pt x="992" y="472"/>
                                  </a:lnTo>
                                  <a:lnTo>
                                    <a:pt x="1012" y="464"/>
                                  </a:lnTo>
                                  <a:lnTo>
                                    <a:pt x="1026" y="454"/>
                                  </a:lnTo>
                                  <a:lnTo>
                                    <a:pt x="1028" y="449"/>
                                  </a:lnTo>
                                  <a:lnTo>
                                    <a:pt x="1029" y="440"/>
                                  </a:lnTo>
                                  <a:lnTo>
                                    <a:pt x="1030" y="425"/>
                                  </a:lnTo>
                                  <a:lnTo>
                                    <a:pt x="1030" y="418"/>
                                  </a:lnTo>
                                  <a:lnTo>
                                    <a:pt x="948" y="418"/>
                                  </a:lnTo>
                                  <a:lnTo>
                                    <a:pt x="944" y="417"/>
                                  </a:lnTo>
                                  <a:lnTo>
                                    <a:pt x="939" y="416"/>
                                  </a:lnTo>
                                  <a:lnTo>
                                    <a:pt x="915" y="412"/>
                                  </a:lnTo>
                                  <a:lnTo>
                                    <a:pt x="909" y="412"/>
                                  </a:lnTo>
                                  <a:close/>
                                  <a:moveTo>
                                    <a:pt x="1031" y="297"/>
                                  </a:moveTo>
                                  <a:lnTo>
                                    <a:pt x="979" y="297"/>
                                  </a:lnTo>
                                  <a:lnTo>
                                    <a:pt x="979" y="403"/>
                                  </a:lnTo>
                                  <a:lnTo>
                                    <a:pt x="977" y="411"/>
                                  </a:lnTo>
                                  <a:lnTo>
                                    <a:pt x="973" y="413"/>
                                  </a:lnTo>
                                  <a:lnTo>
                                    <a:pt x="968" y="416"/>
                                  </a:lnTo>
                                  <a:lnTo>
                                    <a:pt x="961" y="418"/>
                                  </a:lnTo>
                                  <a:lnTo>
                                    <a:pt x="1030" y="418"/>
                                  </a:lnTo>
                                  <a:lnTo>
                                    <a:pt x="1030" y="411"/>
                                  </a:lnTo>
                                  <a:lnTo>
                                    <a:pt x="1031" y="297"/>
                                  </a:lnTo>
                                  <a:close/>
                                  <a:moveTo>
                                    <a:pt x="1031" y="173"/>
                                  </a:moveTo>
                                  <a:lnTo>
                                    <a:pt x="979" y="173"/>
                                  </a:lnTo>
                                  <a:lnTo>
                                    <a:pt x="979" y="253"/>
                                  </a:lnTo>
                                  <a:lnTo>
                                    <a:pt x="1031" y="253"/>
                                  </a:lnTo>
                                  <a:lnTo>
                                    <a:pt x="1031" y="173"/>
                                  </a:lnTo>
                                  <a:close/>
                                  <a:moveTo>
                                    <a:pt x="1031" y="49"/>
                                  </a:moveTo>
                                  <a:lnTo>
                                    <a:pt x="979" y="49"/>
                                  </a:lnTo>
                                  <a:lnTo>
                                    <a:pt x="979" y="129"/>
                                  </a:lnTo>
                                  <a:lnTo>
                                    <a:pt x="1031" y="129"/>
                                  </a:lnTo>
                                  <a:lnTo>
                                    <a:pt x="1031" y="68"/>
                                  </a:lnTo>
                                  <a:lnTo>
                                    <a:pt x="1031" y="58"/>
                                  </a:lnTo>
                                  <a:lnTo>
                                    <a:pt x="1031" y="49"/>
                                  </a:lnTo>
                                  <a:close/>
                                  <a:moveTo>
                                    <a:pt x="1034" y="0"/>
                                  </a:moveTo>
                                  <a:lnTo>
                                    <a:pt x="986" y="3"/>
                                  </a:lnTo>
                                  <a:lnTo>
                                    <a:pt x="969" y="4"/>
                                  </a:lnTo>
                                  <a:lnTo>
                                    <a:pt x="957" y="4"/>
                                  </a:lnTo>
                                  <a:lnTo>
                                    <a:pt x="1034" y="4"/>
                                  </a:lnTo>
                                  <a:lnTo>
                                    <a:pt x="10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83" name="任意多边形 1483"/>
                          <wps:cNvSpPr/>
                          <wps:spPr>
                            <a:xfrm>
                              <a:off x="6929" y="4266"/>
                              <a:ext cx="907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475" h="385">
                                  <a:moveTo>
                                    <a:pt x="195" y="2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0" y="379"/>
                                  </a:lnTo>
                                  <a:lnTo>
                                    <a:pt x="57" y="379"/>
                                  </a:lnTo>
                                  <a:lnTo>
                                    <a:pt x="57" y="214"/>
                                  </a:lnTo>
                                  <a:lnTo>
                                    <a:pt x="186" y="214"/>
                                  </a:lnTo>
                                  <a:lnTo>
                                    <a:pt x="186" y="167"/>
                                  </a:lnTo>
                                  <a:lnTo>
                                    <a:pt x="57" y="167"/>
                                  </a:lnTo>
                                  <a:lnTo>
                                    <a:pt x="57" y="50"/>
                                  </a:lnTo>
                                  <a:lnTo>
                                    <a:pt x="195" y="50"/>
                                  </a:lnTo>
                                  <a:lnTo>
                                    <a:pt x="195" y="2"/>
                                  </a:lnTo>
                                  <a:close/>
                                  <a:moveTo>
                                    <a:pt x="478" y="2"/>
                                  </a:moveTo>
                                  <a:lnTo>
                                    <a:pt x="281" y="2"/>
                                  </a:lnTo>
                                  <a:lnTo>
                                    <a:pt x="281" y="379"/>
                                  </a:lnTo>
                                  <a:lnTo>
                                    <a:pt x="486" y="379"/>
                                  </a:lnTo>
                                  <a:lnTo>
                                    <a:pt x="486" y="331"/>
                                  </a:lnTo>
                                  <a:lnTo>
                                    <a:pt x="338" y="331"/>
                                  </a:lnTo>
                                  <a:lnTo>
                                    <a:pt x="338" y="206"/>
                                  </a:lnTo>
                                  <a:lnTo>
                                    <a:pt x="470" y="206"/>
                                  </a:lnTo>
                                  <a:lnTo>
                                    <a:pt x="470" y="159"/>
                                  </a:lnTo>
                                  <a:lnTo>
                                    <a:pt x="338" y="159"/>
                                  </a:lnTo>
                                  <a:lnTo>
                                    <a:pt x="338" y="50"/>
                                  </a:lnTo>
                                  <a:lnTo>
                                    <a:pt x="478" y="50"/>
                                  </a:lnTo>
                                  <a:lnTo>
                                    <a:pt x="478" y="2"/>
                                  </a:lnTo>
                                  <a:close/>
                                  <a:moveTo>
                                    <a:pt x="654" y="0"/>
                                  </a:moveTo>
                                  <a:lnTo>
                                    <a:pt x="630" y="1"/>
                                  </a:lnTo>
                                  <a:lnTo>
                                    <a:pt x="606" y="2"/>
                                  </a:lnTo>
                                  <a:lnTo>
                                    <a:pt x="584" y="5"/>
                                  </a:lnTo>
                                  <a:lnTo>
                                    <a:pt x="566" y="8"/>
                                  </a:lnTo>
                                  <a:lnTo>
                                    <a:pt x="566" y="378"/>
                                  </a:lnTo>
                                  <a:lnTo>
                                    <a:pt x="580" y="380"/>
                                  </a:lnTo>
                                  <a:lnTo>
                                    <a:pt x="597" y="381"/>
                                  </a:lnTo>
                                  <a:lnTo>
                                    <a:pt x="618" y="382"/>
                                  </a:lnTo>
                                  <a:lnTo>
                                    <a:pt x="641" y="382"/>
                                  </a:lnTo>
                                  <a:lnTo>
                                    <a:pt x="684" y="380"/>
                                  </a:lnTo>
                                  <a:lnTo>
                                    <a:pt x="719" y="374"/>
                                  </a:lnTo>
                                  <a:lnTo>
                                    <a:pt x="748" y="363"/>
                                  </a:lnTo>
                                  <a:lnTo>
                                    <a:pt x="769" y="347"/>
                                  </a:lnTo>
                                  <a:lnTo>
                                    <a:pt x="777" y="339"/>
                                  </a:lnTo>
                                  <a:lnTo>
                                    <a:pt x="643" y="339"/>
                                  </a:lnTo>
                                  <a:lnTo>
                                    <a:pt x="631" y="338"/>
                                  </a:lnTo>
                                  <a:lnTo>
                                    <a:pt x="623" y="337"/>
                                  </a:lnTo>
                                  <a:lnTo>
                                    <a:pt x="623" y="202"/>
                                  </a:lnTo>
                                  <a:lnTo>
                                    <a:pt x="771" y="202"/>
                                  </a:lnTo>
                                  <a:lnTo>
                                    <a:pt x="755" y="189"/>
                                  </a:lnTo>
                                  <a:lnTo>
                                    <a:pt x="727" y="177"/>
                                  </a:lnTo>
                                  <a:lnTo>
                                    <a:pt x="727" y="176"/>
                                  </a:lnTo>
                                  <a:lnTo>
                                    <a:pt x="753" y="162"/>
                                  </a:lnTo>
                                  <a:lnTo>
                                    <a:pt x="755" y="160"/>
                                  </a:lnTo>
                                  <a:lnTo>
                                    <a:pt x="623" y="160"/>
                                  </a:lnTo>
                                  <a:lnTo>
                                    <a:pt x="623" y="46"/>
                                  </a:lnTo>
                                  <a:lnTo>
                                    <a:pt x="630" y="45"/>
                                  </a:lnTo>
                                  <a:lnTo>
                                    <a:pt x="641" y="43"/>
                                  </a:lnTo>
                                  <a:lnTo>
                                    <a:pt x="771" y="43"/>
                                  </a:lnTo>
                                  <a:lnTo>
                                    <a:pt x="764" y="33"/>
                                  </a:lnTo>
                                  <a:lnTo>
                                    <a:pt x="724" y="9"/>
                                  </a:lnTo>
                                  <a:lnTo>
                                    <a:pt x="654" y="0"/>
                                  </a:lnTo>
                                  <a:close/>
                                  <a:moveTo>
                                    <a:pt x="771" y="202"/>
                                  </a:moveTo>
                                  <a:lnTo>
                                    <a:pt x="656" y="202"/>
                                  </a:lnTo>
                                  <a:lnTo>
                                    <a:pt x="688" y="206"/>
                                  </a:lnTo>
                                  <a:lnTo>
                                    <a:pt x="716" y="217"/>
                                  </a:lnTo>
                                  <a:lnTo>
                                    <a:pt x="735" y="238"/>
                                  </a:lnTo>
                                  <a:lnTo>
                                    <a:pt x="742" y="270"/>
                                  </a:lnTo>
                                  <a:lnTo>
                                    <a:pt x="736" y="302"/>
                                  </a:lnTo>
                                  <a:lnTo>
                                    <a:pt x="717" y="323"/>
                                  </a:lnTo>
                                  <a:lnTo>
                                    <a:pt x="690" y="335"/>
                                  </a:lnTo>
                                  <a:lnTo>
                                    <a:pt x="657" y="339"/>
                                  </a:lnTo>
                                  <a:lnTo>
                                    <a:pt x="777" y="339"/>
                                  </a:lnTo>
                                  <a:lnTo>
                                    <a:pt x="780" y="335"/>
                                  </a:lnTo>
                                  <a:lnTo>
                                    <a:pt x="791" y="319"/>
                                  </a:lnTo>
                                  <a:lnTo>
                                    <a:pt x="799" y="298"/>
                                  </a:lnTo>
                                  <a:lnTo>
                                    <a:pt x="802" y="271"/>
                                  </a:lnTo>
                                  <a:lnTo>
                                    <a:pt x="796" y="236"/>
                                  </a:lnTo>
                                  <a:lnTo>
                                    <a:pt x="779" y="208"/>
                                  </a:lnTo>
                                  <a:lnTo>
                                    <a:pt x="771" y="202"/>
                                  </a:lnTo>
                                  <a:close/>
                                  <a:moveTo>
                                    <a:pt x="771" y="43"/>
                                  </a:moveTo>
                                  <a:lnTo>
                                    <a:pt x="660" y="43"/>
                                  </a:lnTo>
                                  <a:lnTo>
                                    <a:pt x="686" y="46"/>
                                  </a:lnTo>
                                  <a:lnTo>
                                    <a:pt x="709" y="55"/>
                                  </a:lnTo>
                                  <a:lnTo>
                                    <a:pt x="725" y="72"/>
                                  </a:lnTo>
                                  <a:lnTo>
                                    <a:pt x="732" y="100"/>
                                  </a:lnTo>
                                  <a:lnTo>
                                    <a:pt x="726" y="124"/>
                                  </a:lnTo>
                                  <a:lnTo>
                                    <a:pt x="712" y="143"/>
                                  </a:lnTo>
                                  <a:lnTo>
                                    <a:pt x="688" y="155"/>
                                  </a:lnTo>
                                  <a:lnTo>
                                    <a:pt x="658" y="160"/>
                                  </a:lnTo>
                                  <a:lnTo>
                                    <a:pt x="755" y="160"/>
                                  </a:lnTo>
                                  <a:lnTo>
                                    <a:pt x="772" y="143"/>
                                  </a:lnTo>
                                  <a:lnTo>
                                    <a:pt x="784" y="120"/>
                                  </a:lnTo>
                                  <a:lnTo>
                                    <a:pt x="789" y="94"/>
                                  </a:lnTo>
                                  <a:lnTo>
                                    <a:pt x="784" y="63"/>
                                  </a:lnTo>
                                  <a:lnTo>
                                    <a:pt x="771" y="43"/>
                                  </a:lnTo>
                                  <a:close/>
                                  <a:moveTo>
                                    <a:pt x="976" y="0"/>
                                  </a:moveTo>
                                  <a:lnTo>
                                    <a:pt x="951" y="1"/>
                                  </a:lnTo>
                                  <a:lnTo>
                                    <a:pt x="926" y="2"/>
                                  </a:lnTo>
                                  <a:lnTo>
                                    <a:pt x="904" y="5"/>
                                  </a:lnTo>
                                  <a:lnTo>
                                    <a:pt x="884" y="8"/>
                                  </a:lnTo>
                                  <a:lnTo>
                                    <a:pt x="884" y="379"/>
                                  </a:lnTo>
                                  <a:lnTo>
                                    <a:pt x="941" y="379"/>
                                  </a:lnTo>
                                  <a:lnTo>
                                    <a:pt x="941" y="220"/>
                                  </a:lnTo>
                                  <a:lnTo>
                                    <a:pt x="1072" y="220"/>
                                  </a:lnTo>
                                  <a:lnTo>
                                    <a:pt x="1064" y="211"/>
                                  </a:lnTo>
                                  <a:lnTo>
                                    <a:pt x="1046" y="200"/>
                                  </a:lnTo>
                                  <a:lnTo>
                                    <a:pt x="1046" y="199"/>
                                  </a:lnTo>
                                  <a:lnTo>
                                    <a:pt x="1072" y="185"/>
                                  </a:lnTo>
                                  <a:lnTo>
                                    <a:pt x="1080" y="177"/>
                                  </a:lnTo>
                                  <a:lnTo>
                                    <a:pt x="941" y="177"/>
                                  </a:lnTo>
                                  <a:lnTo>
                                    <a:pt x="941" y="48"/>
                                  </a:lnTo>
                                  <a:lnTo>
                                    <a:pt x="948" y="46"/>
                                  </a:lnTo>
                                  <a:lnTo>
                                    <a:pt x="962" y="44"/>
                                  </a:lnTo>
                                  <a:lnTo>
                                    <a:pt x="1096" y="44"/>
                                  </a:lnTo>
                                  <a:lnTo>
                                    <a:pt x="1083" y="30"/>
                                  </a:lnTo>
                                  <a:lnTo>
                                    <a:pt x="1063" y="16"/>
                                  </a:lnTo>
                                  <a:lnTo>
                                    <a:pt x="1039" y="7"/>
                                  </a:lnTo>
                                  <a:lnTo>
                                    <a:pt x="1010" y="2"/>
                                  </a:lnTo>
                                  <a:lnTo>
                                    <a:pt x="976" y="0"/>
                                  </a:lnTo>
                                  <a:close/>
                                  <a:moveTo>
                                    <a:pt x="1072" y="220"/>
                                  </a:moveTo>
                                  <a:lnTo>
                                    <a:pt x="975" y="220"/>
                                  </a:lnTo>
                                  <a:lnTo>
                                    <a:pt x="1001" y="223"/>
                                  </a:lnTo>
                                  <a:lnTo>
                                    <a:pt x="1021" y="236"/>
                                  </a:lnTo>
                                  <a:lnTo>
                                    <a:pt x="1034" y="257"/>
                                  </a:lnTo>
                                  <a:lnTo>
                                    <a:pt x="1044" y="289"/>
                                  </a:lnTo>
                                  <a:lnTo>
                                    <a:pt x="1050" y="321"/>
                                  </a:lnTo>
                                  <a:lnTo>
                                    <a:pt x="1057" y="347"/>
                                  </a:lnTo>
                                  <a:lnTo>
                                    <a:pt x="1063" y="367"/>
                                  </a:lnTo>
                                  <a:lnTo>
                                    <a:pt x="1067" y="379"/>
                                  </a:lnTo>
                                  <a:lnTo>
                                    <a:pt x="1126" y="379"/>
                                  </a:lnTo>
                                  <a:lnTo>
                                    <a:pt x="1120" y="364"/>
                                  </a:lnTo>
                                  <a:lnTo>
                                    <a:pt x="1114" y="341"/>
                                  </a:lnTo>
                                  <a:lnTo>
                                    <a:pt x="1106" y="311"/>
                                  </a:lnTo>
                                  <a:lnTo>
                                    <a:pt x="1098" y="277"/>
                                  </a:lnTo>
                                  <a:lnTo>
                                    <a:pt x="1090" y="249"/>
                                  </a:lnTo>
                                  <a:lnTo>
                                    <a:pt x="1079" y="227"/>
                                  </a:lnTo>
                                  <a:lnTo>
                                    <a:pt x="1072" y="220"/>
                                  </a:lnTo>
                                  <a:close/>
                                  <a:moveTo>
                                    <a:pt x="1096" y="44"/>
                                  </a:moveTo>
                                  <a:lnTo>
                                    <a:pt x="981" y="44"/>
                                  </a:lnTo>
                                  <a:lnTo>
                                    <a:pt x="1010" y="48"/>
                                  </a:lnTo>
                                  <a:lnTo>
                                    <a:pt x="1034" y="59"/>
                                  </a:lnTo>
                                  <a:lnTo>
                                    <a:pt x="1050" y="79"/>
                                  </a:lnTo>
                                  <a:lnTo>
                                    <a:pt x="1056" y="110"/>
                                  </a:lnTo>
                                  <a:lnTo>
                                    <a:pt x="1051" y="137"/>
                                  </a:lnTo>
                                  <a:lnTo>
                                    <a:pt x="1035" y="158"/>
                                  </a:lnTo>
                                  <a:lnTo>
                                    <a:pt x="1011" y="172"/>
                                  </a:lnTo>
                                  <a:lnTo>
                                    <a:pt x="979" y="177"/>
                                  </a:lnTo>
                                  <a:lnTo>
                                    <a:pt x="1080" y="177"/>
                                  </a:lnTo>
                                  <a:lnTo>
                                    <a:pt x="1093" y="164"/>
                                  </a:lnTo>
                                  <a:lnTo>
                                    <a:pt x="1108" y="137"/>
                                  </a:lnTo>
                                  <a:lnTo>
                                    <a:pt x="1113" y="104"/>
                                  </a:lnTo>
                                  <a:lnTo>
                                    <a:pt x="1111" y="82"/>
                                  </a:lnTo>
                                  <a:lnTo>
                                    <a:pt x="1105" y="62"/>
                                  </a:lnTo>
                                  <a:lnTo>
                                    <a:pt x="1096" y="44"/>
                                  </a:lnTo>
                                  <a:lnTo>
                                    <a:pt x="1096" y="44"/>
                                  </a:lnTo>
                                  <a:close/>
                                  <a:moveTo>
                                    <a:pt x="1255" y="2"/>
                                  </a:moveTo>
                                  <a:lnTo>
                                    <a:pt x="1198" y="2"/>
                                  </a:lnTo>
                                  <a:lnTo>
                                    <a:pt x="1198" y="227"/>
                                  </a:lnTo>
                                  <a:lnTo>
                                    <a:pt x="1208" y="299"/>
                                  </a:lnTo>
                                  <a:lnTo>
                                    <a:pt x="1234" y="348"/>
                                  </a:lnTo>
                                  <a:lnTo>
                                    <a:pt x="1275" y="376"/>
                                  </a:lnTo>
                                  <a:lnTo>
                                    <a:pt x="1328" y="384"/>
                                  </a:lnTo>
                                  <a:lnTo>
                                    <a:pt x="1383" y="375"/>
                                  </a:lnTo>
                                  <a:lnTo>
                                    <a:pt x="1426" y="347"/>
                                  </a:lnTo>
                                  <a:lnTo>
                                    <a:pt x="1431" y="338"/>
                                  </a:lnTo>
                                  <a:lnTo>
                                    <a:pt x="1330" y="338"/>
                                  </a:lnTo>
                                  <a:lnTo>
                                    <a:pt x="1300" y="332"/>
                                  </a:lnTo>
                                  <a:lnTo>
                                    <a:pt x="1276" y="312"/>
                                  </a:lnTo>
                                  <a:lnTo>
                                    <a:pt x="1261" y="279"/>
                                  </a:lnTo>
                                  <a:lnTo>
                                    <a:pt x="1255" y="230"/>
                                  </a:lnTo>
                                  <a:lnTo>
                                    <a:pt x="1255" y="2"/>
                                  </a:lnTo>
                                  <a:close/>
                                  <a:moveTo>
                                    <a:pt x="1463" y="2"/>
                                  </a:moveTo>
                                  <a:lnTo>
                                    <a:pt x="1406" y="2"/>
                                  </a:lnTo>
                                  <a:lnTo>
                                    <a:pt x="1406" y="230"/>
                                  </a:lnTo>
                                  <a:lnTo>
                                    <a:pt x="1401" y="279"/>
                                  </a:lnTo>
                                  <a:lnTo>
                                    <a:pt x="1386" y="312"/>
                                  </a:lnTo>
                                  <a:lnTo>
                                    <a:pt x="1361" y="331"/>
                                  </a:lnTo>
                                  <a:lnTo>
                                    <a:pt x="1330" y="338"/>
                                  </a:lnTo>
                                  <a:lnTo>
                                    <a:pt x="1431" y="338"/>
                                  </a:lnTo>
                                  <a:lnTo>
                                    <a:pt x="1453" y="297"/>
                                  </a:lnTo>
                                  <a:lnTo>
                                    <a:pt x="1463" y="225"/>
                                  </a:lnTo>
                                  <a:lnTo>
                                    <a:pt x="1463" y="2"/>
                                  </a:lnTo>
                                  <a:close/>
                                  <a:moveTo>
                                    <a:pt x="1721" y="2"/>
                                  </a:moveTo>
                                  <a:lnTo>
                                    <a:pt x="1651" y="2"/>
                                  </a:lnTo>
                                  <a:lnTo>
                                    <a:pt x="1536" y="379"/>
                                  </a:lnTo>
                                  <a:lnTo>
                                    <a:pt x="1594" y="379"/>
                                  </a:lnTo>
                                  <a:lnTo>
                                    <a:pt x="1627" y="268"/>
                                  </a:lnTo>
                                  <a:lnTo>
                                    <a:pt x="1802" y="268"/>
                                  </a:lnTo>
                                  <a:lnTo>
                                    <a:pt x="1789" y="225"/>
                                  </a:lnTo>
                                  <a:lnTo>
                                    <a:pt x="1636" y="225"/>
                                  </a:lnTo>
                                  <a:lnTo>
                                    <a:pt x="1666" y="126"/>
                                  </a:lnTo>
                                  <a:lnTo>
                                    <a:pt x="1670" y="107"/>
                                  </a:lnTo>
                                  <a:lnTo>
                                    <a:pt x="1675" y="88"/>
                                  </a:lnTo>
                                  <a:lnTo>
                                    <a:pt x="1683" y="52"/>
                                  </a:lnTo>
                                  <a:lnTo>
                                    <a:pt x="1736" y="52"/>
                                  </a:lnTo>
                                  <a:lnTo>
                                    <a:pt x="1721" y="2"/>
                                  </a:lnTo>
                                  <a:close/>
                                  <a:moveTo>
                                    <a:pt x="1802" y="268"/>
                                  </a:moveTo>
                                  <a:lnTo>
                                    <a:pt x="1742" y="268"/>
                                  </a:lnTo>
                                  <a:lnTo>
                                    <a:pt x="1776" y="379"/>
                                  </a:lnTo>
                                  <a:lnTo>
                                    <a:pt x="1836" y="379"/>
                                  </a:lnTo>
                                  <a:lnTo>
                                    <a:pt x="1802" y="268"/>
                                  </a:lnTo>
                                  <a:close/>
                                  <a:moveTo>
                                    <a:pt x="1736" y="52"/>
                                  </a:moveTo>
                                  <a:lnTo>
                                    <a:pt x="1684" y="52"/>
                                  </a:lnTo>
                                  <a:lnTo>
                                    <a:pt x="1689" y="70"/>
                                  </a:lnTo>
                                  <a:lnTo>
                                    <a:pt x="1693" y="89"/>
                                  </a:lnTo>
                                  <a:lnTo>
                                    <a:pt x="1698" y="108"/>
                                  </a:lnTo>
                                  <a:lnTo>
                                    <a:pt x="1703" y="126"/>
                                  </a:lnTo>
                                  <a:lnTo>
                                    <a:pt x="1733" y="225"/>
                                  </a:lnTo>
                                  <a:lnTo>
                                    <a:pt x="1789" y="225"/>
                                  </a:lnTo>
                                  <a:lnTo>
                                    <a:pt x="1736" y="52"/>
                                  </a:lnTo>
                                  <a:close/>
                                  <a:moveTo>
                                    <a:pt x="2001" y="0"/>
                                  </a:moveTo>
                                  <a:lnTo>
                                    <a:pt x="1976" y="1"/>
                                  </a:lnTo>
                                  <a:lnTo>
                                    <a:pt x="1952" y="2"/>
                                  </a:lnTo>
                                  <a:lnTo>
                                    <a:pt x="1930" y="5"/>
                                  </a:lnTo>
                                  <a:lnTo>
                                    <a:pt x="1910" y="8"/>
                                  </a:lnTo>
                                  <a:lnTo>
                                    <a:pt x="1910" y="379"/>
                                  </a:lnTo>
                                  <a:lnTo>
                                    <a:pt x="1966" y="379"/>
                                  </a:lnTo>
                                  <a:lnTo>
                                    <a:pt x="1966" y="220"/>
                                  </a:lnTo>
                                  <a:lnTo>
                                    <a:pt x="2098" y="220"/>
                                  </a:lnTo>
                                  <a:lnTo>
                                    <a:pt x="2090" y="211"/>
                                  </a:lnTo>
                                  <a:lnTo>
                                    <a:pt x="2071" y="200"/>
                                  </a:lnTo>
                                  <a:lnTo>
                                    <a:pt x="2071" y="199"/>
                                  </a:lnTo>
                                  <a:lnTo>
                                    <a:pt x="2098" y="185"/>
                                  </a:lnTo>
                                  <a:lnTo>
                                    <a:pt x="2106" y="177"/>
                                  </a:lnTo>
                                  <a:lnTo>
                                    <a:pt x="1966" y="177"/>
                                  </a:lnTo>
                                  <a:lnTo>
                                    <a:pt x="1966" y="48"/>
                                  </a:lnTo>
                                  <a:lnTo>
                                    <a:pt x="1973" y="46"/>
                                  </a:lnTo>
                                  <a:lnTo>
                                    <a:pt x="1987" y="44"/>
                                  </a:lnTo>
                                  <a:lnTo>
                                    <a:pt x="2121" y="44"/>
                                  </a:lnTo>
                                  <a:lnTo>
                                    <a:pt x="2108" y="30"/>
                                  </a:lnTo>
                                  <a:lnTo>
                                    <a:pt x="2089" y="16"/>
                                  </a:lnTo>
                                  <a:lnTo>
                                    <a:pt x="2065" y="7"/>
                                  </a:lnTo>
                                  <a:lnTo>
                                    <a:pt x="2036" y="2"/>
                                  </a:lnTo>
                                  <a:lnTo>
                                    <a:pt x="2001" y="0"/>
                                  </a:lnTo>
                                  <a:close/>
                                  <a:moveTo>
                                    <a:pt x="2098" y="220"/>
                                  </a:moveTo>
                                  <a:lnTo>
                                    <a:pt x="2001" y="220"/>
                                  </a:lnTo>
                                  <a:lnTo>
                                    <a:pt x="2027" y="223"/>
                                  </a:lnTo>
                                  <a:lnTo>
                                    <a:pt x="2046" y="236"/>
                                  </a:lnTo>
                                  <a:lnTo>
                                    <a:pt x="2060" y="257"/>
                                  </a:lnTo>
                                  <a:lnTo>
                                    <a:pt x="2069" y="289"/>
                                  </a:lnTo>
                                  <a:lnTo>
                                    <a:pt x="2076" y="321"/>
                                  </a:lnTo>
                                  <a:lnTo>
                                    <a:pt x="2082" y="347"/>
                                  </a:lnTo>
                                  <a:lnTo>
                                    <a:pt x="2088" y="367"/>
                                  </a:lnTo>
                                  <a:lnTo>
                                    <a:pt x="2093" y="379"/>
                                  </a:lnTo>
                                  <a:lnTo>
                                    <a:pt x="2152" y="379"/>
                                  </a:lnTo>
                                  <a:lnTo>
                                    <a:pt x="2146" y="364"/>
                                  </a:lnTo>
                                  <a:lnTo>
                                    <a:pt x="2139" y="341"/>
                                  </a:lnTo>
                                  <a:lnTo>
                                    <a:pt x="2132" y="311"/>
                                  </a:lnTo>
                                  <a:lnTo>
                                    <a:pt x="2124" y="277"/>
                                  </a:lnTo>
                                  <a:lnTo>
                                    <a:pt x="2116" y="249"/>
                                  </a:lnTo>
                                  <a:lnTo>
                                    <a:pt x="2105" y="227"/>
                                  </a:lnTo>
                                  <a:lnTo>
                                    <a:pt x="2098" y="220"/>
                                  </a:lnTo>
                                  <a:close/>
                                  <a:moveTo>
                                    <a:pt x="2121" y="44"/>
                                  </a:moveTo>
                                  <a:lnTo>
                                    <a:pt x="2006" y="44"/>
                                  </a:lnTo>
                                  <a:lnTo>
                                    <a:pt x="2035" y="48"/>
                                  </a:lnTo>
                                  <a:lnTo>
                                    <a:pt x="2059" y="59"/>
                                  </a:lnTo>
                                  <a:lnTo>
                                    <a:pt x="2075" y="79"/>
                                  </a:lnTo>
                                  <a:lnTo>
                                    <a:pt x="2081" y="110"/>
                                  </a:lnTo>
                                  <a:lnTo>
                                    <a:pt x="2076" y="137"/>
                                  </a:lnTo>
                                  <a:lnTo>
                                    <a:pt x="2061" y="158"/>
                                  </a:lnTo>
                                  <a:lnTo>
                                    <a:pt x="2037" y="172"/>
                                  </a:lnTo>
                                  <a:lnTo>
                                    <a:pt x="2005" y="177"/>
                                  </a:lnTo>
                                  <a:lnTo>
                                    <a:pt x="2106" y="177"/>
                                  </a:lnTo>
                                  <a:lnTo>
                                    <a:pt x="2119" y="164"/>
                                  </a:lnTo>
                                  <a:lnTo>
                                    <a:pt x="2133" y="137"/>
                                  </a:lnTo>
                                  <a:lnTo>
                                    <a:pt x="2138" y="104"/>
                                  </a:lnTo>
                                  <a:lnTo>
                                    <a:pt x="2137" y="82"/>
                                  </a:lnTo>
                                  <a:lnTo>
                                    <a:pt x="2131" y="62"/>
                                  </a:lnTo>
                                  <a:lnTo>
                                    <a:pt x="2121" y="44"/>
                                  </a:lnTo>
                                  <a:lnTo>
                                    <a:pt x="2121" y="44"/>
                                  </a:lnTo>
                                  <a:close/>
                                  <a:moveTo>
                                    <a:pt x="2255" y="2"/>
                                  </a:moveTo>
                                  <a:lnTo>
                                    <a:pt x="2190" y="2"/>
                                  </a:lnTo>
                                  <a:lnTo>
                                    <a:pt x="2301" y="221"/>
                                  </a:lnTo>
                                  <a:lnTo>
                                    <a:pt x="2301" y="379"/>
                                  </a:lnTo>
                                  <a:lnTo>
                                    <a:pt x="2358" y="379"/>
                                  </a:lnTo>
                                  <a:lnTo>
                                    <a:pt x="2358" y="220"/>
                                  </a:lnTo>
                                  <a:lnTo>
                                    <a:pt x="2380" y="179"/>
                                  </a:lnTo>
                                  <a:lnTo>
                                    <a:pt x="2332" y="179"/>
                                  </a:lnTo>
                                  <a:lnTo>
                                    <a:pt x="2324" y="159"/>
                                  </a:lnTo>
                                  <a:lnTo>
                                    <a:pt x="2317" y="140"/>
                                  </a:lnTo>
                                  <a:lnTo>
                                    <a:pt x="2308" y="121"/>
                                  </a:lnTo>
                                  <a:lnTo>
                                    <a:pt x="2299" y="101"/>
                                  </a:lnTo>
                                  <a:lnTo>
                                    <a:pt x="2255" y="2"/>
                                  </a:lnTo>
                                  <a:close/>
                                  <a:moveTo>
                                    <a:pt x="2475" y="2"/>
                                  </a:moveTo>
                                  <a:lnTo>
                                    <a:pt x="2411" y="2"/>
                                  </a:lnTo>
                                  <a:lnTo>
                                    <a:pt x="2366" y="100"/>
                                  </a:lnTo>
                                  <a:lnTo>
                                    <a:pt x="2357" y="121"/>
                                  </a:lnTo>
                                  <a:lnTo>
                                    <a:pt x="2348" y="141"/>
                                  </a:lnTo>
                                  <a:lnTo>
                                    <a:pt x="2340" y="160"/>
                                  </a:lnTo>
                                  <a:lnTo>
                                    <a:pt x="2333" y="179"/>
                                  </a:lnTo>
                                  <a:lnTo>
                                    <a:pt x="2380" y="179"/>
                                  </a:lnTo>
                                  <a:lnTo>
                                    <a:pt x="2475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</wpg:grpSp>
                      <wpg:grpSp>
                        <wpg:cNvPr id="390" name="组合 390"/>
                        <wpg:cNvGrpSpPr/>
                        <wpg:grpSpPr>
                          <a:xfrm>
                            <a:off x="12076" y="7252"/>
                            <a:ext cx="3380" cy="2388"/>
                            <a:chOff x="919" y="7252"/>
                            <a:chExt cx="3380" cy="2388"/>
                          </a:xfrm>
                        </wpg:grpSpPr>
                        <wpg:grpSp>
                          <wpg:cNvPr id="59" name="组合 664"/>
                          <wpg:cNvGrpSpPr/>
                          <wpg:grpSpPr>
                            <a:xfrm rot="0">
                              <a:off x="3409" y="8002"/>
                              <a:ext cx="238" cy="107"/>
                              <a:chOff x="0" y="0"/>
                              <a:chExt cx="1114" cy="498"/>
                            </a:xfrm>
                          </wpg:grpSpPr>
                          <wps:wsp>
                            <wps:cNvPr id="663" name="任意多边形 663"/>
                            <wps:cNvSpPr/>
                            <wps:spPr>
                              <a:xfrm>
                                <a:off x="0" y="0"/>
                                <a:ext cx="1114" cy="498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14" h="498">
                                    <a:moveTo>
                                      <a:pt x="343" y="85"/>
                                    </a:moveTo>
                                    <a:lnTo>
                                      <a:pt x="297" y="85"/>
                                    </a:lnTo>
                                    <a:lnTo>
                                      <a:pt x="296" y="128"/>
                                    </a:lnTo>
                                    <a:lnTo>
                                      <a:pt x="294" y="168"/>
                                    </a:lnTo>
                                    <a:lnTo>
                                      <a:pt x="292" y="206"/>
                                    </a:lnTo>
                                    <a:lnTo>
                                      <a:pt x="289" y="240"/>
                                    </a:lnTo>
                                    <a:lnTo>
                                      <a:pt x="277" y="305"/>
                                    </a:lnTo>
                                    <a:lnTo>
                                      <a:pt x="250" y="364"/>
                                    </a:lnTo>
                                    <a:lnTo>
                                      <a:pt x="209" y="418"/>
                                    </a:lnTo>
                                    <a:lnTo>
                                      <a:pt x="154" y="466"/>
                                    </a:lnTo>
                                    <a:lnTo>
                                      <a:pt x="164" y="474"/>
                                    </a:lnTo>
                                    <a:lnTo>
                                      <a:pt x="173" y="482"/>
                                    </a:lnTo>
                                    <a:lnTo>
                                      <a:pt x="181" y="490"/>
                                    </a:lnTo>
                                    <a:lnTo>
                                      <a:pt x="189" y="498"/>
                                    </a:lnTo>
                                    <a:lnTo>
                                      <a:pt x="248" y="445"/>
                                    </a:lnTo>
                                    <a:lnTo>
                                      <a:pt x="292" y="385"/>
                                    </a:lnTo>
                                    <a:lnTo>
                                      <a:pt x="321" y="317"/>
                                    </a:lnTo>
                                    <a:lnTo>
                                      <a:pt x="335" y="243"/>
                                    </a:lnTo>
                                    <a:lnTo>
                                      <a:pt x="337" y="211"/>
                                    </a:lnTo>
                                    <a:lnTo>
                                      <a:pt x="339" y="173"/>
                                    </a:lnTo>
                                    <a:lnTo>
                                      <a:pt x="341" y="132"/>
                                    </a:lnTo>
                                    <a:lnTo>
                                      <a:pt x="343" y="85"/>
                                    </a:lnTo>
                                    <a:close/>
                                    <a:moveTo>
                                      <a:pt x="185" y="270"/>
                                    </a:moveTo>
                                    <a:lnTo>
                                      <a:pt x="81" y="270"/>
                                    </a:lnTo>
                                    <a:lnTo>
                                      <a:pt x="81" y="495"/>
                                    </a:lnTo>
                                    <a:lnTo>
                                      <a:pt x="122" y="495"/>
                                    </a:lnTo>
                                    <a:lnTo>
                                      <a:pt x="122" y="283"/>
                                    </a:lnTo>
                                    <a:lnTo>
                                      <a:pt x="187" y="283"/>
                                    </a:lnTo>
                                    <a:lnTo>
                                      <a:pt x="179" y="278"/>
                                    </a:lnTo>
                                    <a:lnTo>
                                      <a:pt x="185" y="270"/>
                                    </a:lnTo>
                                    <a:close/>
                                    <a:moveTo>
                                      <a:pt x="324" y="437"/>
                                    </a:moveTo>
                                    <a:lnTo>
                                      <a:pt x="327" y="447"/>
                                    </a:lnTo>
                                    <a:lnTo>
                                      <a:pt x="329" y="459"/>
                                    </a:lnTo>
                                    <a:lnTo>
                                      <a:pt x="331" y="470"/>
                                    </a:lnTo>
                                    <a:lnTo>
                                      <a:pt x="333" y="482"/>
                                    </a:lnTo>
                                    <a:lnTo>
                                      <a:pt x="379" y="483"/>
                                    </a:lnTo>
                                    <a:lnTo>
                                      <a:pt x="412" y="483"/>
                                    </a:lnTo>
                                    <a:lnTo>
                                      <a:pt x="449" y="478"/>
                                    </a:lnTo>
                                    <a:lnTo>
                                      <a:pt x="476" y="461"/>
                                    </a:lnTo>
                                    <a:lnTo>
                                      <a:pt x="487" y="441"/>
                                    </a:lnTo>
                                    <a:lnTo>
                                      <a:pt x="407" y="441"/>
                                    </a:lnTo>
                                    <a:lnTo>
                                      <a:pt x="390" y="441"/>
                                    </a:lnTo>
                                    <a:lnTo>
                                      <a:pt x="371" y="440"/>
                                    </a:lnTo>
                                    <a:lnTo>
                                      <a:pt x="349" y="439"/>
                                    </a:lnTo>
                                    <a:lnTo>
                                      <a:pt x="324" y="437"/>
                                    </a:lnTo>
                                    <a:close/>
                                    <a:moveTo>
                                      <a:pt x="511" y="46"/>
                                    </a:moveTo>
                                    <a:lnTo>
                                      <a:pt x="211" y="46"/>
                                    </a:lnTo>
                                    <a:lnTo>
                                      <a:pt x="211" y="85"/>
                                    </a:lnTo>
                                    <a:lnTo>
                                      <a:pt x="465" y="85"/>
                                    </a:lnTo>
                                    <a:lnTo>
                                      <a:pt x="462" y="188"/>
                                    </a:lnTo>
                                    <a:lnTo>
                                      <a:pt x="459" y="273"/>
                                    </a:lnTo>
                                    <a:lnTo>
                                      <a:pt x="456" y="339"/>
                                    </a:lnTo>
                                    <a:lnTo>
                                      <a:pt x="454" y="388"/>
                                    </a:lnTo>
                                    <a:lnTo>
                                      <a:pt x="450" y="412"/>
                                    </a:lnTo>
                                    <a:lnTo>
                                      <a:pt x="441" y="428"/>
                                    </a:lnTo>
                                    <a:lnTo>
                                      <a:pt x="427" y="438"/>
                                    </a:lnTo>
                                    <a:lnTo>
                                      <a:pt x="407" y="441"/>
                                    </a:lnTo>
                                    <a:lnTo>
                                      <a:pt x="487" y="441"/>
                                    </a:lnTo>
                                    <a:lnTo>
                                      <a:pt x="492" y="431"/>
                                    </a:lnTo>
                                    <a:lnTo>
                                      <a:pt x="498" y="390"/>
                                    </a:lnTo>
                                    <a:lnTo>
                                      <a:pt x="501" y="338"/>
                                    </a:lnTo>
                                    <a:lnTo>
                                      <a:pt x="504" y="257"/>
                                    </a:lnTo>
                                    <a:lnTo>
                                      <a:pt x="507" y="167"/>
                                    </a:lnTo>
                                    <a:lnTo>
                                      <a:pt x="511" y="46"/>
                                    </a:lnTo>
                                    <a:close/>
                                    <a:moveTo>
                                      <a:pt x="187" y="283"/>
                                    </a:moveTo>
                                    <a:lnTo>
                                      <a:pt x="122" y="283"/>
                                    </a:lnTo>
                                    <a:lnTo>
                                      <a:pt x="164" y="314"/>
                                    </a:lnTo>
                                    <a:lnTo>
                                      <a:pt x="206" y="346"/>
                                    </a:lnTo>
                                    <a:lnTo>
                                      <a:pt x="233" y="315"/>
                                    </a:lnTo>
                                    <a:lnTo>
                                      <a:pt x="193" y="287"/>
                                    </a:lnTo>
                                    <a:lnTo>
                                      <a:pt x="187" y="283"/>
                                    </a:lnTo>
                                    <a:close/>
                                    <a:moveTo>
                                      <a:pt x="186" y="98"/>
                                    </a:moveTo>
                                    <a:lnTo>
                                      <a:pt x="8" y="98"/>
                                    </a:lnTo>
                                    <a:lnTo>
                                      <a:pt x="8" y="134"/>
                                    </a:lnTo>
                                    <a:lnTo>
                                      <a:pt x="138" y="134"/>
                                    </a:lnTo>
                                    <a:lnTo>
                                      <a:pt x="107" y="180"/>
                                    </a:lnTo>
                                    <a:lnTo>
                                      <a:pt x="73" y="221"/>
                                    </a:lnTo>
                                    <a:lnTo>
                                      <a:pt x="38" y="257"/>
                                    </a:lnTo>
                                    <a:lnTo>
                                      <a:pt x="0" y="287"/>
                                    </a:lnTo>
                                    <a:lnTo>
                                      <a:pt x="4" y="299"/>
                                    </a:lnTo>
                                    <a:lnTo>
                                      <a:pt x="8" y="310"/>
                                    </a:lnTo>
                                    <a:lnTo>
                                      <a:pt x="11" y="321"/>
                                    </a:lnTo>
                                    <a:lnTo>
                                      <a:pt x="15" y="331"/>
                                    </a:lnTo>
                                    <a:lnTo>
                                      <a:pt x="32" y="317"/>
                                    </a:lnTo>
                                    <a:lnTo>
                                      <a:pt x="49" y="302"/>
                                    </a:lnTo>
                                    <a:lnTo>
                                      <a:pt x="65" y="286"/>
                                    </a:lnTo>
                                    <a:lnTo>
                                      <a:pt x="81" y="270"/>
                                    </a:lnTo>
                                    <a:lnTo>
                                      <a:pt x="185" y="270"/>
                                    </a:lnTo>
                                    <a:lnTo>
                                      <a:pt x="194" y="259"/>
                                    </a:lnTo>
                                    <a:lnTo>
                                      <a:pt x="196" y="257"/>
                                    </a:lnTo>
                                    <a:lnTo>
                                      <a:pt x="148" y="257"/>
                                    </a:lnTo>
                                    <a:lnTo>
                                      <a:pt x="131" y="246"/>
                                    </a:lnTo>
                                    <a:lnTo>
                                      <a:pt x="122" y="240"/>
                                    </a:lnTo>
                                    <a:lnTo>
                                      <a:pt x="122" y="224"/>
                                    </a:lnTo>
                                    <a:lnTo>
                                      <a:pt x="139" y="203"/>
                                    </a:lnTo>
                                    <a:lnTo>
                                      <a:pt x="155" y="181"/>
                                    </a:lnTo>
                                    <a:lnTo>
                                      <a:pt x="171" y="159"/>
                                    </a:lnTo>
                                    <a:lnTo>
                                      <a:pt x="186" y="135"/>
                                    </a:lnTo>
                                    <a:lnTo>
                                      <a:pt x="186" y="98"/>
                                    </a:lnTo>
                                    <a:close/>
                                    <a:moveTo>
                                      <a:pt x="198" y="188"/>
                                    </a:moveTo>
                                    <a:lnTo>
                                      <a:pt x="186" y="206"/>
                                    </a:lnTo>
                                    <a:lnTo>
                                      <a:pt x="174" y="223"/>
                                    </a:lnTo>
                                    <a:lnTo>
                                      <a:pt x="162" y="240"/>
                                    </a:lnTo>
                                    <a:lnTo>
                                      <a:pt x="148" y="257"/>
                                    </a:lnTo>
                                    <a:lnTo>
                                      <a:pt x="196" y="257"/>
                                    </a:lnTo>
                                    <a:lnTo>
                                      <a:pt x="209" y="242"/>
                                    </a:lnTo>
                                    <a:lnTo>
                                      <a:pt x="222" y="225"/>
                                    </a:lnTo>
                                    <a:lnTo>
                                      <a:pt x="234" y="209"/>
                                    </a:lnTo>
                                    <a:lnTo>
                                      <a:pt x="198" y="188"/>
                                    </a:lnTo>
                                    <a:close/>
                                    <a:moveTo>
                                      <a:pt x="96" y="0"/>
                                    </a:moveTo>
                                    <a:lnTo>
                                      <a:pt x="59" y="18"/>
                                    </a:lnTo>
                                    <a:lnTo>
                                      <a:pt x="69" y="33"/>
                                    </a:lnTo>
                                    <a:lnTo>
                                      <a:pt x="79" y="50"/>
                                    </a:lnTo>
                                    <a:lnTo>
                                      <a:pt x="89" y="69"/>
                                    </a:lnTo>
                                    <a:lnTo>
                                      <a:pt x="99" y="88"/>
                                    </a:lnTo>
                                    <a:lnTo>
                                      <a:pt x="139" y="69"/>
                                    </a:lnTo>
                                    <a:lnTo>
                                      <a:pt x="128" y="50"/>
                                    </a:lnTo>
                                    <a:lnTo>
                                      <a:pt x="117" y="32"/>
                                    </a:lnTo>
                                    <a:lnTo>
                                      <a:pt x="107" y="15"/>
                                    </a:lnTo>
                                    <a:lnTo>
                                      <a:pt x="96" y="0"/>
                                    </a:lnTo>
                                    <a:close/>
                                    <a:moveTo>
                                      <a:pt x="1075" y="68"/>
                                    </a:moveTo>
                                    <a:lnTo>
                                      <a:pt x="635" y="68"/>
                                    </a:lnTo>
                                    <a:lnTo>
                                      <a:pt x="635" y="111"/>
                                    </a:lnTo>
                                    <a:lnTo>
                                      <a:pt x="1075" y="111"/>
                                    </a:lnTo>
                                    <a:lnTo>
                                      <a:pt x="1075" y="68"/>
                                    </a:lnTo>
                                    <a:close/>
                                    <a:moveTo>
                                      <a:pt x="1113" y="397"/>
                                    </a:moveTo>
                                    <a:lnTo>
                                      <a:pt x="595" y="397"/>
                                    </a:lnTo>
                                    <a:lnTo>
                                      <a:pt x="595" y="440"/>
                                    </a:lnTo>
                                    <a:lnTo>
                                      <a:pt x="1113" y="440"/>
                                    </a:lnTo>
                                    <a:lnTo>
                                      <a:pt x="1113" y="39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60" name="组合 666"/>
                          <wpg:cNvGrpSpPr/>
                          <wpg:grpSpPr>
                            <a:xfrm rot="0">
                              <a:off x="2875" y="8002"/>
                              <a:ext cx="364" cy="107"/>
                              <a:chOff x="0" y="435"/>
                              <a:chExt cx="1696" cy="495"/>
                            </a:xfrm>
                          </wpg:grpSpPr>
                          <wps:wsp>
                            <wps:cNvPr id="665" name="任意多边形 665"/>
                            <wps:cNvSpPr/>
                            <wps:spPr>
                              <a:xfrm>
                                <a:off x="0" y="435"/>
                                <a:ext cx="1696" cy="49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696" h="495">
                                    <a:moveTo>
                                      <a:pt x="170" y="365"/>
                                    </a:moveTo>
                                    <a:lnTo>
                                      <a:pt x="129" y="365"/>
                                    </a:lnTo>
                                    <a:lnTo>
                                      <a:pt x="129" y="427"/>
                                    </a:lnTo>
                                    <a:lnTo>
                                      <a:pt x="134" y="453"/>
                                    </a:lnTo>
                                    <a:lnTo>
                                      <a:pt x="146" y="472"/>
                                    </a:lnTo>
                                    <a:lnTo>
                                      <a:pt x="167" y="483"/>
                                    </a:lnTo>
                                    <a:lnTo>
                                      <a:pt x="197" y="486"/>
                                    </a:lnTo>
                                    <a:lnTo>
                                      <a:pt x="325" y="486"/>
                                    </a:lnTo>
                                    <a:lnTo>
                                      <a:pt x="353" y="484"/>
                                    </a:lnTo>
                                    <a:lnTo>
                                      <a:pt x="374" y="475"/>
                                    </a:lnTo>
                                    <a:lnTo>
                                      <a:pt x="390" y="461"/>
                                    </a:lnTo>
                                    <a:lnTo>
                                      <a:pt x="394" y="452"/>
                                    </a:lnTo>
                                    <a:lnTo>
                                      <a:pt x="207" y="452"/>
                                    </a:lnTo>
                                    <a:lnTo>
                                      <a:pt x="191" y="450"/>
                                    </a:lnTo>
                                    <a:lnTo>
                                      <a:pt x="180" y="445"/>
                                    </a:lnTo>
                                    <a:lnTo>
                                      <a:pt x="173" y="436"/>
                                    </a:lnTo>
                                    <a:lnTo>
                                      <a:pt x="170" y="423"/>
                                    </a:lnTo>
                                    <a:lnTo>
                                      <a:pt x="170" y="365"/>
                                    </a:lnTo>
                                    <a:close/>
                                    <a:moveTo>
                                      <a:pt x="45" y="367"/>
                                    </a:moveTo>
                                    <a:lnTo>
                                      <a:pt x="34" y="393"/>
                                    </a:lnTo>
                                    <a:lnTo>
                                      <a:pt x="22" y="416"/>
                                    </a:lnTo>
                                    <a:lnTo>
                                      <a:pt x="11" y="438"/>
                                    </a:lnTo>
                                    <a:lnTo>
                                      <a:pt x="0" y="458"/>
                                    </a:lnTo>
                                    <a:lnTo>
                                      <a:pt x="29" y="470"/>
                                    </a:lnTo>
                                    <a:lnTo>
                                      <a:pt x="38" y="473"/>
                                    </a:lnTo>
                                    <a:lnTo>
                                      <a:pt x="50" y="450"/>
                                    </a:lnTo>
                                    <a:lnTo>
                                      <a:pt x="62" y="426"/>
                                    </a:lnTo>
                                    <a:lnTo>
                                      <a:pt x="73" y="404"/>
                                    </a:lnTo>
                                    <a:lnTo>
                                      <a:pt x="83" y="381"/>
                                    </a:lnTo>
                                    <a:lnTo>
                                      <a:pt x="45" y="367"/>
                                    </a:lnTo>
                                    <a:close/>
                                    <a:moveTo>
                                      <a:pt x="464" y="372"/>
                                    </a:moveTo>
                                    <a:lnTo>
                                      <a:pt x="433" y="394"/>
                                    </a:lnTo>
                                    <a:lnTo>
                                      <a:pt x="449" y="411"/>
                                    </a:lnTo>
                                    <a:lnTo>
                                      <a:pt x="466" y="430"/>
                                    </a:lnTo>
                                    <a:lnTo>
                                      <a:pt x="482" y="449"/>
                                    </a:lnTo>
                                    <a:lnTo>
                                      <a:pt x="498" y="469"/>
                                    </a:lnTo>
                                    <a:lnTo>
                                      <a:pt x="532" y="444"/>
                                    </a:lnTo>
                                    <a:lnTo>
                                      <a:pt x="517" y="426"/>
                                    </a:lnTo>
                                    <a:lnTo>
                                      <a:pt x="500" y="409"/>
                                    </a:lnTo>
                                    <a:lnTo>
                                      <a:pt x="483" y="390"/>
                                    </a:lnTo>
                                    <a:lnTo>
                                      <a:pt x="464" y="372"/>
                                    </a:lnTo>
                                    <a:close/>
                                    <a:moveTo>
                                      <a:pt x="372" y="378"/>
                                    </a:moveTo>
                                    <a:lnTo>
                                      <a:pt x="370" y="390"/>
                                    </a:lnTo>
                                    <a:lnTo>
                                      <a:pt x="368" y="401"/>
                                    </a:lnTo>
                                    <a:lnTo>
                                      <a:pt x="365" y="412"/>
                                    </a:lnTo>
                                    <a:lnTo>
                                      <a:pt x="363" y="422"/>
                                    </a:lnTo>
                                    <a:lnTo>
                                      <a:pt x="357" y="435"/>
                                    </a:lnTo>
                                    <a:lnTo>
                                      <a:pt x="347" y="445"/>
                                    </a:lnTo>
                                    <a:lnTo>
                                      <a:pt x="334" y="450"/>
                                    </a:lnTo>
                                    <a:lnTo>
                                      <a:pt x="317" y="452"/>
                                    </a:lnTo>
                                    <a:lnTo>
                                      <a:pt x="394" y="452"/>
                                    </a:lnTo>
                                    <a:lnTo>
                                      <a:pt x="399" y="442"/>
                                    </a:lnTo>
                                    <a:lnTo>
                                      <a:pt x="402" y="431"/>
                                    </a:lnTo>
                                    <a:lnTo>
                                      <a:pt x="406" y="419"/>
                                    </a:lnTo>
                                    <a:lnTo>
                                      <a:pt x="409" y="406"/>
                                    </a:lnTo>
                                    <a:lnTo>
                                      <a:pt x="412" y="392"/>
                                    </a:lnTo>
                                    <a:lnTo>
                                      <a:pt x="382" y="382"/>
                                    </a:lnTo>
                                    <a:lnTo>
                                      <a:pt x="372" y="378"/>
                                    </a:lnTo>
                                    <a:close/>
                                    <a:moveTo>
                                      <a:pt x="242" y="335"/>
                                    </a:moveTo>
                                    <a:lnTo>
                                      <a:pt x="215" y="356"/>
                                    </a:lnTo>
                                    <a:lnTo>
                                      <a:pt x="232" y="372"/>
                                    </a:lnTo>
                                    <a:lnTo>
                                      <a:pt x="249" y="387"/>
                                    </a:lnTo>
                                    <a:lnTo>
                                      <a:pt x="263" y="402"/>
                                    </a:lnTo>
                                    <a:lnTo>
                                      <a:pt x="277" y="417"/>
                                    </a:lnTo>
                                    <a:lnTo>
                                      <a:pt x="308" y="394"/>
                                    </a:lnTo>
                                    <a:lnTo>
                                      <a:pt x="292" y="378"/>
                                    </a:lnTo>
                                    <a:lnTo>
                                      <a:pt x="276" y="364"/>
                                    </a:lnTo>
                                    <a:lnTo>
                                      <a:pt x="259" y="349"/>
                                    </a:lnTo>
                                    <a:lnTo>
                                      <a:pt x="242" y="335"/>
                                    </a:lnTo>
                                    <a:close/>
                                    <a:moveTo>
                                      <a:pt x="366" y="329"/>
                                    </a:moveTo>
                                    <a:lnTo>
                                      <a:pt x="370" y="342"/>
                                    </a:lnTo>
                                    <a:lnTo>
                                      <a:pt x="372" y="354"/>
                                    </a:lnTo>
                                    <a:lnTo>
                                      <a:pt x="375" y="365"/>
                                    </a:lnTo>
                                    <a:lnTo>
                                      <a:pt x="407" y="366"/>
                                    </a:lnTo>
                                    <a:lnTo>
                                      <a:pt x="422" y="366"/>
                                    </a:lnTo>
                                    <a:lnTo>
                                      <a:pt x="435" y="365"/>
                                    </a:lnTo>
                                    <a:lnTo>
                                      <a:pt x="459" y="362"/>
                                    </a:lnTo>
                                    <a:lnTo>
                                      <a:pt x="477" y="351"/>
                                    </a:lnTo>
                                    <a:lnTo>
                                      <a:pt x="487" y="333"/>
                                    </a:lnTo>
                                    <a:lnTo>
                                      <a:pt x="487" y="333"/>
                                    </a:lnTo>
                                    <a:lnTo>
                                      <a:pt x="424" y="333"/>
                                    </a:lnTo>
                                    <a:lnTo>
                                      <a:pt x="412" y="333"/>
                                    </a:lnTo>
                                    <a:lnTo>
                                      <a:pt x="398" y="332"/>
                                    </a:lnTo>
                                    <a:lnTo>
                                      <a:pt x="383" y="331"/>
                                    </a:lnTo>
                                    <a:lnTo>
                                      <a:pt x="366" y="329"/>
                                    </a:lnTo>
                                    <a:close/>
                                    <a:moveTo>
                                      <a:pt x="491" y="217"/>
                                    </a:moveTo>
                                    <a:lnTo>
                                      <a:pt x="35" y="217"/>
                                    </a:lnTo>
                                    <a:lnTo>
                                      <a:pt x="35" y="353"/>
                                    </a:lnTo>
                                    <a:lnTo>
                                      <a:pt x="74" y="353"/>
                                    </a:lnTo>
                                    <a:lnTo>
                                      <a:pt x="74" y="246"/>
                                    </a:lnTo>
                                    <a:lnTo>
                                      <a:pt x="491" y="246"/>
                                    </a:lnTo>
                                    <a:lnTo>
                                      <a:pt x="491" y="217"/>
                                    </a:lnTo>
                                    <a:close/>
                                    <a:moveTo>
                                      <a:pt x="491" y="246"/>
                                    </a:moveTo>
                                    <a:lnTo>
                                      <a:pt x="452" y="246"/>
                                    </a:lnTo>
                                    <a:lnTo>
                                      <a:pt x="452" y="324"/>
                                    </a:lnTo>
                                    <a:lnTo>
                                      <a:pt x="443" y="333"/>
                                    </a:lnTo>
                                    <a:lnTo>
                                      <a:pt x="487" y="333"/>
                                    </a:lnTo>
                                    <a:lnTo>
                                      <a:pt x="491" y="309"/>
                                    </a:lnTo>
                                    <a:lnTo>
                                      <a:pt x="491" y="246"/>
                                    </a:lnTo>
                                    <a:close/>
                                    <a:moveTo>
                                      <a:pt x="414" y="312"/>
                                    </a:moveTo>
                                    <a:lnTo>
                                      <a:pt x="375" y="312"/>
                                    </a:lnTo>
                                    <a:lnTo>
                                      <a:pt x="378" y="317"/>
                                    </a:lnTo>
                                    <a:lnTo>
                                      <a:pt x="381" y="323"/>
                                    </a:lnTo>
                                    <a:lnTo>
                                      <a:pt x="385" y="328"/>
                                    </a:lnTo>
                                    <a:lnTo>
                                      <a:pt x="414" y="312"/>
                                    </a:lnTo>
                                    <a:close/>
                                    <a:moveTo>
                                      <a:pt x="282" y="246"/>
                                    </a:moveTo>
                                    <a:lnTo>
                                      <a:pt x="244" y="246"/>
                                    </a:lnTo>
                                    <a:lnTo>
                                      <a:pt x="244" y="289"/>
                                    </a:lnTo>
                                    <a:lnTo>
                                      <a:pt x="102" y="293"/>
                                    </a:lnTo>
                                    <a:lnTo>
                                      <a:pt x="106" y="327"/>
                                    </a:lnTo>
                                    <a:lnTo>
                                      <a:pt x="375" y="312"/>
                                    </a:lnTo>
                                    <a:lnTo>
                                      <a:pt x="414" y="312"/>
                                    </a:lnTo>
                                    <a:lnTo>
                                      <a:pt x="417" y="310"/>
                                    </a:lnTo>
                                    <a:lnTo>
                                      <a:pt x="406" y="295"/>
                                    </a:lnTo>
                                    <a:lnTo>
                                      <a:pt x="400" y="287"/>
                                    </a:lnTo>
                                    <a:lnTo>
                                      <a:pt x="282" y="287"/>
                                    </a:lnTo>
                                    <a:lnTo>
                                      <a:pt x="282" y="246"/>
                                    </a:lnTo>
                                    <a:close/>
                                    <a:moveTo>
                                      <a:pt x="370" y="248"/>
                                    </a:moveTo>
                                    <a:lnTo>
                                      <a:pt x="340" y="261"/>
                                    </a:lnTo>
                                    <a:lnTo>
                                      <a:pt x="346" y="269"/>
                                    </a:lnTo>
                                    <a:lnTo>
                                      <a:pt x="351" y="277"/>
                                    </a:lnTo>
                                    <a:lnTo>
                                      <a:pt x="356" y="284"/>
                                    </a:lnTo>
                                    <a:lnTo>
                                      <a:pt x="282" y="287"/>
                                    </a:lnTo>
                                    <a:lnTo>
                                      <a:pt x="400" y="287"/>
                                    </a:lnTo>
                                    <a:lnTo>
                                      <a:pt x="395" y="280"/>
                                    </a:lnTo>
                                    <a:lnTo>
                                      <a:pt x="382" y="264"/>
                                    </a:lnTo>
                                    <a:lnTo>
                                      <a:pt x="370" y="248"/>
                                    </a:lnTo>
                                    <a:close/>
                                    <a:moveTo>
                                      <a:pt x="282" y="179"/>
                                    </a:moveTo>
                                    <a:lnTo>
                                      <a:pt x="244" y="179"/>
                                    </a:lnTo>
                                    <a:lnTo>
                                      <a:pt x="244" y="217"/>
                                    </a:lnTo>
                                    <a:lnTo>
                                      <a:pt x="282" y="217"/>
                                    </a:lnTo>
                                    <a:lnTo>
                                      <a:pt x="282" y="179"/>
                                    </a:lnTo>
                                    <a:close/>
                                    <a:moveTo>
                                      <a:pt x="457" y="19"/>
                                    </a:moveTo>
                                    <a:lnTo>
                                      <a:pt x="68" y="19"/>
                                    </a:lnTo>
                                    <a:lnTo>
                                      <a:pt x="68" y="193"/>
                                    </a:lnTo>
                                    <a:lnTo>
                                      <a:pt x="107" y="193"/>
                                    </a:lnTo>
                                    <a:lnTo>
                                      <a:pt x="107" y="179"/>
                                    </a:lnTo>
                                    <a:lnTo>
                                      <a:pt x="457" y="179"/>
                                    </a:lnTo>
                                    <a:lnTo>
                                      <a:pt x="457" y="151"/>
                                    </a:lnTo>
                                    <a:lnTo>
                                      <a:pt x="107" y="151"/>
                                    </a:lnTo>
                                    <a:lnTo>
                                      <a:pt x="107" y="113"/>
                                    </a:lnTo>
                                    <a:lnTo>
                                      <a:pt x="457" y="113"/>
                                    </a:lnTo>
                                    <a:lnTo>
                                      <a:pt x="457" y="85"/>
                                    </a:lnTo>
                                    <a:lnTo>
                                      <a:pt x="107" y="85"/>
                                    </a:lnTo>
                                    <a:lnTo>
                                      <a:pt x="107" y="47"/>
                                    </a:lnTo>
                                    <a:lnTo>
                                      <a:pt x="457" y="47"/>
                                    </a:lnTo>
                                    <a:lnTo>
                                      <a:pt x="457" y="19"/>
                                    </a:lnTo>
                                    <a:close/>
                                    <a:moveTo>
                                      <a:pt x="457" y="179"/>
                                    </a:moveTo>
                                    <a:lnTo>
                                      <a:pt x="418" y="179"/>
                                    </a:lnTo>
                                    <a:lnTo>
                                      <a:pt x="418" y="193"/>
                                    </a:lnTo>
                                    <a:lnTo>
                                      <a:pt x="457" y="193"/>
                                    </a:lnTo>
                                    <a:lnTo>
                                      <a:pt x="457" y="179"/>
                                    </a:lnTo>
                                    <a:close/>
                                    <a:moveTo>
                                      <a:pt x="282" y="113"/>
                                    </a:moveTo>
                                    <a:lnTo>
                                      <a:pt x="244" y="113"/>
                                    </a:lnTo>
                                    <a:lnTo>
                                      <a:pt x="244" y="151"/>
                                    </a:lnTo>
                                    <a:lnTo>
                                      <a:pt x="282" y="151"/>
                                    </a:lnTo>
                                    <a:lnTo>
                                      <a:pt x="282" y="113"/>
                                    </a:lnTo>
                                    <a:close/>
                                    <a:moveTo>
                                      <a:pt x="457" y="113"/>
                                    </a:moveTo>
                                    <a:lnTo>
                                      <a:pt x="418" y="113"/>
                                    </a:lnTo>
                                    <a:lnTo>
                                      <a:pt x="418" y="151"/>
                                    </a:lnTo>
                                    <a:lnTo>
                                      <a:pt x="457" y="151"/>
                                    </a:lnTo>
                                    <a:lnTo>
                                      <a:pt x="457" y="113"/>
                                    </a:lnTo>
                                    <a:close/>
                                    <a:moveTo>
                                      <a:pt x="282" y="47"/>
                                    </a:moveTo>
                                    <a:lnTo>
                                      <a:pt x="244" y="47"/>
                                    </a:lnTo>
                                    <a:lnTo>
                                      <a:pt x="244" y="85"/>
                                    </a:lnTo>
                                    <a:lnTo>
                                      <a:pt x="282" y="85"/>
                                    </a:lnTo>
                                    <a:lnTo>
                                      <a:pt x="282" y="47"/>
                                    </a:lnTo>
                                    <a:close/>
                                    <a:moveTo>
                                      <a:pt x="457" y="47"/>
                                    </a:moveTo>
                                    <a:lnTo>
                                      <a:pt x="418" y="47"/>
                                    </a:lnTo>
                                    <a:lnTo>
                                      <a:pt x="418" y="85"/>
                                    </a:lnTo>
                                    <a:lnTo>
                                      <a:pt x="457" y="85"/>
                                    </a:lnTo>
                                    <a:lnTo>
                                      <a:pt x="457" y="47"/>
                                    </a:lnTo>
                                    <a:close/>
                                    <a:moveTo>
                                      <a:pt x="876" y="7"/>
                                    </a:moveTo>
                                    <a:lnTo>
                                      <a:pt x="829" y="7"/>
                                    </a:lnTo>
                                    <a:lnTo>
                                      <a:pt x="820" y="94"/>
                                    </a:lnTo>
                                    <a:lnTo>
                                      <a:pt x="803" y="173"/>
                                    </a:lnTo>
                                    <a:lnTo>
                                      <a:pt x="776" y="244"/>
                                    </a:lnTo>
                                    <a:lnTo>
                                      <a:pt x="741" y="308"/>
                                    </a:lnTo>
                                    <a:lnTo>
                                      <a:pt x="696" y="363"/>
                                    </a:lnTo>
                                    <a:lnTo>
                                      <a:pt x="643" y="411"/>
                                    </a:lnTo>
                                    <a:lnTo>
                                      <a:pt x="580" y="452"/>
                                    </a:lnTo>
                                    <a:lnTo>
                                      <a:pt x="590" y="461"/>
                                    </a:lnTo>
                                    <a:lnTo>
                                      <a:pt x="598" y="471"/>
                                    </a:lnTo>
                                    <a:lnTo>
                                      <a:pt x="606" y="480"/>
                                    </a:lnTo>
                                    <a:lnTo>
                                      <a:pt x="614" y="490"/>
                                    </a:lnTo>
                                    <a:lnTo>
                                      <a:pt x="679" y="446"/>
                                    </a:lnTo>
                                    <a:lnTo>
                                      <a:pt x="735" y="394"/>
                                    </a:lnTo>
                                    <a:lnTo>
                                      <a:pt x="782" y="333"/>
                                    </a:lnTo>
                                    <a:lnTo>
                                      <a:pt x="819" y="264"/>
                                    </a:lnTo>
                                    <a:lnTo>
                                      <a:pt x="848" y="185"/>
                                    </a:lnTo>
                                    <a:lnTo>
                                      <a:pt x="889" y="185"/>
                                    </a:lnTo>
                                    <a:lnTo>
                                      <a:pt x="865" y="109"/>
                                    </a:lnTo>
                                    <a:lnTo>
                                      <a:pt x="869" y="85"/>
                                    </a:lnTo>
                                    <a:lnTo>
                                      <a:pt x="872" y="59"/>
                                    </a:lnTo>
                                    <a:lnTo>
                                      <a:pt x="874" y="33"/>
                                    </a:lnTo>
                                    <a:lnTo>
                                      <a:pt x="876" y="7"/>
                                    </a:lnTo>
                                    <a:close/>
                                    <a:moveTo>
                                      <a:pt x="889" y="185"/>
                                    </a:moveTo>
                                    <a:lnTo>
                                      <a:pt x="848" y="185"/>
                                    </a:lnTo>
                                    <a:lnTo>
                                      <a:pt x="879" y="266"/>
                                    </a:lnTo>
                                    <a:lnTo>
                                      <a:pt x="917" y="336"/>
                                    </a:lnTo>
                                    <a:lnTo>
                                      <a:pt x="963" y="396"/>
                                    </a:lnTo>
                                    <a:lnTo>
                                      <a:pt x="1016" y="445"/>
                                    </a:lnTo>
                                    <a:lnTo>
                                      <a:pt x="1076" y="484"/>
                                    </a:lnTo>
                                    <a:lnTo>
                                      <a:pt x="1085" y="474"/>
                                    </a:lnTo>
                                    <a:lnTo>
                                      <a:pt x="1094" y="463"/>
                                    </a:lnTo>
                                    <a:lnTo>
                                      <a:pt x="1105" y="452"/>
                                    </a:lnTo>
                                    <a:lnTo>
                                      <a:pt x="1116" y="441"/>
                                    </a:lnTo>
                                    <a:lnTo>
                                      <a:pt x="1058" y="409"/>
                                    </a:lnTo>
                                    <a:lnTo>
                                      <a:pt x="1006" y="368"/>
                                    </a:lnTo>
                                    <a:lnTo>
                                      <a:pt x="961" y="318"/>
                                    </a:lnTo>
                                    <a:lnTo>
                                      <a:pt x="922" y="258"/>
                                    </a:lnTo>
                                    <a:lnTo>
                                      <a:pt x="890" y="188"/>
                                    </a:lnTo>
                                    <a:lnTo>
                                      <a:pt x="889" y="185"/>
                                    </a:lnTo>
                                    <a:close/>
                                    <a:moveTo>
                                      <a:pt x="1377" y="228"/>
                                    </a:moveTo>
                                    <a:lnTo>
                                      <a:pt x="1333" y="228"/>
                                    </a:lnTo>
                                    <a:lnTo>
                                      <a:pt x="1333" y="494"/>
                                    </a:lnTo>
                                    <a:lnTo>
                                      <a:pt x="1377" y="494"/>
                                    </a:lnTo>
                                    <a:lnTo>
                                      <a:pt x="1377" y="228"/>
                                    </a:lnTo>
                                    <a:close/>
                                    <a:moveTo>
                                      <a:pt x="1443" y="380"/>
                                    </a:moveTo>
                                    <a:lnTo>
                                      <a:pt x="1445" y="390"/>
                                    </a:lnTo>
                                    <a:lnTo>
                                      <a:pt x="1448" y="401"/>
                                    </a:lnTo>
                                    <a:lnTo>
                                      <a:pt x="1450" y="412"/>
                                    </a:lnTo>
                                    <a:lnTo>
                                      <a:pt x="1451" y="424"/>
                                    </a:lnTo>
                                    <a:lnTo>
                                      <a:pt x="1469" y="425"/>
                                    </a:lnTo>
                                    <a:lnTo>
                                      <a:pt x="1489" y="426"/>
                                    </a:lnTo>
                                    <a:lnTo>
                                      <a:pt x="1511" y="427"/>
                                    </a:lnTo>
                                    <a:lnTo>
                                      <a:pt x="1535" y="427"/>
                                    </a:lnTo>
                                    <a:lnTo>
                                      <a:pt x="1574" y="422"/>
                                    </a:lnTo>
                                    <a:lnTo>
                                      <a:pt x="1602" y="408"/>
                                    </a:lnTo>
                                    <a:lnTo>
                                      <a:pt x="1619" y="387"/>
                                    </a:lnTo>
                                    <a:lnTo>
                                      <a:pt x="1530" y="387"/>
                                    </a:lnTo>
                                    <a:lnTo>
                                      <a:pt x="1509" y="387"/>
                                    </a:lnTo>
                                    <a:lnTo>
                                      <a:pt x="1488" y="385"/>
                                    </a:lnTo>
                                    <a:lnTo>
                                      <a:pt x="1466" y="383"/>
                                    </a:lnTo>
                                    <a:lnTo>
                                      <a:pt x="1443" y="380"/>
                                    </a:lnTo>
                                    <a:close/>
                                    <a:moveTo>
                                      <a:pt x="1639" y="191"/>
                                    </a:moveTo>
                                    <a:lnTo>
                                      <a:pt x="1194" y="191"/>
                                    </a:lnTo>
                                    <a:lnTo>
                                      <a:pt x="1194" y="228"/>
                                    </a:lnTo>
                                    <a:lnTo>
                                      <a:pt x="1594" y="228"/>
                                    </a:lnTo>
                                    <a:lnTo>
                                      <a:pt x="1592" y="263"/>
                                    </a:lnTo>
                                    <a:lnTo>
                                      <a:pt x="1590" y="293"/>
                                    </a:lnTo>
                                    <a:lnTo>
                                      <a:pt x="1588" y="319"/>
                                    </a:lnTo>
                                    <a:lnTo>
                                      <a:pt x="1586" y="340"/>
                                    </a:lnTo>
                                    <a:lnTo>
                                      <a:pt x="1581" y="361"/>
                                    </a:lnTo>
                                    <a:lnTo>
                                      <a:pt x="1570" y="375"/>
                                    </a:lnTo>
                                    <a:lnTo>
                                      <a:pt x="1553" y="384"/>
                                    </a:lnTo>
                                    <a:lnTo>
                                      <a:pt x="1530" y="387"/>
                                    </a:lnTo>
                                    <a:lnTo>
                                      <a:pt x="1619" y="387"/>
                                    </a:lnTo>
                                    <a:lnTo>
                                      <a:pt x="1620" y="385"/>
                                    </a:lnTo>
                                    <a:lnTo>
                                      <a:pt x="1628" y="353"/>
                                    </a:lnTo>
                                    <a:lnTo>
                                      <a:pt x="1631" y="322"/>
                                    </a:lnTo>
                                    <a:lnTo>
                                      <a:pt x="1633" y="284"/>
                                    </a:lnTo>
                                    <a:lnTo>
                                      <a:pt x="1636" y="241"/>
                                    </a:lnTo>
                                    <a:lnTo>
                                      <a:pt x="1639" y="191"/>
                                    </a:lnTo>
                                    <a:close/>
                                    <a:moveTo>
                                      <a:pt x="1547" y="103"/>
                                    </a:moveTo>
                                    <a:lnTo>
                                      <a:pt x="1504" y="103"/>
                                    </a:lnTo>
                                    <a:lnTo>
                                      <a:pt x="1504" y="160"/>
                                    </a:lnTo>
                                    <a:lnTo>
                                      <a:pt x="1547" y="160"/>
                                    </a:lnTo>
                                    <a:lnTo>
                                      <a:pt x="1547" y="103"/>
                                    </a:lnTo>
                                    <a:close/>
                                    <a:moveTo>
                                      <a:pt x="1359" y="103"/>
                                    </a:moveTo>
                                    <a:lnTo>
                                      <a:pt x="1316" y="103"/>
                                    </a:lnTo>
                                    <a:lnTo>
                                      <a:pt x="1316" y="159"/>
                                    </a:lnTo>
                                    <a:lnTo>
                                      <a:pt x="1359" y="159"/>
                                    </a:lnTo>
                                    <a:lnTo>
                                      <a:pt x="1359" y="103"/>
                                    </a:lnTo>
                                    <a:close/>
                                    <a:moveTo>
                                      <a:pt x="1696" y="66"/>
                                    </a:moveTo>
                                    <a:lnTo>
                                      <a:pt x="1167" y="66"/>
                                    </a:lnTo>
                                    <a:lnTo>
                                      <a:pt x="1167" y="103"/>
                                    </a:lnTo>
                                    <a:lnTo>
                                      <a:pt x="1696" y="103"/>
                                    </a:lnTo>
                                    <a:lnTo>
                                      <a:pt x="1696" y="66"/>
                                    </a:lnTo>
                                    <a:close/>
                                    <a:moveTo>
                                      <a:pt x="1359" y="0"/>
                                    </a:moveTo>
                                    <a:lnTo>
                                      <a:pt x="1316" y="0"/>
                                    </a:lnTo>
                                    <a:lnTo>
                                      <a:pt x="1316" y="66"/>
                                    </a:lnTo>
                                    <a:lnTo>
                                      <a:pt x="1359" y="66"/>
                                    </a:lnTo>
                                    <a:lnTo>
                                      <a:pt x="1359" y="0"/>
                                    </a:lnTo>
                                    <a:close/>
                                    <a:moveTo>
                                      <a:pt x="1547" y="0"/>
                                    </a:moveTo>
                                    <a:lnTo>
                                      <a:pt x="1504" y="0"/>
                                    </a:lnTo>
                                    <a:lnTo>
                                      <a:pt x="1504" y="66"/>
                                    </a:lnTo>
                                    <a:lnTo>
                                      <a:pt x="1547" y="66"/>
                                    </a:lnTo>
                                    <a:lnTo>
                                      <a:pt x="154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63" name="组合 668"/>
                          <wpg:cNvGrpSpPr/>
                          <wpg:grpSpPr>
                            <a:xfrm rot="0">
                              <a:off x="3483" y="7836"/>
                              <a:ext cx="92" cy="142"/>
                              <a:chOff x="0" y="0"/>
                              <a:chExt cx="430" cy="661"/>
                            </a:xfrm>
                          </wpg:grpSpPr>
                          <wps:wsp>
                            <wps:cNvPr id="667" name="任意多边形 667"/>
                            <wps:cNvSpPr/>
                            <wps:spPr>
                              <a:xfrm>
                                <a:off x="0" y="0"/>
                                <a:ext cx="430" cy="66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30" h="661">
                                    <a:moveTo>
                                      <a:pt x="227" y="0"/>
                                    </a:moveTo>
                                    <a:lnTo>
                                      <a:pt x="174" y="4"/>
                                    </a:lnTo>
                                    <a:lnTo>
                                      <a:pt x="124" y="15"/>
                                    </a:lnTo>
                                    <a:lnTo>
                                      <a:pt x="78" y="33"/>
                                    </a:lnTo>
                                    <a:lnTo>
                                      <a:pt x="35" y="59"/>
                                    </a:lnTo>
                                    <a:lnTo>
                                      <a:pt x="35" y="143"/>
                                    </a:lnTo>
                                    <a:lnTo>
                                      <a:pt x="78" y="110"/>
                                    </a:lnTo>
                                    <a:lnTo>
                                      <a:pt x="122" y="87"/>
                                    </a:lnTo>
                                    <a:lnTo>
                                      <a:pt x="167" y="73"/>
                                    </a:lnTo>
                                    <a:lnTo>
                                      <a:pt x="213" y="69"/>
                                    </a:lnTo>
                                    <a:lnTo>
                                      <a:pt x="242" y="71"/>
                                    </a:lnTo>
                                    <a:lnTo>
                                      <a:pt x="309" y="98"/>
                                    </a:lnTo>
                                    <a:lnTo>
                                      <a:pt x="340" y="157"/>
                                    </a:lnTo>
                                    <a:lnTo>
                                      <a:pt x="342" y="183"/>
                                    </a:lnTo>
                                    <a:lnTo>
                                      <a:pt x="340" y="208"/>
                                    </a:lnTo>
                                    <a:lnTo>
                                      <a:pt x="314" y="278"/>
                                    </a:lnTo>
                                    <a:lnTo>
                                      <a:pt x="272" y="331"/>
                                    </a:lnTo>
                                    <a:lnTo>
                                      <a:pt x="202" y="401"/>
                                    </a:lnTo>
                                    <a:lnTo>
                                      <a:pt x="0" y="590"/>
                                    </a:lnTo>
                                    <a:lnTo>
                                      <a:pt x="0" y="661"/>
                                    </a:lnTo>
                                    <a:lnTo>
                                      <a:pt x="423" y="661"/>
                                    </a:lnTo>
                                    <a:lnTo>
                                      <a:pt x="423" y="588"/>
                                    </a:lnTo>
                                    <a:lnTo>
                                      <a:pt x="104" y="588"/>
                                    </a:lnTo>
                                    <a:lnTo>
                                      <a:pt x="104" y="586"/>
                                    </a:lnTo>
                                    <a:lnTo>
                                      <a:pt x="263" y="441"/>
                                    </a:lnTo>
                                    <a:lnTo>
                                      <a:pt x="307" y="399"/>
                                    </a:lnTo>
                                    <a:lnTo>
                                      <a:pt x="373" y="325"/>
                                    </a:lnTo>
                                    <a:lnTo>
                                      <a:pt x="410" y="264"/>
                                    </a:lnTo>
                                    <a:lnTo>
                                      <a:pt x="427" y="205"/>
                                    </a:lnTo>
                                    <a:lnTo>
                                      <a:pt x="429" y="175"/>
                                    </a:lnTo>
                                    <a:lnTo>
                                      <a:pt x="426" y="137"/>
                                    </a:lnTo>
                                    <a:lnTo>
                                      <a:pt x="399" y="73"/>
                                    </a:lnTo>
                                    <a:lnTo>
                                      <a:pt x="345" y="27"/>
                                    </a:lnTo>
                                    <a:lnTo>
                                      <a:pt x="271" y="3"/>
                                    </a:lnTo>
                                    <a:lnTo>
                                      <a:pt x="22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65" name="组合 670"/>
                          <wpg:cNvGrpSpPr/>
                          <wpg:grpSpPr>
                            <a:xfrm rot="0">
                              <a:off x="3014" y="7836"/>
                              <a:ext cx="86" cy="142"/>
                              <a:chOff x="0" y="0"/>
                              <a:chExt cx="403" cy="664"/>
                            </a:xfrm>
                          </wpg:grpSpPr>
                          <wps:wsp>
                            <wps:cNvPr id="669" name="任意多边形 669"/>
                            <wps:cNvSpPr/>
                            <wps:spPr>
                              <a:xfrm>
                                <a:off x="0" y="0"/>
                                <a:ext cx="403" cy="664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03" h="664">
                                    <a:moveTo>
                                      <a:pt x="248" y="0"/>
                                    </a:moveTo>
                                    <a:lnTo>
                                      <a:pt x="0" y="67"/>
                                    </a:lnTo>
                                    <a:lnTo>
                                      <a:pt x="0" y="143"/>
                                    </a:lnTo>
                                    <a:lnTo>
                                      <a:pt x="160" y="100"/>
                                    </a:lnTo>
                                    <a:lnTo>
                                      <a:pt x="160" y="593"/>
                                    </a:lnTo>
                                    <a:lnTo>
                                      <a:pt x="4" y="593"/>
                                    </a:lnTo>
                                    <a:lnTo>
                                      <a:pt x="4" y="664"/>
                                    </a:lnTo>
                                    <a:lnTo>
                                      <a:pt x="403" y="664"/>
                                    </a:lnTo>
                                    <a:lnTo>
                                      <a:pt x="403" y="593"/>
                                    </a:lnTo>
                                    <a:lnTo>
                                      <a:pt x="248" y="593"/>
                                    </a:lnTo>
                                    <a:lnTo>
                                      <a:pt x="24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671" name="任意多边形 671"/>
                          <wps:cNvSpPr/>
                          <wps:spPr>
                            <a:xfrm>
                              <a:off x="3961" y="7835"/>
                              <a:ext cx="87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07" h="672">
                                  <a:moveTo>
                                    <a:pt x="186" y="0"/>
                                  </a:moveTo>
                                  <a:lnTo>
                                    <a:pt x="142" y="3"/>
                                  </a:lnTo>
                                  <a:lnTo>
                                    <a:pt x="101" y="10"/>
                                  </a:lnTo>
                                  <a:lnTo>
                                    <a:pt x="62" y="21"/>
                                  </a:lnTo>
                                  <a:lnTo>
                                    <a:pt x="27" y="37"/>
                                  </a:lnTo>
                                  <a:lnTo>
                                    <a:pt x="27" y="115"/>
                                  </a:lnTo>
                                  <a:lnTo>
                                    <a:pt x="60" y="95"/>
                                  </a:lnTo>
                                  <a:lnTo>
                                    <a:pt x="94" y="80"/>
                                  </a:lnTo>
                                  <a:lnTo>
                                    <a:pt x="129" y="72"/>
                                  </a:lnTo>
                                  <a:lnTo>
                                    <a:pt x="165" y="69"/>
                                  </a:lnTo>
                                  <a:lnTo>
                                    <a:pt x="221" y="75"/>
                                  </a:lnTo>
                                  <a:lnTo>
                                    <a:pt x="261" y="96"/>
                                  </a:lnTo>
                                  <a:lnTo>
                                    <a:pt x="285" y="129"/>
                                  </a:lnTo>
                                  <a:lnTo>
                                    <a:pt x="293" y="176"/>
                                  </a:lnTo>
                                  <a:lnTo>
                                    <a:pt x="282" y="226"/>
                                  </a:lnTo>
                                  <a:lnTo>
                                    <a:pt x="251" y="263"/>
                                  </a:lnTo>
                                  <a:lnTo>
                                    <a:pt x="198" y="284"/>
                                  </a:lnTo>
                                  <a:lnTo>
                                    <a:pt x="125" y="292"/>
                                  </a:lnTo>
                                  <a:lnTo>
                                    <a:pt x="70" y="292"/>
                                  </a:lnTo>
                                  <a:lnTo>
                                    <a:pt x="70" y="360"/>
                                  </a:lnTo>
                                  <a:lnTo>
                                    <a:pt x="128" y="360"/>
                                  </a:lnTo>
                                  <a:lnTo>
                                    <a:pt x="211" y="367"/>
                                  </a:lnTo>
                                  <a:lnTo>
                                    <a:pt x="270" y="391"/>
                                  </a:lnTo>
                                  <a:lnTo>
                                    <a:pt x="305" y="429"/>
                                  </a:lnTo>
                                  <a:lnTo>
                                    <a:pt x="317" y="483"/>
                                  </a:lnTo>
                                  <a:lnTo>
                                    <a:pt x="314" y="509"/>
                                  </a:lnTo>
                                  <a:lnTo>
                                    <a:pt x="275" y="571"/>
                                  </a:lnTo>
                                  <a:lnTo>
                                    <a:pt x="195" y="602"/>
                                  </a:lnTo>
                                  <a:lnTo>
                                    <a:pt x="161" y="604"/>
                                  </a:lnTo>
                                  <a:lnTo>
                                    <a:pt x="117" y="601"/>
                                  </a:lnTo>
                                  <a:lnTo>
                                    <a:pt x="76" y="591"/>
                                  </a:lnTo>
                                  <a:lnTo>
                                    <a:pt x="37" y="575"/>
                                  </a:lnTo>
                                  <a:lnTo>
                                    <a:pt x="0" y="553"/>
                                  </a:lnTo>
                                  <a:lnTo>
                                    <a:pt x="0" y="638"/>
                                  </a:lnTo>
                                  <a:lnTo>
                                    <a:pt x="33" y="653"/>
                                  </a:lnTo>
                                  <a:lnTo>
                                    <a:pt x="70" y="664"/>
                                  </a:lnTo>
                                  <a:lnTo>
                                    <a:pt x="112" y="670"/>
                                  </a:lnTo>
                                  <a:lnTo>
                                    <a:pt x="159" y="672"/>
                                  </a:lnTo>
                                  <a:lnTo>
                                    <a:pt x="213" y="669"/>
                                  </a:lnTo>
                                  <a:lnTo>
                                    <a:pt x="303" y="642"/>
                                  </a:lnTo>
                                  <a:lnTo>
                                    <a:pt x="369" y="590"/>
                                  </a:lnTo>
                                  <a:lnTo>
                                    <a:pt x="403" y="519"/>
                                  </a:lnTo>
                                  <a:lnTo>
                                    <a:pt x="407" y="477"/>
                                  </a:lnTo>
                                  <a:lnTo>
                                    <a:pt x="404" y="447"/>
                                  </a:lnTo>
                                  <a:lnTo>
                                    <a:pt x="363" y="372"/>
                                  </a:lnTo>
                                  <a:lnTo>
                                    <a:pt x="311" y="338"/>
                                  </a:lnTo>
                                  <a:lnTo>
                                    <a:pt x="244" y="322"/>
                                  </a:lnTo>
                                  <a:lnTo>
                                    <a:pt x="244" y="321"/>
                                  </a:lnTo>
                                  <a:lnTo>
                                    <a:pt x="305" y="297"/>
                                  </a:lnTo>
                                  <a:lnTo>
                                    <a:pt x="348" y="261"/>
                                  </a:lnTo>
                                  <a:lnTo>
                                    <a:pt x="374" y="215"/>
                                  </a:lnTo>
                                  <a:lnTo>
                                    <a:pt x="383" y="157"/>
                                  </a:lnTo>
                                  <a:lnTo>
                                    <a:pt x="380" y="124"/>
                                  </a:lnTo>
                                  <a:lnTo>
                                    <a:pt x="353" y="67"/>
                                  </a:lnTo>
                                  <a:lnTo>
                                    <a:pt x="300" y="25"/>
                                  </a:lnTo>
                                  <a:lnTo>
                                    <a:pt x="229" y="3"/>
                                  </a:lnTo>
                                  <a:lnTo>
                                    <a:pt x="18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72" name="任意多边形 672"/>
                          <wps:cNvSpPr/>
                          <wps:spPr>
                            <a:xfrm>
                              <a:off x="3885" y="8002"/>
                              <a:ext cx="239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6" h="498">
                                  <a:moveTo>
                                    <a:pt x="343" y="85"/>
                                  </a:moveTo>
                                  <a:lnTo>
                                    <a:pt x="298" y="85"/>
                                  </a:lnTo>
                                  <a:lnTo>
                                    <a:pt x="296" y="128"/>
                                  </a:lnTo>
                                  <a:lnTo>
                                    <a:pt x="295" y="168"/>
                                  </a:lnTo>
                                  <a:lnTo>
                                    <a:pt x="293" y="206"/>
                                  </a:lnTo>
                                  <a:lnTo>
                                    <a:pt x="290" y="240"/>
                                  </a:lnTo>
                                  <a:lnTo>
                                    <a:pt x="277" y="305"/>
                                  </a:lnTo>
                                  <a:lnTo>
                                    <a:pt x="251" y="364"/>
                                  </a:lnTo>
                                  <a:lnTo>
                                    <a:pt x="210" y="418"/>
                                  </a:lnTo>
                                  <a:lnTo>
                                    <a:pt x="154" y="466"/>
                                  </a:lnTo>
                                  <a:lnTo>
                                    <a:pt x="164" y="474"/>
                                  </a:lnTo>
                                  <a:lnTo>
                                    <a:pt x="173" y="482"/>
                                  </a:lnTo>
                                  <a:lnTo>
                                    <a:pt x="182" y="490"/>
                                  </a:lnTo>
                                  <a:lnTo>
                                    <a:pt x="189" y="498"/>
                                  </a:lnTo>
                                  <a:lnTo>
                                    <a:pt x="248" y="445"/>
                                  </a:lnTo>
                                  <a:lnTo>
                                    <a:pt x="293" y="385"/>
                                  </a:lnTo>
                                  <a:lnTo>
                                    <a:pt x="321" y="317"/>
                                  </a:lnTo>
                                  <a:lnTo>
                                    <a:pt x="335" y="243"/>
                                  </a:lnTo>
                                  <a:lnTo>
                                    <a:pt x="337" y="211"/>
                                  </a:lnTo>
                                  <a:lnTo>
                                    <a:pt x="339" y="173"/>
                                  </a:lnTo>
                                  <a:lnTo>
                                    <a:pt x="341" y="132"/>
                                  </a:lnTo>
                                  <a:lnTo>
                                    <a:pt x="343" y="85"/>
                                  </a:lnTo>
                                  <a:close/>
                                  <a:moveTo>
                                    <a:pt x="186" y="270"/>
                                  </a:moveTo>
                                  <a:lnTo>
                                    <a:pt x="82" y="270"/>
                                  </a:lnTo>
                                  <a:lnTo>
                                    <a:pt x="82" y="495"/>
                                  </a:lnTo>
                                  <a:lnTo>
                                    <a:pt x="123" y="495"/>
                                  </a:lnTo>
                                  <a:lnTo>
                                    <a:pt x="123" y="283"/>
                                  </a:lnTo>
                                  <a:lnTo>
                                    <a:pt x="188" y="283"/>
                                  </a:lnTo>
                                  <a:lnTo>
                                    <a:pt x="180" y="278"/>
                                  </a:lnTo>
                                  <a:lnTo>
                                    <a:pt x="186" y="270"/>
                                  </a:lnTo>
                                  <a:close/>
                                  <a:moveTo>
                                    <a:pt x="325" y="437"/>
                                  </a:moveTo>
                                  <a:lnTo>
                                    <a:pt x="327" y="447"/>
                                  </a:lnTo>
                                  <a:lnTo>
                                    <a:pt x="329" y="459"/>
                                  </a:lnTo>
                                  <a:lnTo>
                                    <a:pt x="331" y="470"/>
                                  </a:lnTo>
                                  <a:lnTo>
                                    <a:pt x="333" y="482"/>
                                  </a:lnTo>
                                  <a:lnTo>
                                    <a:pt x="379" y="483"/>
                                  </a:lnTo>
                                  <a:lnTo>
                                    <a:pt x="413" y="483"/>
                                  </a:lnTo>
                                  <a:lnTo>
                                    <a:pt x="450" y="478"/>
                                  </a:lnTo>
                                  <a:lnTo>
                                    <a:pt x="476" y="461"/>
                                  </a:lnTo>
                                  <a:lnTo>
                                    <a:pt x="487" y="441"/>
                                  </a:lnTo>
                                  <a:lnTo>
                                    <a:pt x="408" y="441"/>
                                  </a:lnTo>
                                  <a:lnTo>
                                    <a:pt x="391" y="441"/>
                                  </a:lnTo>
                                  <a:lnTo>
                                    <a:pt x="371" y="440"/>
                                  </a:lnTo>
                                  <a:lnTo>
                                    <a:pt x="349" y="439"/>
                                  </a:lnTo>
                                  <a:lnTo>
                                    <a:pt x="325" y="437"/>
                                  </a:lnTo>
                                  <a:close/>
                                  <a:moveTo>
                                    <a:pt x="511" y="46"/>
                                  </a:moveTo>
                                  <a:lnTo>
                                    <a:pt x="212" y="46"/>
                                  </a:lnTo>
                                  <a:lnTo>
                                    <a:pt x="212" y="85"/>
                                  </a:lnTo>
                                  <a:lnTo>
                                    <a:pt x="465" y="85"/>
                                  </a:lnTo>
                                  <a:lnTo>
                                    <a:pt x="462" y="188"/>
                                  </a:lnTo>
                                  <a:lnTo>
                                    <a:pt x="460" y="273"/>
                                  </a:lnTo>
                                  <a:lnTo>
                                    <a:pt x="457" y="339"/>
                                  </a:lnTo>
                                  <a:lnTo>
                                    <a:pt x="454" y="388"/>
                                  </a:lnTo>
                                  <a:lnTo>
                                    <a:pt x="450" y="412"/>
                                  </a:lnTo>
                                  <a:lnTo>
                                    <a:pt x="441" y="429"/>
                                  </a:lnTo>
                                  <a:lnTo>
                                    <a:pt x="427" y="438"/>
                                  </a:lnTo>
                                  <a:lnTo>
                                    <a:pt x="408" y="441"/>
                                  </a:lnTo>
                                  <a:lnTo>
                                    <a:pt x="487" y="441"/>
                                  </a:lnTo>
                                  <a:lnTo>
                                    <a:pt x="493" y="431"/>
                                  </a:lnTo>
                                  <a:lnTo>
                                    <a:pt x="499" y="390"/>
                                  </a:lnTo>
                                  <a:lnTo>
                                    <a:pt x="501" y="339"/>
                                  </a:lnTo>
                                  <a:lnTo>
                                    <a:pt x="504" y="257"/>
                                  </a:lnTo>
                                  <a:lnTo>
                                    <a:pt x="507" y="167"/>
                                  </a:lnTo>
                                  <a:lnTo>
                                    <a:pt x="511" y="46"/>
                                  </a:lnTo>
                                  <a:close/>
                                  <a:moveTo>
                                    <a:pt x="188" y="283"/>
                                  </a:moveTo>
                                  <a:lnTo>
                                    <a:pt x="123" y="283"/>
                                  </a:lnTo>
                                  <a:lnTo>
                                    <a:pt x="165" y="314"/>
                                  </a:lnTo>
                                  <a:lnTo>
                                    <a:pt x="206" y="346"/>
                                  </a:lnTo>
                                  <a:lnTo>
                                    <a:pt x="234" y="315"/>
                                  </a:lnTo>
                                  <a:lnTo>
                                    <a:pt x="193" y="287"/>
                                  </a:lnTo>
                                  <a:lnTo>
                                    <a:pt x="188" y="283"/>
                                  </a:lnTo>
                                  <a:close/>
                                  <a:moveTo>
                                    <a:pt x="186" y="98"/>
                                  </a:moveTo>
                                  <a:lnTo>
                                    <a:pt x="8" y="98"/>
                                  </a:lnTo>
                                  <a:lnTo>
                                    <a:pt x="8" y="134"/>
                                  </a:lnTo>
                                  <a:lnTo>
                                    <a:pt x="138" y="134"/>
                                  </a:lnTo>
                                  <a:lnTo>
                                    <a:pt x="107" y="180"/>
                                  </a:lnTo>
                                  <a:lnTo>
                                    <a:pt x="74" y="221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5" y="299"/>
                                  </a:lnTo>
                                  <a:lnTo>
                                    <a:pt x="8" y="310"/>
                                  </a:lnTo>
                                  <a:lnTo>
                                    <a:pt x="12" y="321"/>
                                  </a:lnTo>
                                  <a:lnTo>
                                    <a:pt x="15" y="331"/>
                                  </a:lnTo>
                                  <a:lnTo>
                                    <a:pt x="32" y="317"/>
                                  </a:lnTo>
                                  <a:lnTo>
                                    <a:pt x="49" y="302"/>
                                  </a:lnTo>
                                  <a:lnTo>
                                    <a:pt x="66" y="286"/>
                                  </a:lnTo>
                                  <a:lnTo>
                                    <a:pt x="82" y="270"/>
                                  </a:lnTo>
                                  <a:lnTo>
                                    <a:pt x="186" y="270"/>
                                  </a:lnTo>
                                  <a:lnTo>
                                    <a:pt x="195" y="259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149" y="257"/>
                                  </a:lnTo>
                                  <a:lnTo>
                                    <a:pt x="131" y="246"/>
                                  </a:lnTo>
                                  <a:lnTo>
                                    <a:pt x="123" y="240"/>
                                  </a:lnTo>
                                  <a:lnTo>
                                    <a:pt x="123" y="224"/>
                                  </a:lnTo>
                                  <a:lnTo>
                                    <a:pt x="139" y="203"/>
                                  </a:lnTo>
                                  <a:lnTo>
                                    <a:pt x="155" y="181"/>
                                  </a:lnTo>
                                  <a:lnTo>
                                    <a:pt x="171" y="159"/>
                                  </a:lnTo>
                                  <a:lnTo>
                                    <a:pt x="186" y="135"/>
                                  </a:lnTo>
                                  <a:lnTo>
                                    <a:pt x="186" y="98"/>
                                  </a:lnTo>
                                  <a:close/>
                                  <a:moveTo>
                                    <a:pt x="199" y="188"/>
                                  </a:moveTo>
                                  <a:lnTo>
                                    <a:pt x="187" y="206"/>
                                  </a:lnTo>
                                  <a:lnTo>
                                    <a:pt x="175" y="223"/>
                                  </a:lnTo>
                                  <a:lnTo>
                                    <a:pt x="162" y="240"/>
                                  </a:lnTo>
                                  <a:lnTo>
                                    <a:pt x="149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9" y="242"/>
                                  </a:lnTo>
                                  <a:lnTo>
                                    <a:pt x="222" y="225"/>
                                  </a:lnTo>
                                  <a:lnTo>
                                    <a:pt x="234" y="209"/>
                                  </a:lnTo>
                                  <a:lnTo>
                                    <a:pt x="199" y="188"/>
                                  </a:lnTo>
                                  <a:close/>
                                  <a:moveTo>
                                    <a:pt x="97" y="0"/>
                                  </a:moveTo>
                                  <a:lnTo>
                                    <a:pt x="59" y="18"/>
                                  </a:lnTo>
                                  <a:lnTo>
                                    <a:pt x="69" y="33"/>
                                  </a:lnTo>
                                  <a:lnTo>
                                    <a:pt x="79" y="50"/>
                                  </a:lnTo>
                                  <a:lnTo>
                                    <a:pt x="89" y="69"/>
                                  </a:lnTo>
                                  <a:lnTo>
                                    <a:pt x="99" y="88"/>
                                  </a:lnTo>
                                  <a:lnTo>
                                    <a:pt x="139" y="69"/>
                                  </a:lnTo>
                                  <a:lnTo>
                                    <a:pt x="128" y="50"/>
                                  </a:lnTo>
                                  <a:lnTo>
                                    <a:pt x="117" y="32"/>
                                  </a:lnTo>
                                  <a:lnTo>
                                    <a:pt x="107" y="16"/>
                                  </a:lnTo>
                                  <a:lnTo>
                                    <a:pt x="97" y="0"/>
                                  </a:lnTo>
                                  <a:close/>
                                  <a:moveTo>
                                    <a:pt x="1081" y="53"/>
                                  </a:moveTo>
                                  <a:lnTo>
                                    <a:pt x="629" y="53"/>
                                  </a:lnTo>
                                  <a:lnTo>
                                    <a:pt x="629" y="97"/>
                                  </a:lnTo>
                                  <a:lnTo>
                                    <a:pt x="1081" y="97"/>
                                  </a:lnTo>
                                  <a:lnTo>
                                    <a:pt x="1081" y="53"/>
                                  </a:lnTo>
                                  <a:close/>
                                  <a:moveTo>
                                    <a:pt x="1116" y="418"/>
                                  </a:moveTo>
                                  <a:lnTo>
                                    <a:pt x="596" y="418"/>
                                  </a:lnTo>
                                  <a:lnTo>
                                    <a:pt x="596" y="460"/>
                                  </a:lnTo>
                                  <a:lnTo>
                                    <a:pt x="1116" y="460"/>
                                  </a:lnTo>
                                  <a:lnTo>
                                    <a:pt x="1116" y="418"/>
                                  </a:lnTo>
                                  <a:close/>
                                  <a:moveTo>
                                    <a:pt x="1056" y="226"/>
                                  </a:moveTo>
                                  <a:lnTo>
                                    <a:pt x="653" y="226"/>
                                  </a:lnTo>
                                  <a:lnTo>
                                    <a:pt x="653" y="269"/>
                                  </a:lnTo>
                                  <a:lnTo>
                                    <a:pt x="1056" y="269"/>
                                  </a:lnTo>
                                  <a:lnTo>
                                    <a:pt x="1056" y="2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73" name="任意多边形 673"/>
                          <wps:cNvSpPr/>
                          <wps:spPr>
                            <a:xfrm>
                              <a:off x="3896" y="8211"/>
                              <a:ext cx="217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4" h="675">
                                  <a:moveTo>
                                    <a:pt x="403" y="593"/>
                                  </a:moveTo>
                                  <a:lnTo>
                                    <a:pt x="4" y="593"/>
                                  </a:lnTo>
                                  <a:lnTo>
                                    <a:pt x="4" y="664"/>
                                  </a:lnTo>
                                  <a:lnTo>
                                    <a:pt x="403" y="664"/>
                                  </a:lnTo>
                                  <a:lnTo>
                                    <a:pt x="403" y="593"/>
                                  </a:lnTo>
                                  <a:close/>
                                  <a:moveTo>
                                    <a:pt x="247" y="99"/>
                                  </a:moveTo>
                                  <a:lnTo>
                                    <a:pt x="160" y="99"/>
                                  </a:lnTo>
                                  <a:lnTo>
                                    <a:pt x="160" y="593"/>
                                  </a:lnTo>
                                  <a:lnTo>
                                    <a:pt x="247" y="593"/>
                                  </a:lnTo>
                                  <a:lnTo>
                                    <a:pt x="247" y="99"/>
                                  </a:lnTo>
                                  <a:close/>
                                  <a:moveTo>
                                    <a:pt x="247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2"/>
                                  </a:lnTo>
                                  <a:lnTo>
                                    <a:pt x="160" y="99"/>
                                  </a:lnTo>
                                  <a:lnTo>
                                    <a:pt x="247" y="99"/>
                                  </a:lnTo>
                                  <a:lnTo>
                                    <a:pt x="247" y="0"/>
                                  </a:lnTo>
                                  <a:close/>
                                  <a:moveTo>
                                    <a:pt x="792" y="3"/>
                                  </a:moveTo>
                                  <a:lnTo>
                                    <a:pt x="737" y="8"/>
                                  </a:lnTo>
                                  <a:lnTo>
                                    <a:pt x="690" y="25"/>
                                  </a:lnTo>
                                  <a:lnTo>
                                    <a:pt x="649" y="52"/>
                                  </a:lnTo>
                                  <a:lnTo>
                                    <a:pt x="615" y="91"/>
                                  </a:lnTo>
                                  <a:lnTo>
                                    <a:pt x="588" y="140"/>
                                  </a:lnTo>
                                  <a:lnTo>
                                    <a:pt x="569" y="200"/>
                                  </a:lnTo>
                                  <a:lnTo>
                                    <a:pt x="558" y="271"/>
                                  </a:lnTo>
                                  <a:lnTo>
                                    <a:pt x="554" y="351"/>
                                  </a:lnTo>
                                  <a:lnTo>
                                    <a:pt x="557" y="426"/>
                                  </a:lnTo>
                                  <a:lnTo>
                                    <a:pt x="568" y="490"/>
                                  </a:lnTo>
                                  <a:lnTo>
                                    <a:pt x="587" y="546"/>
                                  </a:lnTo>
                                  <a:lnTo>
                                    <a:pt x="612" y="592"/>
                                  </a:lnTo>
                                  <a:lnTo>
                                    <a:pt x="644" y="628"/>
                                  </a:lnTo>
                                  <a:lnTo>
                                    <a:pt x="682" y="654"/>
                                  </a:lnTo>
                                  <a:lnTo>
                                    <a:pt x="726" y="669"/>
                                  </a:lnTo>
                                  <a:lnTo>
                                    <a:pt x="776" y="675"/>
                                  </a:lnTo>
                                  <a:lnTo>
                                    <a:pt x="829" y="669"/>
                                  </a:lnTo>
                                  <a:lnTo>
                                    <a:pt x="876" y="653"/>
                                  </a:lnTo>
                                  <a:lnTo>
                                    <a:pt x="916" y="626"/>
                                  </a:lnTo>
                                  <a:lnTo>
                                    <a:pt x="933" y="607"/>
                                  </a:lnTo>
                                  <a:lnTo>
                                    <a:pt x="784" y="607"/>
                                  </a:lnTo>
                                  <a:lnTo>
                                    <a:pt x="734" y="596"/>
                                  </a:lnTo>
                                  <a:lnTo>
                                    <a:pt x="694" y="565"/>
                                  </a:lnTo>
                                  <a:lnTo>
                                    <a:pt x="666" y="513"/>
                                  </a:lnTo>
                                  <a:lnTo>
                                    <a:pt x="649" y="441"/>
                                  </a:lnTo>
                                  <a:lnTo>
                                    <a:pt x="644" y="348"/>
                                  </a:lnTo>
                                  <a:lnTo>
                                    <a:pt x="649" y="248"/>
                                  </a:lnTo>
                                  <a:lnTo>
                                    <a:pt x="667" y="171"/>
                                  </a:lnTo>
                                  <a:lnTo>
                                    <a:pt x="695" y="115"/>
                                  </a:lnTo>
                                  <a:lnTo>
                                    <a:pt x="735" y="82"/>
                                  </a:lnTo>
                                  <a:lnTo>
                                    <a:pt x="787" y="71"/>
                                  </a:lnTo>
                                  <a:lnTo>
                                    <a:pt x="944" y="71"/>
                                  </a:lnTo>
                                  <a:lnTo>
                                    <a:pt x="915" y="40"/>
                                  </a:lnTo>
                                  <a:lnTo>
                                    <a:pt x="859" y="12"/>
                                  </a:lnTo>
                                  <a:lnTo>
                                    <a:pt x="792" y="3"/>
                                  </a:lnTo>
                                  <a:close/>
                                  <a:moveTo>
                                    <a:pt x="944" y="71"/>
                                  </a:moveTo>
                                  <a:lnTo>
                                    <a:pt x="787" y="71"/>
                                  </a:lnTo>
                                  <a:lnTo>
                                    <a:pt x="836" y="82"/>
                                  </a:lnTo>
                                  <a:lnTo>
                                    <a:pt x="874" y="115"/>
                                  </a:lnTo>
                                  <a:lnTo>
                                    <a:pt x="901" y="169"/>
                                  </a:lnTo>
                                  <a:lnTo>
                                    <a:pt x="917" y="245"/>
                                  </a:lnTo>
                                  <a:lnTo>
                                    <a:pt x="923" y="344"/>
                                  </a:lnTo>
                                  <a:lnTo>
                                    <a:pt x="917" y="438"/>
                                  </a:lnTo>
                                  <a:lnTo>
                                    <a:pt x="900" y="512"/>
                                  </a:lnTo>
                                  <a:lnTo>
                                    <a:pt x="873" y="565"/>
                                  </a:lnTo>
                                  <a:lnTo>
                                    <a:pt x="834" y="596"/>
                                  </a:lnTo>
                                  <a:lnTo>
                                    <a:pt x="784" y="607"/>
                                  </a:lnTo>
                                  <a:lnTo>
                                    <a:pt x="933" y="607"/>
                                  </a:lnTo>
                                  <a:lnTo>
                                    <a:pt x="951" y="587"/>
                                  </a:lnTo>
                                  <a:lnTo>
                                    <a:pt x="978" y="539"/>
                                  </a:lnTo>
                                  <a:lnTo>
                                    <a:pt x="997" y="481"/>
                                  </a:lnTo>
                                  <a:lnTo>
                                    <a:pt x="1009" y="413"/>
                                  </a:lnTo>
                                  <a:lnTo>
                                    <a:pt x="1013" y="336"/>
                                  </a:lnTo>
                                  <a:lnTo>
                                    <a:pt x="1007" y="234"/>
                                  </a:lnTo>
                                  <a:lnTo>
                                    <a:pt x="988" y="151"/>
                                  </a:lnTo>
                                  <a:lnTo>
                                    <a:pt x="958" y="86"/>
                                  </a:lnTo>
                                  <a:lnTo>
                                    <a:pt x="944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74" name="任意多边形 674"/>
                          <wps:cNvSpPr/>
                          <wps:spPr>
                            <a:xfrm>
                              <a:off x="3885" y="8388"/>
                              <a:ext cx="239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8" h="498">
                                  <a:moveTo>
                                    <a:pt x="343" y="85"/>
                                  </a:moveTo>
                                  <a:lnTo>
                                    <a:pt x="298" y="85"/>
                                  </a:lnTo>
                                  <a:lnTo>
                                    <a:pt x="296" y="128"/>
                                  </a:lnTo>
                                  <a:lnTo>
                                    <a:pt x="295" y="168"/>
                                  </a:lnTo>
                                  <a:lnTo>
                                    <a:pt x="292" y="205"/>
                                  </a:lnTo>
                                  <a:lnTo>
                                    <a:pt x="290" y="240"/>
                                  </a:lnTo>
                                  <a:lnTo>
                                    <a:pt x="277" y="305"/>
                                  </a:lnTo>
                                  <a:lnTo>
                                    <a:pt x="251" y="364"/>
                                  </a:lnTo>
                                  <a:lnTo>
                                    <a:pt x="210" y="417"/>
                                  </a:lnTo>
                                  <a:lnTo>
                                    <a:pt x="154" y="465"/>
                                  </a:lnTo>
                                  <a:lnTo>
                                    <a:pt x="164" y="474"/>
                                  </a:lnTo>
                                  <a:lnTo>
                                    <a:pt x="173" y="482"/>
                                  </a:lnTo>
                                  <a:lnTo>
                                    <a:pt x="182" y="490"/>
                                  </a:lnTo>
                                  <a:lnTo>
                                    <a:pt x="189" y="498"/>
                                  </a:lnTo>
                                  <a:lnTo>
                                    <a:pt x="248" y="444"/>
                                  </a:lnTo>
                                  <a:lnTo>
                                    <a:pt x="293" y="384"/>
                                  </a:lnTo>
                                  <a:lnTo>
                                    <a:pt x="321" y="317"/>
                                  </a:lnTo>
                                  <a:lnTo>
                                    <a:pt x="335" y="243"/>
                                  </a:lnTo>
                                  <a:lnTo>
                                    <a:pt x="337" y="210"/>
                                  </a:lnTo>
                                  <a:lnTo>
                                    <a:pt x="339" y="173"/>
                                  </a:lnTo>
                                  <a:lnTo>
                                    <a:pt x="341" y="131"/>
                                  </a:lnTo>
                                  <a:lnTo>
                                    <a:pt x="343" y="85"/>
                                  </a:lnTo>
                                  <a:close/>
                                  <a:moveTo>
                                    <a:pt x="186" y="270"/>
                                  </a:moveTo>
                                  <a:lnTo>
                                    <a:pt x="82" y="270"/>
                                  </a:lnTo>
                                  <a:lnTo>
                                    <a:pt x="82" y="495"/>
                                  </a:lnTo>
                                  <a:lnTo>
                                    <a:pt x="123" y="495"/>
                                  </a:lnTo>
                                  <a:lnTo>
                                    <a:pt x="123" y="283"/>
                                  </a:lnTo>
                                  <a:lnTo>
                                    <a:pt x="188" y="283"/>
                                  </a:lnTo>
                                  <a:lnTo>
                                    <a:pt x="179" y="277"/>
                                  </a:lnTo>
                                  <a:lnTo>
                                    <a:pt x="186" y="270"/>
                                  </a:lnTo>
                                  <a:close/>
                                  <a:moveTo>
                                    <a:pt x="325" y="436"/>
                                  </a:moveTo>
                                  <a:lnTo>
                                    <a:pt x="327" y="447"/>
                                  </a:lnTo>
                                  <a:lnTo>
                                    <a:pt x="329" y="458"/>
                                  </a:lnTo>
                                  <a:lnTo>
                                    <a:pt x="331" y="470"/>
                                  </a:lnTo>
                                  <a:lnTo>
                                    <a:pt x="333" y="482"/>
                                  </a:lnTo>
                                  <a:lnTo>
                                    <a:pt x="379" y="483"/>
                                  </a:lnTo>
                                  <a:lnTo>
                                    <a:pt x="413" y="483"/>
                                  </a:lnTo>
                                  <a:lnTo>
                                    <a:pt x="449" y="478"/>
                                  </a:lnTo>
                                  <a:lnTo>
                                    <a:pt x="476" y="460"/>
                                  </a:lnTo>
                                  <a:lnTo>
                                    <a:pt x="487" y="441"/>
                                  </a:lnTo>
                                  <a:lnTo>
                                    <a:pt x="408" y="441"/>
                                  </a:lnTo>
                                  <a:lnTo>
                                    <a:pt x="391" y="440"/>
                                  </a:lnTo>
                                  <a:lnTo>
                                    <a:pt x="371" y="440"/>
                                  </a:lnTo>
                                  <a:lnTo>
                                    <a:pt x="349" y="438"/>
                                  </a:lnTo>
                                  <a:lnTo>
                                    <a:pt x="325" y="436"/>
                                  </a:lnTo>
                                  <a:close/>
                                  <a:moveTo>
                                    <a:pt x="511" y="46"/>
                                  </a:moveTo>
                                  <a:lnTo>
                                    <a:pt x="212" y="46"/>
                                  </a:lnTo>
                                  <a:lnTo>
                                    <a:pt x="212" y="85"/>
                                  </a:lnTo>
                                  <a:lnTo>
                                    <a:pt x="465" y="85"/>
                                  </a:lnTo>
                                  <a:lnTo>
                                    <a:pt x="462" y="188"/>
                                  </a:lnTo>
                                  <a:lnTo>
                                    <a:pt x="460" y="272"/>
                                  </a:lnTo>
                                  <a:lnTo>
                                    <a:pt x="457" y="339"/>
                                  </a:lnTo>
                                  <a:lnTo>
                                    <a:pt x="454" y="387"/>
                                  </a:lnTo>
                                  <a:lnTo>
                                    <a:pt x="450" y="411"/>
                                  </a:lnTo>
                                  <a:lnTo>
                                    <a:pt x="441" y="428"/>
                                  </a:lnTo>
                                  <a:lnTo>
                                    <a:pt x="427" y="438"/>
                                  </a:lnTo>
                                  <a:lnTo>
                                    <a:pt x="408" y="441"/>
                                  </a:lnTo>
                                  <a:lnTo>
                                    <a:pt x="487" y="441"/>
                                  </a:lnTo>
                                  <a:lnTo>
                                    <a:pt x="493" y="431"/>
                                  </a:lnTo>
                                  <a:lnTo>
                                    <a:pt x="499" y="390"/>
                                  </a:lnTo>
                                  <a:lnTo>
                                    <a:pt x="501" y="338"/>
                                  </a:lnTo>
                                  <a:lnTo>
                                    <a:pt x="504" y="256"/>
                                  </a:lnTo>
                                  <a:lnTo>
                                    <a:pt x="507" y="166"/>
                                  </a:lnTo>
                                  <a:lnTo>
                                    <a:pt x="511" y="46"/>
                                  </a:lnTo>
                                  <a:close/>
                                  <a:moveTo>
                                    <a:pt x="188" y="283"/>
                                  </a:moveTo>
                                  <a:lnTo>
                                    <a:pt x="123" y="283"/>
                                  </a:lnTo>
                                  <a:lnTo>
                                    <a:pt x="165" y="314"/>
                                  </a:lnTo>
                                  <a:lnTo>
                                    <a:pt x="206" y="346"/>
                                  </a:lnTo>
                                  <a:lnTo>
                                    <a:pt x="234" y="315"/>
                                  </a:lnTo>
                                  <a:lnTo>
                                    <a:pt x="193" y="287"/>
                                  </a:lnTo>
                                  <a:lnTo>
                                    <a:pt x="188" y="283"/>
                                  </a:lnTo>
                                  <a:close/>
                                  <a:moveTo>
                                    <a:pt x="186" y="97"/>
                                  </a:moveTo>
                                  <a:lnTo>
                                    <a:pt x="8" y="97"/>
                                  </a:lnTo>
                                  <a:lnTo>
                                    <a:pt x="8" y="134"/>
                                  </a:lnTo>
                                  <a:lnTo>
                                    <a:pt x="138" y="134"/>
                                  </a:lnTo>
                                  <a:lnTo>
                                    <a:pt x="107" y="179"/>
                                  </a:lnTo>
                                  <a:lnTo>
                                    <a:pt x="74" y="220"/>
                                  </a:lnTo>
                                  <a:lnTo>
                                    <a:pt x="38" y="256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4" y="299"/>
                                  </a:lnTo>
                                  <a:lnTo>
                                    <a:pt x="8" y="310"/>
                                  </a:lnTo>
                                  <a:lnTo>
                                    <a:pt x="12" y="320"/>
                                  </a:lnTo>
                                  <a:lnTo>
                                    <a:pt x="15" y="330"/>
                                  </a:lnTo>
                                  <a:lnTo>
                                    <a:pt x="32" y="316"/>
                                  </a:lnTo>
                                  <a:lnTo>
                                    <a:pt x="49" y="302"/>
                                  </a:lnTo>
                                  <a:lnTo>
                                    <a:pt x="66" y="286"/>
                                  </a:lnTo>
                                  <a:lnTo>
                                    <a:pt x="82" y="270"/>
                                  </a:lnTo>
                                  <a:lnTo>
                                    <a:pt x="186" y="270"/>
                                  </a:lnTo>
                                  <a:lnTo>
                                    <a:pt x="195" y="259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149" y="257"/>
                                  </a:lnTo>
                                  <a:lnTo>
                                    <a:pt x="131" y="245"/>
                                  </a:lnTo>
                                  <a:lnTo>
                                    <a:pt x="123" y="240"/>
                                  </a:lnTo>
                                  <a:lnTo>
                                    <a:pt x="123" y="224"/>
                                  </a:lnTo>
                                  <a:lnTo>
                                    <a:pt x="139" y="203"/>
                                  </a:lnTo>
                                  <a:lnTo>
                                    <a:pt x="155" y="181"/>
                                  </a:lnTo>
                                  <a:lnTo>
                                    <a:pt x="171" y="158"/>
                                  </a:lnTo>
                                  <a:lnTo>
                                    <a:pt x="186" y="135"/>
                                  </a:lnTo>
                                  <a:lnTo>
                                    <a:pt x="186" y="97"/>
                                  </a:lnTo>
                                  <a:close/>
                                  <a:moveTo>
                                    <a:pt x="199" y="187"/>
                                  </a:moveTo>
                                  <a:lnTo>
                                    <a:pt x="187" y="205"/>
                                  </a:lnTo>
                                  <a:lnTo>
                                    <a:pt x="175" y="223"/>
                                  </a:lnTo>
                                  <a:lnTo>
                                    <a:pt x="162" y="240"/>
                                  </a:lnTo>
                                  <a:lnTo>
                                    <a:pt x="149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9" y="241"/>
                                  </a:lnTo>
                                  <a:lnTo>
                                    <a:pt x="222" y="225"/>
                                  </a:lnTo>
                                  <a:lnTo>
                                    <a:pt x="234" y="209"/>
                                  </a:lnTo>
                                  <a:lnTo>
                                    <a:pt x="199" y="187"/>
                                  </a:lnTo>
                                  <a:close/>
                                  <a:moveTo>
                                    <a:pt x="97" y="0"/>
                                  </a:moveTo>
                                  <a:lnTo>
                                    <a:pt x="59" y="17"/>
                                  </a:lnTo>
                                  <a:lnTo>
                                    <a:pt x="69" y="33"/>
                                  </a:lnTo>
                                  <a:lnTo>
                                    <a:pt x="79" y="50"/>
                                  </a:lnTo>
                                  <a:lnTo>
                                    <a:pt x="89" y="69"/>
                                  </a:lnTo>
                                  <a:lnTo>
                                    <a:pt x="99" y="88"/>
                                  </a:lnTo>
                                  <a:lnTo>
                                    <a:pt x="139" y="69"/>
                                  </a:lnTo>
                                  <a:lnTo>
                                    <a:pt x="128" y="50"/>
                                  </a:lnTo>
                                  <a:lnTo>
                                    <a:pt x="117" y="32"/>
                                  </a:lnTo>
                                  <a:lnTo>
                                    <a:pt x="107" y="15"/>
                                  </a:lnTo>
                                  <a:lnTo>
                                    <a:pt x="97" y="0"/>
                                  </a:lnTo>
                                  <a:close/>
                                  <a:moveTo>
                                    <a:pt x="880" y="232"/>
                                  </a:moveTo>
                                  <a:lnTo>
                                    <a:pt x="830" y="232"/>
                                  </a:lnTo>
                                  <a:lnTo>
                                    <a:pt x="830" y="498"/>
                                  </a:lnTo>
                                  <a:lnTo>
                                    <a:pt x="880" y="498"/>
                                  </a:lnTo>
                                  <a:lnTo>
                                    <a:pt x="880" y="232"/>
                                  </a:lnTo>
                                  <a:close/>
                                  <a:moveTo>
                                    <a:pt x="1118" y="191"/>
                                  </a:moveTo>
                                  <a:lnTo>
                                    <a:pt x="593" y="191"/>
                                  </a:lnTo>
                                  <a:lnTo>
                                    <a:pt x="593" y="232"/>
                                  </a:lnTo>
                                  <a:lnTo>
                                    <a:pt x="1118" y="232"/>
                                  </a:lnTo>
                                  <a:lnTo>
                                    <a:pt x="1118" y="191"/>
                                  </a:lnTo>
                                  <a:close/>
                                  <a:moveTo>
                                    <a:pt x="880" y="5"/>
                                  </a:moveTo>
                                  <a:lnTo>
                                    <a:pt x="830" y="5"/>
                                  </a:lnTo>
                                  <a:lnTo>
                                    <a:pt x="830" y="191"/>
                                  </a:lnTo>
                                  <a:lnTo>
                                    <a:pt x="880" y="191"/>
                                  </a:lnTo>
                                  <a:lnTo>
                                    <a:pt x="880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75" name="任意多边形 675"/>
                          <wps:cNvSpPr/>
                          <wps:spPr>
                            <a:xfrm>
                              <a:off x="3897" y="8594"/>
                              <a:ext cx="216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8" h="664">
                                  <a:moveTo>
                                    <a:pt x="403" y="593"/>
                                  </a:moveTo>
                                  <a:lnTo>
                                    <a:pt x="5" y="593"/>
                                  </a:lnTo>
                                  <a:lnTo>
                                    <a:pt x="5" y="664"/>
                                  </a:lnTo>
                                  <a:lnTo>
                                    <a:pt x="403" y="664"/>
                                  </a:lnTo>
                                  <a:lnTo>
                                    <a:pt x="403" y="593"/>
                                  </a:lnTo>
                                  <a:close/>
                                  <a:moveTo>
                                    <a:pt x="248" y="99"/>
                                  </a:moveTo>
                                  <a:lnTo>
                                    <a:pt x="160" y="99"/>
                                  </a:lnTo>
                                  <a:lnTo>
                                    <a:pt x="160" y="593"/>
                                  </a:lnTo>
                                  <a:lnTo>
                                    <a:pt x="248" y="593"/>
                                  </a:lnTo>
                                  <a:lnTo>
                                    <a:pt x="248" y="99"/>
                                  </a:lnTo>
                                  <a:close/>
                                  <a:moveTo>
                                    <a:pt x="248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160" y="99"/>
                                  </a:lnTo>
                                  <a:lnTo>
                                    <a:pt x="248" y="99"/>
                                  </a:lnTo>
                                  <a:lnTo>
                                    <a:pt x="248" y="0"/>
                                  </a:lnTo>
                                  <a:close/>
                                  <a:moveTo>
                                    <a:pt x="1008" y="14"/>
                                  </a:moveTo>
                                  <a:lnTo>
                                    <a:pt x="556" y="14"/>
                                  </a:lnTo>
                                  <a:lnTo>
                                    <a:pt x="556" y="86"/>
                                  </a:lnTo>
                                  <a:lnTo>
                                    <a:pt x="903" y="86"/>
                                  </a:lnTo>
                                  <a:lnTo>
                                    <a:pt x="645" y="664"/>
                                  </a:lnTo>
                                  <a:lnTo>
                                    <a:pt x="736" y="664"/>
                                  </a:lnTo>
                                  <a:lnTo>
                                    <a:pt x="1008" y="42"/>
                                  </a:lnTo>
                                  <a:lnTo>
                                    <a:pt x="1008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76" name="任意多边形 676"/>
                          <wps:cNvSpPr/>
                          <wps:spPr>
                            <a:xfrm>
                              <a:off x="3822" y="8766"/>
                              <a:ext cx="364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702" h="501">
                                  <a:moveTo>
                                    <a:pt x="188" y="363"/>
                                  </a:moveTo>
                                  <a:lnTo>
                                    <a:pt x="138" y="363"/>
                                  </a:lnTo>
                                  <a:lnTo>
                                    <a:pt x="160" y="381"/>
                                  </a:lnTo>
                                  <a:lnTo>
                                    <a:pt x="184" y="397"/>
                                  </a:lnTo>
                                  <a:lnTo>
                                    <a:pt x="211" y="412"/>
                                  </a:lnTo>
                                  <a:lnTo>
                                    <a:pt x="240" y="426"/>
                                  </a:lnTo>
                                  <a:lnTo>
                                    <a:pt x="199" y="436"/>
                                  </a:lnTo>
                                  <a:lnTo>
                                    <a:pt x="150" y="446"/>
                                  </a:lnTo>
                                  <a:lnTo>
                                    <a:pt x="94" y="457"/>
                                  </a:lnTo>
                                  <a:lnTo>
                                    <a:pt x="31" y="467"/>
                                  </a:lnTo>
                                  <a:lnTo>
                                    <a:pt x="38" y="476"/>
                                  </a:lnTo>
                                  <a:lnTo>
                                    <a:pt x="45" y="484"/>
                                  </a:lnTo>
                                  <a:lnTo>
                                    <a:pt x="50" y="493"/>
                                  </a:lnTo>
                                  <a:lnTo>
                                    <a:pt x="56" y="501"/>
                                  </a:lnTo>
                                  <a:lnTo>
                                    <a:pt x="121" y="488"/>
                                  </a:lnTo>
                                  <a:lnTo>
                                    <a:pt x="182" y="475"/>
                                  </a:lnTo>
                                  <a:lnTo>
                                    <a:pt x="237" y="460"/>
                                  </a:lnTo>
                                  <a:lnTo>
                                    <a:pt x="288" y="445"/>
                                  </a:lnTo>
                                  <a:lnTo>
                                    <a:pt x="450" y="445"/>
                                  </a:lnTo>
                                  <a:lnTo>
                                    <a:pt x="433" y="443"/>
                                  </a:lnTo>
                                  <a:lnTo>
                                    <a:pt x="385" y="435"/>
                                  </a:lnTo>
                                  <a:lnTo>
                                    <a:pt x="341" y="425"/>
                                  </a:lnTo>
                                  <a:lnTo>
                                    <a:pt x="374" y="410"/>
                                  </a:lnTo>
                                  <a:lnTo>
                                    <a:pt x="289" y="410"/>
                                  </a:lnTo>
                                  <a:lnTo>
                                    <a:pt x="254" y="398"/>
                                  </a:lnTo>
                                  <a:lnTo>
                                    <a:pt x="222" y="383"/>
                                  </a:lnTo>
                                  <a:lnTo>
                                    <a:pt x="193" y="367"/>
                                  </a:lnTo>
                                  <a:lnTo>
                                    <a:pt x="188" y="363"/>
                                  </a:lnTo>
                                  <a:close/>
                                  <a:moveTo>
                                    <a:pt x="450" y="445"/>
                                  </a:moveTo>
                                  <a:lnTo>
                                    <a:pt x="288" y="445"/>
                                  </a:lnTo>
                                  <a:lnTo>
                                    <a:pt x="337" y="460"/>
                                  </a:lnTo>
                                  <a:lnTo>
                                    <a:pt x="391" y="474"/>
                                  </a:lnTo>
                                  <a:lnTo>
                                    <a:pt x="450" y="485"/>
                                  </a:lnTo>
                                  <a:lnTo>
                                    <a:pt x="513" y="495"/>
                                  </a:lnTo>
                                  <a:lnTo>
                                    <a:pt x="518" y="485"/>
                                  </a:lnTo>
                                  <a:lnTo>
                                    <a:pt x="525" y="475"/>
                                  </a:lnTo>
                                  <a:lnTo>
                                    <a:pt x="531" y="465"/>
                                  </a:lnTo>
                                  <a:lnTo>
                                    <a:pt x="538" y="454"/>
                                  </a:lnTo>
                                  <a:lnTo>
                                    <a:pt x="484" y="449"/>
                                  </a:lnTo>
                                  <a:lnTo>
                                    <a:pt x="450" y="445"/>
                                  </a:lnTo>
                                  <a:close/>
                                  <a:moveTo>
                                    <a:pt x="208" y="293"/>
                                  </a:moveTo>
                                  <a:lnTo>
                                    <a:pt x="160" y="293"/>
                                  </a:lnTo>
                                  <a:lnTo>
                                    <a:pt x="127" y="326"/>
                                  </a:lnTo>
                                  <a:lnTo>
                                    <a:pt x="90" y="356"/>
                                  </a:lnTo>
                                  <a:lnTo>
                                    <a:pt x="48" y="383"/>
                                  </a:lnTo>
                                  <a:lnTo>
                                    <a:pt x="0" y="407"/>
                                  </a:lnTo>
                                  <a:lnTo>
                                    <a:pt x="10" y="416"/>
                                  </a:lnTo>
                                  <a:lnTo>
                                    <a:pt x="19" y="425"/>
                                  </a:lnTo>
                                  <a:lnTo>
                                    <a:pt x="27" y="435"/>
                                  </a:lnTo>
                                  <a:lnTo>
                                    <a:pt x="56" y="420"/>
                                  </a:lnTo>
                                  <a:lnTo>
                                    <a:pt x="85" y="403"/>
                                  </a:lnTo>
                                  <a:lnTo>
                                    <a:pt x="112" y="384"/>
                                  </a:lnTo>
                                  <a:lnTo>
                                    <a:pt x="138" y="363"/>
                                  </a:lnTo>
                                  <a:lnTo>
                                    <a:pt x="188" y="363"/>
                                  </a:lnTo>
                                  <a:lnTo>
                                    <a:pt x="168" y="350"/>
                                  </a:lnTo>
                                  <a:lnTo>
                                    <a:pt x="472" y="350"/>
                                  </a:lnTo>
                                  <a:lnTo>
                                    <a:pt x="475" y="347"/>
                                  </a:lnTo>
                                  <a:lnTo>
                                    <a:pt x="475" y="320"/>
                                  </a:lnTo>
                                  <a:lnTo>
                                    <a:pt x="184" y="320"/>
                                  </a:lnTo>
                                  <a:lnTo>
                                    <a:pt x="192" y="312"/>
                                  </a:lnTo>
                                  <a:lnTo>
                                    <a:pt x="200" y="303"/>
                                  </a:lnTo>
                                  <a:lnTo>
                                    <a:pt x="208" y="293"/>
                                  </a:lnTo>
                                  <a:close/>
                                  <a:moveTo>
                                    <a:pt x="472" y="350"/>
                                  </a:moveTo>
                                  <a:lnTo>
                                    <a:pt x="413" y="350"/>
                                  </a:lnTo>
                                  <a:lnTo>
                                    <a:pt x="387" y="366"/>
                                  </a:lnTo>
                                  <a:lnTo>
                                    <a:pt x="357" y="382"/>
                                  </a:lnTo>
                                  <a:lnTo>
                                    <a:pt x="325" y="396"/>
                                  </a:lnTo>
                                  <a:lnTo>
                                    <a:pt x="289" y="410"/>
                                  </a:lnTo>
                                  <a:lnTo>
                                    <a:pt x="374" y="410"/>
                                  </a:lnTo>
                                  <a:lnTo>
                                    <a:pt x="380" y="408"/>
                                  </a:lnTo>
                                  <a:lnTo>
                                    <a:pt x="416" y="389"/>
                                  </a:lnTo>
                                  <a:lnTo>
                                    <a:pt x="447" y="369"/>
                                  </a:lnTo>
                                  <a:lnTo>
                                    <a:pt x="472" y="350"/>
                                  </a:lnTo>
                                  <a:close/>
                                  <a:moveTo>
                                    <a:pt x="474" y="122"/>
                                  </a:moveTo>
                                  <a:lnTo>
                                    <a:pt x="82" y="122"/>
                                  </a:lnTo>
                                  <a:lnTo>
                                    <a:pt x="82" y="299"/>
                                  </a:lnTo>
                                  <a:lnTo>
                                    <a:pt x="119" y="299"/>
                                  </a:lnTo>
                                  <a:lnTo>
                                    <a:pt x="119" y="281"/>
                                  </a:lnTo>
                                  <a:lnTo>
                                    <a:pt x="474" y="281"/>
                                  </a:lnTo>
                                  <a:lnTo>
                                    <a:pt x="474" y="250"/>
                                  </a:lnTo>
                                  <a:lnTo>
                                    <a:pt x="119" y="250"/>
                                  </a:lnTo>
                                  <a:lnTo>
                                    <a:pt x="119" y="210"/>
                                  </a:lnTo>
                                  <a:lnTo>
                                    <a:pt x="474" y="210"/>
                                  </a:lnTo>
                                  <a:lnTo>
                                    <a:pt x="474" y="180"/>
                                  </a:lnTo>
                                  <a:lnTo>
                                    <a:pt x="119" y="180"/>
                                  </a:lnTo>
                                  <a:lnTo>
                                    <a:pt x="119" y="140"/>
                                  </a:lnTo>
                                  <a:lnTo>
                                    <a:pt x="474" y="140"/>
                                  </a:lnTo>
                                  <a:lnTo>
                                    <a:pt x="474" y="122"/>
                                  </a:lnTo>
                                  <a:close/>
                                  <a:moveTo>
                                    <a:pt x="474" y="281"/>
                                  </a:moveTo>
                                  <a:lnTo>
                                    <a:pt x="436" y="281"/>
                                  </a:lnTo>
                                  <a:lnTo>
                                    <a:pt x="436" y="294"/>
                                  </a:lnTo>
                                  <a:lnTo>
                                    <a:pt x="474" y="294"/>
                                  </a:lnTo>
                                  <a:lnTo>
                                    <a:pt x="474" y="281"/>
                                  </a:lnTo>
                                  <a:close/>
                                  <a:moveTo>
                                    <a:pt x="474" y="210"/>
                                  </a:moveTo>
                                  <a:lnTo>
                                    <a:pt x="436" y="210"/>
                                  </a:lnTo>
                                  <a:lnTo>
                                    <a:pt x="436" y="250"/>
                                  </a:lnTo>
                                  <a:lnTo>
                                    <a:pt x="474" y="250"/>
                                  </a:lnTo>
                                  <a:lnTo>
                                    <a:pt x="474" y="210"/>
                                  </a:lnTo>
                                  <a:close/>
                                  <a:moveTo>
                                    <a:pt x="474" y="140"/>
                                  </a:moveTo>
                                  <a:lnTo>
                                    <a:pt x="436" y="140"/>
                                  </a:lnTo>
                                  <a:lnTo>
                                    <a:pt x="436" y="180"/>
                                  </a:lnTo>
                                  <a:lnTo>
                                    <a:pt x="474" y="180"/>
                                  </a:lnTo>
                                  <a:lnTo>
                                    <a:pt x="474" y="140"/>
                                  </a:lnTo>
                                  <a:close/>
                                  <a:moveTo>
                                    <a:pt x="175" y="0"/>
                                  </a:moveTo>
                                  <a:lnTo>
                                    <a:pt x="128" y="0"/>
                                  </a:lnTo>
                                  <a:lnTo>
                                    <a:pt x="101" y="42"/>
                                  </a:lnTo>
                                  <a:lnTo>
                                    <a:pt x="71" y="80"/>
                                  </a:lnTo>
                                  <a:lnTo>
                                    <a:pt x="37" y="114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8" y="152"/>
                                  </a:lnTo>
                                  <a:lnTo>
                                    <a:pt x="14" y="161"/>
                                  </a:lnTo>
                                  <a:lnTo>
                                    <a:pt x="20" y="168"/>
                                  </a:lnTo>
                                  <a:lnTo>
                                    <a:pt x="25" y="176"/>
                                  </a:lnTo>
                                  <a:lnTo>
                                    <a:pt x="40" y="163"/>
                                  </a:lnTo>
                                  <a:lnTo>
                                    <a:pt x="54" y="150"/>
                                  </a:lnTo>
                                  <a:lnTo>
                                    <a:pt x="69" y="136"/>
                                  </a:lnTo>
                                  <a:lnTo>
                                    <a:pt x="82" y="122"/>
                                  </a:lnTo>
                                  <a:lnTo>
                                    <a:pt x="474" y="122"/>
                                  </a:lnTo>
                                  <a:lnTo>
                                    <a:pt x="474" y="109"/>
                                  </a:lnTo>
                                  <a:lnTo>
                                    <a:pt x="95" y="109"/>
                                  </a:lnTo>
                                  <a:lnTo>
                                    <a:pt x="102" y="100"/>
                                  </a:lnTo>
                                  <a:lnTo>
                                    <a:pt x="110" y="91"/>
                                  </a:lnTo>
                                  <a:lnTo>
                                    <a:pt x="117" y="82"/>
                                  </a:lnTo>
                                  <a:lnTo>
                                    <a:pt x="125" y="73"/>
                                  </a:lnTo>
                                  <a:lnTo>
                                    <a:pt x="528" y="73"/>
                                  </a:lnTo>
                                  <a:lnTo>
                                    <a:pt x="528" y="41"/>
                                  </a:lnTo>
                                  <a:lnTo>
                                    <a:pt x="149" y="41"/>
                                  </a:lnTo>
                                  <a:lnTo>
                                    <a:pt x="156" y="31"/>
                                  </a:lnTo>
                                  <a:lnTo>
                                    <a:pt x="162" y="21"/>
                                  </a:lnTo>
                                  <a:lnTo>
                                    <a:pt x="169" y="11"/>
                                  </a:lnTo>
                                  <a:lnTo>
                                    <a:pt x="175" y="0"/>
                                  </a:lnTo>
                                  <a:close/>
                                  <a:moveTo>
                                    <a:pt x="1080" y="282"/>
                                  </a:moveTo>
                                  <a:lnTo>
                                    <a:pt x="769" y="282"/>
                                  </a:lnTo>
                                  <a:lnTo>
                                    <a:pt x="769" y="499"/>
                                  </a:lnTo>
                                  <a:lnTo>
                                    <a:pt x="811" y="499"/>
                                  </a:lnTo>
                                  <a:lnTo>
                                    <a:pt x="811" y="469"/>
                                  </a:lnTo>
                                  <a:lnTo>
                                    <a:pt x="1080" y="469"/>
                                  </a:lnTo>
                                  <a:lnTo>
                                    <a:pt x="1080" y="433"/>
                                  </a:lnTo>
                                  <a:lnTo>
                                    <a:pt x="811" y="433"/>
                                  </a:lnTo>
                                  <a:lnTo>
                                    <a:pt x="811" y="319"/>
                                  </a:lnTo>
                                  <a:lnTo>
                                    <a:pt x="1080" y="319"/>
                                  </a:lnTo>
                                  <a:lnTo>
                                    <a:pt x="1080" y="282"/>
                                  </a:lnTo>
                                  <a:close/>
                                  <a:moveTo>
                                    <a:pt x="1080" y="469"/>
                                  </a:moveTo>
                                  <a:lnTo>
                                    <a:pt x="1038" y="469"/>
                                  </a:lnTo>
                                  <a:lnTo>
                                    <a:pt x="1038" y="499"/>
                                  </a:lnTo>
                                  <a:lnTo>
                                    <a:pt x="1080" y="499"/>
                                  </a:lnTo>
                                  <a:lnTo>
                                    <a:pt x="1080" y="469"/>
                                  </a:lnTo>
                                  <a:close/>
                                  <a:moveTo>
                                    <a:pt x="1080" y="319"/>
                                  </a:moveTo>
                                  <a:lnTo>
                                    <a:pt x="1038" y="319"/>
                                  </a:lnTo>
                                  <a:lnTo>
                                    <a:pt x="1038" y="433"/>
                                  </a:lnTo>
                                  <a:lnTo>
                                    <a:pt x="1080" y="433"/>
                                  </a:lnTo>
                                  <a:lnTo>
                                    <a:pt x="1080" y="319"/>
                                  </a:lnTo>
                                  <a:close/>
                                  <a:moveTo>
                                    <a:pt x="946" y="198"/>
                                  </a:moveTo>
                                  <a:lnTo>
                                    <a:pt x="903" y="198"/>
                                  </a:lnTo>
                                  <a:lnTo>
                                    <a:pt x="903" y="282"/>
                                  </a:lnTo>
                                  <a:lnTo>
                                    <a:pt x="946" y="282"/>
                                  </a:lnTo>
                                  <a:lnTo>
                                    <a:pt x="946" y="198"/>
                                  </a:lnTo>
                                  <a:close/>
                                  <a:moveTo>
                                    <a:pt x="1122" y="160"/>
                                  </a:moveTo>
                                  <a:lnTo>
                                    <a:pt x="733" y="160"/>
                                  </a:lnTo>
                                  <a:lnTo>
                                    <a:pt x="733" y="198"/>
                                  </a:lnTo>
                                  <a:lnTo>
                                    <a:pt x="1122" y="198"/>
                                  </a:lnTo>
                                  <a:lnTo>
                                    <a:pt x="1122" y="160"/>
                                  </a:lnTo>
                                  <a:close/>
                                  <a:moveTo>
                                    <a:pt x="946" y="75"/>
                                  </a:moveTo>
                                  <a:lnTo>
                                    <a:pt x="903" y="75"/>
                                  </a:lnTo>
                                  <a:lnTo>
                                    <a:pt x="903" y="160"/>
                                  </a:lnTo>
                                  <a:lnTo>
                                    <a:pt x="946" y="160"/>
                                  </a:lnTo>
                                  <a:lnTo>
                                    <a:pt x="946" y="75"/>
                                  </a:lnTo>
                                  <a:close/>
                                  <a:moveTo>
                                    <a:pt x="1096" y="22"/>
                                  </a:moveTo>
                                  <a:lnTo>
                                    <a:pt x="1015" y="30"/>
                                  </a:lnTo>
                                  <a:lnTo>
                                    <a:pt x="930" y="35"/>
                                  </a:lnTo>
                                  <a:lnTo>
                                    <a:pt x="842" y="40"/>
                                  </a:lnTo>
                                  <a:lnTo>
                                    <a:pt x="751" y="43"/>
                                  </a:lnTo>
                                  <a:lnTo>
                                    <a:pt x="754" y="56"/>
                                  </a:lnTo>
                                  <a:lnTo>
                                    <a:pt x="756" y="69"/>
                                  </a:lnTo>
                                  <a:lnTo>
                                    <a:pt x="759" y="81"/>
                                  </a:lnTo>
                                  <a:lnTo>
                                    <a:pt x="903" y="75"/>
                                  </a:lnTo>
                                  <a:lnTo>
                                    <a:pt x="946" y="75"/>
                                  </a:lnTo>
                                  <a:lnTo>
                                    <a:pt x="946" y="73"/>
                                  </a:lnTo>
                                  <a:lnTo>
                                    <a:pt x="1033" y="68"/>
                                  </a:lnTo>
                                  <a:lnTo>
                                    <a:pt x="1071" y="65"/>
                                  </a:lnTo>
                                  <a:lnTo>
                                    <a:pt x="1105" y="62"/>
                                  </a:lnTo>
                                  <a:lnTo>
                                    <a:pt x="1096" y="22"/>
                                  </a:lnTo>
                                  <a:close/>
                                  <a:moveTo>
                                    <a:pt x="666" y="289"/>
                                  </a:moveTo>
                                  <a:lnTo>
                                    <a:pt x="652" y="338"/>
                                  </a:lnTo>
                                  <a:lnTo>
                                    <a:pt x="636" y="385"/>
                                  </a:lnTo>
                                  <a:lnTo>
                                    <a:pt x="619" y="429"/>
                                  </a:lnTo>
                                  <a:lnTo>
                                    <a:pt x="602" y="472"/>
                                  </a:lnTo>
                                  <a:lnTo>
                                    <a:pt x="649" y="493"/>
                                  </a:lnTo>
                                  <a:lnTo>
                                    <a:pt x="711" y="309"/>
                                  </a:lnTo>
                                  <a:lnTo>
                                    <a:pt x="702" y="305"/>
                                  </a:lnTo>
                                  <a:lnTo>
                                    <a:pt x="691" y="300"/>
                                  </a:lnTo>
                                  <a:lnTo>
                                    <a:pt x="679" y="295"/>
                                  </a:lnTo>
                                  <a:lnTo>
                                    <a:pt x="666" y="289"/>
                                  </a:lnTo>
                                  <a:close/>
                                  <a:moveTo>
                                    <a:pt x="607" y="140"/>
                                  </a:moveTo>
                                  <a:lnTo>
                                    <a:pt x="582" y="172"/>
                                  </a:lnTo>
                                  <a:lnTo>
                                    <a:pt x="603" y="185"/>
                                  </a:lnTo>
                                  <a:lnTo>
                                    <a:pt x="626" y="201"/>
                                  </a:lnTo>
                                  <a:lnTo>
                                    <a:pt x="652" y="219"/>
                                  </a:lnTo>
                                  <a:lnTo>
                                    <a:pt x="681" y="240"/>
                                  </a:lnTo>
                                  <a:lnTo>
                                    <a:pt x="688" y="232"/>
                                  </a:lnTo>
                                  <a:lnTo>
                                    <a:pt x="695" y="223"/>
                                  </a:lnTo>
                                  <a:lnTo>
                                    <a:pt x="702" y="214"/>
                                  </a:lnTo>
                                  <a:lnTo>
                                    <a:pt x="710" y="204"/>
                                  </a:lnTo>
                                  <a:lnTo>
                                    <a:pt x="686" y="188"/>
                                  </a:lnTo>
                                  <a:lnTo>
                                    <a:pt x="661" y="171"/>
                                  </a:lnTo>
                                  <a:lnTo>
                                    <a:pt x="635" y="155"/>
                                  </a:lnTo>
                                  <a:lnTo>
                                    <a:pt x="607" y="140"/>
                                  </a:lnTo>
                                  <a:close/>
                                  <a:moveTo>
                                    <a:pt x="633" y="9"/>
                                  </a:moveTo>
                                  <a:lnTo>
                                    <a:pt x="606" y="38"/>
                                  </a:lnTo>
                                  <a:lnTo>
                                    <a:pt x="629" y="55"/>
                                  </a:lnTo>
                                  <a:lnTo>
                                    <a:pt x="652" y="72"/>
                                  </a:lnTo>
                                  <a:lnTo>
                                    <a:pt x="676" y="91"/>
                                  </a:lnTo>
                                  <a:lnTo>
                                    <a:pt x="701" y="110"/>
                                  </a:lnTo>
                                  <a:lnTo>
                                    <a:pt x="716" y="93"/>
                                  </a:lnTo>
                                  <a:lnTo>
                                    <a:pt x="723" y="85"/>
                                  </a:lnTo>
                                  <a:lnTo>
                                    <a:pt x="730" y="76"/>
                                  </a:lnTo>
                                  <a:lnTo>
                                    <a:pt x="707" y="59"/>
                                  </a:lnTo>
                                  <a:lnTo>
                                    <a:pt x="683" y="42"/>
                                  </a:lnTo>
                                  <a:lnTo>
                                    <a:pt x="659" y="25"/>
                                  </a:lnTo>
                                  <a:lnTo>
                                    <a:pt x="633" y="9"/>
                                  </a:lnTo>
                                  <a:close/>
                                  <a:moveTo>
                                    <a:pt x="1384" y="232"/>
                                  </a:moveTo>
                                  <a:lnTo>
                                    <a:pt x="1339" y="232"/>
                                  </a:lnTo>
                                  <a:lnTo>
                                    <a:pt x="1339" y="498"/>
                                  </a:lnTo>
                                  <a:lnTo>
                                    <a:pt x="1384" y="498"/>
                                  </a:lnTo>
                                  <a:lnTo>
                                    <a:pt x="1384" y="232"/>
                                  </a:lnTo>
                                  <a:close/>
                                  <a:moveTo>
                                    <a:pt x="1449" y="384"/>
                                  </a:moveTo>
                                  <a:lnTo>
                                    <a:pt x="1452" y="394"/>
                                  </a:lnTo>
                                  <a:lnTo>
                                    <a:pt x="1454" y="404"/>
                                  </a:lnTo>
                                  <a:lnTo>
                                    <a:pt x="1456" y="416"/>
                                  </a:lnTo>
                                  <a:lnTo>
                                    <a:pt x="1458" y="428"/>
                                  </a:lnTo>
                                  <a:lnTo>
                                    <a:pt x="1475" y="429"/>
                                  </a:lnTo>
                                  <a:lnTo>
                                    <a:pt x="1495" y="430"/>
                                  </a:lnTo>
                                  <a:lnTo>
                                    <a:pt x="1517" y="430"/>
                                  </a:lnTo>
                                  <a:lnTo>
                                    <a:pt x="1542" y="431"/>
                                  </a:lnTo>
                                  <a:lnTo>
                                    <a:pt x="1580" y="426"/>
                                  </a:lnTo>
                                  <a:lnTo>
                                    <a:pt x="1608" y="412"/>
                                  </a:lnTo>
                                  <a:lnTo>
                                    <a:pt x="1625" y="391"/>
                                  </a:lnTo>
                                  <a:lnTo>
                                    <a:pt x="1536" y="391"/>
                                  </a:lnTo>
                                  <a:lnTo>
                                    <a:pt x="1516" y="390"/>
                                  </a:lnTo>
                                  <a:lnTo>
                                    <a:pt x="1494" y="389"/>
                                  </a:lnTo>
                                  <a:lnTo>
                                    <a:pt x="1472" y="387"/>
                                  </a:lnTo>
                                  <a:lnTo>
                                    <a:pt x="1449" y="384"/>
                                  </a:lnTo>
                                  <a:close/>
                                  <a:moveTo>
                                    <a:pt x="1645" y="195"/>
                                  </a:moveTo>
                                  <a:lnTo>
                                    <a:pt x="1200" y="195"/>
                                  </a:lnTo>
                                  <a:lnTo>
                                    <a:pt x="1200" y="232"/>
                                  </a:lnTo>
                                  <a:lnTo>
                                    <a:pt x="1600" y="232"/>
                                  </a:lnTo>
                                  <a:lnTo>
                                    <a:pt x="1598" y="266"/>
                                  </a:lnTo>
                                  <a:lnTo>
                                    <a:pt x="1596" y="297"/>
                                  </a:lnTo>
                                  <a:lnTo>
                                    <a:pt x="1594" y="322"/>
                                  </a:lnTo>
                                  <a:lnTo>
                                    <a:pt x="1592" y="343"/>
                                  </a:lnTo>
                                  <a:lnTo>
                                    <a:pt x="1587" y="364"/>
                                  </a:lnTo>
                                  <a:lnTo>
                                    <a:pt x="1576" y="379"/>
                                  </a:lnTo>
                                  <a:lnTo>
                                    <a:pt x="1559" y="388"/>
                                  </a:lnTo>
                                  <a:lnTo>
                                    <a:pt x="1536" y="391"/>
                                  </a:lnTo>
                                  <a:lnTo>
                                    <a:pt x="1625" y="391"/>
                                  </a:lnTo>
                                  <a:lnTo>
                                    <a:pt x="1626" y="389"/>
                                  </a:lnTo>
                                  <a:lnTo>
                                    <a:pt x="1634" y="357"/>
                                  </a:lnTo>
                                  <a:lnTo>
                                    <a:pt x="1637" y="325"/>
                                  </a:lnTo>
                                  <a:lnTo>
                                    <a:pt x="1640" y="288"/>
                                  </a:lnTo>
                                  <a:lnTo>
                                    <a:pt x="1642" y="244"/>
                                  </a:lnTo>
                                  <a:lnTo>
                                    <a:pt x="1645" y="195"/>
                                  </a:lnTo>
                                  <a:close/>
                                  <a:moveTo>
                                    <a:pt x="1553" y="107"/>
                                  </a:moveTo>
                                  <a:lnTo>
                                    <a:pt x="1510" y="107"/>
                                  </a:lnTo>
                                  <a:lnTo>
                                    <a:pt x="1510" y="163"/>
                                  </a:lnTo>
                                  <a:lnTo>
                                    <a:pt x="1553" y="163"/>
                                  </a:lnTo>
                                  <a:lnTo>
                                    <a:pt x="1553" y="107"/>
                                  </a:lnTo>
                                  <a:close/>
                                  <a:moveTo>
                                    <a:pt x="1365" y="107"/>
                                  </a:moveTo>
                                  <a:lnTo>
                                    <a:pt x="1322" y="107"/>
                                  </a:lnTo>
                                  <a:lnTo>
                                    <a:pt x="1322" y="163"/>
                                  </a:lnTo>
                                  <a:lnTo>
                                    <a:pt x="1365" y="163"/>
                                  </a:lnTo>
                                  <a:lnTo>
                                    <a:pt x="1365" y="107"/>
                                  </a:lnTo>
                                  <a:close/>
                                  <a:moveTo>
                                    <a:pt x="1702" y="70"/>
                                  </a:moveTo>
                                  <a:lnTo>
                                    <a:pt x="1173" y="70"/>
                                  </a:lnTo>
                                  <a:lnTo>
                                    <a:pt x="1173" y="107"/>
                                  </a:lnTo>
                                  <a:lnTo>
                                    <a:pt x="1702" y="107"/>
                                  </a:lnTo>
                                  <a:lnTo>
                                    <a:pt x="1702" y="70"/>
                                  </a:lnTo>
                                  <a:close/>
                                  <a:moveTo>
                                    <a:pt x="1365" y="4"/>
                                  </a:moveTo>
                                  <a:lnTo>
                                    <a:pt x="1322" y="4"/>
                                  </a:lnTo>
                                  <a:lnTo>
                                    <a:pt x="1322" y="70"/>
                                  </a:lnTo>
                                  <a:lnTo>
                                    <a:pt x="1365" y="70"/>
                                  </a:lnTo>
                                  <a:lnTo>
                                    <a:pt x="1365" y="4"/>
                                  </a:lnTo>
                                  <a:close/>
                                  <a:moveTo>
                                    <a:pt x="1553" y="4"/>
                                  </a:moveTo>
                                  <a:lnTo>
                                    <a:pt x="1510" y="4"/>
                                  </a:lnTo>
                                  <a:lnTo>
                                    <a:pt x="1510" y="70"/>
                                  </a:lnTo>
                                  <a:lnTo>
                                    <a:pt x="1553" y="70"/>
                                  </a:lnTo>
                                  <a:lnTo>
                                    <a:pt x="1553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77" name="任意多边形 677"/>
                          <wps:cNvSpPr/>
                          <wps:spPr>
                            <a:xfrm>
                              <a:off x="3892" y="8975"/>
                              <a:ext cx="226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3" h="661">
                                  <a:moveTo>
                                    <a:pt x="394" y="69"/>
                                  </a:moveTo>
                                  <a:lnTo>
                                    <a:pt x="213" y="69"/>
                                  </a:lnTo>
                                  <a:lnTo>
                                    <a:pt x="242" y="70"/>
                                  </a:lnTo>
                                  <a:lnTo>
                                    <a:pt x="268" y="76"/>
                                  </a:lnTo>
                                  <a:lnTo>
                                    <a:pt x="290" y="85"/>
                                  </a:lnTo>
                                  <a:lnTo>
                                    <a:pt x="309" y="98"/>
                                  </a:lnTo>
                                  <a:lnTo>
                                    <a:pt x="323" y="115"/>
                                  </a:lnTo>
                                  <a:lnTo>
                                    <a:pt x="334" y="134"/>
                                  </a:lnTo>
                                  <a:lnTo>
                                    <a:pt x="340" y="157"/>
                                  </a:lnTo>
                                  <a:lnTo>
                                    <a:pt x="342" y="183"/>
                                  </a:lnTo>
                                  <a:lnTo>
                                    <a:pt x="340" y="207"/>
                                  </a:lnTo>
                                  <a:lnTo>
                                    <a:pt x="335" y="231"/>
                                  </a:lnTo>
                                  <a:lnTo>
                                    <a:pt x="326" y="254"/>
                                  </a:lnTo>
                                  <a:lnTo>
                                    <a:pt x="314" y="277"/>
                                  </a:lnTo>
                                  <a:lnTo>
                                    <a:pt x="296" y="302"/>
                                  </a:lnTo>
                                  <a:lnTo>
                                    <a:pt x="272" y="331"/>
                                  </a:lnTo>
                                  <a:lnTo>
                                    <a:pt x="240" y="364"/>
                                  </a:lnTo>
                                  <a:lnTo>
                                    <a:pt x="202" y="401"/>
                                  </a:lnTo>
                                  <a:lnTo>
                                    <a:pt x="0" y="589"/>
                                  </a:lnTo>
                                  <a:lnTo>
                                    <a:pt x="0" y="661"/>
                                  </a:lnTo>
                                  <a:lnTo>
                                    <a:pt x="423" y="661"/>
                                  </a:lnTo>
                                  <a:lnTo>
                                    <a:pt x="423" y="588"/>
                                  </a:lnTo>
                                  <a:lnTo>
                                    <a:pt x="104" y="588"/>
                                  </a:lnTo>
                                  <a:lnTo>
                                    <a:pt x="104" y="586"/>
                                  </a:lnTo>
                                  <a:lnTo>
                                    <a:pt x="262" y="441"/>
                                  </a:lnTo>
                                  <a:lnTo>
                                    <a:pt x="307" y="398"/>
                                  </a:lnTo>
                                  <a:lnTo>
                                    <a:pt x="344" y="359"/>
                                  </a:lnTo>
                                  <a:lnTo>
                                    <a:pt x="373" y="324"/>
                                  </a:lnTo>
                                  <a:lnTo>
                                    <a:pt x="394" y="293"/>
                                  </a:lnTo>
                                  <a:lnTo>
                                    <a:pt x="410" y="264"/>
                                  </a:lnTo>
                                  <a:lnTo>
                                    <a:pt x="420" y="235"/>
                                  </a:lnTo>
                                  <a:lnTo>
                                    <a:pt x="427" y="205"/>
                                  </a:lnTo>
                                  <a:lnTo>
                                    <a:pt x="429" y="175"/>
                                  </a:lnTo>
                                  <a:lnTo>
                                    <a:pt x="426" y="137"/>
                                  </a:lnTo>
                                  <a:lnTo>
                                    <a:pt x="416" y="103"/>
                                  </a:lnTo>
                                  <a:lnTo>
                                    <a:pt x="399" y="73"/>
                                  </a:lnTo>
                                  <a:lnTo>
                                    <a:pt x="394" y="69"/>
                                  </a:lnTo>
                                  <a:close/>
                                  <a:moveTo>
                                    <a:pt x="227" y="0"/>
                                  </a:moveTo>
                                  <a:lnTo>
                                    <a:pt x="174" y="3"/>
                                  </a:lnTo>
                                  <a:lnTo>
                                    <a:pt x="124" y="15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35" y="59"/>
                                  </a:lnTo>
                                  <a:lnTo>
                                    <a:pt x="35" y="142"/>
                                  </a:lnTo>
                                  <a:lnTo>
                                    <a:pt x="78" y="110"/>
                                  </a:lnTo>
                                  <a:lnTo>
                                    <a:pt x="122" y="87"/>
                                  </a:lnTo>
                                  <a:lnTo>
                                    <a:pt x="167" y="73"/>
                                  </a:lnTo>
                                  <a:lnTo>
                                    <a:pt x="213" y="69"/>
                                  </a:lnTo>
                                  <a:lnTo>
                                    <a:pt x="394" y="69"/>
                                  </a:lnTo>
                                  <a:lnTo>
                                    <a:pt x="375" y="47"/>
                                  </a:lnTo>
                                  <a:lnTo>
                                    <a:pt x="345" y="26"/>
                                  </a:lnTo>
                                  <a:lnTo>
                                    <a:pt x="311" y="12"/>
                                  </a:lnTo>
                                  <a:lnTo>
                                    <a:pt x="271" y="3"/>
                                  </a:lnTo>
                                  <a:lnTo>
                                    <a:pt x="227" y="0"/>
                                  </a:lnTo>
                                  <a:close/>
                                  <a:moveTo>
                                    <a:pt x="964" y="492"/>
                                  </a:moveTo>
                                  <a:lnTo>
                                    <a:pt x="878" y="492"/>
                                  </a:lnTo>
                                  <a:lnTo>
                                    <a:pt x="878" y="661"/>
                                  </a:lnTo>
                                  <a:lnTo>
                                    <a:pt x="964" y="661"/>
                                  </a:lnTo>
                                  <a:lnTo>
                                    <a:pt x="964" y="492"/>
                                  </a:lnTo>
                                  <a:close/>
                                  <a:moveTo>
                                    <a:pt x="964" y="11"/>
                                  </a:moveTo>
                                  <a:lnTo>
                                    <a:pt x="862" y="11"/>
                                  </a:lnTo>
                                  <a:lnTo>
                                    <a:pt x="554" y="439"/>
                                  </a:lnTo>
                                  <a:lnTo>
                                    <a:pt x="554" y="492"/>
                                  </a:lnTo>
                                  <a:lnTo>
                                    <a:pt x="1053" y="492"/>
                                  </a:lnTo>
                                  <a:lnTo>
                                    <a:pt x="1053" y="427"/>
                                  </a:lnTo>
                                  <a:lnTo>
                                    <a:pt x="645" y="427"/>
                                  </a:lnTo>
                                  <a:lnTo>
                                    <a:pt x="852" y="138"/>
                                  </a:lnTo>
                                  <a:lnTo>
                                    <a:pt x="861" y="122"/>
                                  </a:lnTo>
                                  <a:lnTo>
                                    <a:pt x="869" y="108"/>
                                  </a:lnTo>
                                  <a:lnTo>
                                    <a:pt x="874" y="97"/>
                                  </a:lnTo>
                                  <a:lnTo>
                                    <a:pt x="878" y="88"/>
                                  </a:lnTo>
                                  <a:lnTo>
                                    <a:pt x="964" y="88"/>
                                  </a:lnTo>
                                  <a:lnTo>
                                    <a:pt x="964" y="11"/>
                                  </a:lnTo>
                                  <a:close/>
                                  <a:moveTo>
                                    <a:pt x="964" y="88"/>
                                  </a:moveTo>
                                  <a:lnTo>
                                    <a:pt x="880" y="88"/>
                                  </a:lnTo>
                                  <a:lnTo>
                                    <a:pt x="879" y="108"/>
                                  </a:lnTo>
                                  <a:lnTo>
                                    <a:pt x="879" y="123"/>
                                  </a:lnTo>
                                  <a:lnTo>
                                    <a:pt x="879" y="138"/>
                                  </a:lnTo>
                                  <a:lnTo>
                                    <a:pt x="878" y="427"/>
                                  </a:lnTo>
                                  <a:lnTo>
                                    <a:pt x="964" y="427"/>
                                  </a:lnTo>
                                  <a:lnTo>
                                    <a:pt x="964" y="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78" name="任意多边形 678"/>
                          <wps:cNvSpPr/>
                          <wps:spPr>
                            <a:xfrm>
                              <a:off x="3888" y="9151"/>
                              <a:ext cx="233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7" h="491">
                                  <a:moveTo>
                                    <a:pt x="148" y="166"/>
                                  </a:moveTo>
                                  <a:lnTo>
                                    <a:pt x="104" y="166"/>
                                  </a:lnTo>
                                  <a:lnTo>
                                    <a:pt x="104" y="490"/>
                                  </a:lnTo>
                                  <a:lnTo>
                                    <a:pt x="148" y="490"/>
                                  </a:lnTo>
                                  <a:lnTo>
                                    <a:pt x="148" y="447"/>
                                  </a:lnTo>
                                  <a:lnTo>
                                    <a:pt x="423" y="447"/>
                                  </a:lnTo>
                                  <a:lnTo>
                                    <a:pt x="423" y="410"/>
                                  </a:lnTo>
                                  <a:lnTo>
                                    <a:pt x="148" y="410"/>
                                  </a:lnTo>
                                  <a:lnTo>
                                    <a:pt x="148" y="166"/>
                                  </a:lnTo>
                                  <a:close/>
                                  <a:moveTo>
                                    <a:pt x="423" y="447"/>
                                  </a:moveTo>
                                  <a:lnTo>
                                    <a:pt x="379" y="447"/>
                                  </a:lnTo>
                                  <a:lnTo>
                                    <a:pt x="379" y="488"/>
                                  </a:lnTo>
                                  <a:lnTo>
                                    <a:pt x="423" y="488"/>
                                  </a:lnTo>
                                  <a:lnTo>
                                    <a:pt x="423" y="447"/>
                                  </a:lnTo>
                                  <a:close/>
                                  <a:moveTo>
                                    <a:pt x="423" y="166"/>
                                  </a:moveTo>
                                  <a:lnTo>
                                    <a:pt x="379" y="166"/>
                                  </a:lnTo>
                                  <a:lnTo>
                                    <a:pt x="379" y="410"/>
                                  </a:lnTo>
                                  <a:lnTo>
                                    <a:pt x="423" y="410"/>
                                  </a:lnTo>
                                  <a:lnTo>
                                    <a:pt x="423" y="166"/>
                                  </a:lnTo>
                                  <a:close/>
                                  <a:moveTo>
                                    <a:pt x="527" y="128"/>
                                  </a:moveTo>
                                  <a:lnTo>
                                    <a:pt x="0" y="128"/>
                                  </a:lnTo>
                                  <a:lnTo>
                                    <a:pt x="0" y="166"/>
                                  </a:lnTo>
                                  <a:lnTo>
                                    <a:pt x="527" y="166"/>
                                  </a:lnTo>
                                  <a:lnTo>
                                    <a:pt x="527" y="128"/>
                                  </a:lnTo>
                                  <a:close/>
                                  <a:moveTo>
                                    <a:pt x="148" y="1"/>
                                  </a:moveTo>
                                  <a:lnTo>
                                    <a:pt x="104" y="1"/>
                                  </a:lnTo>
                                  <a:lnTo>
                                    <a:pt x="104" y="128"/>
                                  </a:lnTo>
                                  <a:lnTo>
                                    <a:pt x="148" y="128"/>
                                  </a:lnTo>
                                  <a:lnTo>
                                    <a:pt x="148" y="1"/>
                                  </a:lnTo>
                                  <a:close/>
                                  <a:moveTo>
                                    <a:pt x="423" y="0"/>
                                  </a:moveTo>
                                  <a:lnTo>
                                    <a:pt x="379" y="0"/>
                                  </a:lnTo>
                                  <a:lnTo>
                                    <a:pt x="379" y="128"/>
                                  </a:lnTo>
                                  <a:lnTo>
                                    <a:pt x="423" y="128"/>
                                  </a:lnTo>
                                  <a:lnTo>
                                    <a:pt x="423" y="0"/>
                                  </a:lnTo>
                                  <a:close/>
                                  <a:moveTo>
                                    <a:pt x="1086" y="30"/>
                                  </a:moveTo>
                                  <a:lnTo>
                                    <a:pt x="622" y="30"/>
                                  </a:lnTo>
                                  <a:lnTo>
                                    <a:pt x="622" y="487"/>
                                  </a:lnTo>
                                  <a:lnTo>
                                    <a:pt x="668" y="487"/>
                                  </a:lnTo>
                                  <a:lnTo>
                                    <a:pt x="668" y="456"/>
                                  </a:lnTo>
                                  <a:lnTo>
                                    <a:pt x="1086" y="456"/>
                                  </a:lnTo>
                                  <a:lnTo>
                                    <a:pt x="1086" y="417"/>
                                  </a:lnTo>
                                  <a:lnTo>
                                    <a:pt x="668" y="417"/>
                                  </a:lnTo>
                                  <a:lnTo>
                                    <a:pt x="668" y="71"/>
                                  </a:lnTo>
                                  <a:lnTo>
                                    <a:pt x="1086" y="71"/>
                                  </a:lnTo>
                                  <a:lnTo>
                                    <a:pt x="1086" y="30"/>
                                  </a:lnTo>
                                  <a:close/>
                                  <a:moveTo>
                                    <a:pt x="1086" y="456"/>
                                  </a:moveTo>
                                  <a:lnTo>
                                    <a:pt x="1041" y="456"/>
                                  </a:lnTo>
                                  <a:lnTo>
                                    <a:pt x="1041" y="487"/>
                                  </a:lnTo>
                                  <a:lnTo>
                                    <a:pt x="1086" y="487"/>
                                  </a:lnTo>
                                  <a:lnTo>
                                    <a:pt x="1086" y="456"/>
                                  </a:lnTo>
                                  <a:close/>
                                  <a:moveTo>
                                    <a:pt x="1086" y="71"/>
                                  </a:moveTo>
                                  <a:lnTo>
                                    <a:pt x="1041" y="71"/>
                                  </a:lnTo>
                                  <a:lnTo>
                                    <a:pt x="1041" y="417"/>
                                  </a:lnTo>
                                  <a:lnTo>
                                    <a:pt x="1086" y="417"/>
                                  </a:lnTo>
                                  <a:lnTo>
                                    <a:pt x="1086" y="71"/>
                                  </a:lnTo>
                                  <a:close/>
                                  <a:moveTo>
                                    <a:pt x="815" y="71"/>
                                  </a:moveTo>
                                  <a:lnTo>
                                    <a:pt x="771" y="71"/>
                                  </a:lnTo>
                                  <a:lnTo>
                                    <a:pt x="770" y="133"/>
                                  </a:lnTo>
                                  <a:lnTo>
                                    <a:pt x="767" y="181"/>
                                  </a:lnTo>
                                  <a:lnTo>
                                    <a:pt x="762" y="217"/>
                                  </a:lnTo>
                                  <a:lnTo>
                                    <a:pt x="756" y="240"/>
                                  </a:lnTo>
                                  <a:lnTo>
                                    <a:pt x="745" y="263"/>
                                  </a:lnTo>
                                  <a:lnTo>
                                    <a:pt x="727" y="286"/>
                                  </a:lnTo>
                                  <a:lnTo>
                                    <a:pt x="702" y="307"/>
                                  </a:lnTo>
                                  <a:lnTo>
                                    <a:pt x="669" y="328"/>
                                  </a:lnTo>
                                  <a:lnTo>
                                    <a:pt x="679" y="336"/>
                                  </a:lnTo>
                                  <a:lnTo>
                                    <a:pt x="687" y="344"/>
                                  </a:lnTo>
                                  <a:lnTo>
                                    <a:pt x="695" y="352"/>
                                  </a:lnTo>
                                  <a:lnTo>
                                    <a:pt x="703" y="360"/>
                                  </a:lnTo>
                                  <a:lnTo>
                                    <a:pt x="738" y="336"/>
                                  </a:lnTo>
                                  <a:lnTo>
                                    <a:pt x="765" y="311"/>
                                  </a:lnTo>
                                  <a:lnTo>
                                    <a:pt x="785" y="285"/>
                                  </a:lnTo>
                                  <a:lnTo>
                                    <a:pt x="798" y="258"/>
                                  </a:lnTo>
                                  <a:lnTo>
                                    <a:pt x="805" y="229"/>
                                  </a:lnTo>
                                  <a:lnTo>
                                    <a:pt x="810" y="188"/>
                                  </a:lnTo>
                                  <a:lnTo>
                                    <a:pt x="814" y="136"/>
                                  </a:lnTo>
                                  <a:lnTo>
                                    <a:pt x="815" y="71"/>
                                  </a:lnTo>
                                  <a:close/>
                                  <a:moveTo>
                                    <a:pt x="937" y="71"/>
                                  </a:moveTo>
                                  <a:lnTo>
                                    <a:pt x="892" y="71"/>
                                  </a:lnTo>
                                  <a:lnTo>
                                    <a:pt x="892" y="261"/>
                                  </a:lnTo>
                                  <a:lnTo>
                                    <a:pt x="897" y="287"/>
                                  </a:lnTo>
                                  <a:lnTo>
                                    <a:pt x="910" y="306"/>
                                  </a:lnTo>
                                  <a:lnTo>
                                    <a:pt x="933" y="318"/>
                                  </a:lnTo>
                                  <a:lnTo>
                                    <a:pt x="964" y="321"/>
                                  </a:lnTo>
                                  <a:lnTo>
                                    <a:pt x="1026" y="321"/>
                                  </a:lnTo>
                                  <a:lnTo>
                                    <a:pt x="1034" y="281"/>
                                  </a:lnTo>
                                  <a:lnTo>
                                    <a:pt x="971" y="281"/>
                                  </a:lnTo>
                                  <a:lnTo>
                                    <a:pt x="956" y="280"/>
                                  </a:lnTo>
                                  <a:lnTo>
                                    <a:pt x="945" y="275"/>
                                  </a:lnTo>
                                  <a:lnTo>
                                    <a:pt x="939" y="267"/>
                                  </a:lnTo>
                                  <a:lnTo>
                                    <a:pt x="937" y="255"/>
                                  </a:lnTo>
                                  <a:lnTo>
                                    <a:pt x="937" y="71"/>
                                  </a:lnTo>
                                  <a:close/>
                                  <a:moveTo>
                                    <a:pt x="1034" y="280"/>
                                  </a:moveTo>
                                  <a:lnTo>
                                    <a:pt x="1016" y="281"/>
                                  </a:lnTo>
                                  <a:lnTo>
                                    <a:pt x="971" y="281"/>
                                  </a:lnTo>
                                  <a:lnTo>
                                    <a:pt x="1034" y="281"/>
                                  </a:lnTo>
                                  <a:lnTo>
                                    <a:pt x="1034" y="2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79" name="任意多边形 679"/>
                          <wps:cNvSpPr/>
                          <wps:spPr>
                            <a:xfrm>
                              <a:off x="1505" y="9534"/>
                              <a:ext cx="238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2" h="494">
                                  <a:moveTo>
                                    <a:pt x="148" y="170"/>
                                  </a:moveTo>
                                  <a:lnTo>
                                    <a:pt x="104" y="170"/>
                                  </a:lnTo>
                                  <a:lnTo>
                                    <a:pt x="104" y="493"/>
                                  </a:lnTo>
                                  <a:lnTo>
                                    <a:pt x="148" y="493"/>
                                  </a:lnTo>
                                  <a:lnTo>
                                    <a:pt x="148" y="450"/>
                                  </a:lnTo>
                                  <a:lnTo>
                                    <a:pt x="423" y="450"/>
                                  </a:lnTo>
                                  <a:lnTo>
                                    <a:pt x="423" y="413"/>
                                  </a:lnTo>
                                  <a:lnTo>
                                    <a:pt x="148" y="413"/>
                                  </a:lnTo>
                                  <a:lnTo>
                                    <a:pt x="148" y="170"/>
                                  </a:lnTo>
                                  <a:close/>
                                  <a:moveTo>
                                    <a:pt x="423" y="450"/>
                                  </a:moveTo>
                                  <a:lnTo>
                                    <a:pt x="379" y="450"/>
                                  </a:lnTo>
                                  <a:lnTo>
                                    <a:pt x="379" y="491"/>
                                  </a:lnTo>
                                  <a:lnTo>
                                    <a:pt x="423" y="491"/>
                                  </a:lnTo>
                                  <a:lnTo>
                                    <a:pt x="423" y="450"/>
                                  </a:lnTo>
                                  <a:close/>
                                  <a:moveTo>
                                    <a:pt x="423" y="170"/>
                                  </a:moveTo>
                                  <a:lnTo>
                                    <a:pt x="379" y="170"/>
                                  </a:lnTo>
                                  <a:lnTo>
                                    <a:pt x="379" y="413"/>
                                  </a:lnTo>
                                  <a:lnTo>
                                    <a:pt x="423" y="413"/>
                                  </a:lnTo>
                                  <a:lnTo>
                                    <a:pt x="423" y="170"/>
                                  </a:lnTo>
                                  <a:close/>
                                  <a:moveTo>
                                    <a:pt x="527" y="131"/>
                                  </a:moveTo>
                                  <a:lnTo>
                                    <a:pt x="0" y="131"/>
                                  </a:lnTo>
                                  <a:lnTo>
                                    <a:pt x="0" y="170"/>
                                  </a:lnTo>
                                  <a:lnTo>
                                    <a:pt x="527" y="170"/>
                                  </a:lnTo>
                                  <a:lnTo>
                                    <a:pt x="527" y="131"/>
                                  </a:lnTo>
                                  <a:close/>
                                  <a:moveTo>
                                    <a:pt x="148" y="4"/>
                                  </a:moveTo>
                                  <a:lnTo>
                                    <a:pt x="104" y="4"/>
                                  </a:lnTo>
                                  <a:lnTo>
                                    <a:pt x="104" y="131"/>
                                  </a:lnTo>
                                  <a:lnTo>
                                    <a:pt x="148" y="131"/>
                                  </a:lnTo>
                                  <a:lnTo>
                                    <a:pt x="148" y="4"/>
                                  </a:lnTo>
                                  <a:close/>
                                  <a:moveTo>
                                    <a:pt x="423" y="3"/>
                                  </a:moveTo>
                                  <a:lnTo>
                                    <a:pt x="379" y="3"/>
                                  </a:lnTo>
                                  <a:lnTo>
                                    <a:pt x="379" y="131"/>
                                  </a:lnTo>
                                  <a:lnTo>
                                    <a:pt x="423" y="131"/>
                                  </a:lnTo>
                                  <a:lnTo>
                                    <a:pt x="423" y="3"/>
                                  </a:lnTo>
                                  <a:close/>
                                  <a:moveTo>
                                    <a:pt x="1111" y="127"/>
                                  </a:moveTo>
                                  <a:lnTo>
                                    <a:pt x="588" y="127"/>
                                  </a:lnTo>
                                  <a:lnTo>
                                    <a:pt x="588" y="167"/>
                                  </a:lnTo>
                                  <a:lnTo>
                                    <a:pt x="1111" y="167"/>
                                  </a:lnTo>
                                  <a:lnTo>
                                    <a:pt x="1111" y="127"/>
                                  </a:lnTo>
                                  <a:close/>
                                  <a:moveTo>
                                    <a:pt x="832" y="0"/>
                                  </a:moveTo>
                                  <a:lnTo>
                                    <a:pt x="793" y="21"/>
                                  </a:lnTo>
                                  <a:lnTo>
                                    <a:pt x="805" y="38"/>
                                  </a:lnTo>
                                  <a:lnTo>
                                    <a:pt x="819" y="59"/>
                                  </a:lnTo>
                                  <a:lnTo>
                                    <a:pt x="834" y="84"/>
                                  </a:lnTo>
                                  <a:lnTo>
                                    <a:pt x="851" y="113"/>
                                  </a:lnTo>
                                  <a:lnTo>
                                    <a:pt x="895" y="91"/>
                                  </a:lnTo>
                                  <a:lnTo>
                                    <a:pt x="877" y="64"/>
                                  </a:lnTo>
                                  <a:lnTo>
                                    <a:pt x="861" y="40"/>
                                  </a:lnTo>
                                  <a:lnTo>
                                    <a:pt x="846" y="19"/>
                                  </a:lnTo>
                                  <a:lnTo>
                                    <a:pt x="832" y="0"/>
                                  </a:lnTo>
                                  <a:close/>
                                  <a:moveTo>
                                    <a:pt x="750" y="227"/>
                                  </a:moveTo>
                                  <a:lnTo>
                                    <a:pt x="713" y="289"/>
                                  </a:lnTo>
                                  <a:lnTo>
                                    <a:pt x="674" y="347"/>
                                  </a:lnTo>
                                  <a:lnTo>
                                    <a:pt x="632" y="401"/>
                                  </a:lnTo>
                                  <a:lnTo>
                                    <a:pt x="587" y="450"/>
                                  </a:lnTo>
                                  <a:lnTo>
                                    <a:pt x="598" y="459"/>
                                  </a:lnTo>
                                  <a:lnTo>
                                    <a:pt x="608" y="467"/>
                                  </a:lnTo>
                                  <a:lnTo>
                                    <a:pt x="618" y="475"/>
                                  </a:lnTo>
                                  <a:lnTo>
                                    <a:pt x="627" y="482"/>
                                  </a:lnTo>
                                  <a:lnTo>
                                    <a:pt x="674" y="426"/>
                                  </a:lnTo>
                                  <a:lnTo>
                                    <a:pt x="717" y="369"/>
                                  </a:lnTo>
                                  <a:lnTo>
                                    <a:pt x="758" y="310"/>
                                  </a:lnTo>
                                  <a:lnTo>
                                    <a:pt x="796" y="249"/>
                                  </a:lnTo>
                                  <a:lnTo>
                                    <a:pt x="750" y="227"/>
                                  </a:lnTo>
                                  <a:close/>
                                  <a:moveTo>
                                    <a:pt x="933" y="230"/>
                                  </a:moveTo>
                                  <a:lnTo>
                                    <a:pt x="896" y="256"/>
                                  </a:lnTo>
                                  <a:lnTo>
                                    <a:pt x="933" y="301"/>
                                  </a:lnTo>
                                  <a:lnTo>
                                    <a:pt x="972" y="353"/>
                                  </a:lnTo>
                                  <a:lnTo>
                                    <a:pt x="1014" y="411"/>
                                  </a:lnTo>
                                  <a:lnTo>
                                    <a:pt x="1059" y="476"/>
                                  </a:lnTo>
                                  <a:lnTo>
                                    <a:pt x="1104" y="445"/>
                                  </a:lnTo>
                                  <a:lnTo>
                                    <a:pt x="1063" y="390"/>
                                  </a:lnTo>
                                  <a:lnTo>
                                    <a:pt x="1020" y="335"/>
                                  </a:lnTo>
                                  <a:lnTo>
                                    <a:pt x="977" y="282"/>
                                  </a:lnTo>
                                  <a:lnTo>
                                    <a:pt x="933" y="2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80" name="任意多边形 680"/>
                          <wps:cNvSpPr/>
                          <wps:spPr>
                            <a:xfrm>
                              <a:off x="2461" y="9534"/>
                              <a:ext cx="239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8" h="491">
                                  <a:moveTo>
                                    <a:pt x="148" y="167"/>
                                  </a:moveTo>
                                  <a:lnTo>
                                    <a:pt x="104" y="167"/>
                                  </a:lnTo>
                                  <a:lnTo>
                                    <a:pt x="104" y="490"/>
                                  </a:lnTo>
                                  <a:lnTo>
                                    <a:pt x="148" y="490"/>
                                  </a:lnTo>
                                  <a:lnTo>
                                    <a:pt x="148" y="447"/>
                                  </a:lnTo>
                                  <a:lnTo>
                                    <a:pt x="422" y="447"/>
                                  </a:lnTo>
                                  <a:lnTo>
                                    <a:pt x="422" y="410"/>
                                  </a:lnTo>
                                  <a:lnTo>
                                    <a:pt x="148" y="410"/>
                                  </a:lnTo>
                                  <a:lnTo>
                                    <a:pt x="148" y="167"/>
                                  </a:lnTo>
                                  <a:close/>
                                  <a:moveTo>
                                    <a:pt x="422" y="447"/>
                                  </a:moveTo>
                                  <a:lnTo>
                                    <a:pt x="378" y="447"/>
                                  </a:lnTo>
                                  <a:lnTo>
                                    <a:pt x="378" y="488"/>
                                  </a:lnTo>
                                  <a:lnTo>
                                    <a:pt x="422" y="488"/>
                                  </a:lnTo>
                                  <a:lnTo>
                                    <a:pt x="422" y="447"/>
                                  </a:lnTo>
                                  <a:close/>
                                  <a:moveTo>
                                    <a:pt x="422" y="167"/>
                                  </a:moveTo>
                                  <a:lnTo>
                                    <a:pt x="378" y="167"/>
                                  </a:lnTo>
                                  <a:lnTo>
                                    <a:pt x="378" y="410"/>
                                  </a:lnTo>
                                  <a:lnTo>
                                    <a:pt x="422" y="410"/>
                                  </a:lnTo>
                                  <a:lnTo>
                                    <a:pt x="422" y="167"/>
                                  </a:lnTo>
                                  <a:close/>
                                  <a:moveTo>
                                    <a:pt x="526" y="128"/>
                                  </a:moveTo>
                                  <a:lnTo>
                                    <a:pt x="0" y="128"/>
                                  </a:lnTo>
                                  <a:lnTo>
                                    <a:pt x="0" y="167"/>
                                  </a:lnTo>
                                  <a:lnTo>
                                    <a:pt x="526" y="167"/>
                                  </a:lnTo>
                                  <a:lnTo>
                                    <a:pt x="526" y="128"/>
                                  </a:lnTo>
                                  <a:close/>
                                  <a:moveTo>
                                    <a:pt x="148" y="1"/>
                                  </a:moveTo>
                                  <a:lnTo>
                                    <a:pt x="104" y="1"/>
                                  </a:lnTo>
                                  <a:lnTo>
                                    <a:pt x="104" y="128"/>
                                  </a:lnTo>
                                  <a:lnTo>
                                    <a:pt x="148" y="128"/>
                                  </a:lnTo>
                                  <a:lnTo>
                                    <a:pt x="148" y="1"/>
                                  </a:lnTo>
                                  <a:close/>
                                  <a:moveTo>
                                    <a:pt x="422" y="0"/>
                                  </a:moveTo>
                                  <a:lnTo>
                                    <a:pt x="378" y="0"/>
                                  </a:lnTo>
                                  <a:lnTo>
                                    <a:pt x="378" y="128"/>
                                  </a:lnTo>
                                  <a:lnTo>
                                    <a:pt x="422" y="128"/>
                                  </a:lnTo>
                                  <a:lnTo>
                                    <a:pt x="422" y="0"/>
                                  </a:lnTo>
                                  <a:close/>
                                  <a:moveTo>
                                    <a:pt x="741" y="20"/>
                                  </a:moveTo>
                                  <a:lnTo>
                                    <a:pt x="735" y="90"/>
                                  </a:lnTo>
                                  <a:lnTo>
                                    <a:pt x="727" y="154"/>
                                  </a:lnTo>
                                  <a:lnTo>
                                    <a:pt x="714" y="213"/>
                                  </a:lnTo>
                                  <a:lnTo>
                                    <a:pt x="698" y="267"/>
                                  </a:lnTo>
                                  <a:lnTo>
                                    <a:pt x="675" y="319"/>
                                  </a:lnTo>
                                  <a:lnTo>
                                    <a:pt x="647" y="366"/>
                                  </a:lnTo>
                                  <a:lnTo>
                                    <a:pt x="614" y="409"/>
                                  </a:lnTo>
                                  <a:lnTo>
                                    <a:pt x="576" y="447"/>
                                  </a:lnTo>
                                  <a:lnTo>
                                    <a:pt x="586" y="456"/>
                                  </a:lnTo>
                                  <a:lnTo>
                                    <a:pt x="594" y="464"/>
                                  </a:lnTo>
                                  <a:lnTo>
                                    <a:pt x="603" y="473"/>
                                  </a:lnTo>
                                  <a:lnTo>
                                    <a:pt x="611" y="482"/>
                                  </a:lnTo>
                                  <a:lnTo>
                                    <a:pt x="653" y="440"/>
                                  </a:lnTo>
                                  <a:lnTo>
                                    <a:pt x="689" y="393"/>
                                  </a:lnTo>
                                  <a:lnTo>
                                    <a:pt x="719" y="340"/>
                                  </a:lnTo>
                                  <a:lnTo>
                                    <a:pt x="744" y="284"/>
                                  </a:lnTo>
                                  <a:lnTo>
                                    <a:pt x="760" y="229"/>
                                  </a:lnTo>
                                  <a:lnTo>
                                    <a:pt x="773" y="167"/>
                                  </a:lnTo>
                                  <a:lnTo>
                                    <a:pt x="783" y="99"/>
                                  </a:lnTo>
                                  <a:lnTo>
                                    <a:pt x="789" y="24"/>
                                  </a:lnTo>
                                  <a:lnTo>
                                    <a:pt x="741" y="20"/>
                                  </a:lnTo>
                                  <a:close/>
                                  <a:moveTo>
                                    <a:pt x="938" y="14"/>
                                  </a:moveTo>
                                  <a:lnTo>
                                    <a:pt x="892" y="15"/>
                                  </a:lnTo>
                                  <a:lnTo>
                                    <a:pt x="900" y="110"/>
                                  </a:lnTo>
                                  <a:lnTo>
                                    <a:pt x="914" y="194"/>
                                  </a:lnTo>
                                  <a:lnTo>
                                    <a:pt x="934" y="270"/>
                                  </a:lnTo>
                                  <a:lnTo>
                                    <a:pt x="961" y="336"/>
                                  </a:lnTo>
                                  <a:lnTo>
                                    <a:pt x="993" y="393"/>
                                  </a:lnTo>
                                  <a:lnTo>
                                    <a:pt x="1032" y="440"/>
                                  </a:lnTo>
                                  <a:lnTo>
                                    <a:pt x="1078" y="477"/>
                                  </a:lnTo>
                                  <a:lnTo>
                                    <a:pt x="1086" y="468"/>
                                  </a:lnTo>
                                  <a:lnTo>
                                    <a:pt x="1096" y="458"/>
                                  </a:lnTo>
                                  <a:lnTo>
                                    <a:pt x="1117" y="436"/>
                                  </a:lnTo>
                                  <a:lnTo>
                                    <a:pt x="1067" y="397"/>
                                  </a:lnTo>
                                  <a:lnTo>
                                    <a:pt x="1024" y="346"/>
                                  </a:lnTo>
                                  <a:lnTo>
                                    <a:pt x="990" y="282"/>
                                  </a:lnTo>
                                  <a:lnTo>
                                    <a:pt x="965" y="206"/>
                                  </a:lnTo>
                                  <a:lnTo>
                                    <a:pt x="947" y="116"/>
                                  </a:lnTo>
                                  <a:lnTo>
                                    <a:pt x="938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81" name="任意多边形 681"/>
                          <wps:cNvSpPr/>
                          <wps:spPr>
                            <a:xfrm>
                              <a:off x="1984" y="9534"/>
                              <a:ext cx="238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9" h="493">
                                  <a:moveTo>
                                    <a:pt x="148" y="169"/>
                                  </a:moveTo>
                                  <a:lnTo>
                                    <a:pt x="104" y="169"/>
                                  </a:lnTo>
                                  <a:lnTo>
                                    <a:pt x="104" y="492"/>
                                  </a:lnTo>
                                  <a:lnTo>
                                    <a:pt x="148" y="492"/>
                                  </a:lnTo>
                                  <a:lnTo>
                                    <a:pt x="148" y="449"/>
                                  </a:lnTo>
                                  <a:lnTo>
                                    <a:pt x="423" y="449"/>
                                  </a:lnTo>
                                  <a:lnTo>
                                    <a:pt x="423" y="412"/>
                                  </a:lnTo>
                                  <a:lnTo>
                                    <a:pt x="148" y="412"/>
                                  </a:lnTo>
                                  <a:lnTo>
                                    <a:pt x="148" y="169"/>
                                  </a:lnTo>
                                  <a:close/>
                                  <a:moveTo>
                                    <a:pt x="423" y="449"/>
                                  </a:moveTo>
                                  <a:lnTo>
                                    <a:pt x="379" y="449"/>
                                  </a:lnTo>
                                  <a:lnTo>
                                    <a:pt x="379" y="490"/>
                                  </a:lnTo>
                                  <a:lnTo>
                                    <a:pt x="423" y="490"/>
                                  </a:lnTo>
                                  <a:lnTo>
                                    <a:pt x="423" y="449"/>
                                  </a:lnTo>
                                  <a:close/>
                                  <a:moveTo>
                                    <a:pt x="423" y="169"/>
                                  </a:moveTo>
                                  <a:lnTo>
                                    <a:pt x="379" y="169"/>
                                  </a:lnTo>
                                  <a:lnTo>
                                    <a:pt x="379" y="412"/>
                                  </a:lnTo>
                                  <a:lnTo>
                                    <a:pt x="423" y="412"/>
                                  </a:lnTo>
                                  <a:lnTo>
                                    <a:pt x="423" y="169"/>
                                  </a:lnTo>
                                  <a:close/>
                                  <a:moveTo>
                                    <a:pt x="527" y="130"/>
                                  </a:moveTo>
                                  <a:lnTo>
                                    <a:pt x="0" y="130"/>
                                  </a:lnTo>
                                  <a:lnTo>
                                    <a:pt x="0" y="169"/>
                                  </a:lnTo>
                                  <a:lnTo>
                                    <a:pt x="527" y="169"/>
                                  </a:lnTo>
                                  <a:lnTo>
                                    <a:pt x="527" y="130"/>
                                  </a:lnTo>
                                  <a:close/>
                                  <a:moveTo>
                                    <a:pt x="148" y="3"/>
                                  </a:moveTo>
                                  <a:lnTo>
                                    <a:pt x="104" y="3"/>
                                  </a:lnTo>
                                  <a:lnTo>
                                    <a:pt x="104" y="130"/>
                                  </a:lnTo>
                                  <a:lnTo>
                                    <a:pt x="148" y="130"/>
                                  </a:lnTo>
                                  <a:lnTo>
                                    <a:pt x="148" y="3"/>
                                  </a:lnTo>
                                  <a:close/>
                                  <a:moveTo>
                                    <a:pt x="423" y="2"/>
                                  </a:moveTo>
                                  <a:lnTo>
                                    <a:pt x="379" y="2"/>
                                  </a:lnTo>
                                  <a:lnTo>
                                    <a:pt x="379" y="130"/>
                                  </a:lnTo>
                                  <a:lnTo>
                                    <a:pt x="423" y="130"/>
                                  </a:lnTo>
                                  <a:lnTo>
                                    <a:pt x="423" y="2"/>
                                  </a:lnTo>
                                  <a:close/>
                                  <a:moveTo>
                                    <a:pt x="820" y="213"/>
                                  </a:moveTo>
                                  <a:lnTo>
                                    <a:pt x="772" y="213"/>
                                  </a:lnTo>
                                  <a:lnTo>
                                    <a:pt x="772" y="397"/>
                                  </a:lnTo>
                                  <a:lnTo>
                                    <a:pt x="777" y="432"/>
                                  </a:lnTo>
                                  <a:lnTo>
                                    <a:pt x="795" y="456"/>
                                  </a:lnTo>
                                  <a:lnTo>
                                    <a:pt x="823" y="471"/>
                                  </a:lnTo>
                                  <a:lnTo>
                                    <a:pt x="863" y="476"/>
                                  </a:lnTo>
                                  <a:lnTo>
                                    <a:pt x="996" y="476"/>
                                  </a:lnTo>
                                  <a:lnTo>
                                    <a:pt x="1030" y="473"/>
                                  </a:lnTo>
                                  <a:lnTo>
                                    <a:pt x="1056" y="463"/>
                                  </a:lnTo>
                                  <a:lnTo>
                                    <a:pt x="1075" y="446"/>
                                  </a:lnTo>
                                  <a:lnTo>
                                    <a:pt x="1081" y="433"/>
                                  </a:lnTo>
                                  <a:lnTo>
                                    <a:pt x="875" y="433"/>
                                  </a:lnTo>
                                  <a:lnTo>
                                    <a:pt x="851" y="431"/>
                                  </a:lnTo>
                                  <a:lnTo>
                                    <a:pt x="834" y="422"/>
                                  </a:lnTo>
                                  <a:lnTo>
                                    <a:pt x="824" y="407"/>
                                  </a:lnTo>
                                  <a:lnTo>
                                    <a:pt x="820" y="387"/>
                                  </a:lnTo>
                                  <a:lnTo>
                                    <a:pt x="820" y="213"/>
                                  </a:lnTo>
                                  <a:close/>
                                  <a:moveTo>
                                    <a:pt x="1056" y="322"/>
                                  </a:moveTo>
                                  <a:lnTo>
                                    <a:pt x="1054" y="344"/>
                                  </a:lnTo>
                                  <a:lnTo>
                                    <a:pt x="1051" y="364"/>
                                  </a:lnTo>
                                  <a:lnTo>
                                    <a:pt x="1048" y="384"/>
                                  </a:lnTo>
                                  <a:lnTo>
                                    <a:pt x="1044" y="402"/>
                                  </a:lnTo>
                                  <a:lnTo>
                                    <a:pt x="1038" y="416"/>
                                  </a:lnTo>
                                  <a:lnTo>
                                    <a:pt x="1026" y="426"/>
                                  </a:lnTo>
                                  <a:lnTo>
                                    <a:pt x="1006" y="431"/>
                                  </a:lnTo>
                                  <a:lnTo>
                                    <a:pt x="981" y="433"/>
                                  </a:lnTo>
                                  <a:lnTo>
                                    <a:pt x="1081" y="433"/>
                                  </a:lnTo>
                                  <a:lnTo>
                                    <a:pt x="1086" y="423"/>
                                  </a:lnTo>
                                  <a:lnTo>
                                    <a:pt x="1090" y="406"/>
                                  </a:lnTo>
                                  <a:lnTo>
                                    <a:pt x="1095" y="387"/>
                                  </a:lnTo>
                                  <a:lnTo>
                                    <a:pt x="1099" y="364"/>
                                  </a:lnTo>
                                  <a:lnTo>
                                    <a:pt x="1103" y="339"/>
                                  </a:lnTo>
                                  <a:lnTo>
                                    <a:pt x="1090" y="335"/>
                                  </a:lnTo>
                                  <a:lnTo>
                                    <a:pt x="1078" y="331"/>
                                  </a:lnTo>
                                  <a:lnTo>
                                    <a:pt x="1067" y="327"/>
                                  </a:lnTo>
                                  <a:lnTo>
                                    <a:pt x="1056" y="322"/>
                                  </a:lnTo>
                                  <a:close/>
                                  <a:moveTo>
                                    <a:pt x="820" y="0"/>
                                  </a:moveTo>
                                  <a:lnTo>
                                    <a:pt x="772" y="0"/>
                                  </a:lnTo>
                                  <a:lnTo>
                                    <a:pt x="772" y="171"/>
                                  </a:lnTo>
                                  <a:lnTo>
                                    <a:pt x="586" y="190"/>
                                  </a:lnTo>
                                  <a:lnTo>
                                    <a:pt x="591" y="232"/>
                                  </a:lnTo>
                                  <a:lnTo>
                                    <a:pt x="772" y="213"/>
                                  </a:lnTo>
                                  <a:lnTo>
                                    <a:pt x="820" y="213"/>
                                  </a:lnTo>
                                  <a:lnTo>
                                    <a:pt x="820" y="208"/>
                                  </a:lnTo>
                                  <a:lnTo>
                                    <a:pt x="1109" y="177"/>
                                  </a:lnTo>
                                  <a:lnTo>
                                    <a:pt x="1108" y="166"/>
                                  </a:lnTo>
                                  <a:lnTo>
                                    <a:pt x="820" y="166"/>
                                  </a:lnTo>
                                  <a:lnTo>
                                    <a:pt x="820" y="0"/>
                                  </a:lnTo>
                                  <a:close/>
                                  <a:moveTo>
                                    <a:pt x="1105" y="136"/>
                                  </a:moveTo>
                                  <a:lnTo>
                                    <a:pt x="820" y="166"/>
                                  </a:lnTo>
                                  <a:lnTo>
                                    <a:pt x="1108" y="166"/>
                                  </a:lnTo>
                                  <a:lnTo>
                                    <a:pt x="1105" y="1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82" name="任意多边形 682"/>
                          <wps:cNvSpPr/>
                          <wps:spPr>
                            <a:xfrm>
                              <a:off x="2938" y="9533"/>
                              <a:ext cx="239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7" h="495">
                                  <a:moveTo>
                                    <a:pt x="148" y="171"/>
                                  </a:moveTo>
                                  <a:lnTo>
                                    <a:pt x="104" y="171"/>
                                  </a:lnTo>
                                  <a:lnTo>
                                    <a:pt x="104" y="494"/>
                                  </a:lnTo>
                                  <a:lnTo>
                                    <a:pt x="148" y="494"/>
                                  </a:lnTo>
                                  <a:lnTo>
                                    <a:pt x="148" y="451"/>
                                  </a:lnTo>
                                  <a:lnTo>
                                    <a:pt x="423" y="451"/>
                                  </a:lnTo>
                                  <a:lnTo>
                                    <a:pt x="423" y="414"/>
                                  </a:lnTo>
                                  <a:lnTo>
                                    <a:pt x="148" y="414"/>
                                  </a:lnTo>
                                  <a:lnTo>
                                    <a:pt x="148" y="171"/>
                                  </a:lnTo>
                                  <a:close/>
                                  <a:moveTo>
                                    <a:pt x="423" y="451"/>
                                  </a:moveTo>
                                  <a:lnTo>
                                    <a:pt x="379" y="451"/>
                                  </a:lnTo>
                                  <a:lnTo>
                                    <a:pt x="379" y="492"/>
                                  </a:lnTo>
                                  <a:lnTo>
                                    <a:pt x="423" y="492"/>
                                  </a:lnTo>
                                  <a:lnTo>
                                    <a:pt x="423" y="451"/>
                                  </a:lnTo>
                                  <a:close/>
                                  <a:moveTo>
                                    <a:pt x="423" y="171"/>
                                  </a:moveTo>
                                  <a:lnTo>
                                    <a:pt x="379" y="171"/>
                                  </a:lnTo>
                                  <a:lnTo>
                                    <a:pt x="379" y="414"/>
                                  </a:lnTo>
                                  <a:lnTo>
                                    <a:pt x="423" y="414"/>
                                  </a:lnTo>
                                  <a:lnTo>
                                    <a:pt x="423" y="171"/>
                                  </a:lnTo>
                                  <a:close/>
                                  <a:moveTo>
                                    <a:pt x="527" y="132"/>
                                  </a:moveTo>
                                  <a:lnTo>
                                    <a:pt x="0" y="132"/>
                                  </a:lnTo>
                                  <a:lnTo>
                                    <a:pt x="0" y="171"/>
                                  </a:lnTo>
                                  <a:lnTo>
                                    <a:pt x="527" y="171"/>
                                  </a:lnTo>
                                  <a:lnTo>
                                    <a:pt x="527" y="132"/>
                                  </a:lnTo>
                                  <a:close/>
                                  <a:moveTo>
                                    <a:pt x="148" y="5"/>
                                  </a:moveTo>
                                  <a:lnTo>
                                    <a:pt x="104" y="5"/>
                                  </a:lnTo>
                                  <a:lnTo>
                                    <a:pt x="104" y="132"/>
                                  </a:lnTo>
                                  <a:lnTo>
                                    <a:pt x="148" y="132"/>
                                  </a:lnTo>
                                  <a:lnTo>
                                    <a:pt x="148" y="5"/>
                                  </a:lnTo>
                                  <a:close/>
                                  <a:moveTo>
                                    <a:pt x="423" y="4"/>
                                  </a:moveTo>
                                  <a:lnTo>
                                    <a:pt x="379" y="4"/>
                                  </a:lnTo>
                                  <a:lnTo>
                                    <a:pt x="379" y="132"/>
                                  </a:lnTo>
                                  <a:lnTo>
                                    <a:pt x="423" y="132"/>
                                  </a:lnTo>
                                  <a:lnTo>
                                    <a:pt x="423" y="4"/>
                                  </a:lnTo>
                                  <a:close/>
                                  <a:moveTo>
                                    <a:pt x="796" y="142"/>
                                  </a:moveTo>
                                  <a:lnTo>
                                    <a:pt x="750" y="142"/>
                                  </a:lnTo>
                                  <a:lnTo>
                                    <a:pt x="747" y="191"/>
                                  </a:lnTo>
                                  <a:lnTo>
                                    <a:pt x="742" y="232"/>
                                  </a:lnTo>
                                  <a:lnTo>
                                    <a:pt x="737" y="264"/>
                                  </a:lnTo>
                                  <a:lnTo>
                                    <a:pt x="731" y="289"/>
                                  </a:lnTo>
                                  <a:lnTo>
                                    <a:pt x="708" y="338"/>
                                  </a:lnTo>
                                  <a:lnTo>
                                    <a:pt x="676" y="383"/>
                                  </a:lnTo>
                                  <a:lnTo>
                                    <a:pt x="634" y="422"/>
                                  </a:lnTo>
                                  <a:lnTo>
                                    <a:pt x="581" y="457"/>
                                  </a:lnTo>
                                  <a:lnTo>
                                    <a:pt x="591" y="466"/>
                                  </a:lnTo>
                                  <a:lnTo>
                                    <a:pt x="600" y="474"/>
                                  </a:lnTo>
                                  <a:lnTo>
                                    <a:pt x="608" y="482"/>
                                  </a:lnTo>
                                  <a:lnTo>
                                    <a:pt x="615" y="490"/>
                                  </a:lnTo>
                                  <a:lnTo>
                                    <a:pt x="672" y="452"/>
                                  </a:lnTo>
                                  <a:lnTo>
                                    <a:pt x="718" y="407"/>
                                  </a:lnTo>
                                  <a:lnTo>
                                    <a:pt x="752" y="357"/>
                                  </a:lnTo>
                                  <a:lnTo>
                                    <a:pt x="776" y="301"/>
                                  </a:lnTo>
                                  <a:lnTo>
                                    <a:pt x="783" y="272"/>
                                  </a:lnTo>
                                  <a:lnTo>
                                    <a:pt x="788" y="236"/>
                                  </a:lnTo>
                                  <a:lnTo>
                                    <a:pt x="793" y="193"/>
                                  </a:lnTo>
                                  <a:lnTo>
                                    <a:pt x="796" y="142"/>
                                  </a:lnTo>
                                  <a:close/>
                                  <a:moveTo>
                                    <a:pt x="968" y="103"/>
                                  </a:moveTo>
                                  <a:lnTo>
                                    <a:pt x="597" y="103"/>
                                  </a:lnTo>
                                  <a:lnTo>
                                    <a:pt x="597" y="142"/>
                                  </a:lnTo>
                                  <a:lnTo>
                                    <a:pt x="922" y="142"/>
                                  </a:lnTo>
                                  <a:lnTo>
                                    <a:pt x="922" y="413"/>
                                  </a:lnTo>
                                  <a:lnTo>
                                    <a:pt x="926" y="442"/>
                                  </a:lnTo>
                                  <a:lnTo>
                                    <a:pt x="939" y="463"/>
                                  </a:lnTo>
                                  <a:lnTo>
                                    <a:pt x="960" y="475"/>
                                  </a:lnTo>
                                  <a:lnTo>
                                    <a:pt x="991" y="479"/>
                                  </a:lnTo>
                                  <a:lnTo>
                                    <a:pt x="1030" y="479"/>
                                  </a:lnTo>
                                  <a:lnTo>
                                    <a:pt x="1059" y="476"/>
                                  </a:lnTo>
                                  <a:lnTo>
                                    <a:pt x="1082" y="465"/>
                                  </a:lnTo>
                                  <a:lnTo>
                                    <a:pt x="1097" y="448"/>
                                  </a:lnTo>
                                  <a:lnTo>
                                    <a:pt x="1100" y="441"/>
                                  </a:lnTo>
                                  <a:lnTo>
                                    <a:pt x="998" y="441"/>
                                  </a:lnTo>
                                  <a:lnTo>
                                    <a:pt x="984" y="439"/>
                                  </a:lnTo>
                                  <a:lnTo>
                                    <a:pt x="974" y="433"/>
                                  </a:lnTo>
                                  <a:lnTo>
                                    <a:pt x="969" y="423"/>
                                  </a:lnTo>
                                  <a:lnTo>
                                    <a:pt x="968" y="411"/>
                                  </a:lnTo>
                                  <a:lnTo>
                                    <a:pt x="968" y="103"/>
                                  </a:lnTo>
                                  <a:close/>
                                  <a:moveTo>
                                    <a:pt x="1071" y="327"/>
                                  </a:moveTo>
                                  <a:lnTo>
                                    <a:pt x="1070" y="350"/>
                                  </a:lnTo>
                                  <a:lnTo>
                                    <a:pt x="1068" y="372"/>
                                  </a:lnTo>
                                  <a:lnTo>
                                    <a:pt x="1065" y="392"/>
                                  </a:lnTo>
                                  <a:lnTo>
                                    <a:pt x="1062" y="411"/>
                                  </a:lnTo>
                                  <a:lnTo>
                                    <a:pt x="1058" y="424"/>
                                  </a:lnTo>
                                  <a:lnTo>
                                    <a:pt x="1051" y="433"/>
                                  </a:lnTo>
                                  <a:lnTo>
                                    <a:pt x="1039" y="439"/>
                                  </a:lnTo>
                                  <a:lnTo>
                                    <a:pt x="1024" y="441"/>
                                  </a:lnTo>
                                  <a:lnTo>
                                    <a:pt x="1100" y="441"/>
                                  </a:lnTo>
                                  <a:lnTo>
                                    <a:pt x="1106" y="424"/>
                                  </a:lnTo>
                                  <a:lnTo>
                                    <a:pt x="1109" y="405"/>
                                  </a:lnTo>
                                  <a:lnTo>
                                    <a:pt x="1112" y="385"/>
                                  </a:lnTo>
                                  <a:lnTo>
                                    <a:pt x="1114" y="364"/>
                                  </a:lnTo>
                                  <a:lnTo>
                                    <a:pt x="1116" y="342"/>
                                  </a:lnTo>
                                  <a:lnTo>
                                    <a:pt x="1104" y="339"/>
                                  </a:lnTo>
                                  <a:lnTo>
                                    <a:pt x="1093" y="335"/>
                                  </a:lnTo>
                                  <a:lnTo>
                                    <a:pt x="1082" y="331"/>
                                  </a:lnTo>
                                  <a:lnTo>
                                    <a:pt x="1071" y="327"/>
                                  </a:lnTo>
                                  <a:close/>
                                  <a:moveTo>
                                    <a:pt x="800" y="0"/>
                                  </a:moveTo>
                                  <a:lnTo>
                                    <a:pt x="753" y="0"/>
                                  </a:lnTo>
                                  <a:lnTo>
                                    <a:pt x="753" y="28"/>
                                  </a:lnTo>
                                  <a:lnTo>
                                    <a:pt x="753" y="54"/>
                                  </a:lnTo>
                                  <a:lnTo>
                                    <a:pt x="752" y="79"/>
                                  </a:lnTo>
                                  <a:lnTo>
                                    <a:pt x="751" y="103"/>
                                  </a:lnTo>
                                  <a:lnTo>
                                    <a:pt x="798" y="103"/>
                                  </a:lnTo>
                                  <a:lnTo>
                                    <a:pt x="799" y="79"/>
                                  </a:lnTo>
                                  <a:lnTo>
                                    <a:pt x="799" y="54"/>
                                  </a:lnTo>
                                  <a:lnTo>
                                    <a:pt x="799" y="28"/>
                                  </a:lnTo>
                                  <a:lnTo>
                                    <a:pt x="8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83" name="任意多边形 683"/>
                          <wps:cNvSpPr/>
                          <wps:spPr>
                            <a:xfrm>
                              <a:off x="1100" y="8213"/>
                              <a:ext cx="107" cy="1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99" h="650">
                                  <a:moveTo>
                                    <a:pt x="410" y="482"/>
                                  </a:moveTo>
                                  <a:lnTo>
                                    <a:pt x="325" y="482"/>
                                  </a:lnTo>
                                  <a:lnTo>
                                    <a:pt x="325" y="650"/>
                                  </a:lnTo>
                                  <a:lnTo>
                                    <a:pt x="410" y="650"/>
                                  </a:lnTo>
                                  <a:lnTo>
                                    <a:pt x="410" y="482"/>
                                  </a:lnTo>
                                  <a:close/>
                                  <a:moveTo>
                                    <a:pt x="410" y="0"/>
                                  </a:moveTo>
                                  <a:lnTo>
                                    <a:pt x="308" y="0"/>
                                  </a:lnTo>
                                  <a:lnTo>
                                    <a:pt x="0" y="428"/>
                                  </a:lnTo>
                                  <a:lnTo>
                                    <a:pt x="0" y="482"/>
                                  </a:lnTo>
                                  <a:lnTo>
                                    <a:pt x="499" y="482"/>
                                  </a:lnTo>
                                  <a:lnTo>
                                    <a:pt x="499" y="417"/>
                                  </a:lnTo>
                                  <a:lnTo>
                                    <a:pt x="91" y="417"/>
                                  </a:lnTo>
                                  <a:lnTo>
                                    <a:pt x="298" y="128"/>
                                  </a:lnTo>
                                  <a:lnTo>
                                    <a:pt x="307" y="112"/>
                                  </a:lnTo>
                                  <a:lnTo>
                                    <a:pt x="315" y="98"/>
                                  </a:lnTo>
                                  <a:lnTo>
                                    <a:pt x="321" y="87"/>
                                  </a:lnTo>
                                  <a:lnTo>
                                    <a:pt x="325" y="78"/>
                                  </a:lnTo>
                                  <a:lnTo>
                                    <a:pt x="410" y="78"/>
                                  </a:lnTo>
                                  <a:lnTo>
                                    <a:pt x="410" y="0"/>
                                  </a:lnTo>
                                  <a:close/>
                                  <a:moveTo>
                                    <a:pt x="410" y="78"/>
                                  </a:moveTo>
                                  <a:lnTo>
                                    <a:pt x="326" y="78"/>
                                  </a:lnTo>
                                  <a:lnTo>
                                    <a:pt x="326" y="98"/>
                                  </a:lnTo>
                                  <a:lnTo>
                                    <a:pt x="325" y="113"/>
                                  </a:lnTo>
                                  <a:lnTo>
                                    <a:pt x="325" y="128"/>
                                  </a:lnTo>
                                  <a:lnTo>
                                    <a:pt x="325" y="417"/>
                                  </a:lnTo>
                                  <a:lnTo>
                                    <a:pt x="410" y="417"/>
                                  </a:lnTo>
                                  <a:lnTo>
                                    <a:pt x="410" y="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84" name="任意多边形 684"/>
                          <wps:cNvSpPr/>
                          <wps:spPr>
                            <a:xfrm>
                              <a:off x="1047" y="8594"/>
                              <a:ext cx="214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7" h="664">
                                  <a:moveTo>
                                    <a:pt x="403" y="593"/>
                                  </a:moveTo>
                                  <a:lnTo>
                                    <a:pt x="4" y="593"/>
                                  </a:lnTo>
                                  <a:lnTo>
                                    <a:pt x="4" y="664"/>
                                  </a:lnTo>
                                  <a:lnTo>
                                    <a:pt x="403" y="664"/>
                                  </a:lnTo>
                                  <a:lnTo>
                                    <a:pt x="403" y="593"/>
                                  </a:lnTo>
                                  <a:close/>
                                  <a:moveTo>
                                    <a:pt x="248" y="100"/>
                                  </a:moveTo>
                                  <a:lnTo>
                                    <a:pt x="160" y="100"/>
                                  </a:lnTo>
                                  <a:lnTo>
                                    <a:pt x="160" y="593"/>
                                  </a:lnTo>
                                  <a:lnTo>
                                    <a:pt x="248" y="593"/>
                                  </a:lnTo>
                                  <a:lnTo>
                                    <a:pt x="248" y="100"/>
                                  </a:lnTo>
                                  <a:close/>
                                  <a:moveTo>
                                    <a:pt x="248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160" y="100"/>
                                  </a:lnTo>
                                  <a:lnTo>
                                    <a:pt x="248" y="100"/>
                                  </a:lnTo>
                                  <a:lnTo>
                                    <a:pt x="248" y="0"/>
                                  </a:lnTo>
                                  <a:close/>
                                  <a:moveTo>
                                    <a:pt x="997" y="593"/>
                                  </a:moveTo>
                                  <a:lnTo>
                                    <a:pt x="598" y="593"/>
                                  </a:lnTo>
                                  <a:lnTo>
                                    <a:pt x="598" y="664"/>
                                  </a:lnTo>
                                  <a:lnTo>
                                    <a:pt x="997" y="664"/>
                                  </a:lnTo>
                                  <a:lnTo>
                                    <a:pt x="997" y="593"/>
                                  </a:lnTo>
                                  <a:close/>
                                  <a:moveTo>
                                    <a:pt x="842" y="100"/>
                                  </a:moveTo>
                                  <a:lnTo>
                                    <a:pt x="754" y="100"/>
                                  </a:lnTo>
                                  <a:lnTo>
                                    <a:pt x="754" y="593"/>
                                  </a:lnTo>
                                  <a:lnTo>
                                    <a:pt x="842" y="593"/>
                                  </a:lnTo>
                                  <a:lnTo>
                                    <a:pt x="842" y="100"/>
                                  </a:lnTo>
                                  <a:close/>
                                  <a:moveTo>
                                    <a:pt x="842" y="0"/>
                                  </a:moveTo>
                                  <a:lnTo>
                                    <a:pt x="594" y="67"/>
                                  </a:lnTo>
                                  <a:lnTo>
                                    <a:pt x="594" y="143"/>
                                  </a:lnTo>
                                  <a:lnTo>
                                    <a:pt x="754" y="100"/>
                                  </a:lnTo>
                                  <a:lnTo>
                                    <a:pt x="842" y="100"/>
                                  </a:lnTo>
                                  <a:lnTo>
                                    <a:pt x="84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85" name="任意多边形 685"/>
                          <wps:cNvSpPr/>
                          <wps:spPr>
                            <a:xfrm>
                              <a:off x="1037" y="8388"/>
                              <a:ext cx="234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4" h="498">
                                  <a:moveTo>
                                    <a:pt x="343" y="85"/>
                                  </a:moveTo>
                                  <a:lnTo>
                                    <a:pt x="297" y="85"/>
                                  </a:lnTo>
                                  <a:lnTo>
                                    <a:pt x="296" y="128"/>
                                  </a:lnTo>
                                  <a:lnTo>
                                    <a:pt x="294" y="168"/>
                                  </a:lnTo>
                                  <a:lnTo>
                                    <a:pt x="292" y="205"/>
                                  </a:lnTo>
                                  <a:lnTo>
                                    <a:pt x="289" y="240"/>
                                  </a:lnTo>
                                  <a:lnTo>
                                    <a:pt x="277" y="305"/>
                                  </a:lnTo>
                                  <a:lnTo>
                                    <a:pt x="251" y="364"/>
                                  </a:lnTo>
                                  <a:lnTo>
                                    <a:pt x="210" y="417"/>
                                  </a:lnTo>
                                  <a:lnTo>
                                    <a:pt x="154" y="465"/>
                                  </a:lnTo>
                                  <a:lnTo>
                                    <a:pt x="164" y="474"/>
                                  </a:lnTo>
                                  <a:lnTo>
                                    <a:pt x="173" y="482"/>
                                  </a:lnTo>
                                  <a:lnTo>
                                    <a:pt x="181" y="490"/>
                                  </a:lnTo>
                                  <a:lnTo>
                                    <a:pt x="189" y="498"/>
                                  </a:lnTo>
                                  <a:lnTo>
                                    <a:pt x="248" y="444"/>
                                  </a:lnTo>
                                  <a:lnTo>
                                    <a:pt x="292" y="384"/>
                                  </a:lnTo>
                                  <a:lnTo>
                                    <a:pt x="321" y="317"/>
                                  </a:lnTo>
                                  <a:lnTo>
                                    <a:pt x="335" y="243"/>
                                  </a:lnTo>
                                  <a:lnTo>
                                    <a:pt x="337" y="210"/>
                                  </a:lnTo>
                                  <a:lnTo>
                                    <a:pt x="339" y="173"/>
                                  </a:lnTo>
                                  <a:lnTo>
                                    <a:pt x="341" y="131"/>
                                  </a:lnTo>
                                  <a:lnTo>
                                    <a:pt x="343" y="85"/>
                                  </a:lnTo>
                                  <a:close/>
                                  <a:moveTo>
                                    <a:pt x="185" y="270"/>
                                  </a:moveTo>
                                  <a:lnTo>
                                    <a:pt x="81" y="270"/>
                                  </a:lnTo>
                                  <a:lnTo>
                                    <a:pt x="81" y="495"/>
                                  </a:lnTo>
                                  <a:lnTo>
                                    <a:pt x="122" y="495"/>
                                  </a:lnTo>
                                  <a:lnTo>
                                    <a:pt x="122" y="283"/>
                                  </a:lnTo>
                                  <a:lnTo>
                                    <a:pt x="187" y="283"/>
                                  </a:lnTo>
                                  <a:lnTo>
                                    <a:pt x="179" y="277"/>
                                  </a:lnTo>
                                  <a:lnTo>
                                    <a:pt x="185" y="270"/>
                                  </a:lnTo>
                                  <a:close/>
                                  <a:moveTo>
                                    <a:pt x="324" y="436"/>
                                  </a:moveTo>
                                  <a:lnTo>
                                    <a:pt x="327" y="447"/>
                                  </a:lnTo>
                                  <a:lnTo>
                                    <a:pt x="329" y="458"/>
                                  </a:lnTo>
                                  <a:lnTo>
                                    <a:pt x="331" y="470"/>
                                  </a:lnTo>
                                  <a:lnTo>
                                    <a:pt x="333" y="482"/>
                                  </a:lnTo>
                                  <a:lnTo>
                                    <a:pt x="379" y="483"/>
                                  </a:lnTo>
                                  <a:lnTo>
                                    <a:pt x="412" y="483"/>
                                  </a:lnTo>
                                  <a:lnTo>
                                    <a:pt x="449" y="478"/>
                                  </a:lnTo>
                                  <a:lnTo>
                                    <a:pt x="476" y="460"/>
                                  </a:lnTo>
                                  <a:lnTo>
                                    <a:pt x="487" y="441"/>
                                  </a:lnTo>
                                  <a:lnTo>
                                    <a:pt x="407" y="441"/>
                                  </a:lnTo>
                                  <a:lnTo>
                                    <a:pt x="391" y="440"/>
                                  </a:lnTo>
                                  <a:lnTo>
                                    <a:pt x="371" y="440"/>
                                  </a:lnTo>
                                  <a:lnTo>
                                    <a:pt x="349" y="438"/>
                                  </a:lnTo>
                                  <a:lnTo>
                                    <a:pt x="324" y="436"/>
                                  </a:lnTo>
                                  <a:close/>
                                  <a:moveTo>
                                    <a:pt x="511" y="46"/>
                                  </a:moveTo>
                                  <a:lnTo>
                                    <a:pt x="211" y="46"/>
                                  </a:lnTo>
                                  <a:lnTo>
                                    <a:pt x="211" y="85"/>
                                  </a:lnTo>
                                  <a:lnTo>
                                    <a:pt x="465" y="85"/>
                                  </a:lnTo>
                                  <a:lnTo>
                                    <a:pt x="462" y="188"/>
                                  </a:lnTo>
                                  <a:lnTo>
                                    <a:pt x="459" y="272"/>
                                  </a:lnTo>
                                  <a:lnTo>
                                    <a:pt x="457" y="339"/>
                                  </a:lnTo>
                                  <a:lnTo>
                                    <a:pt x="454" y="387"/>
                                  </a:lnTo>
                                  <a:lnTo>
                                    <a:pt x="450" y="411"/>
                                  </a:lnTo>
                                  <a:lnTo>
                                    <a:pt x="441" y="428"/>
                                  </a:lnTo>
                                  <a:lnTo>
                                    <a:pt x="427" y="438"/>
                                  </a:lnTo>
                                  <a:lnTo>
                                    <a:pt x="407" y="441"/>
                                  </a:lnTo>
                                  <a:lnTo>
                                    <a:pt x="487" y="441"/>
                                  </a:lnTo>
                                  <a:lnTo>
                                    <a:pt x="492" y="431"/>
                                  </a:lnTo>
                                  <a:lnTo>
                                    <a:pt x="499" y="390"/>
                                  </a:lnTo>
                                  <a:lnTo>
                                    <a:pt x="501" y="338"/>
                                  </a:lnTo>
                                  <a:lnTo>
                                    <a:pt x="504" y="256"/>
                                  </a:lnTo>
                                  <a:lnTo>
                                    <a:pt x="507" y="166"/>
                                  </a:lnTo>
                                  <a:lnTo>
                                    <a:pt x="511" y="46"/>
                                  </a:lnTo>
                                  <a:close/>
                                  <a:moveTo>
                                    <a:pt x="187" y="283"/>
                                  </a:moveTo>
                                  <a:lnTo>
                                    <a:pt x="122" y="283"/>
                                  </a:lnTo>
                                  <a:lnTo>
                                    <a:pt x="164" y="314"/>
                                  </a:lnTo>
                                  <a:lnTo>
                                    <a:pt x="206" y="346"/>
                                  </a:lnTo>
                                  <a:lnTo>
                                    <a:pt x="233" y="315"/>
                                  </a:lnTo>
                                  <a:lnTo>
                                    <a:pt x="193" y="287"/>
                                  </a:lnTo>
                                  <a:lnTo>
                                    <a:pt x="187" y="283"/>
                                  </a:lnTo>
                                  <a:close/>
                                  <a:moveTo>
                                    <a:pt x="186" y="97"/>
                                  </a:moveTo>
                                  <a:lnTo>
                                    <a:pt x="8" y="97"/>
                                  </a:lnTo>
                                  <a:lnTo>
                                    <a:pt x="8" y="134"/>
                                  </a:lnTo>
                                  <a:lnTo>
                                    <a:pt x="138" y="134"/>
                                  </a:lnTo>
                                  <a:lnTo>
                                    <a:pt x="107" y="179"/>
                                  </a:lnTo>
                                  <a:lnTo>
                                    <a:pt x="73" y="220"/>
                                  </a:lnTo>
                                  <a:lnTo>
                                    <a:pt x="38" y="256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4" y="299"/>
                                  </a:lnTo>
                                  <a:lnTo>
                                    <a:pt x="8" y="310"/>
                                  </a:lnTo>
                                  <a:lnTo>
                                    <a:pt x="12" y="320"/>
                                  </a:lnTo>
                                  <a:lnTo>
                                    <a:pt x="15" y="330"/>
                                  </a:lnTo>
                                  <a:lnTo>
                                    <a:pt x="32" y="316"/>
                                  </a:lnTo>
                                  <a:lnTo>
                                    <a:pt x="49" y="302"/>
                                  </a:lnTo>
                                  <a:lnTo>
                                    <a:pt x="65" y="286"/>
                                  </a:lnTo>
                                  <a:lnTo>
                                    <a:pt x="81" y="270"/>
                                  </a:lnTo>
                                  <a:lnTo>
                                    <a:pt x="185" y="270"/>
                                  </a:lnTo>
                                  <a:lnTo>
                                    <a:pt x="194" y="259"/>
                                  </a:lnTo>
                                  <a:lnTo>
                                    <a:pt x="196" y="257"/>
                                  </a:lnTo>
                                  <a:lnTo>
                                    <a:pt x="149" y="257"/>
                                  </a:lnTo>
                                  <a:lnTo>
                                    <a:pt x="131" y="245"/>
                                  </a:lnTo>
                                  <a:lnTo>
                                    <a:pt x="122" y="240"/>
                                  </a:lnTo>
                                  <a:lnTo>
                                    <a:pt x="122" y="224"/>
                                  </a:lnTo>
                                  <a:lnTo>
                                    <a:pt x="139" y="203"/>
                                  </a:lnTo>
                                  <a:lnTo>
                                    <a:pt x="155" y="181"/>
                                  </a:lnTo>
                                  <a:lnTo>
                                    <a:pt x="171" y="158"/>
                                  </a:lnTo>
                                  <a:lnTo>
                                    <a:pt x="186" y="135"/>
                                  </a:lnTo>
                                  <a:lnTo>
                                    <a:pt x="186" y="97"/>
                                  </a:lnTo>
                                  <a:close/>
                                  <a:moveTo>
                                    <a:pt x="198" y="187"/>
                                  </a:moveTo>
                                  <a:lnTo>
                                    <a:pt x="187" y="205"/>
                                  </a:lnTo>
                                  <a:lnTo>
                                    <a:pt x="174" y="223"/>
                                  </a:lnTo>
                                  <a:lnTo>
                                    <a:pt x="162" y="240"/>
                                  </a:lnTo>
                                  <a:lnTo>
                                    <a:pt x="149" y="257"/>
                                  </a:lnTo>
                                  <a:lnTo>
                                    <a:pt x="196" y="257"/>
                                  </a:lnTo>
                                  <a:lnTo>
                                    <a:pt x="209" y="241"/>
                                  </a:lnTo>
                                  <a:lnTo>
                                    <a:pt x="222" y="225"/>
                                  </a:lnTo>
                                  <a:lnTo>
                                    <a:pt x="234" y="209"/>
                                  </a:lnTo>
                                  <a:lnTo>
                                    <a:pt x="198" y="187"/>
                                  </a:lnTo>
                                  <a:close/>
                                  <a:moveTo>
                                    <a:pt x="96" y="0"/>
                                  </a:moveTo>
                                  <a:lnTo>
                                    <a:pt x="59" y="17"/>
                                  </a:lnTo>
                                  <a:lnTo>
                                    <a:pt x="69" y="33"/>
                                  </a:lnTo>
                                  <a:lnTo>
                                    <a:pt x="79" y="50"/>
                                  </a:lnTo>
                                  <a:lnTo>
                                    <a:pt x="89" y="69"/>
                                  </a:lnTo>
                                  <a:lnTo>
                                    <a:pt x="99" y="88"/>
                                  </a:lnTo>
                                  <a:lnTo>
                                    <a:pt x="139" y="69"/>
                                  </a:lnTo>
                                  <a:lnTo>
                                    <a:pt x="128" y="50"/>
                                  </a:lnTo>
                                  <a:lnTo>
                                    <a:pt x="117" y="32"/>
                                  </a:lnTo>
                                  <a:lnTo>
                                    <a:pt x="107" y="15"/>
                                  </a:lnTo>
                                  <a:lnTo>
                                    <a:pt x="96" y="0"/>
                                  </a:lnTo>
                                  <a:close/>
                                  <a:moveTo>
                                    <a:pt x="1093" y="39"/>
                                  </a:moveTo>
                                  <a:lnTo>
                                    <a:pt x="629" y="39"/>
                                  </a:lnTo>
                                  <a:lnTo>
                                    <a:pt x="629" y="496"/>
                                  </a:lnTo>
                                  <a:lnTo>
                                    <a:pt x="675" y="496"/>
                                  </a:lnTo>
                                  <a:lnTo>
                                    <a:pt x="675" y="465"/>
                                  </a:lnTo>
                                  <a:lnTo>
                                    <a:pt x="1093" y="465"/>
                                  </a:lnTo>
                                  <a:lnTo>
                                    <a:pt x="1093" y="426"/>
                                  </a:lnTo>
                                  <a:lnTo>
                                    <a:pt x="675" y="426"/>
                                  </a:lnTo>
                                  <a:lnTo>
                                    <a:pt x="675" y="80"/>
                                  </a:lnTo>
                                  <a:lnTo>
                                    <a:pt x="1093" y="80"/>
                                  </a:lnTo>
                                  <a:lnTo>
                                    <a:pt x="1093" y="39"/>
                                  </a:lnTo>
                                  <a:close/>
                                  <a:moveTo>
                                    <a:pt x="1093" y="465"/>
                                  </a:moveTo>
                                  <a:lnTo>
                                    <a:pt x="1048" y="465"/>
                                  </a:lnTo>
                                  <a:lnTo>
                                    <a:pt x="1048" y="496"/>
                                  </a:lnTo>
                                  <a:lnTo>
                                    <a:pt x="1093" y="496"/>
                                  </a:lnTo>
                                  <a:lnTo>
                                    <a:pt x="1093" y="465"/>
                                  </a:lnTo>
                                  <a:close/>
                                  <a:moveTo>
                                    <a:pt x="1093" y="80"/>
                                  </a:moveTo>
                                  <a:lnTo>
                                    <a:pt x="1048" y="80"/>
                                  </a:lnTo>
                                  <a:lnTo>
                                    <a:pt x="1048" y="426"/>
                                  </a:lnTo>
                                  <a:lnTo>
                                    <a:pt x="1093" y="426"/>
                                  </a:lnTo>
                                  <a:lnTo>
                                    <a:pt x="1093" y="80"/>
                                  </a:lnTo>
                                  <a:close/>
                                  <a:moveTo>
                                    <a:pt x="822" y="80"/>
                                  </a:moveTo>
                                  <a:lnTo>
                                    <a:pt x="778" y="80"/>
                                  </a:lnTo>
                                  <a:lnTo>
                                    <a:pt x="777" y="142"/>
                                  </a:lnTo>
                                  <a:lnTo>
                                    <a:pt x="774" y="190"/>
                                  </a:lnTo>
                                  <a:lnTo>
                                    <a:pt x="769" y="226"/>
                                  </a:lnTo>
                                  <a:lnTo>
                                    <a:pt x="763" y="249"/>
                                  </a:lnTo>
                                  <a:lnTo>
                                    <a:pt x="752" y="272"/>
                                  </a:lnTo>
                                  <a:lnTo>
                                    <a:pt x="734" y="295"/>
                                  </a:lnTo>
                                  <a:lnTo>
                                    <a:pt x="709" y="316"/>
                                  </a:lnTo>
                                  <a:lnTo>
                                    <a:pt x="676" y="337"/>
                                  </a:lnTo>
                                  <a:lnTo>
                                    <a:pt x="686" y="345"/>
                                  </a:lnTo>
                                  <a:lnTo>
                                    <a:pt x="694" y="353"/>
                                  </a:lnTo>
                                  <a:lnTo>
                                    <a:pt x="702" y="361"/>
                                  </a:lnTo>
                                  <a:lnTo>
                                    <a:pt x="710" y="369"/>
                                  </a:lnTo>
                                  <a:lnTo>
                                    <a:pt x="744" y="345"/>
                                  </a:lnTo>
                                  <a:lnTo>
                                    <a:pt x="772" y="320"/>
                                  </a:lnTo>
                                  <a:lnTo>
                                    <a:pt x="792" y="294"/>
                                  </a:lnTo>
                                  <a:lnTo>
                                    <a:pt x="804" y="267"/>
                                  </a:lnTo>
                                  <a:lnTo>
                                    <a:pt x="812" y="238"/>
                                  </a:lnTo>
                                  <a:lnTo>
                                    <a:pt x="817" y="197"/>
                                  </a:lnTo>
                                  <a:lnTo>
                                    <a:pt x="821" y="145"/>
                                  </a:lnTo>
                                  <a:lnTo>
                                    <a:pt x="822" y="80"/>
                                  </a:lnTo>
                                  <a:close/>
                                  <a:moveTo>
                                    <a:pt x="943" y="80"/>
                                  </a:moveTo>
                                  <a:lnTo>
                                    <a:pt x="899" y="80"/>
                                  </a:lnTo>
                                  <a:lnTo>
                                    <a:pt x="899" y="270"/>
                                  </a:lnTo>
                                  <a:lnTo>
                                    <a:pt x="904" y="296"/>
                                  </a:lnTo>
                                  <a:lnTo>
                                    <a:pt x="917" y="315"/>
                                  </a:lnTo>
                                  <a:lnTo>
                                    <a:pt x="940" y="327"/>
                                  </a:lnTo>
                                  <a:lnTo>
                                    <a:pt x="971" y="330"/>
                                  </a:lnTo>
                                  <a:lnTo>
                                    <a:pt x="1033" y="330"/>
                                  </a:lnTo>
                                  <a:lnTo>
                                    <a:pt x="1041" y="290"/>
                                  </a:lnTo>
                                  <a:lnTo>
                                    <a:pt x="978" y="290"/>
                                  </a:lnTo>
                                  <a:lnTo>
                                    <a:pt x="963" y="289"/>
                                  </a:lnTo>
                                  <a:lnTo>
                                    <a:pt x="952" y="284"/>
                                  </a:lnTo>
                                  <a:lnTo>
                                    <a:pt x="946" y="275"/>
                                  </a:lnTo>
                                  <a:lnTo>
                                    <a:pt x="943" y="264"/>
                                  </a:lnTo>
                                  <a:lnTo>
                                    <a:pt x="943" y="80"/>
                                  </a:lnTo>
                                  <a:close/>
                                  <a:moveTo>
                                    <a:pt x="1041" y="289"/>
                                  </a:moveTo>
                                  <a:lnTo>
                                    <a:pt x="978" y="290"/>
                                  </a:lnTo>
                                  <a:lnTo>
                                    <a:pt x="1041" y="290"/>
                                  </a:lnTo>
                                  <a:lnTo>
                                    <a:pt x="1041" y="2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86" name="任意多边形 686"/>
                          <wps:cNvSpPr/>
                          <wps:spPr>
                            <a:xfrm>
                              <a:off x="1034" y="8767"/>
                              <a:ext cx="239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6" h="493">
                                  <a:moveTo>
                                    <a:pt x="525" y="186"/>
                                  </a:moveTo>
                                  <a:lnTo>
                                    <a:pt x="287" y="186"/>
                                  </a:lnTo>
                                  <a:lnTo>
                                    <a:pt x="287" y="0"/>
                                  </a:lnTo>
                                  <a:lnTo>
                                    <a:pt x="238" y="0"/>
                                  </a:lnTo>
                                  <a:lnTo>
                                    <a:pt x="238" y="186"/>
                                  </a:lnTo>
                                  <a:lnTo>
                                    <a:pt x="0" y="186"/>
                                  </a:lnTo>
                                  <a:lnTo>
                                    <a:pt x="0" y="227"/>
                                  </a:lnTo>
                                  <a:lnTo>
                                    <a:pt x="238" y="227"/>
                                  </a:lnTo>
                                  <a:lnTo>
                                    <a:pt x="238" y="492"/>
                                  </a:lnTo>
                                  <a:lnTo>
                                    <a:pt x="287" y="492"/>
                                  </a:lnTo>
                                  <a:lnTo>
                                    <a:pt x="287" y="227"/>
                                  </a:lnTo>
                                  <a:lnTo>
                                    <a:pt x="525" y="227"/>
                                  </a:lnTo>
                                  <a:lnTo>
                                    <a:pt x="525" y="186"/>
                                  </a:lnTo>
                                  <a:close/>
                                  <a:moveTo>
                                    <a:pt x="1115" y="208"/>
                                  </a:moveTo>
                                  <a:lnTo>
                                    <a:pt x="580" y="208"/>
                                  </a:lnTo>
                                  <a:lnTo>
                                    <a:pt x="580" y="252"/>
                                  </a:lnTo>
                                  <a:lnTo>
                                    <a:pt x="1115" y="252"/>
                                  </a:lnTo>
                                  <a:lnTo>
                                    <a:pt x="1115" y="2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87" name="任意多边形 687"/>
                          <wps:cNvSpPr/>
                          <wps:spPr>
                            <a:xfrm>
                              <a:off x="1046" y="8974"/>
                              <a:ext cx="216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7" h="675">
                                  <a:moveTo>
                                    <a:pt x="403" y="593"/>
                                  </a:moveTo>
                                  <a:lnTo>
                                    <a:pt x="5" y="593"/>
                                  </a:lnTo>
                                  <a:lnTo>
                                    <a:pt x="5" y="664"/>
                                  </a:lnTo>
                                  <a:lnTo>
                                    <a:pt x="403" y="664"/>
                                  </a:lnTo>
                                  <a:lnTo>
                                    <a:pt x="403" y="593"/>
                                  </a:lnTo>
                                  <a:close/>
                                  <a:moveTo>
                                    <a:pt x="248" y="99"/>
                                  </a:moveTo>
                                  <a:lnTo>
                                    <a:pt x="160" y="99"/>
                                  </a:lnTo>
                                  <a:lnTo>
                                    <a:pt x="160" y="593"/>
                                  </a:lnTo>
                                  <a:lnTo>
                                    <a:pt x="248" y="593"/>
                                  </a:lnTo>
                                  <a:lnTo>
                                    <a:pt x="248" y="99"/>
                                  </a:lnTo>
                                  <a:close/>
                                  <a:moveTo>
                                    <a:pt x="248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2"/>
                                  </a:lnTo>
                                  <a:lnTo>
                                    <a:pt x="160" y="99"/>
                                  </a:lnTo>
                                  <a:lnTo>
                                    <a:pt x="248" y="99"/>
                                  </a:lnTo>
                                  <a:lnTo>
                                    <a:pt x="248" y="0"/>
                                  </a:lnTo>
                                  <a:close/>
                                  <a:moveTo>
                                    <a:pt x="793" y="3"/>
                                  </a:moveTo>
                                  <a:lnTo>
                                    <a:pt x="750" y="6"/>
                                  </a:lnTo>
                                  <a:lnTo>
                                    <a:pt x="711" y="14"/>
                                  </a:lnTo>
                                  <a:lnTo>
                                    <a:pt x="676" y="28"/>
                                  </a:lnTo>
                                  <a:lnTo>
                                    <a:pt x="644" y="48"/>
                                  </a:lnTo>
                                  <a:lnTo>
                                    <a:pt x="619" y="72"/>
                                  </a:lnTo>
                                  <a:lnTo>
                                    <a:pt x="601" y="100"/>
                                  </a:lnTo>
                                  <a:lnTo>
                                    <a:pt x="590" y="131"/>
                                  </a:lnTo>
                                  <a:lnTo>
                                    <a:pt x="586" y="165"/>
                                  </a:lnTo>
                                  <a:lnTo>
                                    <a:pt x="594" y="213"/>
                                  </a:lnTo>
                                  <a:lnTo>
                                    <a:pt x="617" y="255"/>
                                  </a:lnTo>
                                  <a:lnTo>
                                    <a:pt x="656" y="291"/>
                                  </a:lnTo>
                                  <a:lnTo>
                                    <a:pt x="710" y="322"/>
                                  </a:lnTo>
                                  <a:lnTo>
                                    <a:pt x="710" y="323"/>
                                  </a:lnTo>
                                  <a:lnTo>
                                    <a:pt x="645" y="356"/>
                                  </a:lnTo>
                                  <a:lnTo>
                                    <a:pt x="599" y="397"/>
                                  </a:lnTo>
                                  <a:lnTo>
                                    <a:pt x="571" y="446"/>
                                  </a:lnTo>
                                  <a:lnTo>
                                    <a:pt x="561" y="504"/>
                                  </a:lnTo>
                                  <a:lnTo>
                                    <a:pt x="565" y="540"/>
                                  </a:lnTo>
                                  <a:lnTo>
                                    <a:pt x="576" y="573"/>
                                  </a:lnTo>
                                  <a:lnTo>
                                    <a:pt x="594" y="602"/>
                                  </a:lnTo>
                                  <a:lnTo>
                                    <a:pt x="619" y="627"/>
                                  </a:lnTo>
                                  <a:lnTo>
                                    <a:pt x="650" y="648"/>
                                  </a:lnTo>
                                  <a:lnTo>
                                    <a:pt x="686" y="663"/>
                                  </a:lnTo>
                                  <a:lnTo>
                                    <a:pt x="725" y="672"/>
                                  </a:lnTo>
                                  <a:lnTo>
                                    <a:pt x="769" y="675"/>
                                  </a:lnTo>
                                  <a:lnTo>
                                    <a:pt x="822" y="671"/>
                                  </a:lnTo>
                                  <a:lnTo>
                                    <a:pt x="869" y="662"/>
                                  </a:lnTo>
                                  <a:lnTo>
                                    <a:pt x="910" y="647"/>
                                  </a:lnTo>
                                  <a:lnTo>
                                    <a:pt x="944" y="627"/>
                                  </a:lnTo>
                                  <a:lnTo>
                                    <a:pt x="964" y="607"/>
                                  </a:lnTo>
                                  <a:lnTo>
                                    <a:pt x="786" y="607"/>
                                  </a:lnTo>
                                  <a:lnTo>
                                    <a:pt x="757" y="605"/>
                                  </a:lnTo>
                                  <a:lnTo>
                                    <a:pt x="731" y="600"/>
                                  </a:lnTo>
                                  <a:lnTo>
                                    <a:pt x="708" y="590"/>
                                  </a:lnTo>
                                  <a:lnTo>
                                    <a:pt x="688" y="577"/>
                                  </a:lnTo>
                                  <a:lnTo>
                                    <a:pt x="671" y="561"/>
                                  </a:lnTo>
                                  <a:lnTo>
                                    <a:pt x="659" y="543"/>
                                  </a:lnTo>
                                  <a:lnTo>
                                    <a:pt x="652" y="522"/>
                                  </a:lnTo>
                                  <a:lnTo>
                                    <a:pt x="650" y="500"/>
                                  </a:lnTo>
                                  <a:lnTo>
                                    <a:pt x="658" y="457"/>
                                  </a:lnTo>
                                  <a:lnTo>
                                    <a:pt x="682" y="420"/>
                                  </a:lnTo>
                                  <a:lnTo>
                                    <a:pt x="722" y="388"/>
                                  </a:lnTo>
                                  <a:lnTo>
                                    <a:pt x="779" y="361"/>
                                  </a:lnTo>
                                  <a:lnTo>
                                    <a:pt x="931" y="361"/>
                                  </a:lnTo>
                                  <a:lnTo>
                                    <a:pt x="921" y="353"/>
                                  </a:lnTo>
                                  <a:lnTo>
                                    <a:pt x="855" y="323"/>
                                  </a:lnTo>
                                  <a:lnTo>
                                    <a:pt x="855" y="321"/>
                                  </a:lnTo>
                                  <a:lnTo>
                                    <a:pt x="911" y="289"/>
                                  </a:lnTo>
                                  <a:lnTo>
                                    <a:pt x="913" y="287"/>
                                  </a:lnTo>
                                  <a:lnTo>
                                    <a:pt x="784" y="287"/>
                                  </a:lnTo>
                                  <a:lnTo>
                                    <a:pt x="736" y="264"/>
                                  </a:lnTo>
                                  <a:lnTo>
                                    <a:pt x="702" y="235"/>
                                  </a:lnTo>
                                  <a:lnTo>
                                    <a:pt x="682" y="202"/>
                                  </a:lnTo>
                                  <a:lnTo>
                                    <a:pt x="675" y="163"/>
                                  </a:lnTo>
                                  <a:lnTo>
                                    <a:pt x="677" y="144"/>
                                  </a:lnTo>
                                  <a:lnTo>
                                    <a:pt x="683" y="126"/>
                                  </a:lnTo>
                                  <a:lnTo>
                                    <a:pt x="693" y="111"/>
                                  </a:lnTo>
                                  <a:lnTo>
                                    <a:pt x="708" y="97"/>
                                  </a:lnTo>
                                  <a:lnTo>
                                    <a:pt x="725" y="85"/>
                                  </a:lnTo>
                                  <a:lnTo>
                                    <a:pt x="744" y="77"/>
                                  </a:lnTo>
                                  <a:lnTo>
                                    <a:pt x="765" y="72"/>
                                  </a:lnTo>
                                  <a:lnTo>
                                    <a:pt x="787" y="70"/>
                                  </a:lnTo>
                                  <a:lnTo>
                                    <a:pt x="956" y="70"/>
                                  </a:lnTo>
                                  <a:lnTo>
                                    <a:pt x="954" y="68"/>
                                  </a:lnTo>
                                  <a:lnTo>
                                    <a:pt x="931" y="45"/>
                                  </a:lnTo>
                                  <a:lnTo>
                                    <a:pt x="902" y="27"/>
                                  </a:lnTo>
                                  <a:lnTo>
                                    <a:pt x="869" y="13"/>
                                  </a:lnTo>
                                  <a:lnTo>
                                    <a:pt x="833" y="5"/>
                                  </a:lnTo>
                                  <a:lnTo>
                                    <a:pt x="793" y="3"/>
                                  </a:lnTo>
                                  <a:close/>
                                  <a:moveTo>
                                    <a:pt x="931" y="361"/>
                                  </a:moveTo>
                                  <a:lnTo>
                                    <a:pt x="779" y="361"/>
                                  </a:lnTo>
                                  <a:lnTo>
                                    <a:pt x="840" y="387"/>
                                  </a:lnTo>
                                  <a:lnTo>
                                    <a:pt x="883" y="420"/>
                                  </a:lnTo>
                                  <a:lnTo>
                                    <a:pt x="910" y="458"/>
                                  </a:lnTo>
                                  <a:lnTo>
                                    <a:pt x="918" y="502"/>
                                  </a:lnTo>
                                  <a:lnTo>
                                    <a:pt x="916" y="524"/>
                                  </a:lnTo>
                                  <a:lnTo>
                                    <a:pt x="909" y="544"/>
                                  </a:lnTo>
                                  <a:lnTo>
                                    <a:pt x="898" y="561"/>
                                  </a:lnTo>
                                  <a:lnTo>
                                    <a:pt x="881" y="577"/>
                                  </a:lnTo>
                                  <a:lnTo>
                                    <a:pt x="862" y="591"/>
                                  </a:lnTo>
                                  <a:lnTo>
                                    <a:pt x="839" y="600"/>
                                  </a:lnTo>
                                  <a:lnTo>
                                    <a:pt x="814" y="605"/>
                                  </a:lnTo>
                                  <a:lnTo>
                                    <a:pt x="786" y="607"/>
                                  </a:lnTo>
                                  <a:lnTo>
                                    <a:pt x="964" y="607"/>
                                  </a:lnTo>
                                  <a:lnTo>
                                    <a:pt x="972" y="600"/>
                                  </a:lnTo>
                                  <a:lnTo>
                                    <a:pt x="991" y="570"/>
                                  </a:lnTo>
                                  <a:lnTo>
                                    <a:pt x="1003" y="536"/>
                                  </a:lnTo>
                                  <a:lnTo>
                                    <a:pt x="1007" y="497"/>
                                  </a:lnTo>
                                  <a:lnTo>
                                    <a:pt x="997" y="440"/>
                                  </a:lnTo>
                                  <a:lnTo>
                                    <a:pt x="969" y="392"/>
                                  </a:lnTo>
                                  <a:lnTo>
                                    <a:pt x="931" y="361"/>
                                  </a:lnTo>
                                  <a:close/>
                                  <a:moveTo>
                                    <a:pt x="956" y="70"/>
                                  </a:moveTo>
                                  <a:lnTo>
                                    <a:pt x="787" y="70"/>
                                  </a:lnTo>
                                  <a:lnTo>
                                    <a:pt x="811" y="72"/>
                                  </a:lnTo>
                                  <a:lnTo>
                                    <a:pt x="832" y="77"/>
                                  </a:lnTo>
                                  <a:lnTo>
                                    <a:pt x="850" y="84"/>
                                  </a:lnTo>
                                  <a:lnTo>
                                    <a:pt x="866" y="95"/>
                                  </a:lnTo>
                                  <a:lnTo>
                                    <a:pt x="879" y="109"/>
                                  </a:lnTo>
                                  <a:lnTo>
                                    <a:pt x="888" y="125"/>
                                  </a:lnTo>
                                  <a:lnTo>
                                    <a:pt x="894" y="144"/>
                                  </a:lnTo>
                                  <a:lnTo>
                                    <a:pt x="895" y="163"/>
                                  </a:lnTo>
                                  <a:lnTo>
                                    <a:pt x="895" y="165"/>
                                  </a:lnTo>
                                  <a:lnTo>
                                    <a:pt x="888" y="202"/>
                                  </a:lnTo>
                                  <a:lnTo>
                                    <a:pt x="868" y="235"/>
                                  </a:lnTo>
                                  <a:lnTo>
                                    <a:pt x="833" y="263"/>
                                  </a:lnTo>
                                  <a:lnTo>
                                    <a:pt x="784" y="287"/>
                                  </a:lnTo>
                                  <a:lnTo>
                                    <a:pt x="913" y="287"/>
                                  </a:lnTo>
                                  <a:lnTo>
                                    <a:pt x="952" y="250"/>
                                  </a:lnTo>
                                  <a:lnTo>
                                    <a:pt x="976" y="206"/>
                                  </a:lnTo>
                                  <a:lnTo>
                                    <a:pt x="984" y="155"/>
                                  </a:lnTo>
                                  <a:lnTo>
                                    <a:pt x="981" y="123"/>
                                  </a:lnTo>
                                  <a:lnTo>
                                    <a:pt x="971" y="94"/>
                                  </a:lnTo>
                                  <a:lnTo>
                                    <a:pt x="956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88" name="任意多边形 688"/>
                          <wps:cNvSpPr/>
                          <wps:spPr>
                            <a:xfrm>
                              <a:off x="1034" y="9149"/>
                              <a:ext cx="239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7" h="493">
                                  <a:moveTo>
                                    <a:pt x="287" y="227"/>
                                  </a:moveTo>
                                  <a:lnTo>
                                    <a:pt x="237" y="227"/>
                                  </a:lnTo>
                                  <a:lnTo>
                                    <a:pt x="237" y="493"/>
                                  </a:lnTo>
                                  <a:lnTo>
                                    <a:pt x="287" y="493"/>
                                  </a:lnTo>
                                  <a:lnTo>
                                    <a:pt x="287" y="227"/>
                                  </a:lnTo>
                                  <a:close/>
                                  <a:moveTo>
                                    <a:pt x="525" y="186"/>
                                  </a:moveTo>
                                  <a:lnTo>
                                    <a:pt x="0" y="186"/>
                                  </a:lnTo>
                                  <a:lnTo>
                                    <a:pt x="0" y="227"/>
                                  </a:lnTo>
                                  <a:lnTo>
                                    <a:pt x="525" y="227"/>
                                  </a:lnTo>
                                  <a:lnTo>
                                    <a:pt x="525" y="186"/>
                                  </a:lnTo>
                                  <a:close/>
                                  <a:moveTo>
                                    <a:pt x="287" y="0"/>
                                  </a:moveTo>
                                  <a:lnTo>
                                    <a:pt x="237" y="0"/>
                                  </a:lnTo>
                                  <a:lnTo>
                                    <a:pt x="237" y="186"/>
                                  </a:lnTo>
                                  <a:lnTo>
                                    <a:pt x="287" y="186"/>
                                  </a:lnTo>
                                  <a:lnTo>
                                    <a:pt x="287" y="0"/>
                                  </a:lnTo>
                                  <a:close/>
                                  <a:moveTo>
                                    <a:pt x="740" y="24"/>
                                  </a:moveTo>
                                  <a:lnTo>
                                    <a:pt x="734" y="94"/>
                                  </a:lnTo>
                                  <a:lnTo>
                                    <a:pt x="726" y="158"/>
                                  </a:lnTo>
                                  <a:lnTo>
                                    <a:pt x="713" y="217"/>
                                  </a:lnTo>
                                  <a:lnTo>
                                    <a:pt x="697" y="271"/>
                                  </a:lnTo>
                                  <a:lnTo>
                                    <a:pt x="674" y="322"/>
                                  </a:lnTo>
                                  <a:lnTo>
                                    <a:pt x="646" y="369"/>
                                  </a:lnTo>
                                  <a:lnTo>
                                    <a:pt x="613" y="412"/>
                                  </a:lnTo>
                                  <a:lnTo>
                                    <a:pt x="575" y="451"/>
                                  </a:lnTo>
                                  <a:lnTo>
                                    <a:pt x="585" y="459"/>
                                  </a:lnTo>
                                  <a:lnTo>
                                    <a:pt x="593" y="468"/>
                                  </a:lnTo>
                                  <a:lnTo>
                                    <a:pt x="602" y="477"/>
                                  </a:lnTo>
                                  <a:lnTo>
                                    <a:pt x="610" y="486"/>
                                  </a:lnTo>
                                  <a:lnTo>
                                    <a:pt x="651" y="443"/>
                                  </a:lnTo>
                                  <a:lnTo>
                                    <a:pt x="688" y="396"/>
                                  </a:lnTo>
                                  <a:lnTo>
                                    <a:pt x="718" y="344"/>
                                  </a:lnTo>
                                  <a:lnTo>
                                    <a:pt x="743" y="287"/>
                                  </a:lnTo>
                                  <a:lnTo>
                                    <a:pt x="759" y="232"/>
                                  </a:lnTo>
                                  <a:lnTo>
                                    <a:pt x="772" y="171"/>
                                  </a:lnTo>
                                  <a:lnTo>
                                    <a:pt x="782" y="102"/>
                                  </a:lnTo>
                                  <a:lnTo>
                                    <a:pt x="788" y="27"/>
                                  </a:lnTo>
                                  <a:lnTo>
                                    <a:pt x="740" y="24"/>
                                  </a:lnTo>
                                  <a:close/>
                                  <a:moveTo>
                                    <a:pt x="936" y="17"/>
                                  </a:moveTo>
                                  <a:lnTo>
                                    <a:pt x="891" y="19"/>
                                  </a:lnTo>
                                  <a:lnTo>
                                    <a:pt x="898" y="113"/>
                                  </a:lnTo>
                                  <a:lnTo>
                                    <a:pt x="913" y="198"/>
                                  </a:lnTo>
                                  <a:lnTo>
                                    <a:pt x="933" y="274"/>
                                  </a:lnTo>
                                  <a:lnTo>
                                    <a:pt x="959" y="340"/>
                                  </a:lnTo>
                                  <a:lnTo>
                                    <a:pt x="992" y="396"/>
                                  </a:lnTo>
                                  <a:lnTo>
                                    <a:pt x="1031" y="443"/>
                                  </a:lnTo>
                                  <a:lnTo>
                                    <a:pt x="1077" y="481"/>
                                  </a:lnTo>
                                  <a:lnTo>
                                    <a:pt x="1085" y="472"/>
                                  </a:lnTo>
                                  <a:lnTo>
                                    <a:pt x="1095" y="462"/>
                                  </a:lnTo>
                                  <a:lnTo>
                                    <a:pt x="1116" y="439"/>
                                  </a:lnTo>
                                  <a:lnTo>
                                    <a:pt x="1066" y="401"/>
                                  </a:lnTo>
                                  <a:lnTo>
                                    <a:pt x="1023" y="350"/>
                                  </a:lnTo>
                                  <a:lnTo>
                                    <a:pt x="989" y="286"/>
                                  </a:lnTo>
                                  <a:lnTo>
                                    <a:pt x="964" y="209"/>
                                  </a:lnTo>
                                  <a:lnTo>
                                    <a:pt x="946" y="120"/>
                                  </a:lnTo>
                                  <a:lnTo>
                                    <a:pt x="936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89" name="任意多边形 689"/>
                          <wps:cNvSpPr/>
                          <wps:spPr>
                            <a:xfrm>
                              <a:off x="1044" y="9358"/>
                              <a:ext cx="219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2" h="672">
                                  <a:moveTo>
                                    <a:pt x="395" y="69"/>
                                  </a:moveTo>
                                  <a:lnTo>
                                    <a:pt x="213" y="69"/>
                                  </a:lnTo>
                                  <a:lnTo>
                                    <a:pt x="243" y="71"/>
                                  </a:lnTo>
                                  <a:lnTo>
                                    <a:pt x="268" y="76"/>
                                  </a:lnTo>
                                  <a:lnTo>
                                    <a:pt x="291" y="85"/>
                                  </a:lnTo>
                                  <a:lnTo>
                                    <a:pt x="309" y="98"/>
                                  </a:lnTo>
                                  <a:lnTo>
                                    <a:pt x="324" y="115"/>
                                  </a:lnTo>
                                  <a:lnTo>
                                    <a:pt x="334" y="134"/>
                                  </a:lnTo>
                                  <a:lnTo>
                                    <a:pt x="340" y="157"/>
                                  </a:lnTo>
                                  <a:lnTo>
                                    <a:pt x="342" y="183"/>
                                  </a:lnTo>
                                  <a:lnTo>
                                    <a:pt x="341" y="207"/>
                                  </a:lnTo>
                                  <a:lnTo>
                                    <a:pt x="335" y="231"/>
                                  </a:lnTo>
                                  <a:lnTo>
                                    <a:pt x="326" y="255"/>
                                  </a:lnTo>
                                  <a:lnTo>
                                    <a:pt x="314" y="278"/>
                                  </a:lnTo>
                                  <a:lnTo>
                                    <a:pt x="296" y="302"/>
                                  </a:lnTo>
                                  <a:lnTo>
                                    <a:pt x="272" y="331"/>
                                  </a:lnTo>
                                  <a:lnTo>
                                    <a:pt x="241" y="364"/>
                                  </a:lnTo>
                                  <a:lnTo>
                                    <a:pt x="202" y="401"/>
                                  </a:lnTo>
                                  <a:lnTo>
                                    <a:pt x="0" y="589"/>
                                  </a:lnTo>
                                  <a:lnTo>
                                    <a:pt x="0" y="661"/>
                                  </a:lnTo>
                                  <a:lnTo>
                                    <a:pt x="423" y="661"/>
                                  </a:lnTo>
                                  <a:lnTo>
                                    <a:pt x="423" y="588"/>
                                  </a:lnTo>
                                  <a:lnTo>
                                    <a:pt x="104" y="588"/>
                                  </a:lnTo>
                                  <a:lnTo>
                                    <a:pt x="104" y="586"/>
                                  </a:lnTo>
                                  <a:lnTo>
                                    <a:pt x="263" y="441"/>
                                  </a:lnTo>
                                  <a:lnTo>
                                    <a:pt x="307" y="398"/>
                                  </a:lnTo>
                                  <a:lnTo>
                                    <a:pt x="344" y="359"/>
                                  </a:lnTo>
                                  <a:lnTo>
                                    <a:pt x="373" y="324"/>
                                  </a:lnTo>
                                  <a:lnTo>
                                    <a:pt x="395" y="293"/>
                                  </a:lnTo>
                                  <a:lnTo>
                                    <a:pt x="410" y="264"/>
                                  </a:lnTo>
                                  <a:lnTo>
                                    <a:pt x="421" y="235"/>
                                  </a:lnTo>
                                  <a:lnTo>
                                    <a:pt x="427" y="205"/>
                                  </a:lnTo>
                                  <a:lnTo>
                                    <a:pt x="429" y="175"/>
                                  </a:lnTo>
                                  <a:lnTo>
                                    <a:pt x="426" y="137"/>
                                  </a:lnTo>
                                  <a:lnTo>
                                    <a:pt x="416" y="103"/>
                                  </a:lnTo>
                                  <a:lnTo>
                                    <a:pt x="399" y="73"/>
                                  </a:lnTo>
                                  <a:lnTo>
                                    <a:pt x="395" y="69"/>
                                  </a:lnTo>
                                  <a:close/>
                                  <a:moveTo>
                                    <a:pt x="227" y="0"/>
                                  </a:moveTo>
                                  <a:lnTo>
                                    <a:pt x="174" y="4"/>
                                  </a:lnTo>
                                  <a:lnTo>
                                    <a:pt x="124" y="15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36" y="59"/>
                                  </a:lnTo>
                                  <a:lnTo>
                                    <a:pt x="36" y="143"/>
                                  </a:lnTo>
                                  <a:lnTo>
                                    <a:pt x="78" y="110"/>
                                  </a:lnTo>
                                  <a:lnTo>
                                    <a:pt x="122" y="87"/>
                                  </a:lnTo>
                                  <a:lnTo>
                                    <a:pt x="167" y="73"/>
                                  </a:lnTo>
                                  <a:lnTo>
                                    <a:pt x="213" y="69"/>
                                  </a:lnTo>
                                  <a:lnTo>
                                    <a:pt x="395" y="69"/>
                                  </a:lnTo>
                                  <a:lnTo>
                                    <a:pt x="375" y="47"/>
                                  </a:lnTo>
                                  <a:lnTo>
                                    <a:pt x="346" y="27"/>
                                  </a:lnTo>
                                  <a:lnTo>
                                    <a:pt x="311" y="12"/>
                                  </a:lnTo>
                                  <a:lnTo>
                                    <a:pt x="271" y="3"/>
                                  </a:lnTo>
                                  <a:lnTo>
                                    <a:pt x="227" y="0"/>
                                  </a:lnTo>
                                  <a:close/>
                                  <a:moveTo>
                                    <a:pt x="626" y="561"/>
                                  </a:moveTo>
                                  <a:lnTo>
                                    <a:pt x="626" y="645"/>
                                  </a:lnTo>
                                  <a:lnTo>
                                    <a:pt x="654" y="657"/>
                                  </a:lnTo>
                                  <a:lnTo>
                                    <a:pt x="687" y="665"/>
                                  </a:lnTo>
                                  <a:lnTo>
                                    <a:pt x="727" y="670"/>
                                  </a:lnTo>
                                  <a:lnTo>
                                    <a:pt x="773" y="672"/>
                                  </a:lnTo>
                                  <a:lnTo>
                                    <a:pt x="828" y="668"/>
                                  </a:lnTo>
                                  <a:lnTo>
                                    <a:pt x="877" y="657"/>
                                  </a:lnTo>
                                  <a:lnTo>
                                    <a:pt x="919" y="639"/>
                                  </a:lnTo>
                                  <a:lnTo>
                                    <a:pt x="955" y="613"/>
                                  </a:lnTo>
                                  <a:lnTo>
                                    <a:pt x="964" y="604"/>
                                  </a:lnTo>
                                  <a:lnTo>
                                    <a:pt x="772" y="604"/>
                                  </a:lnTo>
                                  <a:lnTo>
                                    <a:pt x="734" y="601"/>
                                  </a:lnTo>
                                  <a:lnTo>
                                    <a:pt x="697" y="593"/>
                                  </a:lnTo>
                                  <a:lnTo>
                                    <a:pt x="661" y="580"/>
                                  </a:lnTo>
                                  <a:lnTo>
                                    <a:pt x="626" y="561"/>
                                  </a:lnTo>
                                  <a:close/>
                                  <a:moveTo>
                                    <a:pt x="977" y="335"/>
                                  </a:moveTo>
                                  <a:lnTo>
                                    <a:pt x="758" y="335"/>
                                  </a:lnTo>
                                  <a:lnTo>
                                    <a:pt x="797" y="337"/>
                                  </a:lnTo>
                                  <a:lnTo>
                                    <a:pt x="832" y="344"/>
                                  </a:lnTo>
                                  <a:lnTo>
                                    <a:pt x="862" y="355"/>
                                  </a:lnTo>
                                  <a:lnTo>
                                    <a:pt x="887" y="370"/>
                                  </a:lnTo>
                                  <a:lnTo>
                                    <a:pt x="907" y="389"/>
                                  </a:lnTo>
                                  <a:lnTo>
                                    <a:pt x="921" y="411"/>
                                  </a:lnTo>
                                  <a:lnTo>
                                    <a:pt x="929" y="437"/>
                                  </a:lnTo>
                                  <a:lnTo>
                                    <a:pt x="932" y="467"/>
                                  </a:lnTo>
                                  <a:lnTo>
                                    <a:pt x="929" y="496"/>
                                  </a:lnTo>
                                  <a:lnTo>
                                    <a:pt x="921" y="523"/>
                                  </a:lnTo>
                                  <a:lnTo>
                                    <a:pt x="907" y="546"/>
                                  </a:lnTo>
                                  <a:lnTo>
                                    <a:pt x="888" y="566"/>
                                  </a:lnTo>
                                  <a:lnTo>
                                    <a:pt x="864" y="583"/>
                                  </a:lnTo>
                                  <a:lnTo>
                                    <a:pt x="837" y="594"/>
                                  </a:lnTo>
                                  <a:lnTo>
                                    <a:pt x="806" y="601"/>
                                  </a:lnTo>
                                  <a:lnTo>
                                    <a:pt x="772" y="604"/>
                                  </a:lnTo>
                                  <a:lnTo>
                                    <a:pt x="964" y="604"/>
                                  </a:lnTo>
                                  <a:lnTo>
                                    <a:pt x="984" y="582"/>
                                  </a:lnTo>
                                  <a:lnTo>
                                    <a:pt x="1005" y="546"/>
                                  </a:lnTo>
                                  <a:lnTo>
                                    <a:pt x="1017" y="506"/>
                                  </a:lnTo>
                                  <a:lnTo>
                                    <a:pt x="1021" y="461"/>
                                  </a:lnTo>
                                  <a:lnTo>
                                    <a:pt x="1017" y="417"/>
                                  </a:lnTo>
                                  <a:lnTo>
                                    <a:pt x="1006" y="379"/>
                                  </a:lnTo>
                                  <a:lnTo>
                                    <a:pt x="987" y="346"/>
                                  </a:lnTo>
                                  <a:lnTo>
                                    <a:pt x="977" y="335"/>
                                  </a:lnTo>
                                  <a:close/>
                                  <a:moveTo>
                                    <a:pt x="990" y="11"/>
                                  </a:moveTo>
                                  <a:lnTo>
                                    <a:pt x="647" y="11"/>
                                  </a:lnTo>
                                  <a:lnTo>
                                    <a:pt x="647" y="341"/>
                                  </a:lnTo>
                                  <a:lnTo>
                                    <a:pt x="680" y="338"/>
                                  </a:lnTo>
                                  <a:lnTo>
                                    <a:pt x="710" y="337"/>
                                  </a:lnTo>
                                  <a:lnTo>
                                    <a:pt x="735" y="336"/>
                                  </a:lnTo>
                                  <a:lnTo>
                                    <a:pt x="758" y="335"/>
                                  </a:lnTo>
                                  <a:lnTo>
                                    <a:pt x="977" y="335"/>
                                  </a:lnTo>
                                  <a:lnTo>
                                    <a:pt x="960" y="317"/>
                                  </a:lnTo>
                                  <a:lnTo>
                                    <a:pt x="926" y="294"/>
                                  </a:lnTo>
                                  <a:lnTo>
                                    <a:pt x="886" y="278"/>
                                  </a:lnTo>
                                  <a:lnTo>
                                    <a:pt x="840" y="268"/>
                                  </a:lnTo>
                                  <a:lnTo>
                                    <a:pt x="823" y="267"/>
                                  </a:lnTo>
                                  <a:lnTo>
                                    <a:pt x="729" y="267"/>
                                  </a:lnTo>
                                  <a:lnTo>
                                    <a:pt x="729" y="83"/>
                                  </a:lnTo>
                                  <a:lnTo>
                                    <a:pt x="990" y="83"/>
                                  </a:lnTo>
                                  <a:lnTo>
                                    <a:pt x="990" y="11"/>
                                  </a:lnTo>
                                  <a:close/>
                                  <a:moveTo>
                                    <a:pt x="788" y="265"/>
                                  </a:moveTo>
                                  <a:lnTo>
                                    <a:pt x="777" y="265"/>
                                  </a:lnTo>
                                  <a:lnTo>
                                    <a:pt x="763" y="266"/>
                                  </a:lnTo>
                                  <a:lnTo>
                                    <a:pt x="729" y="267"/>
                                  </a:lnTo>
                                  <a:lnTo>
                                    <a:pt x="823" y="267"/>
                                  </a:lnTo>
                                  <a:lnTo>
                                    <a:pt x="788" y="2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90" name="任意多边形 690"/>
                          <wps:cNvSpPr/>
                          <wps:spPr>
                            <a:xfrm>
                              <a:off x="1034" y="9534"/>
                              <a:ext cx="239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6" h="491">
                                  <a:moveTo>
                                    <a:pt x="148" y="167"/>
                                  </a:moveTo>
                                  <a:lnTo>
                                    <a:pt x="104" y="167"/>
                                  </a:lnTo>
                                  <a:lnTo>
                                    <a:pt x="104" y="490"/>
                                  </a:lnTo>
                                  <a:lnTo>
                                    <a:pt x="148" y="490"/>
                                  </a:lnTo>
                                  <a:lnTo>
                                    <a:pt x="148" y="447"/>
                                  </a:lnTo>
                                  <a:lnTo>
                                    <a:pt x="423" y="447"/>
                                  </a:lnTo>
                                  <a:lnTo>
                                    <a:pt x="423" y="410"/>
                                  </a:lnTo>
                                  <a:lnTo>
                                    <a:pt x="148" y="410"/>
                                  </a:lnTo>
                                  <a:lnTo>
                                    <a:pt x="148" y="167"/>
                                  </a:lnTo>
                                  <a:close/>
                                  <a:moveTo>
                                    <a:pt x="423" y="447"/>
                                  </a:moveTo>
                                  <a:lnTo>
                                    <a:pt x="379" y="447"/>
                                  </a:lnTo>
                                  <a:lnTo>
                                    <a:pt x="379" y="488"/>
                                  </a:lnTo>
                                  <a:lnTo>
                                    <a:pt x="423" y="488"/>
                                  </a:lnTo>
                                  <a:lnTo>
                                    <a:pt x="423" y="447"/>
                                  </a:lnTo>
                                  <a:close/>
                                  <a:moveTo>
                                    <a:pt x="423" y="167"/>
                                  </a:moveTo>
                                  <a:lnTo>
                                    <a:pt x="379" y="167"/>
                                  </a:lnTo>
                                  <a:lnTo>
                                    <a:pt x="379" y="410"/>
                                  </a:lnTo>
                                  <a:lnTo>
                                    <a:pt x="423" y="410"/>
                                  </a:lnTo>
                                  <a:lnTo>
                                    <a:pt x="423" y="167"/>
                                  </a:lnTo>
                                  <a:close/>
                                  <a:moveTo>
                                    <a:pt x="527" y="128"/>
                                  </a:moveTo>
                                  <a:lnTo>
                                    <a:pt x="0" y="128"/>
                                  </a:lnTo>
                                  <a:lnTo>
                                    <a:pt x="0" y="167"/>
                                  </a:lnTo>
                                  <a:lnTo>
                                    <a:pt x="527" y="167"/>
                                  </a:lnTo>
                                  <a:lnTo>
                                    <a:pt x="527" y="128"/>
                                  </a:lnTo>
                                  <a:close/>
                                  <a:moveTo>
                                    <a:pt x="148" y="1"/>
                                  </a:moveTo>
                                  <a:lnTo>
                                    <a:pt x="104" y="1"/>
                                  </a:lnTo>
                                  <a:lnTo>
                                    <a:pt x="104" y="128"/>
                                  </a:lnTo>
                                  <a:lnTo>
                                    <a:pt x="148" y="128"/>
                                  </a:lnTo>
                                  <a:lnTo>
                                    <a:pt x="148" y="1"/>
                                  </a:lnTo>
                                  <a:close/>
                                  <a:moveTo>
                                    <a:pt x="423" y="0"/>
                                  </a:moveTo>
                                  <a:lnTo>
                                    <a:pt x="379" y="0"/>
                                  </a:lnTo>
                                  <a:lnTo>
                                    <a:pt x="379" y="128"/>
                                  </a:lnTo>
                                  <a:lnTo>
                                    <a:pt x="423" y="128"/>
                                  </a:lnTo>
                                  <a:lnTo>
                                    <a:pt x="423" y="0"/>
                                  </a:lnTo>
                                  <a:close/>
                                  <a:moveTo>
                                    <a:pt x="1116" y="425"/>
                                  </a:moveTo>
                                  <a:lnTo>
                                    <a:pt x="583" y="425"/>
                                  </a:lnTo>
                                  <a:lnTo>
                                    <a:pt x="583" y="463"/>
                                  </a:lnTo>
                                  <a:lnTo>
                                    <a:pt x="1116" y="463"/>
                                  </a:lnTo>
                                  <a:lnTo>
                                    <a:pt x="1116" y="425"/>
                                  </a:lnTo>
                                  <a:close/>
                                  <a:moveTo>
                                    <a:pt x="785" y="228"/>
                                  </a:moveTo>
                                  <a:lnTo>
                                    <a:pt x="739" y="228"/>
                                  </a:lnTo>
                                  <a:lnTo>
                                    <a:pt x="708" y="425"/>
                                  </a:lnTo>
                                  <a:lnTo>
                                    <a:pt x="754" y="425"/>
                                  </a:lnTo>
                                  <a:lnTo>
                                    <a:pt x="785" y="228"/>
                                  </a:lnTo>
                                  <a:close/>
                                  <a:moveTo>
                                    <a:pt x="1028" y="189"/>
                                  </a:moveTo>
                                  <a:lnTo>
                                    <a:pt x="617" y="189"/>
                                  </a:lnTo>
                                  <a:lnTo>
                                    <a:pt x="617" y="228"/>
                                  </a:lnTo>
                                  <a:lnTo>
                                    <a:pt x="983" y="228"/>
                                  </a:lnTo>
                                  <a:lnTo>
                                    <a:pt x="983" y="425"/>
                                  </a:lnTo>
                                  <a:lnTo>
                                    <a:pt x="1028" y="425"/>
                                  </a:lnTo>
                                  <a:lnTo>
                                    <a:pt x="1028" y="189"/>
                                  </a:lnTo>
                                  <a:close/>
                                  <a:moveTo>
                                    <a:pt x="811" y="67"/>
                                  </a:moveTo>
                                  <a:lnTo>
                                    <a:pt x="765" y="67"/>
                                  </a:lnTo>
                                  <a:lnTo>
                                    <a:pt x="746" y="189"/>
                                  </a:lnTo>
                                  <a:lnTo>
                                    <a:pt x="791" y="189"/>
                                  </a:lnTo>
                                  <a:lnTo>
                                    <a:pt x="811" y="67"/>
                                  </a:lnTo>
                                  <a:close/>
                                  <a:moveTo>
                                    <a:pt x="1090" y="29"/>
                                  </a:moveTo>
                                  <a:lnTo>
                                    <a:pt x="602" y="29"/>
                                  </a:lnTo>
                                  <a:lnTo>
                                    <a:pt x="602" y="67"/>
                                  </a:lnTo>
                                  <a:lnTo>
                                    <a:pt x="1090" y="67"/>
                                  </a:lnTo>
                                  <a:lnTo>
                                    <a:pt x="109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91" name="矩形 691"/>
                          <wps:cNvSpPr/>
                          <wps:spPr>
                            <a:xfrm>
                              <a:off x="3417" y="9544"/>
                              <a:ext cx="96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92" name="矩形 692"/>
                          <wps:cNvSpPr/>
                          <wps:spPr>
                            <a:xfrm>
                              <a:off x="3410" y="9622"/>
                              <a:ext cx="112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93" name="矩形 693"/>
                          <wps:cNvSpPr/>
                          <wps:spPr>
                            <a:xfrm>
                              <a:off x="3422" y="9582"/>
                              <a:ext cx="86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94" name="任意多边形 694"/>
                          <wps:cNvSpPr/>
                          <wps:spPr>
                            <a:xfrm>
                              <a:off x="3534" y="9533"/>
                              <a:ext cx="112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26" h="493">
                                  <a:moveTo>
                                    <a:pt x="525" y="185"/>
                                  </a:moveTo>
                                  <a:lnTo>
                                    <a:pt x="287" y="185"/>
                                  </a:lnTo>
                                  <a:lnTo>
                                    <a:pt x="287" y="0"/>
                                  </a:lnTo>
                                  <a:lnTo>
                                    <a:pt x="237" y="0"/>
                                  </a:lnTo>
                                  <a:lnTo>
                                    <a:pt x="237" y="185"/>
                                  </a:lnTo>
                                  <a:lnTo>
                                    <a:pt x="0" y="185"/>
                                  </a:lnTo>
                                  <a:lnTo>
                                    <a:pt x="0" y="226"/>
                                  </a:lnTo>
                                  <a:lnTo>
                                    <a:pt x="237" y="226"/>
                                  </a:lnTo>
                                  <a:lnTo>
                                    <a:pt x="237" y="492"/>
                                  </a:lnTo>
                                  <a:lnTo>
                                    <a:pt x="287" y="492"/>
                                  </a:lnTo>
                                  <a:lnTo>
                                    <a:pt x="287" y="226"/>
                                  </a:lnTo>
                                  <a:lnTo>
                                    <a:pt x="525" y="226"/>
                                  </a:lnTo>
                                  <a:lnTo>
                                    <a:pt x="525" y="1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95" name="矩形 695"/>
                          <wps:cNvSpPr/>
                          <wps:spPr>
                            <a:xfrm>
                              <a:off x="1640" y="8781"/>
                              <a:ext cx="94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96" name="矩形 696"/>
                          <wps:cNvSpPr/>
                          <wps:spPr>
                            <a:xfrm>
                              <a:off x="2117" y="8760"/>
                              <a:ext cx="96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97" name="矩形 697"/>
                          <wps:cNvSpPr/>
                          <wps:spPr>
                            <a:xfrm>
                              <a:off x="3543" y="9161"/>
                              <a:ext cx="96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98" name="任意多边形 698"/>
                          <wps:cNvSpPr/>
                          <wps:spPr>
                            <a:xfrm>
                              <a:off x="1582" y="8200"/>
                              <a:ext cx="85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96" h="661">
                                  <a:moveTo>
                                    <a:pt x="364" y="0"/>
                                  </a:moveTo>
                                  <a:lnTo>
                                    <a:pt x="21" y="0"/>
                                  </a:lnTo>
                                  <a:lnTo>
                                    <a:pt x="21" y="330"/>
                                  </a:lnTo>
                                  <a:lnTo>
                                    <a:pt x="54" y="328"/>
                                  </a:lnTo>
                                  <a:lnTo>
                                    <a:pt x="84" y="326"/>
                                  </a:lnTo>
                                  <a:lnTo>
                                    <a:pt x="109" y="325"/>
                                  </a:lnTo>
                                  <a:lnTo>
                                    <a:pt x="132" y="325"/>
                                  </a:lnTo>
                                  <a:lnTo>
                                    <a:pt x="171" y="327"/>
                                  </a:lnTo>
                                  <a:lnTo>
                                    <a:pt x="236" y="344"/>
                                  </a:lnTo>
                                  <a:lnTo>
                                    <a:pt x="295" y="400"/>
                                  </a:lnTo>
                                  <a:lnTo>
                                    <a:pt x="306" y="456"/>
                                  </a:lnTo>
                                  <a:lnTo>
                                    <a:pt x="303" y="485"/>
                                  </a:lnTo>
                                  <a:lnTo>
                                    <a:pt x="262" y="555"/>
                                  </a:lnTo>
                                  <a:lnTo>
                                    <a:pt x="180" y="591"/>
                                  </a:lnTo>
                                  <a:lnTo>
                                    <a:pt x="146" y="593"/>
                                  </a:lnTo>
                                  <a:lnTo>
                                    <a:pt x="108" y="590"/>
                                  </a:lnTo>
                                  <a:lnTo>
                                    <a:pt x="72" y="582"/>
                                  </a:lnTo>
                                  <a:lnTo>
                                    <a:pt x="35" y="569"/>
                                  </a:lnTo>
                                  <a:lnTo>
                                    <a:pt x="0" y="550"/>
                                  </a:lnTo>
                                  <a:lnTo>
                                    <a:pt x="0" y="634"/>
                                  </a:lnTo>
                                  <a:lnTo>
                                    <a:pt x="28" y="646"/>
                                  </a:lnTo>
                                  <a:lnTo>
                                    <a:pt x="61" y="654"/>
                                  </a:lnTo>
                                  <a:lnTo>
                                    <a:pt x="101" y="659"/>
                                  </a:lnTo>
                                  <a:lnTo>
                                    <a:pt x="147" y="661"/>
                                  </a:lnTo>
                                  <a:lnTo>
                                    <a:pt x="202" y="657"/>
                                  </a:lnTo>
                                  <a:lnTo>
                                    <a:pt x="293" y="628"/>
                                  </a:lnTo>
                                  <a:lnTo>
                                    <a:pt x="358" y="571"/>
                                  </a:lnTo>
                                  <a:lnTo>
                                    <a:pt x="391" y="495"/>
                                  </a:lnTo>
                                  <a:lnTo>
                                    <a:pt x="395" y="450"/>
                                  </a:lnTo>
                                  <a:lnTo>
                                    <a:pt x="391" y="407"/>
                                  </a:lnTo>
                                  <a:lnTo>
                                    <a:pt x="361" y="335"/>
                                  </a:lnTo>
                                  <a:lnTo>
                                    <a:pt x="300" y="284"/>
                                  </a:lnTo>
                                  <a:lnTo>
                                    <a:pt x="214" y="258"/>
                                  </a:lnTo>
                                  <a:lnTo>
                                    <a:pt x="162" y="254"/>
                                  </a:lnTo>
                                  <a:lnTo>
                                    <a:pt x="151" y="255"/>
                                  </a:lnTo>
                                  <a:lnTo>
                                    <a:pt x="103" y="257"/>
                                  </a:lnTo>
                                  <a:lnTo>
                                    <a:pt x="103" y="73"/>
                                  </a:lnTo>
                                  <a:lnTo>
                                    <a:pt x="364" y="73"/>
                                  </a:lnTo>
                                  <a:lnTo>
                                    <a:pt x="36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699" name="任意多边形 699"/>
                          <wps:cNvSpPr/>
                          <wps:spPr>
                            <a:xfrm>
                              <a:off x="2055" y="8197"/>
                              <a:ext cx="96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48" h="672">
                                  <a:moveTo>
                                    <a:pt x="288" y="0"/>
                                  </a:moveTo>
                                  <a:lnTo>
                                    <a:pt x="226" y="6"/>
                                  </a:lnTo>
                                  <a:lnTo>
                                    <a:pt x="171" y="25"/>
                                  </a:lnTo>
                                  <a:lnTo>
                                    <a:pt x="122" y="57"/>
                                  </a:lnTo>
                                  <a:lnTo>
                                    <a:pt x="79" y="101"/>
                                  </a:lnTo>
                                  <a:lnTo>
                                    <a:pt x="44" y="156"/>
                                  </a:lnTo>
                                  <a:lnTo>
                                    <a:pt x="20" y="220"/>
                                  </a:lnTo>
                                  <a:lnTo>
                                    <a:pt x="5" y="293"/>
                                  </a:lnTo>
                                  <a:lnTo>
                                    <a:pt x="0" y="374"/>
                                  </a:lnTo>
                                  <a:lnTo>
                                    <a:pt x="4" y="442"/>
                                  </a:lnTo>
                                  <a:lnTo>
                                    <a:pt x="15" y="500"/>
                                  </a:lnTo>
                                  <a:lnTo>
                                    <a:pt x="34" y="551"/>
                                  </a:lnTo>
                                  <a:lnTo>
                                    <a:pt x="60" y="594"/>
                                  </a:lnTo>
                                  <a:lnTo>
                                    <a:pt x="93" y="628"/>
                                  </a:lnTo>
                                  <a:lnTo>
                                    <a:pt x="132" y="652"/>
                                  </a:lnTo>
                                  <a:lnTo>
                                    <a:pt x="176" y="667"/>
                                  </a:lnTo>
                                  <a:lnTo>
                                    <a:pt x="227" y="672"/>
                                  </a:lnTo>
                                  <a:lnTo>
                                    <a:pt x="273" y="668"/>
                                  </a:lnTo>
                                  <a:lnTo>
                                    <a:pt x="315" y="656"/>
                                  </a:lnTo>
                                  <a:lnTo>
                                    <a:pt x="352" y="637"/>
                                  </a:lnTo>
                                  <a:lnTo>
                                    <a:pt x="385" y="610"/>
                                  </a:lnTo>
                                  <a:lnTo>
                                    <a:pt x="391" y="604"/>
                                  </a:lnTo>
                                  <a:lnTo>
                                    <a:pt x="229" y="604"/>
                                  </a:lnTo>
                                  <a:lnTo>
                                    <a:pt x="200" y="601"/>
                                  </a:lnTo>
                                  <a:lnTo>
                                    <a:pt x="174" y="592"/>
                                  </a:lnTo>
                                  <a:lnTo>
                                    <a:pt x="151" y="578"/>
                                  </a:lnTo>
                                  <a:lnTo>
                                    <a:pt x="132" y="558"/>
                                  </a:lnTo>
                                  <a:lnTo>
                                    <a:pt x="116" y="534"/>
                                  </a:lnTo>
                                  <a:lnTo>
                                    <a:pt x="104" y="507"/>
                                  </a:lnTo>
                                  <a:lnTo>
                                    <a:pt x="97" y="479"/>
                                  </a:lnTo>
                                  <a:lnTo>
                                    <a:pt x="95" y="448"/>
                                  </a:lnTo>
                                  <a:lnTo>
                                    <a:pt x="97" y="423"/>
                                  </a:lnTo>
                                  <a:lnTo>
                                    <a:pt x="104" y="400"/>
                                  </a:lnTo>
                                  <a:lnTo>
                                    <a:pt x="116" y="378"/>
                                  </a:lnTo>
                                  <a:lnTo>
                                    <a:pt x="132" y="359"/>
                                  </a:lnTo>
                                  <a:lnTo>
                                    <a:pt x="152" y="342"/>
                                  </a:lnTo>
                                  <a:lnTo>
                                    <a:pt x="90" y="342"/>
                                  </a:lnTo>
                                  <a:lnTo>
                                    <a:pt x="93" y="282"/>
                                  </a:lnTo>
                                  <a:lnTo>
                                    <a:pt x="104" y="228"/>
                                  </a:lnTo>
                                  <a:lnTo>
                                    <a:pt x="121" y="182"/>
                                  </a:lnTo>
                                  <a:lnTo>
                                    <a:pt x="145" y="142"/>
                                  </a:lnTo>
                                  <a:lnTo>
                                    <a:pt x="175" y="109"/>
                                  </a:lnTo>
                                  <a:lnTo>
                                    <a:pt x="209" y="86"/>
                                  </a:lnTo>
                                  <a:lnTo>
                                    <a:pt x="247" y="73"/>
                                  </a:lnTo>
                                  <a:lnTo>
                                    <a:pt x="290" y="68"/>
                                  </a:lnTo>
                                  <a:lnTo>
                                    <a:pt x="404" y="68"/>
                                  </a:lnTo>
                                  <a:lnTo>
                                    <a:pt x="404" y="19"/>
                                  </a:lnTo>
                                  <a:lnTo>
                                    <a:pt x="381" y="10"/>
                                  </a:lnTo>
                                  <a:lnTo>
                                    <a:pt x="354" y="4"/>
                                  </a:lnTo>
                                  <a:lnTo>
                                    <a:pt x="323" y="1"/>
                                  </a:lnTo>
                                  <a:lnTo>
                                    <a:pt x="288" y="0"/>
                                  </a:lnTo>
                                  <a:close/>
                                  <a:moveTo>
                                    <a:pt x="404" y="321"/>
                                  </a:moveTo>
                                  <a:lnTo>
                                    <a:pt x="228" y="321"/>
                                  </a:lnTo>
                                  <a:lnTo>
                                    <a:pt x="257" y="323"/>
                                  </a:lnTo>
                                  <a:lnTo>
                                    <a:pt x="283" y="330"/>
                                  </a:lnTo>
                                  <a:lnTo>
                                    <a:pt x="306" y="342"/>
                                  </a:lnTo>
                                  <a:lnTo>
                                    <a:pt x="324" y="358"/>
                                  </a:lnTo>
                                  <a:lnTo>
                                    <a:pt x="339" y="379"/>
                                  </a:lnTo>
                                  <a:lnTo>
                                    <a:pt x="350" y="403"/>
                                  </a:lnTo>
                                  <a:lnTo>
                                    <a:pt x="356" y="431"/>
                                  </a:lnTo>
                                  <a:lnTo>
                                    <a:pt x="358" y="463"/>
                                  </a:lnTo>
                                  <a:lnTo>
                                    <a:pt x="356" y="492"/>
                                  </a:lnTo>
                                  <a:lnTo>
                                    <a:pt x="349" y="519"/>
                                  </a:lnTo>
                                  <a:lnTo>
                                    <a:pt x="338" y="543"/>
                                  </a:lnTo>
                                  <a:lnTo>
                                    <a:pt x="322" y="564"/>
                                  </a:lnTo>
                                  <a:lnTo>
                                    <a:pt x="303" y="581"/>
                                  </a:lnTo>
                                  <a:lnTo>
                                    <a:pt x="281" y="594"/>
                                  </a:lnTo>
                                  <a:lnTo>
                                    <a:pt x="256" y="601"/>
                                  </a:lnTo>
                                  <a:lnTo>
                                    <a:pt x="229" y="604"/>
                                  </a:lnTo>
                                  <a:lnTo>
                                    <a:pt x="391" y="604"/>
                                  </a:lnTo>
                                  <a:lnTo>
                                    <a:pt x="413" y="577"/>
                                  </a:lnTo>
                                  <a:lnTo>
                                    <a:pt x="432" y="540"/>
                                  </a:lnTo>
                                  <a:lnTo>
                                    <a:pt x="444" y="499"/>
                                  </a:lnTo>
                                  <a:lnTo>
                                    <a:pt x="448" y="454"/>
                                  </a:lnTo>
                                  <a:lnTo>
                                    <a:pt x="444" y="411"/>
                                  </a:lnTo>
                                  <a:lnTo>
                                    <a:pt x="434" y="372"/>
                                  </a:lnTo>
                                  <a:lnTo>
                                    <a:pt x="417" y="337"/>
                                  </a:lnTo>
                                  <a:lnTo>
                                    <a:pt x="404" y="321"/>
                                  </a:lnTo>
                                  <a:close/>
                                  <a:moveTo>
                                    <a:pt x="250" y="253"/>
                                  </a:moveTo>
                                  <a:lnTo>
                                    <a:pt x="199" y="258"/>
                                  </a:lnTo>
                                  <a:lnTo>
                                    <a:pt x="156" y="275"/>
                                  </a:lnTo>
                                  <a:lnTo>
                                    <a:pt x="120" y="303"/>
                                  </a:lnTo>
                                  <a:lnTo>
                                    <a:pt x="92" y="342"/>
                                  </a:lnTo>
                                  <a:lnTo>
                                    <a:pt x="152" y="342"/>
                                  </a:lnTo>
                                  <a:lnTo>
                                    <a:pt x="152" y="342"/>
                                  </a:lnTo>
                                  <a:lnTo>
                                    <a:pt x="174" y="330"/>
                                  </a:lnTo>
                                  <a:lnTo>
                                    <a:pt x="200" y="323"/>
                                  </a:lnTo>
                                  <a:lnTo>
                                    <a:pt x="228" y="321"/>
                                  </a:lnTo>
                                  <a:lnTo>
                                    <a:pt x="404" y="321"/>
                                  </a:lnTo>
                                  <a:lnTo>
                                    <a:pt x="394" y="308"/>
                                  </a:lnTo>
                                  <a:lnTo>
                                    <a:pt x="364" y="284"/>
                                  </a:lnTo>
                                  <a:lnTo>
                                    <a:pt x="331" y="266"/>
                                  </a:lnTo>
                                  <a:lnTo>
                                    <a:pt x="292" y="256"/>
                                  </a:lnTo>
                                  <a:lnTo>
                                    <a:pt x="250" y="253"/>
                                  </a:lnTo>
                                  <a:close/>
                                  <a:moveTo>
                                    <a:pt x="404" y="68"/>
                                  </a:moveTo>
                                  <a:lnTo>
                                    <a:pt x="290" y="68"/>
                                  </a:lnTo>
                                  <a:lnTo>
                                    <a:pt x="320" y="70"/>
                                  </a:lnTo>
                                  <a:lnTo>
                                    <a:pt x="348" y="75"/>
                                  </a:lnTo>
                                  <a:lnTo>
                                    <a:pt x="376" y="83"/>
                                  </a:lnTo>
                                  <a:lnTo>
                                    <a:pt x="404" y="94"/>
                                  </a:lnTo>
                                  <a:lnTo>
                                    <a:pt x="404" y="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00" name="任意多边形 700"/>
                          <wps:cNvSpPr/>
                          <wps:spPr>
                            <a:xfrm>
                              <a:off x="2532" y="8200"/>
                              <a:ext cx="97" cy="1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53" h="650">
                                  <a:moveTo>
                                    <a:pt x="45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3"/>
                                  </a:lnTo>
                                  <a:lnTo>
                                    <a:pt x="348" y="73"/>
                                  </a:lnTo>
                                  <a:lnTo>
                                    <a:pt x="89" y="650"/>
                                  </a:lnTo>
                                  <a:lnTo>
                                    <a:pt x="180" y="650"/>
                                  </a:lnTo>
                                  <a:lnTo>
                                    <a:pt x="452" y="29"/>
                                  </a:lnTo>
                                  <a:lnTo>
                                    <a:pt x="4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01" name="任意多边形 701"/>
                          <wps:cNvSpPr/>
                          <wps:spPr>
                            <a:xfrm>
                              <a:off x="3010" y="8197"/>
                              <a:ext cx="96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46" h="672">
                                  <a:moveTo>
                                    <a:pt x="233" y="0"/>
                                  </a:moveTo>
                                  <a:lnTo>
                                    <a:pt x="189" y="3"/>
                                  </a:lnTo>
                                  <a:lnTo>
                                    <a:pt x="150" y="11"/>
                                  </a:lnTo>
                                  <a:lnTo>
                                    <a:pt x="115" y="25"/>
                                  </a:lnTo>
                                  <a:lnTo>
                                    <a:pt x="83" y="45"/>
                                  </a:lnTo>
                                  <a:lnTo>
                                    <a:pt x="58" y="69"/>
                                  </a:lnTo>
                                  <a:lnTo>
                                    <a:pt x="40" y="97"/>
                                  </a:lnTo>
                                  <a:lnTo>
                                    <a:pt x="29" y="128"/>
                                  </a:lnTo>
                                  <a:lnTo>
                                    <a:pt x="25" y="162"/>
                                  </a:lnTo>
                                  <a:lnTo>
                                    <a:pt x="33" y="210"/>
                                  </a:lnTo>
                                  <a:lnTo>
                                    <a:pt x="56" y="253"/>
                                  </a:lnTo>
                                  <a:lnTo>
                                    <a:pt x="95" y="289"/>
                                  </a:lnTo>
                                  <a:lnTo>
                                    <a:pt x="149" y="319"/>
                                  </a:lnTo>
                                  <a:lnTo>
                                    <a:pt x="149" y="321"/>
                                  </a:lnTo>
                                  <a:lnTo>
                                    <a:pt x="84" y="353"/>
                                  </a:lnTo>
                                  <a:lnTo>
                                    <a:pt x="38" y="394"/>
                                  </a:lnTo>
                                  <a:lnTo>
                                    <a:pt x="10" y="444"/>
                                  </a:lnTo>
                                  <a:lnTo>
                                    <a:pt x="0" y="502"/>
                                  </a:lnTo>
                                  <a:lnTo>
                                    <a:pt x="4" y="537"/>
                                  </a:lnTo>
                                  <a:lnTo>
                                    <a:pt x="15" y="570"/>
                                  </a:lnTo>
                                  <a:lnTo>
                                    <a:pt x="33" y="599"/>
                                  </a:lnTo>
                                  <a:lnTo>
                                    <a:pt x="58" y="624"/>
                                  </a:lnTo>
                                  <a:lnTo>
                                    <a:pt x="89" y="645"/>
                                  </a:lnTo>
                                  <a:lnTo>
                                    <a:pt x="125" y="660"/>
                                  </a:lnTo>
                                  <a:lnTo>
                                    <a:pt x="164" y="669"/>
                                  </a:lnTo>
                                  <a:lnTo>
                                    <a:pt x="208" y="672"/>
                                  </a:lnTo>
                                  <a:lnTo>
                                    <a:pt x="261" y="669"/>
                                  </a:lnTo>
                                  <a:lnTo>
                                    <a:pt x="308" y="660"/>
                                  </a:lnTo>
                                  <a:lnTo>
                                    <a:pt x="349" y="645"/>
                                  </a:lnTo>
                                  <a:lnTo>
                                    <a:pt x="383" y="624"/>
                                  </a:lnTo>
                                  <a:lnTo>
                                    <a:pt x="403" y="605"/>
                                  </a:lnTo>
                                  <a:lnTo>
                                    <a:pt x="225" y="605"/>
                                  </a:lnTo>
                                  <a:lnTo>
                                    <a:pt x="196" y="603"/>
                                  </a:lnTo>
                                  <a:lnTo>
                                    <a:pt x="170" y="597"/>
                                  </a:lnTo>
                                  <a:lnTo>
                                    <a:pt x="147" y="588"/>
                                  </a:lnTo>
                                  <a:lnTo>
                                    <a:pt x="127" y="574"/>
                                  </a:lnTo>
                                  <a:lnTo>
                                    <a:pt x="110" y="558"/>
                                  </a:lnTo>
                                  <a:lnTo>
                                    <a:pt x="98" y="540"/>
                                  </a:lnTo>
                                  <a:lnTo>
                                    <a:pt x="91" y="520"/>
                                  </a:lnTo>
                                  <a:lnTo>
                                    <a:pt x="89" y="497"/>
                                  </a:lnTo>
                                  <a:lnTo>
                                    <a:pt x="97" y="455"/>
                                  </a:lnTo>
                                  <a:lnTo>
                                    <a:pt x="121" y="417"/>
                                  </a:lnTo>
                                  <a:lnTo>
                                    <a:pt x="161" y="385"/>
                                  </a:lnTo>
                                  <a:lnTo>
                                    <a:pt x="218" y="358"/>
                                  </a:lnTo>
                                  <a:lnTo>
                                    <a:pt x="370" y="358"/>
                                  </a:lnTo>
                                  <a:lnTo>
                                    <a:pt x="360" y="350"/>
                                  </a:lnTo>
                                  <a:lnTo>
                                    <a:pt x="294" y="320"/>
                                  </a:lnTo>
                                  <a:lnTo>
                                    <a:pt x="294" y="318"/>
                                  </a:lnTo>
                                  <a:lnTo>
                                    <a:pt x="350" y="286"/>
                                  </a:lnTo>
                                  <a:lnTo>
                                    <a:pt x="352" y="285"/>
                                  </a:lnTo>
                                  <a:lnTo>
                                    <a:pt x="223" y="285"/>
                                  </a:lnTo>
                                  <a:lnTo>
                                    <a:pt x="175" y="261"/>
                                  </a:lnTo>
                                  <a:lnTo>
                                    <a:pt x="141" y="232"/>
                                  </a:lnTo>
                                  <a:lnTo>
                                    <a:pt x="121" y="199"/>
                                  </a:lnTo>
                                  <a:lnTo>
                                    <a:pt x="114" y="161"/>
                                  </a:lnTo>
                                  <a:lnTo>
                                    <a:pt x="116" y="141"/>
                                  </a:lnTo>
                                  <a:lnTo>
                                    <a:pt x="122" y="124"/>
                                  </a:lnTo>
                                  <a:lnTo>
                                    <a:pt x="132" y="108"/>
                                  </a:lnTo>
                                  <a:lnTo>
                                    <a:pt x="147" y="94"/>
                                  </a:lnTo>
                                  <a:lnTo>
                                    <a:pt x="164" y="82"/>
                                  </a:lnTo>
                                  <a:lnTo>
                                    <a:pt x="183" y="74"/>
                                  </a:lnTo>
                                  <a:lnTo>
                                    <a:pt x="204" y="69"/>
                                  </a:lnTo>
                                  <a:lnTo>
                                    <a:pt x="226" y="68"/>
                                  </a:lnTo>
                                  <a:lnTo>
                                    <a:pt x="395" y="68"/>
                                  </a:lnTo>
                                  <a:lnTo>
                                    <a:pt x="393" y="65"/>
                                  </a:lnTo>
                                  <a:lnTo>
                                    <a:pt x="370" y="42"/>
                                  </a:lnTo>
                                  <a:lnTo>
                                    <a:pt x="341" y="24"/>
                                  </a:lnTo>
                                  <a:lnTo>
                                    <a:pt x="308" y="11"/>
                                  </a:lnTo>
                                  <a:lnTo>
                                    <a:pt x="272" y="3"/>
                                  </a:lnTo>
                                  <a:lnTo>
                                    <a:pt x="233" y="0"/>
                                  </a:lnTo>
                                  <a:close/>
                                  <a:moveTo>
                                    <a:pt x="370" y="358"/>
                                  </a:moveTo>
                                  <a:lnTo>
                                    <a:pt x="218" y="358"/>
                                  </a:lnTo>
                                  <a:lnTo>
                                    <a:pt x="279" y="385"/>
                                  </a:lnTo>
                                  <a:lnTo>
                                    <a:pt x="323" y="417"/>
                                  </a:lnTo>
                                  <a:lnTo>
                                    <a:pt x="349" y="456"/>
                                  </a:lnTo>
                                  <a:lnTo>
                                    <a:pt x="357" y="500"/>
                                  </a:lnTo>
                                  <a:lnTo>
                                    <a:pt x="355" y="521"/>
                                  </a:lnTo>
                                  <a:lnTo>
                                    <a:pt x="348" y="541"/>
                                  </a:lnTo>
                                  <a:lnTo>
                                    <a:pt x="337" y="559"/>
                                  </a:lnTo>
                                  <a:lnTo>
                                    <a:pt x="321" y="575"/>
                                  </a:lnTo>
                                  <a:lnTo>
                                    <a:pt x="301" y="588"/>
                                  </a:lnTo>
                                  <a:lnTo>
                                    <a:pt x="278" y="597"/>
                                  </a:lnTo>
                                  <a:lnTo>
                                    <a:pt x="253" y="603"/>
                                  </a:lnTo>
                                  <a:lnTo>
                                    <a:pt x="225" y="605"/>
                                  </a:lnTo>
                                  <a:lnTo>
                                    <a:pt x="403" y="605"/>
                                  </a:lnTo>
                                  <a:lnTo>
                                    <a:pt x="411" y="598"/>
                                  </a:lnTo>
                                  <a:lnTo>
                                    <a:pt x="430" y="568"/>
                                  </a:lnTo>
                                  <a:lnTo>
                                    <a:pt x="442" y="533"/>
                                  </a:lnTo>
                                  <a:lnTo>
                                    <a:pt x="446" y="495"/>
                                  </a:lnTo>
                                  <a:lnTo>
                                    <a:pt x="436" y="438"/>
                                  </a:lnTo>
                                  <a:lnTo>
                                    <a:pt x="408" y="389"/>
                                  </a:lnTo>
                                  <a:lnTo>
                                    <a:pt x="370" y="358"/>
                                  </a:lnTo>
                                  <a:close/>
                                  <a:moveTo>
                                    <a:pt x="395" y="68"/>
                                  </a:moveTo>
                                  <a:lnTo>
                                    <a:pt x="226" y="68"/>
                                  </a:lnTo>
                                  <a:lnTo>
                                    <a:pt x="250" y="69"/>
                                  </a:lnTo>
                                  <a:lnTo>
                                    <a:pt x="271" y="74"/>
                                  </a:lnTo>
                                  <a:lnTo>
                                    <a:pt x="289" y="82"/>
                                  </a:lnTo>
                                  <a:lnTo>
                                    <a:pt x="305" y="93"/>
                                  </a:lnTo>
                                  <a:lnTo>
                                    <a:pt x="318" y="106"/>
                                  </a:lnTo>
                                  <a:lnTo>
                                    <a:pt x="327" y="123"/>
                                  </a:lnTo>
                                  <a:lnTo>
                                    <a:pt x="333" y="141"/>
                                  </a:lnTo>
                                  <a:lnTo>
                                    <a:pt x="334" y="161"/>
                                  </a:lnTo>
                                  <a:lnTo>
                                    <a:pt x="334" y="162"/>
                                  </a:lnTo>
                                  <a:lnTo>
                                    <a:pt x="328" y="199"/>
                                  </a:lnTo>
                                  <a:lnTo>
                                    <a:pt x="307" y="232"/>
                                  </a:lnTo>
                                  <a:lnTo>
                                    <a:pt x="272" y="261"/>
                                  </a:lnTo>
                                  <a:lnTo>
                                    <a:pt x="223" y="285"/>
                                  </a:lnTo>
                                  <a:lnTo>
                                    <a:pt x="352" y="285"/>
                                  </a:lnTo>
                                  <a:lnTo>
                                    <a:pt x="391" y="248"/>
                                  </a:lnTo>
                                  <a:lnTo>
                                    <a:pt x="415" y="203"/>
                                  </a:lnTo>
                                  <a:lnTo>
                                    <a:pt x="423" y="152"/>
                                  </a:lnTo>
                                  <a:lnTo>
                                    <a:pt x="420" y="120"/>
                                  </a:lnTo>
                                  <a:lnTo>
                                    <a:pt x="410" y="91"/>
                                  </a:lnTo>
                                  <a:lnTo>
                                    <a:pt x="395" y="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02" name="任意多边形 702"/>
                          <wps:cNvSpPr/>
                          <wps:spPr>
                            <a:xfrm>
                              <a:off x="3481" y="8197"/>
                              <a:ext cx="96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47" h="672">
                                  <a:moveTo>
                                    <a:pt x="38" y="573"/>
                                  </a:moveTo>
                                  <a:lnTo>
                                    <a:pt x="38" y="650"/>
                                  </a:lnTo>
                                  <a:lnTo>
                                    <a:pt x="65" y="659"/>
                                  </a:lnTo>
                                  <a:lnTo>
                                    <a:pt x="95" y="666"/>
                                  </a:lnTo>
                                  <a:lnTo>
                                    <a:pt x="127" y="671"/>
                                  </a:lnTo>
                                  <a:lnTo>
                                    <a:pt x="162" y="672"/>
                                  </a:lnTo>
                                  <a:lnTo>
                                    <a:pt x="225" y="666"/>
                                  </a:lnTo>
                                  <a:lnTo>
                                    <a:pt x="281" y="648"/>
                                  </a:lnTo>
                                  <a:lnTo>
                                    <a:pt x="330" y="617"/>
                                  </a:lnTo>
                                  <a:lnTo>
                                    <a:pt x="343" y="604"/>
                                  </a:lnTo>
                                  <a:lnTo>
                                    <a:pt x="162" y="604"/>
                                  </a:lnTo>
                                  <a:lnTo>
                                    <a:pt x="130" y="602"/>
                                  </a:lnTo>
                                  <a:lnTo>
                                    <a:pt x="98" y="596"/>
                                  </a:lnTo>
                                  <a:lnTo>
                                    <a:pt x="68" y="586"/>
                                  </a:lnTo>
                                  <a:lnTo>
                                    <a:pt x="38" y="573"/>
                                  </a:lnTo>
                                  <a:close/>
                                  <a:moveTo>
                                    <a:pt x="444" y="340"/>
                                  </a:moveTo>
                                  <a:lnTo>
                                    <a:pt x="359" y="340"/>
                                  </a:lnTo>
                                  <a:lnTo>
                                    <a:pt x="355" y="399"/>
                                  </a:lnTo>
                                  <a:lnTo>
                                    <a:pt x="346" y="452"/>
                                  </a:lnTo>
                                  <a:lnTo>
                                    <a:pt x="330" y="497"/>
                                  </a:lnTo>
                                  <a:lnTo>
                                    <a:pt x="307" y="535"/>
                                  </a:lnTo>
                                  <a:lnTo>
                                    <a:pt x="279" y="565"/>
                                  </a:lnTo>
                                  <a:lnTo>
                                    <a:pt x="245" y="587"/>
                                  </a:lnTo>
                                  <a:lnTo>
                                    <a:pt x="206" y="600"/>
                                  </a:lnTo>
                                  <a:lnTo>
                                    <a:pt x="162" y="604"/>
                                  </a:lnTo>
                                  <a:lnTo>
                                    <a:pt x="343" y="604"/>
                                  </a:lnTo>
                                  <a:lnTo>
                                    <a:pt x="371" y="575"/>
                                  </a:lnTo>
                                  <a:lnTo>
                                    <a:pt x="404" y="521"/>
                                  </a:lnTo>
                                  <a:lnTo>
                                    <a:pt x="428" y="457"/>
                                  </a:lnTo>
                                  <a:lnTo>
                                    <a:pt x="442" y="383"/>
                                  </a:lnTo>
                                  <a:lnTo>
                                    <a:pt x="444" y="340"/>
                                  </a:lnTo>
                                  <a:close/>
                                  <a:moveTo>
                                    <a:pt x="226" y="0"/>
                                  </a:moveTo>
                                  <a:lnTo>
                                    <a:pt x="178" y="4"/>
                                  </a:lnTo>
                                  <a:lnTo>
                                    <a:pt x="135" y="16"/>
                                  </a:lnTo>
                                  <a:lnTo>
                                    <a:pt x="97" y="35"/>
                                  </a:lnTo>
                                  <a:lnTo>
                                    <a:pt x="63" y="62"/>
                                  </a:lnTo>
                                  <a:lnTo>
                                    <a:pt x="36" y="94"/>
                                  </a:lnTo>
                                  <a:lnTo>
                                    <a:pt x="16" y="132"/>
                                  </a:lnTo>
                                  <a:lnTo>
                                    <a:pt x="4" y="173"/>
                                  </a:lnTo>
                                  <a:lnTo>
                                    <a:pt x="0" y="219"/>
                                  </a:lnTo>
                                  <a:lnTo>
                                    <a:pt x="4" y="262"/>
                                  </a:lnTo>
                                  <a:lnTo>
                                    <a:pt x="15" y="300"/>
                                  </a:lnTo>
                                  <a:lnTo>
                                    <a:pt x="32" y="335"/>
                                  </a:lnTo>
                                  <a:lnTo>
                                    <a:pt x="58" y="365"/>
                                  </a:lnTo>
                                  <a:lnTo>
                                    <a:pt x="88" y="389"/>
                                  </a:lnTo>
                                  <a:lnTo>
                                    <a:pt x="123" y="407"/>
                                  </a:lnTo>
                                  <a:lnTo>
                                    <a:pt x="161" y="417"/>
                                  </a:lnTo>
                                  <a:lnTo>
                                    <a:pt x="203" y="421"/>
                                  </a:lnTo>
                                  <a:lnTo>
                                    <a:pt x="253" y="416"/>
                                  </a:lnTo>
                                  <a:lnTo>
                                    <a:pt x="295" y="401"/>
                                  </a:lnTo>
                                  <a:lnTo>
                                    <a:pt x="330" y="375"/>
                                  </a:lnTo>
                                  <a:lnTo>
                                    <a:pt x="349" y="350"/>
                                  </a:lnTo>
                                  <a:lnTo>
                                    <a:pt x="224" y="350"/>
                                  </a:lnTo>
                                  <a:lnTo>
                                    <a:pt x="194" y="348"/>
                                  </a:lnTo>
                                  <a:lnTo>
                                    <a:pt x="168" y="341"/>
                                  </a:lnTo>
                                  <a:lnTo>
                                    <a:pt x="145" y="329"/>
                                  </a:lnTo>
                                  <a:lnTo>
                                    <a:pt x="125" y="312"/>
                                  </a:lnTo>
                                  <a:lnTo>
                                    <a:pt x="109" y="291"/>
                                  </a:lnTo>
                                  <a:lnTo>
                                    <a:pt x="98" y="267"/>
                                  </a:lnTo>
                                  <a:lnTo>
                                    <a:pt x="91" y="239"/>
                                  </a:lnTo>
                                  <a:lnTo>
                                    <a:pt x="89" y="208"/>
                                  </a:lnTo>
                                  <a:lnTo>
                                    <a:pt x="91" y="180"/>
                                  </a:lnTo>
                                  <a:lnTo>
                                    <a:pt x="98" y="153"/>
                                  </a:lnTo>
                                  <a:lnTo>
                                    <a:pt x="110" y="130"/>
                                  </a:lnTo>
                                  <a:lnTo>
                                    <a:pt x="126" y="108"/>
                                  </a:lnTo>
                                  <a:lnTo>
                                    <a:pt x="145" y="91"/>
                                  </a:lnTo>
                                  <a:lnTo>
                                    <a:pt x="168" y="78"/>
                                  </a:lnTo>
                                  <a:lnTo>
                                    <a:pt x="192" y="71"/>
                                  </a:lnTo>
                                  <a:lnTo>
                                    <a:pt x="219" y="68"/>
                                  </a:lnTo>
                                  <a:lnTo>
                                    <a:pt x="381" y="68"/>
                                  </a:lnTo>
                                  <a:lnTo>
                                    <a:pt x="356" y="43"/>
                                  </a:lnTo>
                                  <a:lnTo>
                                    <a:pt x="318" y="19"/>
                                  </a:lnTo>
                                  <a:lnTo>
                                    <a:pt x="275" y="5"/>
                                  </a:lnTo>
                                  <a:lnTo>
                                    <a:pt x="226" y="0"/>
                                  </a:lnTo>
                                  <a:close/>
                                  <a:moveTo>
                                    <a:pt x="381" y="68"/>
                                  </a:moveTo>
                                  <a:lnTo>
                                    <a:pt x="219" y="68"/>
                                  </a:lnTo>
                                  <a:lnTo>
                                    <a:pt x="248" y="71"/>
                                  </a:lnTo>
                                  <a:lnTo>
                                    <a:pt x="274" y="80"/>
                                  </a:lnTo>
                                  <a:lnTo>
                                    <a:pt x="297" y="94"/>
                                  </a:lnTo>
                                  <a:lnTo>
                                    <a:pt x="317" y="114"/>
                                  </a:lnTo>
                                  <a:lnTo>
                                    <a:pt x="333" y="139"/>
                                  </a:lnTo>
                                  <a:lnTo>
                                    <a:pt x="344" y="166"/>
                                  </a:lnTo>
                                  <a:lnTo>
                                    <a:pt x="351" y="197"/>
                                  </a:lnTo>
                                  <a:lnTo>
                                    <a:pt x="354" y="230"/>
                                  </a:lnTo>
                                  <a:lnTo>
                                    <a:pt x="351" y="255"/>
                                  </a:lnTo>
                                  <a:lnTo>
                                    <a:pt x="344" y="277"/>
                                  </a:lnTo>
                                  <a:lnTo>
                                    <a:pt x="333" y="297"/>
                                  </a:lnTo>
                                  <a:lnTo>
                                    <a:pt x="316" y="315"/>
                                  </a:lnTo>
                                  <a:lnTo>
                                    <a:pt x="297" y="331"/>
                                  </a:lnTo>
                                  <a:lnTo>
                                    <a:pt x="275" y="342"/>
                                  </a:lnTo>
                                  <a:lnTo>
                                    <a:pt x="251" y="348"/>
                                  </a:lnTo>
                                  <a:lnTo>
                                    <a:pt x="224" y="350"/>
                                  </a:lnTo>
                                  <a:lnTo>
                                    <a:pt x="349" y="350"/>
                                  </a:lnTo>
                                  <a:lnTo>
                                    <a:pt x="357" y="340"/>
                                  </a:lnTo>
                                  <a:lnTo>
                                    <a:pt x="444" y="340"/>
                                  </a:lnTo>
                                  <a:lnTo>
                                    <a:pt x="446" y="300"/>
                                  </a:lnTo>
                                  <a:lnTo>
                                    <a:pt x="447" y="297"/>
                                  </a:lnTo>
                                  <a:lnTo>
                                    <a:pt x="443" y="230"/>
                                  </a:lnTo>
                                  <a:lnTo>
                                    <a:pt x="432" y="170"/>
                                  </a:lnTo>
                                  <a:lnTo>
                                    <a:pt x="414" y="119"/>
                                  </a:lnTo>
                                  <a:lnTo>
                                    <a:pt x="388" y="76"/>
                                  </a:lnTo>
                                  <a:lnTo>
                                    <a:pt x="381" y="68"/>
                                  </a:lnTo>
                                  <a:close/>
                                  <a:moveTo>
                                    <a:pt x="359" y="340"/>
                                  </a:moveTo>
                                  <a:lnTo>
                                    <a:pt x="357" y="340"/>
                                  </a:lnTo>
                                  <a:lnTo>
                                    <a:pt x="357" y="340"/>
                                  </a:lnTo>
                                  <a:lnTo>
                                    <a:pt x="358" y="340"/>
                                  </a:lnTo>
                                  <a:lnTo>
                                    <a:pt x="359" y="3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03" name="任意多边形 703"/>
                          <wps:cNvSpPr/>
                          <wps:spPr>
                            <a:xfrm>
                              <a:off x="1507" y="8373"/>
                              <a:ext cx="233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9" h="502">
                                  <a:moveTo>
                                    <a:pt x="498" y="239"/>
                                  </a:moveTo>
                                  <a:lnTo>
                                    <a:pt x="180" y="239"/>
                                  </a:lnTo>
                                  <a:lnTo>
                                    <a:pt x="180" y="495"/>
                                  </a:lnTo>
                                  <a:lnTo>
                                    <a:pt x="221" y="495"/>
                                  </a:lnTo>
                                  <a:lnTo>
                                    <a:pt x="221" y="403"/>
                                  </a:lnTo>
                                  <a:lnTo>
                                    <a:pt x="498" y="403"/>
                                  </a:lnTo>
                                  <a:lnTo>
                                    <a:pt x="498" y="372"/>
                                  </a:lnTo>
                                  <a:lnTo>
                                    <a:pt x="221" y="372"/>
                                  </a:lnTo>
                                  <a:lnTo>
                                    <a:pt x="221" y="337"/>
                                  </a:lnTo>
                                  <a:lnTo>
                                    <a:pt x="498" y="337"/>
                                  </a:lnTo>
                                  <a:lnTo>
                                    <a:pt x="498" y="306"/>
                                  </a:lnTo>
                                  <a:lnTo>
                                    <a:pt x="221" y="306"/>
                                  </a:lnTo>
                                  <a:lnTo>
                                    <a:pt x="221" y="272"/>
                                  </a:lnTo>
                                  <a:lnTo>
                                    <a:pt x="498" y="272"/>
                                  </a:lnTo>
                                  <a:lnTo>
                                    <a:pt x="498" y="239"/>
                                  </a:lnTo>
                                  <a:close/>
                                  <a:moveTo>
                                    <a:pt x="343" y="452"/>
                                  </a:moveTo>
                                  <a:lnTo>
                                    <a:pt x="347" y="467"/>
                                  </a:lnTo>
                                  <a:lnTo>
                                    <a:pt x="349" y="480"/>
                                  </a:lnTo>
                                  <a:lnTo>
                                    <a:pt x="351" y="490"/>
                                  </a:lnTo>
                                  <a:lnTo>
                                    <a:pt x="440" y="490"/>
                                  </a:lnTo>
                                  <a:lnTo>
                                    <a:pt x="466" y="487"/>
                                  </a:lnTo>
                                  <a:lnTo>
                                    <a:pt x="484" y="477"/>
                                  </a:lnTo>
                                  <a:lnTo>
                                    <a:pt x="495" y="460"/>
                                  </a:lnTo>
                                  <a:lnTo>
                                    <a:pt x="495" y="455"/>
                                  </a:lnTo>
                                  <a:lnTo>
                                    <a:pt x="424" y="455"/>
                                  </a:lnTo>
                                  <a:lnTo>
                                    <a:pt x="408" y="455"/>
                                  </a:lnTo>
                                  <a:lnTo>
                                    <a:pt x="388" y="454"/>
                                  </a:lnTo>
                                  <a:lnTo>
                                    <a:pt x="367" y="453"/>
                                  </a:lnTo>
                                  <a:lnTo>
                                    <a:pt x="343" y="452"/>
                                  </a:lnTo>
                                  <a:close/>
                                  <a:moveTo>
                                    <a:pt x="498" y="403"/>
                                  </a:moveTo>
                                  <a:lnTo>
                                    <a:pt x="457" y="403"/>
                                  </a:lnTo>
                                  <a:lnTo>
                                    <a:pt x="457" y="429"/>
                                  </a:lnTo>
                                  <a:lnTo>
                                    <a:pt x="455" y="440"/>
                                  </a:lnTo>
                                  <a:lnTo>
                                    <a:pt x="449" y="448"/>
                                  </a:lnTo>
                                  <a:lnTo>
                                    <a:pt x="439" y="453"/>
                                  </a:lnTo>
                                  <a:lnTo>
                                    <a:pt x="424" y="455"/>
                                  </a:lnTo>
                                  <a:lnTo>
                                    <a:pt x="495" y="455"/>
                                  </a:lnTo>
                                  <a:lnTo>
                                    <a:pt x="498" y="437"/>
                                  </a:lnTo>
                                  <a:lnTo>
                                    <a:pt x="498" y="403"/>
                                  </a:lnTo>
                                  <a:close/>
                                  <a:moveTo>
                                    <a:pt x="498" y="337"/>
                                  </a:moveTo>
                                  <a:lnTo>
                                    <a:pt x="457" y="337"/>
                                  </a:lnTo>
                                  <a:lnTo>
                                    <a:pt x="457" y="372"/>
                                  </a:lnTo>
                                  <a:lnTo>
                                    <a:pt x="498" y="372"/>
                                  </a:lnTo>
                                  <a:lnTo>
                                    <a:pt x="498" y="337"/>
                                  </a:lnTo>
                                  <a:close/>
                                  <a:moveTo>
                                    <a:pt x="498" y="272"/>
                                  </a:moveTo>
                                  <a:lnTo>
                                    <a:pt x="457" y="272"/>
                                  </a:lnTo>
                                  <a:lnTo>
                                    <a:pt x="457" y="306"/>
                                  </a:lnTo>
                                  <a:lnTo>
                                    <a:pt x="498" y="306"/>
                                  </a:lnTo>
                                  <a:lnTo>
                                    <a:pt x="498" y="272"/>
                                  </a:lnTo>
                                  <a:close/>
                                  <a:moveTo>
                                    <a:pt x="28" y="141"/>
                                  </a:moveTo>
                                  <a:lnTo>
                                    <a:pt x="0" y="169"/>
                                  </a:lnTo>
                                  <a:lnTo>
                                    <a:pt x="21" y="184"/>
                                  </a:lnTo>
                                  <a:lnTo>
                                    <a:pt x="42" y="200"/>
                                  </a:lnTo>
                                  <a:lnTo>
                                    <a:pt x="65" y="218"/>
                                  </a:lnTo>
                                  <a:lnTo>
                                    <a:pt x="89" y="238"/>
                                  </a:lnTo>
                                  <a:lnTo>
                                    <a:pt x="96" y="231"/>
                                  </a:lnTo>
                                  <a:lnTo>
                                    <a:pt x="103" y="224"/>
                                  </a:lnTo>
                                  <a:lnTo>
                                    <a:pt x="121" y="206"/>
                                  </a:lnTo>
                                  <a:lnTo>
                                    <a:pt x="99" y="189"/>
                                  </a:lnTo>
                                  <a:lnTo>
                                    <a:pt x="76" y="173"/>
                                  </a:lnTo>
                                  <a:lnTo>
                                    <a:pt x="52" y="157"/>
                                  </a:lnTo>
                                  <a:lnTo>
                                    <a:pt x="28" y="141"/>
                                  </a:lnTo>
                                  <a:close/>
                                  <a:moveTo>
                                    <a:pt x="538" y="177"/>
                                  </a:moveTo>
                                  <a:lnTo>
                                    <a:pt x="141" y="177"/>
                                  </a:lnTo>
                                  <a:lnTo>
                                    <a:pt x="141" y="209"/>
                                  </a:lnTo>
                                  <a:lnTo>
                                    <a:pt x="538" y="209"/>
                                  </a:lnTo>
                                  <a:lnTo>
                                    <a:pt x="538" y="177"/>
                                  </a:lnTo>
                                  <a:close/>
                                  <a:moveTo>
                                    <a:pt x="360" y="143"/>
                                  </a:moveTo>
                                  <a:lnTo>
                                    <a:pt x="319" y="143"/>
                                  </a:lnTo>
                                  <a:lnTo>
                                    <a:pt x="319" y="177"/>
                                  </a:lnTo>
                                  <a:lnTo>
                                    <a:pt x="360" y="177"/>
                                  </a:lnTo>
                                  <a:lnTo>
                                    <a:pt x="360" y="143"/>
                                  </a:lnTo>
                                  <a:close/>
                                  <a:moveTo>
                                    <a:pt x="514" y="111"/>
                                  </a:moveTo>
                                  <a:lnTo>
                                    <a:pt x="178" y="111"/>
                                  </a:lnTo>
                                  <a:lnTo>
                                    <a:pt x="178" y="143"/>
                                  </a:lnTo>
                                  <a:lnTo>
                                    <a:pt x="514" y="143"/>
                                  </a:lnTo>
                                  <a:lnTo>
                                    <a:pt x="514" y="111"/>
                                  </a:lnTo>
                                  <a:close/>
                                  <a:moveTo>
                                    <a:pt x="49" y="11"/>
                                  </a:moveTo>
                                  <a:lnTo>
                                    <a:pt x="21" y="38"/>
                                  </a:lnTo>
                                  <a:lnTo>
                                    <a:pt x="39" y="52"/>
                                  </a:lnTo>
                                  <a:lnTo>
                                    <a:pt x="60" y="69"/>
                                  </a:lnTo>
                                  <a:lnTo>
                                    <a:pt x="83" y="89"/>
                                  </a:lnTo>
                                  <a:lnTo>
                                    <a:pt x="110" y="112"/>
                                  </a:lnTo>
                                  <a:lnTo>
                                    <a:pt x="117" y="105"/>
                                  </a:lnTo>
                                  <a:lnTo>
                                    <a:pt x="125" y="98"/>
                                  </a:lnTo>
                                  <a:lnTo>
                                    <a:pt x="142" y="82"/>
                                  </a:lnTo>
                                  <a:lnTo>
                                    <a:pt x="115" y="61"/>
                                  </a:lnTo>
                                  <a:lnTo>
                                    <a:pt x="90" y="42"/>
                                  </a:lnTo>
                                  <a:lnTo>
                                    <a:pt x="68" y="25"/>
                                  </a:lnTo>
                                  <a:lnTo>
                                    <a:pt x="49" y="11"/>
                                  </a:lnTo>
                                  <a:close/>
                                  <a:moveTo>
                                    <a:pt x="360" y="77"/>
                                  </a:moveTo>
                                  <a:lnTo>
                                    <a:pt x="319" y="77"/>
                                  </a:lnTo>
                                  <a:lnTo>
                                    <a:pt x="319" y="111"/>
                                  </a:lnTo>
                                  <a:lnTo>
                                    <a:pt x="360" y="111"/>
                                  </a:lnTo>
                                  <a:lnTo>
                                    <a:pt x="360" y="77"/>
                                  </a:lnTo>
                                  <a:close/>
                                  <a:moveTo>
                                    <a:pt x="528" y="45"/>
                                  </a:moveTo>
                                  <a:lnTo>
                                    <a:pt x="159" y="45"/>
                                  </a:lnTo>
                                  <a:lnTo>
                                    <a:pt x="159" y="77"/>
                                  </a:lnTo>
                                  <a:lnTo>
                                    <a:pt x="528" y="77"/>
                                  </a:lnTo>
                                  <a:lnTo>
                                    <a:pt x="528" y="45"/>
                                  </a:lnTo>
                                  <a:close/>
                                  <a:moveTo>
                                    <a:pt x="360" y="0"/>
                                  </a:moveTo>
                                  <a:lnTo>
                                    <a:pt x="319" y="0"/>
                                  </a:lnTo>
                                  <a:lnTo>
                                    <a:pt x="319" y="45"/>
                                  </a:lnTo>
                                  <a:lnTo>
                                    <a:pt x="360" y="45"/>
                                  </a:lnTo>
                                  <a:lnTo>
                                    <a:pt x="360" y="0"/>
                                  </a:lnTo>
                                  <a:close/>
                                  <a:moveTo>
                                    <a:pt x="73" y="285"/>
                                  </a:moveTo>
                                  <a:lnTo>
                                    <a:pt x="61" y="335"/>
                                  </a:lnTo>
                                  <a:lnTo>
                                    <a:pt x="48" y="384"/>
                                  </a:lnTo>
                                  <a:lnTo>
                                    <a:pt x="34" y="433"/>
                                  </a:lnTo>
                                  <a:lnTo>
                                    <a:pt x="18" y="480"/>
                                  </a:lnTo>
                                  <a:lnTo>
                                    <a:pt x="65" y="493"/>
                                  </a:lnTo>
                                  <a:lnTo>
                                    <a:pt x="78" y="444"/>
                                  </a:lnTo>
                                  <a:lnTo>
                                    <a:pt x="91" y="396"/>
                                  </a:lnTo>
                                  <a:lnTo>
                                    <a:pt x="104" y="348"/>
                                  </a:lnTo>
                                  <a:lnTo>
                                    <a:pt x="117" y="301"/>
                                  </a:lnTo>
                                  <a:lnTo>
                                    <a:pt x="107" y="297"/>
                                  </a:lnTo>
                                  <a:lnTo>
                                    <a:pt x="96" y="294"/>
                                  </a:lnTo>
                                  <a:lnTo>
                                    <a:pt x="85" y="290"/>
                                  </a:lnTo>
                                  <a:lnTo>
                                    <a:pt x="73" y="285"/>
                                  </a:lnTo>
                                  <a:close/>
                                  <a:moveTo>
                                    <a:pt x="1089" y="27"/>
                                  </a:moveTo>
                                  <a:lnTo>
                                    <a:pt x="852" y="27"/>
                                  </a:lnTo>
                                  <a:lnTo>
                                    <a:pt x="852" y="204"/>
                                  </a:lnTo>
                                  <a:lnTo>
                                    <a:pt x="851" y="255"/>
                                  </a:lnTo>
                                  <a:lnTo>
                                    <a:pt x="847" y="298"/>
                                  </a:lnTo>
                                  <a:lnTo>
                                    <a:pt x="841" y="334"/>
                                  </a:lnTo>
                                  <a:lnTo>
                                    <a:pt x="832" y="362"/>
                                  </a:lnTo>
                                  <a:lnTo>
                                    <a:pt x="819" y="389"/>
                                  </a:lnTo>
                                  <a:lnTo>
                                    <a:pt x="800" y="416"/>
                                  </a:lnTo>
                                  <a:lnTo>
                                    <a:pt x="775" y="443"/>
                                  </a:lnTo>
                                  <a:lnTo>
                                    <a:pt x="745" y="470"/>
                                  </a:lnTo>
                                  <a:lnTo>
                                    <a:pt x="755" y="478"/>
                                  </a:lnTo>
                                  <a:lnTo>
                                    <a:pt x="765" y="486"/>
                                  </a:lnTo>
                                  <a:lnTo>
                                    <a:pt x="773" y="494"/>
                                  </a:lnTo>
                                  <a:lnTo>
                                    <a:pt x="780" y="501"/>
                                  </a:lnTo>
                                  <a:lnTo>
                                    <a:pt x="821" y="460"/>
                                  </a:lnTo>
                                  <a:lnTo>
                                    <a:pt x="852" y="418"/>
                                  </a:lnTo>
                                  <a:lnTo>
                                    <a:pt x="874" y="374"/>
                                  </a:lnTo>
                                  <a:lnTo>
                                    <a:pt x="886" y="327"/>
                                  </a:lnTo>
                                  <a:lnTo>
                                    <a:pt x="1089" y="327"/>
                                  </a:lnTo>
                                  <a:lnTo>
                                    <a:pt x="1089" y="291"/>
                                  </a:lnTo>
                                  <a:lnTo>
                                    <a:pt x="891" y="291"/>
                                  </a:lnTo>
                                  <a:lnTo>
                                    <a:pt x="893" y="269"/>
                                  </a:lnTo>
                                  <a:lnTo>
                                    <a:pt x="894" y="245"/>
                                  </a:lnTo>
                                  <a:lnTo>
                                    <a:pt x="895" y="221"/>
                                  </a:lnTo>
                                  <a:lnTo>
                                    <a:pt x="895" y="196"/>
                                  </a:lnTo>
                                  <a:lnTo>
                                    <a:pt x="1089" y="196"/>
                                  </a:lnTo>
                                  <a:lnTo>
                                    <a:pt x="1089" y="159"/>
                                  </a:lnTo>
                                  <a:lnTo>
                                    <a:pt x="895" y="159"/>
                                  </a:lnTo>
                                  <a:lnTo>
                                    <a:pt x="895" y="65"/>
                                  </a:lnTo>
                                  <a:lnTo>
                                    <a:pt x="1089" y="65"/>
                                  </a:lnTo>
                                  <a:lnTo>
                                    <a:pt x="1089" y="27"/>
                                  </a:lnTo>
                                  <a:close/>
                                  <a:moveTo>
                                    <a:pt x="927" y="452"/>
                                  </a:moveTo>
                                  <a:lnTo>
                                    <a:pt x="930" y="462"/>
                                  </a:lnTo>
                                  <a:lnTo>
                                    <a:pt x="932" y="473"/>
                                  </a:lnTo>
                                  <a:lnTo>
                                    <a:pt x="934" y="483"/>
                                  </a:lnTo>
                                  <a:lnTo>
                                    <a:pt x="936" y="493"/>
                                  </a:lnTo>
                                  <a:lnTo>
                                    <a:pt x="985" y="494"/>
                                  </a:lnTo>
                                  <a:lnTo>
                                    <a:pt x="1027" y="495"/>
                                  </a:lnTo>
                                  <a:lnTo>
                                    <a:pt x="1054" y="491"/>
                                  </a:lnTo>
                                  <a:lnTo>
                                    <a:pt x="1074" y="480"/>
                                  </a:lnTo>
                                  <a:lnTo>
                                    <a:pt x="1085" y="461"/>
                                  </a:lnTo>
                                  <a:lnTo>
                                    <a:pt x="1086" y="455"/>
                                  </a:lnTo>
                                  <a:lnTo>
                                    <a:pt x="1014" y="455"/>
                                  </a:lnTo>
                                  <a:lnTo>
                                    <a:pt x="996" y="455"/>
                                  </a:lnTo>
                                  <a:lnTo>
                                    <a:pt x="976" y="454"/>
                                  </a:lnTo>
                                  <a:lnTo>
                                    <a:pt x="953" y="453"/>
                                  </a:lnTo>
                                  <a:lnTo>
                                    <a:pt x="927" y="452"/>
                                  </a:lnTo>
                                  <a:close/>
                                  <a:moveTo>
                                    <a:pt x="1089" y="327"/>
                                  </a:moveTo>
                                  <a:lnTo>
                                    <a:pt x="1047" y="327"/>
                                  </a:lnTo>
                                  <a:lnTo>
                                    <a:pt x="1047" y="425"/>
                                  </a:lnTo>
                                  <a:lnTo>
                                    <a:pt x="1044" y="438"/>
                                  </a:lnTo>
                                  <a:lnTo>
                                    <a:pt x="1038" y="447"/>
                                  </a:lnTo>
                                  <a:lnTo>
                                    <a:pt x="1028" y="453"/>
                                  </a:lnTo>
                                  <a:lnTo>
                                    <a:pt x="1014" y="455"/>
                                  </a:lnTo>
                                  <a:lnTo>
                                    <a:pt x="1086" y="455"/>
                                  </a:lnTo>
                                  <a:lnTo>
                                    <a:pt x="1089" y="435"/>
                                  </a:lnTo>
                                  <a:lnTo>
                                    <a:pt x="1089" y="327"/>
                                  </a:lnTo>
                                  <a:close/>
                                  <a:moveTo>
                                    <a:pt x="787" y="43"/>
                                  </a:moveTo>
                                  <a:lnTo>
                                    <a:pt x="619" y="43"/>
                                  </a:lnTo>
                                  <a:lnTo>
                                    <a:pt x="619" y="422"/>
                                  </a:lnTo>
                                  <a:lnTo>
                                    <a:pt x="659" y="422"/>
                                  </a:lnTo>
                                  <a:lnTo>
                                    <a:pt x="659" y="385"/>
                                  </a:lnTo>
                                  <a:lnTo>
                                    <a:pt x="787" y="385"/>
                                  </a:lnTo>
                                  <a:lnTo>
                                    <a:pt x="787" y="349"/>
                                  </a:lnTo>
                                  <a:lnTo>
                                    <a:pt x="659" y="349"/>
                                  </a:lnTo>
                                  <a:lnTo>
                                    <a:pt x="659" y="230"/>
                                  </a:lnTo>
                                  <a:lnTo>
                                    <a:pt x="787" y="230"/>
                                  </a:lnTo>
                                  <a:lnTo>
                                    <a:pt x="787" y="194"/>
                                  </a:lnTo>
                                  <a:lnTo>
                                    <a:pt x="659" y="194"/>
                                  </a:lnTo>
                                  <a:lnTo>
                                    <a:pt x="659" y="80"/>
                                  </a:lnTo>
                                  <a:lnTo>
                                    <a:pt x="787" y="80"/>
                                  </a:lnTo>
                                  <a:lnTo>
                                    <a:pt x="787" y="43"/>
                                  </a:lnTo>
                                  <a:close/>
                                  <a:moveTo>
                                    <a:pt x="787" y="230"/>
                                  </a:moveTo>
                                  <a:lnTo>
                                    <a:pt x="747" y="230"/>
                                  </a:lnTo>
                                  <a:lnTo>
                                    <a:pt x="747" y="349"/>
                                  </a:lnTo>
                                  <a:lnTo>
                                    <a:pt x="787" y="349"/>
                                  </a:lnTo>
                                  <a:lnTo>
                                    <a:pt x="787" y="230"/>
                                  </a:lnTo>
                                  <a:close/>
                                  <a:moveTo>
                                    <a:pt x="1089" y="196"/>
                                  </a:moveTo>
                                  <a:lnTo>
                                    <a:pt x="1047" y="196"/>
                                  </a:lnTo>
                                  <a:lnTo>
                                    <a:pt x="1047" y="291"/>
                                  </a:lnTo>
                                  <a:lnTo>
                                    <a:pt x="1089" y="291"/>
                                  </a:lnTo>
                                  <a:lnTo>
                                    <a:pt x="1089" y="196"/>
                                  </a:lnTo>
                                  <a:close/>
                                  <a:moveTo>
                                    <a:pt x="787" y="80"/>
                                  </a:moveTo>
                                  <a:lnTo>
                                    <a:pt x="747" y="80"/>
                                  </a:lnTo>
                                  <a:lnTo>
                                    <a:pt x="747" y="194"/>
                                  </a:lnTo>
                                  <a:lnTo>
                                    <a:pt x="787" y="194"/>
                                  </a:lnTo>
                                  <a:lnTo>
                                    <a:pt x="787" y="80"/>
                                  </a:lnTo>
                                  <a:close/>
                                  <a:moveTo>
                                    <a:pt x="1089" y="65"/>
                                  </a:moveTo>
                                  <a:lnTo>
                                    <a:pt x="1047" y="65"/>
                                  </a:lnTo>
                                  <a:lnTo>
                                    <a:pt x="1047" y="159"/>
                                  </a:lnTo>
                                  <a:lnTo>
                                    <a:pt x="1089" y="159"/>
                                  </a:lnTo>
                                  <a:lnTo>
                                    <a:pt x="1089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04" name="任意多边形 704"/>
                          <wps:cNvSpPr/>
                          <wps:spPr>
                            <a:xfrm>
                              <a:off x="1983" y="8373"/>
                              <a:ext cx="240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9" h="498">
                                  <a:moveTo>
                                    <a:pt x="343" y="85"/>
                                  </a:moveTo>
                                  <a:lnTo>
                                    <a:pt x="298" y="85"/>
                                  </a:lnTo>
                                  <a:lnTo>
                                    <a:pt x="297" y="128"/>
                                  </a:lnTo>
                                  <a:lnTo>
                                    <a:pt x="295" y="168"/>
                                  </a:lnTo>
                                  <a:lnTo>
                                    <a:pt x="293" y="205"/>
                                  </a:lnTo>
                                  <a:lnTo>
                                    <a:pt x="290" y="240"/>
                                  </a:lnTo>
                                  <a:lnTo>
                                    <a:pt x="278" y="305"/>
                                  </a:lnTo>
                                  <a:lnTo>
                                    <a:pt x="251" y="364"/>
                                  </a:lnTo>
                                  <a:lnTo>
                                    <a:pt x="210" y="417"/>
                                  </a:lnTo>
                                  <a:lnTo>
                                    <a:pt x="155" y="465"/>
                                  </a:lnTo>
                                  <a:lnTo>
                                    <a:pt x="164" y="474"/>
                                  </a:lnTo>
                                  <a:lnTo>
                                    <a:pt x="173" y="482"/>
                                  </a:lnTo>
                                  <a:lnTo>
                                    <a:pt x="182" y="490"/>
                                  </a:lnTo>
                                  <a:lnTo>
                                    <a:pt x="189" y="498"/>
                                  </a:lnTo>
                                  <a:lnTo>
                                    <a:pt x="248" y="444"/>
                                  </a:lnTo>
                                  <a:lnTo>
                                    <a:pt x="293" y="384"/>
                                  </a:lnTo>
                                  <a:lnTo>
                                    <a:pt x="321" y="317"/>
                                  </a:lnTo>
                                  <a:lnTo>
                                    <a:pt x="335" y="243"/>
                                  </a:lnTo>
                                  <a:lnTo>
                                    <a:pt x="337" y="210"/>
                                  </a:lnTo>
                                  <a:lnTo>
                                    <a:pt x="340" y="173"/>
                                  </a:lnTo>
                                  <a:lnTo>
                                    <a:pt x="341" y="131"/>
                                  </a:lnTo>
                                  <a:lnTo>
                                    <a:pt x="343" y="85"/>
                                  </a:lnTo>
                                  <a:close/>
                                  <a:moveTo>
                                    <a:pt x="186" y="270"/>
                                  </a:moveTo>
                                  <a:lnTo>
                                    <a:pt x="82" y="270"/>
                                  </a:lnTo>
                                  <a:lnTo>
                                    <a:pt x="82" y="495"/>
                                  </a:lnTo>
                                  <a:lnTo>
                                    <a:pt x="123" y="495"/>
                                  </a:lnTo>
                                  <a:lnTo>
                                    <a:pt x="123" y="283"/>
                                  </a:lnTo>
                                  <a:lnTo>
                                    <a:pt x="188" y="283"/>
                                  </a:lnTo>
                                  <a:lnTo>
                                    <a:pt x="180" y="277"/>
                                  </a:lnTo>
                                  <a:lnTo>
                                    <a:pt x="186" y="270"/>
                                  </a:lnTo>
                                  <a:close/>
                                  <a:moveTo>
                                    <a:pt x="325" y="436"/>
                                  </a:moveTo>
                                  <a:lnTo>
                                    <a:pt x="327" y="447"/>
                                  </a:lnTo>
                                  <a:lnTo>
                                    <a:pt x="329" y="458"/>
                                  </a:lnTo>
                                  <a:lnTo>
                                    <a:pt x="332" y="470"/>
                                  </a:lnTo>
                                  <a:lnTo>
                                    <a:pt x="333" y="481"/>
                                  </a:lnTo>
                                  <a:lnTo>
                                    <a:pt x="379" y="483"/>
                                  </a:lnTo>
                                  <a:lnTo>
                                    <a:pt x="413" y="483"/>
                                  </a:lnTo>
                                  <a:lnTo>
                                    <a:pt x="450" y="477"/>
                                  </a:lnTo>
                                  <a:lnTo>
                                    <a:pt x="476" y="460"/>
                                  </a:lnTo>
                                  <a:lnTo>
                                    <a:pt x="487" y="441"/>
                                  </a:lnTo>
                                  <a:lnTo>
                                    <a:pt x="408" y="441"/>
                                  </a:lnTo>
                                  <a:lnTo>
                                    <a:pt x="391" y="440"/>
                                  </a:lnTo>
                                  <a:lnTo>
                                    <a:pt x="371" y="440"/>
                                  </a:lnTo>
                                  <a:lnTo>
                                    <a:pt x="349" y="438"/>
                                  </a:lnTo>
                                  <a:lnTo>
                                    <a:pt x="325" y="436"/>
                                  </a:lnTo>
                                  <a:close/>
                                  <a:moveTo>
                                    <a:pt x="511" y="46"/>
                                  </a:moveTo>
                                  <a:lnTo>
                                    <a:pt x="212" y="46"/>
                                  </a:lnTo>
                                  <a:lnTo>
                                    <a:pt x="212" y="85"/>
                                  </a:lnTo>
                                  <a:lnTo>
                                    <a:pt x="465" y="85"/>
                                  </a:lnTo>
                                  <a:lnTo>
                                    <a:pt x="463" y="187"/>
                                  </a:lnTo>
                                  <a:lnTo>
                                    <a:pt x="460" y="272"/>
                                  </a:lnTo>
                                  <a:lnTo>
                                    <a:pt x="457" y="339"/>
                                  </a:lnTo>
                                  <a:lnTo>
                                    <a:pt x="454" y="387"/>
                                  </a:lnTo>
                                  <a:lnTo>
                                    <a:pt x="450" y="411"/>
                                  </a:lnTo>
                                  <a:lnTo>
                                    <a:pt x="442" y="428"/>
                                  </a:lnTo>
                                  <a:lnTo>
                                    <a:pt x="427" y="438"/>
                                  </a:lnTo>
                                  <a:lnTo>
                                    <a:pt x="408" y="441"/>
                                  </a:lnTo>
                                  <a:lnTo>
                                    <a:pt x="487" y="441"/>
                                  </a:lnTo>
                                  <a:lnTo>
                                    <a:pt x="493" y="431"/>
                                  </a:lnTo>
                                  <a:lnTo>
                                    <a:pt x="499" y="390"/>
                                  </a:lnTo>
                                  <a:lnTo>
                                    <a:pt x="501" y="338"/>
                                  </a:lnTo>
                                  <a:lnTo>
                                    <a:pt x="504" y="256"/>
                                  </a:lnTo>
                                  <a:lnTo>
                                    <a:pt x="507" y="166"/>
                                  </a:lnTo>
                                  <a:lnTo>
                                    <a:pt x="511" y="46"/>
                                  </a:lnTo>
                                  <a:close/>
                                  <a:moveTo>
                                    <a:pt x="188" y="283"/>
                                  </a:moveTo>
                                  <a:lnTo>
                                    <a:pt x="123" y="283"/>
                                  </a:lnTo>
                                  <a:lnTo>
                                    <a:pt x="165" y="314"/>
                                  </a:lnTo>
                                  <a:lnTo>
                                    <a:pt x="206" y="346"/>
                                  </a:lnTo>
                                  <a:lnTo>
                                    <a:pt x="234" y="315"/>
                                  </a:lnTo>
                                  <a:lnTo>
                                    <a:pt x="193" y="287"/>
                                  </a:lnTo>
                                  <a:lnTo>
                                    <a:pt x="188" y="283"/>
                                  </a:lnTo>
                                  <a:close/>
                                  <a:moveTo>
                                    <a:pt x="186" y="97"/>
                                  </a:moveTo>
                                  <a:lnTo>
                                    <a:pt x="8" y="97"/>
                                  </a:lnTo>
                                  <a:lnTo>
                                    <a:pt x="8" y="134"/>
                                  </a:lnTo>
                                  <a:lnTo>
                                    <a:pt x="138" y="134"/>
                                  </a:lnTo>
                                  <a:lnTo>
                                    <a:pt x="107" y="179"/>
                                  </a:lnTo>
                                  <a:lnTo>
                                    <a:pt x="74" y="220"/>
                                  </a:lnTo>
                                  <a:lnTo>
                                    <a:pt x="38" y="256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5" y="299"/>
                                  </a:lnTo>
                                  <a:lnTo>
                                    <a:pt x="8" y="310"/>
                                  </a:lnTo>
                                  <a:lnTo>
                                    <a:pt x="12" y="320"/>
                                  </a:lnTo>
                                  <a:lnTo>
                                    <a:pt x="15" y="330"/>
                                  </a:lnTo>
                                  <a:lnTo>
                                    <a:pt x="32" y="316"/>
                                  </a:lnTo>
                                  <a:lnTo>
                                    <a:pt x="49" y="301"/>
                                  </a:lnTo>
                                  <a:lnTo>
                                    <a:pt x="66" y="286"/>
                                  </a:lnTo>
                                  <a:lnTo>
                                    <a:pt x="82" y="270"/>
                                  </a:lnTo>
                                  <a:lnTo>
                                    <a:pt x="186" y="270"/>
                                  </a:lnTo>
                                  <a:lnTo>
                                    <a:pt x="195" y="259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149" y="257"/>
                                  </a:lnTo>
                                  <a:lnTo>
                                    <a:pt x="131" y="245"/>
                                  </a:lnTo>
                                  <a:lnTo>
                                    <a:pt x="123" y="240"/>
                                  </a:lnTo>
                                  <a:lnTo>
                                    <a:pt x="123" y="224"/>
                                  </a:lnTo>
                                  <a:lnTo>
                                    <a:pt x="139" y="203"/>
                                  </a:lnTo>
                                  <a:lnTo>
                                    <a:pt x="155" y="181"/>
                                  </a:lnTo>
                                  <a:lnTo>
                                    <a:pt x="171" y="158"/>
                                  </a:lnTo>
                                  <a:lnTo>
                                    <a:pt x="186" y="135"/>
                                  </a:lnTo>
                                  <a:lnTo>
                                    <a:pt x="186" y="97"/>
                                  </a:lnTo>
                                  <a:close/>
                                  <a:moveTo>
                                    <a:pt x="199" y="187"/>
                                  </a:moveTo>
                                  <a:lnTo>
                                    <a:pt x="187" y="205"/>
                                  </a:lnTo>
                                  <a:lnTo>
                                    <a:pt x="175" y="223"/>
                                  </a:lnTo>
                                  <a:lnTo>
                                    <a:pt x="162" y="240"/>
                                  </a:lnTo>
                                  <a:lnTo>
                                    <a:pt x="149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9" y="241"/>
                                  </a:lnTo>
                                  <a:lnTo>
                                    <a:pt x="222" y="225"/>
                                  </a:lnTo>
                                  <a:lnTo>
                                    <a:pt x="234" y="209"/>
                                  </a:lnTo>
                                  <a:lnTo>
                                    <a:pt x="199" y="187"/>
                                  </a:lnTo>
                                  <a:close/>
                                  <a:moveTo>
                                    <a:pt x="97" y="0"/>
                                  </a:moveTo>
                                  <a:lnTo>
                                    <a:pt x="59" y="17"/>
                                  </a:lnTo>
                                  <a:lnTo>
                                    <a:pt x="69" y="33"/>
                                  </a:lnTo>
                                  <a:lnTo>
                                    <a:pt x="79" y="50"/>
                                  </a:lnTo>
                                  <a:lnTo>
                                    <a:pt x="89" y="69"/>
                                  </a:lnTo>
                                  <a:lnTo>
                                    <a:pt x="99" y="88"/>
                                  </a:lnTo>
                                  <a:lnTo>
                                    <a:pt x="139" y="69"/>
                                  </a:lnTo>
                                  <a:lnTo>
                                    <a:pt x="128" y="50"/>
                                  </a:lnTo>
                                  <a:lnTo>
                                    <a:pt x="117" y="32"/>
                                  </a:lnTo>
                                  <a:lnTo>
                                    <a:pt x="107" y="15"/>
                                  </a:lnTo>
                                  <a:lnTo>
                                    <a:pt x="97" y="0"/>
                                  </a:lnTo>
                                  <a:close/>
                                  <a:moveTo>
                                    <a:pt x="1119" y="133"/>
                                  </a:moveTo>
                                  <a:lnTo>
                                    <a:pt x="596" y="133"/>
                                  </a:lnTo>
                                  <a:lnTo>
                                    <a:pt x="596" y="173"/>
                                  </a:lnTo>
                                  <a:lnTo>
                                    <a:pt x="1119" y="173"/>
                                  </a:lnTo>
                                  <a:lnTo>
                                    <a:pt x="1119" y="133"/>
                                  </a:lnTo>
                                  <a:close/>
                                  <a:moveTo>
                                    <a:pt x="840" y="6"/>
                                  </a:moveTo>
                                  <a:lnTo>
                                    <a:pt x="800" y="26"/>
                                  </a:lnTo>
                                  <a:lnTo>
                                    <a:pt x="813" y="43"/>
                                  </a:lnTo>
                                  <a:lnTo>
                                    <a:pt x="826" y="65"/>
                                  </a:lnTo>
                                  <a:lnTo>
                                    <a:pt x="841" y="90"/>
                                  </a:lnTo>
                                  <a:lnTo>
                                    <a:pt x="858" y="119"/>
                                  </a:lnTo>
                                  <a:lnTo>
                                    <a:pt x="902" y="97"/>
                                  </a:lnTo>
                                  <a:lnTo>
                                    <a:pt x="885" y="70"/>
                                  </a:lnTo>
                                  <a:lnTo>
                                    <a:pt x="868" y="46"/>
                                  </a:lnTo>
                                  <a:lnTo>
                                    <a:pt x="853" y="24"/>
                                  </a:lnTo>
                                  <a:lnTo>
                                    <a:pt x="840" y="6"/>
                                  </a:lnTo>
                                  <a:close/>
                                  <a:moveTo>
                                    <a:pt x="757" y="232"/>
                                  </a:moveTo>
                                  <a:lnTo>
                                    <a:pt x="721" y="295"/>
                                  </a:lnTo>
                                  <a:lnTo>
                                    <a:pt x="682" y="353"/>
                                  </a:lnTo>
                                  <a:lnTo>
                                    <a:pt x="639" y="407"/>
                                  </a:lnTo>
                                  <a:lnTo>
                                    <a:pt x="594" y="456"/>
                                  </a:lnTo>
                                  <a:lnTo>
                                    <a:pt x="605" y="464"/>
                                  </a:lnTo>
                                  <a:lnTo>
                                    <a:pt x="616" y="473"/>
                                  </a:lnTo>
                                  <a:lnTo>
                                    <a:pt x="626" y="480"/>
                                  </a:lnTo>
                                  <a:lnTo>
                                    <a:pt x="635" y="487"/>
                                  </a:lnTo>
                                  <a:lnTo>
                                    <a:pt x="681" y="432"/>
                                  </a:lnTo>
                                  <a:lnTo>
                                    <a:pt x="725" y="374"/>
                                  </a:lnTo>
                                  <a:lnTo>
                                    <a:pt x="766" y="315"/>
                                  </a:lnTo>
                                  <a:lnTo>
                                    <a:pt x="804" y="255"/>
                                  </a:lnTo>
                                  <a:lnTo>
                                    <a:pt x="757" y="232"/>
                                  </a:lnTo>
                                  <a:close/>
                                  <a:moveTo>
                                    <a:pt x="941" y="236"/>
                                  </a:moveTo>
                                  <a:lnTo>
                                    <a:pt x="903" y="261"/>
                                  </a:lnTo>
                                  <a:lnTo>
                                    <a:pt x="940" y="307"/>
                                  </a:lnTo>
                                  <a:lnTo>
                                    <a:pt x="980" y="359"/>
                                  </a:lnTo>
                                  <a:lnTo>
                                    <a:pt x="1022" y="417"/>
                                  </a:lnTo>
                                  <a:lnTo>
                                    <a:pt x="1067" y="482"/>
                                  </a:lnTo>
                                  <a:lnTo>
                                    <a:pt x="1112" y="451"/>
                                  </a:lnTo>
                                  <a:lnTo>
                                    <a:pt x="1070" y="395"/>
                                  </a:lnTo>
                                  <a:lnTo>
                                    <a:pt x="1028" y="341"/>
                                  </a:lnTo>
                                  <a:lnTo>
                                    <a:pt x="984" y="288"/>
                                  </a:lnTo>
                                  <a:lnTo>
                                    <a:pt x="941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05" name="任意多边形 705"/>
                          <wps:cNvSpPr/>
                          <wps:spPr>
                            <a:xfrm>
                              <a:off x="2461" y="8373"/>
                              <a:ext cx="239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6" h="498">
                                  <a:moveTo>
                                    <a:pt x="343" y="85"/>
                                  </a:moveTo>
                                  <a:lnTo>
                                    <a:pt x="298" y="85"/>
                                  </a:lnTo>
                                  <a:lnTo>
                                    <a:pt x="296" y="128"/>
                                  </a:lnTo>
                                  <a:lnTo>
                                    <a:pt x="295" y="168"/>
                                  </a:lnTo>
                                  <a:lnTo>
                                    <a:pt x="292" y="205"/>
                                  </a:lnTo>
                                  <a:lnTo>
                                    <a:pt x="290" y="240"/>
                                  </a:lnTo>
                                  <a:lnTo>
                                    <a:pt x="277" y="305"/>
                                  </a:lnTo>
                                  <a:lnTo>
                                    <a:pt x="251" y="364"/>
                                  </a:lnTo>
                                  <a:lnTo>
                                    <a:pt x="210" y="417"/>
                                  </a:lnTo>
                                  <a:lnTo>
                                    <a:pt x="154" y="465"/>
                                  </a:lnTo>
                                  <a:lnTo>
                                    <a:pt x="164" y="474"/>
                                  </a:lnTo>
                                  <a:lnTo>
                                    <a:pt x="173" y="482"/>
                                  </a:lnTo>
                                  <a:lnTo>
                                    <a:pt x="182" y="490"/>
                                  </a:lnTo>
                                  <a:lnTo>
                                    <a:pt x="189" y="498"/>
                                  </a:lnTo>
                                  <a:lnTo>
                                    <a:pt x="248" y="444"/>
                                  </a:lnTo>
                                  <a:lnTo>
                                    <a:pt x="293" y="384"/>
                                  </a:lnTo>
                                  <a:lnTo>
                                    <a:pt x="321" y="317"/>
                                  </a:lnTo>
                                  <a:lnTo>
                                    <a:pt x="335" y="243"/>
                                  </a:lnTo>
                                  <a:lnTo>
                                    <a:pt x="337" y="210"/>
                                  </a:lnTo>
                                  <a:lnTo>
                                    <a:pt x="339" y="173"/>
                                  </a:lnTo>
                                  <a:lnTo>
                                    <a:pt x="341" y="131"/>
                                  </a:lnTo>
                                  <a:lnTo>
                                    <a:pt x="343" y="85"/>
                                  </a:lnTo>
                                  <a:close/>
                                  <a:moveTo>
                                    <a:pt x="186" y="270"/>
                                  </a:moveTo>
                                  <a:lnTo>
                                    <a:pt x="82" y="270"/>
                                  </a:lnTo>
                                  <a:lnTo>
                                    <a:pt x="82" y="495"/>
                                  </a:lnTo>
                                  <a:lnTo>
                                    <a:pt x="123" y="495"/>
                                  </a:lnTo>
                                  <a:lnTo>
                                    <a:pt x="123" y="283"/>
                                  </a:lnTo>
                                  <a:lnTo>
                                    <a:pt x="188" y="283"/>
                                  </a:lnTo>
                                  <a:lnTo>
                                    <a:pt x="180" y="277"/>
                                  </a:lnTo>
                                  <a:lnTo>
                                    <a:pt x="186" y="270"/>
                                  </a:lnTo>
                                  <a:close/>
                                  <a:moveTo>
                                    <a:pt x="325" y="436"/>
                                  </a:moveTo>
                                  <a:lnTo>
                                    <a:pt x="327" y="447"/>
                                  </a:lnTo>
                                  <a:lnTo>
                                    <a:pt x="329" y="458"/>
                                  </a:lnTo>
                                  <a:lnTo>
                                    <a:pt x="331" y="470"/>
                                  </a:lnTo>
                                  <a:lnTo>
                                    <a:pt x="333" y="481"/>
                                  </a:lnTo>
                                  <a:lnTo>
                                    <a:pt x="379" y="483"/>
                                  </a:lnTo>
                                  <a:lnTo>
                                    <a:pt x="413" y="483"/>
                                  </a:lnTo>
                                  <a:lnTo>
                                    <a:pt x="449" y="477"/>
                                  </a:lnTo>
                                  <a:lnTo>
                                    <a:pt x="476" y="460"/>
                                  </a:lnTo>
                                  <a:lnTo>
                                    <a:pt x="487" y="441"/>
                                  </a:lnTo>
                                  <a:lnTo>
                                    <a:pt x="408" y="441"/>
                                  </a:lnTo>
                                  <a:lnTo>
                                    <a:pt x="391" y="440"/>
                                  </a:lnTo>
                                  <a:lnTo>
                                    <a:pt x="371" y="440"/>
                                  </a:lnTo>
                                  <a:lnTo>
                                    <a:pt x="349" y="438"/>
                                  </a:lnTo>
                                  <a:lnTo>
                                    <a:pt x="325" y="436"/>
                                  </a:lnTo>
                                  <a:close/>
                                  <a:moveTo>
                                    <a:pt x="511" y="46"/>
                                  </a:moveTo>
                                  <a:lnTo>
                                    <a:pt x="212" y="46"/>
                                  </a:lnTo>
                                  <a:lnTo>
                                    <a:pt x="212" y="85"/>
                                  </a:lnTo>
                                  <a:lnTo>
                                    <a:pt x="465" y="85"/>
                                  </a:lnTo>
                                  <a:lnTo>
                                    <a:pt x="462" y="187"/>
                                  </a:lnTo>
                                  <a:lnTo>
                                    <a:pt x="460" y="272"/>
                                  </a:lnTo>
                                  <a:lnTo>
                                    <a:pt x="457" y="339"/>
                                  </a:lnTo>
                                  <a:lnTo>
                                    <a:pt x="454" y="387"/>
                                  </a:lnTo>
                                  <a:lnTo>
                                    <a:pt x="450" y="411"/>
                                  </a:lnTo>
                                  <a:lnTo>
                                    <a:pt x="441" y="428"/>
                                  </a:lnTo>
                                  <a:lnTo>
                                    <a:pt x="427" y="438"/>
                                  </a:lnTo>
                                  <a:lnTo>
                                    <a:pt x="408" y="441"/>
                                  </a:lnTo>
                                  <a:lnTo>
                                    <a:pt x="487" y="441"/>
                                  </a:lnTo>
                                  <a:lnTo>
                                    <a:pt x="493" y="431"/>
                                  </a:lnTo>
                                  <a:lnTo>
                                    <a:pt x="499" y="390"/>
                                  </a:lnTo>
                                  <a:lnTo>
                                    <a:pt x="501" y="338"/>
                                  </a:lnTo>
                                  <a:lnTo>
                                    <a:pt x="504" y="256"/>
                                  </a:lnTo>
                                  <a:lnTo>
                                    <a:pt x="507" y="166"/>
                                  </a:lnTo>
                                  <a:lnTo>
                                    <a:pt x="511" y="46"/>
                                  </a:lnTo>
                                  <a:close/>
                                  <a:moveTo>
                                    <a:pt x="188" y="283"/>
                                  </a:moveTo>
                                  <a:lnTo>
                                    <a:pt x="123" y="283"/>
                                  </a:lnTo>
                                  <a:lnTo>
                                    <a:pt x="165" y="314"/>
                                  </a:lnTo>
                                  <a:lnTo>
                                    <a:pt x="206" y="346"/>
                                  </a:lnTo>
                                  <a:lnTo>
                                    <a:pt x="234" y="315"/>
                                  </a:lnTo>
                                  <a:lnTo>
                                    <a:pt x="193" y="287"/>
                                  </a:lnTo>
                                  <a:lnTo>
                                    <a:pt x="188" y="283"/>
                                  </a:lnTo>
                                  <a:close/>
                                  <a:moveTo>
                                    <a:pt x="186" y="97"/>
                                  </a:moveTo>
                                  <a:lnTo>
                                    <a:pt x="8" y="97"/>
                                  </a:lnTo>
                                  <a:lnTo>
                                    <a:pt x="8" y="134"/>
                                  </a:lnTo>
                                  <a:lnTo>
                                    <a:pt x="138" y="134"/>
                                  </a:lnTo>
                                  <a:lnTo>
                                    <a:pt x="107" y="179"/>
                                  </a:lnTo>
                                  <a:lnTo>
                                    <a:pt x="74" y="220"/>
                                  </a:lnTo>
                                  <a:lnTo>
                                    <a:pt x="38" y="256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4" y="299"/>
                                  </a:lnTo>
                                  <a:lnTo>
                                    <a:pt x="8" y="310"/>
                                  </a:lnTo>
                                  <a:lnTo>
                                    <a:pt x="12" y="320"/>
                                  </a:lnTo>
                                  <a:lnTo>
                                    <a:pt x="15" y="330"/>
                                  </a:lnTo>
                                  <a:lnTo>
                                    <a:pt x="32" y="316"/>
                                  </a:lnTo>
                                  <a:lnTo>
                                    <a:pt x="49" y="301"/>
                                  </a:lnTo>
                                  <a:lnTo>
                                    <a:pt x="66" y="286"/>
                                  </a:lnTo>
                                  <a:lnTo>
                                    <a:pt x="82" y="270"/>
                                  </a:lnTo>
                                  <a:lnTo>
                                    <a:pt x="186" y="270"/>
                                  </a:lnTo>
                                  <a:lnTo>
                                    <a:pt x="195" y="259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149" y="257"/>
                                  </a:lnTo>
                                  <a:lnTo>
                                    <a:pt x="131" y="245"/>
                                  </a:lnTo>
                                  <a:lnTo>
                                    <a:pt x="123" y="240"/>
                                  </a:lnTo>
                                  <a:lnTo>
                                    <a:pt x="123" y="224"/>
                                  </a:lnTo>
                                  <a:lnTo>
                                    <a:pt x="139" y="203"/>
                                  </a:lnTo>
                                  <a:lnTo>
                                    <a:pt x="155" y="181"/>
                                  </a:lnTo>
                                  <a:lnTo>
                                    <a:pt x="171" y="158"/>
                                  </a:lnTo>
                                  <a:lnTo>
                                    <a:pt x="186" y="135"/>
                                  </a:lnTo>
                                  <a:lnTo>
                                    <a:pt x="186" y="97"/>
                                  </a:lnTo>
                                  <a:close/>
                                  <a:moveTo>
                                    <a:pt x="199" y="187"/>
                                  </a:moveTo>
                                  <a:lnTo>
                                    <a:pt x="187" y="205"/>
                                  </a:lnTo>
                                  <a:lnTo>
                                    <a:pt x="175" y="223"/>
                                  </a:lnTo>
                                  <a:lnTo>
                                    <a:pt x="162" y="240"/>
                                  </a:lnTo>
                                  <a:lnTo>
                                    <a:pt x="149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9" y="241"/>
                                  </a:lnTo>
                                  <a:lnTo>
                                    <a:pt x="222" y="225"/>
                                  </a:lnTo>
                                  <a:lnTo>
                                    <a:pt x="234" y="209"/>
                                  </a:lnTo>
                                  <a:lnTo>
                                    <a:pt x="199" y="187"/>
                                  </a:lnTo>
                                  <a:close/>
                                  <a:moveTo>
                                    <a:pt x="97" y="0"/>
                                  </a:moveTo>
                                  <a:lnTo>
                                    <a:pt x="59" y="17"/>
                                  </a:lnTo>
                                  <a:lnTo>
                                    <a:pt x="69" y="33"/>
                                  </a:lnTo>
                                  <a:lnTo>
                                    <a:pt x="79" y="50"/>
                                  </a:lnTo>
                                  <a:lnTo>
                                    <a:pt x="89" y="69"/>
                                  </a:lnTo>
                                  <a:lnTo>
                                    <a:pt x="99" y="88"/>
                                  </a:lnTo>
                                  <a:lnTo>
                                    <a:pt x="139" y="69"/>
                                  </a:lnTo>
                                  <a:lnTo>
                                    <a:pt x="128" y="50"/>
                                  </a:lnTo>
                                  <a:lnTo>
                                    <a:pt x="117" y="32"/>
                                  </a:lnTo>
                                  <a:lnTo>
                                    <a:pt x="107" y="15"/>
                                  </a:lnTo>
                                  <a:lnTo>
                                    <a:pt x="97" y="0"/>
                                  </a:lnTo>
                                  <a:close/>
                                  <a:moveTo>
                                    <a:pt x="827" y="219"/>
                                  </a:moveTo>
                                  <a:lnTo>
                                    <a:pt x="779" y="219"/>
                                  </a:lnTo>
                                  <a:lnTo>
                                    <a:pt x="779" y="404"/>
                                  </a:lnTo>
                                  <a:lnTo>
                                    <a:pt x="784" y="438"/>
                                  </a:lnTo>
                                  <a:lnTo>
                                    <a:pt x="802" y="463"/>
                                  </a:lnTo>
                                  <a:lnTo>
                                    <a:pt x="830" y="478"/>
                                  </a:lnTo>
                                  <a:lnTo>
                                    <a:pt x="870" y="482"/>
                                  </a:lnTo>
                                  <a:lnTo>
                                    <a:pt x="1003" y="482"/>
                                  </a:lnTo>
                                  <a:lnTo>
                                    <a:pt x="1037" y="479"/>
                                  </a:lnTo>
                                  <a:lnTo>
                                    <a:pt x="1063" y="469"/>
                                  </a:lnTo>
                                  <a:lnTo>
                                    <a:pt x="1082" y="453"/>
                                  </a:lnTo>
                                  <a:lnTo>
                                    <a:pt x="1088" y="440"/>
                                  </a:lnTo>
                                  <a:lnTo>
                                    <a:pt x="882" y="440"/>
                                  </a:lnTo>
                                  <a:lnTo>
                                    <a:pt x="858" y="437"/>
                                  </a:lnTo>
                                  <a:lnTo>
                                    <a:pt x="841" y="429"/>
                                  </a:lnTo>
                                  <a:lnTo>
                                    <a:pt x="831" y="414"/>
                                  </a:lnTo>
                                  <a:lnTo>
                                    <a:pt x="827" y="394"/>
                                  </a:lnTo>
                                  <a:lnTo>
                                    <a:pt x="827" y="219"/>
                                  </a:lnTo>
                                  <a:close/>
                                  <a:moveTo>
                                    <a:pt x="1063" y="329"/>
                                  </a:moveTo>
                                  <a:lnTo>
                                    <a:pt x="1061" y="350"/>
                                  </a:lnTo>
                                  <a:lnTo>
                                    <a:pt x="1058" y="371"/>
                                  </a:lnTo>
                                  <a:lnTo>
                                    <a:pt x="1055" y="390"/>
                                  </a:lnTo>
                                  <a:lnTo>
                                    <a:pt x="1051" y="408"/>
                                  </a:lnTo>
                                  <a:lnTo>
                                    <a:pt x="1045" y="422"/>
                                  </a:lnTo>
                                  <a:lnTo>
                                    <a:pt x="1033" y="432"/>
                                  </a:lnTo>
                                  <a:lnTo>
                                    <a:pt x="1013" y="438"/>
                                  </a:lnTo>
                                  <a:lnTo>
                                    <a:pt x="988" y="440"/>
                                  </a:lnTo>
                                  <a:lnTo>
                                    <a:pt x="1088" y="440"/>
                                  </a:lnTo>
                                  <a:lnTo>
                                    <a:pt x="1093" y="430"/>
                                  </a:lnTo>
                                  <a:lnTo>
                                    <a:pt x="1097" y="413"/>
                                  </a:lnTo>
                                  <a:lnTo>
                                    <a:pt x="1102" y="393"/>
                                  </a:lnTo>
                                  <a:lnTo>
                                    <a:pt x="1106" y="371"/>
                                  </a:lnTo>
                                  <a:lnTo>
                                    <a:pt x="1110" y="346"/>
                                  </a:lnTo>
                                  <a:lnTo>
                                    <a:pt x="1097" y="342"/>
                                  </a:lnTo>
                                  <a:lnTo>
                                    <a:pt x="1085" y="337"/>
                                  </a:lnTo>
                                  <a:lnTo>
                                    <a:pt x="1074" y="333"/>
                                  </a:lnTo>
                                  <a:lnTo>
                                    <a:pt x="1063" y="329"/>
                                  </a:lnTo>
                                  <a:close/>
                                  <a:moveTo>
                                    <a:pt x="827" y="6"/>
                                  </a:moveTo>
                                  <a:lnTo>
                                    <a:pt x="779" y="6"/>
                                  </a:lnTo>
                                  <a:lnTo>
                                    <a:pt x="779" y="178"/>
                                  </a:lnTo>
                                  <a:lnTo>
                                    <a:pt x="593" y="196"/>
                                  </a:lnTo>
                                  <a:lnTo>
                                    <a:pt x="598" y="238"/>
                                  </a:lnTo>
                                  <a:lnTo>
                                    <a:pt x="779" y="219"/>
                                  </a:lnTo>
                                  <a:lnTo>
                                    <a:pt x="827" y="219"/>
                                  </a:lnTo>
                                  <a:lnTo>
                                    <a:pt x="827" y="214"/>
                                  </a:lnTo>
                                  <a:lnTo>
                                    <a:pt x="1116" y="184"/>
                                  </a:lnTo>
                                  <a:lnTo>
                                    <a:pt x="1115" y="173"/>
                                  </a:lnTo>
                                  <a:lnTo>
                                    <a:pt x="827" y="173"/>
                                  </a:lnTo>
                                  <a:lnTo>
                                    <a:pt x="827" y="6"/>
                                  </a:lnTo>
                                  <a:close/>
                                  <a:moveTo>
                                    <a:pt x="1112" y="143"/>
                                  </a:moveTo>
                                  <a:lnTo>
                                    <a:pt x="827" y="173"/>
                                  </a:lnTo>
                                  <a:lnTo>
                                    <a:pt x="1115" y="173"/>
                                  </a:lnTo>
                                  <a:lnTo>
                                    <a:pt x="1112" y="1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06" name="任意多边形 706"/>
                          <wps:cNvSpPr/>
                          <wps:spPr>
                            <a:xfrm>
                              <a:off x="2937" y="8373"/>
                              <a:ext cx="241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25" h="498">
                                  <a:moveTo>
                                    <a:pt x="343" y="85"/>
                                  </a:moveTo>
                                  <a:lnTo>
                                    <a:pt x="297" y="85"/>
                                  </a:lnTo>
                                  <a:lnTo>
                                    <a:pt x="296" y="128"/>
                                  </a:lnTo>
                                  <a:lnTo>
                                    <a:pt x="294" y="168"/>
                                  </a:lnTo>
                                  <a:lnTo>
                                    <a:pt x="292" y="205"/>
                                  </a:lnTo>
                                  <a:lnTo>
                                    <a:pt x="289" y="240"/>
                                  </a:lnTo>
                                  <a:lnTo>
                                    <a:pt x="277" y="305"/>
                                  </a:lnTo>
                                  <a:lnTo>
                                    <a:pt x="250" y="364"/>
                                  </a:lnTo>
                                  <a:lnTo>
                                    <a:pt x="209" y="417"/>
                                  </a:lnTo>
                                  <a:lnTo>
                                    <a:pt x="154" y="465"/>
                                  </a:lnTo>
                                  <a:lnTo>
                                    <a:pt x="164" y="474"/>
                                  </a:lnTo>
                                  <a:lnTo>
                                    <a:pt x="173" y="482"/>
                                  </a:lnTo>
                                  <a:lnTo>
                                    <a:pt x="181" y="490"/>
                                  </a:lnTo>
                                  <a:lnTo>
                                    <a:pt x="188" y="498"/>
                                  </a:lnTo>
                                  <a:lnTo>
                                    <a:pt x="248" y="444"/>
                                  </a:lnTo>
                                  <a:lnTo>
                                    <a:pt x="292" y="384"/>
                                  </a:lnTo>
                                  <a:lnTo>
                                    <a:pt x="321" y="317"/>
                                  </a:lnTo>
                                  <a:lnTo>
                                    <a:pt x="335" y="243"/>
                                  </a:lnTo>
                                  <a:lnTo>
                                    <a:pt x="337" y="210"/>
                                  </a:lnTo>
                                  <a:lnTo>
                                    <a:pt x="339" y="173"/>
                                  </a:lnTo>
                                  <a:lnTo>
                                    <a:pt x="341" y="131"/>
                                  </a:lnTo>
                                  <a:lnTo>
                                    <a:pt x="343" y="85"/>
                                  </a:lnTo>
                                  <a:close/>
                                  <a:moveTo>
                                    <a:pt x="185" y="270"/>
                                  </a:moveTo>
                                  <a:lnTo>
                                    <a:pt x="81" y="270"/>
                                  </a:lnTo>
                                  <a:lnTo>
                                    <a:pt x="81" y="495"/>
                                  </a:lnTo>
                                  <a:lnTo>
                                    <a:pt x="122" y="495"/>
                                  </a:lnTo>
                                  <a:lnTo>
                                    <a:pt x="122" y="283"/>
                                  </a:lnTo>
                                  <a:lnTo>
                                    <a:pt x="187" y="283"/>
                                  </a:lnTo>
                                  <a:lnTo>
                                    <a:pt x="179" y="277"/>
                                  </a:lnTo>
                                  <a:lnTo>
                                    <a:pt x="185" y="270"/>
                                  </a:lnTo>
                                  <a:close/>
                                  <a:moveTo>
                                    <a:pt x="324" y="436"/>
                                  </a:moveTo>
                                  <a:lnTo>
                                    <a:pt x="327" y="447"/>
                                  </a:lnTo>
                                  <a:lnTo>
                                    <a:pt x="329" y="458"/>
                                  </a:lnTo>
                                  <a:lnTo>
                                    <a:pt x="331" y="470"/>
                                  </a:lnTo>
                                  <a:lnTo>
                                    <a:pt x="333" y="481"/>
                                  </a:lnTo>
                                  <a:lnTo>
                                    <a:pt x="379" y="483"/>
                                  </a:lnTo>
                                  <a:lnTo>
                                    <a:pt x="412" y="483"/>
                                  </a:lnTo>
                                  <a:lnTo>
                                    <a:pt x="449" y="477"/>
                                  </a:lnTo>
                                  <a:lnTo>
                                    <a:pt x="476" y="460"/>
                                  </a:lnTo>
                                  <a:lnTo>
                                    <a:pt x="487" y="441"/>
                                  </a:lnTo>
                                  <a:lnTo>
                                    <a:pt x="407" y="441"/>
                                  </a:lnTo>
                                  <a:lnTo>
                                    <a:pt x="390" y="440"/>
                                  </a:lnTo>
                                  <a:lnTo>
                                    <a:pt x="371" y="440"/>
                                  </a:lnTo>
                                  <a:lnTo>
                                    <a:pt x="349" y="438"/>
                                  </a:lnTo>
                                  <a:lnTo>
                                    <a:pt x="324" y="436"/>
                                  </a:lnTo>
                                  <a:close/>
                                  <a:moveTo>
                                    <a:pt x="511" y="46"/>
                                  </a:moveTo>
                                  <a:lnTo>
                                    <a:pt x="211" y="46"/>
                                  </a:lnTo>
                                  <a:lnTo>
                                    <a:pt x="211" y="85"/>
                                  </a:lnTo>
                                  <a:lnTo>
                                    <a:pt x="465" y="85"/>
                                  </a:lnTo>
                                  <a:lnTo>
                                    <a:pt x="462" y="187"/>
                                  </a:lnTo>
                                  <a:lnTo>
                                    <a:pt x="459" y="272"/>
                                  </a:lnTo>
                                  <a:lnTo>
                                    <a:pt x="456" y="339"/>
                                  </a:lnTo>
                                  <a:lnTo>
                                    <a:pt x="454" y="387"/>
                                  </a:lnTo>
                                  <a:lnTo>
                                    <a:pt x="450" y="411"/>
                                  </a:lnTo>
                                  <a:lnTo>
                                    <a:pt x="441" y="428"/>
                                  </a:lnTo>
                                  <a:lnTo>
                                    <a:pt x="427" y="438"/>
                                  </a:lnTo>
                                  <a:lnTo>
                                    <a:pt x="407" y="441"/>
                                  </a:lnTo>
                                  <a:lnTo>
                                    <a:pt x="487" y="441"/>
                                  </a:lnTo>
                                  <a:lnTo>
                                    <a:pt x="492" y="431"/>
                                  </a:lnTo>
                                  <a:lnTo>
                                    <a:pt x="498" y="390"/>
                                  </a:lnTo>
                                  <a:lnTo>
                                    <a:pt x="501" y="338"/>
                                  </a:lnTo>
                                  <a:lnTo>
                                    <a:pt x="504" y="256"/>
                                  </a:lnTo>
                                  <a:lnTo>
                                    <a:pt x="507" y="166"/>
                                  </a:lnTo>
                                  <a:lnTo>
                                    <a:pt x="511" y="46"/>
                                  </a:lnTo>
                                  <a:close/>
                                  <a:moveTo>
                                    <a:pt x="187" y="283"/>
                                  </a:moveTo>
                                  <a:lnTo>
                                    <a:pt x="122" y="283"/>
                                  </a:lnTo>
                                  <a:lnTo>
                                    <a:pt x="164" y="314"/>
                                  </a:lnTo>
                                  <a:lnTo>
                                    <a:pt x="206" y="346"/>
                                  </a:lnTo>
                                  <a:lnTo>
                                    <a:pt x="233" y="315"/>
                                  </a:lnTo>
                                  <a:lnTo>
                                    <a:pt x="193" y="287"/>
                                  </a:lnTo>
                                  <a:lnTo>
                                    <a:pt x="187" y="283"/>
                                  </a:lnTo>
                                  <a:close/>
                                  <a:moveTo>
                                    <a:pt x="186" y="97"/>
                                  </a:moveTo>
                                  <a:lnTo>
                                    <a:pt x="7" y="97"/>
                                  </a:lnTo>
                                  <a:lnTo>
                                    <a:pt x="7" y="134"/>
                                  </a:lnTo>
                                  <a:lnTo>
                                    <a:pt x="138" y="134"/>
                                  </a:lnTo>
                                  <a:lnTo>
                                    <a:pt x="107" y="179"/>
                                  </a:lnTo>
                                  <a:lnTo>
                                    <a:pt x="73" y="220"/>
                                  </a:lnTo>
                                  <a:lnTo>
                                    <a:pt x="38" y="256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4" y="299"/>
                                  </a:lnTo>
                                  <a:lnTo>
                                    <a:pt x="8" y="310"/>
                                  </a:lnTo>
                                  <a:lnTo>
                                    <a:pt x="11" y="320"/>
                                  </a:lnTo>
                                  <a:lnTo>
                                    <a:pt x="14" y="330"/>
                                  </a:lnTo>
                                  <a:lnTo>
                                    <a:pt x="32" y="316"/>
                                  </a:lnTo>
                                  <a:lnTo>
                                    <a:pt x="49" y="301"/>
                                  </a:lnTo>
                                  <a:lnTo>
                                    <a:pt x="65" y="286"/>
                                  </a:lnTo>
                                  <a:lnTo>
                                    <a:pt x="81" y="270"/>
                                  </a:lnTo>
                                  <a:lnTo>
                                    <a:pt x="185" y="270"/>
                                  </a:lnTo>
                                  <a:lnTo>
                                    <a:pt x="194" y="259"/>
                                  </a:lnTo>
                                  <a:lnTo>
                                    <a:pt x="196" y="257"/>
                                  </a:lnTo>
                                  <a:lnTo>
                                    <a:pt x="148" y="257"/>
                                  </a:lnTo>
                                  <a:lnTo>
                                    <a:pt x="131" y="245"/>
                                  </a:lnTo>
                                  <a:lnTo>
                                    <a:pt x="122" y="240"/>
                                  </a:lnTo>
                                  <a:lnTo>
                                    <a:pt x="122" y="224"/>
                                  </a:lnTo>
                                  <a:lnTo>
                                    <a:pt x="139" y="203"/>
                                  </a:lnTo>
                                  <a:lnTo>
                                    <a:pt x="155" y="181"/>
                                  </a:lnTo>
                                  <a:lnTo>
                                    <a:pt x="171" y="158"/>
                                  </a:lnTo>
                                  <a:lnTo>
                                    <a:pt x="186" y="135"/>
                                  </a:lnTo>
                                  <a:lnTo>
                                    <a:pt x="186" y="97"/>
                                  </a:lnTo>
                                  <a:close/>
                                  <a:moveTo>
                                    <a:pt x="198" y="187"/>
                                  </a:moveTo>
                                  <a:lnTo>
                                    <a:pt x="186" y="205"/>
                                  </a:lnTo>
                                  <a:lnTo>
                                    <a:pt x="174" y="223"/>
                                  </a:lnTo>
                                  <a:lnTo>
                                    <a:pt x="161" y="240"/>
                                  </a:lnTo>
                                  <a:lnTo>
                                    <a:pt x="148" y="257"/>
                                  </a:lnTo>
                                  <a:lnTo>
                                    <a:pt x="196" y="257"/>
                                  </a:lnTo>
                                  <a:lnTo>
                                    <a:pt x="209" y="241"/>
                                  </a:lnTo>
                                  <a:lnTo>
                                    <a:pt x="222" y="225"/>
                                  </a:lnTo>
                                  <a:lnTo>
                                    <a:pt x="234" y="209"/>
                                  </a:lnTo>
                                  <a:lnTo>
                                    <a:pt x="198" y="187"/>
                                  </a:lnTo>
                                  <a:close/>
                                  <a:moveTo>
                                    <a:pt x="96" y="0"/>
                                  </a:moveTo>
                                  <a:lnTo>
                                    <a:pt x="59" y="17"/>
                                  </a:lnTo>
                                  <a:lnTo>
                                    <a:pt x="69" y="33"/>
                                  </a:lnTo>
                                  <a:lnTo>
                                    <a:pt x="79" y="50"/>
                                  </a:lnTo>
                                  <a:lnTo>
                                    <a:pt x="89" y="69"/>
                                  </a:lnTo>
                                  <a:lnTo>
                                    <a:pt x="99" y="88"/>
                                  </a:lnTo>
                                  <a:lnTo>
                                    <a:pt x="138" y="69"/>
                                  </a:lnTo>
                                  <a:lnTo>
                                    <a:pt x="127" y="50"/>
                                  </a:lnTo>
                                  <a:lnTo>
                                    <a:pt x="117" y="32"/>
                                  </a:lnTo>
                                  <a:lnTo>
                                    <a:pt x="106" y="15"/>
                                  </a:lnTo>
                                  <a:lnTo>
                                    <a:pt x="96" y="0"/>
                                  </a:lnTo>
                                  <a:close/>
                                  <a:moveTo>
                                    <a:pt x="748" y="29"/>
                                  </a:moveTo>
                                  <a:lnTo>
                                    <a:pt x="743" y="99"/>
                                  </a:lnTo>
                                  <a:lnTo>
                                    <a:pt x="734" y="163"/>
                                  </a:lnTo>
                                  <a:lnTo>
                                    <a:pt x="722" y="222"/>
                                  </a:lnTo>
                                  <a:lnTo>
                                    <a:pt x="706" y="276"/>
                                  </a:lnTo>
                                  <a:lnTo>
                                    <a:pt x="683" y="327"/>
                                  </a:lnTo>
                                  <a:lnTo>
                                    <a:pt x="655" y="374"/>
                                  </a:lnTo>
                                  <a:lnTo>
                                    <a:pt x="622" y="417"/>
                                  </a:lnTo>
                                  <a:lnTo>
                                    <a:pt x="584" y="456"/>
                                  </a:lnTo>
                                  <a:lnTo>
                                    <a:pt x="593" y="464"/>
                                  </a:lnTo>
                                  <a:lnTo>
                                    <a:pt x="602" y="473"/>
                                  </a:lnTo>
                                  <a:lnTo>
                                    <a:pt x="610" y="482"/>
                                  </a:lnTo>
                                  <a:lnTo>
                                    <a:pt x="618" y="490"/>
                                  </a:lnTo>
                                  <a:lnTo>
                                    <a:pt x="660" y="448"/>
                                  </a:lnTo>
                                  <a:lnTo>
                                    <a:pt x="696" y="401"/>
                                  </a:lnTo>
                                  <a:lnTo>
                                    <a:pt x="727" y="349"/>
                                  </a:lnTo>
                                  <a:lnTo>
                                    <a:pt x="751" y="292"/>
                                  </a:lnTo>
                                  <a:lnTo>
                                    <a:pt x="767" y="237"/>
                                  </a:lnTo>
                                  <a:lnTo>
                                    <a:pt x="780" y="176"/>
                                  </a:lnTo>
                                  <a:lnTo>
                                    <a:pt x="790" y="107"/>
                                  </a:lnTo>
                                  <a:lnTo>
                                    <a:pt x="797" y="32"/>
                                  </a:lnTo>
                                  <a:lnTo>
                                    <a:pt x="748" y="29"/>
                                  </a:lnTo>
                                  <a:close/>
                                  <a:moveTo>
                                    <a:pt x="945" y="22"/>
                                  </a:moveTo>
                                  <a:lnTo>
                                    <a:pt x="899" y="24"/>
                                  </a:lnTo>
                                  <a:lnTo>
                                    <a:pt x="907" y="118"/>
                                  </a:lnTo>
                                  <a:lnTo>
                                    <a:pt x="921" y="203"/>
                                  </a:lnTo>
                                  <a:lnTo>
                                    <a:pt x="941" y="279"/>
                                  </a:lnTo>
                                  <a:lnTo>
                                    <a:pt x="968" y="345"/>
                                  </a:lnTo>
                                  <a:lnTo>
                                    <a:pt x="1001" y="401"/>
                                  </a:lnTo>
                                  <a:lnTo>
                                    <a:pt x="1040" y="448"/>
                                  </a:lnTo>
                                  <a:lnTo>
                                    <a:pt x="1085" y="486"/>
                                  </a:lnTo>
                                  <a:lnTo>
                                    <a:pt x="1094" y="477"/>
                                  </a:lnTo>
                                  <a:lnTo>
                                    <a:pt x="1103" y="466"/>
                                  </a:lnTo>
                                  <a:lnTo>
                                    <a:pt x="1124" y="444"/>
                                  </a:lnTo>
                                  <a:lnTo>
                                    <a:pt x="1074" y="406"/>
                                  </a:lnTo>
                                  <a:lnTo>
                                    <a:pt x="1032" y="355"/>
                                  </a:lnTo>
                                  <a:lnTo>
                                    <a:pt x="998" y="291"/>
                                  </a:lnTo>
                                  <a:lnTo>
                                    <a:pt x="972" y="214"/>
                                  </a:lnTo>
                                  <a:lnTo>
                                    <a:pt x="954" y="125"/>
                                  </a:lnTo>
                                  <a:lnTo>
                                    <a:pt x="945" y="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07" name="任意多边形 707"/>
                          <wps:cNvSpPr/>
                          <wps:spPr>
                            <a:xfrm>
                              <a:off x="3408" y="8373"/>
                              <a:ext cx="241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24" h="498">
                                  <a:moveTo>
                                    <a:pt x="342" y="85"/>
                                  </a:moveTo>
                                  <a:lnTo>
                                    <a:pt x="297" y="85"/>
                                  </a:lnTo>
                                  <a:lnTo>
                                    <a:pt x="296" y="128"/>
                                  </a:lnTo>
                                  <a:lnTo>
                                    <a:pt x="294" y="168"/>
                                  </a:lnTo>
                                  <a:lnTo>
                                    <a:pt x="292" y="205"/>
                                  </a:lnTo>
                                  <a:lnTo>
                                    <a:pt x="289" y="240"/>
                                  </a:lnTo>
                                  <a:lnTo>
                                    <a:pt x="277" y="305"/>
                                  </a:lnTo>
                                  <a:lnTo>
                                    <a:pt x="250" y="364"/>
                                  </a:lnTo>
                                  <a:lnTo>
                                    <a:pt x="209" y="417"/>
                                  </a:lnTo>
                                  <a:lnTo>
                                    <a:pt x="154" y="465"/>
                                  </a:lnTo>
                                  <a:lnTo>
                                    <a:pt x="164" y="474"/>
                                  </a:lnTo>
                                  <a:lnTo>
                                    <a:pt x="173" y="482"/>
                                  </a:lnTo>
                                  <a:lnTo>
                                    <a:pt x="181" y="490"/>
                                  </a:lnTo>
                                  <a:lnTo>
                                    <a:pt x="188" y="498"/>
                                  </a:lnTo>
                                  <a:lnTo>
                                    <a:pt x="248" y="444"/>
                                  </a:lnTo>
                                  <a:lnTo>
                                    <a:pt x="292" y="384"/>
                                  </a:lnTo>
                                  <a:lnTo>
                                    <a:pt x="321" y="317"/>
                                  </a:lnTo>
                                  <a:lnTo>
                                    <a:pt x="334" y="243"/>
                                  </a:lnTo>
                                  <a:lnTo>
                                    <a:pt x="337" y="210"/>
                                  </a:lnTo>
                                  <a:lnTo>
                                    <a:pt x="339" y="173"/>
                                  </a:lnTo>
                                  <a:lnTo>
                                    <a:pt x="341" y="131"/>
                                  </a:lnTo>
                                  <a:lnTo>
                                    <a:pt x="342" y="85"/>
                                  </a:lnTo>
                                  <a:close/>
                                  <a:moveTo>
                                    <a:pt x="185" y="270"/>
                                  </a:moveTo>
                                  <a:lnTo>
                                    <a:pt x="81" y="270"/>
                                  </a:lnTo>
                                  <a:lnTo>
                                    <a:pt x="81" y="495"/>
                                  </a:lnTo>
                                  <a:lnTo>
                                    <a:pt x="122" y="495"/>
                                  </a:lnTo>
                                  <a:lnTo>
                                    <a:pt x="122" y="283"/>
                                  </a:lnTo>
                                  <a:lnTo>
                                    <a:pt x="187" y="283"/>
                                  </a:lnTo>
                                  <a:lnTo>
                                    <a:pt x="179" y="277"/>
                                  </a:lnTo>
                                  <a:lnTo>
                                    <a:pt x="185" y="270"/>
                                  </a:lnTo>
                                  <a:close/>
                                  <a:moveTo>
                                    <a:pt x="324" y="436"/>
                                  </a:moveTo>
                                  <a:lnTo>
                                    <a:pt x="326" y="447"/>
                                  </a:lnTo>
                                  <a:lnTo>
                                    <a:pt x="329" y="458"/>
                                  </a:lnTo>
                                  <a:lnTo>
                                    <a:pt x="331" y="470"/>
                                  </a:lnTo>
                                  <a:lnTo>
                                    <a:pt x="333" y="481"/>
                                  </a:lnTo>
                                  <a:lnTo>
                                    <a:pt x="378" y="483"/>
                                  </a:lnTo>
                                  <a:lnTo>
                                    <a:pt x="412" y="483"/>
                                  </a:lnTo>
                                  <a:lnTo>
                                    <a:pt x="449" y="477"/>
                                  </a:lnTo>
                                  <a:lnTo>
                                    <a:pt x="475" y="460"/>
                                  </a:lnTo>
                                  <a:lnTo>
                                    <a:pt x="486" y="441"/>
                                  </a:lnTo>
                                  <a:lnTo>
                                    <a:pt x="407" y="441"/>
                                  </a:lnTo>
                                  <a:lnTo>
                                    <a:pt x="390" y="440"/>
                                  </a:lnTo>
                                  <a:lnTo>
                                    <a:pt x="371" y="440"/>
                                  </a:lnTo>
                                  <a:lnTo>
                                    <a:pt x="349" y="438"/>
                                  </a:lnTo>
                                  <a:lnTo>
                                    <a:pt x="324" y="436"/>
                                  </a:lnTo>
                                  <a:close/>
                                  <a:moveTo>
                                    <a:pt x="511" y="46"/>
                                  </a:moveTo>
                                  <a:lnTo>
                                    <a:pt x="211" y="46"/>
                                  </a:lnTo>
                                  <a:lnTo>
                                    <a:pt x="211" y="85"/>
                                  </a:lnTo>
                                  <a:lnTo>
                                    <a:pt x="465" y="85"/>
                                  </a:lnTo>
                                  <a:lnTo>
                                    <a:pt x="462" y="187"/>
                                  </a:lnTo>
                                  <a:lnTo>
                                    <a:pt x="459" y="272"/>
                                  </a:lnTo>
                                  <a:lnTo>
                                    <a:pt x="456" y="339"/>
                                  </a:lnTo>
                                  <a:lnTo>
                                    <a:pt x="453" y="387"/>
                                  </a:lnTo>
                                  <a:lnTo>
                                    <a:pt x="450" y="411"/>
                                  </a:lnTo>
                                  <a:lnTo>
                                    <a:pt x="441" y="428"/>
                                  </a:lnTo>
                                  <a:lnTo>
                                    <a:pt x="427" y="438"/>
                                  </a:lnTo>
                                  <a:lnTo>
                                    <a:pt x="407" y="441"/>
                                  </a:lnTo>
                                  <a:lnTo>
                                    <a:pt x="486" y="441"/>
                                  </a:lnTo>
                                  <a:lnTo>
                                    <a:pt x="492" y="431"/>
                                  </a:lnTo>
                                  <a:lnTo>
                                    <a:pt x="498" y="390"/>
                                  </a:lnTo>
                                  <a:lnTo>
                                    <a:pt x="501" y="338"/>
                                  </a:lnTo>
                                  <a:lnTo>
                                    <a:pt x="504" y="256"/>
                                  </a:lnTo>
                                  <a:lnTo>
                                    <a:pt x="507" y="166"/>
                                  </a:lnTo>
                                  <a:lnTo>
                                    <a:pt x="511" y="46"/>
                                  </a:lnTo>
                                  <a:close/>
                                  <a:moveTo>
                                    <a:pt x="187" y="283"/>
                                  </a:moveTo>
                                  <a:lnTo>
                                    <a:pt x="122" y="283"/>
                                  </a:lnTo>
                                  <a:lnTo>
                                    <a:pt x="164" y="314"/>
                                  </a:lnTo>
                                  <a:lnTo>
                                    <a:pt x="206" y="346"/>
                                  </a:lnTo>
                                  <a:lnTo>
                                    <a:pt x="233" y="315"/>
                                  </a:lnTo>
                                  <a:lnTo>
                                    <a:pt x="192" y="287"/>
                                  </a:lnTo>
                                  <a:lnTo>
                                    <a:pt x="187" y="283"/>
                                  </a:lnTo>
                                  <a:close/>
                                  <a:moveTo>
                                    <a:pt x="186" y="97"/>
                                  </a:moveTo>
                                  <a:lnTo>
                                    <a:pt x="7" y="97"/>
                                  </a:lnTo>
                                  <a:lnTo>
                                    <a:pt x="7" y="134"/>
                                  </a:lnTo>
                                  <a:lnTo>
                                    <a:pt x="138" y="134"/>
                                  </a:lnTo>
                                  <a:lnTo>
                                    <a:pt x="106" y="179"/>
                                  </a:lnTo>
                                  <a:lnTo>
                                    <a:pt x="73" y="220"/>
                                  </a:lnTo>
                                  <a:lnTo>
                                    <a:pt x="37" y="256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4" y="299"/>
                                  </a:lnTo>
                                  <a:lnTo>
                                    <a:pt x="8" y="310"/>
                                  </a:lnTo>
                                  <a:lnTo>
                                    <a:pt x="11" y="320"/>
                                  </a:lnTo>
                                  <a:lnTo>
                                    <a:pt x="14" y="330"/>
                                  </a:lnTo>
                                  <a:lnTo>
                                    <a:pt x="32" y="316"/>
                                  </a:lnTo>
                                  <a:lnTo>
                                    <a:pt x="48" y="301"/>
                                  </a:lnTo>
                                  <a:lnTo>
                                    <a:pt x="65" y="286"/>
                                  </a:lnTo>
                                  <a:lnTo>
                                    <a:pt x="81" y="270"/>
                                  </a:lnTo>
                                  <a:lnTo>
                                    <a:pt x="185" y="270"/>
                                  </a:lnTo>
                                  <a:lnTo>
                                    <a:pt x="194" y="259"/>
                                  </a:lnTo>
                                  <a:lnTo>
                                    <a:pt x="196" y="257"/>
                                  </a:lnTo>
                                  <a:lnTo>
                                    <a:pt x="148" y="257"/>
                                  </a:lnTo>
                                  <a:lnTo>
                                    <a:pt x="131" y="245"/>
                                  </a:lnTo>
                                  <a:lnTo>
                                    <a:pt x="122" y="240"/>
                                  </a:lnTo>
                                  <a:lnTo>
                                    <a:pt x="122" y="224"/>
                                  </a:lnTo>
                                  <a:lnTo>
                                    <a:pt x="139" y="203"/>
                                  </a:lnTo>
                                  <a:lnTo>
                                    <a:pt x="155" y="181"/>
                                  </a:lnTo>
                                  <a:lnTo>
                                    <a:pt x="170" y="158"/>
                                  </a:lnTo>
                                  <a:lnTo>
                                    <a:pt x="186" y="135"/>
                                  </a:lnTo>
                                  <a:lnTo>
                                    <a:pt x="186" y="97"/>
                                  </a:lnTo>
                                  <a:close/>
                                  <a:moveTo>
                                    <a:pt x="198" y="187"/>
                                  </a:moveTo>
                                  <a:lnTo>
                                    <a:pt x="186" y="205"/>
                                  </a:lnTo>
                                  <a:lnTo>
                                    <a:pt x="174" y="223"/>
                                  </a:lnTo>
                                  <a:lnTo>
                                    <a:pt x="161" y="240"/>
                                  </a:lnTo>
                                  <a:lnTo>
                                    <a:pt x="148" y="257"/>
                                  </a:lnTo>
                                  <a:lnTo>
                                    <a:pt x="196" y="257"/>
                                  </a:lnTo>
                                  <a:lnTo>
                                    <a:pt x="208" y="241"/>
                                  </a:lnTo>
                                  <a:lnTo>
                                    <a:pt x="221" y="225"/>
                                  </a:lnTo>
                                  <a:lnTo>
                                    <a:pt x="234" y="209"/>
                                  </a:lnTo>
                                  <a:lnTo>
                                    <a:pt x="198" y="187"/>
                                  </a:lnTo>
                                  <a:close/>
                                  <a:moveTo>
                                    <a:pt x="96" y="0"/>
                                  </a:moveTo>
                                  <a:lnTo>
                                    <a:pt x="58" y="17"/>
                                  </a:lnTo>
                                  <a:lnTo>
                                    <a:pt x="68" y="33"/>
                                  </a:lnTo>
                                  <a:lnTo>
                                    <a:pt x="78" y="50"/>
                                  </a:lnTo>
                                  <a:lnTo>
                                    <a:pt x="88" y="69"/>
                                  </a:lnTo>
                                  <a:lnTo>
                                    <a:pt x="98" y="88"/>
                                  </a:lnTo>
                                  <a:lnTo>
                                    <a:pt x="138" y="69"/>
                                  </a:lnTo>
                                  <a:lnTo>
                                    <a:pt x="127" y="50"/>
                                  </a:lnTo>
                                  <a:lnTo>
                                    <a:pt x="117" y="32"/>
                                  </a:lnTo>
                                  <a:lnTo>
                                    <a:pt x="106" y="15"/>
                                  </a:lnTo>
                                  <a:lnTo>
                                    <a:pt x="96" y="0"/>
                                  </a:lnTo>
                                  <a:close/>
                                  <a:moveTo>
                                    <a:pt x="803" y="147"/>
                                  </a:moveTo>
                                  <a:lnTo>
                                    <a:pt x="757" y="147"/>
                                  </a:lnTo>
                                  <a:lnTo>
                                    <a:pt x="753" y="195"/>
                                  </a:lnTo>
                                  <a:lnTo>
                                    <a:pt x="749" y="236"/>
                                  </a:lnTo>
                                  <a:lnTo>
                                    <a:pt x="744" y="269"/>
                                  </a:lnTo>
                                  <a:lnTo>
                                    <a:pt x="737" y="294"/>
                                  </a:lnTo>
                                  <a:lnTo>
                                    <a:pt x="715" y="343"/>
                                  </a:lnTo>
                                  <a:lnTo>
                                    <a:pt x="683" y="387"/>
                                  </a:lnTo>
                                  <a:lnTo>
                                    <a:pt x="640" y="427"/>
                                  </a:lnTo>
                                  <a:lnTo>
                                    <a:pt x="587" y="462"/>
                                  </a:lnTo>
                                  <a:lnTo>
                                    <a:pt x="597" y="470"/>
                                  </a:lnTo>
                                  <a:lnTo>
                                    <a:pt x="607" y="479"/>
                                  </a:lnTo>
                                  <a:lnTo>
                                    <a:pt x="615" y="487"/>
                                  </a:lnTo>
                                  <a:lnTo>
                                    <a:pt x="622" y="495"/>
                                  </a:lnTo>
                                  <a:lnTo>
                                    <a:pt x="679" y="456"/>
                                  </a:lnTo>
                                  <a:lnTo>
                                    <a:pt x="724" y="412"/>
                                  </a:lnTo>
                                  <a:lnTo>
                                    <a:pt x="759" y="362"/>
                                  </a:lnTo>
                                  <a:lnTo>
                                    <a:pt x="782" y="306"/>
                                  </a:lnTo>
                                  <a:lnTo>
                                    <a:pt x="789" y="277"/>
                                  </a:lnTo>
                                  <a:lnTo>
                                    <a:pt x="795" y="241"/>
                                  </a:lnTo>
                                  <a:lnTo>
                                    <a:pt x="800" y="197"/>
                                  </a:lnTo>
                                  <a:lnTo>
                                    <a:pt x="803" y="147"/>
                                  </a:lnTo>
                                  <a:close/>
                                  <a:moveTo>
                                    <a:pt x="974" y="108"/>
                                  </a:moveTo>
                                  <a:lnTo>
                                    <a:pt x="604" y="108"/>
                                  </a:lnTo>
                                  <a:lnTo>
                                    <a:pt x="604" y="147"/>
                                  </a:lnTo>
                                  <a:lnTo>
                                    <a:pt x="929" y="147"/>
                                  </a:lnTo>
                                  <a:lnTo>
                                    <a:pt x="929" y="418"/>
                                  </a:lnTo>
                                  <a:lnTo>
                                    <a:pt x="933" y="447"/>
                                  </a:lnTo>
                                  <a:lnTo>
                                    <a:pt x="945" y="467"/>
                                  </a:lnTo>
                                  <a:lnTo>
                                    <a:pt x="967" y="480"/>
                                  </a:lnTo>
                                  <a:lnTo>
                                    <a:pt x="998" y="484"/>
                                  </a:lnTo>
                                  <a:lnTo>
                                    <a:pt x="1036" y="484"/>
                                  </a:lnTo>
                                  <a:lnTo>
                                    <a:pt x="1066" y="480"/>
                                  </a:lnTo>
                                  <a:lnTo>
                                    <a:pt x="1088" y="470"/>
                                  </a:lnTo>
                                  <a:lnTo>
                                    <a:pt x="1104" y="453"/>
                                  </a:lnTo>
                                  <a:lnTo>
                                    <a:pt x="1107" y="445"/>
                                  </a:lnTo>
                                  <a:lnTo>
                                    <a:pt x="1005" y="445"/>
                                  </a:lnTo>
                                  <a:lnTo>
                                    <a:pt x="991" y="443"/>
                                  </a:lnTo>
                                  <a:lnTo>
                                    <a:pt x="981" y="437"/>
                                  </a:lnTo>
                                  <a:lnTo>
                                    <a:pt x="976" y="427"/>
                                  </a:lnTo>
                                  <a:lnTo>
                                    <a:pt x="975" y="415"/>
                                  </a:lnTo>
                                  <a:lnTo>
                                    <a:pt x="974" y="108"/>
                                  </a:lnTo>
                                  <a:close/>
                                  <a:moveTo>
                                    <a:pt x="1078" y="331"/>
                                  </a:moveTo>
                                  <a:lnTo>
                                    <a:pt x="1076" y="355"/>
                                  </a:lnTo>
                                  <a:lnTo>
                                    <a:pt x="1074" y="377"/>
                                  </a:lnTo>
                                  <a:lnTo>
                                    <a:pt x="1072" y="397"/>
                                  </a:lnTo>
                                  <a:lnTo>
                                    <a:pt x="1069" y="415"/>
                                  </a:lnTo>
                                  <a:lnTo>
                                    <a:pt x="1065" y="428"/>
                                  </a:lnTo>
                                  <a:lnTo>
                                    <a:pt x="1057" y="438"/>
                                  </a:lnTo>
                                  <a:lnTo>
                                    <a:pt x="1046" y="443"/>
                                  </a:lnTo>
                                  <a:lnTo>
                                    <a:pt x="1031" y="445"/>
                                  </a:lnTo>
                                  <a:lnTo>
                                    <a:pt x="1107" y="445"/>
                                  </a:lnTo>
                                  <a:lnTo>
                                    <a:pt x="1112" y="429"/>
                                  </a:lnTo>
                                  <a:lnTo>
                                    <a:pt x="1115" y="409"/>
                                  </a:lnTo>
                                  <a:lnTo>
                                    <a:pt x="1118" y="389"/>
                                  </a:lnTo>
                                  <a:lnTo>
                                    <a:pt x="1121" y="369"/>
                                  </a:lnTo>
                                  <a:lnTo>
                                    <a:pt x="1123" y="347"/>
                                  </a:lnTo>
                                  <a:lnTo>
                                    <a:pt x="1111" y="343"/>
                                  </a:lnTo>
                                  <a:lnTo>
                                    <a:pt x="1100" y="340"/>
                                  </a:lnTo>
                                  <a:lnTo>
                                    <a:pt x="1088" y="336"/>
                                  </a:lnTo>
                                  <a:lnTo>
                                    <a:pt x="1078" y="331"/>
                                  </a:lnTo>
                                  <a:close/>
                                  <a:moveTo>
                                    <a:pt x="806" y="5"/>
                                  </a:moveTo>
                                  <a:lnTo>
                                    <a:pt x="760" y="5"/>
                                  </a:lnTo>
                                  <a:lnTo>
                                    <a:pt x="760" y="32"/>
                                  </a:lnTo>
                                  <a:lnTo>
                                    <a:pt x="759" y="59"/>
                                  </a:lnTo>
                                  <a:lnTo>
                                    <a:pt x="759" y="84"/>
                                  </a:lnTo>
                                  <a:lnTo>
                                    <a:pt x="758" y="108"/>
                                  </a:lnTo>
                                  <a:lnTo>
                                    <a:pt x="805" y="108"/>
                                  </a:lnTo>
                                  <a:lnTo>
                                    <a:pt x="805" y="84"/>
                                  </a:lnTo>
                                  <a:lnTo>
                                    <a:pt x="806" y="59"/>
                                  </a:lnTo>
                                  <a:lnTo>
                                    <a:pt x="806" y="32"/>
                                  </a:lnTo>
                                  <a:lnTo>
                                    <a:pt x="80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08" name="任意多边形 708"/>
                          <wps:cNvSpPr/>
                          <wps:spPr>
                            <a:xfrm>
                              <a:off x="1518" y="8572"/>
                              <a:ext cx="212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1" h="664">
                                  <a:moveTo>
                                    <a:pt x="403" y="593"/>
                                  </a:moveTo>
                                  <a:lnTo>
                                    <a:pt x="4" y="593"/>
                                  </a:lnTo>
                                  <a:lnTo>
                                    <a:pt x="4" y="664"/>
                                  </a:lnTo>
                                  <a:lnTo>
                                    <a:pt x="403" y="664"/>
                                  </a:lnTo>
                                  <a:lnTo>
                                    <a:pt x="403" y="593"/>
                                  </a:lnTo>
                                  <a:close/>
                                  <a:moveTo>
                                    <a:pt x="247" y="99"/>
                                  </a:moveTo>
                                  <a:lnTo>
                                    <a:pt x="160" y="99"/>
                                  </a:lnTo>
                                  <a:lnTo>
                                    <a:pt x="160" y="593"/>
                                  </a:lnTo>
                                  <a:lnTo>
                                    <a:pt x="247" y="593"/>
                                  </a:lnTo>
                                  <a:lnTo>
                                    <a:pt x="247" y="99"/>
                                  </a:lnTo>
                                  <a:close/>
                                  <a:moveTo>
                                    <a:pt x="247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2"/>
                                  </a:lnTo>
                                  <a:lnTo>
                                    <a:pt x="160" y="99"/>
                                  </a:lnTo>
                                  <a:lnTo>
                                    <a:pt x="247" y="99"/>
                                  </a:lnTo>
                                  <a:lnTo>
                                    <a:pt x="247" y="0"/>
                                  </a:lnTo>
                                  <a:close/>
                                  <a:moveTo>
                                    <a:pt x="955" y="72"/>
                                  </a:moveTo>
                                  <a:lnTo>
                                    <a:pt x="773" y="72"/>
                                  </a:lnTo>
                                  <a:lnTo>
                                    <a:pt x="803" y="73"/>
                                  </a:lnTo>
                                  <a:lnTo>
                                    <a:pt x="829" y="79"/>
                                  </a:lnTo>
                                  <a:lnTo>
                                    <a:pt x="851" y="88"/>
                                  </a:lnTo>
                                  <a:lnTo>
                                    <a:pt x="869" y="101"/>
                                  </a:lnTo>
                                  <a:lnTo>
                                    <a:pt x="884" y="118"/>
                                  </a:lnTo>
                                  <a:lnTo>
                                    <a:pt x="894" y="137"/>
                                  </a:lnTo>
                                  <a:lnTo>
                                    <a:pt x="901" y="160"/>
                                  </a:lnTo>
                                  <a:lnTo>
                                    <a:pt x="903" y="186"/>
                                  </a:lnTo>
                                  <a:lnTo>
                                    <a:pt x="901" y="210"/>
                                  </a:lnTo>
                                  <a:lnTo>
                                    <a:pt x="896" y="234"/>
                                  </a:lnTo>
                                  <a:lnTo>
                                    <a:pt x="887" y="257"/>
                                  </a:lnTo>
                                  <a:lnTo>
                                    <a:pt x="874" y="280"/>
                                  </a:lnTo>
                                  <a:lnTo>
                                    <a:pt x="857" y="305"/>
                                  </a:lnTo>
                                  <a:lnTo>
                                    <a:pt x="832" y="334"/>
                                  </a:lnTo>
                                  <a:lnTo>
                                    <a:pt x="801" y="367"/>
                                  </a:lnTo>
                                  <a:lnTo>
                                    <a:pt x="763" y="404"/>
                                  </a:lnTo>
                                  <a:lnTo>
                                    <a:pt x="560" y="592"/>
                                  </a:lnTo>
                                  <a:lnTo>
                                    <a:pt x="560" y="664"/>
                                  </a:lnTo>
                                  <a:lnTo>
                                    <a:pt x="983" y="664"/>
                                  </a:lnTo>
                                  <a:lnTo>
                                    <a:pt x="983" y="591"/>
                                  </a:lnTo>
                                  <a:lnTo>
                                    <a:pt x="665" y="591"/>
                                  </a:lnTo>
                                  <a:lnTo>
                                    <a:pt x="665" y="589"/>
                                  </a:lnTo>
                                  <a:lnTo>
                                    <a:pt x="823" y="444"/>
                                  </a:lnTo>
                                  <a:lnTo>
                                    <a:pt x="868" y="401"/>
                                  </a:lnTo>
                                  <a:lnTo>
                                    <a:pt x="905" y="362"/>
                                  </a:lnTo>
                                  <a:lnTo>
                                    <a:pt x="934" y="327"/>
                                  </a:lnTo>
                                  <a:lnTo>
                                    <a:pt x="955" y="296"/>
                                  </a:lnTo>
                                  <a:lnTo>
                                    <a:pt x="970" y="267"/>
                                  </a:lnTo>
                                  <a:lnTo>
                                    <a:pt x="981" y="238"/>
                                  </a:lnTo>
                                  <a:lnTo>
                                    <a:pt x="988" y="208"/>
                                  </a:lnTo>
                                  <a:lnTo>
                                    <a:pt x="990" y="178"/>
                                  </a:lnTo>
                                  <a:lnTo>
                                    <a:pt x="986" y="140"/>
                                  </a:lnTo>
                                  <a:lnTo>
                                    <a:pt x="976" y="106"/>
                                  </a:lnTo>
                                  <a:lnTo>
                                    <a:pt x="959" y="76"/>
                                  </a:lnTo>
                                  <a:lnTo>
                                    <a:pt x="955" y="72"/>
                                  </a:lnTo>
                                  <a:close/>
                                  <a:moveTo>
                                    <a:pt x="787" y="3"/>
                                  </a:moveTo>
                                  <a:lnTo>
                                    <a:pt x="734" y="6"/>
                                  </a:lnTo>
                                  <a:lnTo>
                                    <a:pt x="685" y="18"/>
                                  </a:lnTo>
                                  <a:lnTo>
                                    <a:pt x="639" y="36"/>
                                  </a:lnTo>
                                  <a:lnTo>
                                    <a:pt x="596" y="62"/>
                                  </a:lnTo>
                                  <a:lnTo>
                                    <a:pt x="596" y="145"/>
                                  </a:lnTo>
                                  <a:lnTo>
                                    <a:pt x="639" y="113"/>
                                  </a:lnTo>
                                  <a:lnTo>
                                    <a:pt x="682" y="90"/>
                                  </a:lnTo>
                                  <a:lnTo>
                                    <a:pt x="727" y="76"/>
                                  </a:lnTo>
                                  <a:lnTo>
                                    <a:pt x="773" y="72"/>
                                  </a:lnTo>
                                  <a:lnTo>
                                    <a:pt x="955" y="72"/>
                                  </a:lnTo>
                                  <a:lnTo>
                                    <a:pt x="935" y="50"/>
                                  </a:lnTo>
                                  <a:lnTo>
                                    <a:pt x="906" y="29"/>
                                  </a:lnTo>
                                  <a:lnTo>
                                    <a:pt x="871" y="15"/>
                                  </a:lnTo>
                                  <a:lnTo>
                                    <a:pt x="832" y="6"/>
                                  </a:lnTo>
                                  <a:lnTo>
                                    <a:pt x="787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09" name="任意多边形 709"/>
                          <wps:cNvSpPr/>
                          <wps:spPr>
                            <a:xfrm>
                              <a:off x="1998" y="8572"/>
                              <a:ext cx="211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85" h="675">
                                  <a:moveTo>
                                    <a:pt x="402" y="593"/>
                                  </a:moveTo>
                                  <a:lnTo>
                                    <a:pt x="4" y="593"/>
                                  </a:lnTo>
                                  <a:lnTo>
                                    <a:pt x="4" y="664"/>
                                  </a:lnTo>
                                  <a:lnTo>
                                    <a:pt x="402" y="664"/>
                                  </a:lnTo>
                                  <a:lnTo>
                                    <a:pt x="402" y="593"/>
                                  </a:lnTo>
                                  <a:close/>
                                  <a:moveTo>
                                    <a:pt x="247" y="100"/>
                                  </a:moveTo>
                                  <a:lnTo>
                                    <a:pt x="159" y="100"/>
                                  </a:lnTo>
                                  <a:lnTo>
                                    <a:pt x="159" y="593"/>
                                  </a:lnTo>
                                  <a:lnTo>
                                    <a:pt x="247" y="593"/>
                                  </a:lnTo>
                                  <a:lnTo>
                                    <a:pt x="247" y="100"/>
                                  </a:lnTo>
                                  <a:close/>
                                  <a:moveTo>
                                    <a:pt x="247" y="0"/>
                                  </a:moveTo>
                                  <a:lnTo>
                                    <a:pt x="0" y="68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159" y="100"/>
                                  </a:lnTo>
                                  <a:lnTo>
                                    <a:pt x="247" y="100"/>
                                  </a:lnTo>
                                  <a:lnTo>
                                    <a:pt x="247" y="0"/>
                                  </a:lnTo>
                                  <a:close/>
                                  <a:moveTo>
                                    <a:pt x="577" y="556"/>
                                  </a:moveTo>
                                  <a:lnTo>
                                    <a:pt x="577" y="641"/>
                                  </a:lnTo>
                                  <a:lnTo>
                                    <a:pt x="610" y="656"/>
                                  </a:lnTo>
                                  <a:lnTo>
                                    <a:pt x="647" y="667"/>
                                  </a:lnTo>
                                  <a:lnTo>
                                    <a:pt x="689" y="673"/>
                                  </a:lnTo>
                                  <a:lnTo>
                                    <a:pt x="736" y="675"/>
                                  </a:lnTo>
                                  <a:lnTo>
                                    <a:pt x="790" y="672"/>
                                  </a:lnTo>
                                  <a:lnTo>
                                    <a:pt x="837" y="662"/>
                                  </a:lnTo>
                                  <a:lnTo>
                                    <a:pt x="880" y="645"/>
                                  </a:lnTo>
                                  <a:lnTo>
                                    <a:pt x="916" y="621"/>
                                  </a:lnTo>
                                  <a:lnTo>
                                    <a:pt x="931" y="607"/>
                                  </a:lnTo>
                                  <a:lnTo>
                                    <a:pt x="738" y="607"/>
                                  </a:lnTo>
                                  <a:lnTo>
                                    <a:pt x="694" y="604"/>
                                  </a:lnTo>
                                  <a:lnTo>
                                    <a:pt x="653" y="594"/>
                                  </a:lnTo>
                                  <a:lnTo>
                                    <a:pt x="614" y="578"/>
                                  </a:lnTo>
                                  <a:lnTo>
                                    <a:pt x="577" y="556"/>
                                  </a:lnTo>
                                  <a:close/>
                                  <a:moveTo>
                                    <a:pt x="931" y="72"/>
                                  </a:moveTo>
                                  <a:lnTo>
                                    <a:pt x="742" y="72"/>
                                  </a:lnTo>
                                  <a:lnTo>
                                    <a:pt x="798" y="78"/>
                                  </a:lnTo>
                                  <a:lnTo>
                                    <a:pt x="838" y="99"/>
                                  </a:lnTo>
                                  <a:lnTo>
                                    <a:pt x="862" y="132"/>
                                  </a:lnTo>
                                  <a:lnTo>
                                    <a:pt x="870" y="179"/>
                                  </a:lnTo>
                                  <a:lnTo>
                                    <a:pt x="859" y="229"/>
                                  </a:lnTo>
                                  <a:lnTo>
                                    <a:pt x="828" y="266"/>
                                  </a:lnTo>
                                  <a:lnTo>
                                    <a:pt x="776" y="287"/>
                                  </a:lnTo>
                                  <a:lnTo>
                                    <a:pt x="702" y="295"/>
                                  </a:lnTo>
                                  <a:lnTo>
                                    <a:pt x="647" y="295"/>
                                  </a:lnTo>
                                  <a:lnTo>
                                    <a:pt x="647" y="363"/>
                                  </a:lnTo>
                                  <a:lnTo>
                                    <a:pt x="705" y="363"/>
                                  </a:lnTo>
                                  <a:lnTo>
                                    <a:pt x="788" y="370"/>
                                  </a:lnTo>
                                  <a:lnTo>
                                    <a:pt x="847" y="393"/>
                                  </a:lnTo>
                                  <a:lnTo>
                                    <a:pt x="882" y="432"/>
                                  </a:lnTo>
                                  <a:lnTo>
                                    <a:pt x="894" y="486"/>
                                  </a:lnTo>
                                  <a:lnTo>
                                    <a:pt x="891" y="512"/>
                                  </a:lnTo>
                                  <a:lnTo>
                                    <a:pt x="884" y="536"/>
                                  </a:lnTo>
                                  <a:lnTo>
                                    <a:pt x="870" y="556"/>
                                  </a:lnTo>
                                  <a:lnTo>
                                    <a:pt x="852" y="574"/>
                                  </a:lnTo>
                                  <a:lnTo>
                                    <a:pt x="829" y="589"/>
                                  </a:lnTo>
                                  <a:lnTo>
                                    <a:pt x="803" y="599"/>
                                  </a:lnTo>
                                  <a:lnTo>
                                    <a:pt x="772" y="605"/>
                                  </a:lnTo>
                                  <a:lnTo>
                                    <a:pt x="738" y="607"/>
                                  </a:lnTo>
                                  <a:lnTo>
                                    <a:pt x="931" y="607"/>
                                  </a:lnTo>
                                  <a:lnTo>
                                    <a:pt x="946" y="592"/>
                                  </a:lnTo>
                                  <a:lnTo>
                                    <a:pt x="967" y="559"/>
                                  </a:lnTo>
                                  <a:lnTo>
                                    <a:pt x="980" y="522"/>
                                  </a:lnTo>
                                  <a:lnTo>
                                    <a:pt x="984" y="480"/>
                                  </a:lnTo>
                                  <a:lnTo>
                                    <a:pt x="981" y="450"/>
                                  </a:lnTo>
                                  <a:lnTo>
                                    <a:pt x="973" y="422"/>
                                  </a:lnTo>
                                  <a:lnTo>
                                    <a:pt x="959" y="397"/>
                                  </a:lnTo>
                                  <a:lnTo>
                                    <a:pt x="940" y="375"/>
                                  </a:lnTo>
                                  <a:lnTo>
                                    <a:pt x="916" y="356"/>
                                  </a:lnTo>
                                  <a:lnTo>
                                    <a:pt x="888" y="341"/>
                                  </a:lnTo>
                                  <a:lnTo>
                                    <a:pt x="857" y="331"/>
                                  </a:lnTo>
                                  <a:lnTo>
                                    <a:pt x="821" y="325"/>
                                  </a:lnTo>
                                  <a:lnTo>
                                    <a:pt x="821" y="324"/>
                                  </a:lnTo>
                                  <a:lnTo>
                                    <a:pt x="882" y="300"/>
                                  </a:lnTo>
                                  <a:lnTo>
                                    <a:pt x="925" y="264"/>
                                  </a:lnTo>
                                  <a:lnTo>
                                    <a:pt x="951" y="218"/>
                                  </a:lnTo>
                                  <a:lnTo>
                                    <a:pt x="960" y="160"/>
                                  </a:lnTo>
                                  <a:lnTo>
                                    <a:pt x="957" y="126"/>
                                  </a:lnTo>
                                  <a:lnTo>
                                    <a:pt x="947" y="97"/>
                                  </a:lnTo>
                                  <a:lnTo>
                                    <a:pt x="931" y="72"/>
                                  </a:lnTo>
                                  <a:close/>
                                  <a:moveTo>
                                    <a:pt x="763" y="3"/>
                                  </a:moveTo>
                                  <a:lnTo>
                                    <a:pt x="719" y="6"/>
                                  </a:lnTo>
                                  <a:lnTo>
                                    <a:pt x="678" y="13"/>
                                  </a:lnTo>
                                  <a:lnTo>
                                    <a:pt x="639" y="24"/>
                                  </a:lnTo>
                                  <a:lnTo>
                                    <a:pt x="604" y="40"/>
                                  </a:lnTo>
                                  <a:lnTo>
                                    <a:pt x="604" y="118"/>
                                  </a:lnTo>
                                  <a:lnTo>
                                    <a:pt x="637" y="98"/>
                                  </a:lnTo>
                                  <a:lnTo>
                                    <a:pt x="671" y="83"/>
                                  </a:lnTo>
                                  <a:lnTo>
                                    <a:pt x="706" y="75"/>
                                  </a:lnTo>
                                  <a:lnTo>
                                    <a:pt x="742" y="72"/>
                                  </a:lnTo>
                                  <a:lnTo>
                                    <a:pt x="931" y="72"/>
                                  </a:lnTo>
                                  <a:lnTo>
                                    <a:pt x="930" y="70"/>
                                  </a:lnTo>
                                  <a:lnTo>
                                    <a:pt x="906" y="47"/>
                                  </a:lnTo>
                                  <a:lnTo>
                                    <a:pt x="877" y="28"/>
                                  </a:lnTo>
                                  <a:lnTo>
                                    <a:pt x="844" y="14"/>
                                  </a:lnTo>
                                  <a:lnTo>
                                    <a:pt x="806" y="6"/>
                                  </a:lnTo>
                                  <a:lnTo>
                                    <a:pt x="763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10" name="任意多边形 710"/>
                          <wps:cNvSpPr/>
                          <wps:spPr>
                            <a:xfrm>
                              <a:off x="2471" y="8572"/>
                              <a:ext cx="219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0" h="664">
                                  <a:moveTo>
                                    <a:pt x="403" y="593"/>
                                  </a:moveTo>
                                  <a:lnTo>
                                    <a:pt x="4" y="593"/>
                                  </a:lnTo>
                                  <a:lnTo>
                                    <a:pt x="4" y="664"/>
                                  </a:lnTo>
                                  <a:lnTo>
                                    <a:pt x="403" y="664"/>
                                  </a:lnTo>
                                  <a:lnTo>
                                    <a:pt x="403" y="593"/>
                                  </a:lnTo>
                                  <a:close/>
                                  <a:moveTo>
                                    <a:pt x="248" y="100"/>
                                  </a:moveTo>
                                  <a:lnTo>
                                    <a:pt x="160" y="100"/>
                                  </a:lnTo>
                                  <a:lnTo>
                                    <a:pt x="160" y="593"/>
                                  </a:lnTo>
                                  <a:lnTo>
                                    <a:pt x="248" y="593"/>
                                  </a:lnTo>
                                  <a:lnTo>
                                    <a:pt x="248" y="100"/>
                                  </a:lnTo>
                                  <a:close/>
                                  <a:moveTo>
                                    <a:pt x="248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160" y="100"/>
                                  </a:lnTo>
                                  <a:lnTo>
                                    <a:pt x="248" y="100"/>
                                  </a:lnTo>
                                  <a:lnTo>
                                    <a:pt x="248" y="0"/>
                                  </a:lnTo>
                                  <a:close/>
                                  <a:moveTo>
                                    <a:pt x="931" y="495"/>
                                  </a:moveTo>
                                  <a:lnTo>
                                    <a:pt x="846" y="495"/>
                                  </a:lnTo>
                                  <a:lnTo>
                                    <a:pt x="846" y="664"/>
                                  </a:lnTo>
                                  <a:lnTo>
                                    <a:pt x="931" y="664"/>
                                  </a:lnTo>
                                  <a:lnTo>
                                    <a:pt x="931" y="495"/>
                                  </a:lnTo>
                                  <a:close/>
                                  <a:moveTo>
                                    <a:pt x="931" y="14"/>
                                  </a:moveTo>
                                  <a:lnTo>
                                    <a:pt x="829" y="14"/>
                                  </a:lnTo>
                                  <a:lnTo>
                                    <a:pt x="522" y="442"/>
                                  </a:lnTo>
                                  <a:lnTo>
                                    <a:pt x="522" y="495"/>
                                  </a:lnTo>
                                  <a:lnTo>
                                    <a:pt x="1020" y="495"/>
                                  </a:lnTo>
                                  <a:lnTo>
                                    <a:pt x="1020" y="430"/>
                                  </a:lnTo>
                                  <a:lnTo>
                                    <a:pt x="612" y="430"/>
                                  </a:lnTo>
                                  <a:lnTo>
                                    <a:pt x="819" y="141"/>
                                  </a:lnTo>
                                  <a:lnTo>
                                    <a:pt x="829" y="125"/>
                                  </a:lnTo>
                                  <a:lnTo>
                                    <a:pt x="836" y="112"/>
                                  </a:lnTo>
                                  <a:lnTo>
                                    <a:pt x="842" y="100"/>
                                  </a:lnTo>
                                  <a:lnTo>
                                    <a:pt x="846" y="91"/>
                                  </a:lnTo>
                                  <a:lnTo>
                                    <a:pt x="931" y="91"/>
                                  </a:lnTo>
                                  <a:lnTo>
                                    <a:pt x="931" y="14"/>
                                  </a:lnTo>
                                  <a:close/>
                                  <a:moveTo>
                                    <a:pt x="931" y="91"/>
                                  </a:moveTo>
                                  <a:lnTo>
                                    <a:pt x="848" y="91"/>
                                  </a:lnTo>
                                  <a:lnTo>
                                    <a:pt x="847" y="112"/>
                                  </a:lnTo>
                                  <a:lnTo>
                                    <a:pt x="846" y="127"/>
                                  </a:lnTo>
                                  <a:lnTo>
                                    <a:pt x="846" y="141"/>
                                  </a:lnTo>
                                  <a:lnTo>
                                    <a:pt x="846" y="430"/>
                                  </a:lnTo>
                                  <a:lnTo>
                                    <a:pt x="931" y="430"/>
                                  </a:lnTo>
                                  <a:lnTo>
                                    <a:pt x="931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11" name="任意多边形 711"/>
                          <wps:cNvSpPr/>
                          <wps:spPr>
                            <a:xfrm>
                              <a:off x="2952" y="8572"/>
                              <a:ext cx="212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89" h="675">
                                  <a:moveTo>
                                    <a:pt x="403" y="593"/>
                                  </a:moveTo>
                                  <a:lnTo>
                                    <a:pt x="4" y="593"/>
                                  </a:lnTo>
                                  <a:lnTo>
                                    <a:pt x="4" y="664"/>
                                  </a:lnTo>
                                  <a:lnTo>
                                    <a:pt x="403" y="664"/>
                                  </a:lnTo>
                                  <a:lnTo>
                                    <a:pt x="403" y="593"/>
                                  </a:lnTo>
                                  <a:close/>
                                  <a:moveTo>
                                    <a:pt x="248" y="99"/>
                                  </a:moveTo>
                                  <a:lnTo>
                                    <a:pt x="160" y="99"/>
                                  </a:lnTo>
                                  <a:lnTo>
                                    <a:pt x="160" y="593"/>
                                  </a:lnTo>
                                  <a:lnTo>
                                    <a:pt x="248" y="593"/>
                                  </a:lnTo>
                                  <a:lnTo>
                                    <a:pt x="248" y="99"/>
                                  </a:lnTo>
                                  <a:close/>
                                  <a:moveTo>
                                    <a:pt x="248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160" y="99"/>
                                  </a:lnTo>
                                  <a:lnTo>
                                    <a:pt x="248" y="99"/>
                                  </a:lnTo>
                                  <a:lnTo>
                                    <a:pt x="248" y="0"/>
                                  </a:lnTo>
                                  <a:close/>
                                  <a:moveTo>
                                    <a:pt x="593" y="564"/>
                                  </a:moveTo>
                                  <a:lnTo>
                                    <a:pt x="593" y="648"/>
                                  </a:lnTo>
                                  <a:lnTo>
                                    <a:pt x="621" y="660"/>
                                  </a:lnTo>
                                  <a:lnTo>
                                    <a:pt x="654" y="668"/>
                                  </a:lnTo>
                                  <a:lnTo>
                                    <a:pt x="694" y="673"/>
                                  </a:lnTo>
                                  <a:lnTo>
                                    <a:pt x="740" y="675"/>
                                  </a:lnTo>
                                  <a:lnTo>
                                    <a:pt x="795" y="671"/>
                                  </a:lnTo>
                                  <a:lnTo>
                                    <a:pt x="843" y="660"/>
                                  </a:lnTo>
                                  <a:lnTo>
                                    <a:pt x="886" y="642"/>
                                  </a:lnTo>
                                  <a:lnTo>
                                    <a:pt x="922" y="616"/>
                                  </a:lnTo>
                                  <a:lnTo>
                                    <a:pt x="931" y="607"/>
                                  </a:lnTo>
                                  <a:lnTo>
                                    <a:pt x="739" y="607"/>
                                  </a:lnTo>
                                  <a:lnTo>
                                    <a:pt x="701" y="604"/>
                                  </a:lnTo>
                                  <a:lnTo>
                                    <a:pt x="664" y="596"/>
                                  </a:lnTo>
                                  <a:lnTo>
                                    <a:pt x="628" y="583"/>
                                  </a:lnTo>
                                  <a:lnTo>
                                    <a:pt x="593" y="564"/>
                                  </a:lnTo>
                                  <a:close/>
                                  <a:moveTo>
                                    <a:pt x="944" y="338"/>
                                  </a:moveTo>
                                  <a:lnTo>
                                    <a:pt x="724" y="338"/>
                                  </a:lnTo>
                                  <a:lnTo>
                                    <a:pt x="764" y="340"/>
                                  </a:lnTo>
                                  <a:lnTo>
                                    <a:pt x="799" y="347"/>
                                  </a:lnTo>
                                  <a:lnTo>
                                    <a:pt x="829" y="358"/>
                                  </a:lnTo>
                                  <a:lnTo>
                                    <a:pt x="854" y="373"/>
                                  </a:lnTo>
                                  <a:lnTo>
                                    <a:pt x="874" y="392"/>
                                  </a:lnTo>
                                  <a:lnTo>
                                    <a:pt x="888" y="414"/>
                                  </a:lnTo>
                                  <a:lnTo>
                                    <a:pt x="896" y="440"/>
                                  </a:lnTo>
                                  <a:lnTo>
                                    <a:pt x="899" y="470"/>
                                  </a:lnTo>
                                  <a:lnTo>
                                    <a:pt x="896" y="499"/>
                                  </a:lnTo>
                                  <a:lnTo>
                                    <a:pt x="888" y="526"/>
                                  </a:lnTo>
                                  <a:lnTo>
                                    <a:pt x="874" y="549"/>
                                  </a:lnTo>
                                  <a:lnTo>
                                    <a:pt x="855" y="569"/>
                                  </a:lnTo>
                                  <a:lnTo>
                                    <a:pt x="831" y="586"/>
                                  </a:lnTo>
                                  <a:lnTo>
                                    <a:pt x="804" y="597"/>
                                  </a:lnTo>
                                  <a:lnTo>
                                    <a:pt x="773" y="604"/>
                                  </a:lnTo>
                                  <a:lnTo>
                                    <a:pt x="739" y="607"/>
                                  </a:lnTo>
                                  <a:lnTo>
                                    <a:pt x="931" y="607"/>
                                  </a:lnTo>
                                  <a:lnTo>
                                    <a:pt x="951" y="585"/>
                                  </a:lnTo>
                                  <a:lnTo>
                                    <a:pt x="972" y="549"/>
                                  </a:lnTo>
                                  <a:lnTo>
                                    <a:pt x="984" y="509"/>
                                  </a:lnTo>
                                  <a:lnTo>
                                    <a:pt x="988" y="464"/>
                                  </a:lnTo>
                                  <a:lnTo>
                                    <a:pt x="984" y="420"/>
                                  </a:lnTo>
                                  <a:lnTo>
                                    <a:pt x="973" y="382"/>
                                  </a:lnTo>
                                  <a:lnTo>
                                    <a:pt x="953" y="349"/>
                                  </a:lnTo>
                                  <a:lnTo>
                                    <a:pt x="944" y="338"/>
                                  </a:lnTo>
                                  <a:close/>
                                  <a:moveTo>
                                    <a:pt x="957" y="14"/>
                                  </a:moveTo>
                                  <a:lnTo>
                                    <a:pt x="614" y="14"/>
                                  </a:lnTo>
                                  <a:lnTo>
                                    <a:pt x="614" y="344"/>
                                  </a:lnTo>
                                  <a:lnTo>
                                    <a:pt x="647" y="342"/>
                                  </a:lnTo>
                                  <a:lnTo>
                                    <a:pt x="676" y="340"/>
                                  </a:lnTo>
                                  <a:lnTo>
                                    <a:pt x="702" y="339"/>
                                  </a:lnTo>
                                  <a:lnTo>
                                    <a:pt x="724" y="338"/>
                                  </a:lnTo>
                                  <a:lnTo>
                                    <a:pt x="944" y="338"/>
                                  </a:lnTo>
                                  <a:lnTo>
                                    <a:pt x="927" y="320"/>
                                  </a:lnTo>
                                  <a:lnTo>
                                    <a:pt x="893" y="297"/>
                                  </a:lnTo>
                                  <a:lnTo>
                                    <a:pt x="853" y="281"/>
                                  </a:lnTo>
                                  <a:lnTo>
                                    <a:pt x="807" y="271"/>
                                  </a:lnTo>
                                  <a:lnTo>
                                    <a:pt x="789" y="270"/>
                                  </a:lnTo>
                                  <a:lnTo>
                                    <a:pt x="696" y="270"/>
                                  </a:lnTo>
                                  <a:lnTo>
                                    <a:pt x="696" y="86"/>
                                  </a:lnTo>
                                  <a:lnTo>
                                    <a:pt x="957" y="86"/>
                                  </a:lnTo>
                                  <a:lnTo>
                                    <a:pt x="957" y="14"/>
                                  </a:lnTo>
                                  <a:close/>
                                  <a:moveTo>
                                    <a:pt x="755" y="268"/>
                                  </a:moveTo>
                                  <a:lnTo>
                                    <a:pt x="744" y="268"/>
                                  </a:lnTo>
                                  <a:lnTo>
                                    <a:pt x="730" y="269"/>
                                  </a:lnTo>
                                  <a:lnTo>
                                    <a:pt x="696" y="270"/>
                                  </a:lnTo>
                                  <a:lnTo>
                                    <a:pt x="789" y="270"/>
                                  </a:lnTo>
                                  <a:lnTo>
                                    <a:pt x="755" y="2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12" name="任意多边形 712"/>
                          <wps:cNvSpPr/>
                          <wps:spPr>
                            <a:xfrm>
                              <a:off x="3420" y="8572"/>
                              <a:ext cx="217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5" h="675">
                                  <a:moveTo>
                                    <a:pt x="403" y="593"/>
                                  </a:moveTo>
                                  <a:lnTo>
                                    <a:pt x="4" y="593"/>
                                  </a:lnTo>
                                  <a:lnTo>
                                    <a:pt x="4" y="664"/>
                                  </a:lnTo>
                                  <a:lnTo>
                                    <a:pt x="403" y="664"/>
                                  </a:lnTo>
                                  <a:lnTo>
                                    <a:pt x="403" y="593"/>
                                  </a:lnTo>
                                  <a:close/>
                                  <a:moveTo>
                                    <a:pt x="248" y="100"/>
                                  </a:moveTo>
                                  <a:lnTo>
                                    <a:pt x="160" y="100"/>
                                  </a:lnTo>
                                  <a:lnTo>
                                    <a:pt x="160" y="593"/>
                                  </a:lnTo>
                                  <a:lnTo>
                                    <a:pt x="248" y="593"/>
                                  </a:lnTo>
                                  <a:lnTo>
                                    <a:pt x="248" y="100"/>
                                  </a:lnTo>
                                  <a:close/>
                                  <a:moveTo>
                                    <a:pt x="248" y="0"/>
                                  </a:moveTo>
                                  <a:lnTo>
                                    <a:pt x="0" y="68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160" y="100"/>
                                  </a:lnTo>
                                  <a:lnTo>
                                    <a:pt x="248" y="100"/>
                                  </a:lnTo>
                                  <a:lnTo>
                                    <a:pt x="248" y="0"/>
                                  </a:lnTo>
                                  <a:close/>
                                  <a:moveTo>
                                    <a:pt x="854" y="3"/>
                                  </a:moveTo>
                                  <a:lnTo>
                                    <a:pt x="793" y="10"/>
                                  </a:lnTo>
                                  <a:lnTo>
                                    <a:pt x="738" y="29"/>
                                  </a:lnTo>
                                  <a:lnTo>
                                    <a:pt x="689" y="60"/>
                                  </a:lnTo>
                                  <a:lnTo>
                                    <a:pt x="646" y="105"/>
                                  </a:lnTo>
                                  <a:lnTo>
                                    <a:pt x="611" y="160"/>
                                  </a:lnTo>
                                  <a:lnTo>
                                    <a:pt x="586" y="224"/>
                                  </a:lnTo>
                                  <a:lnTo>
                                    <a:pt x="571" y="297"/>
                                  </a:lnTo>
                                  <a:lnTo>
                                    <a:pt x="567" y="378"/>
                                  </a:lnTo>
                                  <a:lnTo>
                                    <a:pt x="570" y="445"/>
                                  </a:lnTo>
                                  <a:lnTo>
                                    <a:pt x="582" y="504"/>
                                  </a:lnTo>
                                  <a:lnTo>
                                    <a:pt x="601" y="555"/>
                                  </a:lnTo>
                                  <a:lnTo>
                                    <a:pt x="627" y="598"/>
                                  </a:lnTo>
                                  <a:lnTo>
                                    <a:pt x="660" y="632"/>
                                  </a:lnTo>
                                  <a:lnTo>
                                    <a:pt x="699" y="656"/>
                                  </a:lnTo>
                                  <a:lnTo>
                                    <a:pt x="743" y="670"/>
                                  </a:lnTo>
                                  <a:lnTo>
                                    <a:pt x="793" y="675"/>
                                  </a:lnTo>
                                  <a:lnTo>
                                    <a:pt x="839" y="671"/>
                                  </a:lnTo>
                                  <a:lnTo>
                                    <a:pt x="881" y="660"/>
                                  </a:lnTo>
                                  <a:lnTo>
                                    <a:pt x="919" y="641"/>
                                  </a:lnTo>
                                  <a:lnTo>
                                    <a:pt x="952" y="614"/>
                                  </a:lnTo>
                                  <a:lnTo>
                                    <a:pt x="958" y="607"/>
                                  </a:lnTo>
                                  <a:lnTo>
                                    <a:pt x="796" y="607"/>
                                  </a:lnTo>
                                  <a:lnTo>
                                    <a:pt x="767" y="604"/>
                                  </a:lnTo>
                                  <a:lnTo>
                                    <a:pt x="741" y="596"/>
                                  </a:lnTo>
                                  <a:lnTo>
                                    <a:pt x="718" y="581"/>
                                  </a:lnTo>
                                  <a:lnTo>
                                    <a:pt x="698" y="561"/>
                                  </a:lnTo>
                                  <a:lnTo>
                                    <a:pt x="682" y="537"/>
                                  </a:lnTo>
                                  <a:lnTo>
                                    <a:pt x="671" y="511"/>
                                  </a:lnTo>
                                  <a:lnTo>
                                    <a:pt x="664" y="482"/>
                                  </a:lnTo>
                                  <a:lnTo>
                                    <a:pt x="662" y="452"/>
                                  </a:lnTo>
                                  <a:lnTo>
                                    <a:pt x="664" y="427"/>
                                  </a:lnTo>
                                  <a:lnTo>
                                    <a:pt x="671" y="403"/>
                                  </a:lnTo>
                                  <a:lnTo>
                                    <a:pt x="682" y="382"/>
                                  </a:lnTo>
                                  <a:lnTo>
                                    <a:pt x="699" y="362"/>
                                  </a:lnTo>
                                  <a:lnTo>
                                    <a:pt x="718" y="346"/>
                                  </a:lnTo>
                                  <a:lnTo>
                                    <a:pt x="656" y="346"/>
                                  </a:lnTo>
                                  <a:lnTo>
                                    <a:pt x="660" y="286"/>
                                  </a:lnTo>
                                  <a:lnTo>
                                    <a:pt x="671" y="232"/>
                                  </a:lnTo>
                                  <a:lnTo>
                                    <a:pt x="688" y="185"/>
                                  </a:lnTo>
                                  <a:lnTo>
                                    <a:pt x="712" y="145"/>
                                  </a:lnTo>
                                  <a:lnTo>
                                    <a:pt x="742" y="113"/>
                                  </a:lnTo>
                                  <a:lnTo>
                                    <a:pt x="776" y="90"/>
                                  </a:lnTo>
                                  <a:lnTo>
                                    <a:pt x="814" y="76"/>
                                  </a:lnTo>
                                  <a:lnTo>
                                    <a:pt x="857" y="72"/>
                                  </a:lnTo>
                                  <a:lnTo>
                                    <a:pt x="971" y="72"/>
                                  </a:lnTo>
                                  <a:lnTo>
                                    <a:pt x="971" y="22"/>
                                  </a:lnTo>
                                  <a:lnTo>
                                    <a:pt x="948" y="14"/>
                                  </a:lnTo>
                                  <a:lnTo>
                                    <a:pt x="921" y="8"/>
                                  </a:lnTo>
                                  <a:lnTo>
                                    <a:pt x="890" y="5"/>
                                  </a:lnTo>
                                  <a:lnTo>
                                    <a:pt x="854" y="3"/>
                                  </a:lnTo>
                                  <a:close/>
                                  <a:moveTo>
                                    <a:pt x="971" y="324"/>
                                  </a:moveTo>
                                  <a:lnTo>
                                    <a:pt x="795" y="324"/>
                                  </a:lnTo>
                                  <a:lnTo>
                                    <a:pt x="824" y="327"/>
                                  </a:lnTo>
                                  <a:lnTo>
                                    <a:pt x="850" y="334"/>
                                  </a:lnTo>
                                  <a:lnTo>
                                    <a:pt x="872" y="345"/>
                                  </a:lnTo>
                                  <a:lnTo>
                                    <a:pt x="891" y="362"/>
                                  </a:lnTo>
                                  <a:lnTo>
                                    <a:pt x="906" y="382"/>
                                  </a:lnTo>
                                  <a:lnTo>
                                    <a:pt x="917" y="407"/>
                                  </a:lnTo>
                                  <a:lnTo>
                                    <a:pt x="923" y="435"/>
                                  </a:lnTo>
                                  <a:lnTo>
                                    <a:pt x="925" y="466"/>
                                  </a:lnTo>
                                  <a:lnTo>
                                    <a:pt x="923" y="496"/>
                                  </a:lnTo>
                                  <a:lnTo>
                                    <a:pt x="916" y="523"/>
                                  </a:lnTo>
                                  <a:lnTo>
                                    <a:pt x="905" y="547"/>
                                  </a:lnTo>
                                  <a:lnTo>
                                    <a:pt x="889" y="568"/>
                                  </a:lnTo>
                                  <a:lnTo>
                                    <a:pt x="870" y="585"/>
                                  </a:lnTo>
                                  <a:lnTo>
                                    <a:pt x="848" y="597"/>
                                  </a:lnTo>
                                  <a:lnTo>
                                    <a:pt x="823" y="605"/>
                                  </a:lnTo>
                                  <a:lnTo>
                                    <a:pt x="796" y="607"/>
                                  </a:lnTo>
                                  <a:lnTo>
                                    <a:pt x="958" y="607"/>
                                  </a:lnTo>
                                  <a:lnTo>
                                    <a:pt x="979" y="581"/>
                                  </a:lnTo>
                                  <a:lnTo>
                                    <a:pt x="999" y="544"/>
                                  </a:lnTo>
                                  <a:lnTo>
                                    <a:pt x="1010" y="503"/>
                                  </a:lnTo>
                                  <a:lnTo>
                                    <a:pt x="1014" y="457"/>
                                  </a:lnTo>
                                  <a:lnTo>
                                    <a:pt x="1011" y="414"/>
                                  </a:lnTo>
                                  <a:lnTo>
                                    <a:pt x="1001" y="375"/>
                                  </a:lnTo>
                                  <a:lnTo>
                                    <a:pt x="984" y="341"/>
                                  </a:lnTo>
                                  <a:lnTo>
                                    <a:pt x="971" y="324"/>
                                  </a:lnTo>
                                  <a:close/>
                                  <a:moveTo>
                                    <a:pt x="816" y="256"/>
                                  </a:moveTo>
                                  <a:lnTo>
                                    <a:pt x="766" y="262"/>
                                  </a:lnTo>
                                  <a:lnTo>
                                    <a:pt x="723" y="279"/>
                                  </a:lnTo>
                                  <a:lnTo>
                                    <a:pt x="687" y="307"/>
                                  </a:lnTo>
                                  <a:lnTo>
                                    <a:pt x="659" y="346"/>
                                  </a:lnTo>
                                  <a:lnTo>
                                    <a:pt x="718" y="346"/>
                                  </a:lnTo>
                                  <a:lnTo>
                                    <a:pt x="718" y="346"/>
                                  </a:lnTo>
                                  <a:lnTo>
                                    <a:pt x="741" y="334"/>
                                  </a:lnTo>
                                  <a:lnTo>
                                    <a:pt x="766" y="327"/>
                                  </a:lnTo>
                                  <a:lnTo>
                                    <a:pt x="795" y="324"/>
                                  </a:lnTo>
                                  <a:lnTo>
                                    <a:pt x="971" y="324"/>
                                  </a:lnTo>
                                  <a:lnTo>
                                    <a:pt x="960" y="311"/>
                                  </a:lnTo>
                                  <a:lnTo>
                                    <a:pt x="931" y="287"/>
                                  </a:lnTo>
                                  <a:lnTo>
                                    <a:pt x="897" y="270"/>
                                  </a:lnTo>
                                  <a:lnTo>
                                    <a:pt x="859" y="260"/>
                                  </a:lnTo>
                                  <a:lnTo>
                                    <a:pt x="816" y="256"/>
                                  </a:lnTo>
                                  <a:close/>
                                  <a:moveTo>
                                    <a:pt x="971" y="72"/>
                                  </a:moveTo>
                                  <a:lnTo>
                                    <a:pt x="857" y="72"/>
                                  </a:lnTo>
                                  <a:lnTo>
                                    <a:pt x="886" y="73"/>
                                  </a:lnTo>
                                  <a:lnTo>
                                    <a:pt x="915" y="78"/>
                                  </a:lnTo>
                                  <a:lnTo>
                                    <a:pt x="943" y="86"/>
                                  </a:lnTo>
                                  <a:lnTo>
                                    <a:pt x="971" y="98"/>
                                  </a:lnTo>
                                  <a:lnTo>
                                    <a:pt x="971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13" name="任意多边形 713"/>
                          <wps:cNvSpPr/>
                          <wps:spPr>
                            <a:xfrm>
                              <a:off x="1506" y="8747"/>
                              <a:ext cx="237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6" h="493">
                                  <a:moveTo>
                                    <a:pt x="525" y="186"/>
                                  </a:moveTo>
                                  <a:lnTo>
                                    <a:pt x="287" y="186"/>
                                  </a:lnTo>
                                  <a:lnTo>
                                    <a:pt x="287" y="0"/>
                                  </a:lnTo>
                                  <a:lnTo>
                                    <a:pt x="238" y="0"/>
                                  </a:lnTo>
                                  <a:lnTo>
                                    <a:pt x="238" y="186"/>
                                  </a:lnTo>
                                  <a:lnTo>
                                    <a:pt x="0" y="186"/>
                                  </a:lnTo>
                                  <a:lnTo>
                                    <a:pt x="0" y="227"/>
                                  </a:lnTo>
                                  <a:lnTo>
                                    <a:pt x="238" y="227"/>
                                  </a:lnTo>
                                  <a:lnTo>
                                    <a:pt x="238" y="492"/>
                                  </a:lnTo>
                                  <a:lnTo>
                                    <a:pt x="287" y="492"/>
                                  </a:lnTo>
                                  <a:lnTo>
                                    <a:pt x="287" y="227"/>
                                  </a:lnTo>
                                  <a:lnTo>
                                    <a:pt x="525" y="227"/>
                                  </a:lnTo>
                                  <a:lnTo>
                                    <a:pt x="525" y="186"/>
                                  </a:lnTo>
                                  <a:close/>
                                  <a:moveTo>
                                    <a:pt x="1105" y="392"/>
                                  </a:moveTo>
                                  <a:lnTo>
                                    <a:pt x="587" y="392"/>
                                  </a:lnTo>
                                  <a:lnTo>
                                    <a:pt x="587" y="434"/>
                                  </a:lnTo>
                                  <a:lnTo>
                                    <a:pt x="1105" y="434"/>
                                  </a:lnTo>
                                  <a:lnTo>
                                    <a:pt x="1105" y="3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14" name="任意多边形 714"/>
                          <wps:cNvSpPr/>
                          <wps:spPr>
                            <a:xfrm>
                              <a:off x="1984" y="8747"/>
                              <a:ext cx="238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8" h="493">
                                  <a:moveTo>
                                    <a:pt x="525" y="186"/>
                                  </a:moveTo>
                                  <a:lnTo>
                                    <a:pt x="287" y="186"/>
                                  </a:lnTo>
                                  <a:lnTo>
                                    <a:pt x="287" y="0"/>
                                  </a:lnTo>
                                  <a:lnTo>
                                    <a:pt x="237" y="0"/>
                                  </a:lnTo>
                                  <a:lnTo>
                                    <a:pt x="237" y="186"/>
                                  </a:lnTo>
                                  <a:lnTo>
                                    <a:pt x="0" y="186"/>
                                  </a:lnTo>
                                  <a:lnTo>
                                    <a:pt x="0" y="227"/>
                                  </a:lnTo>
                                  <a:lnTo>
                                    <a:pt x="237" y="227"/>
                                  </a:lnTo>
                                  <a:lnTo>
                                    <a:pt x="237" y="492"/>
                                  </a:lnTo>
                                  <a:lnTo>
                                    <a:pt x="287" y="492"/>
                                  </a:lnTo>
                                  <a:lnTo>
                                    <a:pt x="287" y="227"/>
                                  </a:lnTo>
                                  <a:lnTo>
                                    <a:pt x="525" y="227"/>
                                  </a:lnTo>
                                  <a:lnTo>
                                    <a:pt x="525" y="186"/>
                                  </a:lnTo>
                                  <a:close/>
                                  <a:moveTo>
                                    <a:pt x="1048" y="221"/>
                                  </a:moveTo>
                                  <a:lnTo>
                                    <a:pt x="645" y="221"/>
                                  </a:lnTo>
                                  <a:lnTo>
                                    <a:pt x="645" y="263"/>
                                  </a:lnTo>
                                  <a:lnTo>
                                    <a:pt x="1048" y="263"/>
                                  </a:lnTo>
                                  <a:lnTo>
                                    <a:pt x="1048" y="221"/>
                                  </a:lnTo>
                                  <a:close/>
                                  <a:moveTo>
                                    <a:pt x="1108" y="412"/>
                                  </a:moveTo>
                                  <a:lnTo>
                                    <a:pt x="587" y="412"/>
                                  </a:lnTo>
                                  <a:lnTo>
                                    <a:pt x="587" y="455"/>
                                  </a:lnTo>
                                  <a:lnTo>
                                    <a:pt x="1108" y="455"/>
                                  </a:lnTo>
                                  <a:lnTo>
                                    <a:pt x="1108" y="4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15" name="任意多边形 715"/>
                          <wps:cNvSpPr/>
                          <wps:spPr>
                            <a:xfrm>
                              <a:off x="2468" y="8747"/>
                              <a:ext cx="225" cy="10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1" h="477">
                                  <a:moveTo>
                                    <a:pt x="278" y="219"/>
                                  </a:moveTo>
                                  <a:lnTo>
                                    <a:pt x="230" y="219"/>
                                  </a:lnTo>
                                  <a:lnTo>
                                    <a:pt x="230" y="477"/>
                                  </a:lnTo>
                                  <a:lnTo>
                                    <a:pt x="278" y="477"/>
                                  </a:lnTo>
                                  <a:lnTo>
                                    <a:pt x="278" y="219"/>
                                  </a:lnTo>
                                  <a:close/>
                                  <a:moveTo>
                                    <a:pt x="509" y="180"/>
                                  </a:moveTo>
                                  <a:lnTo>
                                    <a:pt x="0" y="180"/>
                                  </a:lnTo>
                                  <a:lnTo>
                                    <a:pt x="0" y="219"/>
                                  </a:lnTo>
                                  <a:lnTo>
                                    <a:pt x="509" y="219"/>
                                  </a:lnTo>
                                  <a:lnTo>
                                    <a:pt x="509" y="180"/>
                                  </a:lnTo>
                                  <a:close/>
                                  <a:moveTo>
                                    <a:pt x="278" y="0"/>
                                  </a:moveTo>
                                  <a:lnTo>
                                    <a:pt x="230" y="0"/>
                                  </a:lnTo>
                                  <a:lnTo>
                                    <a:pt x="230" y="180"/>
                                  </a:lnTo>
                                  <a:lnTo>
                                    <a:pt x="278" y="180"/>
                                  </a:lnTo>
                                  <a:lnTo>
                                    <a:pt x="278" y="0"/>
                                  </a:lnTo>
                                  <a:close/>
                                  <a:moveTo>
                                    <a:pt x="1051" y="33"/>
                                  </a:moveTo>
                                  <a:lnTo>
                                    <a:pt x="601" y="33"/>
                                  </a:lnTo>
                                  <a:lnTo>
                                    <a:pt x="601" y="475"/>
                                  </a:lnTo>
                                  <a:lnTo>
                                    <a:pt x="645" y="475"/>
                                  </a:lnTo>
                                  <a:lnTo>
                                    <a:pt x="645" y="446"/>
                                  </a:lnTo>
                                  <a:lnTo>
                                    <a:pt x="1051" y="446"/>
                                  </a:lnTo>
                                  <a:lnTo>
                                    <a:pt x="1051" y="408"/>
                                  </a:lnTo>
                                  <a:lnTo>
                                    <a:pt x="645" y="408"/>
                                  </a:lnTo>
                                  <a:lnTo>
                                    <a:pt x="645" y="72"/>
                                  </a:lnTo>
                                  <a:lnTo>
                                    <a:pt x="1051" y="72"/>
                                  </a:lnTo>
                                  <a:lnTo>
                                    <a:pt x="1051" y="33"/>
                                  </a:lnTo>
                                  <a:close/>
                                  <a:moveTo>
                                    <a:pt x="1051" y="446"/>
                                  </a:moveTo>
                                  <a:lnTo>
                                    <a:pt x="1007" y="446"/>
                                  </a:lnTo>
                                  <a:lnTo>
                                    <a:pt x="1007" y="475"/>
                                  </a:lnTo>
                                  <a:lnTo>
                                    <a:pt x="1051" y="475"/>
                                  </a:lnTo>
                                  <a:lnTo>
                                    <a:pt x="1051" y="446"/>
                                  </a:lnTo>
                                  <a:close/>
                                  <a:moveTo>
                                    <a:pt x="1051" y="72"/>
                                  </a:moveTo>
                                  <a:lnTo>
                                    <a:pt x="1007" y="72"/>
                                  </a:lnTo>
                                  <a:lnTo>
                                    <a:pt x="1007" y="408"/>
                                  </a:lnTo>
                                  <a:lnTo>
                                    <a:pt x="1051" y="408"/>
                                  </a:lnTo>
                                  <a:lnTo>
                                    <a:pt x="1051" y="72"/>
                                  </a:lnTo>
                                  <a:close/>
                                  <a:moveTo>
                                    <a:pt x="788" y="72"/>
                                  </a:moveTo>
                                  <a:lnTo>
                                    <a:pt x="745" y="72"/>
                                  </a:lnTo>
                                  <a:lnTo>
                                    <a:pt x="744" y="132"/>
                                  </a:lnTo>
                                  <a:lnTo>
                                    <a:pt x="741" y="179"/>
                                  </a:lnTo>
                                  <a:lnTo>
                                    <a:pt x="737" y="214"/>
                                  </a:lnTo>
                                  <a:lnTo>
                                    <a:pt x="731" y="236"/>
                                  </a:lnTo>
                                  <a:lnTo>
                                    <a:pt x="720" y="259"/>
                                  </a:lnTo>
                                  <a:lnTo>
                                    <a:pt x="703" y="280"/>
                                  </a:lnTo>
                                  <a:lnTo>
                                    <a:pt x="678" y="301"/>
                                  </a:lnTo>
                                  <a:lnTo>
                                    <a:pt x="647" y="321"/>
                                  </a:lnTo>
                                  <a:lnTo>
                                    <a:pt x="656" y="329"/>
                                  </a:lnTo>
                                  <a:lnTo>
                                    <a:pt x="664" y="337"/>
                                  </a:lnTo>
                                  <a:lnTo>
                                    <a:pt x="672" y="345"/>
                                  </a:lnTo>
                                  <a:lnTo>
                                    <a:pt x="679" y="353"/>
                                  </a:lnTo>
                                  <a:lnTo>
                                    <a:pt x="713" y="329"/>
                                  </a:lnTo>
                                  <a:lnTo>
                                    <a:pt x="739" y="305"/>
                                  </a:lnTo>
                                  <a:lnTo>
                                    <a:pt x="759" y="280"/>
                                  </a:lnTo>
                                  <a:lnTo>
                                    <a:pt x="771" y="253"/>
                                  </a:lnTo>
                                  <a:lnTo>
                                    <a:pt x="778" y="226"/>
                                  </a:lnTo>
                                  <a:lnTo>
                                    <a:pt x="783" y="186"/>
                                  </a:lnTo>
                                  <a:lnTo>
                                    <a:pt x="787" y="135"/>
                                  </a:lnTo>
                                  <a:lnTo>
                                    <a:pt x="788" y="72"/>
                                  </a:lnTo>
                                  <a:close/>
                                  <a:moveTo>
                                    <a:pt x="905" y="72"/>
                                  </a:moveTo>
                                  <a:lnTo>
                                    <a:pt x="863" y="72"/>
                                  </a:lnTo>
                                  <a:lnTo>
                                    <a:pt x="863" y="256"/>
                                  </a:lnTo>
                                  <a:lnTo>
                                    <a:pt x="867" y="282"/>
                                  </a:lnTo>
                                  <a:lnTo>
                                    <a:pt x="880" y="300"/>
                                  </a:lnTo>
                                  <a:lnTo>
                                    <a:pt x="902" y="311"/>
                                  </a:lnTo>
                                  <a:lnTo>
                                    <a:pt x="932" y="315"/>
                                  </a:lnTo>
                                  <a:lnTo>
                                    <a:pt x="992" y="315"/>
                                  </a:lnTo>
                                  <a:lnTo>
                                    <a:pt x="1000" y="276"/>
                                  </a:lnTo>
                                  <a:lnTo>
                                    <a:pt x="939" y="276"/>
                                  </a:lnTo>
                                  <a:lnTo>
                                    <a:pt x="924" y="274"/>
                                  </a:lnTo>
                                  <a:lnTo>
                                    <a:pt x="914" y="270"/>
                                  </a:lnTo>
                                  <a:lnTo>
                                    <a:pt x="908" y="262"/>
                                  </a:lnTo>
                                  <a:lnTo>
                                    <a:pt x="905" y="251"/>
                                  </a:lnTo>
                                  <a:lnTo>
                                    <a:pt x="905" y="72"/>
                                  </a:lnTo>
                                  <a:close/>
                                  <a:moveTo>
                                    <a:pt x="1000" y="275"/>
                                  </a:moveTo>
                                  <a:lnTo>
                                    <a:pt x="982" y="275"/>
                                  </a:lnTo>
                                  <a:lnTo>
                                    <a:pt x="939" y="276"/>
                                  </a:lnTo>
                                  <a:lnTo>
                                    <a:pt x="1000" y="276"/>
                                  </a:lnTo>
                                  <a:lnTo>
                                    <a:pt x="1000" y="2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16" name="任意多边形 716"/>
                          <wps:cNvSpPr/>
                          <wps:spPr>
                            <a:xfrm>
                              <a:off x="2938" y="8747"/>
                              <a:ext cx="239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5" h="493">
                                  <a:moveTo>
                                    <a:pt x="287" y="227"/>
                                  </a:moveTo>
                                  <a:lnTo>
                                    <a:pt x="237" y="227"/>
                                  </a:lnTo>
                                  <a:lnTo>
                                    <a:pt x="237" y="492"/>
                                  </a:lnTo>
                                  <a:lnTo>
                                    <a:pt x="287" y="492"/>
                                  </a:lnTo>
                                  <a:lnTo>
                                    <a:pt x="287" y="227"/>
                                  </a:lnTo>
                                  <a:close/>
                                  <a:moveTo>
                                    <a:pt x="525" y="186"/>
                                  </a:moveTo>
                                  <a:lnTo>
                                    <a:pt x="0" y="186"/>
                                  </a:lnTo>
                                  <a:lnTo>
                                    <a:pt x="0" y="227"/>
                                  </a:lnTo>
                                  <a:lnTo>
                                    <a:pt x="525" y="227"/>
                                  </a:lnTo>
                                  <a:lnTo>
                                    <a:pt x="525" y="186"/>
                                  </a:lnTo>
                                  <a:close/>
                                  <a:moveTo>
                                    <a:pt x="287" y="0"/>
                                  </a:moveTo>
                                  <a:lnTo>
                                    <a:pt x="237" y="0"/>
                                  </a:lnTo>
                                  <a:lnTo>
                                    <a:pt x="237" y="186"/>
                                  </a:lnTo>
                                  <a:lnTo>
                                    <a:pt x="287" y="186"/>
                                  </a:lnTo>
                                  <a:lnTo>
                                    <a:pt x="287" y="0"/>
                                  </a:lnTo>
                                  <a:close/>
                                  <a:moveTo>
                                    <a:pt x="1115" y="428"/>
                                  </a:moveTo>
                                  <a:lnTo>
                                    <a:pt x="582" y="428"/>
                                  </a:lnTo>
                                  <a:lnTo>
                                    <a:pt x="582" y="466"/>
                                  </a:lnTo>
                                  <a:lnTo>
                                    <a:pt x="1115" y="466"/>
                                  </a:lnTo>
                                  <a:lnTo>
                                    <a:pt x="1115" y="428"/>
                                  </a:lnTo>
                                  <a:close/>
                                  <a:moveTo>
                                    <a:pt x="784" y="231"/>
                                  </a:moveTo>
                                  <a:lnTo>
                                    <a:pt x="738" y="231"/>
                                  </a:lnTo>
                                  <a:lnTo>
                                    <a:pt x="707" y="428"/>
                                  </a:lnTo>
                                  <a:lnTo>
                                    <a:pt x="752" y="428"/>
                                  </a:lnTo>
                                  <a:lnTo>
                                    <a:pt x="784" y="231"/>
                                  </a:lnTo>
                                  <a:close/>
                                  <a:moveTo>
                                    <a:pt x="1027" y="193"/>
                                  </a:moveTo>
                                  <a:lnTo>
                                    <a:pt x="615" y="193"/>
                                  </a:lnTo>
                                  <a:lnTo>
                                    <a:pt x="615" y="231"/>
                                  </a:lnTo>
                                  <a:lnTo>
                                    <a:pt x="982" y="231"/>
                                  </a:lnTo>
                                  <a:lnTo>
                                    <a:pt x="982" y="428"/>
                                  </a:lnTo>
                                  <a:lnTo>
                                    <a:pt x="1027" y="428"/>
                                  </a:lnTo>
                                  <a:lnTo>
                                    <a:pt x="1027" y="193"/>
                                  </a:lnTo>
                                  <a:close/>
                                  <a:moveTo>
                                    <a:pt x="810" y="71"/>
                                  </a:moveTo>
                                  <a:lnTo>
                                    <a:pt x="764" y="71"/>
                                  </a:lnTo>
                                  <a:lnTo>
                                    <a:pt x="745" y="193"/>
                                  </a:lnTo>
                                  <a:lnTo>
                                    <a:pt x="790" y="193"/>
                                  </a:lnTo>
                                  <a:lnTo>
                                    <a:pt x="810" y="71"/>
                                  </a:lnTo>
                                  <a:close/>
                                  <a:moveTo>
                                    <a:pt x="1089" y="32"/>
                                  </a:moveTo>
                                  <a:lnTo>
                                    <a:pt x="601" y="32"/>
                                  </a:lnTo>
                                  <a:lnTo>
                                    <a:pt x="601" y="71"/>
                                  </a:lnTo>
                                  <a:lnTo>
                                    <a:pt x="1089" y="71"/>
                                  </a:lnTo>
                                  <a:lnTo>
                                    <a:pt x="1089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17" name="任意多边形 717"/>
                          <wps:cNvSpPr/>
                          <wps:spPr>
                            <a:xfrm>
                              <a:off x="3409" y="8747"/>
                              <a:ext cx="238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1" h="493">
                                  <a:moveTo>
                                    <a:pt x="287" y="227"/>
                                  </a:moveTo>
                                  <a:lnTo>
                                    <a:pt x="238" y="227"/>
                                  </a:lnTo>
                                  <a:lnTo>
                                    <a:pt x="238" y="492"/>
                                  </a:lnTo>
                                  <a:lnTo>
                                    <a:pt x="287" y="492"/>
                                  </a:lnTo>
                                  <a:lnTo>
                                    <a:pt x="287" y="227"/>
                                  </a:lnTo>
                                  <a:close/>
                                  <a:moveTo>
                                    <a:pt x="525" y="186"/>
                                  </a:moveTo>
                                  <a:lnTo>
                                    <a:pt x="0" y="186"/>
                                  </a:lnTo>
                                  <a:lnTo>
                                    <a:pt x="0" y="227"/>
                                  </a:lnTo>
                                  <a:lnTo>
                                    <a:pt x="525" y="227"/>
                                  </a:lnTo>
                                  <a:lnTo>
                                    <a:pt x="525" y="186"/>
                                  </a:lnTo>
                                  <a:close/>
                                  <a:moveTo>
                                    <a:pt x="287" y="0"/>
                                  </a:moveTo>
                                  <a:lnTo>
                                    <a:pt x="238" y="0"/>
                                  </a:lnTo>
                                  <a:lnTo>
                                    <a:pt x="238" y="186"/>
                                  </a:lnTo>
                                  <a:lnTo>
                                    <a:pt x="287" y="186"/>
                                  </a:lnTo>
                                  <a:lnTo>
                                    <a:pt x="287" y="0"/>
                                  </a:lnTo>
                                  <a:close/>
                                  <a:moveTo>
                                    <a:pt x="1111" y="127"/>
                                  </a:moveTo>
                                  <a:lnTo>
                                    <a:pt x="587" y="127"/>
                                  </a:lnTo>
                                  <a:lnTo>
                                    <a:pt x="587" y="168"/>
                                  </a:lnTo>
                                  <a:lnTo>
                                    <a:pt x="1111" y="168"/>
                                  </a:lnTo>
                                  <a:lnTo>
                                    <a:pt x="1111" y="127"/>
                                  </a:lnTo>
                                  <a:close/>
                                  <a:moveTo>
                                    <a:pt x="831" y="1"/>
                                  </a:moveTo>
                                  <a:lnTo>
                                    <a:pt x="792" y="21"/>
                                  </a:lnTo>
                                  <a:lnTo>
                                    <a:pt x="804" y="38"/>
                                  </a:lnTo>
                                  <a:lnTo>
                                    <a:pt x="818" y="59"/>
                                  </a:lnTo>
                                  <a:lnTo>
                                    <a:pt x="833" y="85"/>
                                  </a:lnTo>
                                  <a:lnTo>
                                    <a:pt x="850" y="114"/>
                                  </a:lnTo>
                                  <a:lnTo>
                                    <a:pt x="894" y="92"/>
                                  </a:lnTo>
                                  <a:lnTo>
                                    <a:pt x="876" y="65"/>
                                  </a:lnTo>
                                  <a:lnTo>
                                    <a:pt x="860" y="40"/>
                                  </a:lnTo>
                                  <a:lnTo>
                                    <a:pt x="845" y="19"/>
                                  </a:lnTo>
                                  <a:lnTo>
                                    <a:pt x="831" y="1"/>
                                  </a:lnTo>
                                  <a:close/>
                                  <a:moveTo>
                                    <a:pt x="749" y="227"/>
                                  </a:moveTo>
                                  <a:lnTo>
                                    <a:pt x="713" y="290"/>
                                  </a:lnTo>
                                  <a:lnTo>
                                    <a:pt x="673" y="348"/>
                                  </a:lnTo>
                                  <a:lnTo>
                                    <a:pt x="631" y="402"/>
                                  </a:lnTo>
                                  <a:lnTo>
                                    <a:pt x="586" y="451"/>
                                  </a:lnTo>
                                  <a:lnTo>
                                    <a:pt x="607" y="467"/>
                                  </a:lnTo>
                                  <a:lnTo>
                                    <a:pt x="617" y="475"/>
                                  </a:lnTo>
                                  <a:lnTo>
                                    <a:pt x="626" y="482"/>
                                  </a:lnTo>
                                  <a:lnTo>
                                    <a:pt x="673" y="427"/>
                                  </a:lnTo>
                                  <a:lnTo>
                                    <a:pt x="716" y="369"/>
                                  </a:lnTo>
                                  <a:lnTo>
                                    <a:pt x="757" y="310"/>
                                  </a:lnTo>
                                  <a:lnTo>
                                    <a:pt x="795" y="250"/>
                                  </a:lnTo>
                                  <a:lnTo>
                                    <a:pt x="749" y="227"/>
                                  </a:lnTo>
                                  <a:close/>
                                  <a:moveTo>
                                    <a:pt x="932" y="231"/>
                                  </a:moveTo>
                                  <a:lnTo>
                                    <a:pt x="895" y="256"/>
                                  </a:lnTo>
                                  <a:lnTo>
                                    <a:pt x="932" y="302"/>
                                  </a:lnTo>
                                  <a:lnTo>
                                    <a:pt x="971" y="353"/>
                                  </a:lnTo>
                                  <a:lnTo>
                                    <a:pt x="1013" y="412"/>
                                  </a:lnTo>
                                  <a:lnTo>
                                    <a:pt x="1058" y="477"/>
                                  </a:lnTo>
                                  <a:lnTo>
                                    <a:pt x="1104" y="446"/>
                                  </a:lnTo>
                                  <a:lnTo>
                                    <a:pt x="1062" y="390"/>
                                  </a:lnTo>
                                  <a:lnTo>
                                    <a:pt x="1019" y="336"/>
                                  </a:lnTo>
                                  <a:lnTo>
                                    <a:pt x="976" y="283"/>
                                  </a:lnTo>
                                  <a:lnTo>
                                    <a:pt x="932" y="2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18" name="任意多边形 718"/>
                          <wps:cNvSpPr/>
                          <wps:spPr>
                            <a:xfrm>
                              <a:off x="1516" y="8947"/>
                              <a:ext cx="216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5" h="675">
                                  <a:moveTo>
                                    <a:pt x="403" y="593"/>
                                  </a:moveTo>
                                  <a:lnTo>
                                    <a:pt x="5" y="593"/>
                                  </a:lnTo>
                                  <a:lnTo>
                                    <a:pt x="5" y="664"/>
                                  </a:lnTo>
                                  <a:lnTo>
                                    <a:pt x="403" y="664"/>
                                  </a:lnTo>
                                  <a:lnTo>
                                    <a:pt x="403" y="593"/>
                                  </a:lnTo>
                                  <a:close/>
                                  <a:moveTo>
                                    <a:pt x="248" y="100"/>
                                  </a:moveTo>
                                  <a:lnTo>
                                    <a:pt x="160" y="100"/>
                                  </a:lnTo>
                                  <a:lnTo>
                                    <a:pt x="160" y="593"/>
                                  </a:lnTo>
                                  <a:lnTo>
                                    <a:pt x="248" y="593"/>
                                  </a:lnTo>
                                  <a:lnTo>
                                    <a:pt x="248" y="100"/>
                                  </a:lnTo>
                                  <a:close/>
                                  <a:moveTo>
                                    <a:pt x="248" y="0"/>
                                  </a:moveTo>
                                  <a:lnTo>
                                    <a:pt x="0" y="68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160" y="100"/>
                                  </a:lnTo>
                                  <a:lnTo>
                                    <a:pt x="248" y="100"/>
                                  </a:lnTo>
                                  <a:lnTo>
                                    <a:pt x="248" y="0"/>
                                  </a:lnTo>
                                  <a:close/>
                                  <a:moveTo>
                                    <a:pt x="597" y="576"/>
                                  </a:moveTo>
                                  <a:lnTo>
                                    <a:pt x="597" y="653"/>
                                  </a:lnTo>
                                  <a:lnTo>
                                    <a:pt x="623" y="663"/>
                                  </a:lnTo>
                                  <a:lnTo>
                                    <a:pt x="653" y="670"/>
                                  </a:lnTo>
                                  <a:lnTo>
                                    <a:pt x="685" y="674"/>
                                  </a:lnTo>
                                  <a:lnTo>
                                    <a:pt x="721" y="675"/>
                                  </a:lnTo>
                                  <a:lnTo>
                                    <a:pt x="784" y="669"/>
                                  </a:lnTo>
                                  <a:lnTo>
                                    <a:pt x="840" y="651"/>
                                  </a:lnTo>
                                  <a:lnTo>
                                    <a:pt x="888" y="621"/>
                                  </a:lnTo>
                                  <a:lnTo>
                                    <a:pt x="901" y="607"/>
                                  </a:lnTo>
                                  <a:lnTo>
                                    <a:pt x="721" y="607"/>
                                  </a:lnTo>
                                  <a:lnTo>
                                    <a:pt x="688" y="605"/>
                                  </a:lnTo>
                                  <a:lnTo>
                                    <a:pt x="656" y="599"/>
                                  </a:lnTo>
                                  <a:lnTo>
                                    <a:pt x="626" y="590"/>
                                  </a:lnTo>
                                  <a:lnTo>
                                    <a:pt x="597" y="576"/>
                                  </a:lnTo>
                                  <a:close/>
                                  <a:moveTo>
                                    <a:pt x="1003" y="343"/>
                                  </a:moveTo>
                                  <a:lnTo>
                                    <a:pt x="917" y="343"/>
                                  </a:lnTo>
                                  <a:lnTo>
                                    <a:pt x="914" y="403"/>
                                  </a:lnTo>
                                  <a:lnTo>
                                    <a:pt x="904" y="455"/>
                                  </a:lnTo>
                                  <a:lnTo>
                                    <a:pt x="888" y="500"/>
                                  </a:lnTo>
                                  <a:lnTo>
                                    <a:pt x="865" y="538"/>
                                  </a:lnTo>
                                  <a:lnTo>
                                    <a:pt x="837" y="568"/>
                                  </a:lnTo>
                                  <a:lnTo>
                                    <a:pt x="804" y="590"/>
                                  </a:lnTo>
                                  <a:lnTo>
                                    <a:pt x="765" y="603"/>
                                  </a:lnTo>
                                  <a:lnTo>
                                    <a:pt x="721" y="607"/>
                                  </a:lnTo>
                                  <a:lnTo>
                                    <a:pt x="901" y="607"/>
                                  </a:lnTo>
                                  <a:lnTo>
                                    <a:pt x="930" y="578"/>
                                  </a:lnTo>
                                  <a:lnTo>
                                    <a:pt x="963" y="525"/>
                                  </a:lnTo>
                                  <a:lnTo>
                                    <a:pt x="986" y="461"/>
                                  </a:lnTo>
                                  <a:lnTo>
                                    <a:pt x="1000" y="386"/>
                                  </a:lnTo>
                                  <a:lnTo>
                                    <a:pt x="1003" y="343"/>
                                  </a:lnTo>
                                  <a:close/>
                                  <a:moveTo>
                                    <a:pt x="784" y="3"/>
                                  </a:moveTo>
                                  <a:lnTo>
                                    <a:pt x="737" y="7"/>
                                  </a:lnTo>
                                  <a:lnTo>
                                    <a:pt x="694" y="19"/>
                                  </a:lnTo>
                                  <a:lnTo>
                                    <a:pt x="655" y="38"/>
                                  </a:lnTo>
                                  <a:lnTo>
                                    <a:pt x="621" y="65"/>
                                  </a:lnTo>
                                  <a:lnTo>
                                    <a:pt x="594" y="98"/>
                                  </a:lnTo>
                                  <a:lnTo>
                                    <a:pt x="574" y="135"/>
                                  </a:lnTo>
                                  <a:lnTo>
                                    <a:pt x="562" y="176"/>
                                  </a:lnTo>
                                  <a:lnTo>
                                    <a:pt x="558" y="222"/>
                                  </a:lnTo>
                                  <a:lnTo>
                                    <a:pt x="562" y="265"/>
                                  </a:lnTo>
                                  <a:lnTo>
                                    <a:pt x="573" y="303"/>
                                  </a:lnTo>
                                  <a:lnTo>
                                    <a:pt x="591" y="338"/>
                                  </a:lnTo>
                                  <a:lnTo>
                                    <a:pt x="616" y="368"/>
                                  </a:lnTo>
                                  <a:lnTo>
                                    <a:pt x="647" y="393"/>
                                  </a:lnTo>
                                  <a:lnTo>
                                    <a:pt x="681" y="410"/>
                                  </a:lnTo>
                                  <a:lnTo>
                                    <a:pt x="719" y="421"/>
                                  </a:lnTo>
                                  <a:lnTo>
                                    <a:pt x="761" y="424"/>
                                  </a:lnTo>
                                  <a:lnTo>
                                    <a:pt x="811" y="419"/>
                                  </a:lnTo>
                                  <a:lnTo>
                                    <a:pt x="854" y="404"/>
                                  </a:lnTo>
                                  <a:lnTo>
                                    <a:pt x="888" y="378"/>
                                  </a:lnTo>
                                  <a:lnTo>
                                    <a:pt x="907" y="354"/>
                                  </a:lnTo>
                                  <a:lnTo>
                                    <a:pt x="783" y="354"/>
                                  </a:lnTo>
                                  <a:lnTo>
                                    <a:pt x="753" y="351"/>
                                  </a:lnTo>
                                  <a:lnTo>
                                    <a:pt x="726" y="344"/>
                                  </a:lnTo>
                                  <a:lnTo>
                                    <a:pt x="703" y="332"/>
                                  </a:lnTo>
                                  <a:lnTo>
                                    <a:pt x="683" y="315"/>
                                  </a:lnTo>
                                  <a:lnTo>
                                    <a:pt x="668" y="294"/>
                                  </a:lnTo>
                                  <a:lnTo>
                                    <a:pt x="656" y="270"/>
                                  </a:lnTo>
                                  <a:lnTo>
                                    <a:pt x="650" y="243"/>
                                  </a:lnTo>
                                  <a:lnTo>
                                    <a:pt x="647" y="211"/>
                                  </a:lnTo>
                                  <a:lnTo>
                                    <a:pt x="650" y="183"/>
                                  </a:lnTo>
                                  <a:lnTo>
                                    <a:pt x="657" y="157"/>
                                  </a:lnTo>
                                  <a:lnTo>
                                    <a:pt x="668" y="133"/>
                                  </a:lnTo>
                                  <a:lnTo>
                                    <a:pt x="684" y="112"/>
                                  </a:lnTo>
                                  <a:lnTo>
                                    <a:pt x="704" y="94"/>
                                  </a:lnTo>
                                  <a:lnTo>
                                    <a:pt x="726" y="82"/>
                                  </a:lnTo>
                                  <a:lnTo>
                                    <a:pt x="750" y="74"/>
                                  </a:lnTo>
                                  <a:lnTo>
                                    <a:pt x="777" y="72"/>
                                  </a:lnTo>
                                  <a:lnTo>
                                    <a:pt x="939" y="72"/>
                                  </a:lnTo>
                                  <a:lnTo>
                                    <a:pt x="914" y="46"/>
                                  </a:lnTo>
                                  <a:lnTo>
                                    <a:pt x="877" y="22"/>
                                  </a:lnTo>
                                  <a:lnTo>
                                    <a:pt x="833" y="8"/>
                                  </a:lnTo>
                                  <a:lnTo>
                                    <a:pt x="784" y="3"/>
                                  </a:lnTo>
                                  <a:close/>
                                  <a:moveTo>
                                    <a:pt x="939" y="72"/>
                                  </a:moveTo>
                                  <a:lnTo>
                                    <a:pt x="777" y="72"/>
                                  </a:lnTo>
                                  <a:lnTo>
                                    <a:pt x="806" y="75"/>
                                  </a:lnTo>
                                  <a:lnTo>
                                    <a:pt x="832" y="83"/>
                                  </a:lnTo>
                                  <a:lnTo>
                                    <a:pt x="855" y="98"/>
                                  </a:lnTo>
                                  <a:lnTo>
                                    <a:pt x="875" y="118"/>
                                  </a:lnTo>
                                  <a:lnTo>
                                    <a:pt x="891" y="142"/>
                                  </a:lnTo>
                                  <a:lnTo>
                                    <a:pt x="903" y="170"/>
                                  </a:lnTo>
                                  <a:lnTo>
                                    <a:pt x="910" y="200"/>
                                  </a:lnTo>
                                  <a:lnTo>
                                    <a:pt x="912" y="234"/>
                                  </a:lnTo>
                                  <a:lnTo>
                                    <a:pt x="910" y="258"/>
                                  </a:lnTo>
                                  <a:lnTo>
                                    <a:pt x="903" y="280"/>
                                  </a:lnTo>
                                  <a:lnTo>
                                    <a:pt x="891" y="300"/>
                                  </a:lnTo>
                                  <a:lnTo>
                                    <a:pt x="875" y="319"/>
                                  </a:lnTo>
                                  <a:lnTo>
                                    <a:pt x="855" y="334"/>
                                  </a:lnTo>
                                  <a:lnTo>
                                    <a:pt x="833" y="345"/>
                                  </a:lnTo>
                                  <a:lnTo>
                                    <a:pt x="809" y="352"/>
                                  </a:lnTo>
                                  <a:lnTo>
                                    <a:pt x="783" y="354"/>
                                  </a:lnTo>
                                  <a:lnTo>
                                    <a:pt x="907" y="354"/>
                                  </a:lnTo>
                                  <a:lnTo>
                                    <a:pt x="915" y="343"/>
                                  </a:lnTo>
                                  <a:lnTo>
                                    <a:pt x="1003" y="343"/>
                                  </a:lnTo>
                                  <a:lnTo>
                                    <a:pt x="1005" y="303"/>
                                  </a:lnTo>
                                  <a:lnTo>
                                    <a:pt x="1005" y="300"/>
                                  </a:lnTo>
                                  <a:lnTo>
                                    <a:pt x="1001" y="233"/>
                                  </a:lnTo>
                                  <a:lnTo>
                                    <a:pt x="990" y="173"/>
                                  </a:lnTo>
                                  <a:lnTo>
                                    <a:pt x="972" y="122"/>
                                  </a:lnTo>
                                  <a:lnTo>
                                    <a:pt x="947" y="79"/>
                                  </a:lnTo>
                                  <a:lnTo>
                                    <a:pt x="939" y="72"/>
                                  </a:lnTo>
                                  <a:close/>
                                  <a:moveTo>
                                    <a:pt x="917" y="343"/>
                                  </a:moveTo>
                                  <a:lnTo>
                                    <a:pt x="915" y="343"/>
                                  </a:lnTo>
                                  <a:lnTo>
                                    <a:pt x="916" y="343"/>
                                  </a:lnTo>
                                  <a:lnTo>
                                    <a:pt x="916" y="343"/>
                                  </a:lnTo>
                                  <a:lnTo>
                                    <a:pt x="917" y="3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19" name="任意多边形 719"/>
                          <wps:cNvSpPr/>
                          <wps:spPr>
                            <a:xfrm>
                              <a:off x="1991" y="8948"/>
                              <a:ext cx="224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7" h="672">
                                  <a:moveTo>
                                    <a:pt x="394" y="68"/>
                                  </a:moveTo>
                                  <a:lnTo>
                                    <a:pt x="212" y="68"/>
                                  </a:lnTo>
                                  <a:lnTo>
                                    <a:pt x="242" y="70"/>
                                  </a:lnTo>
                                  <a:lnTo>
                                    <a:pt x="268" y="76"/>
                                  </a:lnTo>
                                  <a:lnTo>
                                    <a:pt x="290" y="85"/>
                                  </a:lnTo>
                                  <a:lnTo>
                                    <a:pt x="309" y="98"/>
                                  </a:lnTo>
                                  <a:lnTo>
                                    <a:pt x="323" y="114"/>
                                  </a:lnTo>
                                  <a:lnTo>
                                    <a:pt x="333" y="134"/>
                                  </a:lnTo>
                                  <a:lnTo>
                                    <a:pt x="340" y="157"/>
                                  </a:lnTo>
                                  <a:lnTo>
                                    <a:pt x="342" y="183"/>
                                  </a:lnTo>
                                  <a:lnTo>
                                    <a:pt x="340" y="207"/>
                                  </a:lnTo>
                                  <a:lnTo>
                                    <a:pt x="335" y="231"/>
                                  </a:lnTo>
                                  <a:lnTo>
                                    <a:pt x="326" y="254"/>
                                  </a:lnTo>
                                  <a:lnTo>
                                    <a:pt x="313" y="277"/>
                                  </a:lnTo>
                                  <a:lnTo>
                                    <a:pt x="296" y="302"/>
                                  </a:lnTo>
                                  <a:lnTo>
                                    <a:pt x="271" y="331"/>
                                  </a:lnTo>
                                  <a:lnTo>
                                    <a:pt x="240" y="364"/>
                                  </a:lnTo>
                                  <a:lnTo>
                                    <a:pt x="202" y="401"/>
                                  </a:lnTo>
                                  <a:lnTo>
                                    <a:pt x="0" y="589"/>
                                  </a:lnTo>
                                  <a:lnTo>
                                    <a:pt x="0" y="661"/>
                                  </a:lnTo>
                                  <a:lnTo>
                                    <a:pt x="423" y="661"/>
                                  </a:lnTo>
                                  <a:lnTo>
                                    <a:pt x="423" y="588"/>
                                  </a:lnTo>
                                  <a:lnTo>
                                    <a:pt x="104" y="588"/>
                                  </a:lnTo>
                                  <a:lnTo>
                                    <a:pt x="104" y="586"/>
                                  </a:lnTo>
                                  <a:lnTo>
                                    <a:pt x="262" y="441"/>
                                  </a:lnTo>
                                  <a:lnTo>
                                    <a:pt x="307" y="398"/>
                                  </a:lnTo>
                                  <a:lnTo>
                                    <a:pt x="344" y="359"/>
                                  </a:lnTo>
                                  <a:lnTo>
                                    <a:pt x="373" y="324"/>
                                  </a:lnTo>
                                  <a:lnTo>
                                    <a:pt x="394" y="293"/>
                                  </a:lnTo>
                                  <a:lnTo>
                                    <a:pt x="409" y="264"/>
                                  </a:lnTo>
                                  <a:lnTo>
                                    <a:pt x="420" y="235"/>
                                  </a:lnTo>
                                  <a:lnTo>
                                    <a:pt x="427" y="205"/>
                                  </a:lnTo>
                                  <a:lnTo>
                                    <a:pt x="429" y="175"/>
                                  </a:lnTo>
                                  <a:lnTo>
                                    <a:pt x="425" y="137"/>
                                  </a:lnTo>
                                  <a:lnTo>
                                    <a:pt x="415" y="103"/>
                                  </a:lnTo>
                                  <a:lnTo>
                                    <a:pt x="398" y="73"/>
                                  </a:lnTo>
                                  <a:lnTo>
                                    <a:pt x="394" y="68"/>
                                  </a:lnTo>
                                  <a:close/>
                                  <a:moveTo>
                                    <a:pt x="226" y="0"/>
                                  </a:moveTo>
                                  <a:lnTo>
                                    <a:pt x="173" y="3"/>
                                  </a:lnTo>
                                  <a:lnTo>
                                    <a:pt x="124" y="14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35" y="59"/>
                                  </a:lnTo>
                                  <a:lnTo>
                                    <a:pt x="35" y="142"/>
                                  </a:lnTo>
                                  <a:lnTo>
                                    <a:pt x="78" y="110"/>
                                  </a:lnTo>
                                  <a:lnTo>
                                    <a:pt x="122" y="87"/>
                                  </a:lnTo>
                                  <a:lnTo>
                                    <a:pt x="166" y="73"/>
                                  </a:lnTo>
                                  <a:lnTo>
                                    <a:pt x="212" y="68"/>
                                  </a:lnTo>
                                  <a:lnTo>
                                    <a:pt x="394" y="68"/>
                                  </a:lnTo>
                                  <a:lnTo>
                                    <a:pt x="375" y="47"/>
                                  </a:lnTo>
                                  <a:lnTo>
                                    <a:pt x="345" y="26"/>
                                  </a:lnTo>
                                  <a:lnTo>
                                    <a:pt x="310" y="12"/>
                                  </a:lnTo>
                                  <a:lnTo>
                                    <a:pt x="271" y="3"/>
                                  </a:lnTo>
                                  <a:lnTo>
                                    <a:pt x="226" y="0"/>
                                  </a:lnTo>
                                  <a:close/>
                                  <a:moveTo>
                                    <a:pt x="825" y="0"/>
                                  </a:moveTo>
                                  <a:lnTo>
                                    <a:pt x="770" y="5"/>
                                  </a:lnTo>
                                  <a:lnTo>
                                    <a:pt x="723" y="22"/>
                                  </a:lnTo>
                                  <a:lnTo>
                                    <a:pt x="682" y="49"/>
                                  </a:lnTo>
                                  <a:lnTo>
                                    <a:pt x="648" y="88"/>
                                  </a:lnTo>
                                  <a:lnTo>
                                    <a:pt x="621" y="137"/>
                                  </a:lnTo>
                                  <a:lnTo>
                                    <a:pt x="602" y="197"/>
                                  </a:lnTo>
                                  <a:lnTo>
                                    <a:pt x="591" y="268"/>
                                  </a:lnTo>
                                  <a:lnTo>
                                    <a:pt x="587" y="348"/>
                                  </a:lnTo>
                                  <a:lnTo>
                                    <a:pt x="590" y="423"/>
                                  </a:lnTo>
                                  <a:lnTo>
                                    <a:pt x="601" y="487"/>
                                  </a:lnTo>
                                  <a:lnTo>
                                    <a:pt x="619" y="543"/>
                                  </a:lnTo>
                                  <a:lnTo>
                                    <a:pt x="645" y="589"/>
                                  </a:lnTo>
                                  <a:lnTo>
                                    <a:pt x="677" y="625"/>
                                  </a:lnTo>
                                  <a:lnTo>
                                    <a:pt x="715" y="651"/>
                                  </a:lnTo>
                                  <a:lnTo>
                                    <a:pt x="759" y="666"/>
                                  </a:lnTo>
                                  <a:lnTo>
                                    <a:pt x="809" y="671"/>
                                  </a:lnTo>
                                  <a:lnTo>
                                    <a:pt x="862" y="666"/>
                                  </a:lnTo>
                                  <a:lnTo>
                                    <a:pt x="909" y="650"/>
                                  </a:lnTo>
                                  <a:lnTo>
                                    <a:pt x="949" y="622"/>
                                  </a:lnTo>
                                  <a:lnTo>
                                    <a:pt x="966" y="604"/>
                                  </a:lnTo>
                                  <a:lnTo>
                                    <a:pt x="817" y="604"/>
                                  </a:lnTo>
                                  <a:lnTo>
                                    <a:pt x="767" y="593"/>
                                  </a:lnTo>
                                  <a:lnTo>
                                    <a:pt x="727" y="562"/>
                                  </a:lnTo>
                                  <a:lnTo>
                                    <a:pt x="699" y="510"/>
                                  </a:lnTo>
                                  <a:lnTo>
                                    <a:pt x="682" y="438"/>
                                  </a:lnTo>
                                  <a:lnTo>
                                    <a:pt x="677" y="345"/>
                                  </a:lnTo>
                                  <a:lnTo>
                                    <a:pt x="682" y="245"/>
                                  </a:lnTo>
                                  <a:lnTo>
                                    <a:pt x="700" y="168"/>
                                  </a:lnTo>
                                  <a:lnTo>
                                    <a:pt x="728" y="112"/>
                                  </a:lnTo>
                                  <a:lnTo>
                                    <a:pt x="768" y="79"/>
                                  </a:lnTo>
                                  <a:lnTo>
                                    <a:pt x="820" y="68"/>
                                  </a:lnTo>
                                  <a:lnTo>
                                    <a:pt x="977" y="68"/>
                                  </a:lnTo>
                                  <a:lnTo>
                                    <a:pt x="948" y="37"/>
                                  </a:lnTo>
                                  <a:lnTo>
                                    <a:pt x="892" y="9"/>
                                  </a:lnTo>
                                  <a:lnTo>
                                    <a:pt x="825" y="0"/>
                                  </a:lnTo>
                                  <a:close/>
                                  <a:moveTo>
                                    <a:pt x="977" y="68"/>
                                  </a:moveTo>
                                  <a:lnTo>
                                    <a:pt x="820" y="68"/>
                                  </a:lnTo>
                                  <a:lnTo>
                                    <a:pt x="869" y="79"/>
                                  </a:lnTo>
                                  <a:lnTo>
                                    <a:pt x="907" y="112"/>
                                  </a:lnTo>
                                  <a:lnTo>
                                    <a:pt x="934" y="166"/>
                                  </a:lnTo>
                                  <a:lnTo>
                                    <a:pt x="950" y="242"/>
                                  </a:lnTo>
                                  <a:lnTo>
                                    <a:pt x="956" y="340"/>
                                  </a:lnTo>
                                  <a:lnTo>
                                    <a:pt x="950" y="435"/>
                                  </a:lnTo>
                                  <a:lnTo>
                                    <a:pt x="933" y="509"/>
                                  </a:lnTo>
                                  <a:lnTo>
                                    <a:pt x="906" y="561"/>
                                  </a:lnTo>
                                  <a:lnTo>
                                    <a:pt x="867" y="593"/>
                                  </a:lnTo>
                                  <a:lnTo>
                                    <a:pt x="817" y="604"/>
                                  </a:lnTo>
                                  <a:lnTo>
                                    <a:pt x="966" y="604"/>
                                  </a:lnTo>
                                  <a:lnTo>
                                    <a:pt x="984" y="584"/>
                                  </a:lnTo>
                                  <a:lnTo>
                                    <a:pt x="1011" y="536"/>
                                  </a:lnTo>
                                  <a:lnTo>
                                    <a:pt x="1030" y="478"/>
                                  </a:lnTo>
                                  <a:lnTo>
                                    <a:pt x="1042" y="410"/>
                                  </a:lnTo>
                                  <a:lnTo>
                                    <a:pt x="1046" y="333"/>
                                  </a:lnTo>
                                  <a:lnTo>
                                    <a:pt x="1040" y="231"/>
                                  </a:lnTo>
                                  <a:lnTo>
                                    <a:pt x="1021" y="148"/>
                                  </a:lnTo>
                                  <a:lnTo>
                                    <a:pt x="991" y="83"/>
                                  </a:lnTo>
                                  <a:lnTo>
                                    <a:pt x="977" y="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20" name="任意多边形 720"/>
                          <wps:cNvSpPr/>
                          <wps:spPr>
                            <a:xfrm>
                              <a:off x="2470" y="8947"/>
                              <a:ext cx="221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0" h="664">
                                  <a:moveTo>
                                    <a:pt x="395" y="71"/>
                                  </a:moveTo>
                                  <a:lnTo>
                                    <a:pt x="213" y="71"/>
                                  </a:lnTo>
                                  <a:lnTo>
                                    <a:pt x="243" y="73"/>
                                  </a:lnTo>
                                  <a:lnTo>
                                    <a:pt x="269" y="79"/>
                                  </a:lnTo>
                                  <a:lnTo>
                                    <a:pt x="291" y="88"/>
                                  </a:lnTo>
                                  <a:lnTo>
                                    <a:pt x="309" y="101"/>
                                  </a:lnTo>
                                  <a:lnTo>
                                    <a:pt x="324" y="117"/>
                                  </a:lnTo>
                                  <a:lnTo>
                                    <a:pt x="334" y="137"/>
                                  </a:lnTo>
                                  <a:lnTo>
                                    <a:pt x="340" y="160"/>
                                  </a:lnTo>
                                  <a:lnTo>
                                    <a:pt x="342" y="186"/>
                                  </a:lnTo>
                                  <a:lnTo>
                                    <a:pt x="341" y="210"/>
                                  </a:lnTo>
                                  <a:lnTo>
                                    <a:pt x="335" y="234"/>
                                  </a:lnTo>
                                  <a:lnTo>
                                    <a:pt x="326" y="257"/>
                                  </a:lnTo>
                                  <a:lnTo>
                                    <a:pt x="314" y="280"/>
                                  </a:lnTo>
                                  <a:lnTo>
                                    <a:pt x="297" y="305"/>
                                  </a:lnTo>
                                  <a:lnTo>
                                    <a:pt x="272" y="334"/>
                                  </a:lnTo>
                                  <a:lnTo>
                                    <a:pt x="241" y="367"/>
                                  </a:lnTo>
                                  <a:lnTo>
                                    <a:pt x="202" y="404"/>
                                  </a:lnTo>
                                  <a:lnTo>
                                    <a:pt x="0" y="592"/>
                                  </a:lnTo>
                                  <a:lnTo>
                                    <a:pt x="0" y="664"/>
                                  </a:lnTo>
                                  <a:lnTo>
                                    <a:pt x="423" y="664"/>
                                  </a:lnTo>
                                  <a:lnTo>
                                    <a:pt x="423" y="591"/>
                                  </a:lnTo>
                                  <a:lnTo>
                                    <a:pt x="104" y="591"/>
                                  </a:lnTo>
                                  <a:lnTo>
                                    <a:pt x="104" y="589"/>
                                  </a:lnTo>
                                  <a:lnTo>
                                    <a:pt x="263" y="444"/>
                                  </a:lnTo>
                                  <a:lnTo>
                                    <a:pt x="308" y="401"/>
                                  </a:lnTo>
                                  <a:lnTo>
                                    <a:pt x="344" y="362"/>
                                  </a:lnTo>
                                  <a:lnTo>
                                    <a:pt x="373" y="327"/>
                                  </a:lnTo>
                                  <a:lnTo>
                                    <a:pt x="395" y="296"/>
                                  </a:lnTo>
                                  <a:lnTo>
                                    <a:pt x="410" y="267"/>
                                  </a:lnTo>
                                  <a:lnTo>
                                    <a:pt x="421" y="238"/>
                                  </a:lnTo>
                                  <a:lnTo>
                                    <a:pt x="427" y="208"/>
                                  </a:lnTo>
                                  <a:lnTo>
                                    <a:pt x="430" y="178"/>
                                  </a:lnTo>
                                  <a:lnTo>
                                    <a:pt x="426" y="140"/>
                                  </a:lnTo>
                                  <a:lnTo>
                                    <a:pt x="416" y="106"/>
                                  </a:lnTo>
                                  <a:lnTo>
                                    <a:pt x="399" y="76"/>
                                  </a:lnTo>
                                  <a:lnTo>
                                    <a:pt x="395" y="71"/>
                                  </a:lnTo>
                                  <a:close/>
                                  <a:moveTo>
                                    <a:pt x="227" y="3"/>
                                  </a:moveTo>
                                  <a:lnTo>
                                    <a:pt x="174" y="6"/>
                                  </a:lnTo>
                                  <a:lnTo>
                                    <a:pt x="125" y="17"/>
                                  </a:lnTo>
                                  <a:lnTo>
                                    <a:pt x="78" y="36"/>
                                  </a:lnTo>
                                  <a:lnTo>
                                    <a:pt x="36" y="62"/>
                                  </a:lnTo>
                                  <a:lnTo>
                                    <a:pt x="36" y="145"/>
                                  </a:lnTo>
                                  <a:lnTo>
                                    <a:pt x="78" y="113"/>
                                  </a:lnTo>
                                  <a:lnTo>
                                    <a:pt x="122" y="90"/>
                                  </a:lnTo>
                                  <a:lnTo>
                                    <a:pt x="167" y="76"/>
                                  </a:lnTo>
                                  <a:lnTo>
                                    <a:pt x="213" y="71"/>
                                  </a:lnTo>
                                  <a:lnTo>
                                    <a:pt x="395" y="71"/>
                                  </a:lnTo>
                                  <a:lnTo>
                                    <a:pt x="375" y="50"/>
                                  </a:lnTo>
                                  <a:lnTo>
                                    <a:pt x="346" y="29"/>
                                  </a:lnTo>
                                  <a:lnTo>
                                    <a:pt x="311" y="15"/>
                                  </a:lnTo>
                                  <a:lnTo>
                                    <a:pt x="271" y="6"/>
                                  </a:lnTo>
                                  <a:lnTo>
                                    <a:pt x="227" y="3"/>
                                  </a:lnTo>
                                  <a:close/>
                                  <a:moveTo>
                                    <a:pt x="1030" y="593"/>
                                  </a:moveTo>
                                  <a:lnTo>
                                    <a:pt x="631" y="593"/>
                                  </a:lnTo>
                                  <a:lnTo>
                                    <a:pt x="631" y="664"/>
                                  </a:lnTo>
                                  <a:lnTo>
                                    <a:pt x="1030" y="664"/>
                                  </a:lnTo>
                                  <a:lnTo>
                                    <a:pt x="1030" y="593"/>
                                  </a:lnTo>
                                  <a:close/>
                                  <a:moveTo>
                                    <a:pt x="875" y="99"/>
                                  </a:moveTo>
                                  <a:lnTo>
                                    <a:pt x="787" y="99"/>
                                  </a:lnTo>
                                  <a:lnTo>
                                    <a:pt x="787" y="593"/>
                                  </a:lnTo>
                                  <a:lnTo>
                                    <a:pt x="875" y="593"/>
                                  </a:lnTo>
                                  <a:lnTo>
                                    <a:pt x="875" y="99"/>
                                  </a:lnTo>
                                  <a:close/>
                                  <a:moveTo>
                                    <a:pt x="875" y="0"/>
                                  </a:moveTo>
                                  <a:lnTo>
                                    <a:pt x="627" y="67"/>
                                  </a:lnTo>
                                  <a:lnTo>
                                    <a:pt x="627" y="142"/>
                                  </a:lnTo>
                                  <a:lnTo>
                                    <a:pt x="787" y="99"/>
                                  </a:lnTo>
                                  <a:lnTo>
                                    <a:pt x="875" y="99"/>
                                  </a:lnTo>
                                  <a:lnTo>
                                    <a:pt x="87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21" name="任意多边形 721"/>
                          <wps:cNvSpPr/>
                          <wps:spPr>
                            <a:xfrm>
                              <a:off x="2948" y="8947"/>
                              <a:ext cx="220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4" h="661">
                                  <a:moveTo>
                                    <a:pt x="394" y="69"/>
                                  </a:moveTo>
                                  <a:lnTo>
                                    <a:pt x="212" y="69"/>
                                  </a:lnTo>
                                  <a:lnTo>
                                    <a:pt x="242" y="71"/>
                                  </a:lnTo>
                                  <a:lnTo>
                                    <a:pt x="268" y="77"/>
                                  </a:lnTo>
                                  <a:lnTo>
                                    <a:pt x="290" y="86"/>
                                  </a:lnTo>
                                  <a:lnTo>
                                    <a:pt x="308" y="99"/>
                                  </a:lnTo>
                                  <a:lnTo>
                                    <a:pt x="323" y="115"/>
                                  </a:lnTo>
                                  <a:lnTo>
                                    <a:pt x="333" y="135"/>
                                  </a:lnTo>
                                  <a:lnTo>
                                    <a:pt x="340" y="158"/>
                                  </a:lnTo>
                                  <a:lnTo>
                                    <a:pt x="342" y="184"/>
                                  </a:lnTo>
                                  <a:lnTo>
                                    <a:pt x="340" y="208"/>
                                  </a:lnTo>
                                  <a:lnTo>
                                    <a:pt x="335" y="232"/>
                                  </a:lnTo>
                                  <a:lnTo>
                                    <a:pt x="326" y="255"/>
                                  </a:lnTo>
                                  <a:lnTo>
                                    <a:pt x="313" y="278"/>
                                  </a:lnTo>
                                  <a:lnTo>
                                    <a:pt x="296" y="303"/>
                                  </a:lnTo>
                                  <a:lnTo>
                                    <a:pt x="271" y="332"/>
                                  </a:lnTo>
                                  <a:lnTo>
                                    <a:pt x="240" y="364"/>
                                  </a:lnTo>
                                  <a:lnTo>
                                    <a:pt x="202" y="401"/>
                                  </a:lnTo>
                                  <a:lnTo>
                                    <a:pt x="0" y="590"/>
                                  </a:lnTo>
                                  <a:lnTo>
                                    <a:pt x="0" y="661"/>
                                  </a:lnTo>
                                  <a:lnTo>
                                    <a:pt x="423" y="661"/>
                                  </a:lnTo>
                                  <a:lnTo>
                                    <a:pt x="423" y="588"/>
                                  </a:lnTo>
                                  <a:lnTo>
                                    <a:pt x="104" y="588"/>
                                  </a:lnTo>
                                  <a:lnTo>
                                    <a:pt x="104" y="586"/>
                                  </a:lnTo>
                                  <a:lnTo>
                                    <a:pt x="262" y="442"/>
                                  </a:lnTo>
                                  <a:lnTo>
                                    <a:pt x="307" y="399"/>
                                  </a:lnTo>
                                  <a:lnTo>
                                    <a:pt x="344" y="360"/>
                                  </a:lnTo>
                                  <a:lnTo>
                                    <a:pt x="373" y="325"/>
                                  </a:lnTo>
                                  <a:lnTo>
                                    <a:pt x="394" y="294"/>
                                  </a:lnTo>
                                  <a:lnTo>
                                    <a:pt x="409" y="265"/>
                                  </a:lnTo>
                                  <a:lnTo>
                                    <a:pt x="420" y="235"/>
                                  </a:lnTo>
                                  <a:lnTo>
                                    <a:pt x="427" y="205"/>
                                  </a:lnTo>
                                  <a:lnTo>
                                    <a:pt x="429" y="175"/>
                                  </a:lnTo>
                                  <a:lnTo>
                                    <a:pt x="425" y="137"/>
                                  </a:lnTo>
                                  <a:lnTo>
                                    <a:pt x="415" y="103"/>
                                  </a:lnTo>
                                  <a:lnTo>
                                    <a:pt x="398" y="74"/>
                                  </a:lnTo>
                                  <a:lnTo>
                                    <a:pt x="394" y="69"/>
                                  </a:lnTo>
                                  <a:close/>
                                  <a:moveTo>
                                    <a:pt x="226" y="0"/>
                                  </a:moveTo>
                                  <a:lnTo>
                                    <a:pt x="173" y="4"/>
                                  </a:lnTo>
                                  <a:lnTo>
                                    <a:pt x="124" y="15"/>
                                  </a:lnTo>
                                  <a:lnTo>
                                    <a:pt x="78" y="34"/>
                                  </a:lnTo>
                                  <a:lnTo>
                                    <a:pt x="35" y="60"/>
                                  </a:lnTo>
                                  <a:lnTo>
                                    <a:pt x="35" y="143"/>
                                  </a:lnTo>
                                  <a:lnTo>
                                    <a:pt x="78" y="111"/>
                                  </a:lnTo>
                                  <a:lnTo>
                                    <a:pt x="122" y="88"/>
                                  </a:lnTo>
                                  <a:lnTo>
                                    <a:pt x="166" y="74"/>
                                  </a:lnTo>
                                  <a:lnTo>
                                    <a:pt x="212" y="69"/>
                                  </a:lnTo>
                                  <a:lnTo>
                                    <a:pt x="394" y="69"/>
                                  </a:lnTo>
                                  <a:lnTo>
                                    <a:pt x="375" y="48"/>
                                  </a:lnTo>
                                  <a:lnTo>
                                    <a:pt x="345" y="27"/>
                                  </a:lnTo>
                                  <a:lnTo>
                                    <a:pt x="310" y="12"/>
                                  </a:lnTo>
                                  <a:lnTo>
                                    <a:pt x="271" y="3"/>
                                  </a:lnTo>
                                  <a:lnTo>
                                    <a:pt x="226" y="0"/>
                                  </a:lnTo>
                                  <a:close/>
                                  <a:moveTo>
                                    <a:pt x="988" y="69"/>
                                  </a:moveTo>
                                  <a:lnTo>
                                    <a:pt x="806" y="69"/>
                                  </a:lnTo>
                                  <a:lnTo>
                                    <a:pt x="836" y="71"/>
                                  </a:lnTo>
                                  <a:lnTo>
                                    <a:pt x="862" y="77"/>
                                  </a:lnTo>
                                  <a:lnTo>
                                    <a:pt x="884" y="86"/>
                                  </a:lnTo>
                                  <a:lnTo>
                                    <a:pt x="902" y="99"/>
                                  </a:lnTo>
                                  <a:lnTo>
                                    <a:pt x="917" y="115"/>
                                  </a:lnTo>
                                  <a:lnTo>
                                    <a:pt x="927" y="135"/>
                                  </a:lnTo>
                                  <a:lnTo>
                                    <a:pt x="934" y="158"/>
                                  </a:lnTo>
                                  <a:lnTo>
                                    <a:pt x="936" y="184"/>
                                  </a:lnTo>
                                  <a:lnTo>
                                    <a:pt x="934" y="208"/>
                                  </a:lnTo>
                                  <a:lnTo>
                                    <a:pt x="929" y="232"/>
                                  </a:lnTo>
                                  <a:lnTo>
                                    <a:pt x="920" y="255"/>
                                  </a:lnTo>
                                  <a:lnTo>
                                    <a:pt x="907" y="278"/>
                                  </a:lnTo>
                                  <a:lnTo>
                                    <a:pt x="890" y="303"/>
                                  </a:lnTo>
                                  <a:lnTo>
                                    <a:pt x="865" y="332"/>
                                  </a:lnTo>
                                  <a:lnTo>
                                    <a:pt x="834" y="364"/>
                                  </a:lnTo>
                                  <a:lnTo>
                                    <a:pt x="796" y="401"/>
                                  </a:lnTo>
                                  <a:lnTo>
                                    <a:pt x="593" y="590"/>
                                  </a:lnTo>
                                  <a:lnTo>
                                    <a:pt x="593" y="661"/>
                                  </a:lnTo>
                                  <a:lnTo>
                                    <a:pt x="1017" y="661"/>
                                  </a:lnTo>
                                  <a:lnTo>
                                    <a:pt x="1017" y="588"/>
                                  </a:lnTo>
                                  <a:lnTo>
                                    <a:pt x="698" y="588"/>
                                  </a:lnTo>
                                  <a:lnTo>
                                    <a:pt x="698" y="586"/>
                                  </a:lnTo>
                                  <a:lnTo>
                                    <a:pt x="856" y="442"/>
                                  </a:lnTo>
                                  <a:lnTo>
                                    <a:pt x="901" y="399"/>
                                  </a:lnTo>
                                  <a:lnTo>
                                    <a:pt x="938" y="360"/>
                                  </a:lnTo>
                                  <a:lnTo>
                                    <a:pt x="967" y="325"/>
                                  </a:lnTo>
                                  <a:lnTo>
                                    <a:pt x="988" y="294"/>
                                  </a:lnTo>
                                  <a:lnTo>
                                    <a:pt x="1003" y="265"/>
                                  </a:lnTo>
                                  <a:lnTo>
                                    <a:pt x="1014" y="235"/>
                                  </a:lnTo>
                                  <a:lnTo>
                                    <a:pt x="1021" y="205"/>
                                  </a:lnTo>
                                  <a:lnTo>
                                    <a:pt x="1023" y="175"/>
                                  </a:lnTo>
                                  <a:lnTo>
                                    <a:pt x="1019" y="137"/>
                                  </a:lnTo>
                                  <a:lnTo>
                                    <a:pt x="1009" y="103"/>
                                  </a:lnTo>
                                  <a:lnTo>
                                    <a:pt x="992" y="74"/>
                                  </a:lnTo>
                                  <a:lnTo>
                                    <a:pt x="988" y="69"/>
                                  </a:lnTo>
                                  <a:close/>
                                  <a:moveTo>
                                    <a:pt x="820" y="0"/>
                                  </a:moveTo>
                                  <a:lnTo>
                                    <a:pt x="767" y="4"/>
                                  </a:lnTo>
                                  <a:lnTo>
                                    <a:pt x="718" y="15"/>
                                  </a:lnTo>
                                  <a:lnTo>
                                    <a:pt x="672" y="34"/>
                                  </a:lnTo>
                                  <a:lnTo>
                                    <a:pt x="629" y="60"/>
                                  </a:lnTo>
                                  <a:lnTo>
                                    <a:pt x="629" y="143"/>
                                  </a:lnTo>
                                  <a:lnTo>
                                    <a:pt x="672" y="111"/>
                                  </a:lnTo>
                                  <a:lnTo>
                                    <a:pt x="715" y="88"/>
                                  </a:lnTo>
                                  <a:lnTo>
                                    <a:pt x="760" y="74"/>
                                  </a:lnTo>
                                  <a:lnTo>
                                    <a:pt x="806" y="69"/>
                                  </a:lnTo>
                                  <a:lnTo>
                                    <a:pt x="988" y="69"/>
                                  </a:lnTo>
                                  <a:lnTo>
                                    <a:pt x="969" y="48"/>
                                  </a:lnTo>
                                  <a:lnTo>
                                    <a:pt x="939" y="27"/>
                                  </a:lnTo>
                                  <a:lnTo>
                                    <a:pt x="904" y="12"/>
                                  </a:lnTo>
                                  <a:lnTo>
                                    <a:pt x="865" y="3"/>
                                  </a:lnTo>
                                  <a:lnTo>
                                    <a:pt x="82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22" name="任意多边形 722"/>
                          <wps:cNvSpPr/>
                          <wps:spPr>
                            <a:xfrm>
                              <a:off x="3419" y="8948"/>
                              <a:ext cx="218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8" h="672">
                                  <a:moveTo>
                                    <a:pt x="394" y="68"/>
                                  </a:moveTo>
                                  <a:lnTo>
                                    <a:pt x="212" y="68"/>
                                  </a:lnTo>
                                  <a:lnTo>
                                    <a:pt x="242" y="70"/>
                                  </a:lnTo>
                                  <a:lnTo>
                                    <a:pt x="268" y="76"/>
                                  </a:lnTo>
                                  <a:lnTo>
                                    <a:pt x="290" y="85"/>
                                  </a:lnTo>
                                  <a:lnTo>
                                    <a:pt x="309" y="98"/>
                                  </a:lnTo>
                                  <a:lnTo>
                                    <a:pt x="323" y="114"/>
                                  </a:lnTo>
                                  <a:lnTo>
                                    <a:pt x="334" y="134"/>
                                  </a:lnTo>
                                  <a:lnTo>
                                    <a:pt x="340" y="157"/>
                                  </a:lnTo>
                                  <a:lnTo>
                                    <a:pt x="342" y="183"/>
                                  </a:lnTo>
                                  <a:lnTo>
                                    <a:pt x="340" y="207"/>
                                  </a:lnTo>
                                  <a:lnTo>
                                    <a:pt x="335" y="231"/>
                                  </a:lnTo>
                                  <a:lnTo>
                                    <a:pt x="326" y="254"/>
                                  </a:lnTo>
                                  <a:lnTo>
                                    <a:pt x="313" y="277"/>
                                  </a:lnTo>
                                  <a:lnTo>
                                    <a:pt x="296" y="302"/>
                                  </a:lnTo>
                                  <a:lnTo>
                                    <a:pt x="271" y="331"/>
                                  </a:lnTo>
                                  <a:lnTo>
                                    <a:pt x="240" y="364"/>
                                  </a:lnTo>
                                  <a:lnTo>
                                    <a:pt x="202" y="401"/>
                                  </a:lnTo>
                                  <a:lnTo>
                                    <a:pt x="0" y="589"/>
                                  </a:lnTo>
                                  <a:lnTo>
                                    <a:pt x="0" y="661"/>
                                  </a:lnTo>
                                  <a:lnTo>
                                    <a:pt x="423" y="661"/>
                                  </a:lnTo>
                                  <a:lnTo>
                                    <a:pt x="423" y="588"/>
                                  </a:lnTo>
                                  <a:lnTo>
                                    <a:pt x="104" y="588"/>
                                  </a:lnTo>
                                  <a:lnTo>
                                    <a:pt x="104" y="586"/>
                                  </a:lnTo>
                                  <a:lnTo>
                                    <a:pt x="262" y="441"/>
                                  </a:lnTo>
                                  <a:lnTo>
                                    <a:pt x="307" y="398"/>
                                  </a:lnTo>
                                  <a:lnTo>
                                    <a:pt x="344" y="359"/>
                                  </a:lnTo>
                                  <a:lnTo>
                                    <a:pt x="373" y="324"/>
                                  </a:lnTo>
                                  <a:lnTo>
                                    <a:pt x="394" y="293"/>
                                  </a:lnTo>
                                  <a:lnTo>
                                    <a:pt x="409" y="264"/>
                                  </a:lnTo>
                                  <a:lnTo>
                                    <a:pt x="420" y="235"/>
                                  </a:lnTo>
                                  <a:lnTo>
                                    <a:pt x="427" y="205"/>
                                  </a:lnTo>
                                  <a:lnTo>
                                    <a:pt x="429" y="175"/>
                                  </a:lnTo>
                                  <a:lnTo>
                                    <a:pt x="426" y="137"/>
                                  </a:lnTo>
                                  <a:lnTo>
                                    <a:pt x="415" y="103"/>
                                  </a:lnTo>
                                  <a:lnTo>
                                    <a:pt x="398" y="73"/>
                                  </a:lnTo>
                                  <a:lnTo>
                                    <a:pt x="394" y="68"/>
                                  </a:lnTo>
                                  <a:close/>
                                  <a:moveTo>
                                    <a:pt x="226" y="0"/>
                                  </a:moveTo>
                                  <a:lnTo>
                                    <a:pt x="173" y="3"/>
                                  </a:lnTo>
                                  <a:lnTo>
                                    <a:pt x="124" y="14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35" y="59"/>
                                  </a:lnTo>
                                  <a:lnTo>
                                    <a:pt x="35" y="142"/>
                                  </a:lnTo>
                                  <a:lnTo>
                                    <a:pt x="78" y="110"/>
                                  </a:lnTo>
                                  <a:lnTo>
                                    <a:pt x="122" y="87"/>
                                  </a:lnTo>
                                  <a:lnTo>
                                    <a:pt x="167" y="73"/>
                                  </a:lnTo>
                                  <a:lnTo>
                                    <a:pt x="212" y="68"/>
                                  </a:lnTo>
                                  <a:lnTo>
                                    <a:pt x="394" y="68"/>
                                  </a:lnTo>
                                  <a:lnTo>
                                    <a:pt x="375" y="47"/>
                                  </a:lnTo>
                                  <a:lnTo>
                                    <a:pt x="345" y="26"/>
                                  </a:lnTo>
                                  <a:lnTo>
                                    <a:pt x="310" y="12"/>
                                  </a:lnTo>
                                  <a:lnTo>
                                    <a:pt x="271" y="3"/>
                                  </a:lnTo>
                                  <a:lnTo>
                                    <a:pt x="226" y="0"/>
                                  </a:lnTo>
                                  <a:close/>
                                  <a:moveTo>
                                    <a:pt x="610" y="552"/>
                                  </a:moveTo>
                                  <a:lnTo>
                                    <a:pt x="610" y="637"/>
                                  </a:lnTo>
                                  <a:lnTo>
                                    <a:pt x="643" y="652"/>
                                  </a:lnTo>
                                  <a:lnTo>
                                    <a:pt x="680" y="663"/>
                                  </a:lnTo>
                                  <a:lnTo>
                                    <a:pt x="723" y="669"/>
                                  </a:lnTo>
                                  <a:lnTo>
                                    <a:pt x="770" y="671"/>
                                  </a:lnTo>
                                  <a:lnTo>
                                    <a:pt x="823" y="668"/>
                                  </a:lnTo>
                                  <a:lnTo>
                                    <a:pt x="871" y="658"/>
                                  </a:lnTo>
                                  <a:lnTo>
                                    <a:pt x="913" y="641"/>
                                  </a:lnTo>
                                  <a:lnTo>
                                    <a:pt x="949" y="618"/>
                                  </a:lnTo>
                                  <a:lnTo>
                                    <a:pt x="964" y="604"/>
                                  </a:lnTo>
                                  <a:lnTo>
                                    <a:pt x="771" y="604"/>
                                  </a:lnTo>
                                  <a:lnTo>
                                    <a:pt x="728" y="600"/>
                                  </a:lnTo>
                                  <a:lnTo>
                                    <a:pt x="686" y="591"/>
                                  </a:lnTo>
                                  <a:lnTo>
                                    <a:pt x="647" y="574"/>
                                  </a:lnTo>
                                  <a:lnTo>
                                    <a:pt x="610" y="552"/>
                                  </a:lnTo>
                                  <a:close/>
                                  <a:moveTo>
                                    <a:pt x="964" y="68"/>
                                  </a:moveTo>
                                  <a:lnTo>
                                    <a:pt x="775" y="68"/>
                                  </a:lnTo>
                                  <a:lnTo>
                                    <a:pt x="831" y="75"/>
                                  </a:lnTo>
                                  <a:lnTo>
                                    <a:pt x="871" y="95"/>
                                  </a:lnTo>
                                  <a:lnTo>
                                    <a:pt x="895" y="128"/>
                                  </a:lnTo>
                                  <a:lnTo>
                                    <a:pt x="903" y="175"/>
                                  </a:lnTo>
                                  <a:lnTo>
                                    <a:pt x="893" y="226"/>
                                  </a:lnTo>
                                  <a:lnTo>
                                    <a:pt x="861" y="262"/>
                                  </a:lnTo>
                                  <a:lnTo>
                                    <a:pt x="809" y="284"/>
                                  </a:lnTo>
                                  <a:lnTo>
                                    <a:pt x="735" y="291"/>
                                  </a:lnTo>
                                  <a:lnTo>
                                    <a:pt x="680" y="291"/>
                                  </a:lnTo>
                                  <a:lnTo>
                                    <a:pt x="680" y="359"/>
                                  </a:lnTo>
                                  <a:lnTo>
                                    <a:pt x="738" y="359"/>
                                  </a:lnTo>
                                  <a:lnTo>
                                    <a:pt x="821" y="367"/>
                                  </a:lnTo>
                                  <a:lnTo>
                                    <a:pt x="880" y="390"/>
                                  </a:lnTo>
                                  <a:lnTo>
                                    <a:pt x="915" y="428"/>
                                  </a:lnTo>
                                  <a:lnTo>
                                    <a:pt x="927" y="482"/>
                                  </a:lnTo>
                                  <a:lnTo>
                                    <a:pt x="925" y="509"/>
                                  </a:lnTo>
                                  <a:lnTo>
                                    <a:pt x="917" y="532"/>
                                  </a:lnTo>
                                  <a:lnTo>
                                    <a:pt x="904" y="553"/>
                                  </a:lnTo>
                                  <a:lnTo>
                                    <a:pt x="885" y="571"/>
                                  </a:lnTo>
                                  <a:lnTo>
                                    <a:pt x="862" y="585"/>
                                  </a:lnTo>
                                  <a:lnTo>
                                    <a:pt x="836" y="595"/>
                                  </a:lnTo>
                                  <a:lnTo>
                                    <a:pt x="805" y="602"/>
                                  </a:lnTo>
                                  <a:lnTo>
                                    <a:pt x="771" y="604"/>
                                  </a:lnTo>
                                  <a:lnTo>
                                    <a:pt x="964" y="604"/>
                                  </a:lnTo>
                                  <a:lnTo>
                                    <a:pt x="979" y="589"/>
                                  </a:lnTo>
                                  <a:lnTo>
                                    <a:pt x="1000" y="556"/>
                                  </a:lnTo>
                                  <a:lnTo>
                                    <a:pt x="1013" y="518"/>
                                  </a:lnTo>
                                  <a:lnTo>
                                    <a:pt x="1017" y="476"/>
                                  </a:lnTo>
                                  <a:lnTo>
                                    <a:pt x="1014" y="446"/>
                                  </a:lnTo>
                                  <a:lnTo>
                                    <a:pt x="1006" y="419"/>
                                  </a:lnTo>
                                  <a:lnTo>
                                    <a:pt x="992" y="394"/>
                                  </a:lnTo>
                                  <a:lnTo>
                                    <a:pt x="973" y="371"/>
                                  </a:lnTo>
                                  <a:lnTo>
                                    <a:pt x="949" y="352"/>
                                  </a:lnTo>
                                  <a:lnTo>
                                    <a:pt x="922" y="338"/>
                                  </a:lnTo>
                                  <a:lnTo>
                                    <a:pt x="890" y="328"/>
                                  </a:lnTo>
                                  <a:lnTo>
                                    <a:pt x="854" y="322"/>
                                  </a:lnTo>
                                  <a:lnTo>
                                    <a:pt x="854" y="320"/>
                                  </a:lnTo>
                                  <a:lnTo>
                                    <a:pt x="915" y="296"/>
                                  </a:lnTo>
                                  <a:lnTo>
                                    <a:pt x="958" y="261"/>
                                  </a:lnTo>
                                  <a:lnTo>
                                    <a:pt x="985" y="214"/>
                                  </a:lnTo>
                                  <a:lnTo>
                                    <a:pt x="993" y="156"/>
                                  </a:lnTo>
                                  <a:lnTo>
                                    <a:pt x="990" y="123"/>
                                  </a:lnTo>
                                  <a:lnTo>
                                    <a:pt x="980" y="93"/>
                                  </a:lnTo>
                                  <a:lnTo>
                                    <a:pt x="964" y="68"/>
                                  </a:lnTo>
                                  <a:close/>
                                  <a:moveTo>
                                    <a:pt x="797" y="0"/>
                                  </a:moveTo>
                                  <a:lnTo>
                                    <a:pt x="752" y="2"/>
                                  </a:lnTo>
                                  <a:lnTo>
                                    <a:pt x="711" y="9"/>
                                  </a:lnTo>
                                  <a:lnTo>
                                    <a:pt x="673" y="21"/>
                                  </a:lnTo>
                                  <a:lnTo>
                                    <a:pt x="637" y="37"/>
                                  </a:lnTo>
                                  <a:lnTo>
                                    <a:pt x="637" y="114"/>
                                  </a:lnTo>
                                  <a:lnTo>
                                    <a:pt x="670" y="94"/>
                                  </a:lnTo>
                                  <a:lnTo>
                                    <a:pt x="704" y="80"/>
                                  </a:lnTo>
                                  <a:lnTo>
                                    <a:pt x="739" y="71"/>
                                  </a:lnTo>
                                  <a:lnTo>
                                    <a:pt x="775" y="68"/>
                                  </a:lnTo>
                                  <a:lnTo>
                                    <a:pt x="964" y="68"/>
                                  </a:lnTo>
                                  <a:lnTo>
                                    <a:pt x="963" y="66"/>
                                  </a:lnTo>
                                  <a:lnTo>
                                    <a:pt x="939" y="43"/>
                                  </a:lnTo>
                                  <a:lnTo>
                                    <a:pt x="910" y="24"/>
                                  </a:lnTo>
                                  <a:lnTo>
                                    <a:pt x="877" y="11"/>
                                  </a:lnTo>
                                  <a:lnTo>
                                    <a:pt x="839" y="2"/>
                                  </a:lnTo>
                                  <a:lnTo>
                                    <a:pt x="79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23" name="任意多边形 723"/>
                          <wps:cNvSpPr/>
                          <wps:spPr>
                            <a:xfrm>
                              <a:off x="1504" y="9123"/>
                              <a:ext cx="239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6" h="493">
                                  <a:moveTo>
                                    <a:pt x="287" y="227"/>
                                  </a:moveTo>
                                  <a:lnTo>
                                    <a:pt x="238" y="227"/>
                                  </a:lnTo>
                                  <a:lnTo>
                                    <a:pt x="238" y="493"/>
                                  </a:lnTo>
                                  <a:lnTo>
                                    <a:pt x="287" y="493"/>
                                  </a:lnTo>
                                  <a:lnTo>
                                    <a:pt x="287" y="227"/>
                                  </a:lnTo>
                                  <a:close/>
                                  <a:moveTo>
                                    <a:pt x="525" y="187"/>
                                  </a:moveTo>
                                  <a:lnTo>
                                    <a:pt x="0" y="187"/>
                                  </a:lnTo>
                                  <a:lnTo>
                                    <a:pt x="0" y="227"/>
                                  </a:lnTo>
                                  <a:lnTo>
                                    <a:pt x="525" y="227"/>
                                  </a:lnTo>
                                  <a:lnTo>
                                    <a:pt x="525" y="187"/>
                                  </a:lnTo>
                                  <a:close/>
                                  <a:moveTo>
                                    <a:pt x="287" y="1"/>
                                  </a:moveTo>
                                  <a:lnTo>
                                    <a:pt x="238" y="1"/>
                                  </a:lnTo>
                                  <a:lnTo>
                                    <a:pt x="238" y="187"/>
                                  </a:lnTo>
                                  <a:lnTo>
                                    <a:pt x="287" y="187"/>
                                  </a:lnTo>
                                  <a:lnTo>
                                    <a:pt x="287" y="1"/>
                                  </a:lnTo>
                                  <a:close/>
                                  <a:moveTo>
                                    <a:pt x="795" y="142"/>
                                  </a:moveTo>
                                  <a:lnTo>
                                    <a:pt x="749" y="142"/>
                                  </a:lnTo>
                                  <a:lnTo>
                                    <a:pt x="746" y="191"/>
                                  </a:lnTo>
                                  <a:lnTo>
                                    <a:pt x="741" y="232"/>
                                  </a:lnTo>
                                  <a:lnTo>
                                    <a:pt x="736" y="265"/>
                                  </a:lnTo>
                                  <a:lnTo>
                                    <a:pt x="729" y="289"/>
                                  </a:lnTo>
                                  <a:lnTo>
                                    <a:pt x="707" y="338"/>
                                  </a:lnTo>
                                  <a:lnTo>
                                    <a:pt x="675" y="383"/>
                                  </a:lnTo>
                                  <a:lnTo>
                                    <a:pt x="632" y="423"/>
                                  </a:lnTo>
                                  <a:lnTo>
                                    <a:pt x="580" y="457"/>
                                  </a:lnTo>
                                  <a:lnTo>
                                    <a:pt x="590" y="466"/>
                                  </a:lnTo>
                                  <a:lnTo>
                                    <a:pt x="599" y="475"/>
                                  </a:lnTo>
                                  <a:lnTo>
                                    <a:pt x="607" y="483"/>
                                  </a:lnTo>
                                  <a:lnTo>
                                    <a:pt x="614" y="491"/>
                                  </a:lnTo>
                                  <a:lnTo>
                                    <a:pt x="671" y="452"/>
                                  </a:lnTo>
                                  <a:lnTo>
                                    <a:pt x="716" y="408"/>
                                  </a:lnTo>
                                  <a:lnTo>
                                    <a:pt x="751" y="357"/>
                                  </a:lnTo>
                                  <a:lnTo>
                                    <a:pt x="775" y="301"/>
                                  </a:lnTo>
                                  <a:lnTo>
                                    <a:pt x="782" y="272"/>
                                  </a:lnTo>
                                  <a:lnTo>
                                    <a:pt x="787" y="236"/>
                                  </a:lnTo>
                                  <a:lnTo>
                                    <a:pt x="792" y="193"/>
                                  </a:lnTo>
                                  <a:lnTo>
                                    <a:pt x="795" y="142"/>
                                  </a:lnTo>
                                  <a:close/>
                                  <a:moveTo>
                                    <a:pt x="967" y="103"/>
                                  </a:moveTo>
                                  <a:lnTo>
                                    <a:pt x="596" y="103"/>
                                  </a:lnTo>
                                  <a:lnTo>
                                    <a:pt x="596" y="142"/>
                                  </a:lnTo>
                                  <a:lnTo>
                                    <a:pt x="921" y="142"/>
                                  </a:lnTo>
                                  <a:lnTo>
                                    <a:pt x="921" y="414"/>
                                  </a:lnTo>
                                  <a:lnTo>
                                    <a:pt x="925" y="442"/>
                                  </a:lnTo>
                                  <a:lnTo>
                                    <a:pt x="937" y="463"/>
                                  </a:lnTo>
                                  <a:lnTo>
                                    <a:pt x="959" y="475"/>
                                  </a:lnTo>
                                  <a:lnTo>
                                    <a:pt x="990" y="480"/>
                                  </a:lnTo>
                                  <a:lnTo>
                                    <a:pt x="1029" y="480"/>
                                  </a:lnTo>
                                  <a:lnTo>
                                    <a:pt x="1058" y="476"/>
                                  </a:lnTo>
                                  <a:lnTo>
                                    <a:pt x="1081" y="466"/>
                                  </a:lnTo>
                                  <a:lnTo>
                                    <a:pt x="1096" y="448"/>
                                  </a:lnTo>
                                  <a:lnTo>
                                    <a:pt x="1099" y="441"/>
                                  </a:lnTo>
                                  <a:lnTo>
                                    <a:pt x="997" y="441"/>
                                  </a:lnTo>
                                  <a:lnTo>
                                    <a:pt x="983" y="439"/>
                                  </a:lnTo>
                                  <a:lnTo>
                                    <a:pt x="973" y="433"/>
                                  </a:lnTo>
                                  <a:lnTo>
                                    <a:pt x="968" y="423"/>
                                  </a:lnTo>
                                  <a:lnTo>
                                    <a:pt x="967" y="411"/>
                                  </a:lnTo>
                                  <a:lnTo>
                                    <a:pt x="967" y="103"/>
                                  </a:lnTo>
                                  <a:close/>
                                  <a:moveTo>
                                    <a:pt x="1070" y="327"/>
                                  </a:moveTo>
                                  <a:lnTo>
                                    <a:pt x="1068" y="350"/>
                                  </a:lnTo>
                                  <a:lnTo>
                                    <a:pt x="1067" y="372"/>
                                  </a:lnTo>
                                  <a:lnTo>
                                    <a:pt x="1064" y="392"/>
                                  </a:lnTo>
                                  <a:lnTo>
                                    <a:pt x="1061" y="411"/>
                                  </a:lnTo>
                                  <a:lnTo>
                                    <a:pt x="1057" y="424"/>
                                  </a:lnTo>
                                  <a:lnTo>
                                    <a:pt x="1050" y="433"/>
                                  </a:lnTo>
                                  <a:lnTo>
                                    <a:pt x="1038" y="439"/>
                                  </a:lnTo>
                                  <a:lnTo>
                                    <a:pt x="1023" y="441"/>
                                  </a:lnTo>
                                  <a:lnTo>
                                    <a:pt x="1099" y="441"/>
                                  </a:lnTo>
                                  <a:lnTo>
                                    <a:pt x="1105" y="424"/>
                                  </a:lnTo>
                                  <a:lnTo>
                                    <a:pt x="1108" y="405"/>
                                  </a:lnTo>
                                  <a:lnTo>
                                    <a:pt x="1110" y="385"/>
                                  </a:lnTo>
                                  <a:lnTo>
                                    <a:pt x="1113" y="364"/>
                                  </a:lnTo>
                                  <a:lnTo>
                                    <a:pt x="1115" y="343"/>
                                  </a:lnTo>
                                  <a:lnTo>
                                    <a:pt x="1103" y="339"/>
                                  </a:lnTo>
                                  <a:lnTo>
                                    <a:pt x="1092" y="335"/>
                                  </a:lnTo>
                                  <a:lnTo>
                                    <a:pt x="1081" y="331"/>
                                  </a:lnTo>
                                  <a:lnTo>
                                    <a:pt x="1070" y="327"/>
                                  </a:lnTo>
                                  <a:close/>
                                  <a:moveTo>
                                    <a:pt x="798" y="0"/>
                                  </a:moveTo>
                                  <a:lnTo>
                                    <a:pt x="752" y="0"/>
                                  </a:lnTo>
                                  <a:lnTo>
                                    <a:pt x="752" y="28"/>
                                  </a:lnTo>
                                  <a:lnTo>
                                    <a:pt x="752" y="55"/>
                                  </a:lnTo>
                                  <a:lnTo>
                                    <a:pt x="751" y="80"/>
                                  </a:lnTo>
                                  <a:lnTo>
                                    <a:pt x="750" y="103"/>
                                  </a:lnTo>
                                  <a:lnTo>
                                    <a:pt x="797" y="103"/>
                                  </a:lnTo>
                                  <a:lnTo>
                                    <a:pt x="798" y="80"/>
                                  </a:lnTo>
                                  <a:lnTo>
                                    <a:pt x="798" y="54"/>
                                  </a:lnTo>
                                  <a:lnTo>
                                    <a:pt x="798" y="28"/>
                                  </a:lnTo>
                                  <a:lnTo>
                                    <a:pt x="79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24" name="任意多边形 724"/>
                          <wps:cNvSpPr/>
                          <wps:spPr>
                            <a:xfrm>
                              <a:off x="1983" y="9122"/>
                              <a:ext cx="239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5" h="495">
                                  <a:moveTo>
                                    <a:pt x="445" y="279"/>
                                  </a:moveTo>
                                  <a:lnTo>
                                    <a:pt x="93" y="279"/>
                                  </a:lnTo>
                                  <a:lnTo>
                                    <a:pt x="93" y="495"/>
                                  </a:lnTo>
                                  <a:lnTo>
                                    <a:pt x="135" y="495"/>
                                  </a:lnTo>
                                  <a:lnTo>
                                    <a:pt x="135" y="458"/>
                                  </a:lnTo>
                                  <a:lnTo>
                                    <a:pt x="445" y="458"/>
                                  </a:lnTo>
                                  <a:lnTo>
                                    <a:pt x="445" y="422"/>
                                  </a:lnTo>
                                  <a:lnTo>
                                    <a:pt x="135" y="422"/>
                                  </a:lnTo>
                                  <a:lnTo>
                                    <a:pt x="135" y="313"/>
                                  </a:lnTo>
                                  <a:lnTo>
                                    <a:pt x="445" y="313"/>
                                  </a:lnTo>
                                  <a:lnTo>
                                    <a:pt x="445" y="279"/>
                                  </a:lnTo>
                                  <a:close/>
                                  <a:moveTo>
                                    <a:pt x="445" y="458"/>
                                  </a:moveTo>
                                  <a:lnTo>
                                    <a:pt x="403" y="458"/>
                                  </a:lnTo>
                                  <a:lnTo>
                                    <a:pt x="403" y="495"/>
                                  </a:lnTo>
                                  <a:lnTo>
                                    <a:pt x="445" y="495"/>
                                  </a:lnTo>
                                  <a:lnTo>
                                    <a:pt x="445" y="458"/>
                                  </a:lnTo>
                                  <a:close/>
                                  <a:moveTo>
                                    <a:pt x="445" y="313"/>
                                  </a:moveTo>
                                  <a:lnTo>
                                    <a:pt x="403" y="313"/>
                                  </a:lnTo>
                                  <a:lnTo>
                                    <a:pt x="403" y="422"/>
                                  </a:lnTo>
                                  <a:lnTo>
                                    <a:pt x="445" y="422"/>
                                  </a:lnTo>
                                  <a:lnTo>
                                    <a:pt x="445" y="313"/>
                                  </a:lnTo>
                                  <a:close/>
                                  <a:moveTo>
                                    <a:pt x="305" y="98"/>
                                  </a:moveTo>
                                  <a:lnTo>
                                    <a:pt x="251" y="98"/>
                                  </a:lnTo>
                                  <a:lnTo>
                                    <a:pt x="203" y="153"/>
                                  </a:lnTo>
                                  <a:lnTo>
                                    <a:pt x="144" y="200"/>
                                  </a:lnTo>
                                  <a:lnTo>
                                    <a:pt x="77" y="240"/>
                                  </a:lnTo>
                                  <a:lnTo>
                                    <a:pt x="0" y="273"/>
                                  </a:lnTo>
                                  <a:lnTo>
                                    <a:pt x="8" y="282"/>
                                  </a:lnTo>
                                  <a:lnTo>
                                    <a:pt x="15" y="291"/>
                                  </a:lnTo>
                                  <a:lnTo>
                                    <a:pt x="21" y="300"/>
                                  </a:lnTo>
                                  <a:lnTo>
                                    <a:pt x="28" y="310"/>
                                  </a:lnTo>
                                  <a:lnTo>
                                    <a:pt x="45" y="303"/>
                                  </a:lnTo>
                                  <a:lnTo>
                                    <a:pt x="61" y="295"/>
                                  </a:lnTo>
                                  <a:lnTo>
                                    <a:pt x="77" y="287"/>
                                  </a:lnTo>
                                  <a:lnTo>
                                    <a:pt x="93" y="279"/>
                                  </a:lnTo>
                                  <a:lnTo>
                                    <a:pt x="445" y="279"/>
                                  </a:lnTo>
                                  <a:lnTo>
                                    <a:pt x="445" y="276"/>
                                  </a:lnTo>
                                  <a:lnTo>
                                    <a:pt x="97" y="276"/>
                                  </a:lnTo>
                                  <a:lnTo>
                                    <a:pt x="147" y="246"/>
                                  </a:lnTo>
                                  <a:lnTo>
                                    <a:pt x="192" y="213"/>
                                  </a:lnTo>
                                  <a:lnTo>
                                    <a:pt x="233" y="177"/>
                                  </a:lnTo>
                                  <a:lnTo>
                                    <a:pt x="270" y="138"/>
                                  </a:lnTo>
                                  <a:lnTo>
                                    <a:pt x="325" y="138"/>
                                  </a:lnTo>
                                  <a:lnTo>
                                    <a:pt x="297" y="108"/>
                                  </a:lnTo>
                                  <a:lnTo>
                                    <a:pt x="305" y="98"/>
                                  </a:lnTo>
                                  <a:close/>
                                  <a:moveTo>
                                    <a:pt x="325" y="138"/>
                                  </a:moveTo>
                                  <a:lnTo>
                                    <a:pt x="270" y="138"/>
                                  </a:lnTo>
                                  <a:lnTo>
                                    <a:pt x="320" y="190"/>
                                  </a:lnTo>
                                  <a:lnTo>
                                    <a:pt x="376" y="234"/>
                                  </a:lnTo>
                                  <a:lnTo>
                                    <a:pt x="440" y="271"/>
                                  </a:lnTo>
                                  <a:lnTo>
                                    <a:pt x="510" y="301"/>
                                  </a:lnTo>
                                  <a:lnTo>
                                    <a:pt x="515" y="292"/>
                                  </a:lnTo>
                                  <a:lnTo>
                                    <a:pt x="521" y="282"/>
                                  </a:lnTo>
                                  <a:lnTo>
                                    <a:pt x="529" y="272"/>
                                  </a:lnTo>
                                  <a:lnTo>
                                    <a:pt x="537" y="260"/>
                                  </a:lnTo>
                                  <a:lnTo>
                                    <a:pt x="467" y="236"/>
                                  </a:lnTo>
                                  <a:lnTo>
                                    <a:pt x="404" y="203"/>
                                  </a:lnTo>
                                  <a:lnTo>
                                    <a:pt x="347" y="161"/>
                                  </a:lnTo>
                                  <a:lnTo>
                                    <a:pt x="325" y="138"/>
                                  </a:lnTo>
                                  <a:close/>
                                  <a:moveTo>
                                    <a:pt x="194" y="0"/>
                                  </a:moveTo>
                                  <a:lnTo>
                                    <a:pt x="155" y="34"/>
                                  </a:lnTo>
                                  <a:lnTo>
                                    <a:pt x="113" y="67"/>
                                  </a:lnTo>
                                  <a:lnTo>
                                    <a:pt x="69" y="97"/>
                                  </a:lnTo>
                                  <a:lnTo>
                                    <a:pt x="21" y="124"/>
                                  </a:lnTo>
                                  <a:lnTo>
                                    <a:pt x="30" y="133"/>
                                  </a:lnTo>
                                  <a:lnTo>
                                    <a:pt x="37" y="142"/>
                                  </a:lnTo>
                                  <a:lnTo>
                                    <a:pt x="43" y="150"/>
                                  </a:lnTo>
                                  <a:lnTo>
                                    <a:pt x="49" y="156"/>
                                  </a:lnTo>
                                  <a:lnTo>
                                    <a:pt x="93" y="129"/>
                                  </a:lnTo>
                                  <a:lnTo>
                                    <a:pt x="138" y="98"/>
                                  </a:lnTo>
                                  <a:lnTo>
                                    <a:pt x="182" y="63"/>
                                  </a:lnTo>
                                  <a:lnTo>
                                    <a:pt x="226" y="26"/>
                                  </a:lnTo>
                                  <a:lnTo>
                                    <a:pt x="194" y="0"/>
                                  </a:lnTo>
                                  <a:close/>
                                  <a:moveTo>
                                    <a:pt x="340" y="2"/>
                                  </a:moveTo>
                                  <a:lnTo>
                                    <a:pt x="314" y="29"/>
                                  </a:lnTo>
                                  <a:lnTo>
                                    <a:pt x="361" y="58"/>
                                  </a:lnTo>
                                  <a:lnTo>
                                    <a:pt x="407" y="88"/>
                                  </a:lnTo>
                                  <a:lnTo>
                                    <a:pt x="451" y="118"/>
                                  </a:lnTo>
                                  <a:lnTo>
                                    <a:pt x="494" y="148"/>
                                  </a:lnTo>
                                  <a:lnTo>
                                    <a:pt x="522" y="116"/>
                                  </a:lnTo>
                                  <a:lnTo>
                                    <a:pt x="480" y="88"/>
                                  </a:lnTo>
                                  <a:lnTo>
                                    <a:pt x="436" y="59"/>
                                  </a:lnTo>
                                  <a:lnTo>
                                    <a:pt x="389" y="31"/>
                                  </a:lnTo>
                                  <a:lnTo>
                                    <a:pt x="340" y="2"/>
                                  </a:lnTo>
                                  <a:close/>
                                  <a:moveTo>
                                    <a:pt x="1082" y="127"/>
                                  </a:moveTo>
                                  <a:lnTo>
                                    <a:pt x="623" y="127"/>
                                  </a:lnTo>
                                  <a:lnTo>
                                    <a:pt x="623" y="488"/>
                                  </a:lnTo>
                                  <a:lnTo>
                                    <a:pt x="664" y="488"/>
                                  </a:lnTo>
                                  <a:lnTo>
                                    <a:pt x="664" y="164"/>
                                  </a:lnTo>
                                  <a:lnTo>
                                    <a:pt x="1082" y="164"/>
                                  </a:lnTo>
                                  <a:lnTo>
                                    <a:pt x="1082" y="127"/>
                                  </a:lnTo>
                                  <a:close/>
                                  <a:moveTo>
                                    <a:pt x="930" y="445"/>
                                  </a:moveTo>
                                  <a:lnTo>
                                    <a:pt x="933" y="460"/>
                                  </a:lnTo>
                                  <a:lnTo>
                                    <a:pt x="936" y="473"/>
                                  </a:lnTo>
                                  <a:lnTo>
                                    <a:pt x="938" y="485"/>
                                  </a:lnTo>
                                  <a:lnTo>
                                    <a:pt x="1022" y="486"/>
                                  </a:lnTo>
                                  <a:lnTo>
                                    <a:pt x="1048" y="482"/>
                                  </a:lnTo>
                                  <a:lnTo>
                                    <a:pt x="1067" y="472"/>
                                  </a:lnTo>
                                  <a:lnTo>
                                    <a:pt x="1078" y="455"/>
                                  </a:lnTo>
                                  <a:lnTo>
                                    <a:pt x="1079" y="449"/>
                                  </a:lnTo>
                                  <a:lnTo>
                                    <a:pt x="1009" y="449"/>
                                  </a:lnTo>
                                  <a:lnTo>
                                    <a:pt x="992" y="449"/>
                                  </a:lnTo>
                                  <a:lnTo>
                                    <a:pt x="973" y="448"/>
                                  </a:lnTo>
                                  <a:lnTo>
                                    <a:pt x="952" y="447"/>
                                  </a:lnTo>
                                  <a:lnTo>
                                    <a:pt x="930" y="445"/>
                                  </a:lnTo>
                                  <a:close/>
                                  <a:moveTo>
                                    <a:pt x="871" y="164"/>
                                  </a:moveTo>
                                  <a:lnTo>
                                    <a:pt x="831" y="164"/>
                                  </a:lnTo>
                                  <a:lnTo>
                                    <a:pt x="831" y="484"/>
                                  </a:lnTo>
                                  <a:lnTo>
                                    <a:pt x="871" y="484"/>
                                  </a:lnTo>
                                  <a:lnTo>
                                    <a:pt x="871" y="164"/>
                                  </a:lnTo>
                                  <a:close/>
                                  <a:moveTo>
                                    <a:pt x="1082" y="164"/>
                                  </a:moveTo>
                                  <a:lnTo>
                                    <a:pt x="1042" y="164"/>
                                  </a:lnTo>
                                  <a:lnTo>
                                    <a:pt x="1042" y="420"/>
                                  </a:lnTo>
                                  <a:lnTo>
                                    <a:pt x="1040" y="433"/>
                                  </a:lnTo>
                                  <a:lnTo>
                                    <a:pt x="1034" y="442"/>
                                  </a:lnTo>
                                  <a:lnTo>
                                    <a:pt x="1024" y="447"/>
                                  </a:lnTo>
                                  <a:lnTo>
                                    <a:pt x="1009" y="449"/>
                                  </a:lnTo>
                                  <a:lnTo>
                                    <a:pt x="1079" y="449"/>
                                  </a:lnTo>
                                  <a:lnTo>
                                    <a:pt x="1082" y="431"/>
                                  </a:lnTo>
                                  <a:lnTo>
                                    <a:pt x="1082" y="164"/>
                                  </a:lnTo>
                                  <a:close/>
                                  <a:moveTo>
                                    <a:pt x="912" y="313"/>
                                  </a:moveTo>
                                  <a:lnTo>
                                    <a:pt x="890" y="343"/>
                                  </a:lnTo>
                                  <a:lnTo>
                                    <a:pt x="921" y="361"/>
                                  </a:lnTo>
                                  <a:lnTo>
                                    <a:pt x="948" y="377"/>
                                  </a:lnTo>
                                  <a:lnTo>
                                    <a:pt x="971" y="392"/>
                                  </a:lnTo>
                                  <a:lnTo>
                                    <a:pt x="990" y="406"/>
                                  </a:lnTo>
                                  <a:lnTo>
                                    <a:pt x="1015" y="374"/>
                                  </a:lnTo>
                                  <a:lnTo>
                                    <a:pt x="993" y="360"/>
                                  </a:lnTo>
                                  <a:lnTo>
                                    <a:pt x="969" y="345"/>
                                  </a:lnTo>
                                  <a:lnTo>
                                    <a:pt x="942" y="330"/>
                                  </a:lnTo>
                                  <a:lnTo>
                                    <a:pt x="912" y="313"/>
                                  </a:lnTo>
                                  <a:close/>
                                  <a:moveTo>
                                    <a:pt x="708" y="310"/>
                                  </a:moveTo>
                                  <a:lnTo>
                                    <a:pt x="684" y="338"/>
                                  </a:lnTo>
                                  <a:lnTo>
                                    <a:pt x="712" y="356"/>
                                  </a:lnTo>
                                  <a:lnTo>
                                    <a:pt x="736" y="372"/>
                                  </a:lnTo>
                                  <a:lnTo>
                                    <a:pt x="758" y="388"/>
                                  </a:lnTo>
                                  <a:lnTo>
                                    <a:pt x="777" y="402"/>
                                  </a:lnTo>
                                  <a:lnTo>
                                    <a:pt x="804" y="371"/>
                                  </a:lnTo>
                                  <a:lnTo>
                                    <a:pt x="782" y="356"/>
                                  </a:lnTo>
                                  <a:lnTo>
                                    <a:pt x="759" y="341"/>
                                  </a:lnTo>
                                  <a:lnTo>
                                    <a:pt x="734" y="325"/>
                                  </a:lnTo>
                                  <a:lnTo>
                                    <a:pt x="708" y="310"/>
                                  </a:lnTo>
                                  <a:close/>
                                  <a:moveTo>
                                    <a:pt x="918" y="205"/>
                                  </a:moveTo>
                                  <a:lnTo>
                                    <a:pt x="896" y="233"/>
                                  </a:lnTo>
                                  <a:lnTo>
                                    <a:pt x="924" y="249"/>
                                  </a:lnTo>
                                  <a:lnTo>
                                    <a:pt x="950" y="265"/>
                                  </a:lnTo>
                                  <a:lnTo>
                                    <a:pt x="974" y="280"/>
                                  </a:lnTo>
                                  <a:lnTo>
                                    <a:pt x="995" y="295"/>
                                  </a:lnTo>
                                  <a:lnTo>
                                    <a:pt x="1021" y="264"/>
                                  </a:lnTo>
                                  <a:lnTo>
                                    <a:pt x="999" y="250"/>
                                  </a:lnTo>
                                  <a:lnTo>
                                    <a:pt x="974" y="235"/>
                                  </a:lnTo>
                                  <a:lnTo>
                                    <a:pt x="948" y="220"/>
                                  </a:lnTo>
                                  <a:lnTo>
                                    <a:pt x="918" y="205"/>
                                  </a:lnTo>
                                  <a:close/>
                                  <a:moveTo>
                                    <a:pt x="714" y="202"/>
                                  </a:moveTo>
                                  <a:lnTo>
                                    <a:pt x="690" y="230"/>
                                  </a:lnTo>
                                  <a:lnTo>
                                    <a:pt x="714" y="245"/>
                                  </a:lnTo>
                                  <a:lnTo>
                                    <a:pt x="738" y="260"/>
                                  </a:lnTo>
                                  <a:lnTo>
                                    <a:pt x="760" y="276"/>
                                  </a:lnTo>
                                  <a:lnTo>
                                    <a:pt x="782" y="291"/>
                                  </a:lnTo>
                                  <a:lnTo>
                                    <a:pt x="808" y="260"/>
                                  </a:lnTo>
                                  <a:lnTo>
                                    <a:pt x="788" y="246"/>
                                  </a:lnTo>
                                  <a:lnTo>
                                    <a:pt x="765" y="232"/>
                                  </a:lnTo>
                                  <a:lnTo>
                                    <a:pt x="741" y="217"/>
                                  </a:lnTo>
                                  <a:lnTo>
                                    <a:pt x="714" y="202"/>
                                  </a:lnTo>
                                  <a:close/>
                                  <a:moveTo>
                                    <a:pt x="871" y="63"/>
                                  </a:moveTo>
                                  <a:lnTo>
                                    <a:pt x="831" y="63"/>
                                  </a:lnTo>
                                  <a:lnTo>
                                    <a:pt x="831" y="127"/>
                                  </a:lnTo>
                                  <a:lnTo>
                                    <a:pt x="871" y="127"/>
                                  </a:lnTo>
                                  <a:lnTo>
                                    <a:pt x="871" y="63"/>
                                  </a:lnTo>
                                  <a:close/>
                                  <a:moveTo>
                                    <a:pt x="1115" y="26"/>
                                  </a:moveTo>
                                  <a:lnTo>
                                    <a:pt x="591" y="26"/>
                                  </a:lnTo>
                                  <a:lnTo>
                                    <a:pt x="591" y="63"/>
                                  </a:lnTo>
                                  <a:lnTo>
                                    <a:pt x="1115" y="63"/>
                                  </a:lnTo>
                                  <a:lnTo>
                                    <a:pt x="1115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25" name="任意多边形 725"/>
                          <wps:cNvSpPr/>
                          <wps:spPr>
                            <a:xfrm>
                              <a:off x="2461" y="9122"/>
                              <a:ext cx="239" cy="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7" h="490">
                                  <a:moveTo>
                                    <a:pt x="527" y="129"/>
                                  </a:moveTo>
                                  <a:lnTo>
                                    <a:pt x="423" y="129"/>
                                  </a:lnTo>
                                  <a:lnTo>
                                    <a:pt x="423" y="0"/>
                                  </a:lnTo>
                                  <a:lnTo>
                                    <a:pt x="379" y="0"/>
                                  </a:lnTo>
                                  <a:lnTo>
                                    <a:pt x="379" y="129"/>
                                  </a:lnTo>
                                  <a:lnTo>
                                    <a:pt x="148" y="129"/>
                                  </a:lnTo>
                                  <a:lnTo>
                                    <a:pt x="148" y="1"/>
                                  </a:lnTo>
                                  <a:lnTo>
                                    <a:pt x="104" y="1"/>
                                  </a:lnTo>
                                  <a:lnTo>
                                    <a:pt x="104" y="129"/>
                                  </a:lnTo>
                                  <a:lnTo>
                                    <a:pt x="0" y="129"/>
                                  </a:lnTo>
                                  <a:lnTo>
                                    <a:pt x="0" y="167"/>
                                  </a:lnTo>
                                  <a:lnTo>
                                    <a:pt x="104" y="167"/>
                                  </a:lnTo>
                                  <a:lnTo>
                                    <a:pt x="104" y="410"/>
                                  </a:lnTo>
                                  <a:lnTo>
                                    <a:pt x="104" y="448"/>
                                  </a:lnTo>
                                  <a:lnTo>
                                    <a:pt x="104" y="490"/>
                                  </a:lnTo>
                                  <a:lnTo>
                                    <a:pt x="148" y="490"/>
                                  </a:lnTo>
                                  <a:lnTo>
                                    <a:pt x="148" y="448"/>
                                  </a:lnTo>
                                  <a:lnTo>
                                    <a:pt x="379" y="448"/>
                                  </a:lnTo>
                                  <a:lnTo>
                                    <a:pt x="379" y="489"/>
                                  </a:lnTo>
                                  <a:lnTo>
                                    <a:pt x="423" y="489"/>
                                  </a:lnTo>
                                  <a:lnTo>
                                    <a:pt x="423" y="448"/>
                                  </a:lnTo>
                                  <a:lnTo>
                                    <a:pt x="423" y="447"/>
                                  </a:lnTo>
                                  <a:lnTo>
                                    <a:pt x="423" y="410"/>
                                  </a:lnTo>
                                  <a:lnTo>
                                    <a:pt x="148" y="410"/>
                                  </a:lnTo>
                                  <a:lnTo>
                                    <a:pt x="148" y="167"/>
                                  </a:lnTo>
                                  <a:lnTo>
                                    <a:pt x="379" y="167"/>
                                  </a:lnTo>
                                  <a:lnTo>
                                    <a:pt x="379" y="410"/>
                                  </a:lnTo>
                                  <a:lnTo>
                                    <a:pt x="423" y="410"/>
                                  </a:lnTo>
                                  <a:lnTo>
                                    <a:pt x="423" y="167"/>
                                  </a:lnTo>
                                  <a:lnTo>
                                    <a:pt x="527" y="167"/>
                                  </a:lnTo>
                                  <a:lnTo>
                                    <a:pt x="527" y="129"/>
                                  </a:lnTo>
                                  <a:close/>
                                  <a:moveTo>
                                    <a:pt x="1116" y="205"/>
                                  </a:moveTo>
                                  <a:lnTo>
                                    <a:pt x="581" y="205"/>
                                  </a:lnTo>
                                  <a:lnTo>
                                    <a:pt x="581" y="249"/>
                                  </a:lnTo>
                                  <a:lnTo>
                                    <a:pt x="1116" y="249"/>
                                  </a:lnTo>
                                  <a:lnTo>
                                    <a:pt x="1116" y="2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26" name="任意多边形 726"/>
                          <wps:cNvSpPr/>
                          <wps:spPr>
                            <a:xfrm>
                              <a:off x="2882" y="9123"/>
                              <a:ext cx="350" cy="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34" h="489">
                                  <a:moveTo>
                                    <a:pt x="258" y="216"/>
                                  </a:moveTo>
                                  <a:lnTo>
                                    <a:pt x="216" y="216"/>
                                  </a:lnTo>
                                  <a:lnTo>
                                    <a:pt x="216" y="406"/>
                                  </a:lnTo>
                                  <a:lnTo>
                                    <a:pt x="221" y="437"/>
                                  </a:lnTo>
                                  <a:lnTo>
                                    <a:pt x="235" y="459"/>
                                  </a:lnTo>
                                  <a:lnTo>
                                    <a:pt x="260" y="472"/>
                                  </a:lnTo>
                                  <a:lnTo>
                                    <a:pt x="294" y="477"/>
                                  </a:lnTo>
                                  <a:lnTo>
                                    <a:pt x="447" y="477"/>
                                  </a:lnTo>
                                  <a:lnTo>
                                    <a:pt x="479" y="473"/>
                                  </a:lnTo>
                                  <a:lnTo>
                                    <a:pt x="504" y="462"/>
                                  </a:lnTo>
                                  <a:lnTo>
                                    <a:pt x="522" y="444"/>
                                  </a:lnTo>
                                  <a:lnTo>
                                    <a:pt x="524" y="438"/>
                                  </a:lnTo>
                                  <a:lnTo>
                                    <a:pt x="304" y="438"/>
                                  </a:lnTo>
                                  <a:lnTo>
                                    <a:pt x="284" y="436"/>
                                  </a:lnTo>
                                  <a:lnTo>
                                    <a:pt x="269" y="429"/>
                                  </a:lnTo>
                                  <a:lnTo>
                                    <a:pt x="261" y="416"/>
                                  </a:lnTo>
                                  <a:lnTo>
                                    <a:pt x="258" y="399"/>
                                  </a:lnTo>
                                  <a:lnTo>
                                    <a:pt x="258" y="216"/>
                                  </a:lnTo>
                                  <a:close/>
                                  <a:moveTo>
                                    <a:pt x="118" y="179"/>
                                  </a:moveTo>
                                  <a:lnTo>
                                    <a:pt x="78" y="179"/>
                                  </a:lnTo>
                                  <a:lnTo>
                                    <a:pt x="78" y="379"/>
                                  </a:lnTo>
                                  <a:lnTo>
                                    <a:pt x="0" y="403"/>
                                  </a:lnTo>
                                  <a:lnTo>
                                    <a:pt x="15" y="442"/>
                                  </a:lnTo>
                                  <a:lnTo>
                                    <a:pt x="191" y="381"/>
                                  </a:lnTo>
                                  <a:lnTo>
                                    <a:pt x="189" y="371"/>
                                  </a:lnTo>
                                  <a:lnTo>
                                    <a:pt x="188" y="367"/>
                                  </a:lnTo>
                                  <a:lnTo>
                                    <a:pt x="118" y="367"/>
                                  </a:lnTo>
                                  <a:lnTo>
                                    <a:pt x="118" y="179"/>
                                  </a:lnTo>
                                  <a:close/>
                                  <a:moveTo>
                                    <a:pt x="502" y="326"/>
                                  </a:moveTo>
                                  <a:lnTo>
                                    <a:pt x="499" y="347"/>
                                  </a:lnTo>
                                  <a:lnTo>
                                    <a:pt x="497" y="367"/>
                                  </a:lnTo>
                                  <a:lnTo>
                                    <a:pt x="494" y="384"/>
                                  </a:lnTo>
                                  <a:lnTo>
                                    <a:pt x="491" y="401"/>
                                  </a:lnTo>
                                  <a:lnTo>
                                    <a:pt x="485" y="417"/>
                                  </a:lnTo>
                                  <a:lnTo>
                                    <a:pt x="474" y="429"/>
                                  </a:lnTo>
                                  <a:lnTo>
                                    <a:pt x="458" y="436"/>
                                  </a:lnTo>
                                  <a:lnTo>
                                    <a:pt x="436" y="438"/>
                                  </a:lnTo>
                                  <a:lnTo>
                                    <a:pt x="524" y="438"/>
                                  </a:lnTo>
                                  <a:lnTo>
                                    <a:pt x="532" y="419"/>
                                  </a:lnTo>
                                  <a:lnTo>
                                    <a:pt x="535" y="403"/>
                                  </a:lnTo>
                                  <a:lnTo>
                                    <a:pt x="539" y="384"/>
                                  </a:lnTo>
                                  <a:lnTo>
                                    <a:pt x="543" y="364"/>
                                  </a:lnTo>
                                  <a:lnTo>
                                    <a:pt x="546" y="341"/>
                                  </a:lnTo>
                                  <a:lnTo>
                                    <a:pt x="535" y="337"/>
                                  </a:lnTo>
                                  <a:lnTo>
                                    <a:pt x="524" y="334"/>
                                  </a:lnTo>
                                  <a:lnTo>
                                    <a:pt x="512" y="330"/>
                                  </a:lnTo>
                                  <a:lnTo>
                                    <a:pt x="502" y="326"/>
                                  </a:lnTo>
                                  <a:close/>
                                  <a:moveTo>
                                    <a:pt x="381" y="180"/>
                                  </a:moveTo>
                                  <a:lnTo>
                                    <a:pt x="339" y="180"/>
                                  </a:lnTo>
                                  <a:lnTo>
                                    <a:pt x="339" y="386"/>
                                  </a:lnTo>
                                  <a:lnTo>
                                    <a:pt x="381" y="386"/>
                                  </a:lnTo>
                                  <a:lnTo>
                                    <a:pt x="381" y="180"/>
                                  </a:lnTo>
                                  <a:close/>
                                  <a:moveTo>
                                    <a:pt x="187" y="344"/>
                                  </a:moveTo>
                                  <a:lnTo>
                                    <a:pt x="118" y="367"/>
                                  </a:lnTo>
                                  <a:lnTo>
                                    <a:pt x="188" y="367"/>
                                  </a:lnTo>
                                  <a:lnTo>
                                    <a:pt x="188" y="358"/>
                                  </a:lnTo>
                                  <a:lnTo>
                                    <a:pt x="187" y="344"/>
                                  </a:lnTo>
                                  <a:close/>
                                  <a:moveTo>
                                    <a:pt x="391" y="282"/>
                                  </a:moveTo>
                                  <a:lnTo>
                                    <a:pt x="393" y="294"/>
                                  </a:lnTo>
                                  <a:lnTo>
                                    <a:pt x="396" y="304"/>
                                  </a:lnTo>
                                  <a:lnTo>
                                    <a:pt x="397" y="314"/>
                                  </a:lnTo>
                                  <a:lnTo>
                                    <a:pt x="399" y="324"/>
                                  </a:lnTo>
                                  <a:lnTo>
                                    <a:pt x="411" y="324"/>
                                  </a:lnTo>
                                  <a:lnTo>
                                    <a:pt x="423" y="324"/>
                                  </a:lnTo>
                                  <a:lnTo>
                                    <a:pt x="435" y="324"/>
                                  </a:lnTo>
                                  <a:lnTo>
                                    <a:pt x="448" y="324"/>
                                  </a:lnTo>
                                  <a:lnTo>
                                    <a:pt x="472" y="320"/>
                                  </a:lnTo>
                                  <a:lnTo>
                                    <a:pt x="490" y="307"/>
                                  </a:lnTo>
                                  <a:lnTo>
                                    <a:pt x="501" y="285"/>
                                  </a:lnTo>
                                  <a:lnTo>
                                    <a:pt x="436" y="285"/>
                                  </a:lnTo>
                                  <a:lnTo>
                                    <a:pt x="426" y="285"/>
                                  </a:lnTo>
                                  <a:lnTo>
                                    <a:pt x="415" y="285"/>
                                  </a:lnTo>
                                  <a:lnTo>
                                    <a:pt x="404" y="284"/>
                                  </a:lnTo>
                                  <a:lnTo>
                                    <a:pt x="391" y="282"/>
                                  </a:lnTo>
                                  <a:close/>
                                  <a:moveTo>
                                    <a:pt x="511" y="143"/>
                                  </a:moveTo>
                                  <a:lnTo>
                                    <a:pt x="469" y="143"/>
                                  </a:lnTo>
                                  <a:lnTo>
                                    <a:pt x="468" y="171"/>
                                  </a:lnTo>
                                  <a:lnTo>
                                    <a:pt x="467" y="198"/>
                                  </a:lnTo>
                                  <a:lnTo>
                                    <a:pt x="466" y="223"/>
                                  </a:lnTo>
                                  <a:lnTo>
                                    <a:pt x="465" y="247"/>
                                  </a:lnTo>
                                  <a:lnTo>
                                    <a:pt x="463" y="264"/>
                                  </a:lnTo>
                                  <a:lnTo>
                                    <a:pt x="457" y="276"/>
                                  </a:lnTo>
                                  <a:lnTo>
                                    <a:pt x="448" y="283"/>
                                  </a:lnTo>
                                  <a:lnTo>
                                    <a:pt x="436" y="285"/>
                                  </a:lnTo>
                                  <a:lnTo>
                                    <a:pt x="501" y="285"/>
                                  </a:lnTo>
                                  <a:lnTo>
                                    <a:pt x="506" y="256"/>
                                  </a:lnTo>
                                  <a:lnTo>
                                    <a:pt x="508" y="222"/>
                                  </a:lnTo>
                                  <a:lnTo>
                                    <a:pt x="509" y="184"/>
                                  </a:lnTo>
                                  <a:lnTo>
                                    <a:pt x="511" y="143"/>
                                  </a:lnTo>
                                  <a:close/>
                                  <a:moveTo>
                                    <a:pt x="258" y="60"/>
                                  </a:moveTo>
                                  <a:lnTo>
                                    <a:pt x="216" y="60"/>
                                  </a:lnTo>
                                  <a:lnTo>
                                    <a:pt x="216" y="177"/>
                                  </a:lnTo>
                                  <a:lnTo>
                                    <a:pt x="169" y="191"/>
                                  </a:lnTo>
                                  <a:lnTo>
                                    <a:pt x="176" y="228"/>
                                  </a:lnTo>
                                  <a:lnTo>
                                    <a:pt x="216" y="216"/>
                                  </a:lnTo>
                                  <a:lnTo>
                                    <a:pt x="258" y="216"/>
                                  </a:lnTo>
                                  <a:lnTo>
                                    <a:pt x="258" y="204"/>
                                  </a:lnTo>
                                  <a:lnTo>
                                    <a:pt x="339" y="180"/>
                                  </a:lnTo>
                                  <a:lnTo>
                                    <a:pt x="381" y="180"/>
                                  </a:lnTo>
                                  <a:lnTo>
                                    <a:pt x="381" y="168"/>
                                  </a:lnTo>
                                  <a:lnTo>
                                    <a:pt x="391" y="165"/>
                                  </a:lnTo>
                                  <a:lnTo>
                                    <a:pt x="258" y="165"/>
                                  </a:lnTo>
                                  <a:lnTo>
                                    <a:pt x="258" y="60"/>
                                  </a:lnTo>
                                  <a:close/>
                                  <a:moveTo>
                                    <a:pt x="180" y="143"/>
                                  </a:moveTo>
                                  <a:lnTo>
                                    <a:pt x="8" y="143"/>
                                  </a:lnTo>
                                  <a:lnTo>
                                    <a:pt x="8" y="179"/>
                                  </a:lnTo>
                                  <a:lnTo>
                                    <a:pt x="180" y="179"/>
                                  </a:lnTo>
                                  <a:lnTo>
                                    <a:pt x="180" y="143"/>
                                  </a:lnTo>
                                  <a:close/>
                                  <a:moveTo>
                                    <a:pt x="381" y="0"/>
                                  </a:moveTo>
                                  <a:lnTo>
                                    <a:pt x="339" y="0"/>
                                  </a:lnTo>
                                  <a:lnTo>
                                    <a:pt x="339" y="143"/>
                                  </a:lnTo>
                                  <a:lnTo>
                                    <a:pt x="258" y="165"/>
                                  </a:lnTo>
                                  <a:lnTo>
                                    <a:pt x="391" y="165"/>
                                  </a:lnTo>
                                  <a:lnTo>
                                    <a:pt x="469" y="143"/>
                                  </a:lnTo>
                                  <a:lnTo>
                                    <a:pt x="511" y="143"/>
                                  </a:lnTo>
                                  <a:lnTo>
                                    <a:pt x="511" y="130"/>
                                  </a:lnTo>
                                  <a:lnTo>
                                    <a:pt x="381" y="130"/>
                                  </a:lnTo>
                                  <a:lnTo>
                                    <a:pt x="381" y="0"/>
                                  </a:lnTo>
                                  <a:close/>
                                  <a:moveTo>
                                    <a:pt x="118" y="3"/>
                                  </a:moveTo>
                                  <a:lnTo>
                                    <a:pt x="78" y="3"/>
                                  </a:lnTo>
                                  <a:lnTo>
                                    <a:pt x="78" y="143"/>
                                  </a:lnTo>
                                  <a:lnTo>
                                    <a:pt x="118" y="143"/>
                                  </a:lnTo>
                                  <a:lnTo>
                                    <a:pt x="118" y="3"/>
                                  </a:lnTo>
                                  <a:close/>
                                  <a:moveTo>
                                    <a:pt x="512" y="93"/>
                                  </a:moveTo>
                                  <a:lnTo>
                                    <a:pt x="381" y="130"/>
                                  </a:lnTo>
                                  <a:lnTo>
                                    <a:pt x="511" y="130"/>
                                  </a:lnTo>
                                  <a:lnTo>
                                    <a:pt x="512" y="93"/>
                                  </a:lnTo>
                                  <a:close/>
                                  <a:moveTo>
                                    <a:pt x="831" y="444"/>
                                  </a:moveTo>
                                  <a:lnTo>
                                    <a:pt x="833" y="455"/>
                                  </a:lnTo>
                                  <a:lnTo>
                                    <a:pt x="835" y="466"/>
                                  </a:lnTo>
                                  <a:lnTo>
                                    <a:pt x="837" y="476"/>
                                  </a:lnTo>
                                  <a:lnTo>
                                    <a:pt x="839" y="486"/>
                                  </a:lnTo>
                                  <a:lnTo>
                                    <a:pt x="896" y="486"/>
                                  </a:lnTo>
                                  <a:lnTo>
                                    <a:pt x="925" y="482"/>
                                  </a:lnTo>
                                  <a:lnTo>
                                    <a:pt x="946" y="471"/>
                                  </a:lnTo>
                                  <a:lnTo>
                                    <a:pt x="958" y="452"/>
                                  </a:lnTo>
                                  <a:lnTo>
                                    <a:pt x="959" y="448"/>
                                  </a:lnTo>
                                  <a:lnTo>
                                    <a:pt x="888" y="448"/>
                                  </a:lnTo>
                                  <a:lnTo>
                                    <a:pt x="875" y="448"/>
                                  </a:lnTo>
                                  <a:lnTo>
                                    <a:pt x="861" y="447"/>
                                  </a:lnTo>
                                  <a:lnTo>
                                    <a:pt x="846" y="446"/>
                                  </a:lnTo>
                                  <a:lnTo>
                                    <a:pt x="831" y="444"/>
                                  </a:lnTo>
                                  <a:close/>
                                  <a:moveTo>
                                    <a:pt x="963" y="321"/>
                                  </a:moveTo>
                                  <a:lnTo>
                                    <a:pt x="922" y="321"/>
                                  </a:lnTo>
                                  <a:lnTo>
                                    <a:pt x="922" y="417"/>
                                  </a:lnTo>
                                  <a:lnTo>
                                    <a:pt x="920" y="431"/>
                                  </a:lnTo>
                                  <a:lnTo>
                                    <a:pt x="913" y="440"/>
                                  </a:lnTo>
                                  <a:lnTo>
                                    <a:pt x="903" y="446"/>
                                  </a:lnTo>
                                  <a:lnTo>
                                    <a:pt x="888" y="448"/>
                                  </a:lnTo>
                                  <a:lnTo>
                                    <a:pt x="959" y="448"/>
                                  </a:lnTo>
                                  <a:lnTo>
                                    <a:pt x="963" y="427"/>
                                  </a:lnTo>
                                  <a:lnTo>
                                    <a:pt x="963" y="321"/>
                                  </a:lnTo>
                                  <a:close/>
                                  <a:moveTo>
                                    <a:pt x="705" y="238"/>
                                  </a:moveTo>
                                  <a:lnTo>
                                    <a:pt x="666" y="238"/>
                                  </a:lnTo>
                                  <a:lnTo>
                                    <a:pt x="666" y="390"/>
                                  </a:lnTo>
                                  <a:lnTo>
                                    <a:pt x="646" y="393"/>
                                  </a:lnTo>
                                  <a:lnTo>
                                    <a:pt x="589" y="399"/>
                                  </a:lnTo>
                                  <a:lnTo>
                                    <a:pt x="595" y="438"/>
                                  </a:lnTo>
                                  <a:lnTo>
                                    <a:pt x="720" y="421"/>
                                  </a:lnTo>
                                  <a:lnTo>
                                    <a:pt x="769" y="415"/>
                                  </a:lnTo>
                                  <a:lnTo>
                                    <a:pt x="770" y="403"/>
                                  </a:lnTo>
                                  <a:lnTo>
                                    <a:pt x="770" y="390"/>
                                  </a:lnTo>
                                  <a:lnTo>
                                    <a:pt x="771" y="385"/>
                                  </a:lnTo>
                                  <a:lnTo>
                                    <a:pt x="705" y="385"/>
                                  </a:lnTo>
                                  <a:lnTo>
                                    <a:pt x="705" y="238"/>
                                  </a:lnTo>
                                  <a:close/>
                                  <a:moveTo>
                                    <a:pt x="1037" y="264"/>
                                  </a:moveTo>
                                  <a:lnTo>
                                    <a:pt x="963" y="264"/>
                                  </a:lnTo>
                                  <a:lnTo>
                                    <a:pt x="989" y="316"/>
                                  </a:lnTo>
                                  <a:lnTo>
                                    <a:pt x="1020" y="363"/>
                                  </a:lnTo>
                                  <a:lnTo>
                                    <a:pt x="1057" y="402"/>
                                  </a:lnTo>
                                  <a:lnTo>
                                    <a:pt x="1098" y="435"/>
                                  </a:lnTo>
                                  <a:lnTo>
                                    <a:pt x="1102" y="431"/>
                                  </a:lnTo>
                                  <a:lnTo>
                                    <a:pt x="1107" y="425"/>
                                  </a:lnTo>
                                  <a:lnTo>
                                    <a:pt x="1115" y="417"/>
                                  </a:lnTo>
                                  <a:lnTo>
                                    <a:pt x="1122" y="410"/>
                                  </a:lnTo>
                                  <a:lnTo>
                                    <a:pt x="1127" y="405"/>
                                  </a:lnTo>
                                  <a:lnTo>
                                    <a:pt x="1129" y="402"/>
                                  </a:lnTo>
                                  <a:lnTo>
                                    <a:pt x="1096" y="379"/>
                                  </a:lnTo>
                                  <a:lnTo>
                                    <a:pt x="1065" y="351"/>
                                  </a:lnTo>
                                  <a:lnTo>
                                    <a:pt x="1037" y="320"/>
                                  </a:lnTo>
                                  <a:lnTo>
                                    <a:pt x="1012" y="284"/>
                                  </a:lnTo>
                                  <a:lnTo>
                                    <a:pt x="1037" y="264"/>
                                  </a:lnTo>
                                  <a:close/>
                                  <a:moveTo>
                                    <a:pt x="963" y="130"/>
                                  </a:moveTo>
                                  <a:lnTo>
                                    <a:pt x="922" y="130"/>
                                  </a:lnTo>
                                  <a:lnTo>
                                    <a:pt x="922" y="277"/>
                                  </a:lnTo>
                                  <a:lnTo>
                                    <a:pt x="884" y="301"/>
                                  </a:lnTo>
                                  <a:lnTo>
                                    <a:pt x="847" y="324"/>
                                  </a:lnTo>
                                  <a:lnTo>
                                    <a:pt x="810" y="345"/>
                                  </a:lnTo>
                                  <a:lnTo>
                                    <a:pt x="775" y="366"/>
                                  </a:lnTo>
                                  <a:lnTo>
                                    <a:pt x="802" y="402"/>
                                  </a:lnTo>
                                  <a:lnTo>
                                    <a:pt x="833" y="380"/>
                                  </a:lnTo>
                                  <a:lnTo>
                                    <a:pt x="864" y="360"/>
                                  </a:lnTo>
                                  <a:lnTo>
                                    <a:pt x="893" y="340"/>
                                  </a:lnTo>
                                  <a:lnTo>
                                    <a:pt x="922" y="321"/>
                                  </a:lnTo>
                                  <a:lnTo>
                                    <a:pt x="963" y="321"/>
                                  </a:lnTo>
                                  <a:lnTo>
                                    <a:pt x="963" y="264"/>
                                  </a:lnTo>
                                  <a:lnTo>
                                    <a:pt x="1037" y="264"/>
                                  </a:lnTo>
                                  <a:lnTo>
                                    <a:pt x="1051" y="252"/>
                                  </a:lnTo>
                                  <a:lnTo>
                                    <a:pt x="994" y="252"/>
                                  </a:lnTo>
                                  <a:lnTo>
                                    <a:pt x="985" y="234"/>
                                  </a:lnTo>
                                  <a:lnTo>
                                    <a:pt x="977" y="215"/>
                                  </a:lnTo>
                                  <a:lnTo>
                                    <a:pt x="970" y="195"/>
                                  </a:lnTo>
                                  <a:lnTo>
                                    <a:pt x="963" y="175"/>
                                  </a:lnTo>
                                  <a:lnTo>
                                    <a:pt x="963" y="130"/>
                                  </a:lnTo>
                                  <a:close/>
                                  <a:moveTo>
                                    <a:pt x="772" y="376"/>
                                  </a:moveTo>
                                  <a:lnTo>
                                    <a:pt x="705" y="385"/>
                                  </a:lnTo>
                                  <a:lnTo>
                                    <a:pt x="771" y="385"/>
                                  </a:lnTo>
                                  <a:lnTo>
                                    <a:pt x="772" y="376"/>
                                  </a:lnTo>
                                  <a:close/>
                                  <a:moveTo>
                                    <a:pt x="819" y="165"/>
                                  </a:moveTo>
                                  <a:lnTo>
                                    <a:pt x="786" y="184"/>
                                  </a:lnTo>
                                  <a:lnTo>
                                    <a:pt x="802" y="205"/>
                                  </a:lnTo>
                                  <a:lnTo>
                                    <a:pt x="819" y="228"/>
                                  </a:lnTo>
                                  <a:lnTo>
                                    <a:pt x="836" y="254"/>
                                  </a:lnTo>
                                  <a:lnTo>
                                    <a:pt x="854" y="282"/>
                                  </a:lnTo>
                                  <a:lnTo>
                                    <a:pt x="889" y="260"/>
                                  </a:lnTo>
                                  <a:lnTo>
                                    <a:pt x="872" y="235"/>
                                  </a:lnTo>
                                  <a:lnTo>
                                    <a:pt x="854" y="210"/>
                                  </a:lnTo>
                                  <a:lnTo>
                                    <a:pt x="837" y="187"/>
                                  </a:lnTo>
                                  <a:lnTo>
                                    <a:pt x="819" y="165"/>
                                  </a:lnTo>
                                  <a:close/>
                                  <a:moveTo>
                                    <a:pt x="1072" y="174"/>
                                  </a:moveTo>
                                  <a:lnTo>
                                    <a:pt x="1055" y="192"/>
                                  </a:lnTo>
                                  <a:lnTo>
                                    <a:pt x="1037" y="211"/>
                                  </a:lnTo>
                                  <a:lnTo>
                                    <a:pt x="1017" y="231"/>
                                  </a:lnTo>
                                  <a:lnTo>
                                    <a:pt x="994" y="252"/>
                                  </a:lnTo>
                                  <a:lnTo>
                                    <a:pt x="1051" y="252"/>
                                  </a:lnTo>
                                  <a:lnTo>
                                    <a:pt x="1061" y="242"/>
                                  </a:lnTo>
                                  <a:lnTo>
                                    <a:pt x="1085" y="222"/>
                                  </a:lnTo>
                                  <a:lnTo>
                                    <a:pt x="1107" y="201"/>
                                  </a:lnTo>
                                  <a:lnTo>
                                    <a:pt x="1072" y="174"/>
                                  </a:lnTo>
                                  <a:close/>
                                  <a:moveTo>
                                    <a:pt x="768" y="202"/>
                                  </a:moveTo>
                                  <a:lnTo>
                                    <a:pt x="599" y="202"/>
                                  </a:lnTo>
                                  <a:lnTo>
                                    <a:pt x="599" y="238"/>
                                  </a:lnTo>
                                  <a:lnTo>
                                    <a:pt x="768" y="238"/>
                                  </a:lnTo>
                                  <a:lnTo>
                                    <a:pt x="768" y="202"/>
                                  </a:lnTo>
                                  <a:close/>
                                  <a:moveTo>
                                    <a:pt x="705" y="83"/>
                                  </a:moveTo>
                                  <a:lnTo>
                                    <a:pt x="666" y="83"/>
                                  </a:lnTo>
                                  <a:lnTo>
                                    <a:pt x="666" y="202"/>
                                  </a:lnTo>
                                  <a:lnTo>
                                    <a:pt x="705" y="202"/>
                                  </a:lnTo>
                                  <a:lnTo>
                                    <a:pt x="705" y="83"/>
                                  </a:lnTo>
                                  <a:close/>
                                  <a:moveTo>
                                    <a:pt x="1116" y="94"/>
                                  </a:moveTo>
                                  <a:lnTo>
                                    <a:pt x="784" y="94"/>
                                  </a:lnTo>
                                  <a:lnTo>
                                    <a:pt x="784" y="130"/>
                                  </a:lnTo>
                                  <a:lnTo>
                                    <a:pt x="1116" y="130"/>
                                  </a:lnTo>
                                  <a:lnTo>
                                    <a:pt x="1116" y="94"/>
                                  </a:lnTo>
                                  <a:close/>
                                  <a:moveTo>
                                    <a:pt x="963" y="4"/>
                                  </a:moveTo>
                                  <a:lnTo>
                                    <a:pt x="922" y="4"/>
                                  </a:lnTo>
                                  <a:lnTo>
                                    <a:pt x="922" y="94"/>
                                  </a:lnTo>
                                  <a:lnTo>
                                    <a:pt x="963" y="94"/>
                                  </a:lnTo>
                                  <a:lnTo>
                                    <a:pt x="963" y="4"/>
                                  </a:lnTo>
                                  <a:close/>
                                  <a:moveTo>
                                    <a:pt x="1015" y="9"/>
                                  </a:moveTo>
                                  <a:lnTo>
                                    <a:pt x="992" y="34"/>
                                  </a:lnTo>
                                  <a:lnTo>
                                    <a:pt x="1010" y="46"/>
                                  </a:lnTo>
                                  <a:lnTo>
                                    <a:pt x="1027" y="59"/>
                                  </a:lnTo>
                                  <a:lnTo>
                                    <a:pt x="1043" y="72"/>
                                  </a:lnTo>
                                  <a:lnTo>
                                    <a:pt x="1060" y="85"/>
                                  </a:lnTo>
                                  <a:lnTo>
                                    <a:pt x="1085" y="58"/>
                                  </a:lnTo>
                                  <a:lnTo>
                                    <a:pt x="1069" y="45"/>
                                  </a:lnTo>
                                  <a:lnTo>
                                    <a:pt x="1052" y="33"/>
                                  </a:lnTo>
                                  <a:lnTo>
                                    <a:pt x="1034" y="21"/>
                                  </a:lnTo>
                                  <a:lnTo>
                                    <a:pt x="1015" y="9"/>
                                  </a:lnTo>
                                  <a:close/>
                                  <a:moveTo>
                                    <a:pt x="777" y="47"/>
                                  </a:moveTo>
                                  <a:lnTo>
                                    <a:pt x="592" y="47"/>
                                  </a:lnTo>
                                  <a:lnTo>
                                    <a:pt x="592" y="83"/>
                                  </a:lnTo>
                                  <a:lnTo>
                                    <a:pt x="777" y="83"/>
                                  </a:lnTo>
                                  <a:lnTo>
                                    <a:pt x="777" y="47"/>
                                  </a:lnTo>
                                  <a:close/>
                                  <a:moveTo>
                                    <a:pt x="1634" y="32"/>
                                  </a:moveTo>
                                  <a:lnTo>
                                    <a:pt x="1250" y="32"/>
                                  </a:lnTo>
                                  <a:lnTo>
                                    <a:pt x="1250" y="489"/>
                                  </a:lnTo>
                                  <a:lnTo>
                                    <a:pt x="1295" y="489"/>
                                  </a:lnTo>
                                  <a:lnTo>
                                    <a:pt x="1295" y="453"/>
                                  </a:lnTo>
                                  <a:lnTo>
                                    <a:pt x="1634" y="453"/>
                                  </a:lnTo>
                                  <a:lnTo>
                                    <a:pt x="1634" y="417"/>
                                  </a:lnTo>
                                  <a:lnTo>
                                    <a:pt x="1295" y="417"/>
                                  </a:lnTo>
                                  <a:lnTo>
                                    <a:pt x="1295" y="258"/>
                                  </a:lnTo>
                                  <a:lnTo>
                                    <a:pt x="1634" y="258"/>
                                  </a:lnTo>
                                  <a:lnTo>
                                    <a:pt x="1634" y="220"/>
                                  </a:lnTo>
                                  <a:lnTo>
                                    <a:pt x="1295" y="220"/>
                                  </a:lnTo>
                                  <a:lnTo>
                                    <a:pt x="1295" y="70"/>
                                  </a:lnTo>
                                  <a:lnTo>
                                    <a:pt x="1634" y="70"/>
                                  </a:lnTo>
                                  <a:lnTo>
                                    <a:pt x="1634" y="32"/>
                                  </a:lnTo>
                                  <a:close/>
                                  <a:moveTo>
                                    <a:pt x="1634" y="453"/>
                                  </a:moveTo>
                                  <a:lnTo>
                                    <a:pt x="1588" y="453"/>
                                  </a:lnTo>
                                  <a:lnTo>
                                    <a:pt x="1588" y="489"/>
                                  </a:lnTo>
                                  <a:lnTo>
                                    <a:pt x="1634" y="489"/>
                                  </a:lnTo>
                                  <a:lnTo>
                                    <a:pt x="1634" y="453"/>
                                  </a:lnTo>
                                  <a:close/>
                                  <a:moveTo>
                                    <a:pt x="1634" y="258"/>
                                  </a:moveTo>
                                  <a:lnTo>
                                    <a:pt x="1588" y="258"/>
                                  </a:lnTo>
                                  <a:lnTo>
                                    <a:pt x="1588" y="417"/>
                                  </a:lnTo>
                                  <a:lnTo>
                                    <a:pt x="1634" y="417"/>
                                  </a:lnTo>
                                  <a:lnTo>
                                    <a:pt x="1634" y="258"/>
                                  </a:lnTo>
                                  <a:close/>
                                  <a:moveTo>
                                    <a:pt x="1634" y="70"/>
                                  </a:moveTo>
                                  <a:lnTo>
                                    <a:pt x="1588" y="70"/>
                                  </a:lnTo>
                                  <a:lnTo>
                                    <a:pt x="1588" y="220"/>
                                  </a:lnTo>
                                  <a:lnTo>
                                    <a:pt x="1634" y="220"/>
                                  </a:lnTo>
                                  <a:lnTo>
                                    <a:pt x="1634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27" name="任意多边形 727"/>
                          <wps:cNvSpPr/>
                          <wps:spPr>
                            <a:xfrm>
                              <a:off x="3409" y="9124"/>
                              <a:ext cx="238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9" h="491">
                                  <a:moveTo>
                                    <a:pt x="423" y="447"/>
                                  </a:moveTo>
                                  <a:lnTo>
                                    <a:pt x="379" y="447"/>
                                  </a:lnTo>
                                  <a:lnTo>
                                    <a:pt x="379" y="489"/>
                                  </a:lnTo>
                                  <a:lnTo>
                                    <a:pt x="423" y="489"/>
                                  </a:lnTo>
                                  <a:lnTo>
                                    <a:pt x="423" y="447"/>
                                  </a:lnTo>
                                  <a:close/>
                                  <a:moveTo>
                                    <a:pt x="423" y="411"/>
                                  </a:moveTo>
                                  <a:lnTo>
                                    <a:pt x="148" y="411"/>
                                  </a:lnTo>
                                  <a:lnTo>
                                    <a:pt x="148" y="167"/>
                                  </a:lnTo>
                                  <a:lnTo>
                                    <a:pt x="104" y="167"/>
                                  </a:lnTo>
                                  <a:lnTo>
                                    <a:pt x="104" y="411"/>
                                  </a:lnTo>
                                  <a:lnTo>
                                    <a:pt x="104" y="447"/>
                                  </a:lnTo>
                                  <a:lnTo>
                                    <a:pt x="104" y="491"/>
                                  </a:lnTo>
                                  <a:lnTo>
                                    <a:pt x="148" y="491"/>
                                  </a:lnTo>
                                  <a:lnTo>
                                    <a:pt x="148" y="447"/>
                                  </a:lnTo>
                                  <a:lnTo>
                                    <a:pt x="423" y="447"/>
                                  </a:lnTo>
                                  <a:lnTo>
                                    <a:pt x="423" y="411"/>
                                  </a:lnTo>
                                  <a:close/>
                                  <a:moveTo>
                                    <a:pt x="527" y="129"/>
                                  </a:moveTo>
                                  <a:lnTo>
                                    <a:pt x="423" y="129"/>
                                  </a:lnTo>
                                  <a:lnTo>
                                    <a:pt x="423" y="0"/>
                                  </a:lnTo>
                                  <a:lnTo>
                                    <a:pt x="379" y="0"/>
                                  </a:lnTo>
                                  <a:lnTo>
                                    <a:pt x="379" y="129"/>
                                  </a:lnTo>
                                  <a:lnTo>
                                    <a:pt x="148" y="129"/>
                                  </a:lnTo>
                                  <a:lnTo>
                                    <a:pt x="148" y="1"/>
                                  </a:lnTo>
                                  <a:lnTo>
                                    <a:pt x="104" y="1"/>
                                  </a:lnTo>
                                  <a:lnTo>
                                    <a:pt x="104" y="129"/>
                                  </a:lnTo>
                                  <a:lnTo>
                                    <a:pt x="0" y="129"/>
                                  </a:lnTo>
                                  <a:lnTo>
                                    <a:pt x="0" y="167"/>
                                  </a:lnTo>
                                  <a:lnTo>
                                    <a:pt x="379" y="167"/>
                                  </a:lnTo>
                                  <a:lnTo>
                                    <a:pt x="379" y="410"/>
                                  </a:lnTo>
                                  <a:lnTo>
                                    <a:pt x="423" y="410"/>
                                  </a:lnTo>
                                  <a:lnTo>
                                    <a:pt x="423" y="167"/>
                                  </a:lnTo>
                                  <a:lnTo>
                                    <a:pt x="527" y="167"/>
                                  </a:lnTo>
                                  <a:lnTo>
                                    <a:pt x="527" y="129"/>
                                  </a:lnTo>
                                  <a:close/>
                                  <a:moveTo>
                                    <a:pt x="1049" y="217"/>
                                  </a:moveTo>
                                  <a:lnTo>
                                    <a:pt x="646" y="217"/>
                                  </a:lnTo>
                                  <a:lnTo>
                                    <a:pt x="646" y="260"/>
                                  </a:lnTo>
                                  <a:lnTo>
                                    <a:pt x="1049" y="260"/>
                                  </a:lnTo>
                                  <a:lnTo>
                                    <a:pt x="1049" y="217"/>
                                  </a:lnTo>
                                  <a:close/>
                                  <a:moveTo>
                                    <a:pt x="1109" y="409"/>
                                  </a:moveTo>
                                  <a:lnTo>
                                    <a:pt x="588" y="409"/>
                                  </a:lnTo>
                                  <a:lnTo>
                                    <a:pt x="588" y="451"/>
                                  </a:lnTo>
                                  <a:lnTo>
                                    <a:pt x="1109" y="451"/>
                                  </a:lnTo>
                                  <a:lnTo>
                                    <a:pt x="1109" y="40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28" name="任意多边形 728"/>
                          <wps:cNvSpPr/>
                          <wps:spPr>
                            <a:xfrm>
                              <a:off x="1512" y="9325"/>
                              <a:ext cx="225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8" h="672">
                                  <a:moveTo>
                                    <a:pt x="395" y="68"/>
                                  </a:moveTo>
                                  <a:lnTo>
                                    <a:pt x="213" y="68"/>
                                  </a:lnTo>
                                  <a:lnTo>
                                    <a:pt x="243" y="70"/>
                                  </a:lnTo>
                                  <a:lnTo>
                                    <a:pt x="268" y="76"/>
                                  </a:lnTo>
                                  <a:lnTo>
                                    <a:pt x="291" y="85"/>
                                  </a:lnTo>
                                  <a:lnTo>
                                    <a:pt x="309" y="98"/>
                                  </a:lnTo>
                                  <a:lnTo>
                                    <a:pt x="324" y="114"/>
                                  </a:lnTo>
                                  <a:lnTo>
                                    <a:pt x="334" y="134"/>
                                  </a:lnTo>
                                  <a:lnTo>
                                    <a:pt x="340" y="157"/>
                                  </a:lnTo>
                                  <a:lnTo>
                                    <a:pt x="342" y="183"/>
                                  </a:lnTo>
                                  <a:lnTo>
                                    <a:pt x="341" y="207"/>
                                  </a:lnTo>
                                  <a:lnTo>
                                    <a:pt x="335" y="231"/>
                                  </a:lnTo>
                                  <a:lnTo>
                                    <a:pt x="326" y="254"/>
                                  </a:lnTo>
                                  <a:lnTo>
                                    <a:pt x="314" y="277"/>
                                  </a:lnTo>
                                  <a:lnTo>
                                    <a:pt x="296" y="302"/>
                                  </a:lnTo>
                                  <a:lnTo>
                                    <a:pt x="272" y="331"/>
                                  </a:lnTo>
                                  <a:lnTo>
                                    <a:pt x="240" y="364"/>
                                  </a:lnTo>
                                  <a:lnTo>
                                    <a:pt x="202" y="401"/>
                                  </a:lnTo>
                                  <a:lnTo>
                                    <a:pt x="0" y="589"/>
                                  </a:lnTo>
                                  <a:lnTo>
                                    <a:pt x="0" y="660"/>
                                  </a:lnTo>
                                  <a:lnTo>
                                    <a:pt x="423" y="660"/>
                                  </a:lnTo>
                                  <a:lnTo>
                                    <a:pt x="423" y="587"/>
                                  </a:lnTo>
                                  <a:lnTo>
                                    <a:pt x="104" y="587"/>
                                  </a:lnTo>
                                  <a:lnTo>
                                    <a:pt x="104" y="586"/>
                                  </a:lnTo>
                                  <a:lnTo>
                                    <a:pt x="263" y="441"/>
                                  </a:lnTo>
                                  <a:lnTo>
                                    <a:pt x="307" y="398"/>
                                  </a:lnTo>
                                  <a:lnTo>
                                    <a:pt x="344" y="359"/>
                                  </a:lnTo>
                                  <a:lnTo>
                                    <a:pt x="373" y="324"/>
                                  </a:lnTo>
                                  <a:lnTo>
                                    <a:pt x="395" y="293"/>
                                  </a:lnTo>
                                  <a:lnTo>
                                    <a:pt x="410" y="264"/>
                                  </a:lnTo>
                                  <a:lnTo>
                                    <a:pt x="421" y="234"/>
                                  </a:lnTo>
                                  <a:lnTo>
                                    <a:pt x="427" y="205"/>
                                  </a:lnTo>
                                  <a:lnTo>
                                    <a:pt x="429" y="174"/>
                                  </a:lnTo>
                                  <a:lnTo>
                                    <a:pt x="426" y="136"/>
                                  </a:lnTo>
                                  <a:lnTo>
                                    <a:pt x="416" y="103"/>
                                  </a:lnTo>
                                  <a:lnTo>
                                    <a:pt x="399" y="73"/>
                                  </a:lnTo>
                                  <a:lnTo>
                                    <a:pt x="395" y="68"/>
                                  </a:lnTo>
                                  <a:close/>
                                  <a:moveTo>
                                    <a:pt x="227" y="0"/>
                                  </a:moveTo>
                                  <a:lnTo>
                                    <a:pt x="174" y="3"/>
                                  </a:lnTo>
                                  <a:lnTo>
                                    <a:pt x="124" y="14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36" y="59"/>
                                  </a:lnTo>
                                  <a:lnTo>
                                    <a:pt x="36" y="142"/>
                                  </a:lnTo>
                                  <a:lnTo>
                                    <a:pt x="78" y="110"/>
                                  </a:lnTo>
                                  <a:lnTo>
                                    <a:pt x="122" y="87"/>
                                  </a:lnTo>
                                  <a:lnTo>
                                    <a:pt x="167" y="73"/>
                                  </a:lnTo>
                                  <a:lnTo>
                                    <a:pt x="213" y="68"/>
                                  </a:lnTo>
                                  <a:lnTo>
                                    <a:pt x="395" y="68"/>
                                  </a:lnTo>
                                  <a:lnTo>
                                    <a:pt x="375" y="47"/>
                                  </a:lnTo>
                                  <a:lnTo>
                                    <a:pt x="345" y="26"/>
                                  </a:lnTo>
                                  <a:lnTo>
                                    <a:pt x="311" y="11"/>
                                  </a:lnTo>
                                  <a:lnTo>
                                    <a:pt x="271" y="3"/>
                                  </a:lnTo>
                                  <a:lnTo>
                                    <a:pt x="227" y="0"/>
                                  </a:lnTo>
                                  <a:close/>
                                  <a:moveTo>
                                    <a:pt x="887" y="0"/>
                                  </a:moveTo>
                                  <a:lnTo>
                                    <a:pt x="826" y="6"/>
                                  </a:lnTo>
                                  <a:lnTo>
                                    <a:pt x="770" y="25"/>
                                  </a:lnTo>
                                  <a:lnTo>
                                    <a:pt x="721" y="57"/>
                                  </a:lnTo>
                                  <a:lnTo>
                                    <a:pt x="679" y="101"/>
                                  </a:lnTo>
                                  <a:lnTo>
                                    <a:pt x="644" y="156"/>
                                  </a:lnTo>
                                  <a:lnTo>
                                    <a:pt x="619" y="220"/>
                                  </a:lnTo>
                                  <a:lnTo>
                                    <a:pt x="604" y="293"/>
                                  </a:lnTo>
                                  <a:lnTo>
                                    <a:pt x="599" y="374"/>
                                  </a:lnTo>
                                  <a:lnTo>
                                    <a:pt x="603" y="441"/>
                                  </a:lnTo>
                                  <a:lnTo>
                                    <a:pt x="614" y="500"/>
                                  </a:lnTo>
                                  <a:lnTo>
                                    <a:pt x="633" y="551"/>
                                  </a:lnTo>
                                  <a:lnTo>
                                    <a:pt x="660" y="594"/>
                                  </a:lnTo>
                                  <a:lnTo>
                                    <a:pt x="693" y="628"/>
                                  </a:lnTo>
                                  <a:lnTo>
                                    <a:pt x="732" y="652"/>
                                  </a:lnTo>
                                  <a:lnTo>
                                    <a:pt x="776" y="667"/>
                                  </a:lnTo>
                                  <a:lnTo>
                                    <a:pt x="826" y="671"/>
                                  </a:lnTo>
                                  <a:lnTo>
                                    <a:pt x="872" y="668"/>
                                  </a:lnTo>
                                  <a:lnTo>
                                    <a:pt x="914" y="656"/>
                                  </a:lnTo>
                                  <a:lnTo>
                                    <a:pt x="952" y="637"/>
                                  </a:lnTo>
                                  <a:lnTo>
                                    <a:pt x="985" y="610"/>
                                  </a:lnTo>
                                  <a:lnTo>
                                    <a:pt x="990" y="603"/>
                                  </a:lnTo>
                                  <a:lnTo>
                                    <a:pt x="828" y="603"/>
                                  </a:lnTo>
                                  <a:lnTo>
                                    <a:pt x="800" y="601"/>
                                  </a:lnTo>
                                  <a:lnTo>
                                    <a:pt x="774" y="592"/>
                                  </a:lnTo>
                                  <a:lnTo>
                                    <a:pt x="751" y="578"/>
                                  </a:lnTo>
                                  <a:lnTo>
                                    <a:pt x="731" y="558"/>
                                  </a:lnTo>
                                  <a:lnTo>
                                    <a:pt x="715" y="534"/>
                                  </a:lnTo>
                                  <a:lnTo>
                                    <a:pt x="704" y="507"/>
                                  </a:lnTo>
                                  <a:lnTo>
                                    <a:pt x="697" y="479"/>
                                  </a:lnTo>
                                  <a:lnTo>
                                    <a:pt x="695" y="448"/>
                                  </a:lnTo>
                                  <a:lnTo>
                                    <a:pt x="697" y="423"/>
                                  </a:lnTo>
                                  <a:lnTo>
                                    <a:pt x="704" y="400"/>
                                  </a:lnTo>
                                  <a:lnTo>
                                    <a:pt x="715" y="378"/>
                                  </a:lnTo>
                                  <a:lnTo>
                                    <a:pt x="731" y="358"/>
                                  </a:lnTo>
                                  <a:lnTo>
                                    <a:pt x="751" y="342"/>
                                  </a:lnTo>
                                  <a:lnTo>
                                    <a:pt x="689" y="342"/>
                                  </a:lnTo>
                                  <a:lnTo>
                                    <a:pt x="693" y="282"/>
                                  </a:lnTo>
                                  <a:lnTo>
                                    <a:pt x="704" y="228"/>
                                  </a:lnTo>
                                  <a:lnTo>
                                    <a:pt x="721" y="181"/>
                                  </a:lnTo>
                                  <a:lnTo>
                                    <a:pt x="745" y="141"/>
                                  </a:lnTo>
                                  <a:lnTo>
                                    <a:pt x="775" y="109"/>
                                  </a:lnTo>
                                  <a:lnTo>
                                    <a:pt x="809" y="86"/>
                                  </a:lnTo>
                                  <a:lnTo>
                                    <a:pt x="847" y="73"/>
                                  </a:lnTo>
                                  <a:lnTo>
                                    <a:pt x="890" y="68"/>
                                  </a:lnTo>
                                  <a:lnTo>
                                    <a:pt x="1004" y="68"/>
                                  </a:lnTo>
                                  <a:lnTo>
                                    <a:pt x="1004" y="19"/>
                                  </a:lnTo>
                                  <a:lnTo>
                                    <a:pt x="980" y="10"/>
                                  </a:lnTo>
                                  <a:lnTo>
                                    <a:pt x="953" y="4"/>
                                  </a:lnTo>
                                  <a:lnTo>
                                    <a:pt x="922" y="1"/>
                                  </a:lnTo>
                                  <a:lnTo>
                                    <a:pt x="887" y="0"/>
                                  </a:lnTo>
                                  <a:close/>
                                  <a:moveTo>
                                    <a:pt x="1004" y="321"/>
                                  </a:moveTo>
                                  <a:lnTo>
                                    <a:pt x="828" y="321"/>
                                  </a:lnTo>
                                  <a:lnTo>
                                    <a:pt x="857" y="323"/>
                                  </a:lnTo>
                                  <a:lnTo>
                                    <a:pt x="883" y="330"/>
                                  </a:lnTo>
                                  <a:lnTo>
                                    <a:pt x="905" y="342"/>
                                  </a:lnTo>
                                  <a:lnTo>
                                    <a:pt x="924" y="358"/>
                                  </a:lnTo>
                                  <a:lnTo>
                                    <a:pt x="939" y="379"/>
                                  </a:lnTo>
                                  <a:lnTo>
                                    <a:pt x="949" y="403"/>
                                  </a:lnTo>
                                  <a:lnTo>
                                    <a:pt x="956" y="431"/>
                                  </a:lnTo>
                                  <a:lnTo>
                                    <a:pt x="958" y="462"/>
                                  </a:lnTo>
                                  <a:lnTo>
                                    <a:pt x="956" y="492"/>
                                  </a:lnTo>
                                  <a:lnTo>
                                    <a:pt x="949" y="519"/>
                                  </a:lnTo>
                                  <a:lnTo>
                                    <a:pt x="938" y="543"/>
                                  </a:lnTo>
                                  <a:lnTo>
                                    <a:pt x="922" y="564"/>
                                  </a:lnTo>
                                  <a:lnTo>
                                    <a:pt x="903" y="581"/>
                                  </a:lnTo>
                                  <a:lnTo>
                                    <a:pt x="881" y="594"/>
                                  </a:lnTo>
                                  <a:lnTo>
                                    <a:pt x="856" y="601"/>
                                  </a:lnTo>
                                  <a:lnTo>
                                    <a:pt x="828" y="603"/>
                                  </a:lnTo>
                                  <a:lnTo>
                                    <a:pt x="990" y="603"/>
                                  </a:lnTo>
                                  <a:lnTo>
                                    <a:pt x="1012" y="577"/>
                                  </a:lnTo>
                                  <a:lnTo>
                                    <a:pt x="1032" y="540"/>
                                  </a:lnTo>
                                  <a:lnTo>
                                    <a:pt x="1043" y="499"/>
                                  </a:lnTo>
                                  <a:lnTo>
                                    <a:pt x="1047" y="454"/>
                                  </a:lnTo>
                                  <a:lnTo>
                                    <a:pt x="1044" y="410"/>
                                  </a:lnTo>
                                  <a:lnTo>
                                    <a:pt x="1034" y="372"/>
                                  </a:lnTo>
                                  <a:lnTo>
                                    <a:pt x="1017" y="337"/>
                                  </a:lnTo>
                                  <a:lnTo>
                                    <a:pt x="1004" y="321"/>
                                  </a:lnTo>
                                  <a:close/>
                                  <a:moveTo>
                                    <a:pt x="849" y="253"/>
                                  </a:moveTo>
                                  <a:lnTo>
                                    <a:pt x="799" y="258"/>
                                  </a:lnTo>
                                  <a:lnTo>
                                    <a:pt x="756" y="275"/>
                                  </a:lnTo>
                                  <a:lnTo>
                                    <a:pt x="720" y="303"/>
                                  </a:lnTo>
                                  <a:lnTo>
                                    <a:pt x="691" y="342"/>
                                  </a:lnTo>
                                  <a:lnTo>
                                    <a:pt x="751" y="342"/>
                                  </a:lnTo>
                                  <a:lnTo>
                                    <a:pt x="751" y="342"/>
                                  </a:lnTo>
                                  <a:lnTo>
                                    <a:pt x="774" y="330"/>
                                  </a:lnTo>
                                  <a:lnTo>
                                    <a:pt x="799" y="323"/>
                                  </a:lnTo>
                                  <a:lnTo>
                                    <a:pt x="828" y="321"/>
                                  </a:lnTo>
                                  <a:lnTo>
                                    <a:pt x="1004" y="321"/>
                                  </a:lnTo>
                                  <a:lnTo>
                                    <a:pt x="993" y="308"/>
                                  </a:lnTo>
                                  <a:lnTo>
                                    <a:pt x="964" y="283"/>
                                  </a:lnTo>
                                  <a:lnTo>
                                    <a:pt x="930" y="266"/>
                                  </a:lnTo>
                                  <a:lnTo>
                                    <a:pt x="892" y="256"/>
                                  </a:lnTo>
                                  <a:lnTo>
                                    <a:pt x="849" y="253"/>
                                  </a:lnTo>
                                  <a:close/>
                                  <a:moveTo>
                                    <a:pt x="1004" y="68"/>
                                  </a:moveTo>
                                  <a:lnTo>
                                    <a:pt x="890" y="68"/>
                                  </a:lnTo>
                                  <a:lnTo>
                                    <a:pt x="919" y="70"/>
                                  </a:lnTo>
                                  <a:lnTo>
                                    <a:pt x="948" y="74"/>
                                  </a:lnTo>
                                  <a:lnTo>
                                    <a:pt x="976" y="83"/>
                                  </a:lnTo>
                                  <a:lnTo>
                                    <a:pt x="1004" y="94"/>
                                  </a:lnTo>
                                  <a:lnTo>
                                    <a:pt x="1004" y="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29" name="任意多边形 729"/>
                          <wps:cNvSpPr/>
                          <wps:spPr>
                            <a:xfrm>
                              <a:off x="1992" y="9324"/>
                              <a:ext cx="223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1" h="661">
                                  <a:moveTo>
                                    <a:pt x="395" y="69"/>
                                  </a:moveTo>
                                  <a:lnTo>
                                    <a:pt x="213" y="69"/>
                                  </a:lnTo>
                                  <a:lnTo>
                                    <a:pt x="243" y="71"/>
                                  </a:lnTo>
                                  <a:lnTo>
                                    <a:pt x="269" y="76"/>
                                  </a:lnTo>
                                  <a:lnTo>
                                    <a:pt x="291" y="86"/>
                                  </a:lnTo>
                                  <a:lnTo>
                                    <a:pt x="309" y="99"/>
                                  </a:lnTo>
                                  <a:lnTo>
                                    <a:pt x="324" y="115"/>
                                  </a:lnTo>
                                  <a:lnTo>
                                    <a:pt x="334" y="135"/>
                                  </a:lnTo>
                                  <a:lnTo>
                                    <a:pt x="340" y="157"/>
                                  </a:lnTo>
                                  <a:lnTo>
                                    <a:pt x="342" y="184"/>
                                  </a:lnTo>
                                  <a:lnTo>
                                    <a:pt x="341" y="208"/>
                                  </a:lnTo>
                                  <a:lnTo>
                                    <a:pt x="335" y="231"/>
                                  </a:lnTo>
                                  <a:lnTo>
                                    <a:pt x="326" y="255"/>
                                  </a:lnTo>
                                  <a:lnTo>
                                    <a:pt x="314" y="278"/>
                                  </a:lnTo>
                                  <a:lnTo>
                                    <a:pt x="297" y="303"/>
                                  </a:lnTo>
                                  <a:lnTo>
                                    <a:pt x="272" y="331"/>
                                  </a:lnTo>
                                  <a:lnTo>
                                    <a:pt x="241" y="364"/>
                                  </a:lnTo>
                                  <a:lnTo>
                                    <a:pt x="202" y="401"/>
                                  </a:lnTo>
                                  <a:lnTo>
                                    <a:pt x="0" y="590"/>
                                  </a:lnTo>
                                  <a:lnTo>
                                    <a:pt x="0" y="661"/>
                                  </a:lnTo>
                                  <a:lnTo>
                                    <a:pt x="423" y="661"/>
                                  </a:lnTo>
                                  <a:lnTo>
                                    <a:pt x="423" y="588"/>
                                  </a:lnTo>
                                  <a:lnTo>
                                    <a:pt x="104" y="588"/>
                                  </a:lnTo>
                                  <a:lnTo>
                                    <a:pt x="104" y="586"/>
                                  </a:lnTo>
                                  <a:lnTo>
                                    <a:pt x="263" y="442"/>
                                  </a:lnTo>
                                  <a:lnTo>
                                    <a:pt x="308" y="399"/>
                                  </a:lnTo>
                                  <a:lnTo>
                                    <a:pt x="344" y="360"/>
                                  </a:lnTo>
                                  <a:lnTo>
                                    <a:pt x="373" y="325"/>
                                  </a:lnTo>
                                  <a:lnTo>
                                    <a:pt x="395" y="294"/>
                                  </a:lnTo>
                                  <a:lnTo>
                                    <a:pt x="410" y="265"/>
                                  </a:lnTo>
                                  <a:lnTo>
                                    <a:pt x="421" y="235"/>
                                  </a:lnTo>
                                  <a:lnTo>
                                    <a:pt x="427" y="205"/>
                                  </a:lnTo>
                                  <a:lnTo>
                                    <a:pt x="430" y="175"/>
                                  </a:lnTo>
                                  <a:lnTo>
                                    <a:pt x="426" y="137"/>
                                  </a:lnTo>
                                  <a:lnTo>
                                    <a:pt x="416" y="103"/>
                                  </a:lnTo>
                                  <a:lnTo>
                                    <a:pt x="399" y="73"/>
                                  </a:lnTo>
                                  <a:lnTo>
                                    <a:pt x="395" y="69"/>
                                  </a:lnTo>
                                  <a:close/>
                                  <a:moveTo>
                                    <a:pt x="227" y="0"/>
                                  </a:moveTo>
                                  <a:lnTo>
                                    <a:pt x="174" y="4"/>
                                  </a:lnTo>
                                  <a:lnTo>
                                    <a:pt x="125" y="15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36" y="59"/>
                                  </a:lnTo>
                                  <a:lnTo>
                                    <a:pt x="36" y="143"/>
                                  </a:lnTo>
                                  <a:lnTo>
                                    <a:pt x="78" y="111"/>
                                  </a:lnTo>
                                  <a:lnTo>
                                    <a:pt x="122" y="87"/>
                                  </a:lnTo>
                                  <a:lnTo>
                                    <a:pt x="167" y="74"/>
                                  </a:lnTo>
                                  <a:lnTo>
                                    <a:pt x="213" y="69"/>
                                  </a:lnTo>
                                  <a:lnTo>
                                    <a:pt x="395" y="69"/>
                                  </a:lnTo>
                                  <a:lnTo>
                                    <a:pt x="375" y="48"/>
                                  </a:lnTo>
                                  <a:lnTo>
                                    <a:pt x="346" y="27"/>
                                  </a:lnTo>
                                  <a:lnTo>
                                    <a:pt x="311" y="12"/>
                                  </a:lnTo>
                                  <a:lnTo>
                                    <a:pt x="271" y="3"/>
                                  </a:lnTo>
                                  <a:lnTo>
                                    <a:pt x="227" y="0"/>
                                  </a:lnTo>
                                  <a:close/>
                                  <a:moveTo>
                                    <a:pt x="1041" y="11"/>
                                  </a:moveTo>
                                  <a:lnTo>
                                    <a:pt x="589" y="11"/>
                                  </a:lnTo>
                                  <a:lnTo>
                                    <a:pt x="589" y="84"/>
                                  </a:lnTo>
                                  <a:lnTo>
                                    <a:pt x="936" y="84"/>
                                  </a:lnTo>
                                  <a:lnTo>
                                    <a:pt x="678" y="661"/>
                                  </a:lnTo>
                                  <a:lnTo>
                                    <a:pt x="769" y="661"/>
                                  </a:lnTo>
                                  <a:lnTo>
                                    <a:pt x="1041" y="40"/>
                                  </a:lnTo>
                                  <a:lnTo>
                                    <a:pt x="1041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30" name="任意多边形 730"/>
                          <wps:cNvSpPr/>
                          <wps:spPr>
                            <a:xfrm>
                              <a:off x="2470" y="9324"/>
                              <a:ext cx="223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0" h="672">
                                  <a:moveTo>
                                    <a:pt x="395" y="69"/>
                                  </a:moveTo>
                                  <a:lnTo>
                                    <a:pt x="213" y="69"/>
                                  </a:lnTo>
                                  <a:lnTo>
                                    <a:pt x="243" y="71"/>
                                  </a:lnTo>
                                  <a:lnTo>
                                    <a:pt x="269" y="76"/>
                                  </a:lnTo>
                                  <a:lnTo>
                                    <a:pt x="291" y="86"/>
                                  </a:lnTo>
                                  <a:lnTo>
                                    <a:pt x="309" y="99"/>
                                  </a:lnTo>
                                  <a:lnTo>
                                    <a:pt x="324" y="115"/>
                                  </a:lnTo>
                                  <a:lnTo>
                                    <a:pt x="334" y="135"/>
                                  </a:lnTo>
                                  <a:lnTo>
                                    <a:pt x="341" y="157"/>
                                  </a:lnTo>
                                  <a:lnTo>
                                    <a:pt x="343" y="184"/>
                                  </a:lnTo>
                                  <a:lnTo>
                                    <a:pt x="341" y="208"/>
                                  </a:lnTo>
                                  <a:lnTo>
                                    <a:pt x="336" y="231"/>
                                  </a:lnTo>
                                  <a:lnTo>
                                    <a:pt x="327" y="255"/>
                                  </a:lnTo>
                                  <a:lnTo>
                                    <a:pt x="314" y="278"/>
                                  </a:lnTo>
                                  <a:lnTo>
                                    <a:pt x="297" y="303"/>
                                  </a:lnTo>
                                  <a:lnTo>
                                    <a:pt x="272" y="331"/>
                                  </a:lnTo>
                                  <a:lnTo>
                                    <a:pt x="241" y="364"/>
                                  </a:lnTo>
                                  <a:lnTo>
                                    <a:pt x="203" y="401"/>
                                  </a:lnTo>
                                  <a:lnTo>
                                    <a:pt x="0" y="590"/>
                                  </a:lnTo>
                                  <a:lnTo>
                                    <a:pt x="0" y="661"/>
                                  </a:lnTo>
                                  <a:lnTo>
                                    <a:pt x="424" y="661"/>
                                  </a:lnTo>
                                  <a:lnTo>
                                    <a:pt x="424" y="588"/>
                                  </a:lnTo>
                                  <a:lnTo>
                                    <a:pt x="105" y="588"/>
                                  </a:lnTo>
                                  <a:lnTo>
                                    <a:pt x="105" y="586"/>
                                  </a:lnTo>
                                  <a:lnTo>
                                    <a:pt x="263" y="442"/>
                                  </a:lnTo>
                                  <a:lnTo>
                                    <a:pt x="308" y="399"/>
                                  </a:lnTo>
                                  <a:lnTo>
                                    <a:pt x="345" y="360"/>
                                  </a:lnTo>
                                  <a:lnTo>
                                    <a:pt x="374" y="325"/>
                                  </a:lnTo>
                                  <a:lnTo>
                                    <a:pt x="395" y="294"/>
                                  </a:lnTo>
                                  <a:lnTo>
                                    <a:pt x="410" y="265"/>
                                  </a:lnTo>
                                  <a:lnTo>
                                    <a:pt x="421" y="235"/>
                                  </a:lnTo>
                                  <a:lnTo>
                                    <a:pt x="428" y="205"/>
                                  </a:lnTo>
                                  <a:lnTo>
                                    <a:pt x="430" y="175"/>
                                  </a:lnTo>
                                  <a:lnTo>
                                    <a:pt x="426" y="137"/>
                                  </a:lnTo>
                                  <a:lnTo>
                                    <a:pt x="416" y="103"/>
                                  </a:lnTo>
                                  <a:lnTo>
                                    <a:pt x="399" y="73"/>
                                  </a:lnTo>
                                  <a:lnTo>
                                    <a:pt x="395" y="69"/>
                                  </a:lnTo>
                                  <a:close/>
                                  <a:moveTo>
                                    <a:pt x="227" y="0"/>
                                  </a:moveTo>
                                  <a:lnTo>
                                    <a:pt x="174" y="4"/>
                                  </a:lnTo>
                                  <a:lnTo>
                                    <a:pt x="125" y="15"/>
                                  </a:lnTo>
                                  <a:lnTo>
                                    <a:pt x="79" y="33"/>
                                  </a:lnTo>
                                  <a:lnTo>
                                    <a:pt x="36" y="59"/>
                                  </a:lnTo>
                                  <a:lnTo>
                                    <a:pt x="36" y="143"/>
                                  </a:lnTo>
                                  <a:lnTo>
                                    <a:pt x="79" y="111"/>
                                  </a:lnTo>
                                  <a:lnTo>
                                    <a:pt x="122" y="87"/>
                                  </a:lnTo>
                                  <a:lnTo>
                                    <a:pt x="167" y="74"/>
                                  </a:lnTo>
                                  <a:lnTo>
                                    <a:pt x="213" y="69"/>
                                  </a:lnTo>
                                  <a:lnTo>
                                    <a:pt x="395" y="69"/>
                                  </a:lnTo>
                                  <a:lnTo>
                                    <a:pt x="376" y="48"/>
                                  </a:lnTo>
                                  <a:lnTo>
                                    <a:pt x="346" y="27"/>
                                  </a:lnTo>
                                  <a:lnTo>
                                    <a:pt x="311" y="12"/>
                                  </a:lnTo>
                                  <a:lnTo>
                                    <a:pt x="272" y="3"/>
                                  </a:lnTo>
                                  <a:lnTo>
                                    <a:pt x="227" y="0"/>
                                  </a:lnTo>
                                  <a:close/>
                                  <a:moveTo>
                                    <a:pt x="827" y="0"/>
                                  </a:moveTo>
                                  <a:lnTo>
                                    <a:pt x="783" y="3"/>
                                  </a:lnTo>
                                  <a:lnTo>
                                    <a:pt x="744" y="11"/>
                                  </a:lnTo>
                                  <a:lnTo>
                                    <a:pt x="709" y="26"/>
                                  </a:lnTo>
                                  <a:lnTo>
                                    <a:pt x="678" y="45"/>
                                  </a:lnTo>
                                  <a:lnTo>
                                    <a:pt x="652" y="70"/>
                                  </a:lnTo>
                                  <a:lnTo>
                                    <a:pt x="634" y="97"/>
                                  </a:lnTo>
                                  <a:lnTo>
                                    <a:pt x="623" y="128"/>
                                  </a:lnTo>
                                  <a:lnTo>
                                    <a:pt x="619" y="162"/>
                                  </a:lnTo>
                                  <a:lnTo>
                                    <a:pt x="627" y="211"/>
                                  </a:lnTo>
                                  <a:lnTo>
                                    <a:pt x="650" y="253"/>
                                  </a:lnTo>
                                  <a:lnTo>
                                    <a:pt x="689" y="289"/>
                                  </a:lnTo>
                                  <a:lnTo>
                                    <a:pt x="743" y="319"/>
                                  </a:lnTo>
                                  <a:lnTo>
                                    <a:pt x="743" y="321"/>
                                  </a:lnTo>
                                  <a:lnTo>
                                    <a:pt x="678" y="353"/>
                                  </a:lnTo>
                                  <a:lnTo>
                                    <a:pt x="632" y="394"/>
                                  </a:lnTo>
                                  <a:lnTo>
                                    <a:pt x="604" y="444"/>
                                  </a:lnTo>
                                  <a:lnTo>
                                    <a:pt x="594" y="502"/>
                                  </a:lnTo>
                                  <a:lnTo>
                                    <a:pt x="598" y="538"/>
                                  </a:lnTo>
                                  <a:lnTo>
                                    <a:pt x="609" y="570"/>
                                  </a:lnTo>
                                  <a:lnTo>
                                    <a:pt x="627" y="599"/>
                                  </a:lnTo>
                                  <a:lnTo>
                                    <a:pt x="652" y="625"/>
                                  </a:lnTo>
                                  <a:lnTo>
                                    <a:pt x="683" y="645"/>
                                  </a:lnTo>
                                  <a:lnTo>
                                    <a:pt x="719" y="660"/>
                                  </a:lnTo>
                                  <a:lnTo>
                                    <a:pt x="758" y="669"/>
                                  </a:lnTo>
                                  <a:lnTo>
                                    <a:pt x="802" y="672"/>
                                  </a:lnTo>
                                  <a:lnTo>
                                    <a:pt x="855" y="669"/>
                                  </a:lnTo>
                                  <a:lnTo>
                                    <a:pt x="902" y="660"/>
                                  </a:lnTo>
                                  <a:lnTo>
                                    <a:pt x="943" y="645"/>
                                  </a:lnTo>
                                  <a:lnTo>
                                    <a:pt x="977" y="624"/>
                                  </a:lnTo>
                                  <a:lnTo>
                                    <a:pt x="997" y="605"/>
                                  </a:lnTo>
                                  <a:lnTo>
                                    <a:pt x="819" y="605"/>
                                  </a:lnTo>
                                  <a:lnTo>
                                    <a:pt x="790" y="603"/>
                                  </a:lnTo>
                                  <a:lnTo>
                                    <a:pt x="764" y="597"/>
                                  </a:lnTo>
                                  <a:lnTo>
                                    <a:pt x="741" y="588"/>
                                  </a:lnTo>
                                  <a:lnTo>
                                    <a:pt x="721" y="575"/>
                                  </a:lnTo>
                                  <a:lnTo>
                                    <a:pt x="704" y="558"/>
                                  </a:lnTo>
                                  <a:lnTo>
                                    <a:pt x="692" y="540"/>
                                  </a:lnTo>
                                  <a:lnTo>
                                    <a:pt x="685" y="520"/>
                                  </a:lnTo>
                                  <a:lnTo>
                                    <a:pt x="683" y="497"/>
                                  </a:lnTo>
                                  <a:lnTo>
                                    <a:pt x="691" y="455"/>
                                  </a:lnTo>
                                  <a:lnTo>
                                    <a:pt x="715" y="417"/>
                                  </a:lnTo>
                                  <a:lnTo>
                                    <a:pt x="755" y="385"/>
                                  </a:lnTo>
                                  <a:lnTo>
                                    <a:pt x="812" y="358"/>
                                  </a:lnTo>
                                  <a:lnTo>
                                    <a:pt x="964" y="358"/>
                                  </a:lnTo>
                                  <a:lnTo>
                                    <a:pt x="954" y="350"/>
                                  </a:lnTo>
                                  <a:lnTo>
                                    <a:pt x="888" y="320"/>
                                  </a:lnTo>
                                  <a:lnTo>
                                    <a:pt x="888" y="319"/>
                                  </a:lnTo>
                                  <a:lnTo>
                                    <a:pt x="944" y="286"/>
                                  </a:lnTo>
                                  <a:lnTo>
                                    <a:pt x="946" y="285"/>
                                  </a:lnTo>
                                  <a:lnTo>
                                    <a:pt x="817" y="285"/>
                                  </a:lnTo>
                                  <a:lnTo>
                                    <a:pt x="769" y="261"/>
                                  </a:lnTo>
                                  <a:lnTo>
                                    <a:pt x="735" y="233"/>
                                  </a:lnTo>
                                  <a:lnTo>
                                    <a:pt x="715" y="199"/>
                                  </a:lnTo>
                                  <a:lnTo>
                                    <a:pt x="708" y="161"/>
                                  </a:lnTo>
                                  <a:lnTo>
                                    <a:pt x="710" y="141"/>
                                  </a:lnTo>
                                  <a:lnTo>
                                    <a:pt x="716" y="124"/>
                                  </a:lnTo>
                                  <a:lnTo>
                                    <a:pt x="726" y="108"/>
                                  </a:lnTo>
                                  <a:lnTo>
                                    <a:pt x="741" y="94"/>
                                  </a:lnTo>
                                  <a:lnTo>
                                    <a:pt x="758" y="82"/>
                                  </a:lnTo>
                                  <a:lnTo>
                                    <a:pt x="777" y="74"/>
                                  </a:lnTo>
                                  <a:lnTo>
                                    <a:pt x="798" y="69"/>
                                  </a:lnTo>
                                  <a:lnTo>
                                    <a:pt x="820" y="68"/>
                                  </a:lnTo>
                                  <a:lnTo>
                                    <a:pt x="989" y="68"/>
                                  </a:lnTo>
                                  <a:lnTo>
                                    <a:pt x="987" y="65"/>
                                  </a:lnTo>
                                  <a:lnTo>
                                    <a:pt x="964" y="43"/>
                                  </a:lnTo>
                                  <a:lnTo>
                                    <a:pt x="935" y="24"/>
                                  </a:lnTo>
                                  <a:lnTo>
                                    <a:pt x="902" y="11"/>
                                  </a:lnTo>
                                  <a:lnTo>
                                    <a:pt x="866" y="3"/>
                                  </a:lnTo>
                                  <a:lnTo>
                                    <a:pt x="827" y="0"/>
                                  </a:lnTo>
                                  <a:close/>
                                  <a:moveTo>
                                    <a:pt x="964" y="358"/>
                                  </a:moveTo>
                                  <a:lnTo>
                                    <a:pt x="812" y="358"/>
                                  </a:lnTo>
                                  <a:lnTo>
                                    <a:pt x="873" y="385"/>
                                  </a:lnTo>
                                  <a:lnTo>
                                    <a:pt x="917" y="417"/>
                                  </a:lnTo>
                                  <a:lnTo>
                                    <a:pt x="943" y="456"/>
                                  </a:lnTo>
                                  <a:lnTo>
                                    <a:pt x="952" y="500"/>
                                  </a:lnTo>
                                  <a:lnTo>
                                    <a:pt x="949" y="521"/>
                                  </a:lnTo>
                                  <a:lnTo>
                                    <a:pt x="942" y="541"/>
                                  </a:lnTo>
                                  <a:lnTo>
                                    <a:pt x="931" y="559"/>
                                  </a:lnTo>
                                  <a:lnTo>
                                    <a:pt x="915" y="575"/>
                                  </a:lnTo>
                                  <a:lnTo>
                                    <a:pt x="895" y="588"/>
                                  </a:lnTo>
                                  <a:lnTo>
                                    <a:pt x="872" y="597"/>
                                  </a:lnTo>
                                  <a:lnTo>
                                    <a:pt x="847" y="603"/>
                                  </a:lnTo>
                                  <a:lnTo>
                                    <a:pt x="819" y="605"/>
                                  </a:lnTo>
                                  <a:lnTo>
                                    <a:pt x="997" y="605"/>
                                  </a:lnTo>
                                  <a:lnTo>
                                    <a:pt x="1005" y="598"/>
                                  </a:lnTo>
                                  <a:lnTo>
                                    <a:pt x="1024" y="568"/>
                                  </a:lnTo>
                                  <a:lnTo>
                                    <a:pt x="1036" y="533"/>
                                  </a:lnTo>
                                  <a:lnTo>
                                    <a:pt x="1040" y="495"/>
                                  </a:lnTo>
                                  <a:lnTo>
                                    <a:pt x="1030" y="438"/>
                                  </a:lnTo>
                                  <a:lnTo>
                                    <a:pt x="1002" y="390"/>
                                  </a:lnTo>
                                  <a:lnTo>
                                    <a:pt x="964" y="358"/>
                                  </a:lnTo>
                                  <a:close/>
                                  <a:moveTo>
                                    <a:pt x="989" y="68"/>
                                  </a:moveTo>
                                  <a:lnTo>
                                    <a:pt x="820" y="68"/>
                                  </a:lnTo>
                                  <a:lnTo>
                                    <a:pt x="844" y="69"/>
                                  </a:lnTo>
                                  <a:lnTo>
                                    <a:pt x="865" y="74"/>
                                  </a:lnTo>
                                  <a:lnTo>
                                    <a:pt x="884" y="82"/>
                                  </a:lnTo>
                                  <a:lnTo>
                                    <a:pt x="899" y="93"/>
                                  </a:lnTo>
                                  <a:lnTo>
                                    <a:pt x="912" y="107"/>
                                  </a:lnTo>
                                  <a:lnTo>
                                    <a:pt x="921" y="123"/>
                                  </a:lnTo>
                                  <a:lnTo>
                                    <a:pt x="927" y="141"/>
                                  </a:lnTo>
                                  <a:lnTo>
                                    <a:pt x="928" y="161"/>
                                  </a:lnTo>
                                  <a:lnTo>
                                    <a:pt x="928" y="162"/>
                                  </a:lnTo>
                                  <a:lnTo>
                                    <a:pt x="922" y="199"/>
                                  </a:lnTo>
                                  <a:lnTo>
                                    <a:pt x="901" y="232"/>
                                  </a:lnTo>
                                  <a:lnTo>
                                    <a:pt x="866" y="261"/>
                                  </a:lnTo>
                                  <a:lnTo>
                                    <a:pt x="817" y="285"/>
                                  </a:lnTo>
                                  <a:lnTo>
                                    <a:pt x="946" y="285"/>
                                  </a:lnTo>
                                  <a:lnTo>
                                    <a:pt x="985" y="248"/>
                                  </a:lnTo>
                                  <a:lnTo>
                                    <a:pt x="1009" y="203"/>
                                  </a:lnTo>
                                  <a:lnTo>
                                    <a:pt x="1017" y="152"/>
                                  </a:lnTo>
                                  <a:lnTo>
                                    <a:pt x="1014" y="120"/>
                                  </a:lnTo>
                                  <a:lnTo>
                                    <a:pt x="1004" y="91"/>
                                  </a:lnTo>
                                  <a:lnTo>
                                    <a:pt x="989" y="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31" name="任意多边形 731"/>
                          <wps:cNvSpPr/>
                          <wps:spPr>
                            <a:xfrm>
                              <a:off x="2947" y="9324"/>
                              <a:ext cx="222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8" h="672">
                                  <a:moveTo>
                                    <a:pt x="395" y="69"/>
                                  </a:moveTo>
                                  <a:lnTo>
                                    <a:pt x="213" y="69"/>
                                  </a:lnTo>
                                  <a:lnTo>
                                    <a:pt x="243" y="71"/>
                                  </a:lnTo>
                                  <a:lnTo>
                                    <a:pt x="269" y="76"/>
                                  </a:lnTo>
                                  <a:lnTo>
                                    <a:pt x="291" y="86"/>
                                  </a:lnTo>
                                  <a:lnTo>
                                    <a:pt x="309" y="99"/>
                                  </a:lnTo>
                                  <a:lnTo>
                                    <a:pt x="324" y="115"/>
                                  </a:lnTo>
                                  <a:lnTo>
                                    <a:pt x="334" y="135"/>
                                  </a:lnTo>
                                  <a:lnTo>
                                    <a:pt x="340" y="157"/>
                                  </a:lnTo>
                                  <a:lnTo>
                                    <a:pt x="343" y="184"/>
                                  </a:lnTo>
                                  <a:lnTo>
                                    <a:pt x="341" y="208"/>
                                  </a:lnTo>
                                  <a:lnTo>
                                    <a:pt x="335" y="231"/>
                                  </a:lnTo>
                                  <a:lnTo>
                                    <a:pt x="327" y="255"/>
                                  </a:lnTo>
                                  <a:lnTo>
                                    <a:pt x="314" y="278"/>
                                  </a:lnTo>
                                  <a:lnTo>
                                    <a:pt x="297" y="303"/>
                                  </a:lnTo>
                                  <a:lnTo>
                                    <a:pt x="272" y="331"/>
                                  </a:lnTo>
                                  <a:lnTo>
                                    <a:pt x="241" y="364"/>
                                  </a:lnTo>
                                  <a:lnTo>
                                    <a:pt x="202" y="401"/>
                                  </a:lnTo>
                                  <a:lnTo>
                                    <a:pt x="0" y="590"/>
                                  </a:lnTo>
                                  <a:lnTo>
                                    <a:pt x="0" y="661"/>
                                  </a:lnTo>
                                  <a:lnTo>
                                    <a:pt x="423" y="661"/>
                                  </a:lnTo>
                                  <a:lnTo>
                                    <a:pt x="423" y="588"/>
                                  </a:lnTo>
                                  <a:lnTo>
                                    <a:pt x="104" y="588"/>
                                  </a:lnTo>
                                  <a:lnTo>
                                    <a:pt x="104" y="586"/>
                                  </a:lnTo>
                                  <a:lnTo>
                                    <a:pt x="263" y="442"/>
                                  </a:lnTo>
                                  <a:lnTo>
                                    <a:pt x="308" y="399"/>
                                  </a:lnTo>
                                  <a:lnTo>
                                    <a:pt x="344" y="360"/>
                                  </a:lnTo>
                                  <a:lnTo>
                                    <a:pt x="374" y="325"/>
                                  </a:lnTo>
                                  <a:lnTo>
                                    <a:pt x="395" y="294"/>
                                  </a:lnTo>
                                  <a:lnTo>
                                    <a:pt x="410" y="265"/>
                                  </a:lnTo>
                                  <a:lnTo>
                                    <a:pt x="421" y="235"/>
                                  </a:lnTo>
                                  <a:lnTo>
                                    <a:pt x="427" y="205"/>
                                  </a:lnTo>
                                  <a:lnTo>
                                    <a:pt x="430" y="175"/>
                                  </a:lnTo>
                                  <a:lnTo>
                                    <a:pt x="426" y="137"/>
                                  </a:lnTo>
                                  <a:lnTo>
                                    <a:pt x="416" y="103"/>
                                  </a:lnTo>
                                  <a:lnTo>
                                    <a:pt x="399" y="73"/>
                                  </a:lnTo>
                                  <a:lnTo>
                                    <a:pt x="395" y="69"/>
                                  </a:lnTo>
                                  <a:close/>
                                  <a:moveTo>
                                    <a:pt x="227" y="0"/>
                                  </a:moveTo>
                                  <a:lnTo>
                                    <a:pt x="174" y="4"/>
                                  </a:lnTo>
                                  <a:lnTo>
                                    <a:pt x="125" y="15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36" y="59"/>
                                  </a:lnTo>
                                  <a:lnTo>
                                    <a:pt x="36" y="143"/>
                                  </a:lnTo>
                                  <a:lnTo>
                                    <a:pt x="78" y="111"/>
                                  </a:lnTo>
                                  <a:lnTo>
                                    <a:pt x="122" y="87"/>
                                  </a:lnTo>
                                  <a:lnTo>
                                    <a:pt x="167" y="74"/>
                                  </a:lnTo>
                                  <a:lnTo>
                                    <a:pt x="213" y="69"/>
                                  </a:lnTo>
                                  <a:lnTo>
                                    <a:pt x="395" y="69"/>
                                  </a:lnTo>
                                  <a:lnTo>
                                    <a:pt x="375" y="48"/>
                                  </a:lnTo>
                                  <a:lnTo>
                                    <a:pt x="346" y="27"/>
                                  </a:lnTo>
                                  <a:lnTo>
                                    <a:pt x="311" y="12"/>
                                  </a:lnTo>
                                  <a:lnTo>
                                    <a:pt x="272" y="3"/>
                                  </a:lnTo>
                                  <a:lnTo>
                                    <a:pt x="227" y="0"/>
                                  </a:lnTo>
                                  <a:close/>
                                  <a:moveTo>
                                    <a:pt x="630" y="573"/>
                                  </a:moveTo>
                                  <a:lnTo>
                                    <a:pt x="630" y="650"/>
                                  </a:lnTo>
                                  <a:lnTo>
                                    <a:pt x="656" y="659"/>
                                  </a:lnTo>
                                  <a:lnTo>
                                    <a:pt x="686" y="666"/>
                                  </a:lnTo>
                                  <a:lnTo>
                                    <a:pt x="718" y="671"/>
                                  </a:lnTo>
                                  <a:lnTo>
                                    <a:pt x="754" y="672"/>
                                  </a:lnTo>
                                  <a:lnTo>
                                    <a:pt x="817" y="666"/>
                                  </a:lnTo>
                                  <a:lnTo>
                                    <a:pt x="873" y="648"/>
                                  </a:lnTo>
                                  <a:lnTo>
                                    <a:pt x="921" y="617"/>
                                  </a:lnTo>
                                  <a:lnTo>
                                    <a:pt x="934" y="604"/>
                                  </a:lnTo>
                                  <a:lnTo>
                                    <a:pt x="754" y="604"/>
                                  </a:lnTo>
                                  <a:lnTo>
                                    <a:pt x="721" y="602"/>
                                  </a:lnTo>
                                  <a:lnTo>
                                    <a:pt x="689" y="596"/>
                                  </a:lnTo>
                                  <a:lnTo>
                                    <a:pt x="659" y="587"/>
                                  </a:lnTo>
                                  <a:lnTo>
                                    <a:pt x="630" y="573"/>
                                  </a:lnTo>
                                  <a:close/>
                                  <a:moveTo>
                                    <a:pt x="1036" y="340"/>
                                  </a:moveTo>
                                  <a:lnTo>
                                    <a:pt x="950" y="340"/>
                                  </a:lnTo>
                                  <a:lnTo>
                                    <a:pt x="947" y="399"/>
                                  </a:lnTo>
                                  <a:lnTo>
                                    <a:pt x="937" y="452"/>
                                  </a:lnTo>
                                  <a:lnTo>
                                    <a:pt x="921" y="497"/>
                                  </a:lnTo>
                                  <a:lnTo>
                                    <a:pt x="898" y="535"/>
                                  </a:lnTo>
                                  <a:lnTo>
                                    <a:pt x="870" y="565"/>
                                  </a:lnTo>
                                  <a:lnTo>
                                    <a:pt x="837" y="587"/>
                                  </a:lnTo>
                                  <a:lnTo>
                                    <a:pt x="798" y="600"/>
                                  </a:lnTo>
                                  <a:lnTo>
                                    <a:pt x="754" y="604"/>
                                  </a:lnTo>
                                  <a:lnTo>
                                    <a:pt x="934" y="604"/>
                                  </a:lnTo>
                                  <a:lnTo>
                                    <a:pt x="963" y="575"/>
                                  </a:lnTo>
                                  <a:lnTo>
                                    <a:pt x="996" y="521"/>
                                  </a:lnTo>
                                  <a:lnTo>
                                    <a:pt x="1019" y="457"/>
                                  </a:lnTo>
                                  <a:lnTo>
                                    <a:pt x="1033" y="383"/>
                                  </a:lnTo>
                                  <a:lnTo>
                                    <a:pt x="1036" y="340"/>
                                  </a:lnTo>
                                  <a:close/>
                                  <a:moveTo>
                                    <a:pt x="818" y="0"/>
                                  </a:moveTo>
                                  <a:lnTo>
                                    <a:pt x="770" y="4"/>
                                  </a:lnTo>
                                  <a:lnTo>
                                    <a:pt x="727" y="16"/>
                                  </a:lnTo>
                                  <a:lnTo>
                                    <a:pt x="688" y="35"/>
                                  </a:lnTo>
                                  <a:lnTo>
                                    <a:pt x="654" y="62"/>
                                  </a:lnTo>
                                  <a:lnTo>
                                    <a:pt x="627" y="95"/>
                                  </a:lnTo>
                                  <a:lnTo>
                                    <a:pt x="607" y="132"/>
                                  </a:lnTo>
                                  <a:lnTo>
                                    <a:pt x="595" y="173"/>
                                  </a:lnTo>
                                  <a:lnTo>
                                    <a:pt x="592" y="219"/>
                                  </a:lnTo>
                                  <a:lnTo>
                                    <a:pt x="595" y="262"/>
                                  </a:lnTo>
                                  <a:lnTo>
                                    <a:pt x="606" y="300"/>
                                  </a:lnTo>
                                  <a:lnTo>
                                    <a:pt x="624" y="335"/>
                                  </a:lnTo>
                                  <a:lnTo>
                                    <a:pt x="649" y="365"/>
                                  </a:lnTo>
                                  <a:lnTo>
                                    <a:pt x="680" y="389"/>
                                  </a:lnTo>
                                  <a:lnTo>
                                    <a:pt x="714" y="407"/>
                                  </a:lnTo>
                                  <a:lnTo>
                                    <a:pt x="752" y="418"/>
                                  </a:lnTo>
                                  <a:lnTo>
                                    <a:pt x="794" y="421"/>
                                  </a:lnTo>
                                  <a:lnTo>
                                    <a:pt x="844" y="416"/>
                                  </a:lnTo>
                                  <a:lnTo>
                                    <a:pt x="887" y="401"/>
                                  </a:lnTo>
                                  <a:lnTo>
                                    <a:pt x="921" y="375"/>
                                  </a:lnTo>
                                  <a:lnTo>
                                    <a:pt x="940" y="351"/>
                                  </a:lnTo>
                                  <a:lnTo>
                                    <a:pt x="816" y="351"/>
                                  </a:lnTo>
                                  <a:lnTo>
                                    <a:pt x="786" y="348"/>
                                  </a:lnTo>
                                  <a:lnTo>
                                    <a:pt x="759" y="341"/>
                                  </a:lnTo>
                                  <a:lnTo>
                                    <a:pt x="736" y="329"/>
                                  </a:lnTo>
                                  <a:lnTo>
                                    <a:pt x="716" y="312"/>
                                  </a:lnTo>
                                  <a:lnTo>
                                    <a:pt x="701" y="291"/>
                                  </a:lnTo>
                                  <a:lnTo>
                                    <a:pt x="689" y="267"/>
                                  </a:lnTo>
                                  <a:lnTo>
                                    <a:pt x="683" y="239"/>
                                  </a:lnTo>
                                  <a:lnTo>
                                    <a:pt x="680" y="208"/>
                                  </a:lnTo>
                                  <a:lnTo>
                                    <a:pt x="683" y="180"/>
                                  </a:lnTo>
                                  <a:lnTo>
                                    <a:pt x="690" y="153"/>
                                  </a:lnTo>
                                  <a:lnTo>
                                    <a:pt x="701" y="130"/>
                                  </a:lnTo>
                                  <a:lnTo>
                                    <a:pt x="717" y="109"/>
                                  </a:lnTo>
                                  <a:lnTo>
                                    <a:pt x="737" y="91"/>
                                  </a:lnTo>
                                  <a:lnTo>
                                    <a:pt x="759" y="79"/>
                                  </a:lnTo>
                                  <a:lnTo>
                                    <a:pt x="783" y="71"/>
                                  </a:lnTo>
                                  <a:lnTo>
                                    <a:pt x="810" y="69"/>
                                  </a:lnTo>
                                  <a:lnTo>
                                    <a:pt x="972" y="69"/>
                                  </a:lnTo>
                                  <a:lnTo>
                                    <a:pt x="948" y="43"/>
                                  </a:lnTo>
                                  <a:lnTo>
                                    <a:pt x="910" y="19"/>
                                  </a:lnTo>
                                  <a:lnTo>
                                    <a:pt x="867" y="5"/>
                                  </a:lnTo>
                                  <a:lnTo>
                                    <a:pt x="818" y="0"/>
                                  </a:lnTo>
                                  <a:close/>
                                  <a:moveTo>
                                    <a:pt x="972" y="69"/>
                                  </a:moveTo>
                                  <a:lnTo>
                                    <a:pt x="810" y="69"/>
                                  </a:lnTo>
                                  <a:lnTo>
                                    <a:pt x="839" y="71"/>
                                  </a:lnTo>
                                  <a:lnTo>
                                    <a:pt x="865" y="80"/>
                                  </a:lnTo>
                                  <a:lnTo>
                                    <a:pt x="888" y="94"/>
                                  </a:lnTo>
                                  <a:lnTo>
                                    <a:pt x="908" y="115"/>
                                  </a:lnTo>
                                  <a:lnTo>
                                    <a:pt x="924" y="139"/>
                                  </a:lnTo>
                                  <a:lnTo>
                                    <a:pt x="936" y="167"/>
                                  </a:lnTo>
                                  <a:lnTo>
                                    <a:pt x="943" y="197"/>
                                  </a:lnTo>
                                  <a:lnTo>
                                    <a:pt x="945" y="231"/>
                                  </a:lnTo>
                                  <a:lnTo>
                                    <a:pt x="943" y="255"/>
                                  </a:lnTo>
                                  <a:lnTo>
                                    <a:pt x="936" y="277"/>
                                  </a:lnTo>
                                  <a:lnTo>
                                    <a:pt x="924" y="297"/>
                                  </a:lnTo>
                                  <a:lnTo>
                                    <a:pt x="908" y="315"/>
                                  </a:lnTo>
                                  <a:lnTo>
                                    <a:pt x="888" y="331"/>
                                  </a:lnTo>
                                  <a:lnTo>
                                    <a:pt x="866" y="342"/>
                                  </a:lnTo>
                                  <a:lnTo>
                                    <a:pt x="842" y="348"/>
                                  </a:lnTo>
                                  <a:lnTo>
                                    <a:pt x="816" y="351"/>
                                  </a:lnTo>
                                  <a:lnTo>
                                    <a:pt x="940" y="351"/>
                                  </a:lnTo>
                                  <a:lnTo>
                                    <a:pt x="948" y="340"/>
                                  </a:lnTo>
                                  <a:lnTo>
                                    <a:pt x="1036" y="340"/>
                                  </a:lnTo>
                                  <a:lnTo>
                                    <a:pt x="1038" y="300"/>
                                  </a:lnTo>
                                  <a:lnTo>
                                    <a:pt x="1038" y="297"/>
                                  </a:lnTo>
                                  <a:lnTo>
                                    <a:pt x="1034" y="230"/>
                                  </a:lnTo>
                                  <a:lnTo>
                                    <a:pt x="1023" y="170"/>
                                  </a:lnTo>
                                  <a:lnTo>
                                    <a:pt x="1005" y="119"/>
                                  </a:lnTo>
                                  <a:lnTo>
                                    <a:pt x="980" y="76"/>
                                  </a:lnTo>
                                  <a:lnTo>
                                    <a:pt x="972" y="69"/>
                                  </a:lnTo>
                                  <a:close/>
                                  <a:moveTo>
                                    <a:pt x="950" y="340"/>
                                  </a:moveTo>
                                  <a:lnTo>
                                    <a:pt x="948" y="340"/>
                                  </a:lnTo>
                                  <a:lnTo>
                                    <a:pt x="949" y="340"/>
                                  </a:lnTo>
                                  <a:lnTo>
                                    <a:pt x="949" y="340"/>
                                  </a:lnTo>
                                  <a:lnTo>
                                    <a:pt x="950" y="3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732" name="任意多边形 732"/>
                          <wps:cNvSpPr/>
                          <wps:spPr>
                            <a:xfrm>
                              <a:off x="3418" y="9324"/>
                              <a:ext cx="221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0" h="672">
                                  <a:moveTo>
                                    <a:pt x="0" y="552"/>
                                  </a:moveTo>
                                  <a:lnTo>
                                    <a:pt x="0" y="638"/>
                                  </a:lnTo>
                                  <a:lnTo>
                                    <a:pt x="32" y="653"/>
                                  </a:lnTo>
                                  <a:lnTo>
                                    <a:pt x="70" y="663"/>
                                  </a:lnTo>
                                  <a:lnTo>
                                    <a:pt x="112" y="670"/>
                                  </a:lnTo>
                                  <a:lnTo>
                                    <a:pt x="159" y="672"/>
                                  </a:lnTo>
                                  <a:lnTo>
                                    <a:pt x="212" y="669"/>
                                  </a:lnTo>
                                  <a:lnTo>
                                    <a:pt x="260" y="659"/>
                                  </a:lnTo>
                                  <a:lnTo>
                                    <a:pt x="302" y="642"/>
                                  </a:lnTo>
                                  <a:lnTo>
                                    <a:pt x="339" y="618"/>
                                  </a:lnTo>
                                  <a:lnTo>
                                    <a:pt x="353" y="604"/>
                                  </a:lnTo>
                                  <a:lnTo>
                                    <a:pt x="161" y="604"/>
                                  </a:lnTo>
                                  <a:lnTo>
                                    <a:pt x="117" y="601"/>
                                  </a:lnTo>
                                  <a:lnTo>
                                    <a:pt x="76" y="591"/>
                                  </a:lnTo>
                                  <a:lnTo>
                                    <a:pt x="36" y="575"/>
                                  </a:lnTo>
                                  <a:lnTo>
                                    <a:pt x="0" y="552"/>
                                  </a:lnTo>
                                  <a:close/>
                                  <a:moveTo>
                                    <a:pt x="353" y="69"/>
                                  </a:moveTo>
                                  <a:lnTo>
                                    <a:pt x="164" y="69"/>
                                  </a:lnTo>
                                  <a:lnTo>
                                    <a:pt x="220" y="75"/>
                                  </a:lnTo>
                                  <a:lnTo>
                                    <a:pt x="260" y="95"/>
                                  </a:lnTo>
                                  <a:lnTo>
                                    <a:pt x="284" y="129"/>
                                  </a:lnTo>
                                  <a:lnTo>
                                    <a:pt x="292" y="176"/>
                                  </a:lnTo>
                                  <a:lnTo>
                                    <a:pt x="282" y="226"/>
                                  </a:lnTo>
                                  <a:lnTo>
                                    <a:pt x="250" y="262"/>
                                  </a:lnTo>
                                  <a:lnTo>
                                    <a:pt x="198" y="284"/>
                                  </a:lnTo>
                                  <a:lnTo>
                                    <a:pt x="125" y="291"/>
                                  </a:lnTo>
                                  <a:lnTo>
                                    <a:pt x="70" y="291"/>
                                  </a:lnTo>
                                  <a:lnTo>
                                    <a:pt x="70" y="359"/>
                                  </a:lnTo>
                                  <a:lnTo>
                                    <a:pt x="128" y="359"/>
                                  </a:lnTo>
                                  <a:lnTo>
                                    <a:pt x="210" y="367"/>
                                  </a:lnTo>
                                  <a:lnTo>
                                    <a:pt x="269" y="390"/>
                                  </a:lnTo>
                                  <a:lnTo>
                                    <a:pt x="305" y="429"/>
                                  </a:lnTo>
                                  <a:lnTo>
                                    <a:pt x="317" y="483"/>
                                  </a:lnTo>
                                  <a:lnTo>
                                    <a:pt x="314" y="509"/>
                                  </a:lnTo>
                                  <a:lnTo>
                                    <a:pt x="306" y="533"/>
                                  </a:lnTo>
                                  <a:lnTo>
                                    <a:pt x="293" y="553"/>
                                  </a:lnTo>
                                  <a:lnTo>
                                    <a:pt x="275" y="571"/>
                                  </a:lnTo>
                                  <a:lnTo>
                                    <a:pt x="252" y="586"/>
                                  </a:lnTo>
                                  <a:lnTo>
                                    <a:pt x="225" y="596"/>
                                  </a:lnTo>
                                  <a:lnTo>
                                    <a:pt x="195" y="602"/>
                                  </a:lnTo>
                                  <a:lnTo>
                                    <a:pt x="161" y="604"/>
                                  </a:lnTo>
                                  <a:lnTo>
                                    <a:pt x="353" y="604"/>
                                  </a:lnTo>
                                  <a:lnTo>
                                    <a:pt x="368" y="589"/>
                                  </a:lnTo>
                                  <a:lnTo>
                                    <a:pt x="390" y="556"/>
                                  </a:lnTo>
                                  <a:lnTo>
                                    <a:pt x="402" y="519"/>
                                  </a:lnTo>
                                  <a:lnTo>
                                    <a:pt x="406" y="477"/>
                                  </a:lnTo>
                                  <a:lnTo>
                                    <a:pt x="404" y="447"/>
                                  </a:lnTo>
                                  <a:lnTo>
                                    <a:pt x="396" y="419"/>
                                  </a:lnTo>
                                  <a:lnTo>
                                    <a:pt x="382" y="394"/>
                                  </a:lnTo>
                                  <a:lnTo>
                                    <a:pt x="363" y="372"/>
                                  </a:lnTo>
                                  <a:lnTo>
                                    <a:pt x="339" y="353"/>
                                  </a:lnTo>
                                  <a:lnTo>
                                    <a:pt x="311" y="338"/>
                                  </a:lnTo>
                                  <a:lnTo>
                                    <a:pt x="279" y="328"/>
                                  </a:lnTo>
                                  <a:lnTo>
                                    <a:pt x="243" y="322"/>
                                  </a:lnTo>
                                  <a:lnTo>
                                    <a:pt x="243" y="320"/>
                                  </a:lnTo>
                                  <a:lnTo>
                                    <a:pt x="304" y="296"/>
                                  </a:lnTo>
                                  <a:lnTo>
                                    <a:pt x="348" y="261"/>
                                  </a:lnTo>
                                  <a:lnTo>
                                    <a:pt x="374" y="214"/>
                                  </a:lnTo>
                                  <a:lnTo>
                                    <a:pt x="383" y="156"/>
                                  </a:lnTo>
                                  <a:lnTo>
                                    <a:pt x="379" y="123"/>
                                  </a:lnTo>
                                  <a:lnTo>
                                    <a:pt x="369" y="93"/>
                                  </a:lnTo>
                                  <a:lnTo>
                                    <a:pt x="353" y="69"/>
                                  </a:lnTo>
                                  <a:close/>
                                  <a:moveTo>
                                    <a:pt x="186" y="0"/>
                                  </a:moveTo>
                                  <a:lnTo>
                                    <a:pt x="142" y="3"/>
                                  </a:lnTo>
                                  <a:lnTo>
                                    <a:pt x="100" y="9"/>
                                  </a:lnTo>
                                  <a:lnTo>
                                    <a:pt x="62" y="21"/>
                                  </a:lnTo>
                                  <a:lnTo>
                                    <a:pt x="26" y="37"/>
                                  </a:lnTo>
                                  <a:lnTo>
                                    <a:pt x="26" y="115"/>
                                  </a:lnTo>
                                  <a:lnTo>
                                    <a:pt x="59" y="95"/>
                                  </a:lnTo>
                                  <a:lnTo>
                                    <a:pt x="93" y="80"/>
                                  </a:lnTo>
                                  <a:lnTo>
                                    <a:pt x="128" y="71"/>
                                  </a:lnTo>
                                  <a:lnTo>
                                    <a:pt x="164" y="69"/>
                                  </a:lnTo>
                                  <a:lnTo>
                                    <a:pt x="353" y="69"/>
                                  </a:lnTo>
                                  <a:lnTo>
                                    <a:pt x="352" y="67"/>
                                  </a:lnTo>
                                  <a:lnTo>
                                    <a:pt x="329" y="44"/>
                                  </a:lnTo>
                                  <a:lnTo>
                                    <a:pt x="300" y="25"/>
                                  </a:lnTo>
                                  <a:lnTo>
                                    <a:pt x="266" y="11"/>
                                  </a:lnTo>
                                  <a:lnTo>
                                    <a:pt x="228" y="3"/>
                                  </a:lnTo>
                                  <a:lnTo>
                                    <a:pt x="186" y="0"/>
                                  </a:lnTo>
                                  <a:close/>
                                  <a:moveTo>
                                    <a:pt x="808" y="0"/>
                                  </a:moveTo>
                                  <a:lnTo>
                                    <a:pt x="754" y="6"/>
                                  </a:lnTo>
                                  <a:lnTo>
                                    <a:pt x="706" y="22"/>
                                  </a:lnTo>
                                  <a:lnTo>
                                    <a:pt x="665" y="50"/>
                                  </a:lnTo>
                                  <a:lnTo>
                                    <a:pt x="631" y="88"/>
                                  </a:lnTo>
                                  <a:lnTo>
                                    <a:pt x="604" y="138"/>
                                  </a:lnTo>
                                  <a:lnTo>
                                    <a:pt x="585" y="198"/>
                                  </a:lnTo>
                                  <a:lnTo>
                                    <a:pt x="574" y="268"/>
                                  </a:lnTo>
                                  <a:lnTo>
                                    <a:pt x="570" y="349"/>
                                  </a:lnTo>
                                  <a:lnTo>
                                    <a:pt x="574" y="423"/>
                                  </a:lnTo>
                                  <a:lnTo>
                                    <a:pt x="585" y="488"/>
                                  </a:lnTo>
                                  <a:lnTo>
                                    <a:pt x="603" y="543"/>
                                  </a:lnTo>
                                  <a:lnTo>
                                    <a:pt x="628" y="589"/>
                                  </a:lnTo>
                                  <a:lnTo>
                                    <a:pt x="660" y="626"/>
                                  </a:lnTo>
                                  <a:lnTo>
                                    <a:pt x="698" y="651"/>
                                  </a:lnTo>
                                  <a:lnTo>
                                    <a:pt x="742" y="667"/>
                                  </a:lnTo>
                                  <a:lnTo>
                                    <a:pt x="792" y="672"/>
                                  </a:lnTo>
                                  <a:lnTo>
                                    <a:pt x="845" y="667"/>
                                  </a:lnTo>
                                  <a:lnTo>
                                    <a:pt x="892" y="650"/>
                                  </a:lnTo>
                                  <a:lnTo>
                                    <a:pt x="933" y="623"/>
                                  </a:lnTo>
                                  <a:lnTo>
                                    <a:pt x="950" y="604"/>
                                  </a:lnTo>
                                  <a:lnTo>
                                    <a:pt x="801" y="604"/>
                                  </a:lnTo>
                                  <a:lnTo>
                                    <a:pt x="750" y="594"/>
                                  </a:lnTo>
                                  <a:lnTo>
                                    <a:pt x="711" y="563"/>
                                  </a:lnTo>
                                  <a:lnTo>
                                    <a:pt x="682" y="511"/>
                                  </a:lnTo>
                                  <a:lnTo>
                                    <a:pt x="666" y="438"/>
                                  </a:lnTo>
                                  <a:lnTo>
                                    <a:pt x="660" y="345"/>
                                  </a:lnTo>
                                  <a:lnTo>
                                    <a:pt x="666" y="246"/>
                                  </a:lnTo>
                                  <a:lnTo>
                                    <a:pt x="683" y="168"/>
                                  </a:lnTo>
                                  <a:lnTo>
                                    <a:pt x="712" y="113"/>
                                  </a:lnTo>
                                  <a:lnTo>
                                    <a:pt x="752" y="80"/>
                                  </a:lnTo>
                                  <a:lnTo>
                                    <a:pt x="803" y="69"/>
                                  </a:lnTo>
                                  <a:lnTo>
                                    <a:pt x="960" y="69"/>
                                  </a:lnTo>
                                  <a:lnTo>
                                    <a:pt x="931" y="37"/>
                                  </a:lnTo>
                                  <a:lnTo>
                                    <a:pt x="876" y="9"/>
                                  </a:lnTo>
                                  <a:lnTo>
                                    <a:pt x="808" y="0"/>
                                  </a:lnTo>
                                  <a:close/>
                                  <a:moveTo>
                                    <a:pt x="960" y="69"/>
                                  </a:moveTo>
                                  <a:lnTo>
                                    <a:pt x="803" y="69"/>
                                  </a:lnTo>
                                  <a:lnTo>
                                    <a:pt x="852" y="79"/>
                                  </a:lnTo>
                                  <a:lnTo>
                                    <a:pt x="890" y="112"/>
                                  </a:lnTo>
                                  <a:lnTo>
                                    <a:pt x="917" y="167"/>
                                  </a:lnTo>
                                  <a:lnTo>
                                    <a:pt x="933" y="243"/>
                                  </a:lnTo>
                                  <a:lnTo>
                                    <a:pt x="939" y="341"/>
                                  </a:lnTo>
                                  <a:lnTo>
                                    <a:pt x="933" y="436"/>
                                  </a:lnTo>
                                  <a:lnTo>
                                    <a:pt x="917" y="509"/>
                                  </a:lnTo>
                                  <a:lnTo>
                                    <a:pt x="889" y="562"/>
                                  </a:lnTo>
                                  <a:lnTo>
                                    <a:pt x="850" y="594"/>
                                  </a:lnTo>
                                  <a:lnTo>
                                    <a:pt x="801" y="604"/>
                                  </a:lnTo>
                                  <a:lnTo>
                                    <a:pt x="950" y="604"/>
                                  </a:lnTo>
                                  <a:lnTo>
                                    <a:pt x="967" y="585"/>
                                  </a:lnTo>
                                  <a:lnTo>
                                    <a:pt x="994" y="537"/>
                                  </a:lnTo>
                                  <a:lnTo>
                                    <a:pt x="1014" y="479"/>
                                  </a:lnTo>
                                  <a:lnTo>
                                    <a:pt x="1025" y="411"/>
                                  </a:lnTo>
                                  <a:lnTo>
                                    <a:pt x="1029" y="333"/>
                                  </a:lnTo>
                                  <a:lnTo>
                                    <a:pt x="1023" y="232"/>
                                  </a:lnTo>
                                  <a:lnTo>
                                    <a:pt x="1005" y="148"/>
                                  </a:lnTo>
                                  <a:lnTo>
                                    <a:pt x="974" y="83"/>
                                  </a:lnTo>
                                  <a:lnTo>
                                    <a:pt x="960" y="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g:grpSp>
                          <wpg:cNvPr id="69" name="组合 818"/>
                          <wpg:cNvGrpSpPr/>
                          <wpg:grpSpPr>
                            <a:xfrm rot="0">
                              <a:off x="919" y="7528"/>
                              <a:ext cx="3380" cy="200"/>
                              <a:chOff x="2473" y="2521"/>
                              <a:chExt cx="3278" cy="194"/>
                            </a:xfrm>
                          </wpg:grpSpPr>
                          <wps:wsp>
                            <wps:cNvPr id="819" name="矩形 1"/>
                            <wps:cNvSpPr/>
                            <wps:spPr>
                              <a:xfrm>
                                <a:off x="2473" y="2521"/>
                                <a:ext cx="3279" cy="1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3BB7B9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  <wpg:grpSp>
                            <wpg:cNvPr id="71" name="组合 735"/>
                            <wpg:cNvGrpSpPr/>
                            <wpg:grpSpPr>
                              <a:xfrm>
                                <a:off x="2582" y="2571"/>
                                <a:ext cx="3061" cy="97"/>
                                <a:chOff x="1304" y="2571"/>
                                <a:chExt cx="3061" cy="97"/>
                              </a:xfrm>
                            </wpg:grpSpPr>
                            <wps:wsp>
                              <wps:cNvPr id="821" name="任意多边形 2"/>
                              <wps:cNvSpPr/>
                              <wps:spPr>
                                <a:xfrm>
                                  <a:off x="1304" y="2572"/>
                                  <a:ext cx="283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4" y="66"/>
                                      </a:moveTo>
                                      <a:lnTo>
                                        <a:pt x="306" y="66"/>
                                      </a:lnTo>
                                      <a:lnTo>
                                        <a:pt x="306" y="78"/>
                                      </a:lnTo>
                                      <a:lnTo>
                                        <a:pt x="444" y="78"/>
                                      </a:lnTo>
                                      <a:lnTo>
                                        <a:pt x="444" y="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22" name="任意多边形 3"/>
                              <wps:cNvSpPr/>
                              <wps:spPr>
                                <a:xfrm>
                                  <a:off x="1771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20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20" y="13"/>
                                      </a:lnTo>
                                      <a:lnTo>
                                        <a:pt x="120" y="4"/>
                                      </a:lnTo>
                                      <a:close/>
                                      <a:moveTo>
                                        <a:pt x="120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120" y="38"/>
                                      </a:lnTo>
                                      <a:close/>
                                      <a:moveTo>
                                        <a:pt x="120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120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7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5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6" y="90"/>
                                      </a:lnTo>
                                      <a:lnTo>
                                        <a:pt x="126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5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3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9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5" y="144"/>
                                      </a:lnTo>
                                      <a:lnTo>
                                        <a:pt x="159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9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2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7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7" y="30"/>
                                      </a:lnTo>
                                      <a:lnTo>
                                        <a:pt x="227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0" y="21"/>
                                      </a:moveTo>
                                      <a:lnTo>
                                        <a:pt x="321" y="21"/>
                                      </a:lnTo>
                                      <a:lnTo>
                                        <a:pt x="321" y="33"/>
                                      </a:lnTo>
                                      <a:lnTo>
                                        <a:pt x="430" y="33"/>
                                      </a:lnTo>
                                      <a:lnTo>
                                        <a:pt x="430" y="21"/>
                                      </a:lnTo>
                                      <a:close/>
                                      <a:moveTo>
                                        <a:pt x="443" y="120"/>
                                      </a:moveTo>
                                      <a:lnTo>
                                        <a:pt x="308" y="120"/>
                                      </a:lnTo>
                                      <a:lnTo>
                                        <a:pt x="308" y="132"/>
                                      </a:lnTo>
                                      <a:lnTo>
                                        <a:pt x="443" y="132"/>
                                      </a:lnTo>
                                      <a:lnTo>
                                        <a:pt x="443" y="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23" name="任意多边形 4"/>
                              <wps:cNvSpPr/>
                              <wps:spPr>
                                <a:xfrm>
                                  <a:off x="2237" y="2572"/>
                                  <a:ext cx="28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1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1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5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8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4" y="81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4" y="55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4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4" y="99"/>
                                      </a:lnTo>
                                      <a:lnTo>
                                        <a:pt x="214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4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214" y="55"/>
                                      </a:lnTo>
                                      <a:close/>
                                      <a:moveTo>
                                        <a:pt x="214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214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4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4" y="20"/>
                                      </a:lnTo>
                                      <a:lnTo>
                                        <a:pt x="214" y="0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  <a:moveTo>
                                        <a:pt x="420" y="68"/>
                                      </a:moveTo>
                                      <a:lnTo>
                                        <a:pt x="327" y="68"/>
                                      </a:lnTo>
                                      <a:lnTo>
                                        <a:pt x="327" y="79"/>
                                      </a:lnTo>
                                      <a:lnTo>
                                        <a:pt x="420" y="79"/>
                                      </a:lnTo>
                                      <a:lnTo>
                                        <a:pt x="420" y="68"/>
                                      </a:lnTo>
                                      <a:close/>
                                      <a:moveTo>
                                        <a:pt x="440" y="126"/>
                                      </a:moveTo>
                                      <a:lnTo>
                                        <a:pt x="308" y="126"/>
                                      </a:lnTo>
                                      <a:lnTo>
                                        <a:pt x="308" y="137"/>
                                      </a:lnTo>
                                      <a:lnTo>
                                        <a:pt x="440" y="137"/>
                                      </a:lnTo>
                                      <a:lnTo>
                                        <a:pt x="440" y="1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24" name="任意多边形 5"/>
                              <wps:cNvSpPr/>
                              <wps:spPr>
                                <a:xfrm>
                                  <a:off x="2701" y="2572"/>
                                  <a:ext cx="278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37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7" y="12"/>
                                      </a:moveTo>
                                      <a:lnTo>
                                        <a:pt x="312" y="12"/>
                                      </a:lnTo>
                                      <a:lnTo>
                                        <a:pt x="312" y="144"/>
                                      </a:lnTo>
                                      <a:lnTo>
                                        <a:pt x="323" y="144"/>
                                      </a:lnTo>
                                      <a:lnTo>
                                        <a:pt x="323" y="131"/>
                                      </a:lnTo>
                                      <a:lnTo>
                                        <a:pt x="437" y="131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323" y="120"/>
                                      </a:lnTo>
                                      <a:lnTo>
                                        <a:pt x="323" y="23"/>
                                      </a:lnTo>
                                      <a:lnTo>
                                        <a:pt x="437" y="23"/>
                                      </a:lnTo>
                                      <a:lnTo>
                                        <a:pt x="437" y="12"/>
                                      </a:lnTo>
                                      <a:close/>
                                      <a:moveTo>
                                        <a:pt x="437" y="131"/>
                                      </a:moveTo>
                                      <a:lnTo>
                                        <a:pt x="426" y="131"/>
                                      </a:lnTo>
                                      <a:lnTo>
                                        <a:pt x="426" y="143"/>
                                      </a:lnTo>
                                      <a:lnTo>
                                        <a:pt x="437" y="143"/>
                                      </a:lnTo>
                                      <a:lnTo>
                                        <a:pt x="437" y="131"/>
                                      </a:lnTo>
                                      <a:close/>
                                      <a:moveTo>
                                        <a:pt x="437" y="23"/>
                                      </a:moveTo>
                                      <a:lnTo>
                                        <a:pt x="426" y="23"/>
                                      </a:lnTo>
                                      <a:lnTo>
                                        <a:pt x="426" y="120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437" y="23"/>
                                      </a:lnTo>
                                      <a:close/>
                                      <a:moveTo>
                                        <a:pt x="363" y="23"/>
                                      </a:moveTo>
                                      <a:lnTo>
                                        <a:pt x="353" y="23"/>
                                      </a:lnTo>
                                      <a:lnTo>
                                        <a:pt x="352" y="51"/>
                                      </a:lnTo>
                                      <a:lnTo>
                                        <a:pt x="348" y="72"/>
                                      </a:lnTo>
                                      <a:lnTo>
                                        <a:pt x="339" y="88"/>
                                      </a:lnTo>
                                      <a:lnTo>
                                        <a:pt x="325" y="98"/>
                                      </a:lnTo>
                                      <a:lnTo>
                                        <a:pt x="327" y="100"/>
                                      </a:lnTo>
                                      <a:lnTo>
                                        <a:pt x="330" y="104"/>
                                      </a:lnTo>
                                      <a:lnTo>
                                        <a:pt x="331" y="107"/>
                                      </a:lnTo>
                                      <a:lnTo>
                                        <a:pt x="347" y="95"/>
                                      </a:lnTo>
                                      <a:lnTo>
                                        <a:pt x="357" y="77"/>
                                      </a:lnTo>
                                      <a:lnTo>
                                        <a:pt x="361" y="53"/>
                                      </a:lnTo>
                                      <a:lnTo>
                                        <a:pt x="363" y="23"/>
                                      </a:lnTo>
                                      <a:close/>
                                      <a:moveTo>
                                        <a:pt x="395" y="23"/>
                                      </a:moveTo>
                                      <a:lnTo>
                                        <a:pt x="385" y="23"/>
                                      </a:lnTo>
                                      <a:lnTo>
                                        <a:pt x="385" y="88"/>
                                      </a:lnTo>
                                      <a:lnTo>
                                        <a:pt x="388" y="93"/>
                                      </a:lnTo>
                                      <a:lnTo>
                                        <a:pt x="418" y="93"/>
                                      </a:lnTo>
                                      <a:lnTo>
                                        <a:pt x="422" y="93"/>
                                      </a:lnTo>
                                      <a:lnTo>
                                        <a:pt x="424" y="92"/>
                                      </a:lnTo>
                                      <a:lnTo>
                                        <a:pt x="424" y="90"/>
                                      </a:lnTo>
                                      <a:lnTo>
                                        <a:pt x="423" y="86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395" y="84"/>
                                      </a:lnTo>
                                      <a:lnTo>
                                        <a:pt x="395" y="82"/>
                                      </a:lnTo>
                                      <a:lnTo>
                                        <a:pt x="395" y="23"/>
                                      </a:lnTo>
                                      <a:close/>
                                      <a:moveTo>
                                        <a:pt x="423" y="83"/>
                                      </a:moveTo>
                                      <a:lnTo>
                                        <a:pt x="421" y="84"/>
                                      </a:lnTo>
                                      <a:lnTo>
                                        <a:pt x="417" y="84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423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25" name="任意多边形 6"/>
                              <wps:cNvSpPr/>
                              <wps:spPr>
                                <a:xfrm>
                                  <a:off x="3163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3" y="129"/>
                                      </a:moveTo>
                                      <a:lnTo>
                                        <a:pt x="308" y="129"/>
                                      </a:lnTo>
                                      <a:lnTo>
                                        <a:pt x="308" y="140"/>
                                      </a:lnTo>
                                      <a:lnTo>
                                        <a:pt x="443" y="140"/>
                                      </a:lnTo>
                                      <a:lnTo>
                                        <a:pt x="443" y="129"/>
                                      </a:lnTo>
                                      <a:close/>
                                      <a:moveTo>
                                        <a:pt x="366" y="73"/>
                                      </a:moveTo>
                                      <a:lnTo>
                                        <a:pt x="355" y="73"/>
                                      </a:lnTo>
                                      <a:lnTo>
                                        <a:pt x="352" y="88"/>
                                      </a:lnTo>
                                      <a:lnTo>
                                        <a:pt x="350" y="103"/>
                                      </a:lnTo>
                                      <a:lnTo>
                                        <a:pt x="348" y="117"/>
                                      </a:lnTo>
                                      <a:lnTo>
                                        <a:pt x="345" y="129"/>
                                      </a:lnTo>
                                      <a:lnTo>
                                        <a:pt x="356" y="129"/>
                                      </a:lnTo>
                                      <a:lnTo>
                                        <a:pt x="359" y="117"/>
                                      </a:lnTo>
                                      <a:lnTo>
                                        <a:pt x="361" y="103"/>
                                      </a:lnTo>
                                      <a:lnTo>
                                        <a:pt x="363" y="88"/>
                                      </a:lnTo>
                                      <a:lnTo>
                                        <a:pt x="366" y="73"/>
                                      </a:lnTo>
                                      <a:close/>
                                      <a:moveTo>
                                        <a:pt x="409" y="62"/>
                                      </a:moveTo>
                                      <a:lnTo>
                                        <a:pt x="408" y="62"/>
                                      </a:lnTo>
                                      <a:lnTo>
                                        <a:pt x="326" y="62"/>
                                      </a:lnTo>
                                      <a:lnTo>
                                        <a:pt x="326" y="73"/>
                                      </a:lnTo>
                                      <a:lnTo>
                                        <a:pt x="406" y="73"/>
                                      </a:lnTo>
                                      <a:lnTo>
                                        <a:pt x="405" y="88"/>
                                      </a:lnTo>
                                      <a:lnTo>
                                        <a:pt x="403" y="103"/>
                                      </a:lnTo>
                                      <a:lnTo>
                                        <a:pt x="402" y="117"/>
                                      </a:lnTo>
                                      <a:lnTo>
                                        <a:pt x="401" y="129"/>
                                      </a:lnTo>
                                      <a:lnTo>
                                        <a:pt x="411" y="129"/>
                                      </a:lnTo>
                                      <a:lnTo>
                                        <a:pt x="413" y="112"/>
                                      </a:lnTo>
                                      <a:lnTo>
                                        <a:pt x="415" y="95"/>
                                      </a:lnTo>
                                      <a:lnTo>
                                        <a:pt x="416" y="78"/>
                                      </a:lnTo>
                                      <a:lnTo>
                                        <a:pt x="417" y="62"/>
                                      </a:lnTo>
                                      <a:lnTo>
                                        <a:pt x="409" y="62"/>
                                      </a:lnTo>
                                      <a:close/>
                                      <a:moveTo>
                                        <a:pt x="372" y="25"/>
                                      </a:moveTo>
                                      <a:lnTo>
                                        <a:pt x="362" y="25"/>
                                      </a:lnTo>
                                      <a:lnTo>
                                        <a:pt x="360" y="36"/>
                                      </a:lnTo>
                                      <a:lnTo>
                                        <a:pt x="357" y="62"/>
                                      </a:lnTo>
                                      <a:lnTo>
                                        <a:pt x="367" y="62"/>
                                      </a:lnTo>
                                      <a:lnTo>
                                        <a:pt x="371" y="36"/>
                                      </a:lnTo>
                                      <a:lnTo>
                                        <a:pt x="372" y="25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26" name="任意多边形 7"/>
                              <wps:cNvSpPr/>
                              <wps:spPr>
                                <a:xfrm>
                                  <a:off x="3629" y="2571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4" h="152">
                                      <a:moveTo>
                                        <a:pt x="120" y="6"/>
                                      </a:moveTo>
                                      <a:lnTo>
                                        <a:pt x="19" y="6"/>
                                      </a:lnTo>
                                      <a:lnTo>
                                        <a:pt x="19" y="65"/>
                                      </a:lnTo>
                                      <a:lnTo>
                                        <a:pt x="120" y="65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29" y="56"/>
                                      </a:lnTo>
                                      <a:lnTo>
                                        <a:pt x="29" y="40"/>
                                      </a:lnTo>
                                      <a:lnTo>
                                        <a:pt x="120" y="40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29" y="31"/>
                                      </a:lnTo>
                                      <a:lnTo>
                                        <a:pt x="29" y="15"/>
                                      </a:lnTo>
                                      <a:lnTo>
                                        <a:pt x="120" y="15"/>
                                      </a:lnTo>
                                      <a:lnTo>
                                        <a:pt x="120" y="6"/>
                                      </a:lnTo>
                                      <a:close/>
                                      <a:moveTo>
                                        <a:pt x="120" y="40"/>
                                      </a:moveTo>
                                      <a:lnTo>
                                        <a:pt x="109" y="40"/>
                                      </a:lnTo>
                                      <a:lnTo>
                                        <a:pt x="109" y="56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120" y="40"/>
                                      </a:lnTo>
                                      <a:close/>
                                      <a:moveTo>
                                        <a:pt x="120" y="15"/>
                                      </a:moveTo>
                                      <a:lnTo>
                                        <a:pt x="109" y="15"/>
                                      </a:lnTo>
                                      <a:lnTo>
                                        <a:pt x="109" y="31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120" y="15"/>
                                      </a:lnTo>
                                      <a:close/>
                                      <a:moveTo>
                                        <a:pt x="135" y="137"/>
                                      </a:moveTo>
                                      <a:lnTo>
                                        <a:pt x="2" y="137"/>
                                      </a:lnTo>
                                      <a:lnTo>
                                        <a:pt x="2" y="147"/>
                                      </a:lnTo>
                                      <a:lnTo>
                                        <a:pt x="135" y="147"/>
                                      </a:lnTo>
                                      <a:lnTo>
                                        <a:pt x="135" y="137"/>
                                      </a:lnTo>
                                      <a:close/>
                                      <a:moveTo>
                                        <a:pt x="74" y="118"/>
                                      </a:moveTo>
                                      <a:lnTo>
                                        <a:pt x="63" y="118"/>
                                      </a:lnTo>
                                      <a:lnTo>
                                        <a:pt x="63" y="137"/>
                                      </a:lnTo>
                                      <a:lnTo>
                                        <a:pt x="74" y="137"/>
                                      </a:lnTo>
                                      <a:lnTo>
                                        <a:pt x="74" y="118"/>
                                      </a:lnTo>
                                      <a:close/>
                                      <a:moveTo>
                                        <a:pt x="119" y="109"/>
                                      </a:moveTo>
                                      <a:lnTo>
                                        <a:pt x="20" y="109"/>
                                      </a:lnTo>
                                      <a:lnTo>
                                        <a:pt x="20" y="118"/>
                                      </a:lnTo>
                                      <a:lnTo>
                                        <a:pt x="119" y="118"/>
                                      </a:lnTo>
                                      <a:lnTo>
                                        <a:pt x="119" y="109"/>
                                      </a:lnTo>
                                      <a:close/>
                                      <a:moveTo>
                                        <a:pt x="29" y="65"/>
                                      </a:moveTo>
                                      <a:lnTo>
                                        <a:pt x="23" y="76"/>
                                      </a:lnTo>
                                      <a:lnTo>
                                        <a:pt x="17" y="87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0" y="104"/>
                                      </a:lnTo>
                                      <a:lnTo>
                                        <a:pt x="3" y="106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9" y="111"/>
                                      </a:lnTo>
                                      <a:lnTo>
                                        <a:pt x="15" y="106"/>
                                      </a:lnTo>
                                      <a:lnTo>
                                        <a:pt x="20" y="99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126" y="92"/>
                                      </a:lnTo>
                                      <a:lnTo>
                                        <a:pt x="126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34" y="78"/>
                                      </a:lnTo>
                                      <a:lnTo>
                                        <a:pt x="37" y="73"/>
                                      </a:lnTo>
                                      <a:lnTo>
                                        <a:pt x="39" y="68"/>
                                      </a:lnTo>
                                      <a:lnTo>
                                        <a:pt x="29" y="65"/>
                                      </a:lnTo>
                                      <a:close/>
                                      <a:moveTo>
                                        <a:pt x="74" y="92"/>
                                      </a:moveTo>
                                      <a:lnTo>
                                        <a:pt x="63" y="92"/>
                                      </a:lnTo>
                                      <a:lnTo>
                                        <a:pt x="63" y="109"/>
                                      </a:lnTo>
                                      <a:lnTo>
                                        <a:pt x="74" y="109"/>
                                      </a:lnTo>
                                      <a:lnTo>
                                        <a:pt x="74" y="92"/>
                                      </a:lnTo>
                                      <a:close/>
                                      <a:moveTo>
                                        <a:pt x="74" y="69"/>
                                      </a:moveTo>
                                      <a:lnTo>
                                        <a:pt x="63" y="69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74" y="69"/>
                                      </a:lnTo>
                                      <a:close/>
                                      <a:moveTo>
                                        <a:pt x="287" y="8"/>
                                      </a:moveTo>
                                      <a:lnTo>
                                        <a:pt x="235" y="8"/>
                                      </a:lnTo>
                                      <a:lnTo>
                                        <a:pt x="234" y="74"/>
                                      </a:lnTo>
                                      <a:lnTo>
                                        <a:pt x="234" y="87"/>
                                      </a:lnTo>
                                      <a:lnTo>
                                        <a:pt x="232" y="108"/>
                                      </a:lnTo>
                                      <a:lnTo>
                                        <a:pt x="228" y="128"/>
                                      </a:lnTo>
                                      <a:lnTo>
                                        <a:pt x="220" y="146"/>
                                      </a:lnTo>
                                      <a:lnTo>
                                        <a:pt x="223" y="147"/>
                                      </a:lnTo>
                                      <a:lnTo>
                                        <a:pt x="227" y="150"/>
                                      </a:lnTo>
                                      <a:lnTo>
                                        <a:pt x="228" y="152"/>
                                      </a:lnTo>
                                      <a:lnTo>
                                        <a:pt x="234" y="139"/>
                                      </a:lnTo>
                                      <a:lnTo>
                                        <a:pt x="239" y="125"/>
                                      </a:lnTo>
                                      <a:lnTo>
                                        <a:pt x="242" y="110"/>
                                      </a:lnTo>
                                      <a:lnTo>
                                        <a:pt x="243" y="95"/>
                                      </a:lnTo>
                                      <a:lnTo>
                                        <a:pt x="287" y="9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44" y="85"/>
                                      </a:lnTo>
                                      <a:lnTo>
                                        <a:pt x="244" y="74"/>
                                      </a:lnTo>
                                      <a:lnTo>
                                        <a:pt x="244" y="56"/>
                                      </a:lnTo>
                                      <a:lnTo>
                                        <a:pt x="287" y="5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44" y="46"/>
                                      </a:lnTo>
                                      <a:lnTo>
                                        <a:pt x="244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7" y="8"/>
                                      </a:lnTo>
                                      <a:close/>
                                      <a:moveTo>
                                        <a:pt x="174" y="115"/>
                                      </a:moveTo>
                                      <a:lnTo>
                                        <a:pt x="169" y="126"/>
                                      </a:lnTo>
                                      <a:lnTo>
                                        <a:pt x="161" y="137"/>
                                      </a:lnTo>
                                      <a:lnTo>
                                        <a:pt x="152" y="145"/>
                                      </a:lnTo>
                                      <a:lnTo>
                                        <a:pt x="155" y="146"/>
                                      </a:lnTo>
                                      <a:lnTo>
                                        <a:pt x="159" y="150"/>
                                      </a:lnTo>
                                      <a:lnTo>
                                        <a:pt x="161" y="151"/>
                                      </a:lnTo>
                                      <a:lnTo>
                                        <a:pt x="167" y="144"/>
                                      </a:lnTo>
                                      <a:lnTo>
                                        <a:pt x="173" y="136"/>
                                      </a:lnTo>
                                      <a:lnTo>
                                        <a:pt x="179" y="127"/>
                                      </a:lnTo>
                                      <a:lnTo>
                                        <a:pt x="183" y="118"/>
                                      </a:lnTo>
                                      <a:lnTo>
                                        <a:pt x="174" y="115"/>
                                      </a:lnTo>
                                      <a:close/>
                                      <a:moveTo>
                                        <a:pt x="287" y="95"/>
                                      </a:moveTo>
                                      <a:lnTo>
                                        <a:pt x="277" y="95"/>
                                      </a:lnTo>
                                      <a:lnTo>
                                        <a:pt x="277" y="139"/>
                                      </a:lnTo>
                                      <a:lnTo>
                                        <a:pt x="276" y="140"/>
                                      </a:lnTo>
                                      <a:lnTo>
                                        <a:pt x="272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57" y="143"/>
                                      </a:lnTo>
                                      <a:lnTo>
                                        <a:pt x="258" y="148"/>
                                      </a:lnTo>
                                      <a:lnTo>
                                        <a:pt x="259" y="151"/>
                                      </a:lnTo>
                                      <a:lnTo>
                                        <a:pt x="270" y="151"/>
                                      </a:lnTo>
                                      <a:lnTo>
                                        <a:pt x="277" y="150"/>
                                      </a:lnTo>
                                      <a:lnTo>
                                        <a:pt x="281" y="149"/>
                                      </a:lnTo>
                                      <a:lnTo>
                                        <a:pt x="285" y="147"/>
                                      </a:lnTo>
                                      <a:lnTo>
                                        <a:pt x="287" y="143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64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87" y="95"/>
                                      </a:lnTo>
                                      <a:close/>
                                      <a:moveTo>
                                        <a:pt x="203" y="115"/>
                                      </a:moveTo>
                                      <a:lnTo>
                                        <a:pt x="195" y="120"/>
                                      </a:lnTo>
                                      <a:lnTo>
                                        <a:pt x="201" y="127"/>
                                      </a:lnTo>
                                      <a:lnTo>
                                        <a:pt x="208" y="138"/>
                                      </a:lnTo>
                                      <a:lnTo>
                                        <a:pt x="211" y="145"/>
                                      </a:lnTo>
                                      <a:lnTo>
                                        <a:pt x="219" y="140"/>
                                      </a:lnTo>
                                      <a:lnTo>
                                        <a:pt x="216" y="133"/>
                                      </a:lnTo>
                                      <a:lnTo>
                                        <a:pt x="209" y="123"/>
                                      </a:lnTo>
                                      <a:lnTo>
                                        <a:pt x="203" y="115"/>
                                      </a:lnTo>
                                      <a:close/>
                                      <a:moveTo>
                                        <a:pt x="227" y="101"/>
                                      </a:moveTo>
                                      <a:lnTo>
                                        <a:pt x="152" y="101"/>
                                      </a:lnTo>
                                      <a:lnTo>
                                        <a:pt x="152" y="111"/>
                                      </a:lnTo>
                                      <a:lnTo>
                                        <a:pt x="227" y="111"/>
                                      </a:lnTo>
                                      <a:lnTo>
                                        <a:pt x="227" y="101"/>
                                      </a:lnTo>
                                      <a:close/>
                                      <a:moveTo>
                                        <a:pt x="176" y="32"/>
                                      </a:moveTo>
                                      <a:lnTo>
                                        <a:pt x="167" y="32"/>
                                      </a:lnTo>
                                      <a:lnTo>
                                        <a:pt x="167" y="101"/>
                                      </a:lnTo>
                                      <a:lnTo>
                                        <a:pt x="176" y="101"/>
                                      </a:lnTo>
                                      <a:lnTo>
                                        <a:pt x="176" y="83"/>
                                      </a:lnTo>
                                      <a:lnTo>
                                        <a:pt x="215" y="83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176" y="74"/>
                                      </a:lnTo>
                                      <a:lnTo>
                                        <a:pt x="176" y="57"/>
                                      </a:lnTo>
                                      <a:lnTo>
                                        <a:pt x="215" y="57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176" y="48"/>
                                      </a:lnTo>
                                      <a:lnTo>
                                        <a:pt x="176" y="32"/>
                                      </a:lnTo>
                                      <a:close/>
                                      <a:moveTo>
                                        <a:pt x="215" y="83"/>
                                      </a:moveTo>
                                      <a:lnTo>
                                        <a:pt x="206" y="83"/>
                                      </a:lnTo>
                                      <a:lnTo>
                                        <a:pt x="206" y="101"/>
                                      </a:lnTo>
                                      <a:lnTo>
                                        <a:pt x="215" y="101"/>
                                      </a:lnTo>
                                      <a:lnTo>
                                        <a:pt x="215" y="83"/>
                                      </a:lnTo>
                                      <a:close/>
                                      <a:moveTo>
                                        <a:pt x="287" y="56"/>
                                      </a:moveTo>
                                      <a:lnTo>
                                        <a:pt x="277" y="56"/>
                                      </a:lnTo>
                                      <a:lnTo>
                                        <a:pt x="277" y="8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87" y="56"/>
                                      </a:lnTo>
                                      <a:close/>
                                      <a:moveTo>
                                        <a:pt x="215" y="57"/>
                                      </a:moveTo>
                                      <a:lnTo>
                                        <a:pt x="206" y="57"/>
                                      </a:lnTo>
                                      <a:lnTo>
                                        <a:pt x="206" y="74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215" y="57"/>
                                      </a:lnTo>
                                      <a:close/>
                                      <a:moveTo>
                                        <a:pt x="215" y="32"/>
                                      </a:moveTo>
                                      <a:lnTo>
                                        <a:pt x="206" y="32"/>
                                      </a:lnTo>
                                      <a:lnTo>
                                        <a:pt x="206" y="48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215" y="32"/>
                                      </a:lnTo>
                                      <a:close/>
                                      <a:moveTo>
                                        <a:pt x="287" y="18"/>
                                      </a:moveTo>
                                      <a:lnTo>
                                        <a:pt x="277" y="18"/>
                                      </a:lnTo>
                                      <a:lnTo>
                                        <a:pt x="277" y="4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87" y="18"/>
                                      </a:lnTo>
                                      <a:close/>
                                      <a:moveTo>
                                        <a:pt x="227" y="22"/>
                                      </a:moveTo>
                                      <a:lnTo>
                                        <a:pt x="154" y="22"/>
                                      </a:lnTo>
                                      <a:lnTo>
                                        <a:pt x="154" y="32"/>
                                      </a:lnTo>
                                      <a:lnTo>
                                        <a:pt x="227" y="32"/>
                                      </a:lnTo>
                                      <a:lnTo>
                                        <a:pt x="227" y="22"/>
                                      </a:lnTo>
                                      <a:close/>
                                      <a:moveTo>
                                        <a:pt x="176" y="2"/>
                                      </a:moveTo>
                                      <a:lnTo>
                                        <a:pt x="167" y="2"/>
                                      </a:lnTo>
                                      <a:lnTo>
                                        <a:pt x="167" y="22"/>
                                      </a:lnTo>
                                      <a:lnTo>
                                        <a:pt x="176" y="22"/>
                                      </a:lnTo>
                                      <a:lnTo>
                                        <a:pt x="176" y="2"/>
                                      </a:lnTo>
                                      <a:close/>
                                      <a:moveTo>
                                        <a:pt x="215" y="2"/>
                                      </a:moveTo>
                                      <a:lnTo>
                                        <a:pt x="206" y="2"/>
                                      </a:lnTo>
                                      <a:lnTo>
                                        <a:pt x="206" y="22"/>
                                      </a:lnTo>
                                      <a:lnTo>
                                        <a:pt x="215" y="22"/>
                                      </a:lnTo>
                                      <a:lnTo>
                                        <a:pt x="215" y="2"/>
                                      </a:lnTo>
                                      <a:close/>
                                      <a:moveTo>
                                        <a:pt x="443" y="44"/>
                                      </a:moveTo>
                                      <a:lnTo>
                                        <a:pt x="308" y="44"/>
                                      </a:lnTo>
                                      <a:lnTo>
                                        <a:pt x="308" y="55"/>
                                      </a:lnTo>
                                      <a:lnTo>
                                        <a:pt x="443" y="55"/>
                                      </a:lnTo>
                                      <a:lnTo>
                                        <a:pt x="443" y="44"/>
                                      </a:lnTo>
                                      <a:close/>
                                      <a:moveTo>
                                        <a:pt x="347" y="75"/>
                                      </a:moveTo>
                                      <a:lnTo>
                                        <a:pt x="338" y="94"/>
                                      </a:lnTo>
                                      <a:lnTo>
                                        <a:pt x="328" y="112"/>
                                      </a:lnTo>
                                      <a:lnTo>
                                        <a:pt x="317" y="129"/>
                                      </a:lnTo>
                                      <a:lnTo>
                                        <a:pt x="306" y="143"/>
                                      </a:lnTo>
                                      <a:lnTo>
                                        <a:pt x="309" y="145"/>
                                      </a:lnTo>
                                      <a:lnTo>
                                        <a:pt x="314" y="148"/>
                                      </a:lnTo>
                                      <a:lnTo>
                                        <a:pt x="316" y="150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38" y="118"/>
                                      </a:lnTo>
                                      <a:lnTo>
                                        <a:pt x="348" y="99"/>
                                      </a:lnTo>
                                      <a:lnTo>
                                        <a:pt x="358" y="79"/>
                                      </a:lnTo>
                                      <a:lnTo>
                                        <a:pt x="347" y="75"/>
                                      </a:lnTo>
                                      <a:close/>
                                      <a:moveTo>
                                        <a:pt x="402" y="74"/>
                                      </a:moveTo>
                                      <a:lnTo>
                                        <a:pt x="392" y="79"/>
                                      </a:lnTo>
                                      <a:lnTo>
                                        <a:pt x="404" y="97"/>
                                      </a:lnTo>
                                      <a:lnTo>
                                        <a:pt x="415" y="116"/>
                                      </a:lnTo>
                                      <a:lnTo>
                                        <a:pt x="426" y="134"/>
                                      </a:lnTo>
                                      <a:lnTo>
                                        <a:pt x="434" y="149"/>
                                      </a:lnTo>
                                      <a:lnTo>
                                        <a:pt x="444" y="143"/>
                                      </a:lnTo>
                                      <a:lnTo>
                                        <a:pt x="436" y="128"/>
                                      </a:lnTo>
                                      <a:lnTo>
                                        <a:pt x="425" y="110"/>
                                      </a:lnTo>
                                      <a:lnTo>
                                        <a:pt x="413" y="92"/>
                                      </a:lnTo>
                                      <a:lnTo>
                                        <a:pt x="402" y="74"/>
                                      </a:lnTo>
                                      <a:close/>
                                      <a:moveTo>
                                        <a:pt x="372" y="0"/>
                                      </a:moveTo>
                                      <a:lnTo>
                                        <a:pt x="362" y="4"/>
                                      </a:lnTo>
                                      <a:lnTo>
                                        <a:pt x="367" y="15"/>
                                      </a:lnTo>
                                      <a:lnTo>
                                        <a:pt x="373" y="31"/>
                                      </a:lnTo>
                                      <a:lnTo>
                                        <a:pt x="376" y="40"/>
                                      </a:lnTo>
                                      <a:lnTo>
                                        <a:pt x="387" y="35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377" y="11"/>
                                      </a:lnTo>
                                      <a:lnTo>
                                        <a:pt x="3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27" name="任意多边形 8"/>
                              <wps:cNvSpPr/>
                              <wps:spPr>
                                <a:xfrm>
                                  <a:off x="4095" y="2572"/>
                                  <a:ext cx="27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2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25" y="9"/>
                                      </a:moveTo>
                                      <a:lnTo>
                                        <a:pt x="326" y="9"/>
                                      </a:lnTo>
                                      <a:lnTo>
                                        <a:pt x="326" y="147"/>
                                      </a:lnTo>
                                      <a:lnTo>
                                        <a:pt x="336" y="147"/>
                                      </a:lnTo>
                                      <a:lnTo>
                                        <a:pt x="336" y="137"/>
                                      </a:lnTo>
                                      <a:lnTo>
                                        <a:pt x="425" y="137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336" y="126"/>
                                      </a:lnTo>
                                      <a:lnTo>
                                        <a:pt x="336" y="78"/>
                                      </a:lnTo>
                                      <a:lnTo>
                                        <a:pt x="425" y="78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336" y="67"/>
                                      </a:lnTo>
                                      <a:lnTo>
                                        <a:pt x="336" y="20"/>
                                      </a:lnTo>
                                      <a:lnTo>
                                        <a:pt x="425" y="20"/>
                                      </a:lnTo>
                                      <a:lnTo>
                                        <a:pt x="425" y="9"/>
                                      </a:lnTo>
                                      <a:close/>
                                      <a:moveTo>
                                        <a:pt x="425" y="137"/>
                                      </a:moveTo>
                                      <a:lnTo>
                                        <a:pt x="414" y="137"/>
                                      </a:lnTo>
                                      <a:lnTo>
                                        <a:pt x="414" y="147"/>
                                      </a:lnTo>
                                      <a:lnTo>
                                        <a:pt x="425" y="147"/>
                                      </a:lnTo>
                                      <a:lnTo>
                                        <a:pt x="425" y="137"/>
                                      </a:lnTo>
                                      <a:close/>
                                      <a:moveTo>
                                        <a:pt x="425" y="78"/>
                                      </a:moveTo>
                                      <a:lnTo>
                                        <a:pt x="414" y="78"/>
                                      </a:lnTo>
                                      <a:lnTo>
                                        <a:pt x="414" y="126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425" y="78"/>
                                      </a:lnTo>
                                      <a:close/>
                                      <a:moveTo>
                                        <a:pt x="425" y="20"/>
                                      </a:moveTo>
                                      <a:lnTo>
                                        <a:pt x="414" y="20"/>
                                      </a:lnTo>
                                      <a:lnTo>
                                        <a:pt x="414" y="67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425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</wpg:grpSp>
                        </wpg:grpSp>
                        <wps:wsp>
                          <wps:cNvPr id="1479" name="任意多边形 1479"/>
                          <wps:cNvSpPr/>
                          <wps:spPr>
                            <a:xfrm>
                              <a:off x="1008" y="7252"/>
                              <a:ext cx="380" cy="18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0" h="487">
                                  <a:moveTo>
                                    <a:pt x="0" y="17"/>
                                  </a:moveTo>
                                  <a:lnTo>
                                    <a:pt x="2" y="38"/>
                                  </a:lnTo>
                                  <a:lnTo>
                                    <a:pt x="3" y="57"/>
                                  </a:lnTo>
                                  <a:lnTo>
                                    <a:pt x="4" y="74"/>
                                  </a:lnTo>
                                  <a:lnTo>
                                    <a:pt x="4" y="79"/>
                                  </a:lnTo>
                                  <a:lnTo>
                                    <a:pt x="4" y="396"/>
                                  </a:lnTo>
                                  <a:lnTo>
                                    <a:pt x="4" y="413"/>
                                  </a:lnTo>
                                  <a:lnTo>
                                    <a:pt x="3" y="433"/>
                                  </a:lnTo>
                                  <a:lnTo>
                                    <a:pt x="2" y="455"/>
                                  </a:lnTo>
                                  <a:lnTo>
                                    <a:pt x="0" y="479"/>
                                  </a:lnTo>
                                  <a:lnTo>
                                    <a:pt x="14" y="478"/>
                                  </a:lnTo>
                                  <a:lnTo>
                                    <a:pt x="24" y="478"/>
                                  </a:lnTo>
                                  <a:lnTo>
                                    <a:pt x="54" y="478"/>
                                  </a:lnTo>
                                  <a:lnTo>
                                    <a:pt x="54" y="462"/>
                                  </a:lnTo>
                                  <a:lnTo>
                                    <a:pt x="53" y="455"/>
                                  </a:lnTo>
                                  <a:lnTo>
                                    <a:pt x="53" y="422"/>
                                  </a:lnTo>
                                  <a:lnTo>
                                    <a:pt x="427" y="422"/>
                                  </a:lnTo>
                                  <a:lnTo>
                                    <a:pt x="427" y="413"/>
                                  </a:lnTo>
                                  <a:lnTo>
                                    <a:pt x="427" y="396"/>
                                  </a:lnTo>
                                  <a:lnTo>
                                    <a:pt x="427" y="378"/>
                                  </a:lnTo>
                                  <a:lnTo>
                                    <a:pt x="53" y="378"/>
                                  </a:lnTo>
                                  <a:lnTo>
                                    <a:pt x="53" y="309"/>
                                  </a:lnTo>
                                  <a:lnTo>
                                    <a:pt x="133" y="309"/>
                                  </a:lnTo>
                                  <a:lnTo>
                                    <a:pt x="135" y="306"/>
                                  </a:lnTo>
                                  <a:lnTo>
                                    <a:pt x="136" y="305"/>
                                  </a:lnTo>
                                  <a:lnTo>
                                    <a:pt x="53" y="305"/>
                                  </a:lnTo>
                                  <a:lnTo>
                                    <a:pt x="53" y="69"/>
                                  </a:lnTo>
                                  <a:lnTo>
                                    <a:pt x="427" y="69"/>
                                  </a:lnTo>
                                  <a:lnTo>
                                    <a:pt x="428" y="61"/>
                                  </a:lnTo>
                                  <a:lnTo>
                                    <a:pt x="429" y="41"/>
                                  </a:lnTo>
                                  <a:lnTo>
                                    <a:pt x="430" y="20"/>
                                  </a:lnTo>
                                  <a:lnTo>
                                    <a:pt x="68" y="20"/>
                                  </a:lnTo>
                                  <a:lnTo>
                                    <a:pt x="51" y="20"/>
                                  </a:lnTo>
                                  <a:lnTo>
                                    <a:pt x="34" y="19"/>
                                  </a:lnTo>
                                  <a:lnTo>
                                    <a:pt x="17" y="18"/>
                                  </a:lnTo>
                                  <a:lnTo>
                                    <a:pt x="0" y="17"/>
                                  </a:lnTo>
                                  <a:close/>
                                  <a:moveTo>
                                    <a:pt x="54" y="478"/>
                                  </a:moveTo>
                                  <a:lnTo>
                                    <a:pt x="33" y="478"/>
                                  </a:lnTo>
                                  <a:lnTo>
                                    <a:pt x="41" y="478"/>
                                  </a:lnTo>
                                  <a:lnTo>
                                    <a:pt x="54" y="479"/>
                                  </a:lnTo>
                                  <a:lnTo>
                                    <a:pt x="54" y="478"/>
                                  </a:lnTo>
                                  <a:close/>
                                  <a:moveTo>
                                    <a:pt x="427" y="422"/>
                                  </a:moveTo>
                                  <a:lnTo>
                                    <a:pt x="375" y="422"/>
                                  </a:lnTo>
                                  <a:lnTo>
                                    <a:pt x="375" y="448"/>
                                  </a:lnTo>
                                  <a:lnTo>
                                    <a:pt x="374" y="462"/>
                                  </a:lnTo>
                                  <a:lnTo>
                                    <a:pt x="374" y="471"/>
                                  </a:lnTo>
                                  <a:lnTo>
                                    <a:pt x="374" y="476"/>
                                  </a:lnTo>
                                  <a:lnTo>
                                    <a:pt x="388" y="475"/>
                                  </a:lnTo>
                                  <a:lnTo>
                                    <a:pt x="397" y="474"/>
                                  </a:lnTo>
                                  <a:lnTo>
                                    <a:pt x="430" y="474"/>
                                  </a:lnTo>
                                  <a:lnTo>
                                    <a:pt x="429" y="453"/>
                                  </a:lnTo>
                                  <a:lnTo>
                                    <a:pt x="428" y="432"/>
                                  </a:lnTo>
                                  <a:lnTo>
                                    <a:pt x="427" y="422"/>
                                  </a:lnTo>
                                  <a:close/>
                                  <a:moveTo>
                                    <a:pt x="430" y="474"/>
                                  </a:moveTo>
                                  <a:lnTo>
                                    <a:pt x="407" y="474"/>
                                  </a:lnTo>
                                  <a:lnTo>
                                    <a:pt x="417" y="475"/>
                                  </a:lnTo>
                                  <a:lnTo>
                                    <a:pt x="431" y="476"/>
                                  </a:lnTo>
                                  <a:lnTo>
                                    <a:pt x="430" y="474"/>
                                  </a:lnTo>
                                  <a:close/>
                                  <a:moveTo>
                                    <a:pt x="427" y="69"/>
                                  </a:moveTo>
                                  <a:lnTo>
                                    <a:pt x="287" y="69"/>
                                  </a:lnTo>
                                  <a:lnTo>
                                    <a:pt x="375" y="69"/>
                                  </a:lnTo>
                                  <a:lnTo>
                                    <a:pt x="375" y="378"/>
                                  </a:lnTo>
                                  <a:lnTo>
                                    <a:pt x="427" y="378"/>
                                  </a:lnTo>
                                  <a:lnTo>
                                    <a:pt x="427" y="79"/>
                                  </a:lnTo>
                                  <a:lnTo>
                                    <a:pt x="427" y="74"/>
                                  </a:lnTo>
                                  <a:lnTo>
                                    <a:pt x="427" y="69"/>
                                  </a:lnTo>
                                  <a:close/>
                                  <a:moveTo>
                                    <a:pt x="133" y="309"/>
                                  </a:moveTo>
                                  <a:lnTo>
                                    <a:pt x="53" y="309"/>
                                  </a:lnTo>
                                  <a:lnTo>
                                    <a:pt x="64" y="312"/>
                                  </a:lnTo>
                                  <a:lnTo>
                                    <a:pt x="71" y="315"/>
                                  </a:lnTo>
                                  <a:lnTo>
                                    <a:pt x="77" y="319"/>
                                  </a:lnTo>
                                  <a:lnTo>
                                    <a:pt x="84" y="323"/>
                                  </a:lnTo>
                                  <a:lnTo>
                                    <a:pt x="92" y="332"/>
                                  </a:lnTo>
                                  <a:lnTo>
                                    <a:pt x="102" y="344"/>
                                  </a:lnTo>
                                  <a:lnTo>
                                    <a:pt x="117" y="328"/>
                                  </a:lnTo>
                                  <a:lnTo>
                                    <a:pt x="133" y="309"/>
                                  </a:lnTo>
                                  <a:close/>
                                  <a:moveTo>
                                    <a:pt x="287" y="69"/>
                                  </a:moveTo>
                                  <a:lnTo>
                                    <a:pt x="239" y="69"/>
                                  </a:lnTo>
                                  <a:lnTo>
                                    <a:pt x="239" y="280"/>
                                  </a:lnTo>
                                  <a:lnTo>
                                    <a:pt x="243" y="297"/>
                                  </a:lnTo>
                                  <a:lnTo>
                                    <a:pt x="255" y="309"/>
                                  </a:lnTo>
                                  <a:lnTo>
                                    <a:pt x="274" y="316"/>
                                  </a:lnTo>
                                  <a:lnTo>
                                    <a:pt x="301" y="318"/>
                                  </a:lnTo>
                                  <a:lnTo>
                                    <a:pt x="314" y="318"/>
                                  </a:lnTo>
                                  <a:lnTo>
                                    <a:pt x="327" y="318"/>
                                  </a:lnTo>
                                  <a:lnTo>
                                    <a:pt x="340" y="318"/>
                                  </a:lnTo>
                                  <a:lnTo>
                                    <a:pt x="355" y="317"/>
                                  </a:lnTo>
                                  <a:lnTo>
                                    <a:pt x="355" y="305"/>
                                  </a:lnTo>
                                  <a:lnTo>
                                    <a:pt x="357" y="293"/>
                                  </a:lnTo>
                                  <a:lnTo>
                                    <a:pt x="360" y="280"/>
                                  </a:lnTo>
                                  <a:lnTo>
                                    <a:pt x="363" y="270"/>
                                  </a:lnTo>
                                  <a:lnTo>
                                    <a:pt x="300" y="270"/>
                                  </a:lnTo>
                                  <a:lnTo>
                                    <a:pt x="295" y="269"/>
                                  </a:lnTo>
                                  <a:lnTo>
                                    <a:pt x="292" y="267"/>
                                  </a:lnTo>
                                  <a:lnTo>
                                    <a:pt x="289" y="265"/>
                                  </a:lnTo>
                                  <a:lnTo>
                                    <a:pt x="287" y="260"/>
                                  </a:lnTo>
                                  <a:lnTo>
                                    <a:pt x="287" y="69"/>
                                  </a:lnTo>
                                  <a:close/>
                                  <a:moveTo>
                                    <a:pt x="185" y="69"/>
                                  </a:moveTo>
                                  <a:lnTo>
                                    <a:pt x="137" y="69"/>
                                  </a:lnTo>
                                  <a:lnTo>
                                    <a:pt x="137" y="88"/>
                                  </a:lnTo>
                                  <a:lnTo>
                                    <a:pt x="137" y="106"/>
                                  </a:lnTo>
                                  <a:lnTo>
                                    <a:pt x="137" y="133"/>
                                  </a:lnTo>
                                  <a:lnTo>
                                    <a:pt x="133" y="192"/>
                                  </a:lnTo>
                                  <a:lnTo>
                                    <a:pt x="120" y="239"/>
                                  </a:lnTo>
                                  <a:lnTo>
                                    <a:pt x="98" y="274"/>
                                  </a:lnTo>
                                  <a:lnTo>
                                    <a:pt x="68" y="298"/>
                                  </a:lnTo>
                                  <a:lnTo>
                                    <a:pt x="53" y="305"/>
                                  </a:lnTo>
                                  <a:lnTo>
                                    <a:pt x="136" y="305"/>
                                  </a:lnTo>
                                  <a:lnTo>
                                    <a:pt x="150" y="283"/>
                                  </a:lnTo>
                                  <a:lnTo>
                                    <a:pt x="162" y="261"/>
                                  </a:lnTo>
                                  <a:lnTo>
                                    <a:pt x="170" y="238"/>
                                  </a:lnTo>
                                  <a:lnTo>
                                    <a:pt x="176" y="213"/>
                                  </a:lnTo>
                                  <a:lnTo>
                                    <a:pt x="180" y="186"/>
                                  </a:lnTo>
                                  <a:lnTo>
                                    <a:pt x="182" y="155"/>
                                  </a:lnTo>
                                  <a:lnTo>
                                    <a:pt x="183" y="120"/>
                                  </a:lnTo>
                                  <a:lnTo>
                                    <a:pt x="183" y="106"/>
                                  </a:lnTo>
                                  <a:lnTo>
                                    <a:pt x="184" y="93"/>
                                  </a:lnTo>
                                  <a:lnTo>
                                    <a:pt x="184" y="81"/>
                                  </a:lnTo>
                                  <a:lnTo>
                                    <a:pt x="185" y="69"/>
                                  </a:lnTo>
                                  <a:close/>
                                  <a:moveTo>
                                    <a:pt x="364" y="266"/>
                                  </a:moveTo>
                                  <a:lnTo>
                                    <a:pt x="350" y="268"/>
                                  </a:lnTo>
                                  <a:lnTo>
                                    <a:pt x="336" y="269"/>
                                  </a:lnTo>
                                  <a:lnTo>
                                    <a:pt x="322" y="269"/>
                                  </a:lnTo>
                                  <a:lnTo>
                                    <a:pt x="307" y="270"/>
                                  </a:lnTo>
                                  <a:lnTo>
                                    <a:pt x="363" y="270"/>
                                  </a:lnTo>
                                  <a:lnTo>
                                    <a:pt x="364" y="266"/>
                                  </a:lnTo>
                                  <a:close/>
                                  <a:moveTo>
                                    <a:pt x="431" y="17"/>
                                  </a:moveTo>
                                  <a:lnTo>
                                    <a:pt x="417" y="18"/>
                                  </a:lnTo>
                                  <a:lnTo>
                                    <a:pt x="403" y="19"/>
                                  </a:lnTo>
                                  <a:lnTo>
                                    <a:pt x="390" y="20"/>
                                  </a:lnTo>
                                  <a:lnTo>
                                    <a:pt x="377" y="20"/>
                                  </a:lnTo>
                                  <a:lnTo>
                                    <a:pt x="430" y="20"/>
                                  </a:lnTo>
                                  <a:lnTo>
                                    <a:pt x="431" y="17"/>
                                  </a:lnTo>
                                  <a:close/>
                                  <a:moveTo>
                                    <a:pt x="693" y="0"/>
                                  </a:moveTo>
                                  <a:lnTo>
                                    <a:pt x="697" y="73"/>
                                  </a:lnTo>
                                  <a:lnTo>
                                    <a:pt x="697" y="181"/>
                                  </a:lnTo>
                                  <a:lnTo>
                                    <a:pt x="695" y="236"/>
                                  </a:lnTo>
                                  <a:lnTo>
                                    <a:pt x="691" y="285"/>
                                  </a:lnTo>
                                  <a:lnTo>
                                    <a:pt x="683" y="326"/>
                                  </a:lnTo>
                                  <a:lnTo>
                                    <a:pt x="673" y="360"/>
                                  </a:lnTo>
                                  <a:lnTo>
                                    <a:pt x="660" y="385"/>
                                  </a:lnTo>
                                  <a:lnTo>
                                    <a:pt x="643" y="408"/>
                                  </a:lnTo>
                                  <a:lnTo>
                                    <a:pt x="622" y="429"/>
                                  </a:lnTo>
                                  <a:lnTo>
                                    <a:pt x="597" y="450"/>
                                  </a:lnTo>
                                  <a:lnTo>
                                    <a:pt x="586" y="458"/>
                                  </a:lnTo>
                                  <a:lnTo>
                                    <a:pt x="593" y="458"/>
                                  </a:lnTo>
                                  <a:lnTo>
                                    <a:pt x="603" y="461"/>
                                  </a:lnTo>
                                  <a:lnTo>
                                    <a:pt x="627" y="472"/>
                                  </a:lnTo>
                                  <a:lnTo>
                                    <a:pt x="638" y="479"/>
                                  </a:lnTo>
                                  <a:lnTo>
                                    <a:pt x="646" y="487"/>
                                  </a:lnTo>
                                  <a:lnTo>
                                    <a:pt x="654" y="478"/>
                                  </a:lnTo>
                                  <a:lnTo>
                                    <a:pt x="673" y="456"/>
                                  </a:lnTo>
                                  <a:lnTo>
                                    <a:pt x="689" y="433"/>
                                  </a:lnTo>
                                  <a:lnTo>
                                    <a:pt x="703" y="409"/>
                                  </a:lnTo>
                                  <a:lnTo>
                                    <a:pt x="715" y="386"/>
                                  </a:lnTo>
                                  <a:lnTo>
                                    <a:pt x="723" y="367"/>
                                  </a:lnTo>
                                  <a:lnTo>
                                    <a:pt x="729" y="346"/>
                                  </a:lnTo>
                                  <a:lnTo>
                                    <a:pt x="736" y="323"/>
                                  </a:lnTo>
                                  <a:lnTo>
                                    <a:pt x="742" y="297"/>
                                  </a:lnTo>
                                  <a:lnTo>
                                    <a:pt x="1006" y="297"/>
                                  </a:lnTo>
                                  <a:lnTo>
                                    <a:pt x="1006" y="253"/>
                                  </a:lnTo>
                                  <a:lnTo>
                                    <a:pt x="746" y="253"/>
                                  </a:lnTo>
                                  <a:lnTo>
                                    <a:pt x="748" y="173"/>
                                  </a:lnTo>
                                  <a:lnTo>
                                    <a:pt x="1006" y="173"/>
                                  </a:lnTo>
                                  <a:lnTo>
                                    <a:pt x="1006" y="129"/>
                                  </a:lnTo>
                                  <a:lnTo>
                                    <a:pt x="748" y="129"/>
                                  </a:lnTo>
                                  <a:lnTo>
                                    <a:pt x="748" y="49"/>
                                  </a:lnTo>
                                  <a:lnTo>
                                    <a:pt x="1006" y="49"/>
                                  </a:lnTo>
                                  <a:lnTo>
                                    <a:pt x="1007" y="44"/>
                                  </a:lnTo>
                                  <a:lnTo>
                                    <a:pt x="1008" y="25"/>
                                  </a:lnTo>
                                  <a:lnTo>
                                    <a:pt x="1009" y="4"/>
                                  </a:lnTo>
                                  <a:lnTo>
                                    <a:pt x="766" y="4"/>
                                  </a:lnTo>
                                  <a:lnTo>
                                    <a:pt x="752" y="4"/>
                                  </a:lnTo>
                                  <a:lnTo>
                                    <a:pt x="735" y="3"/>
                                  </a:lnTo>
                                  <a:lnTo>
                                    <a:pt x="715" y="2"/>
                                  </a:lnTo>
                                  <a:lnTo>
                                    <a:pt x="693" y="0"/>
                                  </a:lnTo>
                                  <a:close/>
                                  <a:moveTo>
                                    <a:pt x="884" y="412"/>
                                  </a:moveTo>
                                  <a:lnTo>
                                    <a:pt x="890" y="424"/>
                                  </a:lnTo>
                                  <a:lnTo>
                                    <a:pt x="895" y="435"/>
                                  </a:lnTo>
                                  <a:lnTo>
                                    <a:pt x="899" y="443"/>
                                  </a:lnTo>
                                  <a:lnTo>
                                    <a:pt x="901" y="450"/>
                                  </a:lnTo>
                                  <a:lnTo>
                                    <a:pt x="903" y="456"/>
                                  </a:lnTo>
                                  <a:lnTo>
                                    <a:pt x="904" y="467"/>
                                  </a:lnTo>
                                  <a:lnTo>
                                    <a:pt x="904" y="481"/>
                                  </a:lnTo>
                                  <a:lnTo>
                                    <a:pt x="939" y="478"/>
                                  </a:lnTo>
                                  <a:lnTo>
                                    <a:pt x="967" y="473"/>
                                  </a:lnTo>
                                  <a:lnTo>
                                    <a:pt x="987" y="465"/>
                                  </a:lnTo>
                                  <a:lnTo>
                                    <a:pt x="1001" y="454"/>
                                  </a:lnTo>
                                  <a:lnTo>
                                    <a:pt x="1003" y="450"/>
                                  </a:lnTo>
                                  <a:lnTo>
                                    <a:pt x="1004" y="440"/>
                                  </a:lnTo>
                                  <a:lnTo>
                                    <a:pt x="1005" y="426"/>
                                  </a:lnTo>
                                  <a:lnTo>
                                    <a:pt x="1005" y="418"/>
                                  </a:lnTo>
                                  <a:lnTo>
                                    <a:pt x="923" y="418"/>
                                  </a:lnTo>
                                  <a:lnTo>
                                    <a:pt x="919" y="418"/>
                                  </a:lnTo>
                                  <a:lnTo>
                                    <a:pt x="914" y="416"/>
                                  </a:lnTo>
                                  <a:lnTo>
                                    <a:pt x="890" y="413"/>
                                  </a:lnTo>
                                  <a:lnTo>
                                    <a:pt x="884" y="412"/>
                                  </a:lnTo>
                                  <a:close/>
                                  <a:moveTo>
                                    <a:pt x="1006" y="297"/>
                                  </a:moveTo>
                                  <a:lnTo>
                                    <a:pt x="954" y="297"/>
                                  </a:lnTo>
                                  <a:lnTo>
                                    <a:pt x="954" y="403"/>
                                  </a:lnTo>
                                  <a:lnTo>
                                    <a:pt x="952" y="411"/>
                                  </a:lnTo>
                                  <a:lnTo>
                                    <a:pt x="948" y="414"/>
                                  </a:lnTo>
                                  <a:lnTo>
                                    <a:pt x="943" y="417"/>
                                  </a:lnTo>
                                  <a:lnTo>
                                    <a:pt x="936" y="418"/>
                                  </a:lnTo>
                                  <a:lnTo>
                                    <a:pt x="1005" y="418"/>
                                  </a:lnTo>
                                  <a:lnTo>
                                    <a:pt x="1005" y="411"/>
                                  </a:lnTo>
                                  <a:lnTo>
                                    <a:pt x="1006" y="297"/>
                                  </a:lnTo>
                                  <a:close/>
                                  <a:moveTo>
                                    <a:pt x="1006" y="173"/>
                                  </a:moveTo>
                                  <a:lnTo>
                                    <a:pt x="954" y="173"/>
                                  </a:lnTo>
                                  <a:lnTo>
                                    <a:pt x="954" y="253"/>
                                  </a:lnTo>
                                  <a:lnTo>
                                    <a:pt x="1006" y="253"/>
                                  </a:lnTo>
                                  <a:lnTo>
                                    <a:pt x="1006" y="173"/>
                                  </a:lnTo>
                                  <a:close/>
                                  <a:moveTo>
                                    <a:pt x="1006" y="49"/>
                                  </a:moveTo>
                                  <a:lnTo>
                                    <a:pt x="954" y="49"/>
                                  </a:lnTo>
                                  <a:lnTo>
                                    <a:pt x="954" y="129"/>
                                  </a:lnTo>
                                  <a:lnTo>
                                    <a:pt x="1006" y="129"/>
                                  </a:lnTo>
                                  <a:lnTo>
                                    <a:pt x="1006" y="68"/>
                                  </a:lnTo>
                                  <a:lnTo>
                                    <a:pt x="1006" y="59"/>
                                  </a:lnTo>
                                  <a:lnTo>
                                    <a:pt x="1006" y="49"/>
                                  </a:lnTo>
                                  <a:close/>
                                  <a:moveTo>
                                    <a:pt x="1009" y="0"/>
                                  </a:moveTo>
                                  <a:lnTo>
                                    <a:pt x="961" y="3"/>
                                  </a:lnTo>
                                  <a:lnTo>
                                    <a:pt x="944" y="4"/>
                                  </a:lnTo>
                                  <a:lnTo>
                                    <a:pt x="932" y="4"/>
                                  </a:lnTo>
                                  <a:lnTo>
                                    <a:pt x="1009" y="4"/>
                                  </a:lnTo>
                                  <a:lnTo>
                                    <a:pt x="100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73" name="任意多边形 1473"/>
                          <wps:cNvSpPr/>
                          <wps:spPr>
                            <a:xfrm>
                              <a:off x="3712" y="7296"/>
                              <a:ext cx="498" cy="1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358" h="379">
                                  <a:moveTo>
                                    <a:pt x="185" y="3"/>
                                  </a:moveTo>
                                  <a:lnTo>
                                    <a:pt x="115" y="3"/>
                                  </a:lnTo>
                                  <a:lnTo>
                                    <a:pt x="0" y="379"/>
                                  </a:lnTo>
                                  <a:lnTo>
                                    <a:pt x="59" y="379"/>
                                  </a:lnTo>
                                  <a:lnTo>
                                    <a:pt x="91" y="269"/>
                                  </a:lnTo>
                                  <a:lnTo>
                                    <a:pt x="266" y="269"/>
                                  </a:lnTo>
                                  <a:lnTo>
                                    <a:pt x="253" y="225"/>
                                  </a:lnTo>
                                  <a:lnTo>
                                    <a:pt x="100" y="225"/>
                                  </a:lnTo>
                                  <a:lnTo>
                                    <a:pt x="130" y="126"/>
                                  </a:lnTo>
                                  <a:lnTo>
                                    <a:pt x="135" y="108"/>
                                  </a:lnTo>
                                  <a:lnTo>
                                    <a:pt x="139" y="89"/>
                                  </a:lnTo>
                                  <a:lnTo>
                                    <a:pt x="148" y="52"/>
                                  </a:lnTo>
                                  <a:lnTo>
                                    <a:pt x="200" y="52"/>
                                  </a:lnTo>
                                  <a:lnTo>
                                    <a:pt x="185" y="3"/>
                                  </a:lnTo>
                                  <a:close/>
                                  <a:moveTo>
                                    <a:pt x="266" y="269"/>
                                  </a:moveTo>
                                  <a:lnTo>
                                    <a:pt x="206" y="269"/>
                                  </a:lnTo>
                                  <a:lnTo>
                                    <a:pt x="240" y="379"/>
                                  </a:lnTo>
                                  <a:lnTo>
                                    <a:pt x="300" y="379"/>
                                  </a:lnTo>
                                  <a:lnTo>
                                    <a:pt x="266" y="269"/>
                                  </a:lnTo>
                                  <a:close/>
                                  <a:moveTo>
                                    <a:pt x="200" y="52"/>
                                  </a:moveTo>
                                  <a:lnTo>
                                    <a:pt x="149" y="52"/>
                                  </a:lnTo>
                                  <a:lnTo>
                                    <a:pt x="153" y="70"/>
                                  </a:lnTo>
                                  <a:lnTo>
                                    <a:pt x="157" y="89"/>
                                  </a:lnTo>
                                  <a:lnTo>
                                    <a:pt x="162" y="108"/>
                                  </a:lnTo>
                                  <a:lnTo>
                                    <a:pt x="167" y="127"/>
                                  </a:lnTo>
                                  <a:lnTo>
                                    <a:pt x="197" y="225"/>
                                  </a:lnTo>
                                  <a:lnTo>
                                    <a:pt x="253" y="225"/>
                                  </a:lnTo>
                                  <a:lnTo>
                                    <a:pt x="200" y="52"/>
                                  </a:lnTo>
                                  <a:close/>
                                  <a:moveTo>
                                    <a:pt x="465" y="0"/>
                                  </a:moveTo>
                                  <a:lnTo>
                                    <a:pt x="438" y="1"/>
                                  </a:lnTo>
                                  <a:lnTo>
                                    <a:pt x="414" y="3"/>
                                  </a:lnTo>
                                  <a:lnTo>
                                    <a:pt x="392" y="5"/>
                                  </a:lnTo>
                                  <a:lnTo>
                                    <a:pt x="374" y="8"/>
                                  </a:lnTo>
                                  <a:lnTo>
                                    <a:pt x="374" y="379"/>
                                  </a:lnTo>
                                  <a:lnTo>
                                    <a:pt x="431" y="379"/>
                                  </a:lnTo>
                                  <a:lnTo>
                                    <a:pt x="431" y="232"/>
                                  </a:lnTo>
                                  <a:lnTo>
                                    <a:pt x="482" y="232"/>
                                  </a:lnTo>
                                  <a:lnTo>
                                    <a:pt x="513" y="228"/>
                                  </a:lnTo>
                                  <a:lnTo>
                                    <a:pt x="558" y="207"/>
                                  </a:lnTo>
                                  <a:lnTo>
                                    <a:pt x="574" y="189"/>
                                  </a:lnTo>
                                  <a:lnTo>
                                    <a:pt x="449" y="189"/>
                                  </a:lnTo>
                                  <a:lnTo>
                                    <a:pt x="439" y="189"/>
                                  </a:lnTo>
                                  <a:lnTo>
                                    <a:pt x="431" y="186"/>
                                  </a:lnTo>
                                  <a:lnTo>
                                    <a:pt x="431" y="49"/>
                                  </a:lnTo>
                                  <a:lnTo>
                                    <a:pt x="438" y="47"/>
                                  </a:lnTo>
                                  <a:lnTo>
                                    <a:pt x="451" y="45"/>
                                  </a:lnTo>
                                  <a:lnTo>
                                    <a:pt x="583" y="45"/>
                                  </a:lnTo>
                                  <a:lnTo>
                                    <a:pt x="569" y="30"/>
                                  </a:lnTo>
                                  <a:lnTo>
                                    <a:pt x="550" y="17"/>
                                  </a:lnTo>
                                  <a:lnTo>
                                    <a:pt x="526" y="8"/>
                                  </a:lnTo>
                                  <a:lnTo>
                                    <a:pt x="498" y="2"/>
                                  </a:lnTo>
                                  <a:lnTo>
                                    <a:pt x="465" y="0"/>
                                  </a:lnTo>
                                  <a:close/>
                                  <a:moveTo>
                                    <a:pt x="482" y="232"/>
                                  </a:moveTo>
                                  <a:lnTo>
                                    <a:pt x="431" y="232"/>
                                  </a:lnTo>
                                  <a:lnTo>
                                    <a:pt x="440" y="234"/>
                                  </a:lnTo>
                                  <a:lnTo>
                                    <a:pt x="451" y="234"/>
                                  </a:lnTo>
                                  <a:lnTo>
                                    <a:pt x="463" y="234"/>
                                  </a:lnTo>
                                  <a:lnTo>
                                    <a:pt x="482" y="232"/>
                                  </a:lnTo>
                                  <a:close/>
                                  <a:moveTo>
                                    <a:pt x="583" y="45"/>
                                  </a:moveTo>
                                  <a:lnTo>
                                    <a:pt x="469" y="45"/>
                                  </a:lnTo>
                                  <a:lnTo>
                                    <a:pt x="500" y="50"/>
                                  </a:lnTo>
                                  <a:lnTo>
                                    <a:pt x="525" y="62"/>
                                  </a:lnTo>
                                  <a:lnTo>
                                    <a:pt x="540" y="84"/>
                                  </a:lnTo>
                                  <a:lnTo>
                                    <a:pt x="546" y="114"/>
                                  </a:lnTo>
                                  <a:lnTo>
                                    <a:pt x="540" y="146"/>
                                  </a:lnTo>
                                  <a:lnTo>
                                    <a:pt x="524" y="170"/>
                                  </a:lnTo>
                                  <a:lnTo>
                                    <a:pt x="498" y="184"/>
                                  </a:lnTo>
                                  <a:lnTo>
                                    <a:pt x="463" y="189"/>
                                  </a:lnTo>
                                  <a:lnTo>
                                    <a:pt x="574" y="189"/>
                                  </a:lnTo>
                                  <a:lnTo>
                                    <a:pt x="591" y="169"/>
                                  </a:lnTo>
                                  <a:lnTo>
                                    <a:pt x="603" y="112"/>
                                  </a:lnTo>
                                  <a:lnTo>
                                    <a:pt x="601" y="87"/>
                                  </a:lnTo>
                                  <a:lnTo>
                                    <a:pt x="594" y="65"/>
                                  </a:lnTo>
                                  <a:lnTo>
                                    <a:pt x="583" y="46"/>
                                  </a:lnTo>
                                  <a:lnTo>
                                    <a:pt x="583" y="45"/>
                                  </a:lnTo>
                                  <a:close/>
                                  <a:moveTo>
                                    <a:pt x="775" y="0"/>
                                  </a:moveTo>
                                  <a:lnTo>
                                    <a:pt x="750" y="1"/>
                                  </a:lnTo>
                                  <a:lnTo>
                                    <a:pt x="726" y="3"/>
                                  </a:lnTo>
                                  <a:lnTo>
                                    <a:pt x="703" y="5"/>
                                  </a:lnTo>
                                  <a:lnTo>
                                    <a:pt x="684" y="8"/>
                                  </a:lnTo>
                                  <a:lnTo>
                                    <a:pt x="684" y="379"/>
                                  </a:lnTo>
                                  <a:lnTo>
                                    <a:pt x="740" y="379"/>
                                  </a:lnTo>
                                  <a:lnTo>
                                    <a:pt x="740" y="220"/>
                                  </a:lnTo>
                                  <a:lnTo>
                                    <a:pt x="872" y="220"/>
                                  </a:lnTo>
                                  <a:lnTo>
                                    <a:pt x="864" y="211"/>
                                  </a:lnTo>
                                  <a:lnTo>
                                    <a:pt x="845" y="201"/>
                                  </a:lnTo>
                                  <a:lnTo>
                                    <a:pt x="845" y="200"/>
                                  </a:lnTo>
                                  <a:lnTo>
                                    <a:pt x="871" y="185"/>
                                  </a:lnTo>
                                  <a:lnTo>
                                    <a:pt x="880" y="177"/>
                                  </a:lnTo>
                                  <a:lnTo>
                                    <a:pt x="740" y="177"/>
                                  </a:lnTo>
                                  <a:lnTo>
                                    <a:pt x="740" y="48"/>
                                  </a:lnTo>
                                  <a:lnTo>
                                    <a:pt x="747" y="46"/>
                                  </a:lnTo>
                                  <a:lnTo>
                                    <a:pt x="761" y="45"/>
                                  </a:lnTo>
                                  <a:lnTo>
                                    <a:pt x="895" y="45"/>
                                  </a:lnTo>
                                  <a:lnTo>
                                    <a:pt x="882" y="30"/>
                                  </a:lnTo>
                                  <a:lnTo>
                                    <a:pt x="862" y="17"/>
                                  </a:lnTo>
                                  <a:lnTo>
                                    <a:pt x="838" y="8"/>
                                  </a:lnTo>
                                  <a:lnTo>
                                    <a:pt x="809" y="2"/>
                                  </a:lnTo>
                                  <a:lnTo>
                                    <a:pt x="775" y="0"/>
                                  </a:lnTo>
                                  <a:close/>
                                  <a:moveTo>
                                    <a:pt x="872" y="220"/>
                                  </a:moveTo>
                                  <a:lnTo>
                                    <a:pt x="775" y="220"/>
                                  </a:lnTo>
                                  <a:lnTo>
                                    <a:pt x="801" y="224"/>
                                  </a:lnTo>
                                  <a:lnTo>
                                    <a:pt x="820" y="236"/>
                                  </a:lnTo>
                                  <a:lnTo>
                                    <a:pt x="833" y="258"/>
                                  </a:lnTo>
                                  <a:lnTo>
                                    <a:pt x="843" y="290"/>
                                  </a:lnTo>
                                  <a:lnTo>
                                    <a:pt x="850" y="322"/>
                                  </a:lnTo>
                                  <a:lnTo>
                                    <a:pt x="856" y="348"/>
                                  </a:lnTo>
                                  <a:lnTo>
                                    <a:pt x="862" y="367"/>
                                  </a:lnTo>
                                  <a:lnTo>
                                    <a:pt x="866" y="379"/>
                                  </a:lnTo>
                                  <a:lnTo>
                                    <a:pt x="925" y="379"/>
                                  </a:lnTo>
                                  <a:lnTo>
                                    <a:pt x="920" y="364"/>
                                  </a:lnTo>
                                  <a:lnTo>
                                    <a:pt x="913" y="341"/>
                                  </a:lnTo>
                                  <a:lnTo>
                                    <a:pt x="906" y="312"/>
                                  </a:lnTo>
                                  <a:lnTo>
                                    <a:pt x="897" y="277"/>
                                  </a:lnTo>
                                  <a:lnTo>
                                    <a:pt x="889" y="250"/>
                                  </a:lnTo>
                                  <a:lnTo>
                                    <a:pt x="878" y="228"/>
                                  </a:lnTo>
                                  <a:lnTo>
                                    <a:pt x="872" y="220"/>
                                  </a:lnTo>
                                  <a:close/>
                                  <a:moveTo>
                                    <a:pt x="895" y="45"/>
                                  </a:moveTo>
                                  <a:lnTo>
                                    <a:pt x="780" y="45"/>
                                  </a:lnTo>
                                  <a:lnTo>
                                    <a:pt x="809" y="48"/>
                                  </a:lnTo>
                                  <a:lnTo>
                                    <a:pt x="833" y="59"/>
                                  </a:lnTo>
                                  <a:lnTo>
                                    <a:pt x="849" y="79"/>
                                  </a:lnTo>
                                  <a:lnTo>
                                    <a:pt x="855" y="110"/>
                                  </a:lnTo>
                                  <a:lnTo>
                                    <a:pt x="850" y="138"/>
                                  </a:lnTo>
                                  <a:lnTo>
                                    <a:pt x="835" y="159"/>
                                  </a:lnTo>
                                  <a:lnTo>
                                    <a:pt x="810" y="173"/>
                                  </a:lnTo>
                                  <a:lnTo>
                                    <a:pt x="778" y="177"/>
                                  </a:lnTo>
                                  <a:lnTo>
                                    <a:pt x="880" y="177"/>
                                  </a:lnTo>
                                  <a:lnTo>
                                    <a:pt x="893" y="165"/>
                                  </a:lnTo>
                                  <a:lnTo>
                                    <a:pt x="907" y="137"/>
                                  </a:lnTo>
                                  <a:lnTo>
                                    <a:pt x="912" y="104"/>
                                  </a:lnTo>
                                  <a:lnTo>
                                    <a:pt x="910" y="82"/>
                                  </a:lnTo>
                                  <a:lnTo>
                                    <a:pt x="905" y="62"/>
                                  </a:lnTo>
                                  <a:lnTo>
                                    <a:pt x="895" y="45"/>
                                  </a:lnTo>
                                  <a:lnTo>
                                    <a:pt x="895" y="45"/>
                                  </a:lnTo>
                                  <a:close/>
                                  <a:moveTo>
                                    <a:pt x="1055" y="3"/>
                                  </a:moveTo>
                                  <a:lnTo>
                                    <a:pt x="998" y="3"/>
                                  </a:lnTo>
                                  <a:lnTo>
                                    <a:pt x="998" y="379"/>
                                  </a:lnTo>
                                  <a:lnTo>
                                    <a:pt x="1055" y="379"/>
                                  </a:lnTo>
                                  <a:lnTo>
                                    <a:pt x="1055" y="3"/>
                                  </a:lnTo>
                                  <a:close/>
                                  <a:moveTo>
                                    <a:pt x="1212" y="3"/>
                                  </a:moveTo>
                                  <a:lnTo>
                                    <a:pt x="1155" y="3"/>
                                  </a:lnTo>
                                  <a:lnTo>
                                    <a:pt x="1155" y="379"/>
                                  </a:lnTo>
                                  <a:lnTo>
                                    <a:pt x="1357" y="379"/>
                                  </a:lnTo>
                                  <a:lnTo>
                                    <a:pt x="1357" y="331"/>
                                  </a:lnTo>
                                  <a:lnTo>
                                    <a:pt x="1212" y="331"/>
                                  </a:lnTo>
                                  <a:lnTo>
                                    <a:pt x="1212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</wpg:grpSp>
                      <wpg:grpSp>
                        <wpg:cNvPr id="389" name="组合 389"/>
                        <wpg:cNvGrpSpPr/>
                        <wpg:grpSpPr>
                          <a:xfrm>
                            <a:off x="15703" y="7252"/>
                            <a:ext cx="3380" cy="2699"/>
                            <a:chOff x="4546" y="7252"/>
                            <a:chExt cx="3380" cy="2699"/>
                          </a:xfrm>
                        </wpg:grpSpPr>
                        <wpg:grpSp>
                          <wpg:cNvPr id="74" name="组合 808"/>
                          <wpg:cNvGrpSpPr/>
                          <wpg:grpSpPr>
                            <a:xfrm rot="0">
                              <a:off x="4546" y="7528"/>
                              <a:ext cx="3380" cy="200"/>
                              <a:chOff x="2473" y="2521"/>
                              <a:chExt cx="3278" cy="194"/>
                            </a:xfrm>
                          </wpg:grpSpPr>
                          <wps:wsp>
                            <wps:cNvPr id="809" name="矩形 1"/>
                            <wps:cNvSpPr/>
                            <wps:spPr>
                              <a:xfrm>
                                <a:off x="2473" y="2521"/>
                                <a:ext cx="3279" cy="1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3BB7B9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  <wpg:grpSp>
                            <wpg:cNvPr id="75" name="组合 735"/>
                            <wpg:cNvGrpSpPr/>
                            <wpg:grpSpPr>
                              <a:xfrm>
                                <a:off x="2582" y="2571"/>
                                <a:ext cx="3061" cy="97"/>
                                <a:chOff x="1304" y="2571"/>
                                <a:chExt cx="3061" cy="97"/>
                              </a:xfrm>
                            </wpg:grpSpPr>
                            <wps:wsp>
                              <wps:cNvPr id="811" name="任意多边形 2"/>
                              <wps:cNvSpPr/>
                              <wps:spPr>
                                <a:xfrm>
                                  <a:off x="1304" y="2572"/>
                                  <a:ext cx="283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4" y="66"/>
                                      </a:moveTo>
                                      <a:lnTo>
                                        <a:pt x="306" y="66"/>
                                      </a:lnTo>
                                      <a:lnTo>
                                        <a:pt x="306" y="78"/>
                                      </a:lnTo>
                                      <a:lnTo>
                                        <a:pt x="444" y="78"/>
                                      </a:lnTo>
                                      <a:lnTo>
                                        <a:pt x="444" y="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12" name="任意多边形 3"/>
                              <wps:cNvSpPr/>
                              <wps:spPr>
                                <a:xfrm>
                                  <a:off x="1771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20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20" y="13"/>
                                      </a:lnTo>
                                      <a:lnTo>
                                        <a:pt x="120" y="4"/>
                                      </a:lnTo>
                                      <a:close/>
                                      <a:moveTo>
                                        <a:pt x="120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120" y="38"/>
                                      </a:lnTo>
                                      <a:close/>
                                      <a:moveTo>
                                        <a:pt x="120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120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7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5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6" y="90"/>
                                      </a:lnTo>
                                      <a:lnTo>
                                        <a:pt x="126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5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3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9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5" y="144"/>
                                      </a:lnTo>
                                      <a:lnTo>
                                        <a:pt x="159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9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2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7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7" y="30"/>
                                      </a:lnTo>
                                      <a:lnTo>
                                        <a:pt x="227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0" y="21"/>
                                      </a:moveTo>
                                      <a:lnTo>
                                        <a:pt x="321" y="21"/>
                                      </a:lnTo>
                                      <a:lnTo>
                                        <a:pt x="321" y="33"/>
                                      </a:lnTo>
                                      <a:lnTo>
                                        <a:pt x="430" y="33"/>
                                      </a:lnTo>
                                      <a:lnTo>
                                        <a:pt x="430" y="21"/>
                                      </a:lnTo>
                                      <a:close/>
                                      <a:moveTo>
                                        <a:pt x="443" y="120"/>
                                      </a:moveTo>
                                      <a:lnTo>
                                        <a:pt x="308" y="120"/>
                                      </a:lnTo>
                                      <a:lnTo>
                                        <a:pt x="308" y="132"/>
                                      </a:lnTo>
                                      <a:lnTo>
                                        <a:pt x="443" y="132"/>
                                      </a:lnTo>
                                      <a:lnTo>
                                        <a:pt x="443" y="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13" name="任意多边形 4"/>
                              <wps:cNvSpPr/>
                              <wps:spPr>
                                <a:xfrm>
                                  <a:off x="2237" y="2572"/>
                                  <a:ext cx="28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1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1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5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8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4" y="81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4" y="55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4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4" y="99"/>
                                      </a:lnTo>
                                      <a:lnTo>
                                        <a:pt x="214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4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214" y="55"/>
                                      </a:lnTo>
                                      <a:close/>
                                      <a:moveTo>
                                        <a:pt x="214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214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4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4" y="20"/>
                                      </a:lnTo>
                                      <a:lnTo>
                                        <a:pt x="214" y="0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  <a:moveTo>
                                        <a:pt x="420" y="68"/>
                                      </a:moveTo>
                                      <a:lnTo>
                                        <a:pt x="327" y="68"/>
                                      </a:lnTo>
                                      <a:lnTo>
                                        <a:pt x="327" y="79"/>
                                      </a:lnTo>
                                      <a:lnTo>
                                        <a:pt x="420" y="79"/>
                                      </a:lnTo>
                                      <a:lnTo>
                                        <a:pt x="420" y="68"/>
                                      </a:lnTo>
                                      <a:close/>
                                      <a:moveTo>
                                        <a:pt x="440" y="126"/>
                                      </a:moveTo>
                                      <a:lnTo>
                                        <a:pt x="308" y="126"/>
                                      </a:lnTo>
                                      <a:lnTo>
                                        <a:pt x="308" y="137"/>
                                      </a:lnTo>
                                      <a:lnTo>
                                        <a:pt x="440" y="137"/>
                                      </a:lnTo>
                                      <a:lnTo>
                                        <a:pt x="440" y="1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14" name="任意多边形 5"/>
                              <wps:cNvSpPr/>
                              <wps:spPr>
                                <a:xfrm>
                                  <a:off x="2701" y="2572"/>
                                  <a:ext cx="278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37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7" y="12"/>
                                      </a:moveTo>
                                      <a:lnTo>
                                        <a:pt x="312" y="12"/>
                                      </a:lnTo>
                                      <a:lnTo>
                                        <a:pt x="312" y="144"/>
                                      </a:lnTo>
                                      <a:lnTo>
                                        <a:pt x="323" y="144"/>
                                      </a:lnTo>
                                      <a:lnTo>
                                        <a:pt x="323" y="131"/>
                                      </a:lnTo>
                                      <a:lnTo>
                                        <a:pt x="437" y="131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323" y="120"/>
                                      </a:lnTo>
                                      <a:lnTo>
                                        <a:pt x="323" y="23"/>
                                      </a:lnTo>
                                      <a:lnTo>
                                        <a:pt x="437" y="23"/>
                                      </a:lnTo>
                                      <a:lnTo>
                                        <a:pt x="437" y="12"/>
                                      </a:lnTo>
                                      <a:close/>
                                      <a:moveTo>
                                        <a:pt x="437" y="131"/>
                                      </a:moveTo>
                                      <a:lnTo>
                                        <a:pt x="426" y="131"/>
                                      </a:lnTo>
                                      <a:lnTo>
                                        <a:pt x="426" y="143"/>
                                      </a:lnTo>
                                      <a:lnTo>
                                        <a:pt x="437" y="143"/>
                                      </a:lnTo>
                                      <a:lnTo>
                                        <a:pt x="437" y="131"/>
                                      </a:lnTo>
                                      <a:close/>
                                      <a:moveTo>
                                        <a:pt x="437" y="23"/>
                                      </a:moveTo>
                                      <a:lnTo>
                                        <a:pt x="426" y="23"/>
                                      </a:lnTo>
                                      <a:lnTo>
                                        <a:pt x="426" y="120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437" y="23"/>
                                      </a:lnTo>
                                      <a:close/>
                                      <a:moveTo>
                                        <a:pt x="363" y="23"/>
                                      </a:moveTo>
                                      <a:lnTo>
                                        <a:pt x="353" y="23"/>
                                      </a:lnTo>
                                      <a:lnTo>
                                        <a:pt x="352" y="51"/>
                                      </a:lnTo>
                                      <a:lnTo>
                                        <a:pt x="348" y="72"/>
                                      </a:lnTo>
                                      <a:lnTo>
                                        <a:pt x="339" y="88"/>
                                      </a:lnTo>
                                      <a:lnTo>
                                        <a:pt x="325" y="98"/>
                                      </a:lnTo>
                                      <a:lnTo>
                                        <a:pt x="327" y="100"/>
                                      </a:lnTo>
                                      <a:lnTo>
                                        <a:pt x="330" y="104"/>
                                      </a:lnTo>
                                      <a:lnTo>
                                        <a:pt x="331" y="107"/>
                                      </a:lnTo>
                                      <a:lnTo>
                                        <a:pt x="347" y="95"/>
                                      </a:lnTo>
                                      <a:lnTo>
                                        <a:pt x="357" y="77"/>
                                      </a:lnTo>
                                      <a:lnTo>
                                        <a:pt x="361" y="53"/>
                                      </a:lnTo>
                                      <a:lnTo>
                                        <a:pt x="363" y="23"/>
                                      </a:lnTo>
                                      <a:close/>
                                      <a:moveTo>
                                        <a:pt x="395" y="23"/>
                                      </a:moveTo>
                                      <a:lnTo>
                                        <a:pt x="385" y="23"/>
                                      </a:lnTo>
                                      <a:lnTo>
                                        <a:pt x="385" y="88"/>
                                      </a:lnTo>
                                      <a:lnTo>
                                        <a:pt x="388" y="93"/>
                                      </a:lnTo>
                                      <a:lnTo>
                                        <a:pt x="418" y="93"/>
                                      </a:lnTo>
                                      <a:lnTo>
                                        <a:pt x="422" y="93"/>
                                      </a:lnTo>
                                      <a:lnTo>
                                        <a:pt x="424" y="92"/>
                                      </a:lnTo>
                                      <a:lnTo>
                                        <a:pt x="424" y="90"/>
                                      </a:lnTo>
                                      <a:lnTo>
                                        <a:pt x="423" y="86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395" y="84"/>
                                      </a:lnTo>
                                      <a:lnTo>
                                        <a:pt x="395" y="82"/>
                                      </a:lnTo>
                                      <a:lnTo>
                                        <a:pt x="395" y="23"/>
                                      </a:lnTo>
                                      <a:close/>
                                      <a:moveTo>
                                        <a:pt x="423" y="83"/>
                                      </a:moveTo>
                                      <a:lnTo>
                                        <a:pt x="421" y="84"/>
                                      </a:lnTo>
                                      <a:lnTo>
                                        <a:pt x="417" y="84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423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15" name="任意多边形 6"/>
                              <wps:cNvSpPr/>
                              <wps:spPr>
                                <a:xfrm>
                                  <a:off x="3163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3" y="129"/>
                                      </a:moveTo>
                                      <a:lnTo>
                                        <a:pt x="308" y="129"/>
                                      </a:lnTo>
                                      <a:lnTo>
                                        <a:pt x="308" y="140"/>
                                      </a:lnTo>
                                      <a:lnTo>
                                        <a:pt x="443" y="140"/>
                                      </a:lnTo>
                                      <a:lnTo>
                                        <a:pt x="443" y="129"/>
                                      </a:lnTo>
                                      <a:close/>
                                      <a:moveTo>
                                        <a:pt x="366" y="73"/>
                                      </a:moveTo>
                                      <a:lnTo>
                                        <a:pt x="355" y="73"/>
                                      </a:lnTo>
                                      <a:lnTo>
                                        <a:pt x="352" y="88"/>
                                      </a:lnTo>
                                      <a:lnTo>
                                        <a:pt x="350" y="103"/>
                                      </a:lnTo>
                                      <a:lnTo>
                                        <a:pt x="348" y="117"/>
                                      </a:lnTo>
                                      <a:lnTo>
                                        <a:pt x="345" y="129"/>
                                      </a:lnTo>
                                      <a:lnTo>
                                        <a:pt x="356" y="129"/>
                                      </a:lnTo>
                                      <a:lnTo>
                                        <a:pt x="359" y="117"/>
                                      </a:lnTo>
                                      <a:lnTo>
                                        <a:pt x="361" y="103"/>
                                      </a:lnTo>
                                      <a:lnTo>
                                        <a:pt x="363" y="88"/>
                                      </a:lnTo>
                                      <a:lnTo>
                                        <a:pt x="366" y="73"/>
                                      </a:lnTo>
                                      <a:close/>
                                      <a:moveTo>
                                        <a:pt x="409" y="62"/>
                                      </a:moveTo>
                                      <a:lnTo>
                                        <a:pt x="408" y="62"/>
                                      </a:lnTo>
                                      <a:lnTo>
                                        <a:pt x="326" y="62"/>
                                      </a:lnTo>
                                      <a:lnTo>
                                        <a:pt x="326" y="73"/>
                                      </a:lnTo>
                                      <a:lnTo>
                                        <a:pt x="406" y="73"/>
                                      </a:lnTo>
                                      <a:lnTo>
                                        <a:pt x="405" y="88"/>
                                      </a:lnTo>
                                      <a:lnTo>
                                        <a:pt x="403" y="103"/>
                                      </a:lnTo>
                                      <a:lnTo>
                                        <a:pt x="402" y="117"/>
                                      </a:lnTo>
                                      <a:lnTo>
                                        <a:pt x="401" y="129"/>
                                      </a:lnTo>
                                      <a:lnTo>
                                        <a:pt x="411" y="129"/>
                                      </a:lnTo>
                                      <a:lnTo>
                                        <a:pt x="413" y="112"/>
                                      </a:lnTo>
                                      <a:lnTo>
                                        <a:pt x="415" y="95"/>
                                      </a:lnTo>
                                      <a:lnTo>
                                        <a:pt x="416" y="78"/>
                                      </a:lnTo>
                                      <a:lnTo>
                                        <a:pt x="417" y="62"/>
                                      </a:lnTo>
                                      <a:lnTo>
                                        <a:pt x="409" y="62"/>
                                      </a:lnTo>
                                      <a:close/>
                                      <a:moveTo>
                                        <a:pt x="372" y="25"/>
                                      </a:moveTo>
                                      <a:lnTo>
                                        <a:pt x="362" y="25"/>
                                      </a:lnTo>
                                      <a:lnTo>
                                        <a:pt x="360" y="36"/>
                                      </a:lnTo>
                                      <a:lnTo>
                                        <a:pt x="357" y="62"/>
                                      </a:lnTo>
                                      <a:lnTo>
                                        <a:pt x="367" y="62"/>
                                      </a:lnTo>
                                      <a:lnTo>
                                        <a:pt x="371" y="36"/>
                                      </a:lnTo>
                                      <a:lnTo>
                                        <a:pt x="372" y="25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16" name="任意多边形 7"/>
                              <wps:cNvSpPr/>
                              <wps:spPr>
                                <a:xfrm>
                                  <a:off x="3629" y="2571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4" h="152">
                                      <a:moveTo>
                                        <a:pt x="120" y="6"/>
                                      </a:moveTo>
                                      <a:lnTo>
                                        <a:pt x="19" y="6"/>
                                      </a:lnTo>
                                      <a:lnTo>
                                        <a:pt x="19" y="65"/>
                                      </a:lnTo>
                                      <a:lnTo>
                                        <a:pt x="120" y="65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29" y="56"/>
                                      </a:lnTo>
                                      <a:lnTo>
                                        <a:pt x="29" y="40"/>
                                      </a:lnTo>
                                      <a:lnTo>
                                        <a:pt x="120" y="40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29" y="31"/>
                                      </a:lnTo>
                                      <a:lnTo>
                                        <a:pt x="29" y="15"/>
                                      </a:lnTo>
                                      <a:lnTo>
                                        <a:pt x="120" y="15"/>
                                      </a:lnTo>
                                      <a:lnTo>
                                        <a:pt x="120" y="6"/>
                                      </a:lnTo>
                                      <a:close/>
                                      <a:moveTo>
                                        <a:pt x="120" y="40"/>
                                      </a:moveTo>
                                      <a:lnTo>
                                        <a:pt x="109" y="40"/>
                                      </a:lnTo>
                                      <a:lnTo>
                                        <a:pt x="109" y="56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120" y="40"/>
                                      </a:lnTo>
                                      <a:close/>
                                      <a:moveTo>
                                        <a:pt x="120" y="15"/>
                                      </a:moveTo>
                                      <a:lnTo>
                                        <a:pt x="109" y="15"/>
                                      </a:lnTo>
                                      <a:lnTo>
                                        <a:pt x="109" y="31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120" y="15"/>
                                      </a:lnTo>
                                      <a:close/>
                                      <a:moveTo>
                                        <a:pt x="135" y="137"/>
                                      </a:moveTo>
                                      <a:lnTo>
                                        <a:pt x="2" y="137"/>
                                      </a:lnTo>
                                      <a:lnTo>
                                        <a:pt x="2" y="147"/>
                                      </a:lnTo>
                                      <a:lnTo>
                                        <a:pt x="135" y="147"/>
                                      </a:lnTo>
                                      <a:lnTo>
                                        <a:pt x="135" y="137"/>
                                      </a:lnTo>
                                      <a:close/>
                                      <a:moveTo>
                                        <a:pt x="74" y="118"/>
                                      </a:moveTo>
                                      <a:lnTo>
                                        <a:pt x="63" y="118"/>
                                      </a:lnTo>
                                      <a:lnTo>
                                        <a:pt x="63" y="137"/>
                                      </a:lnTo>
                                      <a:lnTo>
                                        <a:pt x="74" y="137"/>
                                      </a:lnTo>
                                      <a:lnTo>
                                        <a:pt x="74" y="118"/>
                                      </a:lnTo>
                                      <a:close/>
                                      <a:moveTo>
                                        <a:pt x="119" y="109"/>
                                      </a:moveTo>
                                      <a:lnTo>
                                        <a:pt x="20" y="109"/>
                                      </a:lnTo>
                                      <a:lnTo>
                                        <a:pt x="20" y="118"/>
                                      </a:lnTo>
                                      <a:lnTo>
                                        <a:pt x="119" y="118"/>
                                      </a:lnTo>
                                      <a:lnTo>
                                        <a:pt x="119" y="109"/>
                                      </a:lnTo>
                                      <a:close/>
                                      <a:moveTo>
                                        <a:pt x="29" y="65"/>
                                      </a:moveTo>
                                      <a:lnTo>
                                        <a:pt x="23" y="76"/>
                                      </a:lnTo>
                                      <a:lnTo>
                                        <a:pt x="17" y="87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0" y="104"/>
                                      </a:lnTo>
                                      <a:lnTo>
                                        <a:pt x="3" y="106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9" y="111"/>
                                      </a:lnTo>
                                      <a:lnTo>
                                        <a:pt x="15" y="106"/>
                                      </a:lnTo>
                                      <a:lnTo>
                                        <a:pt x="20" y="99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126" y="92"/>
                                      </a:lnTo>
                                      <a:lnTo>
                                        <a:pt x="126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34" y="78"/>
                                      </a:lnTo>
                                      <a:lnTo>
                                        <a:pt x="37" y="73"/>
                                      </a:lnTo>
                                      <a:lnTo>
                                        <a:pt x="39" y="68"/>
                                      </a:lnTo>
                                      <a:lnTo>
                                        <a:pt x="29" y="65"/>
                                      </a:lnTo>
                                      <a:close/>
                                      <a:moveTo>
                                        <a:pt x="74" y="92"/>
                                      </a:moveTo>
                                      <a:lnTo>
                                        <a:pt x="63" y="92"/>
                                      </a:lnTo>
                                      <a:lnTo>
                                        <a:pt x="63" y="109"/>
                                      </a:lnTo>
                                      <a:lnTo>
                                        <a:pt x="74" y="109"/>
                                      </a:lnTo>
                                      <a:lnTo>
                                        <a:pt x="74" y="92"/>
                                      </a:lnTo>
                                      <a:close/>
                                      <a:moveTo>
                                        <a:pt x="74" y="69"/>
                                      </a:moveTo>
                                      <a:lnTo>
                                        <a:pt x="63" y="69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74" y="69"/>
                                      </a:lnTo>
                                      <a:close/>
                                      <a:moveTo>
                                        <a:pt x="287" y="8"/>
                                      </a:moveTo>
                                      <a:lnTo>
                                        <a:pt x="235" y="8"/>
                                      </a:lnTo>
                                      <a:lnTo>
                                        <a:pt x="234" y="74"/>
                                      </a:lnTo>
                                      <a:lnTo>
                                        <a:pt x="234" y="87"/>
                                      </a:lnTo>
                                      <a:lnTo>
                                        <a:pt x="232" y="108"/>
                                      </a:lnTo>
                                      <a:lnTo>
                                        <a:pt x="228" y="128"/>
                                      </a:lnTo>
                                      <a:lnTo>
                                        <a:pt x="220" y="146"/>
                                      </a:lnTo>
                                      <a:lnTo>
                                        <a:pt x="223" y="147"/>
                                      </a:lnTo>
                                      <a:lnTo>
                                        <a:pt x="227" y="150"/>
                                      </a:lnTo>
                                      <a:lnTo>
                                        <a:pt x="228" y="152"/>
                                      </a:lnTo>
                                      <a:lnTo>
                                        <a:pt x="234" y="139"/>
                                      </a:lnTo>
                                      <a:lnTo>
                                        <a:pt x="239" y="125"/>
                                      </a:lnTo>
                                      <a:lnTo>
                                        <a:pt x="242" y="110"/>
                                      </a:lnTo>
                                      <a:lnTo>
                                        <a:pt x="243" y="95"/>
                                      </a:lnTo>
                                      <a:lnTo>
                                        <a:pt x="287" y="9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44" y="85"/>
                                      </a:lnTo>
                                      <a:lnTo>
                                        <a:pt x="244" y="74"/>
                                      </a:lnTo>
                                      <a:lnTo>
                                        <a:pt x="244" y="56"/>
                                      </a:lnTo>
                                      <a:lnTo>
                                        <a:pt x="287" y="5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44" y="46"/>
                                      </a:lnTo>
                                      <a:lnTo>
                                        <a:pt x="244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7" y="8"/>
                                      </a:lnTo>
                                      <a:close/>
                                      <a:moveTo>
                                        <a:pt x="174" y="115"/>
                                      </a:moveTo>
                                      <a:lnTo>
                                        <a:pt x="169" y="126"/>
                                      </a:lnTo>
                                      <a:lnTo>
                                        <a:pt x="161" y="137"/>
                                      </a:lnTo>
                                      <a:lnTo>
                                        <a:pt x="152" y="145"/>
                                      </a:lnTo>
                                      <a:lnTo>
                                        <a:pt x="155" y="146"/>
                                      </a:lnTo>
                                      <a:lnTo>
                                        <a:pt x="159" y="150"/>
                                      </a:lnTo>
                                      <a:lnTo>
                                        <a:pt x="161" y="151"/>
                                      </a:lnTo>
                                      <a:lnTo>
                                        <a:pt x="167" y="144"/>
                                      </a:lnTo>
                                      <a:lnTo>
                                        <a:pt x="173" y="136"/>
                                      </a:lnTo>
                                      <a:lnTo>
                                        <a:pt x="179" y="127"/>
                                      </a:lnTo>
                                      <a:lnTo>
                                        <a:pt x="183" y="118"/>
                                      </a:lnTo>
                                      <a:lnTo>
                                        <a:pt x="174" y="115"/>
                                      </a:lnTo>
                                      <a:close/>
                                      <a:moveTo>
                                        <a:pt x="287" y="95"/>
                                      </a:moveTo>
                                      <a:lnTo>
                                        <a:pt x="277" y="95"/>
                                      </a:lnTo>
                                      <a:lnTo>
                                        <a:pt x="277" y="139"/>
                                      </a:lnTo>
                                      <a:lnTo>
                                        <a:pt x="276" y="140"/>
                                      </a:lnTo>
                                      <a:lnTo>
                                        <a:pt x="272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57" y="143"/>
                                      </a:lnTo>
                                      <a:lnTo>
                                        <a:pt x="258" y="148"/>
                                      </a:lnTo>
                                      <a:lnTo>
                                        <a:pt x="259" y="151"/>
                                      </a:lnTo>
                                      <a:lnTo>
                                        <a:pt x="270" y="151"/>
                                      </a:lnTo>
                                      <a:lnTo>
                                        <a:pt x="277" y="150"/>
                                      </a:lnTo>
                                      <a:lnTo>
                                        <a:pt x="281" y="149"/>
                                      </a:lnTo>
                                      <a:lnTo>
                                        <a:pt x="285" y="147"/>
                                      </a:lnTo>
                                      <a:lnTo>
                                        <a:pt x="287" y="143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64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87" y="95"/>
                                      </a:lnTo>
                                      <a:close/>
                                      <a:moveTo>
                                        <a:pt x="203" y="115"/>
                                      </a:moveTo>
                                      <a:lnTo>
                                        <a:pt x="195" y="120"/>
                                      </a:lnTo>
                                      <a:lnTo>
                                        <a:pt x="201" y="127"/>
                                      </a:lnTo>
                                      <a:lnTo>
                                        <a:pt x="208" y="138"/>
                                      </a:lnTo>
                                      <a:lnTo>
                                        <a:pt x="211" y="145"/>
                                      </a:lnTo>
                                      <a:lnTo>
                                        <a:pt x="219" y="140"/>
                                      </a:lnTo>
                                      <a:lnTo>
                                        <a:pt x="216" y="133"/>
                                      </a:lnTo>
                                      <a:lnTo>
                                        <a:pt x="209" y="123"/>
                                      </a:lnTo>
                                      <a:lnTo>
                                        <a:pt x="203" y="115"/>
                                      </a:lnTo>
                                      <a:close/>
                                      <a:moveTo>
                                        <a:pt x="227" y="101"/>
                                      </a:moveTo>
                                      <a:lnTo>
                                        <a:pt x="152" y="101"/>
                                      </a:lnTo>
                                      <a:lnTo>
                                        <a:pt x="152" y="111"/>
                                      </a:lnTo>
                                      <a:lnTo>
                                        <a:pt x="227" y="111"/>
                                      </a:lnTo>
                                      <a:lnTo>
                                        <a:pt x="227" y="101"/>
                                      </a:lnTo>
                                      <a:close/>
                                      <a:moveTo>
                                        <a:pt x="176" y="32"/>
                                      </a:moveTo>
                                      <a:lnTo>
                                        <a:pt x="167" y="32"/>
                                      </a:lnTo>
                                      <a:lnTo>
                                        <a:pt x="167" y="101"/>
                                      </a:lnTo>
                                      <a:lnTo>
                                        <a:pt x="176" y="101"/>
                                      </a:lnTo>
                                      <a:lnTo>
                                        <a:pt x="176" y="83"/>
                                      </a:lnTo>
                                      <a:lnTo>
                                        <a:pt x="215" y="83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176" y="74"/>
                                      </a:lnTo>
                                      <a:lnTo>
                                        <a:pt x="176" y="57"/>
                                      </a:lnTo>
                                      <a:lnTo>
                                        <a:pt x="215" y="57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176" y="48"/>
                                      </a:lnTo>
                                      <a:lnTo>
                                        <a:pt x="176" y="32"/>
                                      </a:lnTo>
                                      <a:close/>
                                      <a:moveTo>
                                        <a:pt x="215" y="83"/>
                                      </a:moveTo>
                                      <a:lnTo>
                                        <a:pt x="206" y="83"/>
                                      </a:lnTo>
                                      <a:lnTo>
                                        <a:pt x="206" y="101"/>
                                      </a:lnTo>
                                      <a:lnTo>
                                        <a:pt x="215" y="101"/>
                                      </a:lnTo>
                                      <a:lnTo>
                                        <a:pt x="215" y="83"/>
                                      </a:lnTo>
                                      <a:close/>
                                      <a:moveTo>
                                        <a:pt x="287" y="56"/>
                                      </a:moveTo>
                                      <a:lnTo>
                                        <a:pt x="277" y="56"/>
                                      </a:lnTo>
                                      <a:lnTo>
                                        <a:pt x="277" y="8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87" y="56"/>
                                      </a:lnTo>
                                      <a:close/>
                                      <a:moveTo>
                                        <a:pt x="215" y="57"/>
                                      </a:moveTo>
                                      <a:lnTo>
                                        <a:pt x="206" y="57"/>
                                      </a:lnTo>
                                      <a:lnTo>
                                        <a:pt x="206" y="74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215" y="57"/>
                                      </a:lnTo>
                                      <a:close/>
                                      <a:moveTo>
                                        <a:pt x="215" y="32"/>
                                      </a:moveTo>
                                      <a:lnTo>
                                        <a:pt x="206" y="32"/>
                                      </a:lnTo>
                                      <a:lnTo>
                                        <a:pt x="206" y="48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215" y="32"/>
                                      </a:lnTo>
                                      <a:close/>
                                      <a:moveTo>
                                        <a:pt x="287" y="18"/>
                                      </a:moveTo>
                                      <a:lnTo>
                                        <a:pt x="277" y="18"/>
                                      </a:lnTo>
                                      <a:lnTo>
                                        <a:pt x="277" y="4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87" y="18"/>
                                      </a:lnTo>
                                      <a:close/>
                                      <a:moveTo>
                                        <a:pt x="227" y="22"/>
                                      </a:moveTo>
                                      <a:lnTo>
                                        <a:pt x="154" y="22"/>
                                      </a:lnTo>
                                      <a:lnTo>
                                        <a:pt x="154" y="32"/>
                                      </a:lnTo>
                                      <a:lnTo>
                                        <a:pt x="227" y="32"/>
                                      </a:lnTo>
                                      <a:lnTo>
                                        <a:pt x="227" y="22"/>
                                      </a:lnTo>
                                      <a:close/>
                                      <a:moveTo>
                                        <a:pt x="176" y="2"/>
                                      </a:moveTo>
                                      <a:lnTo>
                                        <a:pt x="167" y="2"/>
                                      </a:lnTo>
                                      <a:lnTo>
                                        <a:pt x="167" y="22"/>
                                      </a:lnTo>
                                      <a:lnTo>
                                        <a:pt x="176" y="22"/>
                                      </a:lnTo>
                                      <a:lnTo>
                                        <a:pt x="176" y="2"/>
                                      </a:lnTo>
                                      <a:close/>
                                      <a:moveTo>
                                        <a:pt x="215" y="2"/>
                                      </a:moveTo>
                                      <a:lnTo>
                                        <a:pt x="206" y="2"/>
                                      </a:lnTo>
                                      <a:lnTo>
                                        <a:pt x="206" y="22"/>
                                      </a:lnTo>
                                      <a:lnTo>
                                        <a:pt x="215" y="22"/>
                                      </a:lnTo>
                                      <a:lnTo>
                                        <a:pt x="215" y="2"/>
                                      </a:lnTo>
                                      <a:close/>
                                      <a:moveTo>
                                        <a:pt x="443" y="44"/>
                                      </a:moveTo>
                                      <a:lnTo>
                                        <a:pt x="308" y="44"/>
                                      </a:lnTo>
                                      <a:lnTo>
                                        <a:pt x="308" y="55"/>
                                      </a:lnTo>
                                      <a:lnTo>
                                        <a:pt x="443" y="55"/>
                                      </a:lnTo>
                                      <a:lnTo>
                                        <a:pt x="443" y="44"/>
                                      </a:lnTo>
                                      <a:close/>
                                      <a:moveTo>
                                        <a:pt x="347" y="75"/>
                                      </a:moveTo>
                                      <a:lnTo>
                                        <a:pt x="338" y="94"/>
                                      </a:lnTo>
                                      <a:lnTo>
                                        <a:pt x="328" y="112"/>
                                      </a:lnTo>
                                      <a:lnTo>
                                        <a:pt x="317" y="129"/>
                                      </a:lnTo>
                                      <a:lnTo>
                                        <a:pt x="306" y="143"/>
                                      </a:lnTo>
                                      <a:lnTo>
                                        <a:pt x="309" y="145"/>
                                      </a:lnTo>
                                      <a:lnTo>
                                        <a:pt x="314" y="148"/>
                                      </a:lnTo>
                                      <a:lnTo>
                                        <a:pt x="316" y="150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38" y="118"/>
                                      </a:lnTo>
                                      <a:lnTo>
                                        <a:pt x="348" y="99"/>
                                      </a:lnTo>
                                      <a:lnTo>
                                        <a:pt x="358" y="79"/>
                                      </a:lnTo>
                                      <a:lnTo>
                                        <a:pt x="347" y="75"/>
                                      </a:lnTo>
                                      <a:close/>
                                      <a:moveTo>
                                        <a:pt x="402" y="74"/>
                                      </a:moveTo>
                                      <a:lnTo>
                                        <a:pt x="392" y="79"/>
                                      </a:lnTo>
                                      <a:lnTo>
                                        <a:pt x="404" y="97"/>
                                      </a:lnTo>
                                      <a:lnTo>
                                        <a:pt x="415" y="116"/>
                                      </a:lnTo>
                                      <a:lnTo>
                                        <a:pt x="426" y="134"/>
                                      </a:lnTo>
                                      <a:lnTo>
                                        <a:pt x="434" y="149"/>
                                      </a:lnTo>
                                      <a:lnTo>
                                        <a:pt x="444" y="143"/>
                                      </a:lnTo>
                                      <a:lnTo>
                                        <a:pt x="436" y="128"/>
                                      </a:lnTo>
                                      <a:lnTo>
                                        <a:pt x="425" y="110"/>
                                      </a:lnTo>
                                      <a:lnTo>
                                        <a:pt x="413" y="92"/>
                                      </a:lnTo>
                                      <a:lnTo>
                                        <a:pt x="402" y="74"/>
                                      </a:lnTo>
                                      <a:close/>
                                      <a:moveTo>
                                        <a:pt x="372" y="0"/>
                                      </a:moveTo>
                                      <a:lnTo>
                                        <a:pt x="362" y="4"/>
                                      </a:lnTo>
                                      <a:lnTo>
                                        <a:pt x="367" y="15"/>
                                      </a:lnTo>
                                      <a:lnTo>
                                        <a:pt x="373" y="31"/>
                                      </a:lnTo>
                                      <a:lnTo>
                                        <a:pt x="376" y="40"/>
                                      </a:lnTo>
                                      <a:lnTo>
                                        <a:pt x="387" y="35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377" y="11"/>
                                      </a:lnTo>
                                      <a:lnTo>
                                        <a:pt x="3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17" name="任意多边形 8"/>
                              <wps:cNvSpPr/>
                              <wps:spPr>
                                <a:xfrm>
                                  <a:off x="4095" y="2572"/>
                                  <a:ext cx="27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2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25" y="9"/>
                                      </a:moveTo>
                                      <a:lnTo>
                                        <a:pt x="326" y="9"/>
                                      </a:lnTo>
                                      <a:lnTo>
                                        <a:pt x="326" y="147"/>
                                      </a:lnTo>
                                      <a:lnTo>
                                        <a:pt x="336" y="147"/>
                                      </a:lnTo>
                                      <a:lnTo>
                                        <a:pt x="336" y="137"/>
                                      </a:lnTo>
                                      <a:lnTo>
                                        <a:pt x="425" y="137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336" y="126"/>
                                      </a:lnTo>
                                      <a:lnTo>
                                        <a:pt x="336" y="78"/>
                                      </a:lnTo>
                                      <a:lnTo>
                                        <a:pt x="425" y="78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336" y="67"/>
                                      </a:lnTo>
                                      <a:lnTo>
                                        <a:pt x="336" y="20"/>
                                      </a:lnTo>
                                      <a:lnTo>
                                        <a:pt x="425" y="20"/>
                                      </a:lnTo>
                                      <a:lnTo>
                                        <a:pt x="425" y="9"/>
                                      </a:lnTo>
                                      <a:close/>
                                      <a:moveTo>
                                        <a:pt x="425" y="137"/>
                                      </a:moveTo>
                                      <a:lnTo>
                                        <a:pt x="414" y="137"/>
                                      </a:lnTo>
                                      <a:lnTo>
                                        <a:pt x="414" y="147"/>
                                      </a:lnTo>
                                      <a:lnTo>
                                        <a:pt x="425" y="147"/>
                                      </a:lnTo>
                                      <a:lnTo>
                                        <a:pt x="425" y="137"/>
                                      </a:lnTo>
                                      <a:close/>
                                      <a:moveTo>
                                        <a:pt x="425" y="78"/>
                                      </a:moveTo>
                                      <a:lnTo>
                                        <a:pt x="414" y="78"/>
                                      </a:lnTo>
                                      <a:lnTo>
                                        <a:pt x="414" y="126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425" y="78"/>
                                      </a:lnTo>
                                      <a:close/>
                                      <a:moveTo>
                                        <a:pt x="425" y="20"/>
                                      </a:moveTo>
                                      <a:lnTo>
                                        <a:pt x="414" y="20"/>
                                      </a:lnTo>
                                      <a:lnTo>
                                        <a:pt x="414" y="67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425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</wpg:grpSp>
                        </wpg:grpSp>
                        <wpg:grpSp>
                          <wpg:cNvPr id="78" name="组合 859"/>
                          <wpg:cNvGrpSpPr/>
                          <wpg:grpSpPr>
                            <a:xfrm rot="0">
                              <a:off x="7125" y="8201"/>
                              <a:ext cx="94" cy="135"/>
                              <a:chOff x="0" y="0"/>
                              <a:chExt cx="445" cy="639"/>
                            </a:xfrm>
                          </wpg:grpSpPr>
                          <wps:wsp>
                            <wps:cNvPr id="858" name="任意多边形 858"/>
                            <wps:cNvSpPr/>
                            <wps:spPr>
                              <a:xfrm>
                                <a:off x="0" y="0"/>
                                <a:ext cx="445" cy="63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45" h="639">
                                    <a:moveTo>
                                      <a:pt x="445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342" y="71"/>
                                    </a:lnTo>
                                    <a:lnTo>
                                      <a:pt x="87" y="639"/>
                                    </a:lnTo>
                                    <a:lnTo>
                                      <a:pt x="177" y="639"/>
                                    </a:lnTo>
                                    <a:lnTo>
                                      <a:pt x="445" y="28"/>
                                    </a:lnTo>
                                    <a:lnTo>
                                      <a:pt x="44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80" name="组合 861"/>
                          <wpg:cNvGrpSpPr/>
                          <wpg:grpSpPr>
                            <a:xfrm rot="0">
                              <a:off x="6642" y="8199"/>
                              <a:ext cx="93" cy="140"/>
                              <a:chOff x="0" y="0"/>
                              <a:chExt cx="441" cy="661"/>
                            </a:xfrm>
                          </wpg:grpSpPr>
                          <wps:wsp>
                            <wps:cNvPr id="860" name="任意多边形 860"/>
                            <wps:cNvSpPr/>
                            <wps:spPr>
                              <a:xfrm>
                                <a:off x="0" y="0"/>
                                <a:ext cx="441" cy="66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41" h="661">
                                    <a:moveTo>
                                      <a:pt x="283" y="0"/>
                                    </a:moveTo>
                                    <a:lnTo>
                                      <a:pt x="223" y="6"/>
                                    </a:lnTo>
                                    <a:lnTo>
                                      <a:pt x="168" y="25"/>
                                    </a:lnTo>
                                    <a:lnTo>
                                      <a:pt x="120" y="56"/>
                                    </a:lnTo>
                                    <a:lnTo>
                                      <a:pt x="78" y="100"/>
                                    </a:lnTo>
                                    <a:lnTo>
                                      <a:pt x="44" y="154"/>
                                    </a:lnTo>
                                    <a:lnTo>
                                      <a:pt x="19" y="217"/>
                                    </a:lnTo>
                                    <a:lnTo>
                                      <a:pt x="5" y="288"/>
                                    </a:lnTo>
                                    <a:lnTo>
                                      <a:pt x="0" y="368"/>
                                    </a:lnTo>
                                    <a:lnTo>
                                      <a:pt x="4" y="434"/>
                                    </a:lnTo>
                                    <a:lnTo>
                                      <a:pt x="15" y="492"/>
                                    </a:lnTo>
                                    <a:lnTo>
                                      <a:pt x="33" y="542"/>
                                    </a:lnTo>
                                    <a:lnTo>
                                      <a:pt x="59" y="584"/>
                                    </a:lnTo>
                                    <a:lnTo>
                                      <a:pt x="92" y="618"/>
                                    </a:lnTo>
                                    <a:lnTo>
                                      <a:pt x="130" y="641"/>
                                    </a:lnTo>
                                    <a:lnTo>
                                      <a:pt x="174" y="656"/>
                                    </a:lnTo>
                                    <a:lnTo>
                                      <a:pt x="223" y="660"/>
                                    </a:lnTo>
                                    <a:lnTo>
                                      <a:pt x="268" y="657"/>
                                    </a:lnTo>
                                    <a:lnTo>
                                      <a:pt x="309" y="645"/>
                                    </a:lnTo>
                                    <a:lnTo>
                                      <a:pt x="346" y="627"/>
                                    </a:lnTo>
                                    <a:lnTo>
                                      <a:pt x="379" y="600"/>
                                    </a:lnTo>
                                    <a:lnTo>
                                      <a:pt x="384" y="594"/>
                                    </a:lnTo>
                                    <a:lnTo>
                                      <a:pt x="225" y="594"/>
                                    </a:lnTo>
                                    <a:lnTo>
                                      <a:pt x="197" y="591"/>
                                    </a:lnTo>
                                    <a:lnTo>
                                      <a:pt x="171" y="582"/>
                                    </a:lnTo>
                                    <a:lnTo>
                                      <a:pt x="149" y="568"/>
                                    </a:lnTo>
                                    <a:lnTo>
                                      <a:pt x="130" y="549"/>
                                    </a:lnTo>
                                    <a:lnTo>
                                      <a:pt x="114" y="525"/>
                                    </a:lnTo>
                                    <a:lnTo>
                                      <a:pt x="103" y="499"/>
                                    </a:lnTo>
                                    <a:lnTo>
                                      <a:pt x="96" y="471"/>
                                    </a:lnTo>
                                    <a:lnTo>
                                      <a:pt x="94" y="441"/>
                                    </a:lnTo>
                                    <a:lnTo>
                                      <a:pt x="96" y="416"/>
                                    </a:lnTo>
                                    <a:lnTo>
                                      <a:pt x="103" y="393"/>
                                    </a:lnTo>
                                    <a:lnTo>
                                      <a:pt x="114" y="372"/>
                                    </a:lnTo>
                                    <a:lnTo>
                                      <a:pt x="130" y="353"/>
                                    </a:lnTo>
                                    <a:lnTo>
                                      <a:pt x="149" y="337"/>
                                    </a:lnTo>
                                    <a:lnTo>
                                      <a:pt x="88" y="337"/>
                                    </a:lnTo>
                                    <a:lnTo>
                                      <a:pt x="92" y="277"/>
                                    </a:lnTo>
                                    <a:lnTo>
                                      <a:pt x="102" y="225"/>
                                    </a:lnTo>
                                    <a:lnTo>
                                      <a:pt x="119" y="179"/>
                                    </a:lnTo>
                                    <a:lnTo>
                                      <a:pt x="143" y="139"/>
                                    </a:lnTo>
                                    <a:lnTo>
                                      <a:pt x="172" y="108"/>
                                    </a:lnTo>
                                    <a:lnTo>
                                      <a:pt x="206" y="85"/>
                                    </a:lnTo>
                                    <a:lnTo>
                                      <a:pt x="243" y="72"/>
                                    </a:lnTo>
                                    <a:lnTo>
                                      <a:pt x="286" y="67"/>
                                    </a:lnTo>
                                    <a:lnTo>
                                      <a:pt x="397" y="67"/>
                                    </a:lnTo>
                                    <a:lnTo>
                                      <a:pt x="397" y="19"/>
                                    </a:lnTo>
                                    <a:lnTo>
                                      <a:pt x="375" y="10"/>
                                    </a:lnTo>
                                    <a:lnTo>
                                      <a:pt x="348" y="5"/>
                                    </a:lnTo>
                                    <a:lnTo>
                                      <a:pt x="318" y="1"/>
                                    </a:lnTo>
                                    <a:lnTo>
                                      <a:pt x="283" y="0"/>
                                    </a:lnTo>
                                    <a:close/>
                                    <a:moveTo>
                                      <a:pt x="397" y="316"/>
                                    </a:moveTo>
                                    <a:lnTo>
                                      <a:pt x="224" y="316"/>
                                    </a:lnTo>
                                    <a:lnTo>
                                      <a:pt x="253" y="318"/>
                                    </a:lnTo>
                                    <a:lnTo>
                                      <a:pt x="279" y="325"/>
                                    </a:lnTo>
                                    <a:lnTo>
                                      <a:pt x="301" y="336"/>
                                    </a:lnTo>
                                    <a:lnTo>
                                      <a:pt x="319" y="352"/>
                                    </a:lnTo>
                                    <a:lnTo>
                                      <a:pt x="334" y="373"/>
                                    </a:lnTo>
                                    <a:lnTo>
                                      <a:pt x="344" y="396"/>
                                    </a:lnTo>
                                    <a:lnTo>
                                      <a:pt x="350" y="424"/>
                                    </a:lnTo>
                                    <a:lnTo>
                                      <a:pt x="352" y="455"/>
                                    </a:lnTo>
                                    <a:lnTo>
                                      <a:pt x="350" y="484"/>
                                    </a:lnTo>
                                    <a:lnTo>
                                      <a:pt x="344" y="510"/>
                                    </a:lnTo>
                                    <a:lnTo>
                                      <a:pt x="332" y="534"/>
                                    </a:lnTo>
                                    <a:lnTo>
                                      <a:pt x="317" y="555"/>
                                    </a:lnTo>
                                    <a:lnTo>
                                      <a:pt x="298" y="572"/>
                                    </a:lnTo>
                                    <a:lnTo>
                                      <a:pt x="276" y="584"/>
                                    </a:lnTo>
                                    <a:lnTo>
                                      <a:pt x="252" y="591"/>
                                    </a:lnTo>
                                    <a:lnTo>
                                      <a:pt x="225" y="594"/>
                                    </a:lnTo>
                                    <a:lnTo>
                                      <a:pt x="384" y="594"/>
                                    </a:lnTo>
                                    <a:lnTo>
                                      <a:pt x="406" y="568"/>
                                    </a:lnTo>
                                    <a:lnTo>
                                      <a:pt x="425" y="532"/>
                                    </a:lnTo>
                                    <a:lnTo>
                                      <a:pt x="436" y="491"/>
                                    </a:lnTo>
                                    <a:lnTo>
                                      <a:pt x="440" y="446"/>
                                    </a:lnTo>
                                    <a:lnTo>
                                      <a:pt x="437" y="404"/>
                                    </a:lnTo>
                                    <a:lnTo>
                                      <a:pt x="427" y="366"/>
                                    </a:lnTo>
                                    <a:lnTo>
                                      <a:pt x="410" y="332"/>
                                    </a:lnTo>
                                    <a:lnTo>
                                      <a:pt x="397" y="316"/>
                                    </a:lnTo>
                                    <a:close/>
                                    <a:moveTo>
                                      <a:pt x="246" y="249"/>
                                    </a:moveTo>
                                    <a:lnTo>
                                      <a:pt x="196" y="254"/>
                                    </a:lnTo>
                                    <a:lnTo>
                                      <a:pt x="154" y="271"/>
                                    </a:lnTo>
                                    <a:lnTo>
                                      <a:pt x="118" y="298"/>
                                    </a:lnTo>
                                    <a:lnTo>
                                      <a:pt x="90" y="337"/>
                                    </a:lnTo>
                                    <a:lnTo>
                                      <a:pt x="149" y="337"/>
                                    </a:lnTo>
                                    <a:lnTo>
                                      <a:pt x="149" y="336"/>
                                    </a:lnTo>
                                    <a:lnTo>
                                      <a:pt x="171" y="325"/>
                                    </a:lnTo>
                                    <a:lnTo>
                                      <a:pt x="196" y="318"/>
                                    </a:lnTo>
                                    <a:lnTo>
                                      <a:pt x="224" y="316"/>
                                    </a:lnTo>
                                    <a:lnTo>
                                      <a:pt x="397" y="316"/>
                                    </a:lnTo>
                                    <a:lnTo>
                                      <a:pt x="387" y="303"/>
                                    </a:lnTo>
                                    <a:lnTo>
                                      <a:pt x="359" y="279"/>
                                    </a:lnTo>
                                    <a:lnTo>
                                      <a:pt x="325" y="262"/>
                                    </a:lnTo>
                                    <a:lnTo>
                                      <a:pt x="288" y="252"/>
                                    </a:lnTo>
                                    <a:lnTo>
                                      <a:pt x="246" y="249"/>
                                    </a:lnTo>
                                    <a:close/>
                                    <a:moveTo>
                                      <a:pt x="397" y="67"/>
                                    </a:moveTo>
                                    <a:lnTo>
                                      <a:pt x="286" y="67"/>
                                    </a:lnTo>
                                    <a:lnTo>
                                      <a:pt x="314" y="69"/>
                                    </a:lnTo>
                                    <a:lnTo>
                                      <a:pt x="343" y="74"/>
                                    </a:lnTo>
                                    <a:lnTo>
                                      <a:pt x="370" y="82"/>
                                    </a:lnTo>
                                    <a:lnTo>
                                      <a:pt x="397" y="93"/>
                                    </a:lnTo>
                                    <a:lnTo>
                                      <a:pt x="397" y="6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81" name="组合 863"/>
                          <wpg:cNvGrpSpPr/>
                          <wpg:grpSpPr>
                            <a:xfrm rot="0">
                              <a:off x="6172" y="8201"/>
                              <a:ext cx="82" cy="138"/>
                              <a:chOff x="0" y="0"/>
                              <a:chExt cx="389" cy="650"/>
                            </a:xfrm>
                          </wpg:grpSpPr>
                          <wps:wsp>
                            <wps:cNvPr id="862" name="任意多边形 862"/>
                            <wps:cNvSpPr/>
                            <wps:spPr>
                              <a:xfrm>
                                <a:off x="0" y="0"/>
                                <a:ext cx="389" cy="65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389" h="650">
                                    <a:moveTo>
                                      <a:pt x="358" y="0"/>
                                    </a:moveTo>
                                    <a:lnTo>
                                      <a:pt x="21" y="0"/>
                                    </a:lnTo>
                                    <a:lnTo>
                                      <a:pt x="21" y="325"/>
                                    </a:lnTo>
                                    <a:lnTo>
                                      <a:pt x="53" y="322"/>
                                    </a:lnTo>
                                    <a:lnTo>
                                      <a:pt x="82" y="320"/>
                                    </a:lnTo>
                                    <a:lnTo>
                                      <a:pt x="107" y="319"/>
                                    </a:lnTo>
                                    <a:lnTo>
                                      <a:pt x="129" y="319"/>
                                    </a:lnTo>
                                    <a:lnTo>
                                      <a:pt x="169" y="321"/>
                                    </a:lnTo>
                                    <a:lnTo>
                                      <a:pt x="232" y="338"/>
                                    </a:lnTo>
                                    <a:lnTo>
                                      <a:pt x="290" y="393"/>
                                    </a:lnTo>
                                    <a:lnTo>
                                      <a:pt x="301" y="448"/>
                                    </a:lnTo>
                                    <a:lnTo>
                                      <a:pt x="298" y="477"/>
                                    </a:lnTo>
                                    <a:lnTo>
                                      <a:pt x="257" y="546"/>
                                    </a:lnTo>
                                    <a:lnTo>
                                      <a:pt x="177" y="581"/>
                                    </a:lnTo>
                                    <a:lnTo>
                                      <a:pt x="143" y="583"/>
                                    </a:lnTo>
                                    <a:lnTo>
                                      <a:pt x="107" y="580"/>
                                    </a:lnTo>
                                    <a:lnTo>
                                      <a:pt x="70" y="572"/>
                                    </a:lnTo>
                                    <a:lnTo>
                                      <a:pt x="35" y="559"/>
                                    </a:lnTo>
                                    <a:lnTo>
                                      <a:pt x="0" y="541"/>
                                    </a:lnTo>
                                    <a:lnTo>
                                      <a:pt x="0" y="623"/>
                                    </a:lnTo>
                                    <a:lnTo>
                                      <a:pt x="27" y="635"/>
                                    </a:lnTo>
                                    <a:lnTo>
                                      <a:pt x="60" y="643"/>
                                    </a:lnTo>
                                    <a:lnTo>
                                      <a:pt x="99" y="648"/>
                                    </a:lnTo>
                                    <a:lnTo>
                                      <a:pt x="144" y="650"/>
                                    </a:lnTo>
                                    <a:lnTo>
                                      <a:pt x="198" y="646"/>
                                    </a:lnTo>
                                    <a:lnTo>
                                      <a:pt x="288" y="617"/>
                                    </a:lnTo>
                                    <a:lnTo>
                                      <a:pt x="352" y="561"/>
                                    </a:lnTo>
                                    <a:lnTo>
                                      <a:pt x="385" y="486"/>
                                    </a:lnTo>
                                    <a:lnTo>
                                      <a:pt x="389" y="442"/>
                                    </a:lnTo>
                                    <a:lnTo>
                                      <a:pt x="385" y="400"/>
                                    </a:lnTo>
                                    <a:lnTo>
                                      <a:pt x="354" y="329"/>
                                    </a:lnTo>
                                    <a:lnTo>
                                      <a:pt x="295" y="279"/>
                                    </a:lnTo>
                                    <a:lnTo>
                                      <a:pt x="210" y="253"/>
                                    </a:lnTo>
                                    <a:lnTo>
                                      <a:pt x="159" y="250"/>
                                    </a:lnTo>
                                    <a:lnTo>
                                      <a:pt x="148" y="250"/>
                                    </a:lnTo>
                                    <a:lnTo>
                                      <a:pt x="101" y="252"/>
                                    </a:lnTo>
                                    <a:lnTo>
                                      <a:pt x="101" y="71"/>
                                    </a:lnTo>
                                    <a:lnTo>
                                      <a:pt x="358" y="71"/>
                                    </a:lnTo>
                                    <a:lnTo>
                                      <a:pt x="35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83" name="组合 865"/>
                          <wpg:cNvGrpSpPr/>
                          <wpg:grpSpPr>
                            <a:xfrm rot="0">
                              <a:off x="5688" y="8199"/>
                              <a:ext cx="104" cy="135"/>
                              <a:chOff x="0" y="0"/>
                              <a:chExt cx="491" cy="639"/>
                            </a:xfrm>
                          </wpg:grpSpPr>
                          <wps:wsp>
                            <wps:cNvPr id="864" name="任意多边形 864"/>
                            <wps:cNvSpPr/>
                            <wps:spPr>
                              <a:xfrm>
                                <a:off x="0" y="0"/>
                                <a:ext cx="491" cy="63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91" h="639">
                                    <a:moveTo>
                                      <a:pt x="403" y="473"/>
                                    </a:moveTo>
                                    <a:lnTo>
                                      <a:pt x="319" y="473"/>
                                    </a:lnTo>
                                    <a:lnTo>
                                      <a:pt x="319" y="639"/>
                                    </a:lnTo>
                                    <a:lnTo>
                                      <a:pt x="403" y="639"/>
                                    </a:lnTo>
                                    <a:lnTo>
                                      <a:pt x="403" y="473"/>
                                    </a:lnTo>
                                    <a:close/>
                                    <a:moveTo>
                                      <a:pt x="403" y="0"/>
                                    </a:moveTo>
                                    <a:lnTo>
                                      <a:pt x="303" y="0"/>
                                    </a:lnTo>
                                    <a:lnTo>
                                      <a:pt x="0" y="421"/>
                                    </a:lnTo>
                                    <a:lnTo>
                                      <a:pt x="0" y="473"/>
                                    </a:lnTo>
                                    <a:lnTo>
                                      <a:pt x="490" y="473"/>
                                    </a:lnTo>
                                    <a:lnTo>
                                      <a:pt x="490" y="409"/>
                                    </a:lnTo>
                                    <a:lnTo>
                                      <a:pt x="89" y="409"/>
                                    </a:lnTo>
                                    <a:lnTo>
                                      <a:pt x="293" y="125"/>
                                    </a:lnTo>
                                    <a:lnTo>
                                      <a:pt x="302" y="109"/>
                                    </a:lnTo>
                                    <a:lnTo>
                                      <a:pt x="309" y="96"/>
                                    </a:lnTo>
                                    <a:lnTo>
                                      <a:pt x="315" y="85"/>
                                    </a:lnTo>
                                    <a:lnTo>
                                      <a:pt x="319" y="76"/>
                                    </a:lnTo>
                                    <a:lnTo>
                                      <a:pt x="403" y="76"/>
                                    </a:lnTo>
                                    <a:lnTo>
                                      <a:pt x="403" y="0"/>
                                    </a:lnTo>
                                    <a:close/>
                                    <a:moveTo>
                                      <a:pt x="403" y="76"/>
                                    </a:moveTo>
                                    <a:lnTo>
                                      <a:pt x="321" y="76"/>
                                    </a:lnTo>
                                    <a:lnTo>
                                      <a:pt x="320" y="96"/>
                                    </a:lnTo>
                                    <a:lnTo>
                                      <a:pt x="319" y="111"/>
                                    </a:lnTo>
                                    <a:lnTo>
                                      <a:pt x="319" y="125"/>
                                    </a:lnTo>
                                    <a:lnTo>
                                      <a:pt x="319" y="409"/>
                                    </a:lnTo>
                                    <a:lnTo>
                                      <a:pt x="403" y="409"/>
                                    </a:lnTo>
                                    <a:lnTo>
                                      <a:pt x="403" y="7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84" name="组合 867"/>
                          <wpg:cNvGrpSpPr/>
                          <wpg:grpSpPr>
                            <a:xfrm rot="0">
                              <a:off x="5217" y="8199"/>
                              <a:ext cx="85" cy="140"/>
                              <a:chOff x="0" y="0"/>
                              <a:chExt cx="401" cy="661"/>
                            </a:xfrm>
                          </wpg:grpSpPr>
                          <wps:wsp>
                            <wps:cNvPr id="866" name="任意多边形 866"/>
                            <wps:cNvSpPr/>
                            <wps:spPr>
                              <a:xfrm>
                                <a:off x="0" y="0"/>
                                <a:ext cx="401" cy="66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01" h="661">
                                    <a:moveTo>
                                      <a:pt x="183" y="0"/>
                                    </a:moveTo>
                                    <a:lnTo>
                                      <a:pt x="140" y="2"/>
                                    </a:lnTo>
                                    <a:lnTo>
                                      <a:pt x="99" y="9"/>
                                    </a:lnTo>
                                    <a:lnTo>
                                      <a:pt x="61" y="20"/>
                                    </a:lnTo>
                                    <a:lnTo>
                                      <a:pt x="27" y="36"/>
                                    </a:lnTo>
                                    <a:lnTo>
                                      <a:pt x="27" y="113"/>
                                    </a:lnTo>
                                    <a:lnTo>
                                      <a:pt x="59" y="93"/>
                                    </a:lnTo>
                                    <a:lnTo>
                                      <a:pt x="92" y="79"/>
                                    </a:lnTo>
                                    <a:lnTo>
                                      <a:pt x="127" y="70"/>
                                    </a:lnTo>
                                    <a:lnTo>
                                      <a:pt x="162" y="67"/>
                                    </a:lnTo>
                                    <a:lnTo>
                                      <a:pt x="217" y="74"/>
                                    </a:lnTo>
                                    <a:lnTo>
                                      <a:pt x="256" y="93"/>
                                    </a:lnTo>
                                    <a:lnTo>
                                      <a:pt x="280" y="126"/>
                                    </a:lnTo>
                                    <a:lnTo>
                                      <a:pt x="288" y="172"/>
                                    </a:lnTo>
                                    <a:lnTo>
                                      <a:pt x="278" y="222"/>
                                    </a:lnTo>
                                    <a:lnTo>
                                      <a:pt x="247" y="258"/>
                                    </a:lnTo>
                                    <a:lnTo>
                                      <a:pt x="195" y="279"/>
                                    </a:lnTo>
                                    <a:lnTo>
                                      <a:pt x="123" y="286"/>
                                    </a:lnTo>
                                    <a:lnTo>
                                      <a:pt x="69" y="286"/>
                                    </a:lnTo>
                                    <a:lnTo>
                                      <a:pt x="69" y="353"/>
                                    </a:lnTo>
                                    <a:lnTo>
                                      <a:pt x="126" y="353"/>
                                    </a:lnTo>
                                    <a:lnTo>
                                      <a:pt x="207" y="361"/>
                                    </a:lnTo>
                                    <a:lnTo>
                                      <a:pt x="265" y="383"/>
                                    </a:lnTo>
                                    <a:lnTo>
                                      <a:pt x="300" y="421"/>
                                    </a:lnTo>
                                    <a:lnTo>
                                      <a:pt x="312" y="474"/>
                                    </a:lnTo>
                                    <a:lnTo>
                                      <a:pt x="309" y="500"/>
                                    </a:lnTo>
                                    <a:lnTo>
                                      <a:pt x="270" y="561"/>
                                    </a:lnTo>
                                    <a:lnTo>
                                      <a:pt x="192" y="592"/>
                                    </a:lnTo>
                                    <a:lnTo>
                                      <a:pt x="159" y="594"/>
                                    </a:lnTo>
                                    <a:lnTo>
                                      <a:pt x="116" y="590"/>
                                    </a:lnTo>
                                    <a:lnTo>
                                      <a:pt x="75" y="581"/>
                                    </a:lnTo>
                                    <a:lnTo>
                                      <a:pt x="36" y="565"/>
                                    </a:lnTo>
                                    <a:lnTo>
                                      <a:pt x="0" y="543"/>
                                    </a:lnTo>
                                    <a:lnTo>
                                      <a:pt x="0" y="627"/>
                                    </a:lnTo>
                                    <a:lnTo>
                                      <a:pt x="32" y="641"/>
                                    </a:lnTo>
                                    <a:lnTo>
                                      <a:pt x="69" y="652"/>
                                    </a:lnTo>
                                    <a:lnTo>
                                      <a:pt x="110" y="658"/>
                                    </a:lnTo>
                                    <a:lnTo>
                                      <a:pt x="157" y="660"/>
                                    </a:lnTo>
                                    <a:lnTo>
                                      <a:pt x="209" y="657"/>
                                    </a:lnTo>
                                    <a:lnTo>
                                      <a:pt x="298" y="631"/>
                                    </a:lnTo>
                                    <a:lnTo>
                                      <a:pt x="363" y="579"/>
                                    </a:lnTo>
                                    <a:lnTo>
                                      <a:pt x="396" y="510"/>
                                    </a:lnTo>
                                    <a:lnTo>
                                      <a:pt x="400" y="469"/>
                                    </a:lnTo>
                                    <a:lnTo>
                                      <a:pt x="397" y="439"/>
                                    </a:lnTo>
                                    <a:lnTo>
                                      <a:pt x="357" y="365"/>
                                    </a:lnTo>
                                    <a:lnTo>
                                      <a:pt x="306" y="332"/>
                                    </a:lnTo>
                                    <a:lnTo>
                                      <a:pt x="240" y="316"/>
                                    </a:lnTo>
                                    <a:lnTo>
                                      <a:pt x="240" y="315"/>
                                    </a:lnTo>
                                    <a:lnTo>
                                      <a:pt x="300" y="291"/>
                                    </a:lnTo>
                                    <a:lnTo>
                                      <a:pt x="342" y="256"/>
                                    </a:lnTo>
                                    <a:lnTo>
                                      <a:pt x="368" y="211"/>
                                    </a:lnTo>
                                    <a:lnTo>
                                      <a:pt x="377" y="153"/>
                                    </a:lnTo>
                                    <a:lnTo>
                                      <a:pt x="373" y="121"/>
                                    </a:lnTo>
                                    <a:lnTo>
                                      <a:pt x="347" y="66"/>
                                    </a:lnTo>
                                    <a:lnTo>
                                      <a:pt x="295" y="24"/>
                                    </a:lnTo>
                                    <a:lnTo>
                                      <a:pt x="225" y="3"/>
                                    </a:lnTo>
                                    <a:lnTo>
                                      <a:pt x="183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868" name="任意多边形 868"/>
                          <wps:cNvSpPr/>
                          <wps:spPr>
                            <a:xfrm>
                              <a:off x="4732" y="8201"/>
                              <a:ext cx="89" cy="13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22" h="649">
                                  <a:moveTo>
                                    <a:pt x="223" y="0"/>
                                  </a:moveTo>
                                  <a:lnTo>
                                    <a:pt x="171" y="3"/>
                                  </a:lnTo>
                                  <a:lnTo>
                                    <a:pt x="122" y="14"/>
                                  </a:lnTo>
                                  <a:lnTo>
                                    <a:pt x="77" y="32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40"/>
                                  </a:lnTo>
                                  <a:lnTo>
                                    <a:pt x="77" y="108"/>
                                  </a:lnTo>
                                  <a:lnTo>
                                    <a:pt x="120" y="85"/>
                                  </a:lnTo>
                                  <a:lnTo>
                                    <a:pt x="164" y="72"/>
                                  </a:lnTo>
                                  <a:lnTo>
                                    <a:pt x="209" y="67"/>
                                  </a:lnTo>
                                  <a:lnTo>
                                    <a:pt x="238" y="69"/>
                                  </a:lnTo>
                                  <a:lnTo>
                                    <a:pt x="304" y="96"/>
                                  </a:lnTo>
                                  <a:lnTo>
                                    <a:pt x="334" y="154"/>
                                  </a:lnTo>
                                  <a:lnTo>
                                    <a:pt x="336" y="180"/>
                                  </a:lnTo>
                                  <a:lnTo>
                                    <a:pt x="335" y="203"/>
                                  </a:lnTo>
                                  <a:lnTo>
                                    <a:pt x="309" y="272"/>
                                  </a:lnTo>
                                  <a:lnTo>
                                    <a:pt x="267" y="325"/>
                                  </a:lnTo>
                                  <a:lnTo>
                                    <a:pt x="199" y="393"/>
                                  </a:lnTo>
                                  <a:lnTo>
                                    <a:pt x="0" y="578"/>
                                  </a:lnTo>
                                  <a:lnTo>
                                    <a:pt x="0" y="648"/>
                                  </a:lnTo>
                                  <a:lnTo>
                                    <a:pt x="416" y="648"/>
                                  </a:lnTo>
                                  <a:lnTo>
                                    <a:pt x="416" y="577"/>
                                  </a:lnTo>
                                  <a:lnTo>
                                    <a:pt x="103" y="577"/>
                                  </a:lnTo>
                                  <a:lnTo>
                                    <a:pt x="103" y="575"/>
                                  </a:lnTo>
                                  <a:lnTo>
                                    <a:pt x="258" y="433"/>
                                  </a:lnTo>
                                  <a:lnTo>
                                    <a:pt x="302" y="391"/>
                                  </a:lnTo>
                                  <a:lnTo>
                                    <a:pt x="367" y="318"/>
                                  </a:lnTo>
                                  <a:lnTo>
                                    <a:pt x="403" y="259"/>
                                  </a:lnTo>
                                  <a:lnTo>
                                    <a:pt x="420" y="201"/>
                                  </a:lnTo>
                                  <a:lnTo>
                                    <a:pt x="422" y="171"/>
                                  </a:lnTo>
                                  <a:lnTo>
                                    <a:pt x="419" y="134"/>
                                  </a:lnTo>
                                  <a:lnTo>
                                    <a:pt x="392" y="72"/>
                                  </a:lnTo>
                                  <a:lnTo>
                                    <a:pt x="339" y="26"/>
                                  </a:lnTo>
                                  <a:lnTo>
                                    <a:pt x="267" y="3"/>
                                  </a:lnTo>
                                  <a:lnTo>
                                    <a:pt x="22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69" name="任意多边形 869"/>
                          <wps:cNvSpPr/>
                          <wps:spPr>
                            <a:xfrm>
                              <a:off x="4661" y="8372"/>
                              <a:ext cx="232" cy="1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4" h="490">
                                  <a:moveTo>
                                    <a:pt x="337" y="84"/>
                                  </a:moveTo>
                                  <a:lnTo>
                                    <a:pt x="292" y="84"/>
                                  </a:lnTo>
                                  <a:lnTo>
                                    <a:pt x="291" y="126"/>
                                  </a:lnTo>
                                  <a:lnTo>
                                    <a:pt x="290" y="165"/>
                                  </a:lnTo>
                                  <a:lnTo>
                                    <a:pt x="287" y="202"/>
                                  </a:lnTo>
                                  <a:lnTo>
                                    <a:pt x="285" y="236"/>
                                  </a:lnTo>
                                  <a:lnTo>
                                    <a:pt x="273" y="300"/>
                                  </a:lnTo>
                                  <a:lnTo>
                                    <a:pt x="246" y="358"/>
                                  </a:lnTo>
                                  <a:lnTo>
                                    <a:pt x="206" y="410"/>
                                  </a:lnTo>
                                  <a:lnTo>
                                    <a:pt x="152" y="457"/>
                                  </a:lnTo>
                                  <a:lnTo>
                                    <a:pt x="161" y="465"/>
                                  </a:lnTo>
                                  <a:lnTo>
                                    <a:pt x="170" y="473"/>
                                  </a:lnTo>
                                  <a:lnTo>
                                    <a:pt x="178" y="481"/>
                                  </a:lnTo>
                                  <a:lnTo>
                                    <a:pt x="186" y="489"/>
                                  </a:lnTo>
                                  <a:lnTo>
                                    <a:pt x="244" y="437"/>
                                  </a:lnTo>
                                  <a:lnTo>
                                    <a:pt x="287" y="378"/>
                                  </a:lnTo>
                                  <a:lnTo>
                                    <a:pt x="316" y="312"/>
                                  </a:lnTo>
                                  <a:lnTo>
                                    <a:pt x="329" y="239"/>
                                  </a:lnTo>
                                  <a:lnTo>
                                    <a:pt x="331" y="207"/>
                                  </a:lnTo>
                                  <a:lnTo>
                                    <a:pt x="333" y="170"/>
                                  </a:lnTo>
                                  <a:lnTo>
                                    <a:pt x="335" y="129"/>
                                  </a:lnTo>
                                  <a:lnTo>
                                    <a:pt x="337" y="84"/>
                                  </a:lnTo>
                                  <a:close/>
                                  <a:moveTo>
                                    <a:pt x="182" y="265"/>
                                  </a:moveTo>
                                  <a:lnTo>
                                    <a:pt x="80" y="265"/>
                                  </a:lnTo>
                                  <a:lnTo>
                                    <a:pt x="80" y="487"/>
                                  </a:lnTo>
                                  <a:lnTo>
                                    <a:pt x="121" y="487"/>
                                  </a:lnTo>
                                  <a:lnTo>
                                    <a:pt x="121" y="278"/>
                                  </a:lnTo>
                                  <a:lnTo>
                                    <a:pt x="184" y="278"/>
                                  </a:lnTo>
                                  <a:lnTo>
                                    <a:pt x="176" y="273"/>
                                  </a:lnTo>
                                  <a:lnTo>
                                    <a:pt x="182" y="265"/>
                                  </a:lnTo>
                                  <a:close/>
                                  <a:moveTo>
                                    <a:pt x="319" y="429"/>
                                  </a:moveTo>
                                  <a:lnTo>
                                    <a:pt x="321" y="439"/>
                                  </a:lnTo>
                                  <a:lnTo>
                                    <a:pt x="324" y="450"/>
                                  </a:lnTo>
                                  <a:lnTo>
                                    <a:pt x="326" y="462"/>
                                  </a:lnTo>
                                  <a:lnTo>
                                    <a:pt x="328" y="473"/>
                                  </a:lnTo>
                                  <a:lnTo>
                                    <a:pt x="372" y="474"/>
                                  </a:lnTo>
                                  <a:lnTo>
                                    <a:pt x="405" y="475"/>
                                  </a:lnTo>
                                  <a:lnTo>
                                    <a:pt x="442" y="469"/>
                                  </a:lnTo>
                                  <a:lnTo>
                                    <a:pt x="468" y="452"/>
                                  </a:lnTo>
                                  <a:lnTo>
                                    <a:pt x="479" y="433"/>
                                  </a:lnTo>
                                  <a:lnTo>
                                    <a:pt x="401" y="433"/>
                                  </a:lnTo>
                                  <a:lnTo>
                                    <a:pt x="384" y="433"/>
                                  </a:lnTo>
                                  <a:lnTo>
                                    <a:pt x="365" y="432"/>
                                  </a:lnTo>
                                  <a:lnTo>
                                    <a:pt x="343" y="431"/>
                                  </a:lnTo>
                                  <a:lnTo>
                                    <a:pt x="319" y="429"/>
                                  </a:lnTo>
                                  <a:close/>
                                  <a:moveTo>
                                    <a:pt x="502" y="45"/>
                                  </a:moveTo>
                                  <a:lnTo>
                                    <a:pt x="208" y="45"/>
                                  </a:lnTo>
                                  <a:lnTo>
                                    <a:pt x="208" y="84"/>
                                  </a:lnTo>
                                  <a:lnTo>
                                    <a:pt x="457" y="84"/>
                                  </a:lnTo>
                                  <a:lnTo>
                                    <a:pt x="454" y="184"/>
                                  </a:lnTo>
                                  <a:lnTo>
                                    <a:pt x="452" y="268"/>
                                  </a:lnTo>
                                  <a:lnTo>
                                    <a:pt x="449" y="333"/>
                                  </a:lnTo>
                                  <a:lnTo>
                                    <a:pt x="446" y="381"/>
                                  </a:lnTo>
                                  <a:lnTo>
                                    <a:pt x="442" y="404"/>
                                  </a:lnTo>
                                  <a:lnTo>
                                    <a:pt x="434" y="421"/>
                                  </a:lnTo>
                                  <a:lnTo>
                                    <a:pt x="420" y="430"/>
                                  </a:lnTo>
                                  <a:lnTo>
                                    <a:pt x="401" y="433"/>
                                  </a:lnTo>
                                  <a:lnTo>
                                    <a:pt x="479" y="433"/>
                                  </a:lnTo>
                                  <a:lnTo>
                                    <a:pt x="484" y="424"/>
                                  </a:lnTo>
                                  <a:lnTo>
                                    <a:pt x="490" y="383"/>
                                  </a:lnTo>
                                  <a:lnTo>
                                    <a:pt x="492" y="332"/>
                                  </a:lnTo>
                                  <a:lnTo>
                                    <a:pt x="495" y="252"/>
                                  </a:lnTo>
                                  <a:lnTo>
                                    <a:pt x="498" y="164"/>
                                  </a:lnTo>
                                  <a:lnTo>
                                    <a:pt x="502" y="45"/>
                                  </a:lnTo>
                                  <a:close/>
                                  <a:moveTo>
                                    <a:pt x="184" y="278"/>
                                  </a:moveTo>
                                  <a:lnTo>
                                    <a:pt x="121" y="278"/>
                                  </a:lnTo>
                                  <a:lnTo>
                                    <a:pt x="162" y="309"/>
                                  </a:lnTo>
                                  <a:lnTo>
                                    <a:pt x="203" y="340"/>
                                  </a:lnTo>
                                  <a:lnTo>
                                    <a:pt x="230" y="309"/>
                                  </a:lnTo>
                                  <a:lnTo>
                                    <a:pt x="190" y="282"/>
                                  </a:lnTo>
                                  <a:lnTo>
                                    <a:pt x="184" y="278"/>
                                  </a:lnTo>
                                  <a:close/>
                                  <a:moveTo>
                                    <a:pt x="183" y="96"/>
                                  </a:moveTo>
                                  <a:lnTo>
                                    <a:pt x="8" y="96"/>
                                  </a:lnTo>
                                  <a:lnTo>
                                    <a:pt x="8" y="131"/>
                                  </a:lnTo>
                                  <a:lnTo>
                                    <a:pt x="136" y="131"/>
                                  </a:lnTo>
                                  <a:lnTo>
                                    <a:pt x="105" y="176"/>
                                  </a:lnTo>
                                  <a:lnTo>
                                    <a:pt x="72" y="217"/>
                                  </a:lnTo>
                                  <a:lnTo>
                                    <a:pt x="37" y="252"/>
                                  </a:lnTo>
                                  <a:lnTo>
                                    <a:pt x="0" y="282"/>
                                  </a:lnTo>
                                  <a:lnTo>
                                    <a:pt x="4" y="294"/>
                                  </a:lnTo>
                                  <a:lnTo>
                                    <a:pt x="8" y="305"/>
                                  </a:lnTo>
                                  <a:lnTo>
                                    <a:pt x="12" y="315"/>
                                  </a:lnTo>
                                  <a:lnTo>
                                    <a:pt x="15" y="325"/>
                                  </a:lnTo>
                                  <a:lnTo>
                                    <a:pt x="32" y="311"/>
                                  </a:lnTo>
                                  <a:lnTo>
                                    <a:pt x="48" y="296"/>
                                  </a:lnTo>
                                  <a:lnTo>
                                    <a:pt x="65" y="281"/>
                                  </a:lnTo>
                                  <a:lnTo>
                                    <a:pt x="80" y="265"/>
                                  </a:lnTo>
                                  <a:lnTo>
                                    <a:pt x="182" y="265"/>
                                  </a:lnTo>
                                  <a:lnTo>
                                    <a:pt x="191" y="255"/>
                                  </a:lnTo>
                                  <a:lnTo>
                                    <a:pt x="193" y="252"/>
                                  </a:lnTo>
                                  <a:lnTo>
                                    <a:pt x="146" y="252"/>
                                  </a:lnTo>
                                  <a:lnTo>
                                    <a:pt x="129" y="241"/>
                                  </a:lnTo>
                                  <a:lnTo>
                                    <a:pt x="121" y="236"/>
                                  </a:lnTo>
                                  <a:lnTo>
                                    <a:pt x="121" y="220"/>
                                  </a:lnTo>
                                  <a:lnTo>
                                    <a:pt x="137" y="200"/>
                                  </a:lnTo>
                                  <a:lnTo>
                                    <a:pt x="153" y="178"/>
                                  </a:lnTo>
                                  <a:lnTo>
                                    <a:pt x="168" y="156"/>
                                  </a:lnTo>
                                  <a:lnTo>
                                    <a:pt x="183" y="132"/>
                                  </a:lnTo>
                                  <a:lnTo>
                                    <a:pt x="183" y="96"/>
                                  </a:lnTo>
                                  <a:close/>
                                  <a:moveTo>
                                    <a:pt x="195" y="184"/>
                                  </a:moveTo>
                                  <a:lnTo>
                                    <a:pt x="184" y="202"/>
                                  </a:lnTo>
                                  <a:lnTo>
                                    <a:pt x="172" y="219"/>
                                  </a:lnTo>
                                  <a:lnTo>
                                    <a:pt x="159" y="236"/>
                                  </a:lnTo>
                                  <a:lnTo>
                                    <a:pt x="146" y="252"/>
                                  </a:lnTo>
                                  <a:lnTo>
                                    <a:pt x="193" y="252"/>
                                  </a:lnTo>
                                  <a:lnTo>
                                    <a:pt x="205" y="237"/>
                                  </a:lnTo>
                                  <a:lnTo>
                                    <a:pt x="218" y="221"/>
                                  </a:lnTo>
                                  <a:lnTo>
                                    <a:pt x="230" y="205"/>
                                  </a:lnTo>
                                  <a:lnTo>
                                    <a:pt x="195" y="184"/>
                                  </a:lnTo>
                                  <a:close/>
                                  <a:moveTo>
                                    <a:pt x="95" y="0"/>
                                  </a:moveTo>
                                  <a:lnTo>
                                    <a:pt x="58" y="17"/>
                                  </a:lnTo>
                                  <a:lnTo>
                                    <a:pt x="68" y="33"/>
                                  </a:lnTo>
                                  <a:lnTo>
                                    <a:pt x="78" y="49"/>
                                  </a:lnTo>
                                  <a:lnTo>
                                    <a:pt x="88" y="68"/>
                                  </a:lnTo>
                                  <a:lnTo>
                                    <a:pt x="97" y="86"/>
                                  </a:lnTo>
                                  <a:lnTo>
                                    <a:pt x="136" y="68"/>
                                  </a:lnTo>
                                  <a:lnTo>
                                    <a:pt x="126" y="49"/>
                                  </a:lnTo>
                                  <a:lnTo>
                                    <a:pt x="115" y="31"/>
                                  </a:lnTo>
                                  <a:lnTo>
                                    <a:pt x="105" y="15"/>
                                  </a:lnTo>
                                  <a:lnTo>
                                    <a:pt x="95" y="0"/>
                                  </a:lnTo>
                                  <a:close/>
                                  <a:moveTo>
                                    <a:pt x="1056" y="66"/>
                                  </a:moveTo>
                                  <a:lnTo>
                                    <a:pt x="624" y="66"/>
                                  </a:lnTo>
                                  <a:lnTo>
                                    <a:pt x="624" y="109"/>
                                  </a:lnTo>
                                  <a:lnTo>
                                    <a:pt x="1056" y="109"/>
                                  </a:lnTo>
                                  <a:lnTo>
                                    <a:pt x="1056" y="66"/>
                                  </a:lnTo>
                                  <a:close/>
                                  <a:moveTo>
                                    <a:pt x="1094" y="390"/>
                                  </a:moveTo>
                                  <a:lnTo>
                                    <a:pt x="585" y="390"/>
                                  </a:lnTo>
                                  <a:lnTo>
                                    <a:pt x="585" y="432"/>
                                  </a:lnTo>
                                  <a:lnTo>
                                    <a:pt x="1094" y="432"/>
                                  </a:lnTo>
                                  <a:lnTo>
                                    <a:pt x="1094" y="3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70" name="任意多边形 870"/>
                          <wps:cNvSpPr/>
                          <wps:spPr>
                            <a:xfrm>
                              <a:off x="4730" y="8573"/>
                              <a:ext cx="93" cy="1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39" h="660">
                                  <a:moveTo>
                                    <a:pt x="37" y="562"/>
                                  </a:moveTo>
                                  <a:lnTo>
                                    <a:pt x="37" y="638"/>
                                  </a:lnTo>
                                  <a:lnTo>
                                    <a:pt x="64" y="647"/>
                                  </a:lnTo>
                                  <a:lnTo>
                                    <a:pt x="93" y="654"/>
                                  </a:lnTo>
                                  <a:lnTo>
                                    <a:pt x="125" y="658"/>
                                  </a:lnTo>
                                  <a:lnTo>
                                    <a:pt x="159" y="659"/>
                                  </a:lnTo>
                                  <a:lnTo>
                                    <a:pt x="221" y="654"/>
                                  </a:lnTo>
                                  <a:lnTo>
                                    <a:pt x="276" y="636"/>
                                  </a:lnTo>
                                  <a:lnTo>
                                    <a:pt x="324" y="606"/>
                                  </a:lnTo>
                                  <a:lnTo>
                                    <a:pt x="336" y="593"/>
                                  </a:lnTo>
                                  <a:lnTo>
                                    <a:pt x="159" y="593"/>
                                  </a:lnTo>
                                  <a:lnTo>
                                    <a:pt x="127" y="591"/>
                                  </a:lnTo>
                                  <a:lnTo>
                                    <a:pt x="96" y="585"/>
                                  </a:lnTo>
                                  <a:lnTo>
                                    <a:pt x="66" y="576"/>
                                  </a:lnTo>
                                  <a:lnTo>
                                    <a:pt x="37" y="562"/>
                                  </a:lnTo>
                                  <a:close/>
                                  <a:moveTo>
                                    <a:pt x="436" y="333"/>
                                  </a:moveTo>
                                  <a:lnTo>
                                    <a:pt x="352" y="333"/>
                                  </a:lnTo>
                                  <a:lnTo>
                                    <a:pt x="349" y="392"/>
                                  </a:lnTo>
                                  <a:lnTo>
                                    <a:pt x="339" y="443"/>
                                  </a:lnTo>
                                  <a:lnTo>
                                    <a:pt x="323" y="488"/>
                                  </a:lnTo>
                                  <a:lnTo>
                                    <a:pt x="301" y="525"/>
                                  </a:lnTo>
                                  <a:lnTo>
                                    <a:pt x="274" y="555"/>
                                  </a:lnTo>
                                  <a:lnTo>
                                    <a:pt x="241" y="576"/>
                                  </a:lnTo>
                                  <a:lnTo>
                                    <a:pt x="202" y="589"/>
                                  </a:lnTo>
                                  <a:lnTo>
                                    <a:pt x="159" y="593"/>
                                  </a:lnTo>
                                  <a:lnTo>
                                    <a:pt x="336" y="593"/>
                                  </a:lnTo>
                                  <a:lnTo>
                                    <a:pt x="364" y="564"/>
                                  </a:lnTo>
                                  <a:lnTo>
                                    <a:pt x="397" y="512"/>
                                  </a:lnTo>
                                  <a:lnTo>
                                    <a:pt x="420" y="449"/>
                                  </a:lnTo>
                                  <a:lnTo>
                                    <a:pt x="434" y="376"/>
                                  </a:lnTo>
                                  <a:lnTo>
                                    <a:pt x="436" y="333"/>
                                  </a:lnTo>
                                  <a:close/>
                                  <a:moveTo>
                                    <a:pt x="222" y="0"/>
                                  </a:moveTo>
                                  <a:lnTo>
                                    <a:pt x="175" y="4"/>
                                  </a:lnTo>
                                  <a:lnTo>
                                    <a:pt x="133" y="15"/>
                                  </a:lnTo>
                                  <a:lnTo>
                                    <a:pt x="95" y="34"/>
                                  </a:lnTo>
                                  <a:lnTo>
                                    <a:pt x="62" y="60"/>
                                  </a:lnTo>
                                  <a:lnTo>
                                    <a:pt x="35" y="93"/>
                                  </a:lnTo>
                                  <a:lnTo>
                                    <a:pt x="15" y="129"/>
                                  </a:lnTo>
                                  <a:lnTo>
                                    <a:pt x="4" y="170"/>
                                  </a:lnTo>
                                  <a:lnTo>
                                    <a:pt x="0" y="215"/>
                                  </a:lnTo>
                                  <a:lnTo>
                                    <a:pt x="4" y="257"/>
                                  </a:lnTo>
                                  <a:lnTo>
                                    <a:pt x="14" y="295"/>
                                  </a:lnTo>
                                  <a:lnTo>
                                    <a:pt x="32" y="328"/>
                                  </a:lnTo>
                                  <a:lnTo>
                                    <a:pt x="56" y="358"/>
                                  </a:lnTo>
                                  <a:lnTo>
                                    <a:pt x="87" y="382"/>
                                  </a:lnTo>
                                  <a:lnTo>
                                    <a:pt x="120" y="399"/>
                                  </a:lnTo>
                                  <a:lnTo>
                                    <a:pt x="158" y="410"/>
                                  </a:lnTo>
                                  <a:lnTo>
                                    <a:pt x="199" y="413"/>
                                  </a:lnTo>
                                  <a:lnTo>
                                    <a:pt x="248" y="408"/>
                                  </a:lnTo>
                                  <a:lnTo>
                                    <a:pt x="290" y="393"/>
                                  </a:lnTo>
                                  <a:lnTo>
                                    <a:pt x="324" y="368"/>
                                  </a:lnTo>
                                  <a:lnTo>
                                    <a:pt x="342" y="344"/>
                                  </a:lnTo>
                                  <a:lnTo>
                                    <a:pt x="220" y="344"/>
                                  </a:lnTo>
                                  <a:lnTo>
                                    <a:pt x="191" y="342"/>
                                  </a:lnTo>
                                  <a:lnTo>
                                    <a:pt x="165" y="335"/>
                                  </a:lnTo>
                                  <a:lnTo>
                                    <a:pt x="142" y="323"/>
                                  </a:lnTo>
                                  <a:lnTo>
                                    <a:pt x="123" y="306"/>
                                  </a:lnTo>
                                  <a:lnTo>
                                    <a:pt x="107" y="286"/>
                                  </a:lnTo>
                                  <a:lnTo>
                                    <a:pt x="96" y="262"/>
                                  </a:lnTo>
                                  <a:lnTo>
                                    <a:pt x="89" y="235"/>
                                  </a:lnTo>
                                  <a:lnTo>
                                    <a:pt x="87" y="204"/>
                                  </a:lnTo>
                                  <a:lnTo>
                                    <a:pt x="90" y="176"/>
                                  </a:lnTo>
                                  <a:lnTo>
                                    <a:pt x="96" y="150"/>
                                  </a:lnTo>
                                  <a:lnTo>
                                    <a:pt x="108" y="127"/>
                                  </a:lnTo>
                                  <a:lnTo>
                                    <a:pt x="123" y="106"/>
                                  </a:lnTo>
                                  <a:lnTo>
                                    <a:pt x="143" y="89"/>
                                  </a:lnTo>
                                  <a:lnTo>
                                    <a:pt x="164" y="77"/>
                                  </a:lnTo>
                                  <a:lnTo>
                                    <a:pt x="188" y="70"/>
                                  </a:lnTo>
                                  <a:lnTo>
                                    <a:pt x="215" y="67"/>
                                  </a:lnTo>
                                  <a:lnTo>
                                    <a:pt x="374" y="67"/>
                                  </a:lnTo>
                                  <a:lnTo>
                                    <a:pt x="350" y="42"/>
                                  </a:lnTo>
                                  <a:lnTo>
                                    <a:pt x="313" y="19"/>
                                  </a:lnTo>
                                  <a:lnTo>
                                    <a:pt x="270" y="5"/>
                                  </a:lnTo>
                                  <a:lnTo>
                                    <a:pt x="222" y="0"/>
                                  </a:lnTo>
                                  <a:close/>
                                  <a:moveTo>
                                    <a:pt x="374" y="67"/>
                                  </a:moveTo>
                                  <a:lnTo>
                                    <a:pt x="215" y="67"/>
                                  </a:lnTo>
                                  <a:lnTo>
                                    <a:pt x="243" y="70"/>
                                  </a:lnTo>
                                  <a:lnTo>
                                    <a:pt x="268" y="78"/>
                                  </a:lnTo>
                                  <a:lnTo>
                                    <a:pt x="291" y="92"/>
                                  </a:lnTo>
                                  <a:lnTo>
                                    <a:pt x="311" y="112"/>
                                  </a:lnTo>
                                  <a:lnTo>
                                    <a:pt x="327" y="136"/>
                                  </a:lnTo>
                                  <a:lnTo>
                                    <a:pt x="338" y="163"/>
                                  </a:lnTo>
                                  <a:lnTo>
                                    <a:pt x="345" y="193"/>
                                  </a:lnTo>
                                  <a:lnTo>
                                    <a:pt x="347" y="226"/>
                                  </a:lnTo>
                                  <a:lnTo>
                                    <a:pt x="345" y="250"/>
                                  </a:lnTo>
                                  <a:lnTo>
                                    <a:pt x="338" y="271"/>
                                  </a:lnTo>
                                  <a:lnTo>
                                    <a:pt x="326" y="291"/>
                                  </a:lnTo>
                                  <a:lnTo>
                                    <a:pt x="310" y="309"/>
                                  </a:lnTo>
                                  <a:lnTo>
                                    <a:pt x="291" y="325"/>
                                  </a:lnTo>
                                  <a:lnTo>
                                    <a:pt x="269" y="335"/>
                                  </a:lnTo>
                                  <a:lnTo>
                                    <a:pt x="246" y="342"/>
                                  </a:lnTo>
                                  <a:lnTo>
                                    <a:pt x="220" y="344"/>
                                  </a:lnTo>
                                  <a:lnTo>
                                    <a:pt x="342" y="344"/>
                                  </a:lnTo>
                                  <a:lnTo>
                                    <a:pt x="350" y="333"/>
                                  </a:lnTo>
                                  <a:lnTo>
                                    <a:pt x="436" y="333"/>
                                  </a:lnTo>
                                  <a:lnTo>
                                    <a:pt x="438" y="295"/>
                                  </a:lnTo>
                                  <a:lnTo>
                                    <a:pt x="438" y="291"/>
                                  </a:lnTo>
                                  <a:lnTo>
                                    <a:pt x="435" y="225"/>
                                  </a:lnTo>
                                  <a:lnTo>
                                    <a:pt x="424" y="167"/>
                                  </a:lnTo>
                                  <a:lnTo>
                                    <a:pt x="406" y="116"/>
                                  </a:lnTo>
                                  <a:lnTo>
                                    <a:pt x="381" y="75"/>
                                  </a:lnTo>
                                  <a:lnTo>
                                    <a:pt x="374" y="67"/>
                                  </a:lnTo>
                                  <a:close/>
                                  <a:moveTo>
                                    <a:pt x="352" y="333"/>
                                  </a:moveTo>
                                  <a:lnTo>
                                    <a:pt x="350" y="333"/>
                                  </a:lnTo>
                                  <a:lnTo>
                                    <a:pt x="351" y="334"/>
                                  </a:lnTo>
                                  <a:lnTo>
                                    <a:pt x="351" y="334"/>
                                  </a:lnTo>
                                  <a:lnTo>
                                    <a:pt x="352" y="3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71" name="任意多边形 871"/>
                          <wps:cNvSpPr/>
                          <wps:spPr>
                            <a:xfrm>
                              <a:off x="4660" y="8739"/>
                              <a:ext cx="234" cy="1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4" h="490">
                                  <a:moveTo>
                                    <a:pt x="337" y="83"/>
                                  </a:moveTo>
                                  <a:lnTo>
                                    <a:pt x="292" y="83"/>
                                  </a:lnTo>
                                  <a:lnTo>
                                    <a:pt x="291" y="125"/>
                                  </a:lnTo>
                                  <a:lnTo>
                                    <a:pt x="290" y="165"/>
                                  </a:lnTo>
                                  <a:lnTo>
                                    <a:pt x="287" y="202"/>
                                  </a:lnTo>
                                  <a:lnTo>
                                    <a:pt x="285" y="236"/>
                                  </a:lnTo>
                                  <a:lnTo>
                                    <a:pt x="273" y="299"/>
                                  </a:lnTo>
                                  <a:lnTo>
                                    <a:pt x="246" y="357"/>
                                  </a:lnTo>
                                  <a:lnTo>
                                    <a:pt x="206" y="410"/>
                                  </a:lnTo>
                                  <a:lnTo>
                                    <a:pt x="152" y="457"/>
                                  </a:lnTo>
                                  <a:lnTo>
                                    <a:pt x="161" y="465"/>
                                  </a:lnTo>
                                  <a:lnTo>
                                    <a:pt x="170" y="473"/>
                                  </a:lnTo>
                                  <a:lnTo>
                                    <a:pt x="178" y="481"/>
                                  </a:lnTo>
                                  <a:lnTo>
                                    <a:pt x="186" y="489"/>
                                  </a:lnTo>
                                  <a:lnTo>
                                    <a:pt x="244" y="437"/>
                                  </a:lnTo>
                                  <a:lnTo>
                                    <a:pt x="287" y="377"/>
                                  </a:lnTo>
                                  <a:lnTo>
                                    <a:pt x="316" y="311"/>
                                  </a:lnTo>
                                  <a:lnTo>
                                    <a:pt x="329" y="238"/>
                                  </a:lnTo>
                                  <a:lnTo>
                                    <a:pt x="331" y="207"/>
                                  </a:lnTo>
                                  <a:lnTo>
                                    <a:pt x="333" y="170"/>
                                  </a:lnTo>
                                  <a:lnTo>
                                    <a:pt x="335" y="129"/>
                                  </a:lnTo>
                                  <a:lnTo>
                                    <a:pt x="337" y="83"/>
                                  </a:lnTo>
                                  <a:close/>
                                  <a:moveTo>
                                    <a:pt x="182" y="265"/>
                                  </a:moveTo>
                                  <a:lnTo>
                                    <a:pt x="80" y="265"/>
                                  </a:lnTo>
                                  <a:lnTo>
                                    <a:pt x="80" y="486"/>
                                  </a:lnTo>
                                  <a:lnTo>
                                    <a:pt x="121" y="486"/>
                                  </a:lnTo>
                                  <a:lnTo>
                                    <a:pt x="121" y="278"/>
                                  </a:lnTo>
                                  <a:lnTo>
                                    <a:pt x="184" y="278"/>
                                  </a:lnTo>
                                  <a:lnTo>
                                    <a:pt x="176" y="272"/>
                                  </a:lnTo>
                                  <a:lnTo>
                                    <a:pt x="182" y="265"/>
                                  </a:lnTo>
                                  <a:close/>
                                  <a:moveTo>
                                    <a:pt x="319" y="428"/>
                                  </a:moveTo>
                                  <a:lnTo>
                                    <a:pt x="321" y="439"/>
                                  </a:lnTo>
                                  <a:lnTo>
                                    <a:pt x="324" y="450"/>
                                  </a:lnTo>
                                  <a:lnTo>
                                    <a:pt x="326" y="461"/>
                                  </a:lnTo>
                                  <a:lnTo>
                                    <a:pt x="328" y="473"/>
                                  </a:lnTo>
                                  <a:lnTo>
                                    <a:pt x="372" y="474"/>
                                  </a:lnTo>
                                  <a:lnTo>
                                    <a:pt x="405" y="474"/>
                                  </a:lnTo>
                                  <a:lnTo>
                                    <a:pt x="442" y="469"/>
                                  </a:lnTo>
                                  <a:lnTo>
                                    <a:pt x="468" y="452"/>
                                  </a:lnTo>
                                  <a:lnTo>
                                    <a:pt x="479" y="433"/>
                                  </a:lnTo>
                                  <a:lnTo>
                                    <a:pt x="401" y="433"/>
                                  </a:lnTo>
                                  <a:lnTo>
                                    <a:pt x="384" y="433"/>
                                  </a:lnTo>
                                  <a:lnTo>
                                    <a:pt x="365" y="432"/>
                                  </a:lnTo>
                                  <a:lnTo>
                                    <a:pt x="343" y="430"/>
                                  </a:lnTo>
                                  <a:lnTo>
                                    <a:pt x="319" y="428"/>
                                  </a:lnTo>
                                  <a:close/>
                                  <a:moveTo>
                                    <a:pt x="502" y="45"/>
                                  </a:moveTo>
                                  <a:lnTo>
                                    <a:pt x="208" y="45"/>
                                  </a:lnTo>
                                  <a:lnTo>
                                    <a:pt x="208" y="83"/>
                                  </a:lnTo>
                                  <a:lnTo>
                                    <a:pt x="457" y="83"/>
                                  </a:lnTo>
                                  <a:lnTo>
                                    <a:pt x="454" y="184"/>
                                  </a:lnTo>
                                  <a:lnTo>
                                    <a:pt x="452" y="267"/>
                                  </a:lnTo>
                                  <a:lnTo>
                                    <a:pt x="449" y="333"/>
                                  </a:lnTo>
                                  <a:lnTo>
                                    <a:pt x="446" y="380"/>
                                  </a:lnTo>
                                  <a:lnTo>
                                    <a:pt x="442" y="404"/>
                                  </a:lnTo>
                                  <a:lnTo>
                                    <a:pt x="434" y="420"/>
                                  </a:lnTo>
                                  <a:lnTo>
                                    <a:pt x="420" y="430"/>
                                  </a:lnTo>
                                  <a:lnTo>
                                    <a:pt x="401" y="433"/>
                                  </a:lnTo>
                                  <a:lnTo>
                                    <a:pt x="479" y="433"/>
                                  </a:lnTo>
                                  <a:lnTo>
                                    <a:pt x="484" y="423"/>
                                  </a:lnTo>
                                  <a:lnTo>
                                    <a:pt x="490" y="383"/>
                                  </a:lnTo>
                                  <a:lnTo>
                                    <a:pt x="492" y="332"/>
                                  </a:lnTo>
                                  <a:lnTo>
                                    <a:pt x="495" y="252"/>
                                  </a:lnTo>
                                  <a:lnTo>
                                    <a:pt x="498" y="163"/>
                                  </a:lnTo>
                                  <a:lnTo>
                                    <a:pt x="502" y="45"/>
                                  </a:lnTo>
                                  <a:close/>
                                  <a:moveTo>
                                    <a:pt x="184" y="278"/>
                                  </a:moveTo>
                                  <a:lnTo>
                                    <a:pt x="121" y="278"/>
                                  </a:lnTo>
                                  <a:lnTo>
                                    <a:pt x="162" y="308"/>
                                  </a:lnTo>
                                  <a:lnTo>
                                    <a:pt x="203" y="339"/>
                                  </a:lnTo>
                                  <a:lnTo>
                                    <a:pt x="230" y="309"/>
                                  </a:lnTo>
                                  <a:lnTo>
                                    <a:pt x="184" y="278"/>
                                  </a:lnTo>
                                  <a:close/>
                                  <a:moveTo>
                                    <a:pt x="183" y="96"/>
                                  </a:moveTo>
                                  <a:lnTo>
                                    <a:pt x="8" y="96"/>
                                  </a:lnTo>
                                  <a:lnTo>
                                    <a:pt x="8" y="131"/>
                                  </a:lnTo>
                                  <a:lnTo>
                                    <a:pt x="136" y="131"/>
                                  </a:lnTo>
                                  <a:lnTo>
                                    <a:pt x="105" y="176"/>
                                  </a:lnTo>
                                  <a:lnTo>
                                    <a:pt x="72" y="216"/>
                                  </a:lnTo>
                                  <a:lnTo>
                                    <a:pt x="37" y="252"/>
                                  </a:lnTo>
                                  <a:lnTo>
                                    <a:pt x="0" y="282"/>
                                  </a:lnTo>
                                  <a:lnTo>
                                    <a:pt x="4" y="293"/>
                                  </a:lnTo>
                                  <a:lnTo>
                                    <a:pt x="8" y="304"/>
                                  </a:lnTo>
                                  <a:lnTo>
                                    <a:pt x="12" y="315"/>
                                  </a:lnTo>
                                  <a:lnTo>
                                    <a:pt x="15" y="325"/>
                                  </a:lnTo>
                                  <a:lnTo>
                                    <a:pt x="32" y="311"/>
                                  </a:lnTo>
                                  <a:lnTo>
                                    <a:pt x="48" y="296"/>
                                  </a:lnTo>
                                  <a:lnTo>
                                    <a:pt x="64" y="281"/>
                                  </a:lnTo>
                                  <a:lnTo>
                                    <a:pt x="80" y="265"/>
                                  </a:lnTo>
                                  <a:lnTo>
                                    <a:pt x="182" y="265"/>
                                  </a:lnTo>
                                  <a:lnTo>
                                    <a:pt x="191" y="254"/>
                                  </a:lnTo>
                                  <a:lnTo>
                                    <a:pt x="193" y="252"/>
                                  </a:lnTo>
                                  <a:lnTo>
                                    <a:pt x="146" y="252"/>
                                  </a:lnTo>
                                  <a:lnTo>
                                    <a:pt x="129" y="241"/>
                                  </a:lnTo>
                                  <a:lnTo>
                                    <a:pt x="121" y="235"/>
                                  </a:lnTo>
                                  <a:lnTo>
                                    <a:pt x="121" y="220"/>
                                  </a:lnTo>
                                  <a:lnTo>
                                    <a:pt x="137" y="199"/>
                                  </a:lnTo>
                                  <a:lnTo>
                                    <a:pt x="153" y="178"/>
                                  </a:lnTo>
                                  <a:lnTo>
                                    <a:pt x="168" y="155"/>
                                  </a:lnTo>
                                  <a:lnTo>
                                    <a:pt x="183" y="132"/>
                                  </a:lnTo>
                                  <a:lnTo>
                                    <a:pt x="183" y="96"/>
                                  </a:lnTo>
                                  <a:close/>
                                  <a:moveTo>
                                    <a:pt x="195" y="184"/>
                                  </a:moveTo>
                                  <a:lnTo>
                                    <a:pt x="184" y="202"/>
                                  </a:lnTo>
                                  <a:lnTo>
                                    <a:pt x="172" y="219"/>
                                  </a:lnTo>
                                  <a:lnTo>
                                    <a:pt x="159" y="236"/>
                                  </a:lnTo>
                                  <a:lnTo>
                                    <a:pt x="146" y="252"/>
                                  </a:lnTo>
                                  <a:lnTo>
                                    <a:pt x="193" y="252"/>
                                  </a:lnTo>
                                  <a:lnTo>
                                    <a:pt x="205" y="237"/>
                                  </a:lnTo>
                                  <a:lnTo>
                                    <a:pt x="218" y="221"/>
                                  </a:lnTo>
                                  <a:lnTo>
                                    <a:pt x="230" y="205"/>
                                  </a:lnTo>
                                  <a:lnTo>
                                    <a:pt x="195" y="184"/>
                                  </a:lnTo>
                                  <a:close/>
                                  <a:moveTo>
                                    <a:pt x="95" y="0"/>
                                  </a:moveTo>
                                  <a:lnTo>
                                    <a:pt x="58" y="17"/>
                                  </a:lnTo>
                                  <a:lnTo>
                                    <a:pt x="68" y="32"/>
                                  </a:lnTo>
                                  <a:lnTo>
                                    <a:pt x="78" y="49"/>
                                  </a:lnTo>
                                  <a:lnTo>
                                    <a:pt x="88" y="67"/>
                                  </a:lnTo>
                                  <a:lnTo>
                                    <a:pt x="97" y="86"/>
                                  </a:lnTo>
                                  <a:lnTo>
                                    <a:pt x="136" y="67"/>
                                  </a:lnTo>
                                  <a:lnTo>
                                    <a:pt x="126" y="49"/>
                                  </a:lnTo>
                                  <a:lnTo>
                                    <a:pt x="115" y="31"/>
                                  </a:lnTo>
                                  <a:lnTo>
                                    <a:pt x="105" y="15"/>
                                  </a:lnTo>
                                  <a:lnTo>
                                    <a:pt x="95" y="0"/>
                                  </a:lnTo>
                                  <a:close/>
                                  <a:moveTo>
                                    <a:pt x="789" y="144"/>
                                  </a:moveTo>
                                  <a:lnTo>
                                    <a:pt x="744" y="144"/>
                                  </a:lnTo>
                                  <a:lnTo>
                                    <a:pt x="741" y="192"/>
                                  </a:lnTo>
                                  <a:lnTo>
                                    <a:pt x="737" y="232"/>
                                  </a:lnTo>
                                  <a:lnTo>
                                    <a:pt x="731" y="264"/>
                                  </a:lnTo>
                                  <a:lnTo>
                                    <a:pt x="725" y="288"/>
                                  </a:lnTo>
                                  <a:lnTo>
                                    <a:pt x="703" y="337"/>
                                  </a:lnTo>
                                  <a:lnTo>
                                    <a:pt x="671" y="380"/>
                                  </a:lnTo>
                                  <a:lnTo>
                                    <a:pt x="630" y="419"/>
                                  </a:lnTo>
                                  <a:lnTo>
                                    <a:pt x="578" y="454"/>
                                  </a:lnTo>
                                  <a:lnTo>
                                    <a:pt x="588" y="462"/>
                                  </a:lnTo>
                                  <a:lnTo>
                                    <a:pt x="596" y="470"/>
                                  </a:lnTo>
                                  <a:lnTo>
                                    <a:pt x="604" y="478"/>
                                  </a:lnTo>
                                  <a:lnTo>
                                    <a:pt x="612" y="486"/>
                                  </a:lnTo>
                                  <a:lnTo>
                                    <a:pt x="667" y="448"/>
                                  </a:lnTo>
                                  <a:lnTo>
                                    <a:pt x="712" y="405"/>
                                  </a:lnTo>
                                  <a:lnTo>
                                    <a:pt x="746" y="355"/>
                                  </a:lnTo>
                                  <a:lnTo>
                                    <a:pt x="769" y="300"/>
                                  </a:lnTo>
                                  <a:lnTo>
                                    <a:pt x="776" y="272"/>
                                  </a:lnTo>
                                  <a:lnTo>
                                    <a:pt x="782" y="236"/>
                                  </a:lnTo>
                                  <a:lnTo>
                                    <a:pt x="786" y="194"/>
                                  </a:lnTo>
                                  <a:lnTo>
                                    <a:pt x="789" y="144"/>
                                  </a:lnTo>
                                  <a:close/>
                                  <a:moveTo>
                                    <a:pt x="958" y="106"/>
                                  </a:moveTo>
                                  <a:lnTo>
                                    <a:pt x="594" y="106"/>
                                  </a:lnTo>
                                  <a:lnTo>
                                    <a:pt x="594" y="144"/>
                                  </a:lnTo>
                                  <a:lnTo>
                                    <a:pt x="913" y="144"/>
                                  </a:lnTo>
                                  <a:lnTo>
                                    <a:pt x="913" y="411"/>
                                  </a:lnTo>
                                  <a:lnTo>
                                    <a:pt x="917" y="439"/>
                                  </a:lnTo>
                                  <a:lnTo>
                                    <a:pt x="929" y="459"/>
                                  </a:lnTo>
                                  <a:lnTo>
                                    <a:pt x="951" y="471"/>
                                  </a:lnTo>
                                  <a:lnTo>
                                    <a:pt x="981" y="475"/>
                                  </a:lnTo>
                                  <a:lnTo>
                                    <a:pt x="1019" y="475"/>
                                  </a:lnTo>
                                  <a:lnTo>
                                    <a:pt x="1048" y="472"/>
                                  </a:lnTo>
                                  <a:lnTo>
                                    <a:pt x="1070" y="462"/>
                                  </a:lnTo>
                                  <a:lnTo>
                                    <a:pt x="1085" y="445"/>
                                  </a:lnTo>
                                  <a:lnTo>
                                    <a:pt x="1088" y="437"/>
                                  </a:lnTo>
                                  <a:lnTo>
                                    <a:pt x="988" y="437"/>
                                  </a:lnTo>
                                  <a:lnTo>
                                    <a:pt x="974" y="435"/>
                                  </a:lnTo>
                                  <a:lnTo>
                                    <a:pt x="965" y="429"/>
                                  </a:lnTo>
                                  <a:lnTo>
                                    <a:pt x="959" y="420"/>
                                  </a:lnTo>
                                  <a:lnTo>
                                    <a:pt x="958" y="408"/>
                                  </a:lnTo>
                                  <a:lnTo>
                                    <a:pt x="958" y="106"/>
                                  </a:lnTo>
                                  <a:close/>
                                  <a:moveTo>
                                    <a:pt x="1059" y="326"/>
                                  </a:moveTo>
                                  <a:lnTo>
                                    <a:pt x="1058" y="348"/>
                                  </a:lnTo>
                                  <a:lnTo>
                                    <a:pt x="1056" y="370"/>
                                  </a:lnTo>
                                  <a:lnTo>
                                    <a:pt x="1054" y="390"/>
                                  </a:lnTo>
                                  <a:lnTo>
                                    <a:pt x="1051" y="408"/>
                                  </a:lnTo>
                                  <a:lnTo>
                                    <a:pt x="1047" y="421"/>
                                  </a:lnTo>
                                  <a:lnTo>
                                    <a:pt x="1039" y="430"/>
                                  </a:lnTo>
                                  <a:lnTo>
                                    <a:pt x="1028" y="435"/>
                                  </a:lnTo>
                                  <a:lnTo>
                                    <a:pt x="1013" y="437"/>
                                  </a:lnTo>
                                  <a:lnTo>
                                    <a:pt x="1088" y="437"/>
                                  </a:lnTo>
                                  <a:lnTo>
                                    <a:pt x="1093" y="421"/>
                                  </a:lnTo>
                                  <a:lnTo>
                                    <a:pt x="1096" y="402"/>
                                  </a:lnTo>
                                  <a:lnTo>
                                    <a:pt x="1099" y="382"/>
                                  </a:lnTo>
                                  <a:lnTo>
                                    <a:pt x="1102" y="362"/>
                                  </a:lnTo>
                                  <a:lnTo>
                                    <a:pt x="1104" y="341"/>
                                  </a:lnTo>
                                  <a:lnTo>
                                    <a:pt x="1092" y="337"/>
                                  </a:lnTo>
                                  <a:lnTo>
                                    <a:pt x="1081" y="334"/>
                                  </a:lnTo>
                                  <a:lnTo>
                                    <a:pt x="1070" y="330"/>
                                  </a:lnTo>
                                  <a:lnTo>
                                    <a:pt x="1059" y="326"/>
                                  </a:lnTo>
                                  <a:close/>
                                  <a:moveTo>
                                    <a:pt x="793" y="5"/>
                                  </a:moveTo>
                                  <a:lnTo>
                                    <a:pt x="747" y="5"/>
                                  </a:lnTo>
                                  <a:lnTo>
                                    <a:pt x="747" y="32"/>
                                  </a:lnTo>
                                  <a:lnTo>
                                    <a:pt x="747" y="58"/>
                                  </a:lnTo>
                                  <a:lnTo>
                                    <a:pt x="746" y="83"/>
                                  </a:lnTo>
                                  <a:lnTo>
                                    <a:pt x="745" y="106"/>
                                  </a:lnTo>
                                  <a:lnTo>
                                    <a:pt x="791" y="106"/>
                                  </a:lnTo>
                                  <a:lnTo>
                                    <a:pt x="792" y="82"/>
                                  </a:lnTo>
                                  <a:lnTo>
                                    <a:pt x="792" y="58"/>
                                  </a:lnTo>
                                  <a:lnTo>
                                    <a:pt x="793" y="32"/>
                                  </a:lnTo>
                                  <a:lnTo>
                                    <a:pt x="793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72" name="任意多边形 872"/>
                          <wps:cNvSpPr/>
                          <wps:spPr>
                            <a:xfrm>
                              <a:off x="4671" y="8941"/>
                              <a:ext cx="211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6" h="663">
                                  <a:moveTo>
                                    <a:pt x="396" y="583"/>
                                  </a:moveTo>
                                  <a:lnTo>
                                    <a:pt x="4" y="583"/>
                                  </a:lnTo>
                                  <a:lnTo>
                                    <a:pt x="4" y="652"/>
                                  </a:lnTo>
                                  <a:lnTo>
                                    <a:pt x="396" y="652"/>
                                  </a:lnTo>
                                  <a:lnTo>
                                    <a:pt x="396" y="583"/>
                                  </a:lnTo>
                                  <a:close/>
                                  <a:moveTo>
                                    <a:pt x="243" y="98"/>
                                  </a:moveTo>
                                  <a:lnTo>
                                    <a:pt x="157" y="98"/>
                                  </a:lnTo>
                                  <a:lnTo>
                                    <a:pt x="157" y="583"/>
                                  </a:lnTo>
                                  <a:lnTo>
                                    <a:pt x="243" y="583"/>
                                  </a:lnTo>
                                  <a:lnTo>
                                    <a:pt x="243" y="98"/>
                                  </a:lnTo>
                                  <a:close/>
                                  <a:moveTo>
                                    <a:pt x="243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157" y="98"/>
                                  </a:lnTo>
                                  <a:lnTo>
                                    <a:pt x="243" y="98"/>
                                  </a:lnTo>
                                  <a:lnTo>
                                    <a:pt x="243" y="0"/>
                                  </a:lnTo>
                                  <a:close/>
                                  <a:moveTo>
                                    <a:pt x="839" y="3"/>
                                  </a:moveTo>
                                  <a:lnTo>
                                    <a:pt x="778" y="10"/>
                                  </a:lnTo>
                                  <a:lnTo>
                                    <a:pt x="724" y="28"/>
                                  </a:lnTo>
                                  <a:lnTo>
                                    <a:pt x="676" y="59"/>
                                  </a:lnTo>
                                  <a:lnTo>
                                    <a:pt x="634" y="103"/>
                                  </a:lnTo>
                                  <a:lnTo>
                                    <a:pt x="600" y="157"/>
                                  </a:lnTo>
                                  <a:lnTo>
                                    <a:pt x="576" y="220"/>
                                  </a:lnTo>
                                  <a:lnTo>
                                    <a:pt x="561" y="291"/>
                                  </a:lnTo>
                                  <a:lnTo>
                                    <a:pt x="556" y="371"/>
                                  </a:lnTo>
                                  <a:lnTo>
                                    <a:pt x="560" y="437"/>
                                  </a:lnTo>
                                  <a:lnTo>
                                    <a:pt x="571" y="495"/>
                                  </a:lnTo>
                                  <a:lnTo>
                                    <a:pt x="590" y="545"/>
                                  </a:lnTo>
                                  <a:lnTo>
                                    <a:pt x="616" y="587"/>
                                  </a:lnTo>
                                  <a:lnTo>
                                    <a:pt x="648" y="620"/>
                                  </a:lnTo>
                                  <a:lnTo>
                                    <a:pt x="686" y="644"/>
                                  </a:lnTo>
                                  <a:lnTo>
                                    <a:pt x="730" y="658"/>
                                  </a:lnTo>
                                  <a:lnTo>
                                    <a:pt x="779" y="663"/>
                                  </a:lnTo>
                                  <a:lnTo>
                                    <a:pt x="824" y="659"/>
                                  </a:lnTo>
                                  <a:lnTo>
                                    <a:pt x="865" y="648"/>
                                  </a:lnTo>
                                  <a:lnTo>
                                    <a:pt x="902" y="629"/>
                                  </a:lnTo>
                                  <a:lnTo>
                                    <a:pt x="935" y="603"/>
                                  </a:lnTo>
                                  <a:lnTo>
                                    <a:pt x="940" y="596"/>
                                  </a:lnTo>
                                  <a:lnTo>
                                    <a:pt x="781" y="596"/>
                                  </a:lnTo>
                                  <a:lnTo>
                                    <a:pt x="753" y="593"/>
                                  </a:lnTo>
                                  <a:lnTo>
                                    <a:pt x="727" y="585"/>
                                  </a:lnTo>
                                  <a:lnTo>
                                    <a:pt x="705" y="571"/>
                                  </a:lnTo>
                                  <a:lnTo>
                                    <a:pt x="686" y="551"/>
                                  </a:lnTo>
                                  <a:lnTo>
                                    <a:pt x="670" y="528"/>
                                  </a:lnTo>
                                  <a:lnTo>
                                    <a:pt x="659" y="502"/>
                                  </a:lnTo>
                                  <a:lnTo>
                                    <a:pt x="652" y="474"/>
                                  </a:lnTo>
                                  <a:lnTo>
                                    <a:pt x="650" y="443"/>
                                  </a:lnTo>
                                  <a:lnTo>
                                    <a:pt x="652" y="419"/>
                                  </a:lnTo>
                                  <a:lnTo>
                                    <a:pt x="659" y="396"/>
                                  </a:lnTo>
                                  <a:lnTo>
                                    <a:pt x="670" y="375"/>
                                  </a:lnTo>
                                  <a:lnTo>
                                    <a:pt x="686" y="356"/>
                                  </a:lnTo>
                                  <a:lnTo>
                                    <a:pt x="705" y="339"/>
                                  </a:lnTo>
                                  <a:lnTo>
                                    <a:pt x="644" y="339"/>
                                  </a:lnTo>
                                  <a:lnTo>
                                    <a:pt x="648" y="280"/>
                                  </a:lnTo>
                                  <a:lnTo>
                                    <a:pt x="659" y="228"/>
                                  </a:lnTo>
                                  <a:lnTo>
                                    <a:pt x="676" y="182"/>
                                  </a:lnTo>
                                  <a:lnTo>
                                    <a:pt x="699" y="143"/>
                                  </a:lnTo>
                                  <a:lnTo>
                                    <a:pt x="728" y="111"/>
                                  </a:lnTo>
                                  <a:lnTo>
                                    <a:pt x="762" y="88"/>
                                  </a:lnTo>
                                  <a:lnTo>
                                    <a:pt x="799" y="75"/>
                                  </a:lnTo>
                                  <a:lnTo>
                                    <a:pt x="841" y="70"/>
                                  </a:lnTo>
                                  <a:lnTo>
                                    <a:pt x="953" y="70"/>
                                  </a:lnTo>
                                  <a:lnTo>
                                    <a:pt x="953" y="22"/>
                                  </a:lnTo>
                                  <a:lnTo>
                                    <a:pt x="930" y="14"/>
                                  </a:lnTo>
                                  <a:lnTo>
                                    <a:pt x="904" y="8"/>
                                  </a:lnTo>
                                  <a:lnTo>
                                    <a:pt x="873" y="5"/>
                                  </a:lnTo>
                                  <a:lnTo>
                                    <a:pt x="839" y="3"/>
                                  </a:lnTo>
                                  <a:close/>
                                  <a:moveTo>
                                    <a:pt x="953" y="318"/>
                                  </a:moveTo>
                                  <a:lnTo>
                                    <a:pt x="780" y="318"/>
                                  </a:lnTo>
                                  <a:lnTo>
                                    <a:pt x="809" y="321"/>
                                  </a:lnTo>
                                  <a:lnTo>
                                    <a:pt x="834" y="328"/>
                                  </a:lnTo>
                                  <a:lnTo>
                                    <a:pt x="856" y="339"/>
                                  </a:lnTo>
                                  <a:lnTo>
                                    <a:pt x="875" y="355"/>
                                  </a:lnTo>
                                  <a:lnTo>
                                    <a:pt x="889" y="375"/>
                                  </a:lnTo>
                                  <a:lnTo>
                                    <a:pt x="900" y="399"/>
                                  </a:lnTo>
                                  <a:lnTo>
                                    <a:pt x="906" y="427"/>
                                  </a:lnTo>
                                  <a:lnTo>
                                    <a:pt x="908" y="458"/>
                                  </a:lnTo>
                                  <a:lnTo>
                                    <a:pt x="906" y="487"/>
                                  </a:lnTo>
                                  <a:lnTo>
                                    <a:pt x="899" y="513"/>
                                  </a:lnTo>
                                  <a:lnTo>
                                    <a:pt x="888" y="537"/>
                                  </a:lnTo>
                                  <a:lnTo>
                                    <a:pt x="873" y="557"/>
                                  </a:lnTo>
                                  <a:lnTo>
                                    <a:pt x="854" y="574"/>
                                  </a:lnTo>
                                  <a:lnTo>
                                    <a:pt x="832" y="586"/>
                                  </a:lnTo>
                                  <a:lnTo>
                                    <a:pt x="808" y="594"/>
                                  </a:lnTo>
                                  <a:lnTo>
                                    <a:pt x="781" y="596"/>
                                  </a:lnTo>
                                  <a:lnTo>
                                    <a:pt x="940" y="596"/>
                                  </a:lnTo>
                                  <a:lnTo>
                                    <a:pt x="961" y="570"/>
                                  </a:lnTo>
                                  <a:lnTo>
                                    <a:pt x="981" y="534"/>
                                  </a:lnTo>
                                  <a:lnTo>
                                    <a:pt x="992" y="494"/>
                                  </a:lnTo>
                                  <a:lnTo>
                                    <a:pt x="996" y="449"/>
                                  </a:lnTo>
                                  <a:lnTo>
                                    <a:pt x="993" y="407"/>
                                  </a:lnTo>
                                  <a:lnTo>
                                    <a:pt x="983" y="369"/>
                                  </a:lnTo>
                                  <a:lnTo>
                                    <a:pt x="966" y="335"/>
                                  </a:lnTo>
                                  <a:lnTo>
                                    <a:pt x="953" y="318"/>
                                  </a:lnTo>
                                  <a:close/>
                                  <a:moveTo>
                                    <a:pt x="801" y="252"/>
                                  </a:moveTo>
                                  <a:lnTo>
                                    <a:pt x="752" y="257"/>
                                  </a:lnTo>
                                  <a:lnTo>
                                    <a:pt x="710" y="274"/>
                                  </a:lnTo>
                                  <a:lnTo>
                                    <a:pt x="674" y="301"/>
                                  </a:lnTo>
                                  <a:lnTo>
                                    <a:pt x="647" y="339"/>
                                  </a:lnTo>
                                  <a:lnTo>
                                    <a:pt x="705" y="339"/>
                                  </a:lnTo>
                                  <a:lnTo>
                                    <a:pt x="705" y="339"/>
                                  </a:lnTo>
                                  <a:lnTo>
                                    <a:pt x="728" y="328"/>
                                  </a:lnTo>
                                  <a:lnTo>
                                    <a:pt x="752" y="321"/>
                                  </a:lnTo>
                                  <a:lnTo>
                                    <a:pt x="780" y="318"/>
                                  </a:lnTo>
                                  <a:lnTo>
                                    <a:pt x="953" y="318"/>
                                  </a:lnTo>
                                  <a:lnTo>
                                    <a:pt x="943" y="306"/>
                                  </a:lnTo>
                                  <a:lnTo>
                                    <a:pt x="914" y="282"/>
                                  </a:lnTo>
                                  <a:lnTo>
                                    <a:pt x="881" y="265"/>
                                  </a:lnTo>
                                  <a:lnTo>
                                    <a:pt x="843" y="255"/>
                                  </a:lnTo>
                                  <a:lnTo>
                                    <a:pt x="801" y="252"/>
                                  </a:lnTo>
                                  <a:close/>
                                  <a:moveTo>
                                    <a:pt x="953" y="70"/>
                                  </a:moveTo>
                                  <a:lnTo>
                                    <a:pt x="841" y="70"/>
                                  </a:lnTo>
                                  <a:lnTo>
                                    <a:pt x="870" y="72"/>
                                  </a:lnTo>
                                  <a:lnTo>
                                    <a:pt x="898" y="77"/>
                                  </a:lnTo>
                                  <a:lnTo>
                                    <a:pt x="926" y="85"/>
                                  </a:lnTo>
                                  <a:lnTo>
                                    <a:pt x="953" y="96"/>
                                  </a:lnTo>
                                  <a:lnTo>
                                    <a:pt x="953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73" name="任意多边形 873"/>
                          <wps:cNvSpPr/>
                          <wps:spPr>
                            <a:xfrm>
                              <a:off x="4661" y="9112"/>
                              <a:ext cx="231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1" h="484">
                                  <a:moveTo>
                                    <a:pt x="282" y="222"/>
                                  </a:moveTo>
                                  <a:lnTo>
                                    <a:pt x="233" y="222"/>
                                  </a:lnTo>
                                  <a:lnTo>
                                    <a:pt x="233" y="483"/>
                                  </a:lnTo>
                                  <a:lnTo>
                                    <a:pt x="282" y="483"/>
                                  </a:lnTo>
                                  <a:lnTo>
                                    <a:pt x="282" y="222"/>
                                  </a:lnTo>
                                  <a:close/>
                                  <a:moveTo>
                                    <a:pt x="516" y="182"/>
                                  </a:moveTo>
                                  <a:lnTo>
                                    <a:pt x="0" y="182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516" y="222"/>
                                  </a:lnTo>
                                  <a:lnTo>
                                    <a:pt x="516" y="182"/>
                                  </a:lnTo>
                                  <a:close/>
                                  <a:moveTo>
                                    <a:pt x="282" y="0"/>
                                  </a:moveTo>
                                  <a:lnTo>
                                    <a:pt x="233" y="0"/>
                                  </a:lnTo>
                                  <a:lnTo>
                                    <a:pt x="233" y="182"/>
                                  </a:lnTo>
                                  <a:lnTo>
                                    <a:pt x="282" y="182"/>
                                  </a:lnTo>
                                  <a:lnTo>
                                    <a:pt x="282" y="0"/>
                                  </a:lnTo>
                                  <a:close/>
                                  <a:moveTo>
                                    <a:pt x="1091" y="125"/>
                                  </a:moveTo>
                                  <a:lnTo>
                                    <a:pt x="577" y="125"/>
                                  </a:lnTo>
                                  <a:lnTo>
                                    <a:pt x="577" y="164"/>
                                  </a:lnTo>
                                  <a:lnTo>
                                    <a:pt x="1091" y="164"/>
                                  </a:lnTo>
                                  <a:lnTo>
                                    <a:pt x="1091" y="125"/>
                                  </a:lnTo>
                                  <a:close/>
                                  <a:moveTo>
                                    <a:pt x="816" y="0"/>
                                  </a:moveTo>
                                  <a:lnTo>
                                    <a:pt x="778" y="21"/>
                                  </a:lnTo>
                                  <a:lnTo>
                                    <a:pt x="790" y="37"/>
                                  </a:lnTo>
                                  <a:lnTo>
                                    <a:pt x="803" y="58"/>
                                  </a:lnTo>
                                  <a:lnTo>
                                    <a:pt x="818" y="83"/>
                                  </a:lnTo>
                                  <a:lnTo>
                                    <a:pt x="834" y="112"/>
                                  </a:lnTo>
                                  <a:lnTo>
                                    <a:pt x="878" y="90"/>
                                  </a:lnTo>
                                  <a:lnTo>
                                    <a:pt x="860" y="63"/>
                                  </a:lnTo>
                                  <a:lnTo>
                                    <a:pt x="844" y="39"/>
                                  </a:lnTo>
                                  <a:lnTo>
                                    <a:pt x="830" y="18"/>
                                  </a:lnTo>
                                  <a:lnTo>
                                    <a:pt x="816" y="0"/>
                                  </a:lnTo>
                                  <a:close/>
                                  <a:moveTo>
                                    <a:pt x="735" y="223"/>
                                  </a:moveTo>
                                  <a:lnTo>
                                    <a:pt x="700" y="284"/>
                                  </a:lnTo>
                                  <a:lnTo>
                                    <a:pt x="661" y="341"/>
                                  </a:lnTo>
                                  <a:lnTo>
                                    <a:pt x="619" y="394"/>
                                  </a:lnTo>
                                  <a:lnTo>
                                    <a:pt x="575" y="442"/>
                                  </a:lnTo>
                                  <a:lnTo>
                                    <a:pt x="586" y="451"/>
                                  </a:lnTo>
                                  <a:lnTo>
                                    <a:pt x="596" y="459"/>
                                  </a:lnTo>
                                  <a:lnTo>
                                    <a:pt x="606" y="466"/>
                                  </a:lnTo>
                                  <a:lnTo>
                                    <a:pt x="615" y="474"/>
                                  </a:lnTo>
                                  <a:lnTo>
                                    <a:pt x="660" y="419"/>
                                  </a:lnTo>
                                  <a:lnTo>
                                    <a:pt x="703" y="363"/>
                                  </a:lnTo>
                                  <a:lnTo>
                                    <a:pt x="743" y="305"/>
                                  </a:lnTo>
                                  <a:lnTo>
                                    <a:pt x="781" y="245"/>
                                  </a:lnTo>
                                  <a:lnTo>
                                    <a:pt x="735" y="223"/>
                                  </a:lnTo>
                                  <a:close/>
                                  <a:moveTo>
                                    <a:pt x="915" y="226"/>
                                  </a:moveTo>
                                  <a:lnTo>
                                    <a:pt x="879" y="252"/>
                                  </a:lnTo>
                                  <a:lnTo>
                                    <a:pt x="915" y="296"/>
                                  </a:lnTo>
                                  <a:lnTo>
                                    <a:pt x="954" y="347"/>
                                  </a:lnTo>
                                  <a:lnTo>
                                    <a:pt x="995" y="404"/>
                                  </a:lnTo>
                                  <a:lnTo>
                                    <a:pt x="1039" y="468"/>
                                  </a:lnTo>
                                  <a:lnTo>
                                    <a:pt x="1084" y="437"/>
                                  </a:lnTo>
                                  <a:lnTo>
                                    <a:pt x="1043" y="383"/>
                                  </a:lnTo>
                                  <a:lnTo>
                                    <a:pt x="1001" y="330"/>
                                  </a:lnTo>
                                  <a:lnTo>
                                    <a:pt x="958" y="277"/>
                                  </a:lnTo>
                                  <a:lnTo>
                                    <a:pt x="915" y="2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74" name="任意多边形 874"/>
                          <wps:cNvSpPr/>
                          <wps:spPr>
                            <a:xfrm>
                              <a:off x="5144" y="9112"/>
                              <a:ext cx="231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9" h="484">
                                  <a:moveTo>
                                    <a:pt x="283" y="222"/>
                                  </a:moveTo>
                                  <a:lnTo>
                                    <a:pt x="234" y="222"/>
                                  </a:lnTo>
                                  <a:lnTo>
                                    <a:pt x="234" y="483"/>
                                  </a:lnTo>
                                  <a:lnTo>
                                    <a:pt x="283" y="483"/>
                                  </a:lnTo>
                                  <a:lnTo>
                                    <a:pt x="283" y="222"/>
                                  </a:lnTo>
                                  <a:close/>
                                  <a:moveTo>
                                    <a:pt x="517" y="182"/>
                                  </a:moveTo>
                                  <a:lnTo>
                                    <a:pt x="0" y="182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517" y="222"/>
                                  </a:lnTo>
                                  <a:lnTo>
                                    <a:pt x="517" y="182"/>
                                  </a:lnTo>
                                  <a:close/>
                                  <a:moveTo>
                                    <a:pt x="283" y="0"/>
                                  </a:moveTo>
                                  <a:lnTo>
                                    <a:pt x="234" y="0"/>
                                  </a:lnTo>
                                  <a:lnTo>
                                    <a:pt x="234" y="182"/>
                                  </a:lnTo>
                                  <a:lnTo>
                                    <a:pt x="283" y="182"/>
                                  </a:lnTo>
                                  <a:lnTo>
                                    <a:pt x="283" y="0"/>
                                  </a:lnTo>
                                  <a:close/>
                                  <a:moveTo>
                                    <a:pt x="805" y="210"/>
                                  </a:moveTo>
                                  <a:lnTo>
                                    <a:pt x="758" y="210"/>
                                  </a:lnTo>
                                  <a:lnTo>
                                    <a:pt x="758" y="391"/>
                                  </a:lnTo>
                                  <a:lnTo>
                                    <a:pt x="763" y="425"/>
                                  </a:lnTo>
                                  <a:lnTo>
                                    <a:pt x="780" y="449"/>
                                  </a:lnTo>
                                  <a:lnTo>
                                    <a:pt x="808" y="464"/>
                                  </a:lnTo>
                                  <a:lnTo>
                                    <a:pt x="847" y="469"/>
                                  </a:lnTo>
                                  <a:lnTo>
                                    <a:pt x="979" y="469"/>
                                  </a:lnTo>
                                  <a:lnTo>
                                    <a:pt x="1012" y="465"/>
                                  </a:lnTo>
                                  <a:lnTo>
                                    <a:pt x="1037" y="456"/>
                                  </a:lnTo>
                                  <a:lnTo>
                                    <a:pt x="1056" y="440"/>
                                  </a:lnTo>
                                  <a:lnTo>
                                    <a:pt x="1062" y="427"/>
                                  </a:lnTo>
                                  <a:lnTo>
                                    <a:pt x="859" y="427"/>
                                  </a:lnTo>
                                  <a:lnTo>
                                    <a:pt x="835" y="424"/>
                                  </a:lnTo>
                                  <a:lnTo>
                                    <a:pt x="819" y="416"/>
                                  </a:lnTo>
                                  <a:lnTo>
                                    <a:pt x="809" y="401"/>
                                  </a:lnTo>
                                  <a:lnTo>
                                    <a:pt x="805" y="382"/>
                                  </a:lnTo>
                                  <a:lnTo>
                                    <a:pt x="805" y="210"/>
                                  </a:lnTo>
                                  <a:close/>
                                  <a:moveTo>
                                    <a:pt x="1037" y="318"/>
                                  </a:moveTo>
                                  <a:lnTo>
                                    <a:pt x="1035" y="339"/>
                                  </a:lnTo>
                                  <a:lnTo>
                                    <a:pt x="1032" y="359"/>
                                  </a:lnTo>
                                  <a:lnTo>
                                    <a:pt x="1029" y="378"/>
                                  </a:lnTo>
                                  <a:lnTo>
                                    <a:pt x="1026" y="396"/>
                                  </a:lnTo>
                                  <a:lnTo>
                                    <a:pt x="1020" y="410"/>
                                  </a:lnTo>
                                  <a:lnTo>
                                    <a:pt x="1007" y="419"/>
                                  </a:lnTo>
                                  <a:lnTo>
                                    <a:pt x="988" y="425"/>
                                  </a:lnTo>
                                  <a:lnTo>
                                    <a:pt x="963" y="427"/>
                                  </a:lnTo>
                                  <a:lnTo>
                                    <a:pt x="1062" y="427"/>
                                  </a:lnTo>
                                  <a:lnTo>
                                    <a:pt x="1067" y="417"/>
                                  </a:lnTo>
                                  <a:lnTo>
                                    <a:pt x="1071" y="400"/>
                                  </a:lnTo>
                                  <a:lnTo>
                                    <a:pt x="1075" y="381"/>
                                  </a:lnTo>
                                  <a:lnTo>
                                    <a:pt x="1079" y="359"/>
                                  </a:lnTo>
                                  <a:lnTo>
                                    <a:pt x="1084" y="335"/>
                                  </a:lnTo>
                                  <a:lnTo>
                                    <a:pt x="1071" y="330"/>
                                  </a:lnTo>
                                  <a:lnTo>
                                    <a:pt x="1059" y="326"/>
                                  </a:lnTo>
                                  <a:lnTo>
                                    <a:pt x="1048" y="322"/>
                                  </a:lnTo>
                                  <a:lnTo>
                                    <a:pt x="1037" y="318"/>
                                  </a:lnTo>
                                  <a:close/>
                                  <a:moveTo>
                                    <a:pt x="805" y="1"/>
                                  </a:moveTo>
                                  <a:lnTo>
                                    <a:pt x="758" y="1"/>
                                  </a:lnTo>
                                  <a:lnTo>
                                    <a:pt x="758" y="169"/>
                                  </a:lnTo>
                                  <a:lnTo>
                                    <a:pt x="575" y="188"/>
                                  </a:lnTo>
                                  <a:lnTo>
                                    <a:pt x="580" y="229"/>
                                  </a:lnTo>
                                  <a:lnTo>
                                    <a:pt x="758" y="210"/>
                                  </a:lnTo>
                                  <a:lnTo>
                                    <a:pt x="805" y="210"/>
                                  </a:lnTo>
                                  <a:lnTo>
                                    <a:pt x="805" y="205"/>
                                  </a:lnTo>
                                  <a:lnTo>
                                    <a:pt x="1089" y="175"/>
                                  </a:lnTo>
                                  <a:lnTo>
                                    <a:pt x="1088" y="164"/>
                                  </a:lnTo>
                                  <a:lnTo>
                                    <a:pt x="805" y="164"/>
                                  </a:lnTo>
                                  <a:lnTo>
                                    <a:pt x="805" y="1"/>
                                  </a:lnTo>
                                  <a:close/>
                                  <a:moveTo>
                                    <a:pt x="1086" y="135"/>
                                  </a:moveTo>
                                  <a:lnTo>
                                    <a:pt x="805" y="164"/>
                                  </a:lnTo>
                                  <a:lnTo>
                                    <a:pt x="1088" y="164"/>
                                  </a:lnTo>
                                  <a:lnTo>
                                    <a:pt x="1086" y="1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75" name="任意多边形 875"/>
                          <wps:cNvSpPr/>
                          <wps:spPr>
                            <a:xfrm>
                              <a:off x="5542" y="9114"/>
                              <a:ext cx="396" cy="9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868" h="464">
                                  <a:moveTo>
                                    <a:pt x="80" y="170"/>
                                  </a:moveTo>
                                  <a:lnTo>
                                    <a:pt x="46" y="170"/>
                                  </a:lnTo>
                                  <a:lnTo>
                                    <a:pt x="46" y="463"/>
                                  </a:lnTo>
                                  <a:lnTo>
                                    <a:pt x="80" y="463"/>
                                  </a:lnTo>
                                  <a:lnTo>
                                    <a:pt x="80" y="170"/>
                                  </a:lnTo>
                                  <a:close/>
                                  <a:moveTo>
                                    <a:pt x="254" y="422"/>
                                  </a:moveTo>
                                  <a:lnTo>
                                    <a:pt x="257" y="435"/>
                                  </a:lnTo>
                                  <a:lnTo>
                                    <a:pt x="259" y="447"/>
                                  </a:lnTo>
                                  <a:lnTo>
                                    <a:pt x="260" y="457"/>
                                  </a:lnTo>
                                  <a:lnTo>
                                    <a:pt x="278" y="457"/>
                                  </a:lnTo>
                                  <a:lnTo>
                                    <a:pt x="324" y="458"/>
                                  </a:lnTo>
                                  <a:lnTo>
                                    <a:pt x="348" y="454"/>
                                  </a:lnTo>
                                  <a:lnTo>
                                    <a:pt x="365" y="445"/>
                                  </a:lnTo>
                                  <a:lnTo>
                                    <a:pt x="375" y="428"/>
                                  </a:lnTo>
                                  <a:lnTo>
                                    <a:pt x="375" y="426"/>
                                  </a:lnTo>
                                  <a:lnTo>
                                    <a:pt x="320" y="426"/>
                                  </a:lnTo>
                                  <a:lnTo>
                                    <a:pt x="305" y="425"/>
                                  </a:lnTo>
                                  <a:lnTo>
                                    <a:pt x="289" y="425"/>
                                  </a:lnTo>
                                  <a:lnTo>
                                    <a:pt x="272" y="424"/>
                                  </a:lnTo>
                                  <a:lnTo>
                                    <a:pt x="254" y="422"/>
                                  </a:lnTo>
                                  <a:close/>
                                  <a:moveTo>
                                    <a:pt x="379" y="352"/>
                                  </a:moveTo>
                                  <a:lnTo>
                                    <a:pt x="345" y="352"/>
                                  </a:lnTo>
                                  <a:lnTo>
                                    <a:pt x="345" y="417"/>
                                  </a:lnTo>
                                  <a:lnTo>
                                    <a:pt x="337" y="426"/>
                                  </a:lnTo>
                                  <a:lnTo>
                                    <a:pt x="320" y="426"/>
                                  </a:lnTo>
                                  <a:lnTo>
                                    <a:pt x="375" y="426"/>
                                  </a:lnTo>
                                  <a:lnTo>
                                    <a:pt x="379" y="405"/>
                                  </a:lnTo>
                                  <a:lnTo>
                                    <a:pt x="379" y="352"/>
                                  </a:lnTo>
                                  <a:close/>
                                  <a:moveTo>
                                    <a:pt x="186" y="354"/>
                                  </a:moveTo>
                                  <a:lnTo>
                                    <a:pt x="165" y="377"/>
                                  </a:lnTo>
                                  <a:lnTo>
                                    <a:pt x="182" y="389"/>
                                  </a:lnTo>
                                  <a:lnTo>
                                    <a:pt x="197" y="401"/>
                                  </a:lnTo>
                                  <a:lnTo>
                                    <a:pt x="212" y="413"/>
                                  </a:lnTo>
                                  <a:lnTo>
                                    <a:pt x="226" y="424"/>
                                  </a:lnTo>
                                  <a:lnTo>
                                    <a:pt x="247" y="400"/>
                                  </a:lnTo>
                                  <a:lnTo>
                                    <a:pt x="233" y="388"/>
                                  </a:lnTo>
                                  <a:lnTo>
                                    <a:pt x="218" y="376"/>
                                  </a:lnTo>
                                  <a:lnTo>
                                    <a:pt x="202" y="365"/>
                                  </a:lnTo>
                                  <a:lnTo>
                                    <a:pt x="186" y="354"/>
                                  </a:lnTo>
                                  <a:close/>
                                  <a:moveTo>
                                    <a:pt x="452" y="322"/>
                                  </a:moveTo>
                                  <a:lnTo>
                                    <a:pt x="112" y="322"/>
                                  </a:lnTo>
                                  <a:lnTo>
                                    <a:pt x="112" y="352"/>
                                  </a:lnTo>
                                  <a:lnTo>
                                    <a:pt x="452" y="352"/>
                                  </a:lnTo>
                                  <a:lnTo>
                                    <a:pt x="452" y="322"/>
                                  </a:lnTo>
                                  <a:close/>
                                  <a:moveTo>
                                    <a:pt x="379" y="295"/>
                                  </a:moveTo>
                                  <a:lnTo>
                                    <a:pt x="345" y="295"/>
                                  </a:lnTo>
                                  <a:lnTo>
                                    <a:pt x="345" y="322"/>
                                  </a:lnTo>
                                  <a:lnTo>
                                    <a:pt x="379" y="322"/>
                                  </a:lnTo>
                                  <a:lnTo>
                                    <a:pt x="379" y="295"/>
                                  </a:lnTo>
                                  <a:close/>
                                  <a:moveTo>
                                    <a:pt x="413" y="120"/>
                                  </a:moveTo>
                                  <a:lnTo>
                                    <a:pt x="146" y="120"/>
                                  </a:lnTo>
                                  <a:lnTo>
                                    <a:pt x="146" y="302"/>
                                  </a:lnTo>
                                  <a:lnTo>
                                    <a:pt x="178" y="302"/>
                                  </a:lnTo>
                                  <a:lnTo>
                                    <a:pt x="178" y="268"/>
                                  </a:lnTo>
                                  <a:lnTo>
                                    <a:pt x="413" y="268"/>
                                  </a:lnTo>
                                  <a:lnTo>
                                    <a:pt x="413" y="240"/>
                                  </a:lnTo>
                                  <a:lnTo>
                                    <a:pt x="178" y="240"/>
                                  </a:lnTo>
                                  <a:lnTo>
                                    <a:pt x="178" y="208"/>
                                  </a:lnTo>
                                  <a:lnTo>
                                    <a:pt x="413" y="208"/>
                                  </a:lnTo>
                                  <a:lnTo>
                                    <a:pt x="413" y="180"/>
                                  </a:lnTo>
                                  <a:lnTo>
                                    <a:pt x="178" y="180"/>
                                  </a:lnTo>
                                  <a:lnTo>
                                    <a:pt x="178" y="149"/>
                                  </a:lnTo>
                                  <a:lnTo>
                                    <a:pt x="413" y="149"/>
                                  </a:lnTo>
                                  <a:lnTo>
                                    <a:pt x="413" y="120"/>
                                  </a:lnTo>
                                  <a:close/>
                                  <a:moveTo>
                                    <a:pt x="295" y="268"/>
                                  </a:moveTo>
                                  <a:lnTo>
                                    <a:pt x="263" y="268"/>
                                  </a:lnTo>
                                  <a:lnTo>
                                    <a:pt x="263" y="297"/>
                                  </a:lnTo>
                                  <a:lnTo>
                                    <a:pt x="295" y="297"/>
                                  </a:lnTo>
                                  <a:lnTo>
                                    <a:pt x="295" y="268"/>
                                  </a:lnTo>
                                  <a:close/>
                                  <a:moveTo>
                                    <a:pt x="413" y="268"/>
                                  </a:moveTo>
                                  <a:lnTo>
                                    <a:pt x="380" y="268"/>
                                  </a:lnTo>
                                  <a:lnTo>
                                    <a:pt x="380" y="293"/>
                                  </a:lnTo>
                                  <a:lnTo>
                                    <a:pt x="413" y="293"/>
                                  </a:lnTo>
                                  <a:lnTo>
                                    <a:pt x="413" y="268"/>
                                  </a:lnTo>
                                  <a:close/>
                                  <a:moveTo>
                                    <a:pt x="295" y="208"/>
                                  </a:moveTo>
                                  <a:lnTo>
                                    <a:pt x="263" y="208"/>
                                  </a:lnTo>
                                  <a:lnTo>
                                    <a:pt x="263" y="240"/>
                                  </a:lnTo>
                                  <a:lnTo>
                                    <a:pt x="295" y="240"/>
                                  </a:lnTo>
                                  <a:lnTo>
                                    <a:pt x="295" y="208"/>
                                  </a:lnTo>
                                  <a:close/>
                                  <a:moveTo>
                                    <a:pt x="413" y="208"/>
                                  </a:moveTo>
                                  <a:lnTo>
                                    <a:pt x="380" y="208"/>
                                  </a:lnTo>
                                  <a:lnTo>
                                    <a:pt x="380" y="240"/>
                                  </a:lnTo>
                                  <a:lnTo>
                                    <a:pt x="413" y="240"/>
                                  </a:lnTo>
                                  <a:lnTo>
                                    <a:pt x="413" y="208"/>
                                  </a:lnTo>
                                  <a:close/>
                                  <a:moveTo>
                                    <a:pt x="295" y="149"/>
                                  </a:moveTo>
                                  <a:lnTo>
                                    <a:pt x="263" y="149"/>
                                  </a:lnTo>
                                  <a:lnTo>
                                    <a:pt x="263" y="180"/>
                                  </a:lnTo>
                                  <a:lnTo>
                                    <a:pt x="295" y="180"/>
                                  </a:lnTo>
                                  <a:lnTo>
                                    <a:pt x="295" y="149"/>
                                  </a:lnTo>
                                  <a:close/>
                                  <a:moveTo>
                                    <a:pt x="413" y="149"/>
                                  </a:moveTo>
                                  <a:lnTo>
                                    <a:pt x="380" y="149"/>
                                  </a:lnTo>
                                  <a:lnTo>
                                    <a:pt x="380" y="180"/>
                                  </a:lnTo>
                                  <a:lnTo>
                                    <a:pt x="413" y="180"/>
                                  </a:lnTo>
                                  <a:lnTo>
                                    <a:pt x="413" y="149"/>
                                  </a:lnTo>
                                  <a:close/>
                                  <a:moveTo>
                                    <a:pt x="123" y="137"/>
                                  </a:moveTo>
                                  <a:lnTo>
                                    <a:pt x="0" y="137"/>
                                  </a:lnTo>
                                  <a:lnTo>
                                    <a:pt x="0" y="170"/>
                                  </a:lnTo>
                                  <a:lnTo>
                                    <a:pt x="123" y="170"/>
                                  </a:lnTo>
                                  <a:lnTo>
                                    <a:pt x="123" y="137"/>
                                  </a:lnTo>
                                  <a:close/>
                                  <a:moveTo>
                                    <a:pt x="80" y="6"/>
                                  </a:moveTo>
                                  <a:lnTo>
                                    <a:pt x="46" y="6"/>
                                  </a:lnTo>
                                  <a:lnTo>
                                    <a:pt x="46" y="137"/>
                                  </a:lnTo>
                                  <a:lnTo>
                                    <a:pt x="80" y="137"/>
                                  </a:lnTo>
                                  <a:lnTo>
                                    <a:pt x="80" y="6"/>
                                  </a:lnTo>
                                  <a:close/>
                                  <a:moveTo>
                                    <a:pt x="295" y="89"/>
                                  </a:moveTo>
                                  <a:lnTo>
                                    <a:pt x="263" y="89"/>
                                  </a:lnTo>
                                  <a:lnTo>
                                    <a:pt x="263" y="120"/>
                                  </a:lnTo>
                                  <a:lnTo>
                                    <a:pt x="295" y="120"/>
                                  </a:lnTo>
                                  <a:lnTo>
                                    <a:pt x="295" y="89"/>
                                  </a:lnTo>
                                  <a:close/>
                                  <a:moveTo>
                                    <a:pt x="441" y="60"/>
                                  </a:moveTo>
                                  <a:lnTo>
                                    <a:pt x="123" y="60"/>
                                  </a:lnTo>
                                  <a:lnTo>
                                    <a:pt x="123" y="89"/>
                                  </a:lnTo>
                                  <a:lnTo>
                                    <a:pt x="441" y="89"/>
                                  </a:lnTo>
                                  <a:lnTo>
                                    <a:pt x="441" y="60"/>
                                  </a:lnTo>
                                  <a:close/>
                                  <a:moveTo>
                                    <a:pt x="295" y="6"/>
                                  </a:moveTo>
                                  <a:lnTo>
                                    <a:pt x="263" y="6"/>
                                  </a:lnTo>
                                  <a:lnTo>
                                    <a:pt x="263" y="60"/>
                                  </a:lnTo>
                                  <a:lnTo>
                                    <a:pt x="295" y="60"/>
                                  </a:lnTo>
                                  <a:lnTo>
                                    <a:pt x="295" y="6"/>
                                  </a:lnTo>
                                  <a:close/>
                                  <a:moveTo>
                                    <a:pt x="343" y="6"/>
                                  </a:moveTo>
                                  <a:lnTo>
                                    <a:pt x="329" y="29"/>
                                  </a:lnTo>
                                  <a:lnTo>
                                    <a:pt x="344" y="37"/>
                                  </a:lnTo>
                                  <a:lnTo>
                                    <a:pt x="358" y="44"/>
                                  </a:lnTo>
                                  <a:lnTo>
                                    <a:pt x="372" y="51"/>
                                  </a:lnTo>
                                  <a:lnTo>
                                    <a:pt x="386" y="59"/>
                                  </a:lnTo>
                                  <a:lnTo>
                                    <a:pt x="400" y="33"/>
                                  </a:lnTo>
                                  <a:lnTo>
                                    <a:pt x="388" y="26"/>
                                  </a:lnTo>
                                  <a:lnTo>
                                    <a:pt x="374" y="20"/>
                                  </a:lnTo>
                                  <a:lnTo>
                                    <a:pt x="359" y="13"/>
                                  </a:lnTo>
                                  <a:lnTo>
                                    <a:pt x="343" y="6"/>
                                  </a:lnTo>
                                  <a:close/>
                                  <a:moveTo>
                                    <a:pt x="614" y="291"/>
                                  </a:moveTo>
                                  <a:lnTo>
                                    <a:pt x="580" y="291"/>
                                  </a:lnTo>
                                  <a:lnTo>
                                    <a:pt x="580" y="463"/>
                                  </a:lnTo>
                                  <a:lnTo>
                                    <a:pt x="614" y="463"/>
                                  </a:lnTo>
                                  <a:lnTo>
                                    <a:pt x="614" y="291"/>
                                  </a:lnTo>
                                  <a:close/>
                                  <a:moveTo>
                                    <a:pt x="857" y="115"/>
                                  </a:moveTo>
                                  <a:lnTo>
                                    <a:pt x="824" y="115"/>
                                  </a:lnTo>
                                  <a:lnTo>
                                    <a:pt x="819" y="165"/>
                                  </a:lnTo>
                                  <a:lnTo>
                                    <a:pt x="811" y="210"/>
                                  </a:lnTo>
                                  <a:lnTo>
                                    <a:pt x="802" y="250"/>
                                  </a:lnTo>
                                  <a:lnTo>
                                    <a:pt x="790" y="285"/>
                                  </a:lnTo>
                                  <a:lnTo>
                                    <a:pt x="770" y="323"/>
                                  </a:lnTo>
                                  <a:lnTo>
                                    <a:pt x="744" y="360"/>
                                  </a:lnTo>
                                  <a:lnTo>
                                    <a:pt x="711" y="394"/>
                                  </a:lnTo>
                                  <a:lnTo>
                                    <a:pt x="672" y="426"/>
                                  </a:lnTo>
                                  <a:lnTo>
                                    <a:pt x="681" y="435"/>
                                  </a:lnTo>
                                  <a:lnTo>
                                    <a:pt x="689" y="444"/>
                                  </a:lnTo>
                                  <a:lnTo>
                                    <a:pt x="695" y="454"/>
                                  </a:lnTo>
                                  <a:lnTo>
                                    <a:pt x="736" y="421"/>
                                  </a:lnTo>
                                  <a:lnTo>
                                    <a:pt x="770" y="384"/>
                                  </a:lnTo>
                                  <a:lnTo>
                                    <a:pt x="798" y="345"/>
                                  </a:lnTo>
                                  <a:lnTo>
                                    <a:pt x="819" y="302"/>
                                  </a:lnTo>
                                  <a:lnTo>
                                    <a:pt x="831" y="265"/>
                                  </a:lnTo>
                                  <a:lnTo>
                                    <a:pt x="842" y="222"/>
                                  </a:lnTo>
                                  <a:lnTo>
                                    <a:pt x="851" y="172"/>
                                  </a:lnTo>
                                  <a:lnTo>
                                    <a:pt x="857" y="115"/>
                                  </a:lnTo>
                                  <a:close/>
                                  <a:moveTo>
                                    <a:pt x="774" y="406"/>
                                  </a:moveTo>
                                  <a:lnTo>
                                    <a:pt x="776" y="417"/>
                                  </a:lnTo>
                                  <a:lnTo>
                                    <a:pt x="778" y="428"/>
                                  </a:lnTo>
                                  <a:lnTo>
                                    <a:pt x="779" y="437"/>
                                  </a:lnTo>
                                  <a:lnTo>
                                    <a:pt x="781" y="446"/>
                                  </a:lnTo>
                                  <a:lnTo>
                                    <a:pt x="813" y="447"/>
                                  </a:lnTo>
                                  <a:lnTo>
                                    <a:pt x="827" y="447"/>
                                  </a:lnTo>
                                  <a:lnTo>
                                    <a:pt x="841" y="447"/>
                                  </a:lnTo>
                                  <a:lnTo>
                                    <a:pt x="871" y="442"/>
                                  </a:lnTo>
                                  <a:lnTo>
                                    <a:pt x="893" y="428"/>
                                  </a:lnTo>
                                  <a:lnTo>
                                    <a:pt x="903" y="411"/>
                                  </a:lnTo>
                                  <a:lnTo>
                                    <a:pt x="837" y="411"/>
                                  </a:lnTo>
                                  <a:lnTo>
                                    <a:pt x="824" y="410"/>
                                  </a:lnTo>
                                  <a:lnTo>
                                    <a:pt x="810" y="410"/>
                                  </a:lnTo>
                                  <a:lnTo>
                                    <a:pt x="793" y="408"/>
                                  </a:lnTo>
                                  <a:lnTo>
                                    <a:pt x="774" y="406"/>
                                  </a:lnTo>
                                  <a:close/>
                                  <a:moveTo>
                                    <a:pt x="927" y="115"/>
                                  </a:moveTo>
                                  <a:lnTo>
                                    <a:pt x="892" y="115"/>
                                  </a:lnTo>
                                  <a:lnTo>
                                    <a:pt x="889" y="189"/>
                                  </a:lnTo>
                                  <a:lnTo>
                                    <a:pt x="885" y="256"/>
                                  </a:lnTo>
                                  <a:lnTo>
                                    <a:pt x="881" y="317"/>
                                  </a:lnTo>
                                  <a:lnTo>
                                    <a:pt x="878" y="368"/>
                                  </a:lnTo>
                                  <a:lnTo>
                                    <a:pt x="874" y="387"/>
                                  </a:lnTo>
                                  <a:lnTo>
                                    <a:pt x="866" y="400"/>
                                  </a:lnTo>
                                  <a:lnTo>
                                    <a:pt x="853" y="408"/>
                                  </a:lnTo>
                                  <a:lnTo>
                                    <a:pt x="837" y="411"/>
                                  </a:lnTo>
                                  <a:lnTo>
                                    <a:pt x="903" y="411"/>
                                  </a:lnTo>
                                  <a:lnTo>
                                    <a:pt x="907" y="403"/>
                                  </a:lnTo>
                                  <a:lnTo>
                                    <a:pt x="913" y="369"/>
                                  </a:lnTo>
                                  <a:lnTo>
                                    <a:pt x="917" y="314"/>
                                  </a:lnTo>
                                  <a:lnTo>
                                    <a:pt x="924" y="164"/>
                                  </a:lnTo>
                                  <a:lnTo>
                                    <a:pt x="927" y="115"/>
                                  </a:lnTo>
                                  <a:close/>
                                  <a:moveTo>
                                    <a:pt x="783" y="115"/>
                                  </a:moveTo>
                                  <a:lnTo>
                                    <a:pt x="750" y="115"/>
                                  </a:lnTo>
                                  <a:lnTo>
                                    <a:pt x="745" y="152"/>
                                  </a:lnTo>
                                  <a:lnTo>
                                    <a:pt x="738" y="186"/>
                                  </a:lnTo>
                                  <a:lnTo>
                                    <a:pt x="729" y="216"/>
                                  </a:lnTo>
                                  <a:lnTo>
                                    <a:pt x="718" y="243"/>
                                  </a:lnTo>
                                  <a:lnTo>
                                    <a:pt x="703" y="268"/>
                                  </a:lnTo>
                                  <a:lnTo>
                                    <a:pt x="686" y="293"/>
                                  </a:lnTo>
                                  <a:lnTo>
                                    <a:pt x="665" y="317"/>
                                  </a:lnTo>
                                  <a:lnTo>
                                    <a:pt x="641" y="340"/>
                                  </a:lnTo>
                                  <a:lnTo>
                                    <a:pt x="649" y="348"/>
                                  </a:lnTo>
                                  <a:lnTo>
                                    <a:pt x="657" y="358"/>
                                  </a:lnTo>
                                  <a:lnTo>
                                    <a:pt x="664" y="367"/>
                                  </a:lnTo>
                                  <a:lnTo>
                                    <a:pt x="689" y="343"/>
                                  </a:lnTo>
                                  <a:lnTo>
                                    <a:pt x="711" y="316"/>
                                  </a:lnTo>
                                  <a:lnTo>
                                    <a:pt x="730" y="288"/>
                                  </a:lnTo>
                                  <a:lnTo>
                                    <a:pt x="747" y="258"/>
                                  </a:lnTo>
                                  <a:lnTo>
                                    <a:pt x="758" y="229"/>
                                  </a:lnTo>
                                  <a:lnTo>
                                    <a:pt x="768" y="196"/>
                                  </a:lnTo>
                                  <a:lnTo>
                                    <a:pt x="776" y="158"/>
                                  </a:lnTo>
                                  <a:lnTo>
                                    <a:pt x="783" y="115"/>
                                  </a:lnTo>
                                  <a:close/>
                                  <a:moveTo>
                                    <a:pt x="614" y="143"/>
                                  </a:moveTo>
                                  <a:lnTo>
                                    <a:pt x="580" y="143"/>
                                  </a:lnTo>
                                  <a:lnTo>
                                    <a:pt x="580" y="253"/>
                                  </a:lnTo>
                                  <a:lnTo>
                                    <a:pt x="493" y="283"/>
                                  </a:lnTo>
                                  <a:lnTo>
                                    <a:pt x="500" y="322"/>
                                  </a:lnTo>
                                  <a:lnTo>
                                    <a:pt x="580" y="291"/>
                                  </a:lnTo>
                                  <a:lnTo>
                                    <a:pt x="614" y="291"/>
                                  </a:lnTo>
                                  <a:lnTo>
                                    <a:pt x="614" y="278"/>
                                  </a:lnTo>
                                  <a:lnTo>
                                    <a:pt x="665" y="259"/>
                                  </a:lnTo>
                                  <a:lnTo>
                                    <a:pt x="663" y="249"/>
                                  </a:lnTo>
                                  <a:lnTo>
                                    <a:pt x="662" y="240"/>
                                  </a:lnTo>
                                  <a:lnTo>
                                    <a:pt x="614" y="240"/>
                                  </a:lnTo>
                                  <a:lnTo>
                                    <a:pt x="614" y="143"/>
                                  </a:lnTo>
                                  <a:close/>
                                  <a:moveTo>
                                    <a:pt x="660" y="223"/>
                                  </a:moveTo>
                                  <a:lnTo>
                                    <a:pt x="614" y="240"/>
                                  </a:lnTo>
                                  <a:lnTo>
                                    <a:pt x="662" y="240"/>
                                  </a:lnTo>
                                  <a:lnTo>
                                    <a:pt x="661" y="237"/>
                                  </a:lnTo>
                                  <a:lnTo>
                                    <a:pt x="660" y="223"/>
                                  </a:lnTo>
                                  <a:close/>
                                  <a:moveTo>
                                    <a:pt x="520" y="50"/>
                                  </a:moveTo>
                                  <a:lnTo>
                                    <a:pt x="515" y="93"/>
                                  </a:lnTo>
                                  <a:lnTo>
                                    <a:pt x="508" y="133"/>
                                  </a:lnTo>
                                  <a:lnTo>
                                    <a:pt x="499" y="170"/>
                                  </a:lnTo>
                                  <a:lnTo>
                                    <a:pt x="487" y="203"/>
                                  </a:lnTo>
                                  <a:lnTo>
                                    <a:pt x="497" y="210"/>
                                  </a:lnTo>
                                  <a:lnTo>
                                    <a:pt x="507" y="217"/>
                                  </a:lnTo>
                                  <a:lnTo>
                                    <a:pt x="517" y="224"/>
                                  </a:lnTo>
                                  <a:lnTo>
                                    <a:pt x="523" y="205"/>
                                  </a:lnTo>
                                  <a:lnTo>
                                    <a:pt x="529" y="185"/>
                                  </a:lnTo>
                                  <a:lnTo>
                                    <a:pt x="534" y="164"/>
                                  </a:lnTo>
                                  <a:lnTo>
                                    <a:pt x="539" y="143"/>
                                  </a:lnTo>
                                  <a:lnTo>
                                    <a:pt x="659" y="143"/>
                                  </a:lnTo>
                                  <a:lnTo>
                                    <a:pt x="659" y="112"/>
                                  </a:lnTo>
                                  <a:lnTo>
                                    <a:pt x="545" y="112"/>
                                  </a:lnTo>
                                  <a:lnTo>
                                    <a:pt x="547" y="98"/>
                                  </a:lnTo>
                                  <a:lnTo>
                                    <a:pt x="549" y="84"/>
                                  </a:lnTo>
                                  <a:lnTo>
                                    <a:pt x="551" y="70"/>
                                  </a:lnTo>
                                  <a:lnTo>
                                    <a:pt x="552" y="56"/>
                                  </a:lnTo>
                                  <a:lnTo>
                                    <a:pt x="520" y="50"/>
                                  </a:lnTo>
                                  <a:close/>
                                  <a:moveTo>
                                    <a:pt x="724" y="3"/>
                                  </a:moveTo>
                                  <a:lnTo>
                                    <a:pt x="705" y="58"/>
                                  </a:lnTo>
                                  <a:lnTo>
                                    <a:pt x="685" y="106"/>
                                  </a:lnTo>
                                  <a:lnTo>
                                    <a:pt x="664" y="150"/>
                                  </a:lnTo>
                                  <a:lnTo>
                                    <a:pt x="642" y="188"/>
                                  </a:lnTo>
                                  <a:lnTo>
                                    <a:pt x="653" y="194"/>
                                  </a:lnTo>
                                  <a:lnTo>
                                    <a:pt x="663" y="200"/>
                                  </a:lnTo>
                                  <a:lnTo>
                                    <a:pt x="671" y="205"/>
                                  </a:lnTo>
                                  <a:lnTo>
                                    <a:pt x="683" y="185"/>
                                  </a:lnTo>
                                  <a:lnTo>
                                    <a:pt x="694" y="164"/>
                                  </a:lnTo>
                                  <a:lnTo>
                                    <a:pt x="705" y="141"/>
                                  </a:lnTo>
                                  <a:lnTo>
                                    <a:pt x="717" y="115"/>
                                  </a:lnTo>
                                  <a:lnTo>
                                    <a:pt x="927" y="115"/>
                                  </a:lnTo>
                                  <a:lnTo>
                                    <a:pt x="928" y="82"/>
                                  </a:lnTo>
                                  <a:lnTo>
                                    <a:pt x="731" y="82"/>
                                  </a:lnTo>
                                  <a:lnTo>
                                    <a:pt x="738" y="66"/>
                                  </a:lnTo>
                                  <a:lnTo>
                                    <a:pt x="744" y="49"/>
                                  </a:lnTo>
                                  <a:lnTo>
                                    <a:pt x="751" y="32"/>
                                  </a:lnTo>
                                  <a:lnTo>
                                    <a:pt x="757" y="14"/>
                                  </a:lnTo>
                                  <a:lnTo>
                                    <a:pt x="724" y="3"/>
                                  </a:lnTo>
                                  <a:close/>
                                  <a:moveTo>
                                    <a:pt x="614" y="7"/>
                                  </a:moveTo>
                                  <a:lnTo>
                                    <a:pt x="580" y="7"/>
                                  </a:lnTo>
                                  <a:lnTo>
                                    <a:pt x="580" y="112"/>
                                  </a:lnTo>
                                  <a:lnTo>
                                    <a:pt x="614" y="112"/>
                                  </a:lnTo>
                                  <a:lnTo>
                                    <a:pt x="614" y="7"/>
                                  </a:lnTo>
                                  <a:close/>
                                  <a:moveTo>
                                    <a:pt x="1392" y="146"/>
                                  </a:moveTo>
                                  <a:lnTo>
                                    <a:pt x="1180" y="146"/>
                                  </a:lnTo>
                                  <a:lnTo>
                                    <a:pt x="1180" y="461"/>
                                  </a:lnTo>
                                  <a:lnTo>
                                    <a:pt x="1213" y="461"/>
                                  </a:lnTo>
                                  <a:lnTo>
                                    <a:pt x="1213" y="431"/>
                                  </a:lnTo>
                                  <a:lnTo>
                                    <a:pt x="1407" y="431"/>
                                  </a:lnTo>
                                  <a:lnTo>
                                    <a:pt x="1407" y="401"/>
                                  </a:lnTo>
                                  <a:lnTo>
                                    <a:pt x="1213" y="401"/>
                                  </a:lnTo>
                                  <a:lnTo>
                                    <a:pt x="1213" y="339"/>
                                  </a:lnTo>
                                  <a:lnTo>
                                    <a:pt x="1407" y="339"/>
                                  </a:lnTo>
                                  <a:lnTo>
                                    <a:pt x="1407" y="309"/>
                                  </a:lnTo>
                                  <a:lnTo>
                                    <a:pt x="1213" y="309"/>
                                  </a:lnTo>
                                  <a:lnTo>
                                    <a:pt x="1213" y="259"/>
                                  </a:lnTo>
                                  <a:lnTo>
                                    <a:pt x="1392" y="259"/>
                                  </a:lnTo>
                                  <a:lnTo>
                                    <a:pt x="1392" y="229"/>
                                  </a:lnTo>
                                  <a:lnTo>
                                    <a:pt x="1213" y="229"/>
                                  </a:lnTo>
                                  <a:lnTo>
                                    <a:pt x="1213" y="175"/>
                                  </a:lnTo>
                                  <a:lnTo>
                                    <a:pt x="1392" y="175"/>
                                  </a:lnTo>
                                  <a:lnTo>
                                    <a:pt x="1392" y="146"/>
                                  </a:lnTo>
                                  <a:close/>
                                  <a:moveTo>
                                    <a:pt x="1407" y="431"/>
                                  </a:moveTo>
                                  <a:lnTo>
                                    <a:pt x="1374" y="431"/>
                                  </a:lnTo>
                                  <a:lnTo>
                                    <a:pt x="1374" y="458"/>
                                  </a:lnTo>
                                  <a:lnTo>
                                    <a:pt x="1407" y="458"/>
                                  </a:lnTo>
                                  <a:lnTo>
                                    <a:pt x="1407" y="431"/>
                                  </a:lnTo>
                                  <a:close/>
                                  <a:moveTo>
                                    <a:pt x="1407" y="339"/>
                                  </a:moveTo>
                                  <a:lnTo>
                                    <a:pt x="1374" y="339"/>
                                  </a:lnTo>
                                  <a:lnTo>
                                    <a:pt x="1374" y="401"/>
                                  </a:lnTo>
                                  <a:lnTo>
                                    <a:pt x="1407" y="401"/>
                                  </a:lnTo>
                                  <a:lnTo>
                                    <a:pt x="1407" y="339"/>
                                  </a:lnTo>
                                  <a:close/>
                                  <a:moveTo>
                                    <a:pt x="1392" y="259"/>
                                  </a:moveTo>
                                  <a:lnTo>
                                    <a:pt x="1359" y="259"/>
                                  </a:lnTo>
                                  <a:lnTo>
                                    <a:pt x="1359" y="278"/>
                                  </a:lnTo>
                                  <a:lnTo>
                                    <a:pt x="1392" y="278"/>
                                  </a:lnTo>
                                  <a:lnTo>
                                    <a:pt x="1392" y="259"/>
                                  </a:lnTo>
                                  <a:close/>
                                  <a:moveTo>
                                    <a:pt x="1392" y="175"/>
                                  </a:moveTo>
                                  <a:lnTo>
                                    <a:pt x="1359" y="175"/>
                                  </a:lnTo>
                                  <a:lnTo>
                                    <a:pt x="1359" y="229"/>
                                  </a:lnTo>
                                  <a:lnTo>
                                    <a:pt x="1392" y="229"/>
                                  </a:lnTo>
                                  <a:lnTo>
                                    <a:pt x="1392" y="175"/>
                                  </a:lnTo>
                                  <a:close/>
                                  <a:moveTo>
                                    <a:pt x="1430" y="66"/>
                                  </a:moveTo>
                                  <a:lnTo>
                                    <a:pt x="1153" y="66"/>
                                  </a:lnTo>
                                  <a:lnTo>
                                    <a:pt x="1153" y="137"/>
                                  </a:lnTo>
                                  <a:lnTo>
                                    <a:pt x="1186" y="137"/>
                                  </a:lnTo>
                                  <a:lnTo>
                                    <a:pt x="1186" y="96"/>
                                  </a:lnTo>
                                  <a:lnTo>
                                    <a:pt x="1430" y="96"/>
                                  </a:lnTo>
                                  <a:lnTo>
                                    <a:pt x="1430" y="66"/>
                                  </a:lnTo>
                                  <a:close/>
                                  <a:moveTo>
                                    <a:pt x="1430" y="96"/>
                                  </a:moveTo>
                                  <a:lnTo>
                                    <a:pt x="1397" y="96"/>
                                  </a:lnTo>
                                  <a:lnTo>
                                    <a:pt x="1397" y="137"/>
                                  </a:lnTo>
                                  <a:lnTo>
                                    <a:pt x="1430" y="137"/>
                                  </a:lnTo>
                                  <a:lnTo>
                                    <a:pt x="1430" y="96"/>
                                  </a:lnTo>
                                  <a:close/>
                                  <a:moveTo>
                                    <a:pt x="1276" y="0"/>
                                  </a:moveTo>
                                  <a:lnTo>
                                    <a:pt x="1248" y="17"/>
                                  </a:lnTo>
                                  <a:lnTo>
                                    <a:pt x="1257" y="29"/>
                                  </a:lnTo>
                                  <a:lnTo>
                                    <a:pt x="1266" y="40"/>
                                  </a:lnTo>
                                  <a:lnTo>
                                    <a:pt x="1274" y="53"/>
                                  </a:lnTo>
                                  <a:lnTo>
                                    <a:pt x="1283" y="66"/>
                                  </a:lnTo>
                                  <a:lnTo>
                                    <a:pt x="1296" y="66"/>
                                  </a:lnTo>
                                  <a:lnTo>
                                    <a:pt x="1317" y="53"/>
                                  </a:lnTo>
                                  <a:lnTo>
                                    <a:pt x="1307" y="39"/>
                                  </a:lnTo>
                                  <a:lnTo>
                                    <a:pt x="1297" y="26"/>
                                  </a:lnTo>
                                  <a:lnTo>
                                    <a:pt x="1286" y="13"/>
                                  </a:lnTo>
                                  <a:lnTo>
                                    <a:pt x="1276" y="0"/>
                                  </a:lnTo>
                                  <a:close/>
                                  <a:moveTo>
                                    <a:pt x="1073" y="166"/>
                                  </a:moveTo>
                                  <a:lnTo>
                                    <a:pt x="1042" y="166"/>
                                  </a:lnTo>
                                  <a:lnTo>
                                    <a:pt x="1042" y="375"/>
                                  </a:lnTo>
                                  <a:lnTo>
                                    <a:pt x="1041" y="386"/>
                                  </a:lnTo>
                                  <a:lnTo>
                                    <a:pt x="1038" y="396"/>
                                  </a:lnTo>
                                  <a:lnTo>
                                    <a:pt x="1033" y="405"/>
                                  </a:lnTo>
                                  <a:lnTo>
                                    <a:pt x="1027" y="412"/>
                                  </a:lnTo>
                                  <a:lnTo>
                                    <a:pt x="1052" y="442"/>
                                  </a:lnTo>
                                  <a:lnTo>
                                    <a:pt x="1068" y="424"/>
                                  </a:lnTo>
                                  <a:lnTo>
                                    <a:pt x="1074" y="418"/>
                                  </a:lnTo>
                                  <a:lnTo>
                                    <a:pt x="1089" y="404"/>
                                  </a:lnTo>
                                  <a:lnTo>
                                    <a:pt x="1104" y="389"/>
                                  </a:lnTo>
                                  <a:lnTo>
                                    <a:pt x="1122" y="373"/>
                                  </a:lnTo>
                                  <a:lnTo>
                                    <a:pt x="1073" y="373"/>
                                  </a:lnTo>
                                  <a:lnTo>
                                    <a:pt x="1073" y="166"/>
                                  </a:lnTo>
                                  <a:close/>
                                  <a:moveTo>
                                    <a:pt x="1127" y="321"/>
                                  </a:moveTo>
                                  <a:lnTo>
                                    <a:pt x="1114" y="335"/>
                                  </a:lnTo>
                                  <a:lnTo>
                                    <a:pt x="1100" y="348"/>
                                  </a:lnTo>
                                  <a:lnTo>
                                    <a:pt x="1087" y="360"/>
                                  </a:lnTo>
                                  <a:lnTo>
                                    <a:pt x="1073" y="373"/>
                                  </a:lnTo>
                                  <a:lnTo>
                                    <a:pt x="1122" y="373"/>
                                  </a:lnTo>
                                  <a:lnTo>
                                    <a:pt x="1136" y="360"/>
                                  </a:lnTo>
                                  <a:lnTo>
                                    <a:pt x="1133" y="347"/>
                                  </a:lnTo>
                                  <a:lnTo>
                                    <a:pt x="1130" y="334"/>
                                  </a:lnTo>
                                  <a:lnTo>
                                    <a:pt x="1127" y="321"/>
                                  </a:lnTo>
                                  <a:close/>
                                  <a:moveTo>
                                    <a:pt x="1039" y="11"/>
                                  </a:moveTo>
                                  <a:lnTo>
                                    <a:pt x="1029" y="61"/>
                                  </a:lnTo>
                                  <a:lnTo>
                                    <a:pt x="1016" y="105"/>
                                  </a:lnTo>
                                  <a:lnTo>
                                    <a:pt x="1000" y="145"/>
                                  </a:lnTo>
                                  <a:lnTo>
                                    <a:pt x="983" y="181"/>
                                  </a:lnTo>
                                  <a:lnTo>
                                    <a:pt x="991" y="191"/>
                                  </a:lnTo>
                                  <a:lnTo>
                                    <a:pt x="999" y="201"/>
                                  </a:lnTo>
                                  <a:lnTo>
                                    <a:pt x="1006" y="212"/>
                                  </a:lnTo>
                                  <a:lnTo>
                                    <a:pt x="1016" y="191"/>
                                  </a:lnTo>
                                  <a:lnTo>
                                    <a:pt x="1026" y="169"/>
                                  </a:lnTo>
                                  <a:lnTo>
                                    <a:pt x="1035" y="145"/>
                                  </a:lnTo>
                                  <a:lnTo>
                                    <a:pt x="1044" y="120"/>
                                  </a:lnTo>
                                  <a:lnTo>
                                    <a:pt x="1140" y="120"/>
                                  </a:lnTo>
                                  <a:lnTo>
                                    <a:pt x="1141" y="117"/>
                                  </a:lnTo>
                                  <a:lnTo>
                                    <a:pt x="1141" y="88"/>
                                  </a:lnTo>
                                  <a:lnTo>
                                    <a:pt x="1054" y="88"/>
                                  </a:lnTo>
                                  <a:lnTo>
                                    <a:pt x="1059" y="72"/>
                                  </a:lnTo>
                                  <a:lnTo>
                                    <a:pt x="1064" y="54"/>
                                  </a:lnTo>
                                  <a:lnTo>
                                    <a:pt x="1068" y="37"/>
                                  </a:lnTo>
                                  <a:lnTo>
                                    <a:pt x="1072" y="19"/>
                                  </a:lnTo>
                                  <a:lnTo>
                                    <a:pt x="1039" y="11"/>
                                  </a:lnTo>
                                  <a:close/>
                                  <a:moveTo>
                                    <a:pt x="1140" y="120"/>
                                  </a:moveTo>
                                  <a:lnTo>
                                    <a:pt x="1108" y="120"/>
                                  </a:lnTo>
                                  <a:lnTo>
                                    <a:pt x="1084" y="192"/>
                                  </a:lnTo>
                                  <a:lnTo>
                                    <a:pt x="1092" y="194"/>
                                  </a:lnTo>
                                  <a:lnTo>
                                    <a:pt x="1102" y="197"/>
                                  </a:lnTo>
                                  <a:lnTo>
                                    <a:pt x="1114" y="201"/>
                                  </a:lnTo>
                                  <a:lnTo>
                                    <a:pt x="1140" y="120"/>
                                  </a:lnTo>
                                  <a:close/>
                                  <a:moveTo>
                                    <a:pt x="1868" y="36"/>
                                  </a:moveTo>
                                  <a:lnTo>
                                    <a:pt x="1544" y="36"/>
                                  </a:lnTo>
                                  <a:lnTo>
                                    <a:pt x="1544" y="458"/>
                                  </a:lnTo>
                                  <a:lnTo>
                                    <a:pt x="1582" y="458"/>
                                  </a:lnTo>
                                  <a:lnTo>
                                    <a:pt x="1582" y="425"/>
                                  </a:lnTo>
                                  <a:lnTo>
                                    <a:pt x="1868" y="425"/>
                                  </a:lnTo>
                                  <a:lnTo>
                                    <a:pt x="1868" y="391"/>
                                  </a:lnTo>
                                  <a:lnTo>
                                    <a:pt x="1582" y="391"/>
                                  </a:lnTo>
                                  <a:lnTo>
                                    <a:pt x="1582" y="244"/>
                                  </a:lnTo>
                                  <a:lnTo>
                                    <a:pt x="1868" y="244"/>
                                  </a:lnTo>
                                  <a:lnTo>
                                    <a:pt x="1868" y="209"/>
                                  </a:lnTo>
                                  <a:lnTo>
                                    <a:pt x="1582" y="209"/>
                                  </a:lnTo>
                                  <a:lnTo>
                                    <a:pt x="1582" y="70"/>
                                  </a:lnTo>
                                  <a:lnTo>
                                    <a:pt x="1868" y="70"/>
                                  </a:lnTo>
                                  <a:lnTo>
                                    <a:pt x="1868" y="36"/>
                                  </a:lnTo>
                                  <a:close/>
                                  <a:moveTo>
                                    <a:pt x="1868" y="425"/>
                                  </a:moveTo>
                                  <a:lnTo>
                                    <a:pt x="1829" y="425"/>
                                  </a:lnTo>
                                  <a:lnTo>
                                    <a:pt x="1829" y="458"/>
                                  </a:lnTo>
                                  <a:lnTo>
                                    <a:pt x="1868" y="458"/>
                                  </a:lnTo>
                                  <a:lnTo>
                                    <a:pt x="1868" y="425"/>
                                  </a:lnTo>
                                  <a:close/>
                                  <a:moveTo>
                                    <a:pt x="1868" y="244"/>
                                  </a:moveTo>
                                  <a:lnTo>
                                    <a:pt x="1829" y="244"/>
                                  </a:lnTo>
                                  <a:lnTo>
                                    <a:pt x="1829" y="391"/>
                                  </a:lnTo>
                                  <a:lnTo>
                                    <a:pt x="1868" y="391"/>
                                  </a:lnTo>
                                  <a:lnTo>
                                    <a:pt x="1868" y="244"/>
                                  </a:lnTo>
                                  <a:close/>
                                  <a:moveTo>
                                    <a:pt x="1868" y="70"/>
                                  </a:moveTo>
                                  <a:lnTo>
                                    <a:pt x="1829" y="70"/>
                                  </a:lnTo>
                                  <a:lnTo>
                                    <a:pt x="1829" y="209"/>
                                  </a:lnTo>
                                  <a:lnTo>
                                    <a:pt x="1868" y="209"/>
                                  </a:lnTo>
                                  <a:lnTo>
                                    <a:pt x="1868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76" name="任意多边形 876"/>
                          <wps:cNvSpPr/>
                          <wps:spPr>
                            <a:xfrm>
                              <a:off x="6044" y="9111"/>
                              <a:ext cx="339" cy="1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03" h="490">
                                  <a:moveTo>
                                    <a:pt x="98" y="114"/>
                                  </a:moveTo>
                                  <a:lnTo>
                                    <a:pt x="60" y="114"/>
                                  </a:lnTo>
                                  <a:lnTo>
                                    <a:pt x="59" y="180"/>
                                  </a:lnTo>
                                  <a:lnTo>
                                    <a:pt x="58" y="190"/>
                                  </a:lnTo>
                                  <a:lnTo>
                                    <a:pt x="56" y="250"/>
                                  </a:lnTo>
                                  <a:lnTo>
                                    <a:pt x="53" y="298"/>
                                  </a:lnTo>
                                  <a:lnTo>
                                    <a:pt x="48" y="334"/>
                                  </a:lnTo>
                                  <a:lnTo>
                                    <a:pt x="42" y="364"/>
                                  </a:lnTo>
                                  <a:lnTo>
                                    <a:pt x="32" y="395"/>
                                  </a:lnTo>
                                  <a:lnTo>
                                    <a:pt x="18" y="425"/>
                                  </a:lnTo>
                                  <a:lnTo>
                                    <a:pt x="0" y="455"/>
                                  </a:lnTo>
                                  <a:lnTo>
                                    <a:pt x="6" y="464"/>
                                  </a:lnTo>
                                  <a:lnTo>
                                    <a:pt x="12" y="472"/>
                                  </a:lnTo>
                                  <a:lnTo>
                                    <a:pt x="19" y="480"/>
                                  </a:lnTo>
                                  <a:lnTo>
                                    <a:pt x="24" y="489"/>
                                  </a:lnTo>
                                  <a:lnTo>
                                    <a:pt x="55" y="441"/>
                                  </a:lnTo>
                                  <a:lnTo>
                                    <a:pt x="77" y="381"/>
                                  </a:lnTo>
                                  <a:lnTo>
                                    <a:pt x="91" y="307"/>
                                  </a:lnTo>
                                  <a:lnTo>
                                    <a:pt x="96" y="220"/>
                                  </a:lnTo>
                                  <a:lnTo>
                                    <a:pt x="199" y="220"/>
                                  </a:lnTo>
                                  <a:lnTo>
                                    <a:pt x="200" y="186"/>
                                  </a:lnTo>
                                  <a:lnTo>
                                    <a:pt x="97" y="186"/>
                                  </a:lnTo>
                                  <a:lnTo>
                                    <a:pt x="97" y="168"/>
                                  </a:lnTo>
                                  <a:lnTo>
                                    <a:pt x="98" y="151"/>
                                  </a:lnTo>
                                  <a:lnTo>
                                    <a:pt x="98" y="138"/>
                                  </a:lnTo>
                                  <a:lnTo>
                                    <a:pt x="98" y="114"/>
                                  </a:lnTo>
                                  <a:close/>
                                  <a:moveTo>
                                    <a:pt x="481" y="133"/>
                                  </a:moveTo>
                                  <a:lnTo>
                                    <a:pt x="416" y="147"/>
                                  </a:lnTo>
                                  <a:lnTo>
                                    <a:pt x="357" y="157"/>
                                  </a:lnTo>
                                  <a:lnTo>
                                    <a:pt x="301" y="164"/>
                                  </a:lnTo>
                                  <a:lnTo>
                                    <a:pt x="250" y="168"/>
                                  </a:lnTo>
                                  <a:lnTo>
                                    <a:pt x="250" y="412"/>
                                  </a:lnTo>
                                  <a:lnTo>
                                    <a:pt x="249" y="423"/>
                                  </a:lnTo>
                                  <a:lnTo>
                                    <a:pt x="246" y="435"/>
                                  </a:lnTo>
                                  <a:lnTo>
                                    <a:pt x="240" y="444"/>
                                  </a:lnTo>
                                  <a:lnTo>
                                    <a:pt x="232" y="451"/>
                                  </a:lnTo>
                                  <a:lnTo>
                                    <a:pt x="257" y="483"/>
                                  </a:lnTo>
                                  <a:lnTo>
                                    <a:pt x="264" y="476"/>
                                  </a:lnTo>
                                  <a:lnTo>
                                    <a:pt x="274" y="470"/>
                                  </a:lnTo>
                                  <a:lnTo>
                                    <a:pt x="285" y="465"/>
                                  </a:lnTo>
                                  <a:lnTo>
                                    <a:pt x="333" y="446"/>
                                  </a:lnTo>
                                  <a:lnTo>
                                    <a:pt x="386" y="426"/>
                                  </a:lnTo>
                                  <a:lnTo>
                                    <a:pt x="386" y="425"/>
                                  </a:lnTo>
                                  <a:lnTo>
                                    <a:pt x="289" y="425"/>
                                  </a:lnTo>
                                  <a:lnTo>
                                    <a:pt x="289" y="200"/>
                                  </a:lnTo>
                                  <a:lnTo>
                                    <a:pt x="316" y="198"/>
                                  </a:lnTo>
                                  <a:lnTo>
                                    <a:pt x="342" y="194"/>
                                  </a:lnTo>
                                  <a:lnTo>
                                    <a:pt x="379" y="194"/>
                                  </a:lnTo>
                                  <a:lnTo>
                                    <a:pt x="378" y="190"/>
                                  </a:lnTo>
                                  <a:lnTo>
                                    <a:pt x="410" y="185"/>
                                  </a:lnTo>
                                  <a:lnTo>
                                    <a:pt x="440" y="180"/>
                                  </a:lnTo>
                                  <a:lnTo>
                                    <a:pt x="471" y="175"/>
                                  </a:lnTo>
                                  <a:lnTo>
                                    <a:pt x="501" y="169"/>
                                  </a:lnTo>
                                  <a:lnTo>
                                    <a:pt x="481" y="133"/>
                                  </a:lnTo>
                                  <a:close/>
                                  <a:moveTo>
                                    <a:pt x="66" y="434"/>
                                  </a:moveTo>
                                  <a:lnTo>
                                    <a:pt x="69" y="444"/>
                                  </a:lnTo>
                                  <a:lnTo>
                                    <a:pt x="71" y="453"/>
                                  </a:lnTo>
                                  <a:lnTo>
                                    <a:pt x="73" y="464"/>
                                  </a:lnTo>
                                  <a:lnTo>
                                    <a:pt x="75" y="474"/>
                                  </a:lnTo>
                                  <a:lnTo>
                                    <a:pt x="104" y="474"/>
                                  </a:lnTo>
                                  <a:lnTo>
                                    <a:pt x="123" y="475"/>
                                  </a:lnTo>
                                  <a:lnTo>
                                    <a:pt x="152" y="470"/>
                                  </a:lnTo>
                                  <a:lnTo>
                                    <a:pt x="172" y="458"/>
                                  </a:lnTo>
                                  <a:lnTo>
                                    <a:pt x="185" y="438"/>
                                  </a:lnTo>
                                  <a:lnTo>
                                    <a:pt x="118" y="438"/>
                                  </a:lnTo>
                                  <a:lnTo>
                                    <a:pt x="106" y="437"/>
                                  </a:lnTo>
                                  <a:lnTo>
                                    <a:pt x="93" y="437"/>
                                  </a:lnTo>
                                  <a:lnTo>
                                    <a:pt x="80" y="436"/>
                                  </a:lnTo>
                                  <a:lnTo>
                                    <a:pt x="66" y="434"/>
                                  </a:lnTo>
                                  <a:close/>
                                  <a:moveTo>
                                    <a:pt x="379" y="194"/>
                                  </a:moveTo>
                                  <a:lnTo>
                                    <a:pt x="342" y="194"/>
                                  </a:lnTo>
                                  <a:lnTo>
                                    <a:pt x="361" y="284"/>
                                  </a:lnTo>
                                  <a:lnTo>
                                    <a:pt x="394" y="360"/>
                                  </a:lnTo>
                                  <a:lnTo>
                                    <a:pt x="441" y="422"/>
                                  </a:lnTo>
                                  <a:lnTo>
                                    <a:pt x="502" y="470"/>
                                  </a:lnTo>
                                  <a:lnTo>
                                    <a:pt x="509" y="461"/>
                                  </a:lnTo>
                                  <a:lnTo>
                                    <a:pt x="516" y="451"/>
                                  </a:lnTo>
                                  <a:lnTo>
                                    <a:pt x="523" y="442"/>
                                  </a:lnTo>
                                  <a:lnTo>
                                    <a:pt x="531" y="433"/>
                                  </a:lnTo>
                                  <a:lnTo>
                                    <a:pt x="495" y="412"/>
                                  </a:lnTo>
                                  <a:lnTo>
                                    <a:pt x="464" y="385"/>
                                  </a:lnTo>
                                  <a:lnTo>
                                    <a:pt x="437" y="354"/>
                                  </a:lnTo>
                                  <a:lnTo>
                                    <a:pt x="415" y="316"/>
                                  </a:lnTo>
                                  <a:lnTo>
                                    <a:pt x="444" y="302"/>
                                  </a:lnTo>
                                  <a:lnTo>
                                    <a:pt x="471" y="288"/>
                                  </a:lnTo>
                                  <a:lnTo>
                                    <a:pt x="475" y="287"/>
                                  </a:lnTo>
                                  <a:lnTo>
                                    <a:pt x="402" y="287"/>
                                  </a:lnTo>
                                  <a:lnTo>
                                    <a:pt x="394" y="264"/>
                                  </a:lnTo>
                                  <a:lnTo>
                                    <a:pt x="388" y="241"/>
                                  </a:lnTo>
                                  <a:lnTo>
                                    <a:pt x="383" y="216"/>
                                  </a:lnTo>
                                  <a:lnTo>
                                    <a:pt x="379" y="194"/>
                                  </a:lnTo>
                                  <a:close/>
                                  <a:moveTo>
                                    <a:pt x="199" y="220"/>
                                  </a:moveTo>
                                  <a:lnTo>
                                    <a:pt x="160" y="220"/>
                                  </a:lnTo>
                                  <a:lnTo>
                                    <a:pt x="158" y="276"/>
                                  </a:lnTo>
                                  <a:lnTo>
                                    <a:pt x="156" y="323"/>
                                  </a:lnTo>
                                  <a:lnTo>
                                    <a:pt x="154" y="365"/>
                                  </a:lnTo>
                                  <a:lnTo>
                                    <a:pt x="152" y="400"/>
                                  </a:lnTo>
                                  <a:lnTo>
                                    <a:pt x="149" y="417"/>
                                  </a:lnTo>
                                  <a:lnTo>
                                    <a:pt x="142" y="428"/>
                                  </a:lnTo>
                                  <a:lnTo>
                                    <a:pt x="132" y="435"/>
                                  </a:lnTo>
                                  <a:lnTo>
                                    <a:pt x="118" y="438"/>
                                  </a:lnTo>
                                  <a:lnTo>
                                    <a:pt x="185" y="438"/>
                                  </a:lnTo>
                                  <a:lnTo>
                                    <a:pt x="185" y="437"/>
                                  </a:lnTo>
                                  <a:lnTo>
                                    <a:pt x="191" y="407"/>
                                  </a:lnTo>
                                  <a:lnTo>
                                    <a:pt x="193" y="360"/>
                                  </a:lnTo>
                                  <a:lnTo>
                                    <a:pt x="195" y="307"/>
                                  </a:lnTo>
                                  <a:lnTo>
                                    <a:pt x="198" y="246"/>
                                  </a:lnTo>
                                  <a:lnTo>
                                    <a:pt x="199" y="220"/>
                                  </a:lnTo>
                                  <a:close/>
                                  <a:moveTo>
                                    <a:pt x="384" y="388"/>
                                  </a:moveTo>
                                  <a:lnTo>
                                    <a:pt x="356" y="399"/>
                                  </a:lnTo>
                                  <a:lnTo>
                                    <a:pt x="331" y="409"/>
                                  </a:lnTo>
                                  <a:lnTo>
                                    <a:pt x="309" y="418"/>
                                  </a:lnTo>
                                  <a:lnTo>
                                    <a:pt x="289" y="425"/>
                                  </a:lnTo>
                                  <a:lnTo>
                                    <a:pt x="386" y="425"/>
                                  </a:lnTo>
                                  <a:lnTo>
                                    <a:pt x="384" y="414"/>
                                  </a:lnTo>
                                  <a:lnTo>
                                    <a:pt x="384" y="402"/>
                                  </a:lnTo>
                                  <a:lnTo>
                                    <a:pt x="384" y="388"/>
                                  </a:lnTo>
                                  <a:close/>
                                  <a:moveTo>
                                    <a:pt x="494" y="232"/>
                                  </a:moveTo>
                                  <a:lnTo>
                                    <a:pt x="473" y="246"/>
                                  </a:lnTo>
                                  <a:lnTo>
                                    <a:pt x="450" y="260"/>
                                  </a:lnTo>
                                  <a:lnTo>
                                    <a:pt x="427" y="273"/>
                                  </a:lnTo>
                                  <a:lnTo>
                                    <a:pt x="402" y="287"/>
                                  </a:lnTo>
                                  <a:lnTo>
                                    <a:pt x="475" y="287"/>
                                  </a:lnTo>
                                  <a:lnTo>
                                    <a:pt x="496" y="276"/>
                                  </a:lnTo>
                                  <a:lnTo>
                                    <a:pt x="518" y="263"/>
                                  </a:lnTo>
                                  <a:lnTo>
                                    <a:pt x="494" y="232"/>
                                  </a:lnTo>
                                  <a:close/>
                                  <a:moveTo>
                                    <a:pt x="289" y="0"/>
                                  </a:moveTo>
                                  <a:lnTo>
                                    <a:pt x="270" y="44"/>
                                  </a:lnTo>
                                  <a:lnTo>
                                    <a:pt x="248" y="85"/>
                                  </a:lnTo>
                                  <a:lnTo>
                                    <a:pt x="223" y="124"/>
                                  </a:lnTo>
                                  <a:lnTo>
                                    <a:pt x="196" y="160"/>
                                  </a:lnTo>
                                  <a:lnTo>
                                    <a:pt x="206" y="166"/>
                                  </a:lnTo>
                                  <a:lnTo>
                                    <a:pt x="215" y="171"/>
                                  </a:lnTo>
                                  <a:lnTo>
                                    <a:pt x="223" y="176"/>
                                  </a:lnTo>
                                  <a:lnTo>
                                    <a:pt x="230" y="182"/>
                                  </a:lnTo>
                                  <a:lnTo>
                                    <a:pt x="246" y="160"/>
                                  </a:lnTo>
                                  <a:lnTo>
                                    <a:pt x="261" y="138"/>
                                  </a:lnTo>
                                  <a:lnTo>
                                    <a:pt x="275" y="115"/>
                                  </a:lnTo>
                                  <a:lnTo>
                                    <a:pt x="289" y="92"/>
                                  </a:lnTo>
                                  <a:lnTo>
                                    <a:pt x="514" y="92"/>
                                  </a:lnTo>
                                  <a:lnTo>
                                    <a:pt x="514" y="57"/>
                                  </a:lnTo>
                                  <a:lnTo>
                                    <a:pt x="308" y="57"/>
                                  </a:lnTo>
                                  <a:lnTo>
                                    <a:pt x="313" y="46"/>
                                  </a:lnTo>
                                  <a:lnTo>
                                    <a:pt x="318" y="35"/>
                                  </a:lnTo>
                                  <a:lnTo>
                                    <a:pt x="323" y="24"/>
                                  </a:lnTo>
                                  <a:lnTo>
                                    <a:pt x="329" y="13"/>
                                  </a:lnTo>
                                  <a:lnTo>
                                    <a:pt x="289" y="0"/>
                                  </a:lnTo>
                                  <a:close/>
                                  <a:moveTo>
                                    <a:pt x="223" y="79"/>
                                  </a:moveTo>
                                  <a:lnTo>
                                    <a:pt x="9" y="79"/>
                                  </a:lnTo>
                                  <a:lnTo>
                                    <a:pt x="9" y="114"/>
                                  </a:lnTo>
                                  <a:lnTo>
                                    <a:pt x="223" y="114"/>
                                  </a:lnTo>
                                  <a:lnTo>
                                    <a:pt x="223" y="79"/>
                                  </a:lnTo>
                                  <a:close/>
                                  <a:moveTo>
                                    <a:pt x="107" y="0"/>
                                  </a:moveTo>
                                  <a:lnTo>
                                    <a:pt x="74" y="17"/>
                                  </a:lnTo>
                                  <a:lnTo>
                                    <a:pt x="84" y="33"/>
                                  </a:lnTo>
                                  <a:lnTo>
                                    <a:pt x="94" y="49"/>
                                  </a:lnTo>
                                  <a:lnTo>
                                    <a:pt x="103" y="64"/>
                                  </a:lnTo>
                                  <a:lnTo>
                                    <a:pt x="111" y="79"/>
                                  </a:lnTo>
                                  <a:lnTo>
                                    <a:pt x="115" y="79"/>
                                  </a:lnTo>
                                  <a:lnTo>
                                    <a:pt x="148" y="62"/>
                                  </a:lnTo>
                                  <a:lnTo>
                                    <a:pt x="140" y="49"/>
                                  </a:lnTo>
                                  <a:lnTo>
                                    <a:pt x="130" y="34"/>
                                  </a:lnTo>
                                  <a:lnTo>
                                    <a:pt x="119" y="18"/>
                                  </a:lnTo>
                                  <a:lnTo>
                                    <a:pt x="107" y="0"/>
                                  </a:lnTo>
                                  <a:close/>
                                  <a:moveTo>
                                    <a:pt x="767" y="128"/>
                                  </a:moveTo>
                                  <a:lnTo>
                                    <a:pt x="729" y="128"/>
                                  </a:lnTo>
                                  <a:lnTo>
                                    <a:pt x="728" y="196"/>
                                  </a:lnTo>
                                  <a:lnTo>
                                    <a:pt x="727" y="203"/>
                                  </a:lnTo>
                                  <a:lnTo>
                                    <a:pt x="725" y="262"/>
                                  </a:lnTo>
                                  <a:lnTo>
                                    <a:pt x="721" y="310"/>
                                  </a:lnTo>
                                  <a:lnTo>
                                    <a:pt x="715" y="345"/>
                                  </a:lnTo>
                                  <a:lnTo>
                                    <a:pt x="707" y="377"/>
                                  </a:lnTo>
                                  <a:lnTo>
                                    <a:pt x="695" y="407"/>
                                  </a:lnTo>
                                  <a:lnTo>
                                    <a:pt x="679" y="435"/>
                                  </a:lnTo>
                                  <a:lnTo>
                                    <a:pt x="659" y="460"/>
                                  </a:lnTo>
                                  <a:lnTo>
                                    <a:pt x="665" y="467"/>
                                  </a:lnTo>
                                  <a:lnTo>
                                    <a:pt x="672" y="474"/>
                                  </a:lnTo>
                                  <a:lnTo>
                                    <a:pt x="679" y="482"/>
                                  </a:lnTo>
                                  <a:lnTo>
                                    <a:pt x="687" y="490"/>
                                  </a:lnTo>
                                  <a:lnTo>
                                    <a:pt x="720" y="445"/>
                                  </a:lnTo>
                                  <a:lnTo>
                                    <a:pt x="744" y="388"/>
                                  </a:lnTo>
                                  <a:lnTo>
                                    <a:pt x="758" y="318"/>
                                  </a:lnTo>
                                  <a:lnTo>
                                    <a:pt x="764" y="236"/>
                                  </a:lnTo>
                                  <a:lnTo>
                                    <a:pt x="862" y="236"/>
                                  </a:lnTo>
                                  <a:lnTo>
                                    <a:pt x="863" y="203"/>
                                  </a:lnTo>
                                  <a:lnTo>
                                    <a:pt x="766" y="203"/>
                                  </a:lnTo>
                                  <a:lnTo>
                                    <a:pt x="766" y="186"/>
                                  </a:lnTo>
                                  <a:lnTo>
                                    <a:pt x="766" y="169"/>
                                  </a:lnTo>
                                  <a:lnTo>
                                    <a:pt x="767" y="145"/>
                                  </a:lnTo>
                                  <a:lnTo>
                                    <a:pt x="767" y="128"/>
                                  </a:lnTo>
                                  <a:close/>
                                  <a:moveTo>
                                    <a:pt x="636" y="281"/>
                                  </a:moveTo>
                                  <a:lnTo>
                                    <a:pt x="626" y="328"/>
                                  </a:lnTo>
                                  <a:lnTo>
                                    <a:pt x="614" y="377"/>
                                  </a:lnTo>
                                  <a:lnTo>
                                    <a:pt x="600" y="424"/>
                                  </a:lnTo>
                                  <a:lnTo>
                                    <a:pt x="585" y="472"/>
                                  </a:lnTo>
                                  <a:lnTo>
                                    <a:pt x="629" y="485"/>
                                  </a:lnTo>
                                  <a:lnTo>
                                    <a:pt x="641" y="436"/>
                                  </a:lnTo>
                                  <a:lnTo>
                                    <a:pt x="653" y="388"/>
                                  </a:lnTo>
                                  <a:lnTo>
                                    <a:pt x="665" y="341"/>
                                  </a:lnTo>
                                  <a:lnTo>
                                    <a:pt x="677" y="295"/>
                                  </a:lnTo>
                                  <a:lnTo>
                                    <a:pt x="666" y="292"/>
                                  </a:lnTo>
                                  <a:lnTo>
                                    <a:pt x="656" y="288"/>
                                  </a:lnTo>
                                  <a:lnTo>
                                    <a:pt x="646" y="285"/>
                                  </a:lnTo>
                                  <a:lnTo>
                                    <a:pt x="636" y="281"/>
                                  </a:lnTo>
                                  <a:close/>
                                  <a:moveTo>
                                    <a:pt x="892" y="441"/>
                                  </a:moveTo>
                                  <a:lnTo>
                                    <a:pt x="895" y="455"/>
                                  </a:lnTo>
                                  <a:lnTo>
                                    <a:pt x="897" y="468"/>
                                  </a:lnTo>
                                  <a:lnTo>
                                    <a:pt x="898" y="479"/>
                                  </a:lnTo>
                                  <a:lnTo>
                                    <a:pt x="953" y="479"/>
                                  </a:lnTo>
                                  <a:lnTo>
                                    <a:pt x="978" y="476"/>
                                  </a:lnTo>
                                  <a:lnTo>
                                    <a:pt x="996" y="466"/>
                                  </a:lnTo>
                                  <a:lnTo>
                                    <a:pt x="1006" y="450"/>
                                  </a:lnTo>
                                  <a:lnTo>
                                    <a:pt x="1007" y="444"/>
                                  </a:lnTo>
                                  <a:lnTo>
                                    <a:pt x="948" y="444"/>
                                  </a:lnTo>
                                  <a:lnTo>
                                    <a:pt x="936" y="444"/>
                                  </a:lnTo>
                                  <a:lnTo>
                                    <a:pt x="923" y="443"/>
                                  </a:lnTo>
                                  <a:lnTo>
                                    <a:pt x="908" y="442"/>
                                  </a:lnTo>
                                  <a:lnTo>
                                    <a:pt x="892" y="441"/>
                                  </a:lnTo>
                                  <a:close/>
                                  <a:moveTo>
                                    <a:pt x="740" y="436"/>
                                  </a:moveTo>
                                  <a:lnTo>
                                    <a:pt x="743" y="450"/>
                                  </a:lnTo>
                                  <a:lnTo>
                                    <a:pt x="746" y="462"/>
                                  </a:lnTo>
                                  <a:lnTo>
                                    <a:pt x="748" y="473"/>
                                  </a:lnTo>
                                  <a:lnTo>
                                    <a:pt x="760" y="473"/>
                                  </a:lnTo>
                                  <a:lnTo>
                                    <a:pt x="795" y="474"/>
                                  </a:lnTo>
                                  <a:lnTo>
                                    <a:pt x="820" y="470"/>
                                  </a:lnTo>
                                  <a:lnTo>
                                    <a:pt x="838" y="459"/>
                                  </a:lnTo>
                                  <a:lnTo>
                                    <a:pt x="850" y="441"/>
                                  </a:lnTo>
                                  <a:lnTo>
                                    <a:pt x="850" y="438"/>
                                  </a:lnTo>
                                  <a:lnTo>
                                    <a:pt x="786" y="438"/>
                                  </a:lnTo>
                                  <a:lnTo>
                                    <a:pt x="774" y="438"/>
                                  </a:lnTo>
                                  <a:lnTo>
                                    <a:pt x="763" y="437"/>
                                  </a:lnTo>
                                  <a:lnTo>
                                    <a:pt x="751" y="437"/>
                                  </a:lnTo>
                                  <a:lnTo>
                                    <a:pt x="740" y="436"/>
                                  </a:lnTo>
                                  <a:close/>
                                  <a:moveTo>
                                    <a:pt x="1010" y="312"/>
                                  </a:moveTo>
                                  <a:lnTo>
                                    <a:pt x="972" y="312"/>
                                  </a:lnTo>
                                  <a:lnTo>
                                    <a:pt x="972" y="436"/>
                                  </a:lnTo>
                                  <a:lnTo>
                                    <a:pt x="964" y="444"/>
                                  </a:lnTo>
                                  <a:lnTo>
                                    <a:pt x="1007" y="444"/>
                                  </a:lnTo>
                                  <a:lnTo>
                                    <a:pt x="1010" y="427"/>
                                  </a:lnTo>
                                  <a:lnTo>
                                    <a:pt x="1010" y="312"/>
                                  </a:lnTo>
                                  <a:close/>
                                  <a:moveTo>
                                    <a:pt x="862" y="236"/>
                                  </a:moveTo>
                                  <a:lnTo>
                                    <a:pt x="825" y="236"/>
                                  </a:lnTo>
                                  <a:lnTo>
                                    <a:pt x="823" y="292"/>
                                  </a:lnTo>
                                  <a:lnTo>
                                    <a:pt x="821" y="339"/>
                                  </a:lnTo>
                                  <a:lnTo>
                                    <a:pt x="819" y="378"/>
                                  </a:lnTo>
                                  <a:lnTo>
                                    <a:pt x="817" y="408"/>
                                  </a:lnTo>
                                  <a:lnTo>
                                    <a:pt x="814" y="421"/>
                                  </a:lnTo>
                                  <a:lnTo>
                                    <a:pt x="808" y="431"/>
                                  </a:lnTo>
                                  <a:lnTo>
                                    <a:pt x="799" y="436"/>
                                  </a:lnTo>
                                  <a:lnTo>
                                    <a:pt x="786" y="438"/>
                                  </a:lnTo>
                                  <a:lnTo>
                                    <a:pt x="850" y="438"/>
                                  </a:lnTo>
                                  <a:lnTo>
                                    <a:pt x="855" y="415"/>
                                  </a:lnTo>
                                  <a:lnTo>
                                    <a:pt x="857" y="376"/>
                                  </a:lnTo>
                                  <a:lnTo>
                                    <a:pt x="859" y="328"/>
                                  </a:lnTo>
                                  <a:lnTo>
                                    <a:pt x="861" y="270"/>
                                  </a:lnTo>
                                  <a:lnTo>
                                    <a:pt x="862" y="236"/>
                                  </a:lnTo>
                                  <a:close/>
                                  <a:moveTo>
                                    <a:pt x="1102" y="278"/>
                                  </a:moveTo>
                                  <a:lnTo>
                                    <a:pt x="874" y="278"/>
                                  </a:lnTo>
                                  <a:lnTo>
                                    <a:pt x="874" y="312"/>
                                  </a:lnTo>
                                  <a:lnTo>
                                    <a:pt x="1102" y="312"/>
                                  </a:lnTo>
                                  <a:lnTo>
                                    <a:pt x="1102" y="278"/>
                                  </a:lnTo>
                                  <a:close/>
                                  <a:moveTo>
                                    <a:pt x="1083" y="161"/>
                                  </a:moveTo>
                                  <a:lnTo>
                                    <a:pt x="905" y="161"/>
                                  </a:lnTo>
                                  <a:lnTo>
                                    <a:pt x="905" y="190"/>
                                  </a:lnTo>
                                  <a:lnTo>
                                    <a:pt x="1035" y="190"/>
                                  </a:lnTo>
                                  <a:lnTo>
                                    <a:pt x="972" y="252"/>
                                  </a:lnTo>
                                  <a:lnTo>
                                    <a:pt x="972" y="278"/>
                                  </a:lnTo>
                                  <a:lnTo>
                                    <a:pt x="1010" y="278"/>
                                  </a:lnTo>
                                  <a:lnTo>
                                    <a:pt x="1010" y="261"/>
                                  </a:lnTo>
                                  <a:lnTo>
                                    <a:pt x="1083" y="193"/>
                                  </a:lnTo>
                                  <a:lnTo>
                                    <a:pt x="1083" y="161"/>
                                  </a:lnTo>
                                  <a:close/>
                                  <a:moveTo>
                                    <a:pt x="595" y="138"/>
                                  </a:moveTo>
                                  <a:lnTo>
                                    <a:pt x="570" y="164"/>
                                  </a:lnTo>
                                  <a:lnTo>
                                    <a:pt x="589" y="178"/>
                                  </a:lnTo>
                                  <a:lnTo>
                                    <a:pt x="608" y="194"/>
                                  </a:lnTo>
                                  <a:lnTo>
                                    <a:pt x="629" y="210"/>
                                  </a:lnTo>
                                  <a:lnTo>
                                    <a:pt x="650" y="229"/>
                                  </a:lnTo>
                                  <a:lnTo>
                                    <a:pt x="679" y="198"/>
                                  </a:lnTo>
                                  <a:lnTo>
                                    <a:pt x="660" y="184"/>
                                  </a:lnTo>
                                  <a:lnTo>
                                    <a:pt x="640" y="169"/>
                                  </a:lnTo>
                                  <a:lnTo>
                                    <a:pt x="618" y="153"/>
                                  </a:lnTo>
                                  <a:lnTo>
                                    <a:pt x="595" y="138"/>
                                  </a:lnTo>
                                  <a:close/>
                                  <a:moveTo>
                                    <a:pt x="927" y="2"/>
                                  </a:moveTo>
                                  <a:lnTo>
                                    <a:pt x="916" y="46"/>
                                  </a:lnTo>
                                  <a:lnTo>
                                    <a:pt x="900" y="89"/>
                                  </a:lnTo>
                                  <a:lnTo>
                                    <a:pt x="879" y="129"/>
                                  </a:lnTo>
                                  <a:lnTo>
                                    <a:pt x="853" y="168"/>
                                  </a:lnTo>
                                  <a:lnTo>
                                    <a:pt x="864" y="178"/>
                                  </a:lnTo>
                                  <a:lnTo>
                                    <a:pt x="873" y="187"/>
                                  </a:lnTo>
                                  <a:lnTo>
                                    <a:pt x="881" y="196"/>
                                  </a:lnTo>
                                  <a:lnTo>
                                    <a:pt x="887" y="187"/>
                                  </a:lnTo>
                                  <a:lnTo>
                                    <a:pt x="893" y="179"/>
                                  </a:lnTo>
                                  <a:lnTo>
                                    <a:pt x="899" y="170"/>
                                  </a:lnTo>
                                  <a:lnTo>
                                    <a:pt x="905" y="161"/>
                                  </a:lnTo>
                                  <a:lnTo>
                                    <a:pt x="1083" y="161"/>
                                  </a:lnTo>
                                  <a:lnTo>
                                    <a:pt x="1083" y="156"/>
                                  </a:lnTo>
                                  <a:lnTo>
                                    <a:pt x="908" y="156"/>
                                  </a:lnTo>
                                  <a:lnTo>
                                    <a:pt x="914" y="145"/>
                                  </a:lnTo>
                                  <a:lnTo>
                                    <a:pt x="921" y="133"/>
                                  </a:lnTo>
                                  <a:lnTo>
                                    <a:pt x="927" y="122"/>
                                  </a:lnTo>
                                  <a:lnTo>
                                    <a:pt x="933" y="109"/>
                                  </a:lnTo>
                                  <a:lnTo>
                                    <a:pt x="1098" y="109"/>
                                  </a:lnTo>
                                  <a:lnTo>
                                    <a:pt x="1098" y="76"/>
                                  </a:lnTo>
                                  <a:lnTo>
                                    <a:pt x="946" y="76"/>
                                  </a:lnTo>
                                  <a:lnTo>
                                    <a:pt x="952" y="59"/>
                                  </a:lnTo>
                                  <a:lnTo>
                                    <a:pt x="958" y="42"/>
                                  </a:lnTo>
                                  <a:lnTo>
                                    <a:pt x="962" y="25"/>
                                  </a:lnTo>
                                  <a:lnTo>
                                    <a:pt x="967" y="7"/>
                                  </a:lnTo>
                                  <a:lnTo>
                                    <a:pt x="927" y="2"/>
                                  </a:lnTo>
                                  <a:close/>
                                  <a:moveTo>
                                    <a:pt x="876" y="95"/>
                                  </a:moveTo>
                                  <a:lnTo>
                                    <a:pt x="685" y="95"/>
                                  </a:lnTo>
                                  <a:lnTo>
                                    <a:pt x="685" y="128"/>
                                  </a:lnTo>
                                  <a:lnTo>
                                    <a:pt x="876" y="128"/>
                                  </a:lnTo>
                                  <a:lnTo>
                                    <a:pt x="876" y="95"/>
                                  </a:lnTo>
                                  <a:close/>
                                  <a:moveTo>
                                    <a:pt x="616" y="12"/>
                                  </a:moveTo>
                                  <a:lnTo>
                                    <a:pt x="590" y="38"/>
                                  </a:lnTo>
                                  <a:lnTo>
                                    <a:pt x="609" y="53"/>
                                  </a:lnTo>
                                  <a:lnTo>
                                    <a:pt x="627" y="69"/>
                                  </a:lnTo>
                                  <a:lnTo>
                                    <a:pt x="645" y="85"/>
                                  </a:lnTo>
                                  <a:lnTo>
                                    <a:pt x="663" y="102"/>
                                  </a:lnTo>
                                  <a:lnTo>
                                    <a:pt x="683" y="82"/>
                                  </a:lnTo>
                                  <a:lnTo>
                                    <a:pt x="689" y="76"/>
                                  </a:lnTo>
                                  <a:lnTo>
                                    <a:pt x="692" y="73"/>
                                  </a:lnTo>
                                  <a:lnTo>
                                    <a:pt x="672" y="56"/>
                                  </a:lnTo>
                                  <a:lnTo>
                                    <a:pt x="652" y="40"/>
                                  </a:lnTo>
                                  <a:lnTo>
                                    <a:pt x="634" y="25"/>
                                  </a:lnTo>
                                  <a:lnTo>
                                    <a:pt x="616" y="12"/>
                                  </a:lnTo>
                                  <a:close/>
                                  <a:moveTo>
                                    <a:pt x="772" y="1"/>
                                  </a:moveTo>
                                  <a:lnTo>
                                    <a:pt x="738" y="19"/>
                                  </a:lnTo>
                                  <a:lnTo>
                                    <a:pt x="749" y="36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71" y="69"/>
                                  </a:lnTo>
                                  <a:lnTo>
                                    <a:pt x="781" y="86"/>
                                  </a:lnTo>
                                  <a:lnTo>
                                    <a:pt x="816" y="68"/>
                                  </a:lnTo>
                                  <a:lnTo>
                                    <a:pt x="806" y="51"/>
                                  </a:lnTo>
                                  <a:lnTo>
                                    <a:pt x="795" y="34"/>
                                  </a:lnTo>
                                  <a:lnTo>
                                    <a:pt x="784" y="18"/>
                                  </a:lnTo>
                                  <a:lnTo>
                                    <a:pt x="772" y="1"/>
                                  </a:lnTo>
                                  <a:close/>
                                  <a:moveTo>
                                    <a:pt x="1602" y="35"/>
                                  </a:moveTo>
                                  <a:lnTo>
                                    <a:pt x="1224" y="35"/>
                                  </a:lnTo>
                                  <a:lnTo>
                                    <a:pt x="1224" y="485"/>
                                  </a:lnTo>
                                  <a:lnTo>
                                    <a:pt x="1269" y="485"/>
                                  </a:lnTo>
                                  <a:lnTo>
                                    <a:pt x="1269" y="449"/>
                                  </a:lnTo>
                                  <a:lnTo>
                                    <a:pt x="1602" y="449"/>
                                  </a:lnTo>
                                  <a:lnTo>
                                    <a:pt x="1602" y="413"/>
                                  </a:lnTo>
                                  <a:lnTo>
                                    <a:pt x="1269" y="413"/>
                                  </a:lnTo>
                                  <a:lnTo>
                                    <a:pt x="1269" y="257"/>
                                  </a:lnTo>
                                  <a:lnTo>
                                    <a:pt x="1602" y="257"/>
                                  </a:lnTo>
                                  <a:lnTo>
                                    <a:pt x="1602" y="220"/>
                                  </a:lnTo>
                                  <a:lnTo>
                                    <a:pt x="1269" y="220"/>
                                  </a:lnTo>
                                  <a:lnTo>
                                    <a:pt x="1269" y="72"/>
                                  </a:lnTo>
                                  <a:lnTo>
                                    <a:pt x="1602" y="72"/>
                                  </a:lnTo>
                                  <a:lnTo>
                                    <a:pt x="1602" y="35"/>
                                  </a:lnTo>
                                  <a:close/>
                                  <a:moveTo>
                                    <a:pt x="1602" y="449"/>
                                  </a:moveTo>
                                  <a:lnTo>
                                    <a:pt x="1557" y="449"/>
                                  </a:lnTo>
                                  <a:lnTo>
                                    <a:pt x="1557" y="485"/>
                                  </a:lnTo>
                                  <a:lnTo>
                                    <a:pt x="1602" y="485"/>
                                  </a:lnTo>
                                  <a:lnTo>
                                    <a:pt x="1602" y="449"/>
                                  </a:lnTo>
                                  <a:close/>
                                  <a:moveTo>
                                    <a:pt x="1602" y="257"/>
                                  </a:moveTo>
                                  <a:lnTo>
                                    <a:pt x="1557" y="257"/>
                                  </a:lnTo>
                                  <a:lnTo>
                                    <a:pt x="1557" y="413"/>
                                  </a:lnTo>
                                  <a:lnTo>
                                    <a:pt x="1602" y="413"/>
                                  </a:lnTo>
                                  <a:lnTo>
                                    <a:pt x="1602" y="257"/>
                                  </a:lnTo>
                                  <a:close/>
                                  <a:moveTo>
                                    <a:pt x="1602" y="72"/>
                                  </a:moveTo>
                                  <a:lnTo>
                                    <a:pt x="1557" y="72"/>
                                  </a:lnTo>
                                  <a:lnTo>
                                    <a:pt x="1557" y="220"/>
                                  </a:lnTo>
                                  <a:lnTo>
                                    <a:pt x="1602" y="220"/>
                                  </a:lnTo>
                                  <a:lnTo>
                                    <a:pt x="1602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77" name="矩形 877"/>
                          <wps:cNvSpPr/>
                          <wps:spPr>
                            <a:xfrm>
                              <a:off x="6582" y="9125"/>
                              <a:ext cx="91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78" name="矩形 878"/>
                          <wps:cNvSpPr/>
                          <wps:spPr>
                            <a:xfrm>
                              <a:off x="6573" y="9194"/>
                              <a:ext cx="108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79" name="任意多边形 879"/>
                          <wps:cNvSpPr/>
                          <wps:spPr>
                            <a:xfrm>
                              <a:off x="6694" y="9112"/>
                              <a:ext cx="109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17" h="484">
                                  <a:moveTo>
                                    <a:pt x="516" y="182"/>
                                  </a:moveTo>
                                  <a:lnTo>
                                    <a:pt x="282" y="182"/>
                                  </a:lnTo>
                                  <a:lnTo>
                                    <a:pt x="282" y="0"/>
                                  </a:lnTo>
                                  <a:lnTo>
                                    <a:pt x="233" y="0"/>
                                  </a:lnTo>
                                  <a:lnTo>
                                    <a:pt x="233" y="182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33" y="222"/>
                                  </a:lnTo>
                                  <a:lnTo>
                                    <a:pt x="233" y="483"/>
                                  </a:lnTo>
                                  <a:lnTo>
                                    <a:pt x="282" y="483"/>
                                  </a:lnTo>
                                  <a:lnTo>
                                    <a:pt x="282" y="222"/>
                                  </a:lnTo>
                                  <a:lnTo>
                                    <a:pt x="516" y="222"/>
                                  </a:lnTo>
                                  <a:lnTo>
                                    <a:pt x="516" y="18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80" name="任意多边形 880"/>
                          <wps:cNvSpPr/>
                          <wps:spPr>
                            <a:xfrm>
                              <a:off x="7056" y="9111"/>
                              <a:ext cx="232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7" h="486">
                                  <a:moveTo>
                                    <a:pt x="129" y="432"/>
                                  </a:moveTo>
                                  <a:lnTo>
                                    <a:pt x="132" y="444"/>
                                  </a:lnTo>
                                  <a:lnTo>
                                    <a:pt x="134" y="456"/>
                                  </a:lnTo>
                                  <a:lnTo>
                                    <a:pt x="136" y="468"/>
                                  </a:lnTo>
                                  <a:lnTo>
                                    <a:pt x="138" y="479"/>
                                  </a:lnTo>
                                  <a:lnTo>
                                    <a:pt x="182" y="480"/>
                                  </a:lnTo>
                                  <a:lnTo>
                                    <a:pt x="217" y="480"/>
                                  </a:lnTo>
                                  <a:lnTo>
                                    <a:pt x="250" y="476"/>
                                  </a:lnTo>
                                  <a:lnTo>
                                    <a:pt x="273" y="464"/>
                                  </a:lnTo>
                                  <a:lnTo>
                                    <a:pt x="287" y="444"/>
                                  </a:lnTo>
                                  <a:lnTo>
                                    <a:pt x="288" y="437"/>
                                  </a:lnTo>
                                  <a:lnTo>
                                    <a:pt x="207" y="437"/>
                                  </a:lnTo>
                                  <a:lnTo>
                                    <a:pt x="192" y="436"/>
                                  </a:lnTo>
                                  <a:lnTo>
                                    <a:pt x="174" y="435"/>
                                  </a:lnTo>
                                  <a:lnTo>
                                    <a:pt x="153" y="434"/>
                                  </a:lnTo>
                                  <a:lnTo>
                                    <a:pt x="129" y="432"/>
                                  </a:lnTo>
                                  <a:close/>
                                  <a:moveTo>
                                    <a:pt x="292" y="6"/>
                                  </a:moveTo>
                                  <a:lnTo>
                                    <a:pt x="245" y="6"/>
                                  </a:lnTo>
                                  <a:lnTo>
                                    <a:pt x="245" y="405"/>
                                  </a:lnTo>
                                  <a:lnTo>
                                    <a:pt x="242" y="419"/>
                                  </a:lnTo>
                                  <a:lnTo>
                                    <a:pt x="235" y="429"/>
                                  </a:lnTo>
                                  <a:lnTo>
                                    <a:pt x="223" y="435"/>
                                  </a:lnTo>
                                  <a:lnTo>
                                    <a:pt x="207" y="437"/>
                                  </a:lnTo>
                                  <a:lnTo>
                                    <a:pt x="288" y="437"/>
                                  </a:lnTo>
                                  <a:lnTo>
                                    <a:pt x="292" y="416"/>
                                  </a:lnTo>
                                  <a:lnTo>
                                    <a:pt x="292" y="6"/>
                                  </a:lnTo>
                                  <a:close/>
                                  <a:moveTo>
                                    <a:pt x="118" y="114"/>
                                  </a:moveTo>
                                  <a:lnTo>
                                    <a:pt x="89" y="186"/>
                                  </a:lnTo>
                                  <a:lnTo>
                                    <a:pt x="60" y="251"/>
                                  </a:lnTo>
                                  <a:lnTo>
                                    <a:pt x="30" y="309"/>
                                  </a:lnTo>
                                  <a:lnTo>
                                    <a:pt x="0" y="361"/>
                                  </a:lnTo>
                                  <a:lnTo>
                                    <a:pt x="12" y="367"/>
                                  </a:lnTo>
                                  <a:lnTo>
                                    <a:pt x="23" y="372"/>
                                  </a:lnTo>
                                  <a:lnTo>
                                    <a:pt x="34" y="378"/>
                                  </a:lnTo>
                                  <a:lnTo>
                                    <a:pt x="43" y="383"/>
                                  </a:lnTo>
                                  <a:lnTo>
                                    <a:pt x="76" y="322"/>
                                  </a:lnTo>
                                  <a:lnTo>
                                    <a:pt x="107" y="260"/>
                                  </a:lnTo>
                                  <a:lnTo>
                                    <a:pt x="135" y="195"/>
                                  </a:lnTo>
                                  <a:lnTo>
                                    <a:pt x="162" y="128"/>
                                  </a:lnTo>
                                  <a:lnTo>
                                    <a:pt x="118" y="114"/>
                                  </a:lnTo>
                                  <a:close/>
                                  <a:moveTo>
                                    <a:pt x="394" y="115"/>
                                  </a:moveTo>
                                  <a:lnTo>
                                    <a:pt x="355" y="133"/>
                                  </a:lnTo>
                                  <a:lnTo>
                                    <a:pt x="384" y="187"/>
                                  </a:lnTo>
                                  <a:lnTo>
                                    <a:pt x="415" y="246"/>
                                  </a:lnTo>
                                  <a:lnTo>
                                    <a:pt x="446" y="309"/>
                                  </a:lnTo>
                                  <a:lnTo>
                                    <a:pt x="478" y="377"/>
                                  </a:lnTo>
                                  <a:lnTo>
                                    <a:pt x="526" y="355"/>
                                  </a:lnTo>
                                  <a:lnTo>
                                    <a:pt x="494" y="293"/>
                                  </a:lnTo>
                                  <a:lnTo>
                                    <a:pt x="461" y="232"/>
                                  </a:lnTo>
                                  <a:lnTo>
                                    <a:pt x="428" y="173"/>
                                  </a:lnTo>
                                  <a:lnTo>
                                    <a:pt x="394" y="115"/>
                                  </a:lnTo>
                                  <a:close/>
                                  <a:moveTo>
                                    <a:pt x="1080" y="226"/>
                                  </a:moveTo>
                                  <a:lnTo>
                                    <a:pt x="715" y="226"/>
                                  </a:lnTo>
                                  <a:lnTo>
                                    <a:pt x="715" y="485"/>
                                  </a:lnTo>
                                  <a:lnTo>
                                    <a:pt x="753" y="485"/>
                                  </a:lnTo>
                                  <a:lnTo>
                                    <a:pt x="753" y="404"/>
                                  </a:lnTo>
                                  <a:lnTo>
                                    <a:pt x="795" y="404"/>
                                  </a:lnTo>
                                  <a:lnTo>
                                    <a:pt x="804" y="393"/>
                                  </a:lnTo>
                                  <a:lnTo>
                                    <a:pt x="753" y="393"/>
                                  </a:lnTo>
                                  <a:lnTo>
                                    <a:pt x="753" y="260"/>
                                  </a:lnTo>
                                  <a:lnTo>
                                    <a:pt x="1080" y="260"/>
                                  </a:lnTo>
                                  <a:lnTo>
                                    <a:pt x="1080" y="226"/>
                                  </a:lnTo>
                                  <a:close/>
                                  <a:moveTo>
                                    <a:pt x="954" y="442"/>
                                  </a:moveTo>
                                  <a:lnTo>
                                    <a:pt x="958" y="454"/>
                                  </a:lnTo>
                                  <a:lnTo>
                                    <a:pt x="960" y="467"/>
                                  </a:lnTo>
                                  <a:lnTo>
                                    <a:pt x="962" y="480"/>
                                  </a:lnTo>
                                  <a:lnTo>
                                    <a:pt x="978" y="480"/>
                                  </a:lnTo>
                                  <a:lnTo>
                                    <a:pt x="992" y="481"/>
                                  </a:lnTo>
                                  <a:lnTo>
                                    <a:pt x="1007" y="481"/>
                                  </a:lnTo>
                                  <a:lnTo>
                                    <a:pt x="1020" y="481"/>
                                  </a:lnTo>
                                  <a:lnTo>
                                    <a:pt x="1046" y="477"/>
                                  </a:lnTo>
                                  <a:lnTo>
                                    <a:pt x="1065" y="467"/>
                                  </a:lnTo>
                                  <a:lnTo>
                                    <a:pt x="1076" y="449"/>
                                  </a:lnTo>
                                  <a:lnTo>
                                    <a:pt x="1076" y="445"/>
                                  </a:lnTo>
                                  <a:lnTo>
                                    <a:pt x="1010" y="445"/>
                                  </a:lnTo>
                                  <a:lnTo>
                                    <a:pt x="999" y="445"/>
                                  </a:lnTo>
                                  <a:lnTo>
                                    <a:pt x="985" y="444"/>
                                  </a:lnTo>
                                  <a:lnTo>
                                    <a:pt x="971" y="443"/>
                                  </a:lnTo>
                                  <a:lnTo>
                                    <a:pt x="954" y="442"/>
                                  </a:lnTo>
                                  <a:close/>
                                  <a:moveTo>
                                    <a:pt x="1080" y="382"/>
                                  </a:moveTo>
                                  <a:lnTo>
                                    <a:pt x="1041" y="382"/>
                                  </a:lnTo>
                                  <a:lnTo>
                                    <a:pt x="1041" y="417"/>
                                  </a:lnTo>
                                  <a:lnTo>
                                    <a:pt x="1039" y="429"/>
                                  </a:lnTo>
                                  <a:lnTo>
                                    <a:pt x="1033" y="438"/>
                                  </a:lnTo>
                                  <a:lnTo>
                                    <a:pt x="1024" y="444"/>
                                  </a:lnTo>
                                  <a:lnTo>
                                    <a:pt x="1010" y="445"/>
                                  </a:lnTo>
                                  <a:lnTo>
                                    <a:pt x="1076" y="445"/>
                                  </a:lnTo>
                                  <a:lnTo>
                                    <a:pt x="1080" y="423"/>
                                  </a:lnTo>
                                  <a:lnTo>
                                    <a:pt x="1080" y="382"/>
                                  </a:lnTo>
                                  <a:close/>
                                  <a:moveTo>
                                    <a:pt x="976" y="260"/>
                                  </a:moveTo>
                                  <a:lnTo>
                                    <a:pt x="939" y="260"/>
                                  </a:lnTo>
                                  <a:lnTo>
                                    <a:pt x="931" y="306"/>
                                  </a:lnTo>
                                  <a:lnTo>
                                    <a:pt x="916" y="346"/>
                                  </a:lnTo>
                                  <a:lnTo>
                                    <a:pt x="895" y="380"/>
                                  </a:lnTo>
                                  <a:lnTo>
                                    <a:pt x="867" y="409"/>
                                  </a:lnTo>
                                  <a:lnTo>
                                    <a:pt x="877" y="418"/>
                                  </a:lnTo>
                                  <a:lnTo>
                                    <a:pt x="886" y="427"/>
                                  </a:lnTo>
                                  <a:lnTo>
                                    <a:pt x="894" y="436"/>
                                  </a:lnTo>
                                  <a:lnTo>
                                    <a:pt x="915" y="416"/>
                                  </a:lnTo>
                                  <a:lnTo>
                                    <a:pt x="932" y="394"/>
                                  </a:lnTo>
                                  <a:lnTo>
                                    <a:pt x="947" y="370"/>
                                  </a:lnTo>
                                  <a:lnTo>
                                    <a:pt x="959" y="343"/>
                                  </a:lnTo>
                                  <a:lnTo>
                                    <a:pt x="1009" y="343"/>
                                  </a:lnTo>
                                  <a:lnTo>
                                    <a:pt x="990" y="324"/>
                                  </a:lnTo>
                                  <a:lnTo>
                                    <a:pt x="970" y="305"/>
                                  </a:lnTo>
                                  <a:lnTo>
                                    <a:pt x="972" y="294"/>
                                  </a:lnTo>
                                  <a:lnTo>
                                    <a:pt x="974" y="283"/>
                                  </a:lnTo>
                                  <a:lnTo>
                                    <a:pt x="975" y="272"/>
                                  </a:lnTo>
                                  <a:lnTo>
                                    <a:pt x="976" y="260"/>
                                  </a:lnTo>
                                  <a:close/>
                                  <a:moveTo>
                                    <a:pt x="795" y="404"/>
                                  </a:moveTo>
                                  <a:lnTo>
                                    <a:pt x="753" y="404"/>
                                  </a:lnTo>
                                  <a:lnTo>
                                    <a:pt x="760" y="412"/>
                                  </a:lnTo>
                                  <a:lnTo>
                                    <a:pt x="773" y="426"/>
                                  </a:lnTo>
                                  <a:lnTo>
                                    <a:pt x="793" y="407"/>
                                  </a:lnTo>
                                  <a:lnTo>
                                    <a:pt x="795" y="404"/>
                                  </a:lnTo>
                                  <a:close/>
                                  <a:moveTo>
                                    <a:pt x="1009" y="343"/>
                                  </a:moveTo>
                                  <a:lnTo>
                                    <a:pt x="959" y="343"/>
                                  </a:lnTo>
                                  <a:lnTo>
                                    <a:pt x="973" y="357"/>
                                  </a:lnTo>
                                  <a:lnTo>
                                    <a:pt x="986" y="373"/>
                                  </a:lnTo>
                                  <a:lnTo>
                                    <a:pt x="1000" y="389"/>
                                  </a:lnTo>
                                  <a:lnTo>
                                    <a:pt x="1015" y="405"/>
                                  </a:lnTo>
                                  <a:lnTo>
                                    <a:pt x="1034" y="388"/>
                                  </a:lnTo>
                                  <a:lnTo>
                                    <a:pt x="1041" y="382"/>
                                  </a:lnTo>
                                  <a:lnTo>
                                    <a:pt x="1080" y="382"/>
                                  </a:lnTo>
                                  <a:lnTo>
                                    <a:pt x="1080" y="375"/>
                                  </a:lnTo>
                                  <a:lnTo>
                                    <a:pt x="1041" y="375"/>
                                  </a:lnTo>
                                  <a:lnTo>
                                    <a:pt x="1026" y="360"/>
                                  </a:lnTo>
                                  <a:lnTo>
                                    <a:pt x="1009" y="343"/>
                                  </a:lnTo>
                                  <a:close/>
                                  <a:moveTo>
                                    <a:pt x="852" y="260"/>
                                  </a:moveTo>
                                  <a:lnTo>
                                    <a:pt x="814" y="260"/>
                                  </a:lnTo>
                                  <a:lnTo>
                                    <a:pt x="808" y="300"/>
                                  </a:lnTo>
                                  <a:lnTo>
                                    <a:pt x="796" y="336"/>
                                  </a:lnTo>
                                  <a:lnTo>
                                    <a:pt x="778" y="367"/>
                                  </a:lnTo>
                                  <a:lnTo>
                                    <a:pt x="753" y="393"/>
                                  </a:lnTo>
                                  <a:lnTo>
                                    <a:pt x="804" y="393"/>
                                  </a:lnTo>
                                  <a:lnTo>
                                    <a:pt x="811" y="385"/>
                                  </a:lnTo>
                                  <a:lnTo>
                                    <a:pt x="825" y="361"/>
                                  </a:lnTo>
                                  <a:lnTo>
                                    <a:pt x="837" y="335"/>
                                  </a:lnTo>
                                  <a:lnTo>
                                    <a:pt x="889" y="335"/>
                                  </a:lnTo>
                                  <a:lnTo>
                                    <a:pt x="876" y="323"/>
                                  </a:lnTo>
                                  <a:lnTo>
                                    <a:pt x="862" y="310"/>
                                  </a:lnTo>
                                  <a:lnTo>
                                    <a:pt x="847" y="298"/>
                                  </a:lnTo>
                                  <a:lnTo>
                                    <a:pt x="849" y="286"/>
                                  </a:lnTo>
                                  <a:lnTo>
                                    <a:pt x="851" y="273"/>
                                  </a:lnTo>
                                  <a:lnTo>
                                    <a:pt x="852" y="260"/>
                                  </a:lnTo>
                                  <a:close/>
                                  <a:moveTo>
                                    <a:pt x="889" y="335"/>
                                  </a:moveTo>
                                  <a:lnTo>
                                    <a:pt x="837" y="335"/>
                                  </a:lnTo>
                                  <a:lnTo>
                                    <a:pt x="846" y="345"/>
                                  </a:lnTo>
                                  <a:lnTo>
                                    <a:pt x="856" y="355"/>
                                  </a:lnTo>
                                  <a:lnTo>
                                    <a:pt x="866" y="366"/>
                                  </a:lnTo>
                                  <a:lnTo>
                                    <a:pt x="876" y="377"/>
                                  </a:lnTo>
                                  <a:lnTo>
                                    <a:pt x="892" y="362"/>
                                  </a:lnTo>
                                  <a:lnTo>
                                    <a:pt x="902" y="353"/>
                                  </a:lnTo>
                                  <a:lnTo>
                                    <a:pt x="905" y="350"/>
                                  </a:lnTo>
                                  <a:lnTo>
                                    <a:pt x="891" y="337"/>
                                  </a:lnTo>
                                  <a:lnTo>
                                    <a:pt x="889" y="335"/>
                                  </a:lnTo>
                                  <a:close/>
                                  <a:moveTo>
                                    <a:pt x="1080" y="260"/>
                                  </a:moveTo>
                                  <a:lnTo>
                                    <a:pt x="1041" y="260"/>
                                  </a:lnTo>
                                  <a:lnTo>
                                    <a:pt x="1041" y="375"/>
                                  </a:lnTo>
                                  <a:lnTo>
                                    <a:pt x="1080" y="375"/>
                                  </a:lnTo>
                                  <a:lnTo>
                                    <a:pt x="1080" y="260"/>
                                  </a:lnTo>
                                  <a:close/>
                                  <a:moveTo>
                                    <a:pt x="853" y="176"/>
                                  </a:moveTo>
                                  <a:lnTo>
                                    <a:pt x="816" y="176"/>
                                  </a:lnTo>
                                  <a:lnTo>
                                    <a:pt x="816" y="201"/>
                                  </a:lnTo>
                                  <a:lnTo>
                                    <a:pt x="815" y="226"/>
                                  </a:lnTo>
                                  <a:lnTo>
                                    <a:pt x="853" y="226"/>
                                  </a:lnTo>
                                  <a:lnTo>
                                    <a:pt x="853" y="176"/>
                                  </a:lnTo>
                                  <a:close/>
                                  <a:moveTo>
                                    <a:pt x="979" y="176"/>
                                  </a:moveTo>
                                  <a:lnTo>
                                    <a:pt x="941" y="176"/>
                                  </a:lnTo>
                                  <a:lnTo>
                                    <a:pt x="941" y="202"/>
                                  </a:lnTo>
                                  <a:lnTo>
                                    <a:pt x="940" y="226"/>
                                  </a:lnTo>
                                  <a:lnTo>
                                    <a:pt x="978" y="226"/>
                                  </a:lnTo>
                                  <a:lnTo>
                                    <a:pt x="978" y="214"/>
                                  </a:lnTo>
                                  <a:lnTo>
                                    <a:pt x="978" y="201"/>
                                  </a:lnTo>
                                  <a:lnTo>
                                    <a:pt x="979" y="176"/>
                                  </a:lnTo>
                                  <a:close/>
                                  <a:moveTo>
                                    <a:pt x="1096" y="143"/>
                                  </a:moveTo>
                                  <a:lnTo>
                                    <a:pt x="700" y="143"/>
                                  </a:lnTo>
                                  <a:lnTo>
                                    <a:pt x="700" y="176"/>
                                  </a:lnTo>
                                  <a:lnTo>
                                    <a:pt x="1096" y="176"/>
                                  </a:lnTo>
                                  <a:lnTo>
                                    <a:pt x="1096" y="143"/>
                                  </a:lnTo>
                                  <a:close/>
                                  <a:moveTo>
                                    <a:pt x="842" y="89"/>
                                  </a:moveTo>
                                  <a:lnTo>
                                    <a:pt x="802" y="89"/>
                                  </a:lnTo>
                                  <a:lnTo>
                                    <a:pt x="802" y="132"/>
                                  </a:lnTo>
                                  <a:lnTo>
                                    <a:pt x="842" y="132"/>
                                  </a:lnTo>
                                  <a:lnTo>
                                    <a:pt x="842" y="89"/>
                                  </a:lnTo>
                                  <a:close/>
                                  <a:moveTo>
                                    <a:pt x="994" y="89"/>
                                  </a:moveTo>
                                  <a:lnTo>
                                    <a:pt x="954" y="89"/>
                                  </a:lnTo>
                                  <a:lnTo>
                                    <a:pt x="954" y="131"/>
                                  </a:lnTo>
                                  <a:lnTo>
                                    <a:pt x="994" y="131"/>
                                  </a:lnTo>
                                  <a:lnTo>
                                    <a:pt x="994" y="89"/>
                                  </a:lnTo>
                                  <a:close/>
                                  <a:moveTo>
                                    <a:pt x="1097" y="55"/>
                                  </a:moveTo>
                                  <a:lnTo>
                                    <a:pt x="700" y="55"/>
                                  </a:lnTo>
                                  <a:lnTo>
                                    <a:pt x="700" y="89"/>
                                  </a:lnTo>
                                  <a:lnTo>
                                    <a:pt x="1097" y="89"/>
                                  </a:lnTo>
                                  <a:lnTo>
                                    <a:pt x="1097" y="55"/>
                                  </a:lnTo>
                                  <a:close/>
                                  <a:moveTo>
                                    <a:pt x="842" y="0"/>
                                  </a:moveTo>
                                  <a:lnTo>
                                    <a:pt x="802" y="0"/>
                                  </a:lnTo>
                                  <a:lnTo>
                                    <a:pt x="802" y="55"/>
                                  </a:lnTo>
                                  <a:lnTo>
                                    <a:pt x="842" y="55"/>
                                  </a:lnTo>
                                  <a:lnTo>
                                    <a:pt x="842" y="0"/>
                                  </a:lnTo>
                                  <a:close/>
                                  <a:moveTo>
                                    <a:pt x="994" y="0"/>
                                  </a:moveTo>
                                  <a:lnTo>
                                    <a:pt x="954" y="0"/>
                                  </a:lnTo>
                                  <a:lnTo>
                                    <a:pt x="954" y="55"/>
                                  </a:lnTo>
                                  <a:lnTo>
                                    <a:pt x="994" y="55"/>
                                  </a:lnTo>
                                  <a:lnTo>
                                    <a:pt x="994" y="0"/>
                                  </a:lnTo>
                                  <a:close/>
                                  <a:moveTo>
                                    <a:pt x="632" y="281"/>
                                  </a:moveTo>
                                  <a:lnTo>
                                    <a:pt x="619" y="334"/>
                                  </a:lnTo>
                                  <a:lnTo>
                                    <a:pt x="607" y="384"/>
                                  </a:lnTo>
                                  <a:lnTo>
                                    <a:pt x="594" y="429"/>
                                  </a:lnTo>
                                  <a:lnTo>
                                    <a:pt x="581" y="470"/>
                                  </a:lnTo>
                                  <a:lnTo>
                                    <a:pt x="627" y="483"/>
                                  </a:lnTo>
                                  <a:lnTo>
                                    <a:pt x="639" y="435"/>
                                  </a:lnTo>
                                  <a:lnTo>
                                    <a:pt x="651" y="388"/>
                                  </a:lnTo>
                                  <a:lnTo>
                                    <a:pt x="663" y="342"/>
                                  </a:lnTo>
                                  <a:lnTo>
                                    <a:pt x="674" y="297"/>
                                  </a:lnTo>
                                  <a:lnTo>
                                    <a:pt x="664" y="294"/>
                                  </a:lnTo>
                                  <a:lnTo>
                                    <a:pt x="653" y="290"/>
                                  </a:lnTo>
                                  <a:lnTo>
                                    <a:pt x="643" y="285"/>
                                  </a:lnTo>
                                  <a:lnTo>
                                    <a:pt x="632" y="281"/>
                                  </a:lnTo>
                                  <a:close/>
                                  <a:moveTo>
                                    <a:pt x="595" y="138"/>
                                  </a:moveTo>
                                  <a:lnTo>
                                    <a:pt x="569" y="166"/>
                                  </a:lnTo>
                                  <a:lnTo>
                                    <a:pt x="589" y="182"/>
                                  </a:lnTo>
                                  <a:lnTo>
                                    <a:pt x="610" y="199"/>
                                  </a:lnTo>
                                  <a:lnTo>
                                    <a:pt x="630" y="217"/>
                                  </a:lnTo>
                                  <a:lnTo>
                                    <a:pt x="651" y="236"/>
                                  </a:lnTo>
                                  <a:lnTo>
                                    <a:pt x="682" y="204"/>
                                  </a:lnTo>
                                  <a:lnTo>
                                    <a:pt x="662" y="188"/>
                                  </a:lnTo>
                                  <a:lnTo>
                                    <a:pt x="641" y="171"/>
                                  </a:lnTo>
                                  <a:lnTo>
                                    <a:pt x="619" y="155"/>
                                  </a:lnTo>
                                  <a:lnTo>
                                    <a:pt x="595" y="138"/>
                                  </a:lnTo>
                                  <a:close/>
                                  <a:moveTo>
                                    <a:pt x="614" y="8"/>
                                  </a:moveTo>
                                  <a:lnTo>
                                    <a:pt x="587" y="35"/>
                                  </a:lnTo>
                                  <a:lnTo>
                                    <a:pt x="605" y="49"/>
                                  </a:lnTo>
                                  <a:lnTo>
                                    <a:pt x="624" y="65"/>
                                  </a:lnTo>
                                  <a:lnTo>
                                    <a:pt x="641" y="81"/>
                                  </a:lnTo>
                                  <a:lnTo>
                                    <a:pt x="659" y="98"/>
                                  </a:lnTo>
                                  <a:lnTo>
                                    <a:pt x="666" y="90"/>
                                  </a:lnTo>
                                  <a:lnTo>
                                    <a:pt x="674" y="83"/>
                                  </a:lnTo>
                                  <a:lnTo>
                                    <a:pt x="681" y="75"/>
                                  </a:lnTo>
                                  <a:lnTo>
                                    <a:pt x="689" y="67"/>
                                  </a:lnTo>
                                  <a:lnTo>
                                    <a:pt x="670" y="51"/>
                                  </a:lnTo>
                                  <a:lnTo>
                                    <a:pt x="651" y="36"/>
                                  </a:lnTo>
                                  <a:lnTo>
                                    <a:pt x="632" y="22"/>
                                  </a:lnTo>
                                  <a:lnTo>
                                    <a:pt x="614" y="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81" name="任意多边形 881"/>
                          <wps:cNvSpPr/>
                          <wps:spPr>
                            <a:xfrm>
                              <a:off x="7593" y="7835"/>
                              <a:ext cx="84" cy="13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97" h="653">
                                  <a:moveTo>
                                    <a:pt x="244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158" y="98"/>
                                  </a:lnTo>
                                  <a:lnTo>
                                    <a:pt x="158" y="583"/>
                                  </a:lnTo>
                                  <a:lnTo>
                                    <a:pt x="4" y="583"/>
                                  </a:lnTo>
                                  <a:lnTo>
                                    <a:pt x="4" y="652"/>
                                  </a:lnTo>
                                  <a:lnTo>
                                    <a:pt x="397" y="652"/>
                                  </a:lnTo>
                                  <a:lnTo>
                                    <a:pt x="397" y="583"/>
                                  </a:lnTo>
                                  <a:lnTo>
                                    <a:pt x="244" y="583"/>
                                  </a:lnTo>
                                  <a:lnTo>
                                    <a:pt x="24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82" name="任意多边形 882"/>
                          <wps:cNvSpPr/>
                          <wps:spPr>
                            <a:xfrm>
                              <a:off x="7459" y="7998"/>
                              <a:ext cx="353" cy="1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7" h="491">
                                  <a:moveTo>
                                    <a:pt x="240" y="301"/>
                                  </a:moveTo>
                                  <a:lnTo>
                                    <a:pt x="196" y="301"/>
                                  </a:lnTo>
                                  <a:lnTo>
                                    <a:pt x="190" y="320"/>
                                  </a:lnTo>
                                  <a:lnTo>
                                    <a:pt x="183" y="337"/>
                                  </a:lnTo>
                                  <a:lnTo>
                                    <a:pt x="175" y="352"/>
                                  </a:lnTo>
                                  <a:lnTo>
                                    <a:pt x="165" y="365"/>
                                  </a:lnTo>
                                  <a:lnTo>
                                    <a:pt x="139" y="389"/>
                                  </a:lnTo>
                                  <a:lnTo>
                                    <a:pt x="102" y="411"/>
                                  </a:lnTo>
                                  <a:lnTo>
                                    <a:pt x="56" y="431"/>
                                  </a:lnTo>
                                  <a:lnTo>
                                    <a:pt x="0" y="449"/>
                                  </a:lnTo>
                                  <a:lnTo>
                                    <a:pt x="8" y="458"/>
                                  </a:lnTo>
                                  <a:lnTo>
                                    <a:pt x="15" y="467"/>
                                  </a:lnTo>
                                  <a:lnTo>
                                    <a:pt x="21" y="477"/>
                                  </a:lnTo>
                                  <a:lnTo>
                                    <a:pt x="27" y="487"/>
                                  </a:lnTo>
                                  <a:lnTo>
                                    <a:pt x="88" y="465"/>
                                  </a:lnTo>
                                  <a:lnTo>
                                    <a:pt x="137" y="441"/>
                                  </a:lnTo>
                                  <a:lnTo>
                                    <a:pt x="175" y="416"/>
                                  </a:lnTo>
                                  <a:lnTo>
                                    <a:pt x="202" y="389"/>
                                  </a:lnTo>
                                  <a:lnTo>
                                    <a:pt x="214" y="372"/>
                                  </a:lnTo>
                                  <a:lnTo>
                                    <a:pt x="225" y="352"/>
                                  </a:lnTo>
                                  <a:lnTo>
                                    <a:pt x="234" y="328"/>
                                  </a:lnTo>
                                  <a:lnTo>
                                    <a:pt x="240" y="301"/>
                                  </a:lnTo>
                                  <a:close/>
                                  <a:moveTo>
                                    <a:pt x="242" y="431"/>
                                  </a:moveTo>
                                  <a:lnTo>
                                    <a:pt x="245" y="442"/>
                                  </a:lnTo>
                                  <a:lnTo>
                                    <a:pt x="247" y="452"/>
                                  </a:lnTo>
                                  <a:lnTo>
                                    <a:pt x="249" y="463"/>
                                  </a:lnTo>
                                  <a:lnTo>
                                    <a:pt x="251" y="474"/>
                                  </a:lnTo>
                                  <a:lnTo>
                                    <a:pt x="336" y="475"/>
                                  </a:lnTo>
                                  <a:lnTo>
                                    <a:pt x="357" y="474"/>
                                  </a:lnTo>
                                  <a:lnTo>
                                    <a:pt x="388" y="469"/>
                                  </a:lnTo>
                                  <a:lnTo>
                                    <a:pt x="412" y="456"/>
                                  </a:lnTo>
                                  <a:lnTo>
                                    <a:pt x="428" y="435"/>
                                  </a:lnTo>
                                  <a:lnTo>
                                    <a:pt x="344" y="435"/>
                                  </a:lnTo>
                                  <a:lnTo>
                                    <a:pt x="320" y="435"/>
                                  </a:lnTo>
                                  <a:lnTo>
                                    <a:pt x="295" y="434"/>
                                  </a:lnTo>
                                  <a:lnTo>
                                    <a:pt x="269" y="433"/>
                                  </a:lnTo>
                                  <a:lnTo>
                                    <a:pt x="242" y="431"/>
                                  </a:lnTo>
                                  <a:close/>
                                  <a:moveTo>
                                    <a:pt x="451" y="266"/>
                                  </a:moveTo>
                                  <a:lnTo>
                                    <a:pt x="39" y="266"/>
                                  </a:lnTo>
                                  <a:lnTo>
                                    <a:pt x="39" y="301"/>
                                  </a:lnTo>
                                  <a:lnTo>
                                    <a:pt x="406" y="301"/>
                                  </a:lnTo>
                                  <a:lnTo>
                                    <a:pt x="404" y="331"/>
                                  </a:lnTo>
                                  <a:lnTo>
                                    <a:pt x="402" y="356"/>
                                  </a:lnTo>
                                  <a:lnTo>
                                    <a:pt x="399" y="377"/>
                                  </a:lnTo>
                                  <a:lnTo>
                                    <a:pt x="397" y="394"/>
                                  </a:lnTo>
                                  <a:lnTo>
                                    <a:pt x="391" y="412"/>
                                  </a:lnTo>
                                  <a:lnTo>
                                    <a:pt x="380" y="425"/>
                                  </a:lnTo>
                                  <a:lnTo>
                                    <a:pt x="364" y="433"/>
                                  </a:lnTo>
                                  <a:lnTo>
                                    <a:pt x="344" y="435"/>
                                  </a:lnTo>
                                  <a:lnTo>
                                    <a:pt x="428" y="435"/>
                                  </a:lnTo>
                                  <a:lnTo>
                                    <a:pt x="429" y="434"/>
                                  </a:lnTo>
                                  <a:lnTo>
                                    <a:pt x="439" y="403"/>
                                  </a:lnTo>
                                  <a:lnTo>
                                    <a:pt x="442" y="379"/>
                                  </a:lnTo>
                                  <a:lnTo>
                                    <a:pt x="445" y="348"/>
                                  </a:lnTo>
                                  <a:lnTo>
                                    <a:pt x="448" y="311"/>
                                  </a:lnTo>
                                  <a:lnTo>
                                    <a:pt x="451" y="266"/>
                                  </a:lnTo>
                                  <a:close/>
                                  <a:moveTo>
                                    <a:pt x="250" y="209"/>
                                  </a:moveTo>
                                  <a:lnTo>
                                    <a:pt x="205" y="209"/>
                                  </a:lnTo>
                                  <a:lnTo>
                                    <a:pt x="205" y="224"/>
                                  </a:lnTo>
                                  <a:lnTo>
                                    <a:pt x="205" y="239"/>
                                  </a:lnTo>
                                  <a:lnTo>
                                    <a:pt x="204" y="253"/>
                                  </a:lnTo>
                                  <a:lnTo>
                                    <a:pt x="203" y="266"/>
                                  </a:lnTo>
                                  <a:lnTo>
                                    <a:pt x="246" y="266"/>
                                  </a:lnTo>
                                  <a:lnTo>
                                    <a:pt x="247" y="253"/>
                                  </a:lnTo>
                                  <a:lnTo>
                                    <a:pt x="249" y="239"/>
                                  </a:lnTo>
                                  <a:lnTo>
                                    <a:pt x="249" y="224"/>
                                  </a:lnTo>
                                  <a:lnTo>
                                    <a:pt x="250" y="209"/>
                                  </a:lnTo>
                                  <a:close/>
                                  <a:moveTo>
                                    <a:pt x="505" y="191"/>
                                  </a:moveTo>
                                  <a:lnTo>
                                    <a:pt x="462" y="191"/>
                                  </a:lnTo>
                                  <a:lnTo>
                                    <a:pt x="462" y="244"/>
                                  </a:lnTo>
                                  <a:lnTo>
                                    <a:pt x="505" y="244"/>
                                  </a:lnTo>
                                  <a:lnTo>
                                    <a:pt x="505" y="191"/>
                                  </a:lnTo>
                                  <a:close/>
                                  <a:moveTo>
                                    <a:pt x="505" y="156"/>
                                  </a:moveTo>
                                  <a:lnTo>
                                    <a:pt x="11" y="156"/>
                                  </a:lnTo>
                                  <a:lnTo>
                                    <a:pt x="11" y="243"/>
                                  </a:lnTo>
                                  <a:lnTo>
                                    <a:pt x="53" y="243"/>
                                  </a:lnTo>
                                  <a:lnTo>
                                    <a:pt x="53" y="191"/>
                                  </a:lnTo>
                                  <a:lnTo>
                                    <a:pt x="505" y="191"/>
                                  </a:lnTo>
                                  <a:lnTo>
                                    <a:pt x="505" y="156"/>
                                  </a:lnTo>
                                  <a:close/>
                                  <a:moveTo>
                                    <a:pt x="186" y="87"/>
                                  </a:moveTo>
                                  <a:lnTo>
                                    <a:pt x="146" y="87"/>
                                  </a:lnTo>
                                  <a:lnTo>
                                    <a:pt x="146" y="135"/>
                                  </a:lnTo>
                                  <a:lnTo>
                                    <a:pt x="186" y="135"/>
                                  </a:lnTo>
                                  <a:lnTo>
                                    <a:pt x="186" y="87"/>
                                  </a:lnTo>
                                  <a:close/>
                                  <a:moveTo>
                                    <a:pt x="370" y="87"/>
                                  </a:moveTo>
                                  <a:lnTo>
                                    <a:pt x="329" y="87"/>
                                  </a:lnTo>
                                  <a:lnTo>
                                    <a:pt x="329" y="135"/>
                                  </a:lnTo>
                                  <a:lnTo>
                                    <a:pt x="370" y="135"/>
                                  </a:lnTo>
                                  <a:lnTo>
                                    <a:pt x="370" y="87"/>
                                  </a:lnTo>
                                  <a:close/>
                                  <a:moveTo>
                                    <a:pt x="501" y="52"/>
                                  </a:moveTo>
                                  <a:lnTo>
                                    <a:pt x="15" y="52"/>
                                  </a:lnTo>
                                  <a:lnTo>
                                    <a:pt x="15" y="87"/>
                                  </a:lnTo>
                                  <a:lnTo>
                                    <a:pt x="501" y="87"/>
                                  </a:lnTo>
                                  <a:lnTo>
                                    <a:pt x="501" y="52"/>
                                  </a:lnTo>
                                  <a:close/>
                                  <a:moveTo>
                                    <a:pt x="186" y="0"/>
                                  </a:moveTo>
                                  <a:lnTo>
                                    <a:pt x="146" y="0"/>
                                  </a:lnTo>
                                  <a:lnTo>
                                    <a:pt x="146" y="52"/>
                                  </a:lnTo>
                                  <a:lnTo>
                                    <a:pt x="186" y="52"/>
                                  </a:lnTo>
                                  <a:lnTo>
                                    <a:pt x="186" y="0"/>
                                  </a:lnTo>
                                  <a:close/>
                                  <a:moveTo>
                                    <a:pt x="370" y="0"/>
                                  </a:moveTo>
                                  <a:lnTo>
                                    <a:pt x="329" y="0"/>
                                  </a:lnTo>
                                  <a:lnTo>
                                    <a:pt x="329" y="52"/>
                                  </a:lnTo>
                                  <a:lnTo>
                                    <a:pt x="370" y="52"/>
                                  </a:lnTo>
                                  <a:lnTo>
                                    <a:pt x="370" y="0"/>
                                  </a:lnTo>
                                  <a:close/>
                                  <a:moveTo>
                                    <a:pt x="934" y="141"/>
                                  </a:moveTo>
                                  <a:lnTo>
                                    <a:pt x="892" y="141"/>
                                  </a:lnTo>
                                  <a:lnTo>
                                    <a:pt x="891" y="162"/>
                                  </a:lnTo>
                                  <a:lnTo>
                                    <a:pt x="891" y="182"/>
                                  </a:lnTo>
                                  <a:lnTo>
                                    <a:pt x="882" y="268"/>
                                  </a:lnTo>
                                  <a:lnTo>
                                    <a:pt x="859" y="342"/>
                                  </a:lnTo>
                                  <a:lnTo>
                                    <a:pt x="824" y="405"/>
                                  </a:lnTo>
                                  <a:lnTo>
                                    <a:pt x="775" y="457"/>
                                  </a:lnTo>
                                  <a:lnTo>
                                    <a:pt x="784" y="466"/>
                                  </a:lnTo>
                                  <a:lnTo>
                                    <a:pt x="792" y="474"/>
                                  </a:lnTo>
                                  <a:lnTo>
                                    <a:pt x="799" y="482"/>
                                  </a:lnTo>
                                  <a:lnTo>
                                    <a:pt x="807" y="491"/>
                                  </a:lnTo>
                                  <a:lnTo>
                                    <a:pt x="861" y="429"/>
                                  </a:lnTo>
                                  <a:lnTo>
                                    <a:pt x="900" y="357"/>
                                  </a:lnTo>
                                  <a:lnTo>
                                    <a:pt x="924" y="275"/>
                                  </a:lnTo>
                                  <a:lnTo>
                                    <a:pt x="933" y="183"/>
                                  </a:lnTo>
                                  <a:lnTo>
                                    <a:pt x="934" y="141"/>
                                  </a:lnTo>
                                  <a:close/>
                                  <a:moveTo>
                                    <a:pt x="918" y="431"/>
                                  </a:moveTo>
                                  <a:lnTo>
                                    <a:pt x="920" y="442"/>
                                  </a:lnTo>
                                  <a:lnTo>
                                    <a:pt x="922" y="453"/>
                                  </a:lnTo>
                                  <a:lnTo>
                                    <a:pt x="924" y="463"/>
                                  </a:lnTo>
                                  <a:lnTo>
                                    <a:pt x="926" y="474"/>
                                  </a:lnTo>
                                  <a:lnTo>
                                    <a:pt x="945" y="475"/>
                                  </a:lnTo>
                                  <a:lnTo>
                                    <a:pt x="981" y="475"/>
                                  </a:lnTo>
                                  <a:lnTo>
                                    <a:pt x="998" y="476"/>
                                  </a:lnTo>
                                  <a:lnTo>
                                    <a:pt x="1026" y="471"/>
                                  </a:lnTo>
                                  <a:lnTo>
                                    <a:pt x="1047" y="457"/>
                                  </a:lnTo>
                                  <a:lnTo>
                                    <a:pt x="1061" y="435"/>
                                  </a:lnTo>
                                  <a:lnTo>
                                    <a:pt x="984" y="435"/>
                                  </a:lnTo>
                                  <a:lnTo>
                                    <a:pt x="969" y="435"/>
                                  </a:lnTo>
                                  <a:lnTo>
                                    <a:pt x="953" y="434"/>
                                  </a:lnTo>
                                  <a:lnTo>
                                    <a:pt x="936" y="432"/>
                                  </a:lnTo>
                                  <a:lnTo>
                                    <a:pt x="918" y="431"/>
                                  </a:lnTo>
                                  <a:close/>
                                  <a:moveTo>
                                    <a:pt x="1078" y="103"/>
                                  </a:moveTo>
                                  <a:lnTo>
                                    <a:pt x="813" y="103"/>
                                  </a:lnTo>
                                  <a:lnTo>
                                    <a:pt x="813" y="141"/>
                                  </a:lnTo>
                                  <a:lnTo>
                                    <a:pt x="1035" y="141"/>
                                  </a:lnTo>
                                  <a:lnTo>
                                    <a:pt x="1034" y="206"/>
                                  </a:lnTo>
                                  <a:lnTo>
                                    <a:pt x="1032" y="268"/>
                                  </a:lnTo>
                                  <a:lnTo>
                                    <a:pt x="1029" y="332"/>
                                  </a:lnTo>
                                  <a:lnTo>
                                    <a:pt x="1025" y="394"/>
                                  </a:lnTo>
                                  <a:lnTo>
                                    <a:pt x="1022" y="412"/>
                                  </a:lnTo>
                                  <a:lnTo>
                                    <a:pt x="1014" y="425"/>
                                  </a:lnTo>
                                  <a:lnTo>
                                    <a:pt x="1002" y="433"/>
                                  </a:lnTo>
                                  <a:lnTo>
                                    <a:pt x="984" y="435"/>
                                  </a:lnTo>
                                  <a:lnTo>
                                    <a:pt x="1061" y="435"/>
                                  </a:lnTo>
                                  <a:lnTo>
                                    <a:pt x="1067" y="405"/>
                                  </a:lnTo>
                                  <a:lnTo>
                                    <a:pt x="1070" y="343"/>
                                  </a:lnTo>
                                  <a:lnTo>
                                    <a:pt x="1073" y="272"/>
                                  </a:lnTo>
                                  <a:lnTo>
                                    <a:pt x="1076" y="192"/>
                                  </a:lnTo>
                                  <a:lnTo>
                                    <a:pt x="1078" y="103"/>
                                  </a:lnTo>
                                  <a:close/>
                                  <a:moveTo>
                                    <a:pt x="820" y="405"/>
                                  </a:moveTo>
                                  <a:lnTo>
                                    <a:pt x="774" y="405"/>
                                  </a:lnTo>
                                  <a:lnTo>
                                    <a:pt x="779" y="418"/>
                                  </a:lnTo>
                                  <a:lnTo>
                                    <a:pt x="781" y="424"/>
                                  </a:lnTo>
                                  <a:lnTo>
                                    <a:pt x="810" y="412"/>
                                  </a:lnTo>
                                  <a:lnTo>
                                    <a:pt x="821" y="408"/>
                                  </a:lnTo>
                                  <a:lnTo>
                                    <a:pt x="820" y="405"/>
                                  </a:lnTo>
                                  <a:close/>
                                  <a:moveTo>
                                    <a:pt x="707" y="219"/>
                                  </a:moveTo>
                                  <a:lnTo>
                                    <a:pt x="663" y="219"/>
                                  </a:lnTo>
                                  <a:lnTo>
                                    <a:pt x="649" y="255"/>
                                  </a:lnTo>
                                  <a:lnTo>
                                    <a:pt x="635" y="288"/>
                                  </a:lnTo>
                                  <a:lnTo>
                                    <a:pt x="622" y="317"/>
                                  </a:lnTo>
                                  <a:lnTo>
                                    <a:pt x="609" y="343"/>
                                  </a:lnTo>
                                  <a:lnTo>
                                    <a:pt x="601" y="356"/>
                                  </a:lnTo>
                                  <a:lnTo>
                                    <a:pt x="592" y="367"/>
                                  </a:lnTo>
                                  <a:lnTo>
                                    <a:pt x="582" y="376"/>
                                  </a:lnTo>
                                  <a:lnTo>
                                    <a:pt x="571" y="383"/>
                                  </a:lnTo>
                                  <a:lnTo>
                                    <a:pt x="590" y="423"/>
                                  </a:lnTo>
                                  <a:lnTo>
                                    <a:pt x="774" y="405"/>
                                  </a:lnTo>
                                  <a:lnTo>
                                    <a:pt x="820" y="405"/>
                                  </a:lnTo>
                                  <a:lnTo>
                                    <a:pt x="810" y="383"/>
                                  </a:lnTo>
                                  <a:lnTo>
                                    <a:pt x="629" y="383"/>
                                  </a:lnTo>
                                  <a:lnTo>
                                    <a:pt x="646" y="351"/>
                                  </a:lnTo>
                                  <a:lnTo>
                                    <a:pt x="665" y="313"/>
                                  </a:lnTo>
                                  <a:lnTo>
                                    <a:pt x="686" y="269"/>
                                  </a:lnTo>
                                  <a:lnTo>
                                    <a:pt x="707" y="219"/>
                                  </a:lnTo>
                                  <a:close/>
                                  <a:moveTo>
                                    <a:pt x="759" y="274"/>
                                  </a:moveTo>
                                  <a:lnTo>
                                    <a:pt x="723" y="289"/>
                                  </a:lnTo>
                                  <a:lnTo>
                                    <a:pt x="732" y="310"/>
                                  </a:lnTo>
                                  <a:lnTo>
                                    <a:pt x="742" y="330"/>
                                  </a:lnTo>
                                  <a:lnTo>
                                    <a:pt x="751" y="351"/>
                                  </a:lnTo>
                                  <a:lnTo>
                                    <a:pt x="760" y="372"/>
                                  </a:lnTo>
                                  <a:lnTo>
                                    <a:pt x="692" y="378"/>
                                  </a:lnTo>
                                  <a:lnTo>
                                    <a:pt x="629" y="383"/>
                                  </a:lnTo>
                                  <a:lnTo>
                                    <a:pt x="810" y="383"/>
                                  </a:lnTo>
                                  <a:lnTo>
                                    <a:pt x="806" y="374"/>
                                  </a:lnTo>
                                  <a:lnTo>
                                    <a:pt x="791" y="341"/>
                                  </a:lnTo>
                                  <a:lnTo>
                                    <a:pt x="776" y="308"/>
                                  </a:lnTo>
                                  <a:lnTo>
                                    <a:pt x="759" y="274"/>
                                  </a:lnTo>
                                  <a:close/>
                                  <a:moveTo>
                                    <a:pt x="829" y="183"/>
                                  </a:moveTo>
                                  <a:lnTo>
                                    <a:pt x="573" y="183"/>
                                  </a:lnTo>
                                  <a:lnTo>
                                    <a:pt x="573" y="219"/>
                                  </a:lnTo>
                                  <a:lnTo>
                                    <a:pt x="829" y="219"/>
                                  </a:lnTo>
                                  <a:lnTo>
                                    <a:pt x="829" y="183"/>
                                  </a:lnTo>
                                  <a:close/>
                                  <a:moveTo>
                                    <a:pt x="936" y="1"/>
                                  </a:moveTo>
                                  <a:lnTo>
                                    <a:pt x="893" y="1"/>
                                  </a:lnTo>
                                  <a:lnTo>
                                    <a:pt x="893" y="53"/>
                                  </a:lnTo>
                                  <a:lnTo>
                                    <a:pt x="893" y="80"/>
                                  </a:lnTo>
                                  <a:lnTo>
                                    <a:pt x="892" y="103"/>
                                  </a:lnTo>
                                  <a:lnTo>
                                    <a:pt x="935" y="103"/>
                                  </a:lnTo>
                                  <a:lnTo>
                                    <a:pt x="935" y="78"/>
                                  </a:lnTo>
                                  <a:lnTo>
                                    <a:pt x="936" y="53"/>
                                  </a:lnTo>
                                  <a:lnTo>
                                    <a:pt x="936" y="27"/>
                                  </a:lnTo>
                                  <a:lnTo>
                                    <a:pt x="936" y="1"/>
                                  </a:lnTo>
                                  <a:close/>
                                  <a:moveTo>
                                    <a:pt x="808" y="44"/>
                                  </a:moveTo>
                                  <a:lnTo>
                                    <a:pt x="596" y="44"/>
                                  </a:lnTo>
                                  <a:lnTo>
                                    <a:pt x="596" y="80"/>
                                  </a:lnTo>
                                  <a:lnTo>
                                    <a:pt x="808" y="80"/>
                                  </a:lnTo>
                                  <a:lnTo>
                                    <a:pt x="808" y="44"/>
                                  </a:lnTo>
                                  <a:close/>
                                  <a:moveTo>
                                    <a:pt x="1353" y="226"/>
                                  </a:moveTo>
                                  <a:lnTo>
                                    <a:pt x="1309" y="226"/>
                                  </a:lnTo>
                                  <a:lnTo>
                                    <a:pt x="1309" y="488"/>
                                  </a:lnTo>
                                  <a:lnTo>
                                    <a:pt x="1353" y="488"/>
                                  </a:lnTo>
                                  <a:lnTo>
                                    <a:pt x="1353" y="226"/>
                                  </a:lnTo>
                                  <a:close/>
                                  <a:moveTo>
                                    <a:pt x="1418" y="376"/>
                                  </a:moveTo>
                                  <a:lnTo>
                                    <a:pt x="1420" y="385"/>
                                  </a:lnTo>
                                  <a:lnTo>
                                    <a:pt x="1422" y="396"/>
                                  </a:lnTo>
                                  <a:lnTo>
                                    <a:pt x="1424" y="407"/>
                                  </a:lnTo>
                                  <a:lnTo>
                                    <a:pt x="1426" y="419"/>
                                  </a:lnTo>
                                  <a:lnTo>
                                    <a:pt x="1443" y="420"/>
                                  </a:lnTo>
                                  <a:lnTo>
                                    <a:pt x="1463" y="421"/>
                                  </a:lnTo>
                                  <a:lnTo>
                                    <a:pt x="1485" y="421"/>
                                  </a:lnTo>
                                  <a:lnTo>
                                    <a:pt x="1509" y="422"/>
                                  </a:lnTo>
                                  <a:lnTo>
                                    <a:pt x="1546" y="417"/>
                                  </a:lnTo>
                                  <a:lnTo>
                                    <a:pt x="1574" y="403"/>
                                  </a:lnTo>
                                  <a:lnTo>
                                    <a:pt x="1591" y="382"/>
                                  </a:lnTo>
                                  <a:lnTo>
                                    <a:pt x="1503" y="382"/>
                                  </a:lnTo>
                                  <a:lnTo>
                                    <a:pt x="1483" y="382"/>
                                  </a:lnTo>
                                  <a:lnTo>
                                    <a:pt x="1462" y="381"/>
                                  </a:lnTo>
                                  <a:lnTo>
                                    <a:pt x="1440" y="379"/>
                                  </a:lnTo>
                                  <a:lnTo>
                                    <a:pt x="1418" y="376"/>
                                  </a:lnTo>
                                  <a:close/>
                                  <a:moveTo>
                                    <a:pt x="1610" y="190"/>
                                  </a:moveTo>
                                  <a:lnTo>
                                    <a:pt x="1173" y="190"/>
                                  </a:lnTo>
                                  <a:lnTo>
                                    <a:pt x="1173" y="226"/>
                                  </a:lnTo>
                                  <a:lnTo>
                                    <a:pt x="1566" y="226"/>
                                  </a:lnTo>
                                  <a:lnTo>
                                    <a:pt x="1564" y="260"/>
                                  </a:lnTo>
                                  <a:lnTo>
                                    <a:pt x="1562" y="290"/>
                                  </a:lnTo>
                                  <a:lnTo>
                                    <a:pt x="1560" y="315"/>
                                  </a:lnTo>
                                  <a:lnTo>
                                    <a:pt x="1558" y="336"/>
                                  </a:lnTo>
                                  <a:lnTo>
                                    <a:pt x="1553" y="356"/>
                                  </a:lnTo>
                                  <a:lnTo>
                                    <a:pt x="1543" y="371"/>
                                  </a:lnTo>
                                  <a:lnTo>
                                    <a:pt x="1526" y="380"/>
                                  </a:lnTo>
                                  <a:lnTo>
                                    <a:pt x="1503" y="382"/>
                                  </a:lnTo>
                                  <a:lnTo>
                                    <a:pt x="1591" y="382"/>
                                  </a:lnTo>
                                  <a:lnTo>
                                    <a:pt x="1592" y="381"/>
                                  </a:lnTo>
                                  <a:lnTo>
                                    <a:pt x="1600" y="349"/>
                                  </a:lnTo>
                                  <a:lnTo>
                                    <a:pt x="1602" y="318"/>
                                  </a:lnTo>
                                  <a:lnTo>
                                    <a:pt x="1605" y="281"/>
                                  </a:lnTo>
                                  <a:lnTo>
                                    <a:pt x="1608" y="239"/>
                                  </a:lnTo>
                                  <a:lnTo>
                                    <a:pt x="1610" y="190"/>
                                  </a:lnTo>
                                  <a:close/>
                                  <a:moveTo>
                                    <a:pt x="1520" y="103"/>
                                  </a:moveTo>
                                  <a:lnTo>
                                    <a:pt x="1477" y="103"/>
                                  </a:lnTo>
                                  <a:lnTo>
                                    <a:pt x="1477" y="159"/>
                                  </a:lnTo>
                                  <a:lnTo>
                                    <a:pt x="1520" y="159"/>
                                  </a:lnTo>
                                  <a:lnTo>
                                    <a:pt x="1520" y="103"/>
                                  </a:lnTo>
                                  <a:close/>
                                  <a:moveTo>
                                    <a:pt x="1335" y="103"/>
                                  </a:moveTo>
                                  <a:lnTo>
                                    <a:pt x="1293" y="103"/>
                                  </a:lnTo>
                                  <a:lnTo>
                                    <a:pt x="1293" y="158"/>
                                  </a:lnTo>
                                  <a:lnTo>
                                    <a:pt x="1335" y="158"/>
                                  </a:lnTo>
                                  <a:lnTo>
                                    <a:pt x="1335" y="103"/>
                                  </a:lnTo>
                                  <a:close/>
                                  <a:moveTo>
                                    <a:pt x="1667" y="67"/>
                                  </a:moveTo>
                                  <a:lnTo>
                                    <a:pt x="1146" y="67"/>
                                  </a:lnTo>
                                  <a:lnTo>
                                    <a:pt x="1146" y="103"/>
                                  </a:lnTo>
                                  <a:lnTo>
                                    <a:pt x="1667" y="103"/>
                                  </a:lnTo>
                                  <a:lnTo>
                                    <a:pt x="1667" y="67"/>
                                  </a:lnTo>
                                  <a:close/>
                                  <a:moveTo>
                                    <a:pt x="1335" y="2"/>
                                  </a:moveTo>
                                  <a:lnTo>
                                    <a:pt x="1293" y="2"/>
                                  </a:lnTo>
                                  <a:lnTo>
                                    <a:pt x="1293" y="67"/>
                                  </a:lnTo>
                                  <a:lnTo>
                                    <a:pt x="1335" y="67"/>
                                  </a:lnTo>
                                  <a:lnTo>
                                    <a:pt x="1335" y="2"/>
                                  </a:lnTo>
                                  <a:close/>
                                  <a:moveTo>
                                    <a:pt x="1520" y="2"/>
                                  </a:moveTo>
                                  <a:lnTo>
                                    <a:pt x="1477" y="2"/>
                                  </a:lnTo>
                                  <a:lnTo>
                                    <a:pt x="1477" y="67"/>
                                  </a:lnTo>
                                  <a:lnTo>
                                    <a:pt x="1520" y="67"/>
                                  </a:lnTo>
                                  <a:lnTo>
                                    <a:pt x="1520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83" name="任意多边形 883"/>
                          <wps:cNvSpPr/>
                          <wps:spPr>
                            <a:xfrm>
                              <a:off x="7589" y="8201"/>
                              <a:ext cx="93" cy="1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38" h="661">
                                  <a:moveTo>
                                    <a:pt x="229" y="0"/>
                                  </a:moveTo>
                                  <a:lnTo>
                                    <a:pt x="186" y="3"/>
                                  </a:lnTo>
                                  <a:lnTo>
                                    <a:pt x="147" y="11"/>
                                  </a:lnTo>
                                  <a:lnTo>
                                    <a:pt x="113" y="25"/>
                                  </a:lnTo>
                                  <a:lnTo>
                                    <a:pt x="82" y="44"/>
                                  </a:lnTo>
                                  <a:lnTo>
                                    <a:pt x="57" y="68"/>
                                  </a:lnTo>
                                  <a:lnTo>
                                    <a:pt x="39" y="95"/>
                                  </a:lnTo>
                                  <a:lnTo>
                                    <a:pt x="28" y="125"/>
                                  </a:lnTo>
                                  <a:lnTo>
                                    <a:pt x="25" y="159"/>
                                  </a:lnTo>
                                  <a:lnTo>
                                    <a:pt x="32" y="207"/>
                                  </a:lnTo>
                                  <a:lnTo>
                                    <a:pt x="55" y="248"/>
                                  </a:lnTo>
                                  <a:lnTo>
                                    <a:pt x="93" y="284"/>
                                  </a:lnTo>
                                  <a:lnTo>
                                    <a:pt x="147" y="313"/>
                                  </a:lnTo>
                                  <a:lnTo>
                                    <a:pt x="147" y="315"/>
                                  </a:lnTo>
                                  <a:lnTo>
                                    <a:pt x="83" y="347"/>
                                  </a:lnTo>
                                  <a:lnTo>
                                    <a:pt x="37" y="387"/>
                                  </a:lnTo>
                                  <a:lnTo>
                                    <a:pt x="10" y="436"/>
                                  </a:lnTo>
                                  <a:lnTo>
                                    <a:pt x="0" y="493"/>
                                  </a:lnTo>
                                  <a:lnTo>
                                    <a:pt x="4" y="528"/>
                                  </a:lnTo>
                                  <a:lnTo>
                                    <a:pt x="15" y="560"/>
                                  </a:lnTo>
                                  <a:lnTo>
                                    <a:pt x="32" y="588"/>
                                  </a:lnTo>
                                  <a:lnTo>
                                    <a:pt x="57" y="614"/>
                                  </a:lnTo>
                                  <a:lnTo>
                                    <a:pt x="88" y="634"/>
                                  </a:lnTo>
                                  <a:lnTo>
                                    <a:pt x="123" y="649"/>
                                  </a:lnTo>
                                  <a:lnTo>
                                    <a:pt x="162" y="657"/>
                                  </a:lnTo>
                                  <a:lnTo>
                                    <a:pt x="205" y="660"/>
                                  </a:lnTo>
                                  <a:lnTo>
                                    <a:pt x="257" y="657"/>
                                  </a:lnTo>
                                  <a:lnTo>
                                    <a:pt x="303" y="648"/>
                                  </a:lnTo>
                                  <a:lnTo>
                                    <a:pt x="343" y="634"/>
                                  </a:lnTo>
                                  <a:lnTo>
                                    <a:pt x="377" y="613"/>
                                  </a:lnTo>
                                  <a:lnTo>
                                    <a:pt x="397" y="594"/>
                                  </a:lnTo>
                                  <a:lnTo>
                                    <a:pt x="221" y="594"/>
                                  </a:lnTo>
                                  <a:lnTo>
                                    <a:pt x="193" y="592"/>
                                  </a:lnTo>
                                  <a:lnTo>
                                    <a:pt x="167" y="587"/>
                                  </a:lnTo>
                                  <a:lnTo>
                                    <a:pt x="144" y="577"/>
                                  </a:lnTo>
                                  <a:lnTo>
                                    <a:pt x="124" y="564"/>
                                  </a:lnTo>
                                  <a:lnTo>
                                    <a:pt x="108" y="549"/>
                                  </a:lnTo>
                                  <a:lnTo>
                                    <a:pt x="97" y="531"/>
                                  </a:lnTo>
                                  <a:lnTo>
                                    <a:pt x="90" y="511"/>
                                  </a:lnTo>
                                  <a:lnTo>
                                    <a:pt x="87" y="489"/>
                                  </a:lnTo>
                                  <a:lnTo>
                                    <a:pt x="95" y="447"/>
                                  </a:lnTo>
                                  <a:lnTo>
                                    <a:pt x="119" y="410"/>
                                  </a:lnTo>
                                  <a:lnTo>
                                    <a:pt x="159" y="378"/>
                                  </a:lnTo>
                                  <a:lnTo>
                                    <a:pt x="214" y="352"/>
                                  </a:lnTo>
                                  <a:lnTo>
                                    <a:pt x="363" y="352"/>
                                  </a:lnTo>
                                  <a:lnTo>
                                    <a:pt x="354" y="344"/>
                                  </a:lnTo>
                                  <a:lnTo>
                                    <a:pt x="289" y="314"/>
                                  </a:lnTo>
                                  <a:lnTo>
                                    <a:pt x="289" y="313"/>
                                  </a:lnTo>
                                  <a:lnTo>
                                    <a:pt x="345" y="281"/>
                                  </a:lnTo>
                                  <a:lnTo>
                                    <a:pt x="346" y="279"/>
                                  </a:lnTo>
                                  <a:lnTo>
                                    <a:pt x="219" y="279"/>
                                  </a:lnTo>
                                  <a:lnTo>
                                    <a:pt x="172" y="256"/>
                                  </a:lnTo>
                                  <a:lnTo>
                                    <a:pt x="139" y="228"/>
                                  </a:lnTo>
                                  <a:lnTo>
                                    <a:pt x="119" y="195"/>
                                  </a:lnTo>
                                  <a:lnTo>
                                    <a:pt x="112" y="158"/>
                                  </a:lnTo>
                                  <a:lnTo>
                                    <a:pt x="114" y="139"/>
                                  </a:lnTo>
                                  <a:lnTo>
                                    <a:pt x="120" y="121"/>
                                  </a:lnTo>
                                  <a:lnTo>
                                    <a:pt x="130" y="106"/>
                                  </a:lnTo>
                                  <a:lnTo>
                                    <a:pt x="144" y="92"/>
                                  </a:lnTo>
                                  <a:lnTo>
                                    <a:pt x="161" y="81"/>
                                  </a:lnTo>
                                  <a:lnTo>
                                    <a:pt x="180" y="73"/>
                                  </a:lnTo>
                                  <a:lnTo>
                                    <a:pt x="200" y="68"/>
                                  </a:lnTo>
                                  <a:lnTo>
                                    <a:pt x="222" y="66"/>
                                  </a:lnTo>
                                  <a:lnTo>
                                    <a:pt x="388" y="66"/>
                                  </a:lnTo>
                                  <a:lnTo>
                                    <a:pt x="387" y="64"/>
                                  </a:lnTo>
                                  <a:lnTo>
                                    <a:pt x="363" y="41"/>
                                  </a:lnTo>
                                  <a:lnTo>
                                    <a:pt x="335" y="23"/>
                                  </a:lnTo>
                                  <a:lnTo>
                                    <a:pt x="303" y="10"/>
                                  </a:lnTo>
                                  <a:lnTo>
                                    <a:pt x="268" y="2"/>
                                  </a:lnTo>
                                  <a:lnTo>
                                    <a:pt x="229" y="0"/>
                                  </a:lnTo>
                                  <a:close/>
                                  <a:moveTo>
                                    <a:pt x="363" y="352"/>
                                  </a:moveTo>
                                  <a:lnTo>
                                    <a:pt x="214" y="352"/>
                                  </a:lnTo>
                                  <a:lnTo>
                                    <a:pt x="274" y="378"/>
                                  </a:lnTo>
                                  <a:lnTo>
                                    <a:pt x="317" y="410"/>
                                  </a:lnTo>
                                  <a:lnTo>
                                    <a:pt x="343" y="448"/>
                                  </a:lnTo>
                                  <a:lnTo>
                                    <a:pt x="351" y="491"/>
                                  </a:lnTo>
                                  <a:lnTo>
                                    <a:pt x="349" y="512"/>
                                  </a:lnTo>
                                  <a:lnTo>
                                    <a:pt x="342" y="532"/>
                                  </a:lnTo>
                                  <a:lnTo>
                                    <a:pt x="331" y="549"/>
                                  </a:lnTo>
                                  <a:lnTo>
                                    <a:pt x="315" y="565"/>
                                  </a:lnTo>
                                  <a:lnTo>
                                    <a:pt x="296" y="578"/>
                                  </a:lnTo>
                                  <a:lnTo>
                                    <a:pt x="274" y="587"/>
                                  </a:lnTo>
                                  <a:lnTo>
                                    <a:pt x="249" y="592"/>
                                  </a:lnTo>
                                  <a:lnTo>
                                    <a:pt x="221" y="594"/>
                                  </a:lnTo>
                                  <a:lnTo>
                                    <a:pt x="397" y="594"/>
                                  </a:lnTo>
                                  <a:lnTo>
                                    <a:pt x="404" y="587"/>
                                  </a:lnTo>
                                  <a:lnTo>
                                    <a:pt x="423" y="558"/>
                                  </a:lnTo>
                                  <a:lnTo>
                                    <a:pt x="435" y="524"/>
                                  </a:lnTo>
                                  <a:lnTo>
                                    <a:pt x="438" y="486"/>
                                  </a:lnTo>
                                  <a:lnTo>
                                    <a:pt x="429" y="430"/>
                                  </a:lnTo>
                                  <a:lnTo>
                                    <a:pt x="401" y="383"/>
                                  </a:lnTo>
                                  <a:lnTo>
                                    <a:pt x="363" y="352"/>
                                  </a:lnTo>
                                  <a:close/>
                                  <a:moveTo>
                                    <a:pt x="388" y="66"/>
                                  </a:moveTo>
                                  <a:lnTo>
                                    <a:pt x="222" y="66"/>
                                  </a:lnTo>
                                  <a:lnTo>
                                    <a:pt x="246" y="68"/>
                                  </a:lnTo>
                                  <a:lnTo>
                                    <a:pt x="266" y="72"/>
                                  </a:lnTo>
                                  <a:lnTo>
                                    <a:pt x="285" y="80"/>
                                  </a:lnTo>
                                  <a:lnTo>
                                    <a:pt x="300" y="91"/>
                                  </a:lnTo>
                                  <a:lnTo>
                                    <a:pt x="313" y="104"/>
                                  </a:lnTo>
                                  <a:lnTo>
                                    <a:pt x="322" y="120"/>
                                  </a:lnTo>
                                  <a:lnTo>
                                    <a:pt x="327" y="138"/>
                                  </a:lnTo>
                                  <a:lnTo>
                                    <a:pt x="329" y="158"/>
                                  </a:lnTo>
                                  <a:lnTo>
                                    <a:pt x="329" y="159"/>
                                  </a:lnTo>
                                  <a:lnTo>
                                    <a:pt x="322" y="196"/>
                                  </a:lnTo>
                                  <a:lnTo>
                                    <a:pt x="302" y="228"/>
                                  </a:lnTo>
                                  <a:lnTo>
                                    <a:pt x="267" y="256"/>
                                  </a:lnTo>
                                  <a:lnTo>
                                    <a:pt x="219" y="279"/>
                                  </a:lnTo>
                                  <a:lnTo>
                                    <a:pt x="346" y="279"/>
                                  </a:lnTo>
                                  <a:lnTo>
                                    <a:pt x="384" y="243"/>
                                  </a:lnTo>
                                  <a:lnTo>
                                    <a:pt x="408" y="199"/>
                                  </a:lnTo>
                                  <a:lnTo>
                                    <a:pt x="416" y="149"/>
                                  </a:lnTo>
                                  <a:lnTo>
                                    <a:pt x="413" y="118"/>
                                  </a:lnTo>
                                  <a:lnTo>
                                    <a:pt x="403" y="89"/>
                                  </a:lnTo>
                                  <a:lnTo>
                                    <a:pt x="388" y="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84" name="任意多边形 884"/>
                          <wps:cNvSpPr/>
                          <wps:spPr>
                            <a:xfrm>
                              <a:off x="7458" y="8372"/>
                              <a:ext cx="354" cy="1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70" h="491">
                                  <a:moveTo>
                                    <a:pt x="243" y="434"/>
                                  </a:moveTo>
                                  <a:lnTo>
                                    <a:pt x="246" y="444"/>
                                  </a:lnTo>
                                  <a:lnTo>
                                    <a:pt x="248" y="454"/>
                                  </a:lnTo>
                                  <a:lnTo>
                                    <a:pt x="250" y="466"/>
                                  </a:lnTo>
                                  <a:lnTo>
                                    <a:pt x="252" y="478"/>
                                  </a:lnTo>
                                  <a:lnTo>
                                    <a:pt x="272" y="479"/>
                                  </a:lnTo>
                                  <a:lnTo>
                                    <a:pt x="292" y="480"/>
                                  </a:lnTo>
                                  <a:lnTo>
                                    <a:pt x="313" y="480"/>
                                  </a:lnTo>
                                  <a:lnTo>
                                    <a:pt x="333" y="481"/>
                                  </a:lnTo>
                                  <a:lnTo>
                                    <a:pt x="360" y="479"/>
                                  </a:lnTo>
                                  <a:lnTo>
                                    <a:pt x="383" y="476"/>
                                  </a:lnTo>
                                  <a:lnTo>
                                    <a:pt x="400" y="470"/>
                                  </a:lnTo>
                                  <a:lnTo>
                                    <a:pt x="413" y="462"/>
                                  </a:lnTo>
                                  <a:lnTo>
                                    <a:pt x="422" y="451"/>
                                  </a:lnTo>
                                  <a:lnTo>
                                    <a:pt x="428" y="441"/>
                                  </a:lnTo>
                                  <a:lnTo>
                                    <a:pt x="332" y="441"/>
                                  </a:lnTo>
                                  <a:lnTo>
                                    <a:pt x="312" y="440"/>
                                  </a:lnTo>
                                  <a:lnTo>
                                    <a:pt x="291" y="439"/>
                                  </a:lnTo>
                                  <a:lnTo>
                                    <a:pt x="268" y="437"/>
                                  </a:lnTo>
                                  <a:lnTo>
                                    <a:pt x="243" y="434"/>
                                  </a:lnTo>
                                  <a:close/>
                                  <a:moveTo>
                                    <a:pt x="438" y="398"/>
                                  </a:moveTo>
                                  <a:lnTo>
                                    <a:pt x="393" y="398"/>
                                  </a:lnTo>
                                  <a:lnTo>
                                    <a:pt x="390" y="413"/>
                                  </a:lnTo>
                                  <a:lnTo>
                                    <a:pt x="385" y="423"/>
                                  </a:lnTo>
                                  <a:lnTo>
                                    <a:pt x="379" y="429"/>
                                  </a:lnTo>
                                  <a:lnTo>
                                    <a:pt x="372" y="434"/>
                                  </a:lnTo>
                                  <a:lnTo>
                                    <a:pt x="361" y="438"/>
                                  </a:lnTo>
                                  <a:lnTo>
                                    <a:pt x="348" y="440"/>
                                  </a:lnTo>
                                  <a:lnTo>
                                    <a:pt x="332" y="441"/>
                                  </a:lnTo>
                                  <a:lnTo>
                                    <a:pt x="428" y="441"/>
                                  </a:lnTo>
                                  <a:lnTo>
                                    <a:pt x="429" y="437"/>
                                  </a:lnTo>
                                  <a:lnTo>
                                    <a:pt x="435" y="419"/>
                                  </a:lnTo>
                                  <a:lnTo>
                                    <a:pt x="438" y="398"/>
                                  </a:lnTo>
                                  <a:close/>
                                  <a:moveTo>
                                    <a:pt x="104" y="231"/>
                                  </a:moveTo>
                                  <a:lnTo>
                                    <a:pt x="60" y="231"/>
                                  </a:lnTo>
                                  <a:lnTo>
                                    <a:pt x="42" y="360"/>
                                  </a:lnTo>
                                  <a:lnTo>
                                    <a:pt x="42" y="398"/>
                                  </a:lnTo>
                                  <a:lnTo>
                                    <a:pt x="501" y="398"/>
                                  </a:lnTo>
                                  <a:lnTo>
                                    <a:pt x="501" y="363"/>
                                  </a:lnTo>
                                  <a:lnTo>
                                    <a:pt x="86" y="363"/>
                                  </a:lnTo>
                                  <a:lnTo>
                                    <a:pt x="104" y="231"/>
                                  </a:lnTo>
                                  <a:close/>
                                  <a:moveTo>
                                    <a:pt x="447" y="231"/>
                                  </a:moveTo>
                                  <a:lnTo>
                                    <a:pt x="404" y="231"/>
                                  </a:lnTo>
                                  <a:lnTo>
                                    <a:pt x="402" y="269"/>
                                  </a:lnTo>
                                  <a:lnTo>
                                    <a:pt x="400" y="304"/>
                                  </a:lnTo>
                                  <a:lnTo>
                                    <a:pt x="398" y="335"/>
                                  </a:lnTo>
                                  <a:lnTo>
                                    <a:pt x="396" y="363"/>
                                  </a:lnTo>
                                  <a:lnTo>
                                    <a:pt x="440" y="363"/>
                                  </a:lnTo>
                                  <a:lnTo>
                                    <a:pt x="442" y="330"/>
                                  </a:lnTo>
                                  <a:lnTo>
                                    <a:pt x="447" y="231"/>
                                  </a:lnTo>
                                  <a:close/>
                                  <a:moveTo>
                                    <a:pt x="224" y="245"/>
                                  </a:moveTo>
                                  <a:lnTo>
                                    <a:pt x="193" y="269"/>
                                  </a:lnTo>
                                  <a:lnTo>
                                    <a:pt x="213" y="289"/>
                                  </a:lnTo>
                                  <a:lnTo>
                                    <a:pt x="233" y="309"/>
                                  </a:lnTo>
                                  <a:lnTo>
                                    <a:pt x="253" y="330"/>
                                  </a:lnTo>
                                  <a:lnTo>
                                    <a:pt x="272" y="351"/>
                                  </a:lnTo>
                                  <a:lnTo>
                                    <a:pt x="306" y="323"/>
                                  </a:lnTo>
                                  <a:lnTo>
                                    <a:pt x="287" y="303"/>
                                  </a:lnTo>
                                  <a:lnTo>
                                    <a:pt x="266" y="283"/>
                                  </a:lnTo>
                                  <a:lnTo>
                                    <a:pt x="245" y="263"/>
                                  </a:lnTo>
                                  <a:lnTo>
                                    <a:pt x="224" y="245"/>
                                  </a:lnTo>
                                  <a:close/>
                                  <a:moveTo>
                                    <a:pt x="522" y="196"/>
                                  </a:moveTo>
                                  <a:lnTo>
                                    <a:pt x="0" y="196"/>
                                  </a:lnTo>
                                  <a:lnTo>
                                    <a:pt x="0" y="231"/>
                                  </a:lnTo>
                                  <a:lnTo>
                                    <a:pt x="522" y="231"/>
                                  </a:lnTo>
                                  <a:lnTo>
                                    <a:pt x="522" y="196"/>
                                  </a:lnTo>
                                  <a:close/>
                                  <a:moveTo>
                                    <a:pt x="457" y="32"/>
                                  </a:moveTo>
                                  <a:lnTo>
                                    <a:pt x="89" y="32"/>
                                  </a:lnTo>
                                  <a:lnTo>
                                    <a:pt x="66" y="196"/>
                                  </a:lnTo>
                                  <a:lnTo>
                                    <a:pt x="109" y="196"/>
                                  </a:lnTo>
                                  <a:lnTo>
                                    <a:pt x="127" y="66"/>
                                  </a:lnTo>
                                  <a:lnTo>
                                    <a:pt x="455" y="66"/>
                                  </a:lnTo>
                                  <a:lnTo>
                                    <a:pt x="457" y="32"/>
                                  </a:lnTo>
                                  <a:close/>
                                  <a:moveTo>
                                    <a:pt x="455" y="66"/>
                                  </a:moveTo>
                                  <a:lnTo>
                                    <a:pt x="411" y="66"/>
                                  </a:lnTo>
                                  <a:lnTo>
                                    <a:pt x="410" y="103"/>
                                  </a:lnTo>
                                  <a:lnTo>
                                    <a:pt x="408" y="136"/>
                                  </a:lnTo>
                                  <a:lnTo>
                                    <a:pt x="407" y="165"/>
                                  </a:lnTo>
                                  <a:lnTo>
                                    <a:pt x="406" y="196"/>
                                  </a:lnTo>
                                  <a:lnTo>
                                    <a:pt x="449" y="196"/>
                                  </a:lnTo>
                                  <a:lnTo>
                                    <a:pt x="454" y="97"/>
                                  </a:lnTo>
                                  <a:lnTo>
                                    <a:pt x="455" y="66"/>
                                  </a:lnTo>
                                  <a:close/>
                                  <a:moveTo>
                                    <a:pt x="235" y="78"/>
                                  </a:moveTo>
                                  <a:lnTo>
                                    <a:pt x="204" y="103"/>
                                  </a:lnTo>
                                  <a:lnTo>
                                    <a:pt x="226" y="124"/>
                                  </a:lnTo>
                                  <a:lnTo>
                                    <a:pt x="246" y="145"/>
                                  </a:lnTo>
                                  <a:lnTo>
                                    <a:pt x="265" y="165"/>
                                  </a:lnTo>
                                  <a:lnTo>
                                    <a:pt x="282" y="184"/>
                                  </a:lnTo>
                                  <a:lnTo>
                                    <a:pt x="317" y="157"/>
                                  </a:lnTo>
                                  <a:lnTo>
                                    <a:pt x="298" y="136"/>
                                  </a:lnTo>
                                  <a:lnTo>
                                    <a:pt x="277" y="116"/>
                                  </a:lnTo>
                                  <a:lnTo>
                                    <a:pt x="256" y="97"/>
                                  </a:lnTo>
                                  <a:lnTo>
                                    <a:pt x="235" y="78"/>
                                  </a:lnTo>
                                  <a:close/>
                                  <a:moveTo>
                                    <a:pt x="711" y="445"/>
                                  </a:moveTo>
                                  <a:lnTo>
                                    <a:pt x="713" y="456"/>
                                  </a:lnTo>
                                  <a:lnTo>
                                    <a:pt x="715" y="467"/>
                                  </a:lnTo>
                                  <a:lnTo>
                                    <a:pt x="717" y="477"/>
                                  </a:lnTo>
                                  <a:lnTo>
                                    <a:pt x="719" y="487"/>
                                  </a:lnTo>
                                  <a:lnTo>
                                    <a:pt x="796" y="487"/>
                                  </a:lnTo>
                                  <a:lnTo>
                                    <a:pt x="826" y="483"/>
                                  </a:lnTo>
                                  <a:lnTo>
                                    <a:pt x="847" y="471"/>
                                  </a:lnTo>
                                  <a:lnTo>
                                    <a:pt x="860" y="451"/>
                                  </a:lnTo>
                                  <a:lnTo>
                                    <a:pt x="860" y="448"/>
                                  </a:lnTo>
                                  <a:lnTo>
                                    <a:pt x="784" y="448"/>
                                  </a:lnTo>
                                  <a:lnTo>
                                    <a:pt x="769" y="448"/>
                                  </a:lnTo>
                                  <a:lnTo>
                                    <a:pt x="751" y="447"/>
                                  </a:lnTo>
                                  <a:lnTo>
                                    <a:pt x="732" y="446"/>
                                  </a:lnTo>
                                  <a:lnTo>
                                    <a:pt x="711" y="445"/>
                                  </a:lnTo>
                                  <a:close/>
                                  <a:moveTo>
                                    <a:pt x="702" y="347"/>
                                  </a:moveTo>
                                  <a:lnTo>
                                    <a:pt x="673" y="372"/>
                                  </a:lnTo>
                                  <a:lnTo>
                                    <a:pt x="643" y="396"/>
                                  </a:lnTo>
                                  <a:lnTo>
                                    <a:pt x="613" y="417"/>
                                  </a:lnTo>
                                  <a:lnTo>
                                    <a:pt x="583" y="436"/>
                                  </a:lnTo>
                                  <a:lnTo>
                                    <a:pt x="590" y="444"/>
                                  </a:lnTo>
                                  <a:lnTo>
                                    <a:pt x="598" y="452"/>
                                  </a:lnTo>
                                  <a:lnTo>
                                    <a:pt x="605" y="460"/>
                                  </a:lnTo>
                                  <a:lnTo>
                                    <a:pt x="612" y="468"/>
                                  </a:lnTo>
                                  <a:lnTo>
                                    <a:pt x="643" y="446"/>
                                  </a:lnTo>
                                  <a:lnTo>
                                    <a:pt x="674" y="422"/>
                                  </a:lnTo>
                                  <a:lnTo>
                                    <a:pt x="704" y="397"/>
                                  </a:lnTo>
                                  <a:lnTo>
                                    <a:pt x="735" y="372"/>
                                  </a:lnTo>
                                  <a:lnTo>
                                    <a:pt x="702" y="347"/>
                                  </a:lnTo>
                                  <a:close/>
                                  <a:moveTo>
                                    <a:pt x="948" y="348"/>
                                  </a:moveTo>
                                  <a:lnTo>
                                    <a:pt x="921" y="377"/>
                                  </a:lnTo>
                                  <a:lnTo>
                                    <a:pt x="954" y="400"/>
                                  </a:lnTo>
                                  <a:lnTo>
                                    <a:pt x="987" y="422"/>
                                  </a:lnTo>
                                  <a:lnTo>
                                    <a:pt x="1019" y="445"/>
                                  </a:lnTo>
                                  <a:lnTo>
                                    <a:pt x="1049" y="468"/>
                                  </a:lnTo>
                                  <a:lnTo>
                                    <a:pt x="1079" y="435"/>
                                  </a:lnTo>
                                  <a:lnTo>
                                    <a:pt x="1049" y="413"/>
                                  </a:lnTo>
                                  <a:lnTo>
                                    <a:pt x="1016" y="392"/>
                                  </a:lnTo>
                                  <a:lnTo>
                                    <a:pt x="983" y="370"/>
                                  </a:lnTo>
                                  <a:lnTo>
                                    <a:pt x="948" y="348"/>
                                  </a:lnTo>
                                  <a:close/>
                                  <a:moveTo>
                                    <a:pt x="864" y="324"/>
                                  </a:moveTo>
                                  <a:lnTo>
                                    <a:pt x="822" y="324"/>
                                  </a:lnTo>
                                  <a:lnTo>
                                    <a:pt x="822" y="410"/>
                                  </a:lnTo>
                                  <a:lnTo>
                                    <a:pt x="819" y="427"/>
                                  </a:lnTo>
                                  <a:lnTo>
                                    <a:pt x="812" y="439"/>
                                  </a:lnTo>
                                  <a:lnTo>
                                    <a:pt x="800" y="446"/>
                                  </a:lnTo>
                                  <a:lnTo>
                                    <a:pt x="784" y="448"/>
                                  </a:lnTo>
                                  <a:lnTo>
                                    <a:pt x="860" y="448"/>
                                  </a:lnTo>
                                  <a:lnTo>
                                    <a:pt x="864" y="423"/>
                                  </a:lnTo>
                                  <a:lnTo>
                                    <a:pt x="864" y="324"/>
                                  </a:lnTo>
                                  <a:close/>
                                  <a:moveTo>
                                    <a:pt x="1068" y="289"/>
                                  </a:moveTo>
                                  <a:lnTo>
                                    <a:pt x="600" y="289"/>
                                  </a:lnTo>
                                  <a:lnTo>
                                    <a:pt x="600" y="324"/>
                                  </a:lnTo>
                                  <a:lnTo>
                                    <a:pt x="1068" y="324"/>
                                  </a:lnTo>
                                  <a:lnTo>
                                    <a:pt x="1068" y="289"/>
                                  </a:lnTo>
                                  <a:close/>
                                  <a:moveTo>
                                    <a:pt x="864" y="226"/>
                                  </a:moveTo>
                                  <a:lnTo>
                                    <a:pt x="822" y="226"/>
                                  </a:lnTo>
                                  <a:lnTo>
                                    <a:pt x="822" y="289"/>
                                  </a:lnTo>
                                  <a:lnTo>
                                    <a:pt x="864" y="289"/>
                                  </a:lnTo>
                                  <a:lnTo>
                                    <a:pt x="864" y="226"/>
                                  </a:lnTo>
                                  <a:close/>
                                  <a:moveTo>
                                    <a:pt x="1094" y="190"/>
                                  </a:moveTo>
                                  <a:lnTo>
                                    <a:pt x="576" y="190"/>
                                  </a:lnTo>
                                  <a:lnTo>
                                    <a:pt x="576" y="226"/>
                                  </a:lnTo>
                                  <a:lnTo>
                                    <a:pt x="1094" y="226"/>
                                  </a:lnTo>
                                  <a:lnTo>
                                    <a:pt x="1094" y="190"/>
                                  </a:lnTo>
                                  <a:close/>
                                  <a:moveTo>
                                    <a:pt x="722" y="105"/>
                                  </a:moveTo>
                                  <a:lnTo>
                                    <a:pt x="687" y="124"/>
                                  </a:lnTo>
                                  <a:lnTo>
                                    <a:pt x="699" y="140"/>
                                  </a:lnTo>
                                  <a:lnTo>
                                    <a:pt x="710" y="156"/>
                                  </a:lnTo>
                                  <a:lnTo>
                                    <a:pt x="721" y="173"/>
                                  </a:lnTo>
                                  <a:lnTo>
                                    <a:pt x="731" y="190"/>
                                  </a:lnTo>
                                  <a:lnTo>
                                    <a:pt x="744" y="190"/>
                                  </a:lnTo>
                                  <a:lnTo>
                                    <a:pt x="772" y="176"/>
                                  </a:lnTo>
                                  <a:lnTo>
                                    <a:pt x="760" y="157"/>
                                  </a:lnTo>
                                  <a:lnTo>
                                    <a:pt x="748" y="139"/>
                                  </a:lnTo>
                                  <a:lnTo>
                                    <a:pt x="735" y="122"/>
                                  </a:lnTo>
                                  <a:lnTo>
                                    <a:pt x="722" y="105"/>
                                  </a:lnTo>
                                  <a:close/>
                                  <a:moveTo>
                                    <a:pt x="942" y="102"/>
                                  </a:moveTo>
                                  <a:lnTo>
                                    <a:pt x="929" y="124"/>
                                  </a:lnTo>
                                  <a:lnTo>
                                    <a:pt x="915" y="146"/>
                                  </a:lnTo>
                                  <a:lnTo>
                                    <a:pt x="901" y="168"/>
                                  </a:lnTo>
                                  <a:lnTo>
                                    <a:pt x="885" y="190"/>
                                  </a:lnTo>
                                  <a:lnTo>
                                    <a:pt x="932" y="190"/>
                                  </a:lnTo>
                                  <a:lnTo>
                                    <a:pt x="945" y="173"/>
                                  </a:lnTo>
                                  <a:lnTo>
                                    <a:pt x="958" y="156"/>
                                  </a:lnTo>
                                  <a:lnTo>
                                    <a:pt x="970" y="139"/>
                                  </a:lnTo>
                                  <a:lnTo>
                                    <a:pt x="983" y="121"/>
                                  </a:lnTo>
                                  <a:lnTo>
                                    <a:pt x="942" y="102"/>
                                  </a:lnTo>
                                  <a:close/>
                                  <a:moveTo>
                                    <a:pt x="1068" y="59"/>
                                  </a:moveTo>
                                  <a:lnTo>
                                    <a:pt x="602" y="59"/>
                                  </a:lnTo>
                                  <a:lnTo>
                                    <a:pt x="602" y="94"/>
                                  </a:lnTo>
                                  <a:lnTo>
                                    <a:pt x="1068" y="94"/>
                                  </a:lnTo>
                                  <a:lnTo>
                                    <a:pt x="1068" y="59"/>
                                  </a:lnTo>
                                  <a:close/>
                                  <a:moveTo>
                                    <a:pt x="838" y="0"/>
                                  </a:moveTo>
                                  <a:lnTo>
                                    <a:pt x="798" y="17"/>
                                  </a:lnTo>
                                  <a:lnTo>
                                    <a:pt x="805" y="27"/>
                                  </a:lnTo>
                                  <a:lnTo>
                                    <a:pt x="811" y="38"/>
                                  </a:lnTo>
                                  <a:lnTo>
                                    <a:pt x="818" y="48"/>
                                  </a:lnTo>
                                  <a:lnTo>
                                    <a:pt x="824" y="59"/>
                                  </a:lnTo>
                                  <a:lnTo>
                                    <a:pt x="873" y="59"/>
                                  </a:lnTo>
                                  <a:lnTo>
                                    <a:pt x="865" y="44"/>
                                  </a:lnTo>
                                  <a:lnTo>
                                    <a:pt x="857" y="29"/>
                                  </a:lnTo>
                                  <a:lnTo>
                                    <a:pt x="848" y="15"/>
                                  </a:lnTo>
                                  <a:lnTo>
                                    <a:pt x="838" y="0"/>
                                  </a:lnTo>
                                  <a:close/>
                                  <a:moveTo>
                                    <a:pt x="1356" y="229"/>
                                  </a:moveTo>
                                  <a:lnTo>
                                    <a:pt x="1312" y="229"/>
                                  </a:lnTo>
                                  <a:lnTo>
                                    <a:pt x="1312" y="491"/>
                                  </a:lnTo>
                                  <a:lnTo>
                                    <a:pt x="1356" y="491"/>
                                  </a:lnTo>
                                  <a:lnTo>
                                    <a:pt x="1356" y="229"/>
                                  </a:lnTo>
                                  <a:close/>
                                  <a:moveTo>
                                    <a:pt x="1420" y="378"/>
                                  </a:moveTo>
                                  <a:lnTo>
                                    <a:pt x="1423" y="388"/>
                                  </a:lnTo>
                                  <a:lnTo>
                                    <a:pt x="1425" y="399"/>
                                  </a:lnTo>
                                  <a:lnTo>
                                    <a:pt x="1427" y="410"/>
                                  </a:lnTo>
                                  <a:lnTo>
                                    <a:pt x="1429" y="421"/>
                                  </a:lnTo>
                                  <a:lnTo>
                                    <a:pt x="1446" y="423"/>
                                  </a:lnTo>
                                  <a:lnTo>
                                    <a:pt x="1466" y="423"/>
                                  </a:lnTo>
                                  <a:lnTo>
                                    <a:pt x="1487" y="424"/>
                                  </a:lnTo>
                                  <a:lnTo>
                                    <a:pt x="1512" y="424"/>
                                  </a:lnTo>
                                  <a:lnTo>
                                    <a:pt x="1549" y="420"/>
                                  </a:lnTo>
                                  <a:lnTo>
                                    <a:pt x="1577" y="406"/>
                                  </a:lnTo>
                                  <a:lnTo>
                                    <a:pt x="1593" y="385"/>
                                  </a:lnTo>
                                  <a:lnTo>
                                    <a:pt x="1506" y="385"/>
                                  </a:lnTo>
                                  <a:lnTo>
                                    <a:pt x="1486" y="385"/>
                                  </a:lnTo>
                                  <a:lnTo>
                                    <a:pt x="1465" y="383"/>
                                  </a:lnTo>
                                  <a:lnTo>
                                    <a:pt x="1443" y="381"/>
                                  </a:lnTo>
                                  <a:lnTo>
                                    <a:pt x="1420" y="378"/>
                                  </a:lnTo>
                                  <a:close/>
                                  <a:moveTo>
                                    <a:pt x="1613" y="193"/>
                                  </a:moveTo>
                                  <a:lnTo>
                                    <a:pt x="1176" y="193"/>
                                  </a:lnTo>
                                  <a:lnTo>
                                    <a:pt x="1176" y="229"/>
                                  </a:lnTo>
                                  <a:lnTo>
                                    <a:pt x="1569" y="229"/>
                                  </a:lnTo>
                                  <a:lnTo>
                                    <a:pt x="1567" y="263"/>
                                  </a:lnTo>
                                  <a:lnTo>
                                    <a:pt x="1565" y="293"/>
                                  </a:lnTo>
                                  <a:lnTo>
                                    <a:pt x="1563" y="318"/>
                                  </a:lnTo>
                                  <a:lnTo>
                                    <a:pt x="1561" y="339"/>
                                  </a:lnTo>
                                  <a:lnTo>
                                    <a:pt x="1556" y="359"/>
                                  </a:lnTo>
                                  <a:lnTo>
                                    <a:pt x="1546" y="374"/>
                                  </a:lnTo>
                                  <a:lnTo>
                                    <a:pt x="1529" y="382"/>
                                  </a:lnTo>
                                  <a:lnTo>
                                    <a:pt x="1506" y="385"/>
                                  </a:lnTo>
                                  <a:lnTo>
                                    <a:pt x="1593" y="385"/>
                                  </a:lnTo>
                                  <a:lnTo>
                                    <a:pt x="1595" y="383"/>
                                  </a:lnTo>
                                  <a:lnTo>
                                    <a:pt x="1603" y="352"/>
                                  </a:lnTo>
                                  <a:lnTo>
                                    <a:pt x="1605" y="321"/>
                                  </a:lnTo>
                                  <a:lnTo>
                                    <a:pt x="1608" y="284"/>
                                  </a:lnTo>
                                  <a:lnTo>
                                    <a:pt x="1611" y="241"/>
                                  </a:lnTo>
                                  <a:lnTo>
                                    <a:pt x="1613" y="193"/>
                                  </a:lnTo>
                                  <a:close/>
                                  <a:moveTo>
                                    <a:pt x="1523" y="106"/>
                                  </a:moveTo>
                                  <a:lnTo>
                                    <a:pt x="1480" y="106"/>
                                  </a:lnTo>
                                  <a:lnTo>
                                    <a:pt x="1480" y="161"/>
                                  </a:lnTo>
                                  <a:lnTo>
                                    <a:pt x="1523" y="161"/>
                                  </a:lnTo>
                                  <a:lnTo>
                                    <a:pt x="1523" y="106"/>
                                  </a:lnTo>
                                  <a:close/>
                                  <a:moveTo>
                                    <a:pt x="1338" y="106"/>
                                  </a:moveTo>
                                  <a:lnTo>
                                    <a:pt x="1296" y="106"/>
                                  </a:lnTo>
                                  <a:lnTo>
                                    <a:pt x="1296" y="161"/>
                                  </a:lnTo>
                                  <a:lnTo>
                                    <a:pt x="1338" y="161"/>
                                  </a:lnTo>
                                  <a:lnTo>
                                    <a:pt x="1338" y="106"/>
                                  </a:lnTo>
                                  <a:close/>
                                  <a:moveTo>
                                    <a:pt x="1669" y="70"/>
                                  </a:moveTo>
                                  <a:lnTo>
                                    <a:pt x="1149" y="70"/>
                                  </a:lnTo>
                                  <a:lnTo>
                                    <a:pt x="1149" y="106"/>
                                  </a:lnTo>
                                  <a:lnTo>
                                    <a:pt x="1669" y="106"/>
                                  </a:lnTo>
                                  <a:lnTo>
                                    <a:pt x="1669" y="70"/>
                                  </a:lnTo>
                                  <a:close/>
                                  <a:moveTo>
                                    <a:pt x="1338" y="5"/>
                                  </a:moveTo>
                                  <a:lnTo>
                                    <a:pt x="1296" y="5"/>
                                  </a:lnTo>
                                  <a:lnTo>
                                    <a:pt x="1296" y="70"/>
                                  </a:lnTo>
                                  <a:lnTo>
                                    <a:pt x="1338" y="70"/>
                                  </a:lnTo>
                                  <a:lnTo>
                                    <a:pt x="1338" y="5"/>
                                  </a:lnTo>
                                  <a:close/>
                                  <a:moveTo>
                                    <a:pt x="1523" y="5"/>
                                  </a:moveTo>
                                  <a:lnTo>
                                    <a:pt x="1480" y="5"/>
                                  </a:lnTo>
                                  <a:lnTo>
                                    <a:pt x="1480" y="70"/>
                                  </a:lnTo>
                                  <a:lnTo>
                                    <a:pt x="1523" y="70"/>
                                  </a:lnTo>
                                  <a:lnTo>
                                    <a:pt x="1523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85" name="任意多边形 885"/>
                          <wps:cNvSpPr/>
                          <wps:spPr>
                            <a:xfrm>
                              <a:off x="7532" y="8572"/>
                              <a:ext cx="206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2" h="664">
                                  <a:moveTo>
                                    <a:pt x="396" y="583"/>
                                  </a:moveTo>
                                  <a:lnTo>
                                    <a:pt x="4" y="583"/>
                                  </a:lnTo>
                                  <a:lnTo>
                                    <a:pt x="4" y="653"/>
                                  </a:lnTo>
                                  <a:lnTo>
                                    <a:pt x="396" y="653"/>
                                  </a:lnTo>
                                  <a:lnTo>
                                    <a:pt x="396" y="583"/>
                                  </a:lnTo>
                                  <a:close/>
                                  <a:moveTo>
                                    <a:pt x="243" y="98"/>
                                  </a:moveTo>
                                  <a:lnTo>
                                    <a:pt x="157" y="98"/>
                                  </a:lnTo>
                                  <a:lnTo>
                                    <a:pt x="157" y="583"/>
                                  </a:lnTo>
                                  <a:lnTo>
                                    <a:pt x="243" y="583"/>
                                  </a:lnTo>
                                  <a:lnTo>
                                    <a:pt x="243" y="98"/>
                                  </a:lnTo>
                                  <a:close/>
                                  <a:moveTo>
                                    <a:pt x="243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157" y="98"/>
                                  </a:lnTo>
                                  <a:lnTo>
                                    <a:pt x="243" y="98"/>
                                  </a:lnTo>
                                  <a:lnTo>
                                    <a:pt x="243" y="0"/>
                                  </a:lnTo>
                                  <a:close/>
                                  <a:moveTo>
                                    <a:pt x="583" y="555"/>
                                  </a:moveTo>
                                  <a:lnTo>
                                    <a:pt x="583" y="637"/>
                                  </a:lnTo>
                                  <a:lnTo>
                                    <a:pt x="610" y="649"/>
                                  </a:lnTo>
                                  <a:lnTo>
                                    <a:pt x="643" y="657"/>
                                  </a:lnTo>
                                  <a:lnTo>
                                    <a:pt x="682" y="662"/>
                                  </a:lnTo>
                                  <a:lnTo>
                                    <a:pt x="727" y="664"/>
                                  </a:lnTo>
                                  <a:lnTo>
                                    <a:pt x="781" y="660"/>
                                  </a:lnTo>
                                  <a:lnTo>
                                    <a:pt x="829" y="649"/>
                                  </a:lnTo>
                                  <a:lnTo>
                                    <a:pt x="871" y="631"/>
                                  </a:lnTo>
                                  <a:lnTo>
                                    <a:pt x="906" y="606"/>
                                  </a:lnTo>
                                  <a:lnTo>
                                    <a:pt x="915" y="597"/>
                                  </a:lnTo>
                                  <a:lnTo>
                                    <a:pt x="726" y="597"/>
                                  </a:lnTo>
                                  <a:lnTo>
                                    <a:pt x="689" y="594"/>
                                  </a:lnTo>
                                  <a:lnTo>
                                    <a:pt x="653" y="586"/>
                                  </a:lnTo>
                                  <a:lnTo>
                                    <a:pt x="617" y="573"/>
                                  </a:lnTo>
                                  <a:lnTo>
                                    <a:pt x="583" y="555"/>
                                  </a:lnTo>
                                  <a:close/>
                                  <a:moveTo>
                                    <a:pt x="927" y="333"/>
                                  </a:moveTo>
                                  <a:lnTo>
                                    <a:pt x="712" y="333"/>
                                  </a:lnTo>
                                  <a:lnTo>
                                    <a:pt x="751" y="335"/>
                                  </a:lnTo>
                                  <a:lnTo>
                                    <a:pt x="785" y="341"/>
                                  </a:lnTo>
                                  <a:lnTo>
                                    <a:pt x="815" y="352"/>
                                  </a:lnTo>
                                  <a:lnTo>
                                    <a:pt x="839" y="367"/>
                                  </a:lnTo>
                                  <a:lnTo>
                                    <a:pt x="858" y="385"/>
                                  </a:lnTo>
                                  <a:lnTo>
                                    <a:pt x="872" y="407"/>
                                  </a:lnTo>
                                  <a:lnTo>
                                    <a:pt x="880" y="433"/>
                                  </a:lnTo>
                                  <a:lnTo>
                                    <a:pt x="883" y="462"/>
                                  </a:lnTo>
                                  <a:lnTo>
                                    <a:pt x="881" y="491"/>
                                  </a:lnTo>
                                  <a:lnTo>
                                    <a:pt x="872" y="517"/>
                                  </a:lnTo>
                                  <a:lnTo>
                                    <a:pt x="859" y="540"/>
                                  </a:lnTo>
                                  <a:lnTo>
                                    <a:pt x="840" y="560"/>
                                  </a:lnTo>
                                  <a:lnTo>
                                    <a:pt x="817" y="576"/>
                                  </a:lnTo>
                                  <a:lnTo>
                                    <a:pt x="790" y="588"/>
                                  </a:lnTo>
                                  <a:lnTo>
                                    <a:pt x="760" y="595"/>
                                  </a:lnTo>
                                  <a:lnTo>
                                    <a:pt x="726" y="597"/>
                                  </a:lnTo>
                                  <a:lnTo>
                                    <a:pt x="915" y="597"/>
                                  </a:lnTo>
                                  <a:lnTo>
                                    <a:pt x="935" y="575"/>
                                  </a:lnTo>
                                  <a:lnTo>
                                    <a:pt x="955" y="540"/>
                                  </a:lnTo>
                                  <a:lnTo>
                                    <a:pt x="967" y="500"/>
                                  </a:lnTo>
                                  <a:lnTo>
                                    <a:pt x="971" y="456"/>
                                  </a:lnTo>
                                  <a:lnTo>
                                    <a:pt x="967" y="414"/>
                                  </a:lnTo>
                                  <a:lnTo>
                                    <a:pt x="956" y="376"/>
                                  </a:lnTo>
                                  <a:lnTo>
                                    <a:pt x="937" y="343"/>
                                  </a:lnTo>
                                  <a:lnTo>
                                    <a:pt x="927" y="333"/>
                                  </a:lnTo>
                                  <a:close/>
                                  <a:moveTo>
                                    <a:pt x="940" y="14"/>
                                  </a:moveTo>
                                  <a:lnTo>
                                    <a:pt x="604" y="14"/>
                                  </a:lnTo>
                                  <a:lnTo>
                                    <a:pt x="604" y="339"/>
                                  </a:lnTo>
                                  <a:lnTo>
                                    <a:pt x="636" y="336"/>
                                  </a:lnTo>
                                  <a:lnTo>
                                    <a:pt x="665" y="334"/>
                                  </a:lnTo>
                                  <a:lnTo>
                                    <a:pt x="690" y="333"/>
                                  </a:lnTo>
                                  <a:lnTo>
                                    <a:pt x="712" y="333"/>
                                  </a:lnTo>
                                  <a:lnTo>
                                    <a:pt x="927" y="333"/>
                                  </a:lnTo>
                                  <a:lnTo>
                                    <a:pt x="911" y="315"/>
                                  </a:lnTo>
                                  <a:lnTo>
                                    <a:pt x="877" y="293"/>
                                  </a:lnTo>
                                  <a:lnTo>
                                    <a:pt x="838" y="277"/>
                                  </a:lnTo>
                                  <a:lnTo>
                                    <a:pt x="793" y="267"/>
                                  </a:lnTo>
                                  <a:lnTo>
                                    <a:pt x="776" y="266"/>
                                  </a:lnTo>
                                  <a:lnTo>
                                    <a:pt x="684" y="266"/>
                                  </a:lnTo>
                                  <a:lnTo>
                                    <a:pt x="684" y="85"/>
                                  </a:lnTo>
                                  <a:lnTo>
                                    <a:pt x="940" y="85"/>
                                  </a:lnTo>
                                  <a:lnTo>
                                    <a:pt x="940" y="14"/>
                                  </a:lnTo>
                                  <a:close/>
                                  <a:moveTo>
                                    <a:pt x="742" y="264"/>
                                  </a:moveTo>
                                  <a:lnTo>
                                    <a:pt x="731" y="264"/>
                                  </a:lnTo>
                                  <a:lnTo>
                                    <a:pt x="718" y="264"/>
                                  </a:lnTo>
                                  <a:lnTo>
                                    <a:pt x="684" y="266"/>
                                  </a:lnTo>
                                  <a:lnTo>
                                    <a:pt x="776" y="266"/>
                                  </a:lnTo>
                                  <a:lnTo>
                                    <a:pt x="742" y="2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86" name="任意多边形 886"/>
                          <wps:cNvSpPr/>
                          <wps:spPr>
                            <a:xfrm>
                              <a:off x="7519" y="8741"/>
                              <a:ext cx="232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6" h="484">
                                  <a:moveTo>
                                    <a:pt x="282" y="222"/>
                                  </a:moveTo>
                                  <a:lnTo>
                                    <a:pt x="233" y="222"/>
                                  </a:lnTo>
                                  <a:lnTo>
                                    <a:pt x="233" y="484"/>
                                  </a:lnTo>
                                  <a:lnTo>
                                    <a:pt x="282" y="484"/>
                                  </a:lnTo>
                                  <a:lnTo>
                                    <a:pt x="282" y="222"/>
                                  </a:lnTo>
                                  <a:close/>
                                  <a:moveTo>
                                    <a:pt x="516" y="182"/>
                                  </a:moveTo>
                                  <a:lnTo>
                                    <a:pt x="0" y="182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516" y="222"/>
                                  </a:lnTo>
                                  <a:lnTo>
                                    <a:pt x="516" y="182"/>
                                  </a:lnTo>
                                  <a:close/>
                                  <a:moveTo>
                                    <a:pt x="282" y="0"/>
                                  </a:moveTo>
                                  <a:lnTo>
                                    <a:pt x="233" y="0"/>
                                  </a:lnTo>
                                  <a:lnTo>
                                    <a:pt x="233" y="182"/>
                                  </a:lnTo>
                                  <a:lnTo>
                                    <a:pt x="282" y="182"/>
                                  </a:lnTo>
                                  <a:lnTo>
                                    <a:pt x="282" y="0"/>
                                  </a:lnTo>
                                  <a:close/>
                                  <a:moveTo>
                                    <a:pt x="1095" y="421"/>
                                  </a:moveTo>
                                  <a:lnTo>
                                    <a:pt x="571" y="421"/>
                                  </a:lnTo>
                                  <a:lnTo>
                                    <a:pt x="571" y="458"/>
                                  </a:lnTo>
                                  <a:lnTo>
                                    <a:pt x="1095" y="458"/>
                                  </a:lnTo>
                                  <a:lnTo>
                                    <a:pt x="1095" y="421"/>
                                  </a:lnTo>
                                  <a:close/>
                                  <a:moveTo>
                                    <a:pt x="771" y="227"/>
                                  </a:moveTo>
                                  <a:lnTo>
                                    <a:pt x="726" y="227"/>
                                  </a:lnTo>
                                  <a:lnTo>
                                    <a:pt x="695" y="421"/>
                                  </a:lnTo>
                                  <a:lnTo>
                                    <a:pt x="739" y="421"/>
                                  </a:lnTo>
                                  <a:lnTo>
                                    <a:pt x="771" y="227"/>
                                  </a:lnTo>
                                  <a:close/>
                                  <a:moveTo>
                                    <a:pt x="1010" y="189"/>
                                  </a:moveTo>
                                  <a:lnTo>
                                    <a:pt x="605" y="189"/>
                                  </a:lnTo>
                                  <a:lnTo>
                                    <a:pt x="605" y="227"/>
                                  </a:lnTo>
                                  <a:lnTo>
                                    <a:pt x="965" y="227"/>
                                  </a:lnTo>
                                  <a:lnTo>
                                    <a:pt x="965" y="421"/>
                                  </a:lnTo>
                                  <a:lnTo>
                                    <a:pt x="1010" y="421"/>
                                  </a:lnTo>
                                  <a:lnTo>
                                    <a:pt x="1010" y="189"/>
                                  </a:lnTo>
                                  <a:close/>
                                  <a:moveTo>
                                    <a:pt x="796" y="69"/>
                                  </a:moveTo>
                                  <a:lnTo>
                                    <a:pt x="751" y="69"/>
                                  </a:lnTo>
                                  <a:lnTo>
                                    <a:pt x="732" y="189"/>
                                  </a:lnTo>
                                  <a:lnTo>
                                    <a:pt x="776" y="189"/>
                                  </a:lnTo>
                                  <a:lnTo>
                                    <a:pt x="796" y="69"/>
                                  </a:lnTo>
                                  <a:close/>
                                  <a:moveTo>
                                    <a:pt x="1070" y="31"/>
                                  </a:moveTo>
                                  <a:lnTo>
                                    <a:pt x="590" y="31"/>
                                  </a:lnTo>
                                  <a:lnTo>
                                    <a:pt x="590" y="69"/>
                                  </a:lnTo>
                                  <a:lnTo>
                                    <a:pt x="1070" y="69"/>
                                  </a:lnTo>
                                  <a:lnTo>
                                    <a:pt x="1070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87" name="任意多边形 887"/>
                          <wps:cNvSpPr/>
                          <wps:spPr>
                            <a:xfrm>
                              <a:off x="7529" y="8942"/>
                              <a:ext cx="213" cy="13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6" h="650">
                                  <a:moveTo>
                                    <a:pt x="389" y="67"/>
                                  </a:moveTo>
                                  <a:lnTo>
                                    <a:pt x="210" y="67"/>
                                  </a:lnTo>
                                  <a:lnTo>
                                    <a:pt x="239" y="69"/>
                                  </a:lnTo>
                                  <a:lnTo>
                                    <a:pt x="264" y="75"/>
                                  </a:lnTo>
                                  <a:lnTo>
                                    <a:pt x="286" y="84"/>
                                  </a:lnTo>
                                  <a:lnTo>
                                    <a:pt x="304" y="96"/>
                                  </a:lnTo>
                                  <a:lnTo>
                                    <a:pt x="319" y="113"/>
                                  </a:lnTo>
                                  <a:lnTo>
                                    <a:pt x="329" y="132"/>
                                  </a:lnTo>
                                  <a:lnTo>
                                    <a:pt x="335" y="154"/>
                                  </a:lnTo>
                                  <a:lnTo>
                                    <a:pt x="337" y="180"/>
                                  </a:lnTo>
                                  <a:lnTo>
                                    <a:pt x="335" y="204"/>
                                  </a:lnTo>
                                  <a:lnTo>
                                    <a:pt x="330" y="227"/>
                                  </a:lnTo>
                                  <a:lnTo>
                                    <a:pt x="321" y="250"/>
                                  </a:lnTo>
                                  <a:lnTo>
                                    <a:pt x="309" y="273"/>
                                  </a:lnTo>
                                  <a:lnTo>
                                    <a:pt x="292" y="297"/>
                                  </a:lnTo>
                                  <a:lnTo>
                                    <a:pt x="268" y="325"/>
                                  </a:lnTo>
                                  <a:lnTo>
                                    <a:pt x="237" y="358"/>
                                  </a:lnTo>
                                  <a:lnTo>
                                    <a:pt x="199" y="394"/>
                                  </a:lnTo>
                                  <a:lnTo>
                                    <a:pt x="0" y="579"/>
                                  </a:lnTo>
                                  <a:lnTo>
                                    <a:pt x="0" y="649"/>
                                  </a:lnTo>
                                  <a:lnTo>
                                    <a:pt x="416" y="649"/>
                                  </a:lnTo>
                                  <a:lnTo>
                                    <a:pt x="416" y="578"/>
                                  </a:lnTo>
                                  <a:lnTo>
                                    <a:pt x="103" y="578"/>
                                  </a:lnTo>
                                  <a:lnTo>
                                    <a:pt x="103" y="576"/>
                                  </a:lnTo>
                                  <a:lnTo>
                                    <a:pt x="259" y="434"/>
                                  </a:lnTo>
                                  <a:lnTo>
                                    <a:pt x="303" y="391"/>
                                  </a:lnTo>
                                  <a:lnTo>
                                    <a:pt x="339" y="353"/>
                                  </a:lnTo>
                                  <a:lnTo>
                                    <a:pt x="367" y="319"/>
                                  </a:lnTo>
                                  <a:lnTo>
                                    <a:pt x="388" y="288"/>
                                  </a:lnTo>
                                  <a:lnTo>
                                    <a:pt x="403" y="260"/>
                                  </a:lnTo>
                                  <a:lnTo>
                                    <a:pt x="414" y="231"/>
                                  </a:lnTo>
                                  <a:lnTo>
                                    <a:pt x="420" y="201"/>
                                  </a:lnTo>
                                  <a:lnTo>
                                    <a:pt x="423" y="172"/>
                                  </a:lnTo>
                                  <a:lnTo>
                                    <a:pt x="419" y="134"/>
                                  </a:lnTo>
                                  <a:lnTo>
                                    <a:pt x="409" y="101"/>
                                  </a:lnTo>
                                  <a:lnTo>
                                    <a:pt x="393" y="72"/>
                                  </a:lnTo>
                                  <a:lnTo>
                                    <a:pt x="389" y="67"/>
                                  </a:lnTo>
                                  <a:close/>
                                  <a:moveTo>
                                    <a:pt x="223" y="0"/>
                                  </a:moveTo>
                                  <a:lnTo>
                                    <a:pt x="171" y="3"/>
                                  </a:lnTo>
                                  <a:lnTo>
                                    <a:pt x="123" y="14"/>
                                  </a:lnTo>
                                  <a:lnTo>
                                    <a:pt x="77" y="32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40"/>
                                  </a:lnTo>
                                  <a:lnTo>
                                    <a:pt x="77" y="108"/>
                                  </a:lnTo>
                                  <a:lnTo>
                                    <a:pt x="120" y="85"/>
                                  </a:lnTo>
                                  <a:lnTo>
                                    <a:pt x="165" y="72"/>
                                  </a:lnTo>
                                  <a:lnTo>
                                    <a:pt x="210" y="67"/>
                                  </a:lnTo>
                                  <a:lnTo>
                                    <a:pt x="389" y="67"/>
                                  </a:lnTo>
                                  <a:lnTo>
                                    <a:pt x="369" y="46"/>
                                  </a:lnTo>
                                  <a:lnTo>
                                    <a:pt x="340" y="26"/>
                                  </a:lnTo>
                                  <a:lnTo>
                                    <a:pt x="306" y="11"/>
                                  </a:lnTo>
                                  <a:lnTo>
                                    <a:pt x="267" y="3"/>
                                  </a:lnTo>
                                  <a:lnTo>
                                    <a:pt x="223" y="0"/>
                                  </a:lnTo>
                                  <a:close/>
                                  <a:moveTo>
                                    <a:pt x="972" y="67"/>
                                  </a:moveTo>
                                  <a:lnTo>
                                    <a:pt x="794" y="67"/>
                                  </a:lnTo>
                                  <a:lnTo>
                                    <a:pt x="823" y="69"/>
                                  </a:lnTo>
                                  <a:lnTo>
                                    <a:pt x="848" y="75"/>
                                  </a:lnTo>
                                  <a:lnTo>
                                    <a:pt x="870" y="84"/>
                                  </a:lnTo>
                                  <a:lnTo>
                                    <a:pt x="888" y="96"/>
                                  </a:lnTo>
                                  <a:lnTo>
                                    <a:pt x="902" y="113"/>
                                  </a:lnTo>
                                  <a:lnTo>
                                    <a:pt x="913" y="132"/>
                                  </a:lnTo>
                                  <a:lnTo>
                                    <a:pt x="919" y="154"/>
                                  </a:lnTo>
                                  <a:lnTo>
                                    <a:pt x="921" y="180"/>
                                  </a:lnTo>
                                  <a:lnTo>
                                    <a:pt x="919" y="204"/>
                                  </a:lnTo>
                                  <a:lnTo>
                                    <a:pt x="914" y="227"/>
                                  </a:lnTo>
                                  <a:lnTo>
                                    <a:pt x="905" y="250"/>
                                  </a:lnTo>
                                  <a:lnTo>
                                    <a:pt x="893" y="273"/>
                                  </a:lnTo>
                                  <a:lnTo>
                                    <a:pt x="876" y="297"/>
                                  </a:lnTo>
                                  <a:lnTo>
                                    <a:pt x="852" y="325"/>
                                  </a:lnTo>
                                  <a:lnTo>
                                    <a:pt x="821" y="358"/>
                                  </a:lnTo>
                                  <a:lnTo>
                                    <a:pt x="783" y="394"/>
                                  </a:lnTo>
                                  <a:lnTo>
                                    <a:pt x="584" y="579"/>
                                  </a:lnTo>
                                  <a:lnTo>
                                    <a:pt x="584" y="649"/>
                                  </a:lnTo>
                                  <a:lnTo>
                                    <a:pt x="1000" y="649"/>
                                  </a:lnTo>
                                  <a:lnTo>
                                    <a:pt x="1000" y="578"/>
                                  </a:lnTo>
                                  <a:lnTo>
                                    <a:pt x="687" y="578"/>
                                  </a:lnTo>
                                  <a:lnTo>
                                    <a:pt x="687" y="576"/>
                                  </a:lnTo>
                                  <a:lnTo>
                                    <a:pt x="843" y="434"/>
                                  </a:lnTo>
                                  <a:lnTo>
                                    <a:pt x="887" y="391"/>
                                  </a:lnTo>
                                  <a:lnTo>
                                    <a:pt x="923" y="353"/>
                                  </a:lnTo>
                                  <a:lnTo>
                                    <a:pt x="951" y="319"/>
                                  </a:lnTo>
                                  <a:lnTo>
                                    <a:pt x="972" y="288"/>
                                  </a:lnTo>
                                  <a:lnTo>
                                    <a:pt x="987" y="260"/>
                                  </a:lnTo>
                                  <a:lnTo>
                                    <a:pt x="998" y="231"/>
                                  </a:lnTo>
                                  <a:lnTo>
                                    <a:pt x="1004" y="201"/>
                                  </a:lnTo>
                                  <a:lnTo>
                                    <a:pt x="1006" y="172"/>
                                  </a:lnTo>
                                  <a:lnTo>
                                    <a:pt x="1003" y="134"/>
                                  </a:lnTo>
                                  <a:lnTo>
                                    <a:pt x="993" y="101"/>
                                  </a:lnTo>
                                  <a:lnTo>
                                    <a:pt x="976" y="72"/>
                                  </a:lnTo>
                                  <a:lnTo>
                                    <a:pt x="972" y="67"/>
                                  </a:lnTo>
                                  <a:close/>
                                  <a:moveTo>
                                    <a:pt x="807" y="0"/>
                                  </a:moveTo>
                                  <a:lnTo>
                                    <a:pt x="755" y="3"/>
                                  </a:lnTo>
                                  <a:lnTo>
                                    <a:pt x="707" y="14"/>
                                  </a:lnTo>
                                  <a:lnTo>
                                    <a:pt x="661" y="32"/>
                                  </a:lnTo>
                                  <a:lnTo>
                                    <a:pt x="619" y="58"/>
                                  </a:lnTo>
                                  <a:lnTo>
                                    <a:pt x="619" y="140"/>
                                  </a:lnTo>
                                  <a:lnTo>
                                    <a:pt x="661" y="108"/>
                                  </a:lnTo>
                                  <a:lnTo>
                                    <a:pt x="704" y="85"/>
                                  </a:lnTo>
                                  <a:lnTo>
                                    <a:pt x="748" y="72"/>
                                  </a:lnTo>
                                  <a:lnTo>
                                    <a:pt x="794" y="67"/>
                                  </a:lnTo>
                                  <a:lnTo>
                                    <a:pt x="972" y="67"/>
                                  </a:lnTo>
                                  <a:lnTo>
                                    <a:pt x="953" y="46"/>
                                  </a:lnTo>
                                  <a:lnTo>
                                    <a:pt x="924" y="26"/>
                                  </a:lnTo>
                                  <a:lnTo>
                                    <a:pt x="890" y="11"/>
                                  </a:lnTo>
                                  <a:lnTo>
                                    <a:pt x="851" y="3"/>
                                  </a:lnTo>
                                  <a:lnTo>
                                    <a:pt x="80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88" name="任意多边形 888"/>
                          <wps:cNvSpPr/>
                          <wps:spPr>
                            <a:xfrm>
                              <a:off x="7520" y="9114"/>
                              <a:ext cx="230" cy="10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8" h="483">
                                  <a:moveTo>
                                    <a:pt x="416" y="439"/>
                                  </a:moveTo>
                                  <a:lnTo>
                                    <a:pt x="372" y="439"/>
                                  </a:lnTo>
                                  <a:lnTo>
                                    <a:pt x="372" y="480"/>
                                  </a:lnTo>
                                  <a:lnTo>
                                    <a:pt x="416" y="480"/>
                                  </a:lnTo>
                                  <a:lnTo>
                                    <a:pt x="416" y="439"/>
                                  </a:lnTo>
                                  <a:close/>
                                  <a:moveTo>
                                    <a:pt x="518" y="126"/>
                                  </a:moveTo>
                                  <a:lnTo>
                                    <a:pt x="416" y="126"/>
                                  </a:lnTo>
                                  <a:lnTo>
                                    <a:pt x="416" y="0"/>
                                  </a:lnTo>
                                  <a:lnTo>
                                    <a:pt x="372" y="0"/>
                                  </a:lnTo>
                                  <a:lnTo>
                                    <a:pt x="372" y="126"/>
                                  </a:lnTo>
                                  <a:lnTo>
                                    <a:pt x="145" y="126"/>
                                  </a:lnTo>
                                  <a:lnTo>
                                    <a:pt x="145" y="1"/>
                                  </a:lnTo>
                                  <a:lnTo>
                                    <a:pt x="102" y="1"/>
                                  </a:lnTo>
                                  <a:lnTo>
                                    <a:pt x="102" y="126"/>
                                  </a:lnTo>
                                  <a:lnTo>
                                    <a:pt x="0" y="126"/>
                                  </a:lnTo>
                                  <a:lnTo>
                                    <a:pt x="0" y="164"/>
                                  </a:lnTo>
                                  <a:lnTo>
                                    <a:pt x="372" y="164"/>
                                  </a:lnTo>
                                  <a:lnTo>
                                    <a:pt x="372" y="403"/>
                                  </a:lnTo>
                                  <a:lnTo>
                                    <a:pt x="145" y="403"/>
                                  </a:lnTo>
                                  <a:lnTo>
                                    <a:pt x="145" y="165"/>
                                  </a:lnTo>
                                  <a:lnTo>
                                    <a:pt x="102" y="165"/>
                                  </a:lnTo>
                                  <a:lnTo>
                                    <a:pt x="102" y="403"/>
                                  </a:lnTo>
                                  <a:lnTo>
                                    <a:pt x="102" y="439"/>
                                  </a:lnTo>
                                  <a:lnTo>
                                    <a:pt x="102" y="483"/>
                                  </a:lnTo>
                                  <a:lnTo>
                                    <a:pt x="145" y="483"/>
                                  </a:lnTo>
                                  <a:lnTo>
                                    <a:pt x="145" y="439"/>
                                  </a:lnTo>
                                  <a:lnTo>
                                    <a:pt x="416" y="439"/>
                                  </a:lnTo>
                                  <a:lnTo>
                                    <a:pt x="416" y="403"/>
                                  </a:lnTo>
                                  <a:lnTo>
                                    <a:pt x="416" y="403"/>
                                  </a:lnTo>
                                  <a:lnTo>
                                    <a:pt x="416" y="164"/>
                                  </a:lnTo>
                                  <a:lnTo>
                                    <a:pt x="518" y="164"/>
                                  </a:lnTo>
                                  <a:lnTo>
                                    <a:pt x="518" y="126"/>
                                  </a:lnTo>
                                  <a:close/>
                                  <a:moveTo>
                                    <a:pt x="1087" y="381"/>
                                  </a:moveTo>
                                  <a:lnTo>
                                    <a:pt x="578" y="381"/>
                                  </a:lnTo>
                                  <a:lnTo>
                                    <a:pt x="578" y="423"/>
                                  </a:lnTo>
                                  <a:lnTo>
                                    <a:pt x="1087" y="423"/>
                                  </a:lnTo>
                                  <a:lnTo>
                                    <a:pt x="1087" y="3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89" name="矩形 889"/>
                          <wps:cNvSpPr/>
                          <wps:spPr>
                            <a:xfrm>
                              <a:off x="7651" y="9126"/>
                              <a:ext cx="91" cy="9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90" name="任意多边形 890"/>
                          <wps:cNvSpPr/>
                          <wps:spPr>
                            <a:xfrm>
                              <a:off x="7527" y="9315"/>
                              <a:ext cx="216" cy="1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1" h="661">
                                  <a:moveTo>
                                    <a:pt x="388" y="68"/>
                                  </a:moveTo>
                                  <a:lnTo>
                                    <a:pt x="210" y="68"/>
                                  </a:lnTo>
                                  <a:lnTo>
                                    <a:pt x="239" y="70"/>
                                  </a:lnTo>
                                  <a:lnTo>
                                    <a:pt x="264" y="75"/>
                                  </a:lnTo>
                                  <a:lnTo>
                                    <a:pt x="286" y="84"/>
                                  </a:lnTo>
                                  <a:lnTo>
                                    <a:pt x="304" y="97"/>
                                  </a:lnTo>
                                  <a:lnTo>
                                    <a:pt x="318" y="113"/>
                                  </a:lnTo>
                                  <a:lnTo>
                                    <a:pt x="329" y="132"/>
                                  </a:lnTo>
                                  <a:lnTo>
                                    <a:pt x="335" y="155"/>
                                  </a:lnTo>
                                  <a:lnTo>
                                    <a:pt x="337" y="180"/>
                                  </a:lnTo>
                                  <a:lnTo>
                                    <a:pt x="335" y="204"/>
                                  </a:lnTo>
                                  <a:lnTo>
                                    <a:pt x="330" y="228"/>
                                  </a:lnTo>
                                  <a:lnTo>
                                    <a:pt x="321" y="250"/>
                                  </a:lnTo>
                                  <a:lnTo>
                                    <a:pt x="309" y="273"/>
                                  </a:lnTo>
                                  <a:lnTo>
                                    <a:pt x="292" y="297"/>
                                  </a:lnTo>
                                  <a:lnTo>
                                    <a:pt x="268" y="326"/>
                                  </a:lnTo>
                                  <a:lnTo>
                                    <a:pt x="237" y="358"/>
                                  </a:lnTo>
                                  <a:lnTo>
                                    <a:pt x="199" y="394"/>
                                  </a:lnTo>
                                  <a:lnTo>
                                    <a:pt x="0" y="580"/>
                                  </a:lnTo>
                                  <a:lnTo>
                                    <a:pt x="0" y="650"/>
                                  </a:lnTo>
                                  <a:lnTo>
                                    <a:pt x="416" y="650"/>
                                  </a:lnTo>
                                  <a:lnTo>
                                    <a:pt x="416" y="578"/>
                                  </a:lnTo>
                                  <a:lnTo>
                                    <a:pt x="103" y="578"/>
                                  </a:lnTo>
                                  <a:lnTo>
                                    <a:pt x="103" y="576"/>
                                  </a:lnTo>
                                  <a:lnTo>
                                    <a:pt x="259" y="434"/>
                                  </a:lnTo>
                                  <a:lnTo>
                                    <a:pt x="302" y="392"/>
                                  </a:lnTo>
                                  <a:lnTo>
                                    <a:pt x="339" y="354"/>
                                  </a:lnTo>
                                  <a:lnTo>
                                    <a:pt x="367" y="319"/>
                                  </a:lnTo>
                                  <a:lnTo>
                                    <a:pt x="388" y="289"/>
                                  </a:lnTo>
                                  <a:lnTo>
                                    <a:pt x="403" y="260"/>
                                  </a:lnTo>
                                  <a:lnTo>
                                    <a:pt x="414" y="231"/>
                                  </a:lnTo>
                                  <a:lnTo>
                                    <a:pt x="420" y="202"/>
                                  </a:lnTo>
                                  <a:lnTo>
                                    <a:pt x="422" y="172"/>
                                  </a:lnTo>
                                  <a:lnTo>
                                    <a:pt x="419" y="135"/>
                                  </a:lnTo>
                                  <a:lnTo>
                                    <a:pt x="409" y="101"/>
                                  </a:lnTo>
                                  <a:lnTo>
                                    <a:pt x="392" y="72"/>
                                  </a:lnTo>
                                  <a:lnTo>
                                    <a:pt x="388" y="68"/>
                                  </a:lnTo>
                                  <a:close/>
                                  <a:moveTo>
                                    <a:pt x="223" y="0"/>
                                  </a:moveTo>
                                  <a:lnTo>
                                    <a:pt x="171" y="4"/>
                                  </a:lnTo>
                                  <a:lnTo>
                                    <a:pt x="123" y="15"/>
                                  </a:lnTo>
                                  <a:lnTo>
                                    <a:pt x="77" y="33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40"/>
                                  </a:lnTo>
                                  <a:lnTo>
                                    <a:pt x="77" y="109"/>
                                  </a:lnTo>
                                  <a:lnTo>
                                    <a:pt x="120" y="86"/>
                                  </a:lnTo>
                                  <a:lnTo>
                                    <a:pt x="164" y="72"/>
                                  </a:lnTo>
                                  <a:lnTo>
                                    <a:pt x="210" y="68"/>
                                  </a:lnTo>
                                  <a:lnTo>
                                    <a:pt x="388" y="68"/>
                                  </a:lnTo>
                                  <a:lnTo>
                                    <a:pt x="369" y="47"/>
                                  </a:lnTo>
                                  <a:lnTo>
                                    <a:pt x="340" y="26"/>
                                  </a:lnTo>
                                  <a:lnTo>
                                    <a:pt x="306" y="12"/>
                                  </a:lnTo>
                                  <a:lnTo>
                                    <a:pt x="267" y="3"/>
                                  </a:lnTo>
                                  <a:lnTo>
                                    <a:pt x="223" y="0"/>
                                  </a:lnTo>
                                  <a:close/>
                                  <a:moveTo>
                                    <a:pt x="619" y="563"/>
                                  </a:moveTo>
                                  <a:lnTo>
                                    <a:pt x="619" y="639"/>
                                  </a:lnTo>
                                  <a:lnTo>
                                    <a:pt x="645" y="648"/>
                                  </a:lnTo>
                                  <a:lnTo>
                                    <a:pt x="675" y="655"/>
                                  </a:lnTo>
                                  <a:lnTo>
                                    <a:pt x="706" y="659"/>
                                  </a:lnTo>
                                  <a:lnTo>
                                    <a:pt x="741" y="661"/>
                                  </a:lnTo>
                                  <a:lnTo>
                                    <a:pt x="803" y="655"/>
                                  </a:lnTo>
                                  <a:lnTo>
                                    <a:pt x="858" y="637"/>
                                  </a:lnTo>
                                  <a:lnTo>
                                    <a:pt x="906" y="607"/>
                                  </a:lnTo>
                                  <a:lnTo>
                                    <a:pt x="919" y="594"/>
                                  </a:lnTo>
                                  <a:lnTo>
                                    <a:pt x="741" y="594"/>
                                  </a:lnTo>
                                  <a:lnTo>
                                    <a:pt x="709" y="592"/>
                                  </a:lnTo>
                                  <a:lnTo>
                                    <a:pt x="678" y="586"/>
                                  </a:lnTo>
                                  <a:lnTo>
                                    <a:pt x="648" y="577"/>
                                  </a:lnTo>
                                  <a:lnTo>
                                    <a:pt x="619" y="563"/>
                                  </a:lnTo>
                                  <a:close/>
                                  <a:moveTo>
                                    <a:pt x="1018" y="334"/>
                                  </a:moveTo>
                                  <a:lnTo>
                                    <a:pt x="934" y="334"/>
                                  </a:lnTo>
                                  <a:lnTo>
                                    <a:pt x="931" y="393"/>
                                  </a:lnTo>
                                  <a:lnTo>
                                    <a:pt x="921" y="444"/>
                                  </a:lnTo>
                                  <a:lnTo>
                                    <a:pt x="906" y="489"/>
                                  </a:lnTo>
                                  <a:lnTo>
                                    <a:pt x="883" y="526"/>
                                  </a:lnTo>
                                  <a:lnTo>
                                    <a:pt x="856" y="556"/>
                                  </a:lnTo>
                                  <a:lnTo>
                                    <a:pt x="823" y="577"/>
                                  </a:lnTo>
                                  <a:lnTo>
                                    <a:pt x="784" y="590"/>
                                  </a:lnTo>
                                  <a:lnTo>
                                    <a:pt x="741" y="594"/>
                                  </a:lnTo>
                                  <a:lnTo>
                                    <a:pt x="919" y="594"/>
                                  </a:lnTo>
                                  <a:lnTo>
                                    <a:pt x="946" y="565"/>
                                  </a:lnTo>
                                  <a:lnTo>
                                    <a:pt x="979" y="513"/>
                                  </a:lnTo>
                                  <a:lnTo>
                                    <a:pt x="1002" y="450"/>
                                  </a:lnTo>
                                  <a:lnTo>
                                    <a:pt x="1016" y="376"/>
                                  </a:lnTo>
                                  <a:lnTo>
                                    <a:pt x="1018" y="334"/>
                                  </a:lnTo>
                                  <a:close/>
                                  <a:moveTo>
                                    <a:pt x="804" y="0"/>
                                  </a:moveTo>
                                  <a:lnTo>
                                    <a:pt x="757" y="4"/>
                                  </a:lnTo>
                                  <a:lnTo>
                                    <a:pt x="714" y="15"/>
                                  </a:lnTo>
                                  <a:lnTo>
                                    <a:pt x="677" y="34"/>
                                  </a:lnTo>
                                  <a:lnTo>
                                    <a:pt x="643" y="61"/>
                                  </a:lnTo>
                                  <a:lnTo>
                                    <a:pt x="616" y="93"/>
                                  </a:lnTo>
                                  <a:lnTo>
                                    <a:pt x="597" y="129"/>
                                  </a:lnTo>
                                  <a:lnTo>
                                    <a:pt x="585" y="170"/>
                                  </a:lnTo>
                                  <a:lnTo>
                                    <a:pt x="582" y="215"/>
                                  </a:lnTo>
                                  <a:lnTo>
                                    <a:pt x="585" y="257"/>
                                  </a:lnTo>
                                  <a:lnTo>
                                    <a:pt x="596" y="295"/>
                                  </a:lnTo>
                                  <a:lnTo>
                                    <a:pt x="613" y="329"/>
                                  </a:lnTo>
                                  <a:lnTo>
                                    <a:pt x="638" y="359"/>
                                  </a:lnTo>
                                  <a:lnTo>
                                    <a:pt x="668" y="383"/>
                                  </a:lnTo>
                                  <a:lnTo>
                                    <a:pt x="702" y="400"/>
                                  </a:lnTo>
                                  <a:lnTo>
                                    <a:pt x="740" y="410"/>
                                  </a:lnTo>
                                  <a:lnTo>
                                    <a:pt x="781" y="414"/>
                                  </a:lnTo>
                                  <a:lnTo>
                                    <a:pt x="830" y="409"/>
                                  </a:lnTo>
                                  <a:lnTo>
                                    <a:pt x="872" y="394"/>
                                  </a:lnTo>
                                  <a:lnTo>
                                    <a:pt x="906" y="369"/>
                                  </a:lnTo>
                                  <a:lnTo>
                                    <a:pt x="924" y="345"/>
                                  </a:lnTo>
                                  <a:lnTo>
                                    <a:pt x="802" y="345"/>
                                  </a:lnTo>
                                  <a:lnTo>
                                    <a:pt x="773" y="342"/>
                                  </a:lnTo>
                                  <a:lnTo>
                                    <a:pt x="746" y="335"/>
                                  </a:lnTo>
                                  <a:lnTo>
                                    <a:pt x="724" y="323"/>
                                  </a:lnTo>
                                  <a:lnTo>
                                    <a:pt x="704" y="307"/>
                                  </a:lnTo>
                                  <a:lnTo>
                                    <a:pt x="689" y="286"/>
                                  </a:lnTo>
                                  <a:lnTo>
                                    <a:pt x="678" y="262"/>
                                  </a:lnTo>
                                  <a:lnTo>
                                    <a:pt x="671" y="235"/>
                                  </a:lnTo>
                                  <a:lnTo>
                                    <a:pt x="669" y="205"/>
                                  </a:lnTo>
                                  <a:lnTo>
                                    <a:pt x="671" y="177"/>
                                  </a:lnTo>
                                  <a:lnTo>
                                    <a:pt x="678" y="151"/>
                                  </a:lnTo>
                                  <a:lnTo>
                                    <a:pt x="689" y="127"/>
                                  </a:lnTo>
                                  <a:lnTo>
                                    <a:pt x="705" y="107"/>
                                  </a:lnTo>
                                  <a:lnTo>
                                    <a:pt x="724" y="89"/>
                                  </a:lnTo>
                                  <a:lnTo>
                                    <a:pt x="746" y="77"/>
                                  </a:lnTo>
                                  <a:lnTo>
                                    <a:pt x="770" y="70"/>
                                  </a:lnTo>
                                  <a:lnTo>
                                    <a:pt x="797" y="67"/>
                                  </a:lnTo>
                                  <a:lnTo>
                                    <a:pt x="956" y="67"/>
                                  </a:lnTo>
                                  <a:lnTo>
                                    <a:pt x="932" y="42"/>
                                  </a:lnTo>
                                  <a:lnTo>
                                    <a:pt x="895" y="19"/>
                                  </a:lnTo>
                                  <a:lnTo>
                                    <a:pt x="852" y="5"/>
                                  </a:lnTo>
                                  <a:lnTo>
                                    <a:pt x="804" y="0"/>
                                  </a:lnTo>
                                  <a:close/>
                                  <a:moveTo>
                                    <a:pt x="956" y="67"/>
                                  </a:moveTo>
                                  <a:lnTo>
                                    <a:pt x="797" y="67"/>
                                  </a:lnTo>
                                  <a:lnTo>
                                    <a:pt x="825" y="70"/>
                                  </a:lnTo>
                                  <a:lnTo>
                                    <a:pt x="850" y="79"/>
                                  </a:lnTo>
                                  <a:lnTo>
                                    <a:pt x="873" y="93"/>
                                  </a:lnTo>
                                  <a:lnTo>
                                    <a:pt x="893" y="113"/>
                                  </a:lnTo>
                                  <a:lnTo>
                                    <a:pt x="909" y="137"/>
                                  </a:lnTo>
                                  <a:lnTo>
                                    <a:pt x="920" y="164"/>
                                  </a:lnTo>
                                  <a:lnTo>
                                    <a:pt x="927" y="194"/>
                                  </a:lnTo>
                                  <a:lnTo>
                                    <a:pt x="929" y="227"/>
                                  </a:lnTo>
                                  <a:lnTo>
                                    <a:pt x="927" y="250"/>
                                  </a:lnTo>
                                  <a:lnTo>
                                    <a:pt x="920" y="272"/>
                                  </a:lnTo>
                                  <a:lnTo>
                                    <a:pt x="909" y="292"/>
                                  </a:lnTo>
                                  <a:lnTo>
                                    <a:pt x="892" y="310"/>
                                  </a:lnTo>
                                  <a:lnTo>
                                    <a:pt x="873" y="325"/>
                                  </a:lnTo>
                                  <a:lnTo>
                                    <a:pt x="851" y="336"/>
                                  </a:lnTo>
                                  <a:lnTo>
                                    <a:pt x="828" y="342"/>
                                  </a:lnTo>
                                  <a:lnTo>
                                    <a:pt x="802" y="345"/>
                                  </a:lnTo>
                                  <a:lnTo>
                                    <a:pt x="924" y="345"/>
                                  </a:lnTo>
                                  <a:lnTo>
                                    <a:pt x="932" y="334"/>
                                  </a:lnTo>
                                  <a:lnTo>
                                    <a:pt x="1018" y="334"/>
                                  </a:lnTo>
                                  <a:lnTo>
                                    <a:pt x="1020" y="295"/>
                                  </a:lnTo>
                                  <a:lnTo>
                                    <a:pt x="1020" y="292"/>
                                  </a:lnTo>
                                  <a:lnTo>
                                    <a:pt x="1017" y="226"/>
                                  </a:lnTo>
                                  <a:lnTo>
                                    <a:pt x="1006" y="167"/>
                                  </a:lnTo>
                                  <a:lnTo>
                                    <a:pt x="988" y="117"/>
                                  </a:lnTo>
                                  <a:lnTo>
                                    <a:pt x="963" y="75"/>
                                  </a:lnTo>
                                  <a:lnTo>
                                    <a:pt x="956" y="67"/>
                                  </a:lnTo>
                                  <a:close/>
                                  <a:moveTo>
                                    <a:pt x="934" y="334"/>
                                  </a:moveTo>
                                  <a:lnTo>
                                    <a:pt x="932" y="334"/>
                                  </a:lnTo>
                                  <a:lnTo>
                                    <a:pt x="933" y="334"/>
                                  </a:lnTo>
                                  <a:lnTo>
                                    <a:pt x="933" y="334"/>
                                  </a:lnTo>
                                  <a:lnTo>
                                    <a:pt x="934" y="3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91" name="任意多边形 891"/>
                          <wps:cNvSpPr/>
                          <wps:spPr>
                            <a:xfrm>
                              <a:off x="7519" y="9486"/>
                              <a:ext cx="233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8" h="486">
                                  <a:moveTo>
                                    <a:pt x="145" y="167"/>
                                  </a:moveTo>
                                  <a:lnTo>
                                    <a:pt x="102" y="167"/>
                                  </a:lnTo>
                                  <a:lnTo>
                                    <a:pt x="102" y="486"/>
                                  </a:lnTo>
                                  <a:lnTo>
                                    <a:pt x="145" y="486"/>
                                  </a:lnTo>
                                  <a:lnTo>
                                    <a:pt x="145" y="443"/>
                                  </a:lnTo>
                                  <a:lnTo>
                                    <a:pt x="416" y="443"/>
                                  </a:lnTo>
                                  <a:lnTo>
                                    <a:pt x="416" y="406"/>
                                  </a:lnTo>
                                  <a:lnTo>
                                    <a:pt x="145" y="406"/>
                                  </a:lnTo>
                                  <a:lnTo>
                                    <a:pt x="145" y="167"/>
                                  </a:lnTo>
                                  <a:close/>
                                  <a:moveTo>
                                    <a:pt x="416" y="443"/>
                                  </a:moveTo>
                                  <a:lnTo>
                                    <a:pt x="372" y="443"/>
                                  </a:lnTo>
                                  <a:lnTo>
                                    <a:pt x="372" y="484"/>
                                  </a:lnTo>
                                  <a:lnTo>
                                    <a:pt x="416" y="484"/>
                                  </a:lnTo>
                                  <a:lnTo>
                                    <a:pt x="416" y="443"/>
                                  </a:lnTo>
                                  <a:close/>
                                  <a:moveTo>
                                    <a:pt x="416" y="167"/>
                                  </a:moveTo>
                                  <a:lnTo>
                                    <a:pt x="372" y="167"/>
                                  </a:lnTo>
                                  <a:lnTo>
                                    <a:pt x="372" y="406"/>
                                  </a:lnTo>
                                  <a:lnTo>
                                    <a:pt x="416" y="406"/>
                                  </a:lnTo>
                                  <a:lnTo>
                                    <a:pt x="416" y="167"/>
                                  </a:lnTo>
                                  <a:close/>
                                  <a:moveTo>
                                    <a:pt x="518" y="130"/>
                                  </a:moveTo>
                                  <a:lnTo>
                                    <a:pt x="0" y="130"/>
                                  </a:lnTo>
                                  <a:lnTo>
                                    <a:pt x="0" y="167"/>
                                  </a:lnTo>
                                  <a:lnTo>
                                    <a:pt x="518" y="167"/>
                                  </a:lnTo>
                                  <a:lnTo>
                                    <a:pt x="518" y="130"/>
                                  </a:lnTo>
                                  <a:close/>
                                  <a:moveTo>
                                    <a:pt x="145" y="5"/>
                                  </a:moveTo>
                                  <a:lnTo>
                                    <a:pt x="102" y="5"/>
                                  </a:lnTo>
                                  <a:lnTo>
                                    <a:pt x="102" y="130"/>
                                  </a:lnTo>
                                  <a:lnTo>
                                    <a:pt x="145" y="130"/>
                                  </a:lnTo>
                                  <a:lnTo>
                                    <a:pt x="145" y="5"/>
                                  </a:lnTo>
                                  <a:close/>
                                  <a:moveTo>
                                    <a:pt x="416" y="4"/>
                                  </a:moveTo>
                                  <a:lnTo>
                                    <a:pt x="372" y="4"/>
                                  </a:lnTo>
                                  <a:lnTo>
                                    <a:pt x="372" y="130"/>
                                  </a:lnTo>
                                  <a:lnTo>
                                    <a:pt x="416" y="130"/>
                                  </a:lnTo>
                                  <a:lnTo>
                                    <a:pt x="416" y="4"/>
                                  </a:lnTo>
                                  <a:close/>
                                  <a:moveTo>
                                    <a:pt x="783" y="139"/>
                                  </a:moveTo>
                                  <a:lnTo>
                                    <a:pt x="737" y="139"/>
                                  </a:lnTo>
                                  <a:lnTo>
                                    <a:pt x="734" y="187"/>
                                  </a:lnTo>
                                  <a:lnTo>
                                    <a:pt x="730" y="227"/>
                                  </a:lnTo>
                                  <a:lnTo>
                                    <a:pt x="724" y="260"/>
                                  </a:lnTo>
                                  <a:lnTo>
                                    <a:pt x="718" y="284"/>
                                  </a:lnTo>
                                  <a:lnTo>
                                    <a:pt x="696" y="332"/>
                                  </a:lnTo>
                                  <a:lnTo>
                                    <a:pt x="664" y="376"/>
                                  </a:lnTo>
                                  <a:lnTo>
                                    <a:pt x="623" y="415"/>
                                  </a:lnTo>
                                  <a:lnTo>
                                    <a:pt x="571" y="449"/>
                                  </a:lnTo>
                                  <a:lnTo>
                                    <a:pt x="580" y="458"/>
                                  </a:lnTo>
                                  <a:lnTo>
                                    <a:pt x="589" y="466"/>
                                  </a:lnTo>
                                  <a:lnTo>
                                    <a:pt x="597" y="474"/>
                                  </a:lnTo>
                                  <a:lnTo>
                                    <a:pt x="605" y="482"/>
                                  </a:lnTo>
                                  <a:lnTo>
                                    <a:pt x="660" y="444"/>
                                  </a:lnTo>
                                  <a:lnTo>
                                    <a:pt x="705" y="400"/>
                                  </a:lnTo>
                                  <a:lnTo>
                                    <a:pt x="739" y="351"/>
                                  </a:lnTo>
                                  <a:lnTo>
                                    <a:pt x="762" y="296"/>
                                  </a:lnTo>
                                  <a:lnTo>
                                    <a:pt x="769" y="267"/>
                                  </a:lnTo>
                                  <a:lnTo>
                                    <a:pt x="775" y="232"/>
                                  </a:lnTo>
                                  <a:lnTo>
                                    <a:pt x="779" y="189"/>
                                  </a:lnTo>
                                  <a:lnTo>
                                    <a:pt x="783" y="139"/>
                                  </a:lnTo>
                                  <a:close/>
                                  <a:moveTo>
                                    <a:pt x="951" y="101"/>
                                  </a:moveTo>
                                  <a:lnTo>
                                    <a:pt x="586" y="101"/>
                                  </a:lnTo>
                                  <a:lnTo>
                                    <a:pt x="586" y="139"/>
                                  </a:lnTo>
                                  <a:lnTo>
                                    <a:pt x="906" y="139"/>
                                  </a:lnTo>
                                  <a:lnTo>
                                    <a:pt x="906" y="406"/>
                                  </a:lnTo>
                                  <a:lnTo>
                                    <a:pt x="910" y="434"/>
                                  </a:lnTo>
                                  <a:lnTo>
                                    <a:pt x="922" y="455"/>
                                  </a:lnTo>
                                  <a:lnTo>
                                    <a:pt x="944" y="467"/>
                                  </a:lnTo>
                                  <a:lnTo>
                                    <a:pt x="974" y="471"/>
                                  </a:lnTo>
                                  <a:lnTo>
                                    <a:pt x="1012" y="471"/>
                                  </a:lnTo>
                                  <a:lnTo>
                                    <a:pt x="1041" y="467"/>
                                  </a:lnTo>
                                  <a:lnTo>
                                    <a:pt x="1063" y="457"/>
                                  </a:lnTo>
                                  <a:lnTo>
                                    <a:pt x="1078" y="440"/>
                                  </a:lnTo>
                                  <a:lnTo>
                                    <a:pt x="1081" y="433"/>
                                  </a:lnTo>
                                  <a:lnTo>
                                    <a:pt x="981" y="433"/>
                                  </a:lnTo>
                                  <a:lnTo>
                                    <a:pt x="967" y="431"/>
                                  </a:lnTo>
                                  <a:lnTo>
                                    <a:pt x="958" y="425"/>
                                  </a:lnTo>
                                  <a:lnTo>
                                    <a:pt x="952" y="415"/>
                                  </a:lnTo>
                                  <a:lnTo>
                                    <a:pt x="951" y="404"/>
                                  </a:lnTo>
                                  <a:lnTo>
                                    <a:pt x="951" y="101"/>
                                  </a:lnTo>
                                  <a:close/>
                                  <a:moveTo>
                                    <a:pt x="1053" y="321"/>
                                  </a:moveTo>
                                  <a:lnTo>
                                    <a:pt x="1051" y="344"/>
                                  </a:lnTo>
                                  <a:lnTo>
                                    <a:pt x="1049" y="365"/>
                                  </a:lnTo>
                                  <a:lnTo>
                                    <a:pt x="1047" y="385"/>
                                  </a:lnTo>
                                  <a:lnTo>
                                    <a:pt x="1044" y="404"/>
                                  </a:lnTo>
                                  <a:lnTo>
                                    <a:pt x="1040" y="416"/>
                                  </a:lnTo>
                                  <a:lnTo>
                                    <a:pt x="1033" y="425"/>
                                  </a:lnTo>
                                  <a:lnTo>
                                    <a:pt x="1021" y="431"/>
                                  </a:lnTo>
                                  <a:lnTo>
                                    <a:pt x="1007" y="433"/>
                                  </a:lnTo>
                                  <a:lnTo>
                                    <a:pt x="1081" y="433"/>
                                  </a:lnTo>
                                  <a:lnTo>
                                    <a:pt x="1087" y="416"/>
                                  </a:lnTo>
                                  <a:lnTo>
                                    <a:pt x="1090" y="398"/>
                                  </a:lnTo>
                                  <a:lnTo>
                                    <a:pt x="1092" y="378"/>
                                  </a:lnTo>
                                  <a:lnTo>
                                    <a:pt x="1095" y="357"/>
                                  </a:lnTo>
                                  <a:lnTo>
                                    <a:pt x="1097" y="336"/>
                                  </a:lnTo>
                                  <a:lnTo>
                                    <a:pt x="1085" y="333"/>
                                  </a:lnTo>
                                  <a:lnTo>
                                    <a:pt x="1074" y="329"/>
                                  </a:lnTo>
                                  <a:lnTo>
                                    <a:pt x="1063" y="325"/>
                                  </a:lnTo>
                                  <a:lnTo>
                                    <a:pt x="1053" y="321"/>
                                  </a:lnTo>
                                  <a:close/>
                                  <a:moveTo>
                                    <a:pt x="786" y="0"/>
                                  </a:moveTo>
                                  <a:lnTo>
                                    <a:pt x="740" y="0"/>
                                  </a:lnTo>
                                  <a:lnTo>
                                    <a:pt x="740" y="27"/>
                                  </a:lnTo>
                                  <a:lnTo>
                                    <a:pt x="740" y="53"/>
                                  </a:lnTo>
                                  <a:lnTo>
                                    <a:pt x="739" y="78"/>
                                  </a:lnTo>
                                  <a:lnTo>
                                    <a:pt x="738" y="101"/>
                                  </a:lnTo>
                                  <a:lnTo>
                                    <a:pt x="784" y="101"/>
                                  </a:lnTo>
                                  <a:lnTo>
                                    <a:pt x="785" y="78"/>
                                  </a:lnTo>
                                  <a:lnTo>
                                    <a:pt x="785" y="53"/>
                                  </a:lnTo>
                                  <a:lnTo>
                                    <a:pt x="786" y="27"/>
                                  </a:lnTo>
                                  <a:lnTo>
                                    <a:pt x="78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92" name="任意多边形 892"/>
                          <wps:cNvSpPr/>
                          <wps:spPr>
                            <a:xfrm>
                              <a:off x="4671" y="9316"/>
                              <a:ext cx="212" cy="1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9" h="660">
                                  <a:moveTo>
                                    <a:pt x="387" y="68"/>
                                  </a:moveTo>
                                  <a:lnTo>
                                    <a:pt x="209" y="68"/>
                                  </a:lnTo>
                                  <a:lnTo>
                                    <a:pt x="238" y="70"/>
                                  </a:lnTo>
                                  <a:lnTo>
                                    <a:pt x="263" y="75"/>
                                  </a:lnTo>
                                  <a:lnTo>
                                    <a:pt x="285" y="84"/>
                                  </a:lnTo>
                                  <a:lnTo>
                                    <a:pt x="303" y="97"/>
                                  </a:lnTo>
                                  <a:lnTo>
                                    <a:pt x="317" y="113"/>
                                  </a:lnTo>
                                  <a:lnTo>
                                    <a:pt x="328" y="132"/>
                                  </a:lnTo>
                                  <a:lnTo>
                                    <a:pt x="334" y="155"/>
                                  </a:lnTo>
                                  <a:lnTo>
                                    <a:pt x="336" y="180"/>
                                  </a:lnTo>
                                  <a:lnTo>
                                    <a:pt x="334" y="204"/>
                                  </a:lnTo>
                                  <a:lnTo>
                                    <a:pt x="329" y="227"/>
                                  </a:lnTo>
                                  <a:lnTo>
                                    <a:pt x="320" y="250"/>
                                  </a:lnTo>
                                  <a:lnTo>
                                    <a:pt x="308" y="273"/>
                                  </a:lnTo>
                                  <a:lnTo>
                                    <a:pt x="291" y="297"/>
                                  </a:lnTo>
                                  <a:lnTo>
                                    <a:pt x="267" y="326"/>
                                  </a:lnTo>
                                  <a:lnTo>
                                    <a:pt x="236" y="358"/>
                                  </a:lnTo>
                                  <a:lnTo>
                                    <a:pt x="198" y="394"/>
                                  </a:lnTo>
                                  <a:lnTo>
                                    <a:pt x="0" y="579"/>
                                  </a:lnTo>
                                  <a:lnTo>
                                    <a:pt x="0" y="649"/>
                                  </a:lnTo>
                                  <a:lnTo>
                                    <a:pt x="415" y="649"/>
                                  </a:lnTo>
                                  <a:lnTo>
                                    <a:pt x="415" y="577"/>
                                  </a:lnTo>
                                  <a:lnTo>
                                    <a:pt x="102" y="577"/>
                                  </a:lnTo>
                                  <a:lnTo>
                                    <a:pt x="102" y="576"/>
                                  </a:lnTo>
                                  <a:lnTo>
                                    <a:pt x="258" y="434"/>
                                  </a:lnTo>
                                  <a:lnTo>
                                    <a:pt x="301" y="392"/>
                                  </a:lnTo>
                                  <a:lnTo>
                                    <a:pt x="338" y="353"/>
                                  </a:lnTo>
                                  <a:lnTo>
                                    <a:pt x="366" y="319"/>
                                  </a:lnTo>
                                  <a:lnTo>
                                    <a:pt x="387" y="289"/>
                                  </a:lnTo>
                                  <a:lnTo>
                                    <a:pt x="402" y="260"/>
                                  </a:lnTo>
                                  <a:lnTo>
                                    <a:pt x="413" y="231"/>
                                  </a:lnTo>
                                  <a:lnTo>
                                    <a:pt x="419" y="202"/>
                                  </a:lnTo>
                                  <a:lnTo>
                                    <a:pt x="421" y="172"/>
                                  </a:lnTo>
                                  <a:lnTo>
                                    <a:pt x="418" y="135"/>
                                  </a:lnTo>
                                  <a:lnTo>
                                    <a:pt x="408" y="102"/>
                                  </a:lnTo>
                                  <a:lnTo>
                                    <a:pt x="391" y="72"/>
                                  </a:lnTo>
                                  <a:lnTo>
                                    <a:pt x="387" y="68"/>
                                  </a:lnTo>
                                  <a:close/>
                                  <a:moveTo>
                                    <a:pt x="222" y="0"/>
                                  </a:moveTo>
                                  <a:lnTo>
                                    <a:pt x="170" y="4"/>
                                  </a:lnTo>
                                  <a:lnTo>
                                    <a:pt x="122" y="15"/>
                                  </a:lnTo>
                                  <a:lnTo>
                                    <a:pt x="76" y="33"/>
                                  </a:lnTo>
                                  <a:lnTo>
                                    <a:pt x="35" y="59"/>
                                  </a:lnTo>
                                  <a:lnTo>
                                    <a:pt x="35" y="141"/>
                                  </a:lnTo>
                                  <a:lnTo>
                                    <a:pt x="76" y="109"/>
                                  </a:lnTo>
                                  <a:lnTo>
                                    <a:pt x="120" y="86"/>
                                  </a:lnTo>
                                  <a:lnTo>
                                    <a:pt x="164" y="72"/>
                                  </a:lnTo>
                                  <a:lnTo>
                                    <a:pt x="209" y="68"/>
                                  </a:lnTo>
                                  <a:lnTo>
                                    <a:pt x="387" y="68"/>
                                  </a:lnTo>
                                  <a:lnTo>
                                    <a:pt x="368" y="47"/>
                                  </a:lnTo>
                                  <a:lnTo>
                                    <a:pt x="339" y="27"/>
                                  </a:lnTo>
                                  <a:lnTo>
                                    <a:pt x="305" y="12"/>
                                  </a:lnTo>
                                  <a:lnTo>
                                    <a:pt x="266" y="3"/>
                                  </a:lnTo>
                                  <a:lnTo>
                                    <a:pt x="222" y="0"/>
                                  </a:lnTo>
                                  <a:close/>
                                  <a:moveTo>
                                    <a:pt x="599" y="542"/>
                                  </a:moveTo>
                                  <a:lnTo>
                                    <a:pt x="599" y="626"/>
                                  </a:lnTo>
                                  <a:lnTo>
                                    <a:pt x="631" y="641"/>
                                  </a:lnTo>
                                  <a:lnTo>
                                    <a:pt x="668" y="651"/>
                                  </a:lnTo>
                                  <a:lnTo>
                                    <a:pt x="709" y="658"/>
                                  </a:lnTo>
                                  <a:lnTo>
                                    <a:pt x="756" y="660"/>
                                  </a:lnTo>
                                  <a:lnTo>
                                    <a:pt x="808" y="657"/>
                                  </a:lnTo>
                                  <a:lnTo>
                                    <a:pt x="855" y="647"/>
                                  </a:lnTo>
                                  <a:lnTo>
                                    <a:pt x="896" y="630"/>
                                  </a:lnTo>
                                  <a:lnTo>
                                    <a:pt x="932" y="607"/>
                                  </a:lnTo>
                                  <a:lnTo>
                                    <a:pt x="946" y="593"/>
                                  </a:lnTo>
                                  <a:lnTo>
                                    <a:pt x="757" y="593"/>
                                  </a:lnTo>
                                  <a:lnTo>
                                    <a:pt x="714" y="590"/>
                                  </a:lnTo>
                                  <a:lnTo>
                                    <a:pt x="674" y="581"/>
                                  </a:lnTo>
                                  <a:lnTo>
                                    <a:pt x="635" y="565"/>
                                  </a:lnTo>
                                  <a:lnTo>
                                    <a:pt x="599" y="542"/>
                                  </a:lnTo>
                                  <a:close/>
                                  <a:moveTo>
                                    <a:pt x="946" y="68"/>
                                  </a:moveTo>
                                  <a:lnTo>
                                    <a:pt x="761" y="68"/>
                                  </a:lnTo>
                                  <a:lnTo>
                                    <a:pt x="816" y="74"/>
                                  </a:lnTo>
                                  <a:lnTo>
                                    <a:pt x="855" y="94"/>
                                  </a:lnTo>
                                  <a:lnTo>
                                    <a:pt x="879" y="127"/>
                                  </a:lnTo>
                                  <a:lnTo>
                                    <a:pt x="887" y="173"/>
                                  </a:lnTo>
                                  <a:lnTo>
                                    <a:pt x="876" y="222"/>
                                  </a:lnTo>
                                  <a:lnTo>
                                    <a:pt x="845" y="258"/>
                                  </a:lnTo>
                                  <a:lnTo>
                                    <a:pt x="794" y="279"/>
                                  </a:lnTo>
                                  <a:lnTo>
                                    <a:pt x="722" y="286"/>
                                  </a:lnTo>
                                  <a:lnTo>
                                    <a:pt x="668" y="286"/>
                                  </a:lnTo>
                                  <a:lnTo>
                                    <a:pt x="668" y="353"/>
                                  </a:lnTo>
                                  <a:lnTo>
                                    <a:pt x="725" y="353"/>
                                  </a:lnTo>
                                  <a:lnTo>
                                    <a:pt x="806" y="361"/>
                                  </a:lnTo>
                                  <a:lnTo>
                                    <a:pt x="864" y="383"/>
                                  </a:lnTo>
                                  <a:lnTo>
                                    <a:pt x="899" y="421"/>
                                  </a:lnTo>
                                  <a:lnTo>
                                    <a:pt x="910" y="474"/>
                                  </a:lnTo>
                                  <a:lnTo>
                                    <a:pt x="908" y="500"/>
                                  </a:lnTo>
                                  <a:lnTo>
                                    <a:pt x="900" y="523"/>
                                  </a:lnTo>
                                  <a:lnTo>
                                    <a:pt x="887" y="543"/>
                                  </a:lnTo>
                                  <a:lnTo>
                                    <a:pt x="869" y="561"/>
                                  </a:lnTo>
                                  <a:lnTo>
                                    <a:pt x="847" y="575"/>
                                  </a:lnTo>
                                  <a:lnTo>
                                    <a:pt x="821" y="585"/>
                                  </a:lnTo>
                                  <a:lnTo>
                                    <a:pt x="791" y="591"/>
                                  </a:lnTo>
                                  <a:lnTo>
                                    <a:pt x="757" y="593"/>
                                  </a:lnTo>
                                  <a:lnTo>
                                    <a:pt x="946" y="593"/>
                                  </a:lnTo>
                                  <a:lnTo>
                                    <a:pt x="961" y="579"/>
                                  </a:lnTo>
                                  <a:lnTo>
                                    <a:pt x="982" y="546"/>
                                  </a:lnTo>
                                  <a:lnTo>
                                    <a:pt x="994" y="509"/>
                                  </a:lnTo>
                                  <a:lnTo>
                                    <a:pt x="999" y="468"/>
                                  </a:lnTo>
                                  <a:lnTo>
                                    <a:pt x="996" y="439"/>
                                  </a:lnTo>
                                  <a:lnTo>
                                    <a:pt x="988" y="412"/>
                                  </a:lnTo>
                                  <a:lnTo>
                                    <a:pt x="974" y="387"/>
                                  </a:lnTo>
                                  <a:lnTo>
                                    <a:pt x="956" y="365"/>
                                  </a:lnTo>
                                  <a:lnTo>
                                    <a:pt x="932" y="347"/>
                                  </a:lnTo>
                                  <a:lnTo>
                                    <a:pt x="905" y="332"/>
                                  </a:lnTo>
                                  <a:lnTo>
                                    <a:pt x="874" y="322"/>
                                  </a:lnTo>
                                  <a:lnTo>
                                    <a:pt x="839" y="316"/>
                                  </a:lnTo>
                                  <a:lnTo>
                                    <a:pt x="839" y="315"/>
                                  </a:lnTo>
                                  <a:lnTo>
                                    <a:pt x="898" y="291"/>
                                  </a:lnTo>
                                  <a:lnTo>
                                    <a:pt x="941" y="257"/>
                                  </a:lnTo>
                                  <a:lnTo>
                                    <a:pt x="967" y="211"/>
                                  </a:lnTo>
                                  <a:lnTo>
                                    <a:pt x="975" y="154"/>
                                  </a:lnTo>
                                  <a:lnTo>
                                    <a:pt x="972" y="121"/>
                                  </a:lnTo>
                                  <a:lnTo>
                                    <a:pt x="962" y="92"/>
                                  </a:lnTo>
                                  <a:lnTo>
                                    <a:pt x="946" y="68"/>
                                  </a:lnTo>
                                  <a:close/>
                                  <a:moveTo>
                                    <a:pt x="782" y="0"/>
                                  </a:moveTo>
                                  <a:lnTo>
                                    <a:pt x="739" y="3"/>
                                  </a:lnTo>
                                  <a:lnTo>
                                    <a:pt x="698" y="10"/>
                                  </a:lnTo>
                                  <a:lnTo>
                                    <a:pt x="660" y="21"/>
                                  </a:lnTo>
                                  <a:lnTo>
                                    <a:pt x="626" y="37"/>
                                  </a:lnTo>
                                  <a:lnTo>
                                    <a:pt x="626" y="113"/>
                                  </a:lnTo>
                                  <a:lnTo>
                                    <a:pt x="658" y="93"/>
                                  </a:lnTo>
                                  <a:lnTo>
                                    <a:pt x="691" y="79"/>
                                  </a:lnTo>
                                  <a:lnTo>
                                    <a:pt x="726" y="70"/>
                                  </a:lnTo>
                                  <a:lnTo>
                                    <a:pt x="761" y="68"/>
                                  </a:lnTo>
                                  <a:lnTo>
                                    <a:pt x="946" y="68"/>
                                  </a:lnTo>
                                  <a:lnTo>
                                    <a:pt x="945" y="66"/>
                                  </a:lnTo>
                                  <a:lnTo>
                                    <a:pt x="922" y="43"/>
                                  </a:lnTo>
                                  <a:lnTo>
                                    <a:pt x="894" y="24"/>
                                  </a:lnTo>
                                  <a:lnTo>
                                    <a:pt x="861" y="11"/>
                                  </a:lnTo>
                                  <a:lnTo>
                                    <a:pt x="824" y="3"/>
                                  </a:lnTo>
                                  <a:lnTo>
                                    <a:pt x="78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93" name="任意多边形 893"/>
                          <wps:cNvSpPr/>
                          <wps:spPr>
                            <a:xfrm>
                              <a:off x="4661" y="9487"/>
                              <a:ext cx="231" cy="10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0" h="482">
                                  <a:moveTo>
                                    <a:pt x="517" y="126"/>
                                  </a:moveTo>
                                  <a:lnTo>
                                    <a:pt x="415" y="126"/>
                                  </a:lnTo>
                                  <a:lnTo>
                                    <a:pt x="415" y="0"/>
                                  </a:lnTo>
                                  <a:lnTo>
                                    <a:pt x="372" y="0"/>
                                  </a:lnTo>
                                  <a:lnTo>
                                    <a:pt x="372" y="126"/>
                                  </a:lnTo>
                                  <a:lnTo>
                                    <a:pt x="372" y="164"/>
                                  </a:lnTo>
                                  <a:lnTo>
                                    <a:pt x="372" y="402"/>
                                  </a:lnTo>
                                  <a:lnTo>
                                    <a:pt x="145" y="402"/>
                                  </a:lnTo>
                                  <a:lnTo>
                                    <a:pt x="145" y="164"/>
                                  </a:lnTo>
                                  <a:lnTo>
                                    <a:pt x="372" y="164"/>
                                  </a:lnTo>
                                  <a:lnTo>
                                    <a:pt x="372" y="126"/>
                                  </a:lnTo>
                                  <a:lnTo>
                                    <a:pt x="145" y="126"/>
                                  </a:lnTo>
                                  <a:lnTo>
                                    <a:pt x="145" y="1"/>
                                  </a:lnTo>
                                  <a:lnTo>
                                    <a:pt x="102" y="1"/>
                                  </a:lnTo>
                                  <a:lnTo>
                                    <a:pt x="102" y="126"/>
                                  </a:lnTo>
                                  <a:lnTo>
                                    <a:pt x="0" y="126"/>
                                  </a:lnTo>
                                  <a:lnTo>
                                    <a:pt x="0" y="164"/>
                                  </a:lnTo>
                                  <a:lnTo>
                                    <a:pt x="102" y="164"/>
                                  </a:lnTo>
                                  <a:lnTo>
                                    <a:pt x="102" y="402"/>
                                  </a:lnTo>
                                  <a:lnTo>
                                    <a:pt x="102" y="440"/>
                                  </a:lnTo>
                                  <a:lnTo>
                                    <a:pt x="102" y="482"/>
                                  </a:lnTo>
                                  <a:lnTo>
                                    <a:pt x="145" y="482"/>
                                  </a:lnTo>
                                  <a:lnTo>
                                    <a:pt x="145" y="440"/>
                                  </a:lnTo>
                                  <a:lnTo>
                                    <a:pt x="372" y="440"/>
                                  </a:lnTo>
                                  <a:lnTo>
                                    <a:pt x="372" y="480"/>
                                  </a:lnTo>
                                  <a:lnTo>
                                    <a:pt x="415" y="480"/>
                                  </a:lnTo>
                                  <a:lnTo>
                                    <a:pt x="415" y="440"/>
                                  </a:lnTo>
                                  <a:lnTo>
                                    <a:pt x="415" y="439"/>
                                  </a:lnTo>
                                  <a:lnTo>
                                    <a:pt x="415" y="402"/>
                                  </a:lnTo>
                                  <a:lnTo>
                                    <a:pt x="415" y="402"/>
                                  </a:lnTo>
                                  <a:lnTo>
                                    <a:pt x="415" y="164"/>
                                  </a:lnTo>
                                  <a:lnTo>
                                    <a:pt x="517" y="164"/>
                                  </a:lnTo>
                                  <a:lnTo>
                                    <a:pt x="517" y="126"/>
                                  </a:lnTo>
                                  <a:close/>
                                  <a:moveTo>
                                    <a:pt x="1030" y="213"/>
                                  </a:moveTo>
                                  <a:lnTo>
                                    <a:pt x="634" y="213"/>
                                  </a:lnTo>
                                  <a:lnTo>
                                    <a:pt x="634" y="255"/>
                                  </a:lnTo>
                                  <a:lnTo>
                                    <a:pt x="1030" y="255"/>
                                  </a:lnTo>
                                  <a:lnTo>
                                    <a:pt x="1030" y="213"/>
                                  </a:lnTo>
                                  <a:close/>
                                  <a:moveTo>
                                    <a:pt x="1089" y="402"/>
                                  </a:moveTo>
                                  <a:lnTo>
                                    <a:pt x="577" y="402"/>
                                  </a:lnTo>
                                  <a:lnTo>
                                    <a:pt x="577" y="443"/>
                                  </a:lnTo>
                                  <a:lnTo>
                                    <a:pt x="1089" y="443"/>
                                  </a:lnTo>
                                  <a:lnTo>
                                    <a:pt x="1089" y="40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94" name="矩形 894"/>
                          <wps:cNvSpPr/>
                          <wps:spPr>
                            <a:xfrm>
                              <a:off x="4791" y="9496"/>
                              <a:ext cx="94" cy="9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95" name="任意多边形 895"/>
                          <wps:cNvSpPr/>
                          <wps:spPr>
                            <a:xfrm>
                              <a:off x="4660" y="9847"/>
                              <a:ext cx="234" cy="1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4" h="490">
                                  <a:moveTo>
                                    <a:pt x="337" y="83"/>
                                  </a:moveTo>
                                  <a:lnTo>
                                    <a:pt x="292" y="83"/>
                                  </a:lnTo>
                                  <a:lnTo>
                                    <a:pt x="291" y="125"/>
                                  </a:lnTo>
                                  <a:lnTo>
                                    <a:pt x="290" y="165"/>
                                  </a:lnTo>
                                  <a:lnTo>
                                    <a:pt x="287" y="202"/>
                                  </a:lnTo>
                                  <a:lnTo>
                                    <a:pt x="285" y="236"/>
                                  </a:lnTo>
                                  <a:lnTo>
                                    <a:pt x="273" y="299"/>
                                  </a:lnTo>
                                  <a:lnTo>
                                    <a:pt x="246" y="357"/>
                                  </a:lnTo>
                                  <a:lnTo>
                                    <a:pt x="206" y="410"/>
                                  </a:lnTo>
                                  <a:lnTo>
                                    <a:pt x="152" y="457"/>
                                  </a:lnTo>
                                  <a:lnTo>
                                    <a:pt x="161" y="465"/>
                                  </a:lnTo>
                                  <a:lnTo>
                                    <a:pt x="170" y="473"/>
                                  </a:lnTo>
                                  <a:lnTo>
                                    <a:pt x="178" y="481"/>
                                  </a:lnTo>
                                  <a:lnTo>
                                    <a:pt x="186" y="489"/>
                                  </a:lnTo>
                                  <a:lnTo>
                                    <a:pt x="244" y="437"/>
                                  </a:lnTo>
                                  <a:lnTo>
                                    <a:pt x="287" y="378"/>
                                  </a:lnTo>
                                  <a:lnTo>
                                    <a:pt x="316" y="311"/>
                                  </a:lnTo>
                                  <a:lnTo>
                                    <a:pt x="329" y="238"/>
                                  </a:lnTo>
                                  <a:lnTo>
                                    <a:pt x="331" y="207"/>
                                  </a:lnTo>
                                  <a:lnTo>
                                    <a:pt x="333" y="170"/>
                                  </a:lnTo>
                                  <a:lnTo>
                                    <a:pt x="335" y="129"/>
                                  </a:lnTo>
                                  <a:lnTo>
                                    <a:pt x="337" y="83"/>
                                  </a:lnTo>
                                  <a:close/>
                                  <a:moveTo>
                                    <a:pt x="182" y="265"/>
                                  </a:moveTo>
                                  <a:lnTo>
                                    <a:pt x="80" y="265"/>
                                  </a:lnTo>
                                  <a:lnTo>
                                    <a:pt x="80" y="486"/>
                                  </a:lnTo>
                                  <a:lnTo>
                                    <a:pt x="121" y="486"/>
                                  </a:lnTo>
                                  <a:lnTo>
                                    <a:pt x="121" y="278"/>
                                  </a:lnTo>
                                  <a:lnTo>
                                    <a:pt x="184" y="278"/>
                                  </a:lnTo>
                                  <a:lnTo>
                                    <a:pt x="176" y="272"/>
                                  </a:lnTo>
                                  <a:lnTo>
                                    <a:pt x="182" y="265"/>
                                  </a:lnTo>
                                  <a:close/>
                                  <a:moveTo>
                                    <a:pt x="319" y="428"/>
                                  </a:moveTo>
                                  <a:lnTo>
                                    <a:pt x="321" y="439"/>
                                  </a:lnTo>
                                  <a:lnTo>
                                    <a:pt x="324" y="450"/>
                                  </a:lnTo>
                                  <a:lnTo>
                                    <a:pt x="326" y="461"/>
                                  </a:lnTo>
                                  <a:lnTo>
                                    <a:pt x="328" y="473"/>
                                  </a:lnTo>
                                  <a:lnTo>
                                    <a:pt x="372" y="474"/>
                                  </a:lnTo>
                                  <a:lnTo>
                                    <a:pt x="405" y="474"/>
                                  </a:lnTo>
                                  <a:lnTo>
                                    <a:pt x="442" y="469"/>
                                  </a:lnTo>
                                  <a:lnTo>
                                    <a:pt x="468" y="452"/>
                                  </a:lnTo>
                                  <a:lnTo>
                                    <a:pt x="479" y="433"/>
                                  </a:lnTo>
                                  <a:lnTo>
                                    <a:pt x="401" y="433"/>
                                  </a:lnTo>
                                  <a:lnTo>
                                    <a:pt x="384" y="433"/>
                                  </a:lnTo>
                                  <a:lnTo>
                                    <a:pt x="365" y="432"/>
                                  </a:lnTo>
                                  <a:lnTo>
                                    <a:pt x="343" y="430"/>
                                  </a:lnTo>
                                  <a:lnTo>
                                    <a:pt x="319" y="428"/>
                                  </a:lnTo>
                                  <a:close/>
                                  <a:moveTo>
                                    <a:pt x="502" y="45"/>
                                  </a:moveTo>
                                  <a:lnTo>
                                    <a:pt x="208" y="45"/>
                                  </a:lnTo>
                                  <a:lnTo>
                                    <a:pt x="208" y="83"/>
                                  </a:lnTo>
                                  <a:lnTo>
                                    <a:pt x="457" y="83"/>
                                  </a:lnTo>
                                  <a:lnTo>
                                    <a:pt x="454" y="184"/>
                                  </a:lnTo>
                                  <a:lnTo>
                                    <a:pt x="451" y="267"/>
                                  </a:lnTo>
                                  <a:lnTo>
                                    <a:pt x="449" y="333"/>
                                  </a:lnTo>
                                  <a:lnTo>
                                    <a:pt x="446" y="380"/>
                                  </a:lnTo>
                                  <a:lnTo>
                                    <a:pt x="442" y="404"/>
                                  </a:lnTo>
                                  <a:lnTo>
                                    <a:pt x="434" y="421"/>
                                  </a:lnTo>
                                  <a:lnTo>
                                    <a:pt x="420" y="430"/>
                                  </a:lnTo>
                                  <a:lnTo>
                                    <a:pt x="401" y="433"/>
                                  </a:lnTo>
                                  <a:lnTo>
                                    <a:pt x="479" y="433"/>
                                  </a:lnTo>
                                  <a:lnTo>
                                    <a:pt x="484" y="423"/>
                                  </a:lnTo>
                                  <a:lnTo>
                                    <a:pt x="490" y="383"/>
                                  </a:lnTo>
                                  <a:lnTo>
                                    <a:pt x="492" y="332"/>
                                  </a:lnTo>
                                  <a:lnTo>
                                    <a:pt x="495" y="252"/>
                                  </a:lnTo>
                                  <a:lnTo>
                                    <a:pt x="498" y="163"/>
                                  </a:lnTo>
                                  <a:lnTo>
                                    <a:pt x="502" y="45"/>
                                  </a:lnTo>
                                  <a:close/>
                                  <a:moveTo>
                                    <a:pt x="184" y="278"/>
                                  </a:moveTo>
                                  <a:lnTo>
                                    <a:pt x="121" y="278"/>
                                  </a:lnTo>
                                  <a:lnTo>
                                    <a:pt x="162" y="308"/>
                                  </a:lnTo>
                                  <a:lnTo>
                                    <a:pt x="203" y="339"/>
                                  </a:lnTo>
                                  <a:lnTo>
                                    <a:pt x="230" y="309"/>
                                  </a:lnTo>
                                  <a:lnTo>
                                    <a:pt x="184" y="278"/>
                                  </a:lnTo>
                                  <a:close/>
                                  <a:moveTo>
                                    <a:pt x="183" y="96"/>
                                  </a:moveTo>
                                  <a:lnTo>
                                    <a:pt x="8" y="96"/>
                                  </a:lnTo>
                                  <a:lnTo>
                                    <a:pt x="8" y="131"/>
                                  </a:lnTo>
                                  <a:lnTo>
                                    <a:pt x="136" y="131"/>
                                  </a:lnTo>
                                  <a:lnTo>
                                    <a:pt x="105" y="176"/>
                                  </a:lnTo>
                                  <a:lnTo>
                                    <a:pt x="72" y="216"/>
                                  </a:lnTo>
                                  <a:lnTo>
                                    <a:pt x="37" y="252"/>
                                  </a:lnTo>
                                  <a:lnTo>
                                    <a:pt x="0" y="282"/>
                                  </a:lnTo>
                                  <a:lnTo>
                                    <a:pt x="4" y="293"/>
                                  </a:lnTo>
                                  <a:lnTo>
                                    <a:pt x="8" y="304"/>
                                  </a:lnTo>
                                  <a:lnTo>
                                    <a:pt x="12" y="315"/>
                                  </a:lnTo>
                                  <a:lnTo>
                                    <a:pt x="15" y="325"/>
                                  </a:lnTo>
                                  <a:lnTo>
                                    <a:pt x="32" y="311"/>
                                  </a:lnTo>
                                  <a:lnTo>
                                    <a:pt x="48" y="296"/>
                                  </a:lnTo>
                                  <a:lnTo>
                                    <a:pt x="64" y="281"/>
                                  </a:lnTo>
                                  <a:lnTo>
                                    <a:pt x="80" y="265"/>
                                  </a:lnTo>
                                  <a:lnTo>
                                    <a:pt x="182" y="265"/>
                                  </a:lnTo>
                                  <a:lnTo>
                                    <a:pt x="191" y="254"/>
                                  </a:lnTo>
                                  <a:lnTo>
                                    <a:pt x="193" y="252"/>
                                  </a:lnTo>
                                  <a:lnTo>
                                    <a:pt x="146" y="252"/>
                                  </a:lnTo>
                                  <a:lnTo>
                                    <a:pt x="129" y="241"/>
                                  </a:lnTo>
                                  <a:lnTo>
                                    <a:pt x="121" y="235"/>
                                  </a:lnTo>
                                  <a:lnTo>
                                    <a:pt x="121" y="220"/>
                                  </a:lnTo>
                                  <a:lnTo>
                                    <a:pt x="137" y="199"/>
                                  </a:lnTo>
                                  <a:lnTo>
                                    <a:pt x="153" y="178"/>
                                  </a:lnTo>
                                  <a:lnTo>
                                    <a:pt x="168" y="155"/>
                                  </a:lnTo>
                                  <a:lnTo>
                                    <a:pt x="183" y="132"/>
                                  </a:lnTo>
                                  <a:lnTo>
                                    <a:pt x="183" y="96"/>
                                  </a:lnTo>
                                  <a:close/>
                                  <a:moveTo>
                                    <a:pt x="195" y="184"/>
                                  </a:moveTo>
                                  <a:lnTo>
                                    <a:pt x="184" y="202"/>
                                  </a:lnTo>
                                  <a:lnTo>
                                    <a:pt x="172" y="219"/>
                                  </a:lnTo>
                                  <a:lnTo>
                                    <a:pt x="159" y="236"/>
                                  </a:lnTo>
                                  <a:lnTo>
                                    <a:pt x="146" y="252"/>
                                  </a:lnTo>
                                  <a:lnTo>
                                    <a:pt x="193" y="252"/>
                                  </a:lnTo>
                                  <a:lnTo>
                                    <a:pt x="205" y="237"/>
                                  </a:lnTo>
                                  <a:lnTo>
                                    <a:pt x="218" y="221"/>
                                  </a:lnTo>
                                  <a:lnTo>
                                    <a:pt x="230" y="205"/>
                                  </a:lnTo>
                                  <a:lnTo>
                                    <a:pt x="195" y="184"/>
                                  </a:lnTo>
                                  <a:close/>
                                  <a:moveTo>
                                    <a:pt x="95" y="0"/>
                                  </a:moveTo>
                                  <a:lnTo>
                                    <a:pt x="58" y="17"/>
                                  </a:lnTo>
                                  <a:lnTo>
                                    <a:pt x="68" y="32"/>
                                  </a:lnTo>
                                  <a:lnTo>
                                    <a:pt x="78" y="49"/>
                                  </a:lnTo>
                                  <a:lnTo>
                                    <a:pt x="88" y="67"/>
                                  </a:lnTo>
                                  <a:lnTo>
                                    <a:pt x="97" y="86"/>
                                  </a:lnTo>
                                  <a:lnTo>
                                    <a:pt x="136" y="67"/>
                                  </a:lnTo>
                                  <a:lnTo>
                                    <a:pt x="126" y="49"/>
                                  </a:lnTo>
                                  <a:lnTo>
                                    <a:pt x="115" y="31"/>
                                  </a:lnTo>
                                  <a:lnTo>
                                    <a:pt x="105" y="15"/>
                                  </a:lnTo>
                                  <a:lnTo>
                                    <a:pt x="95" y="0"/>
                                  </a:lnTo>
                                  <a:close/>
                                  <a:moveTo>
                                    <a:pt x="1104" y="209"/>
                                  </a:moveTo>
                                  <a:lnTo>
                                    <a:pt x="578" y="209"/>
                                  </a:lnTo>
                                  <a:lnTo>
                                    <a:pt x="578" y="253"/>
                                  </a:lnTo>
                                  <a:lnTo>
                                    <a:pt x="1104" y="253"/>
                                  </a:lnTo>
                                  <a:lnTo>
                                    <a:pt x="1104" y="20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96" name="任意多边形 896"/>
                          <wps:cNvSpPr/>
                          <wps:spPr>
                            <a:xfrm>
                              <a:off x="4670" y="9678"/>
                              <a:ext cx="214" cy="1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1" h="660">
                                  <a:moveTo>
                                    <a:pt x="0" y="542"/>
                                  </a:moveTo>
                                  <a:lnTo>
                                    <a:pt x="0" y="626"/>
                                  </a:lnTo>
                                  <a:lnTo>
                                    <a:pt x="32" y="641"/>
                                  </a:lnTo>
                                  <a:lnTo>
                                    <a:pt x="69" y="651"/>
                                  </a:lnTo>
                                  <a:lnTo>
                                    <a:pt x="110" y="657"/>
                                  </a:lnTo>
                                  <a:lnTo>
                                    <a:pt x="156" y="659"/>
                                  </a:lnTo>
                                  <a:lnTo>
                                    <a:pt x="209" y="656"/>
                                  </a:lnTo>
                                  <a:lnTo>
                                    <a:pt x="255" y="646"/>
                                  </a:lnTo>
                                  <a:lnTo>
                                    <a:pt x="297" y="630"/>
                                  </a:lnTo>
                                  <a:lnTo>
                                    <a:pt x="333" y="607"/>
                                  </a:lnTo>
                                  <a:lnTo>
                                    <a:pt x="347" y="593"/>
                                  </a:lnTo>
                                  <a:lnTo>
                                    <a:pt x="158" y="593"/>
                                  </a:lnTo>
                                  <a:lnTo>
                                    <a:pt x="115" y="590"/>
                                  </a:lnTo>
                                  <a:lnTo>
                                    <a:pt x="74" y="580"/>
                                  </a:lnTo>
                                  <a:lnTo>
                                    <a:pt x="36" y="564"/>
                                  </a:lnTo>
                                  <a:lnTo>
                                    <a:pt x="0" y="542"/>
                                  </a:lnTo>
                                  <a:close/>
                                  <a:moveTo>
                                    <a:pt x="347" y="67"/>
                                  </a:moveTo>
                                  <a:lnTo>
                                    <a:pt x="162" y="67"/>
                                  </a:lnTo>
                                  <a:lnTo>
                                    <a:pt x="217" y="74"/>
                                  </a:lnTo>
                                  <a:lnTo>
                                    <a:pt x="256" y="93"/>
                                  </a:lnTo>
                                  <a:lnTo>
                                    <a:pt x="279" y="126"/>
                                  </a:lnTo>
                                  <a:lnTo>
                                    <a:pt x="287" y="172"/>
                                  </a:lnTo>
                                  <a:lnTo>
                                    <a:pt x="277" y="222"/>
                                  </a:lnTo>
                                  <a:lnTo>
                                    <a:pt x="246" y="257"/>
                                  </a:lnTo>
                                  <a:lnTo>
                                    <a:pt x="195" y="279"/>
                                  </a:lnTo>
                                  <a:lnTo>
                                    <a:pt x="123" y="286"/>
                                  </a:lnTo>
                                  <a:lnTo>
                                    <a:pt x="69" y="286"/>
                                  </a:lnTo>
                                  <a:lnTo>
                                    <a:pt x="69" y="353"/>
                                  </a:lnTo>
                                  <a:lnTo>
                                    <a:pt x="125" y="353"/>
                                  </a:lnTo>
                                  <a:lnTo>
                                    <a:pt x="207" y="360"/>
                                  </a:lnTo>
                                  <a:lnTo>
                                    <a:pt x="265" y="383"/>
                                  </a:lnTo>
                                  <a:lnTo>
                                    <a:pt x="299" y="421"/>
                                  </a:lnTo>
                                  <a:lnTo>
                                    <a:pt x="311" y="474"/>
                                  </a:lnTo>
                                  <a:lnTo>
                                    <a:pt x="308" y="500"/>
                                  </a:lnTo>
                                  <a:lnTo>
                                    <a:pt x="301" y="523"/>
                                  </a:lnTo>
                                  <a:lnTo>
                                    <a:pt x="288" y="543"/>
                                  </a:lnTo>
                                  <a:lnTo>
                                    <a:pt x="270" y="560"/>
                                  </a:lnTo>
                                  <a:lnTo>
                                    <a:pt x="247" y="575"/>
                                  </a:lnTo>
                                  <a:lnTo>
                                    <a:pt x="221" y="585"/>
                                  </a:lnTo>
                                  <a:lnTo>
                                    <a:pt x="191" y="591"/>
                                  </a:lnTo>
                                  <a:lnTo>
                                    <a:pt x="158" y="593"/>
                                  </a:lnTo>
                                  <a:lnTo>
                                    <a:pt x="347" y="593"/>
                                  </a:lnTo>
                                  <a:lnTo>
                                    <a:pt x="362" y="578"/>
                                  </a:lnTo>
                                  <a:lnTo>
                                    <a:pt x="383" y="546"/>
                                  </a:lnTo>
                                  <a:lnTo>
                                    <a:pt x="395" y="509"/>
                                  </a:lnTo>
                                  <a:lnTo>
                                    <a:pt x="399" y="468"/>
                                  </a:lnTo>
                                  <a:lnTo>
                                    <a:pt x="397" y="438"/>
                                  </a:lnTo>
                                  <a:lnTo>
                                    <a:pt x="388" y="411"/>
                                  </a:lnTo>
                                  <a:lnTo>
                                    <a:pt x="375" y="387"/>
                                  </a:lnTo>
                                  <a:lnTo>
                                    <a:pt x="356" y="365"/>
                                  </a:lnTo>
                                  <a:lnTo>
                                    <a:pt x="333" y="346"/>
                                  </a:lnTo>
                                  <a:lnTo>
                                    <a:pt x="305" y="332"/>
                                  </a:lnTo>
                                  <a:lnTo>
                                    <a:pt x="274" y="322"/>
                                  </a:lnTo>
                                  <a:lnTo>
                                    <a:pt x="239" y="316"/>
                                  </a:lnTo>
                                  <a:lnTo>
                                    <a:pt x="239" y="314"/>
                                  </a:lnTo>
                                  <a:lnTo>
                                    <a:pt x="299" y="291"/>
                                  </a:lnTo>
                                  <a:lnTo>
                                    <a:pt x="342" y="256"/>
                                  </a:lnTo>
                                  <a:lnTo>
                                    <a:pt x="367" y="210"/>
                                  </a:lnTo>
                                  <a:lnTo>
                                    <a:pt x="376" y="153"/>
                                  </a:lnTo>
                                  <a:lnTo>
                                    <a:pt x="373" y="121"/>
                                  </a:lnTo>
                                  <a:lnTo>
                                    <a:pt x="363" y="92"/>
                                  </a:lnTo>
                                  <a:lnTo>
                                    <a:pt x="347" y="67"/>
                                  </a:lnTo>
                                  <a:close/>
                                  <a:moveTo>
                                    <a:pt x="183" y="0"/>
                                  </a:moveTo>
                                  <a:lnTo>
                                    <a:pt x="139" y="2"/>
                                  </a:lnTo>
                                  <a:lnTo>
                                    <a:pt x="99" y="9"/>
                                  </a:lnTo>
                                  <a:lnTo>
                                    <a:pt x="61" y="20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26" y="112"/>
                                  </a:lnTo>
                                  <a:lnTo>
                                    <a:pt x="58" y="93"/>
                                  </a:lnTo>
                                  <a:lnTo>
                                    <a:pt x="92" y="78"/>
                                  </a:lnTo>
                                  <a:lnTo>
                                    <a:pt x="126" y="70"/>
                                  </a:lnTo>
                                  <a:lnTo>
                                    <a:pt x="162" y="67"/>
                                  </a:lnTo>
                                  <a:lnTo>
                                    <a:pt x="347" y="67"/>
                                  </a:lnTo>
                                  <a:lnTo>
                                    <a:pt x="346" y="66"/>
                                  </a:lnTo>
                                  <a:lnTo>
                                    <a:pt x="323" y="43"/>
                                  </a:lnTo>
                                  <a:lnTo>
                                    <a:pt x="294" y="24"/>
                                  </a:lnTo>
                                  <a:lnTo>
                                    <a:pt x="261" y="11"/>
                                  </a:lnTo>
                                  <a:lnTo>
                                    <a:pt x="224" y="3"/>
                                  </a:lnTo>
                                  <a:lnTo>
                                    <a:pt x="183" y="0"/>
                                  </a:lnTo>
                                  <a:close/>
                                  <a:moveTo>
                                    <a:pt x="794" y="0"/>
                                  </a:moveTo>
                                  <a:lnTo>
                                    <a:pt x="740" y="5"/>
                                  </a:lnTo>
                                  <a:lnTo>
                                    <a:pt x="693" y="22"/>
                                  </a:lnTo>
                                  <a:lnTo>
                                    <a:pt x="653" y="49"/>
                                  </a:lnTo>
                                  <a:lnTo>
                                    <a:pt x="620" y="87"/>
                                  </a:lnTo>
                                  <a:lnTo>
                                    <a:pt x="594" y="135"/>
                                  </a:lnTo>
                                  <a:lnTo>
                                    <a:pt x="575" y="194"/>
                                  </a:lnTo>
                                  <a:lnTo>
                                    <a:pt x="564" y="263"/>
                                  </a:lnTo>
                                  <a:lnTo>
                                    <a:pt x="560" y="342"/>
                                  </a:lnTo>
                                  <a:lnTo>
                                    <a:pt x="563" y="415"/>
                                  </a:lnTo>
                                  <a:lnTo>
                                    <a:pt x="574" y="479"/>
                                  </a:lnTo>
                                  <a:lnTo>
                                    <a:pt x="592" y="533"/>
                                  </a:lnTo>
                                  <a:lnTo>
                                    <a:pt x="617" y="578"/>
                                  </a:lnTo>
                                  <a:lnTo>
                                    <a:pt x="648" y="614"/>
                                  </a:lnTo>
                                  <a:lnTo>
                                    <a:pt x="686" y="639"/>
                                  </a:lnTo>
                                  <a:lnTo>
                                    <a:pt x="729" y="654"/>
                                  </a:lnTo>
                                  <a:lnTo>
                                    <a:pt x="778" y="659"/>
                                  </a:lnTo>
                                  <a:lnTo>
                                    <a:pt x="830" y="654"/>
                                  </a:lnTo>
                                  <a:lnTo>
                                    <a:pt x="876" y="638"/>
                                  </a:lnTo>
                                  <a:lnTo>
                                    <a:pt x="916" y="611"/>
                                  </a:lnTo>
                                  <a:lnTo>
                                    <a:pt x="932" y="593"/>
                                  </a:lnTo>
                                  <a:lnTo>
                                    <a:pt x="786" y="593"/>
                                  </a:lnTo>
                                  <a:lnTo>
                                    <a:pt x="726" y="577"/>
                                  </a:lnTo>
                                  <a:lnTo>
                                    <a:pt x="683" y="529"/>
                                  </a:lnTo>
                                  <a:lnTo>
                                    <a:pt x="657" y="450"/>
                                  </a:lnTo>
                                  <a:lnTo>
                                    <a:pt x="648" y="339"/>
                                  </a:lnTo>
                                  <a:lnTo>
                                    <a:pt x="654" y="241"/>
                                  </a:lnTo>
                                  <a:lnTo>
                                    <a:pt x="671" y="165"/>
                                  </a:lnTo>
                                  <a:lnTo>
                                    <a:pt x="699" y="111"/>
                                  </a:lnTo>
                                  <a:lnTo>
                                    <a:pt x="738" y="78"/>
                                  </a:lnTo>
                                  <a:lnTo>
                                    <a:pt x="789" y="67"/>
                                  </a:lnTo>
                                  <a:lnTo>
                                    <a:pt x="943" y="67"/>
                                  </a:lnTo>
                                  <a:lnTo>
                                    <a:pt x="914" y="36"/>
                                  </a:lnTo>
                                  <a:lnTo>
                                    <a:pt x="860" y="9"/>
                                  </a:lnTo>
                                  <a:lnTo>
                                    <a:pt x="794" y="0"/>
                                  </a:lnTo>
                                  <a:close/>
                                  <a:moveTo>
                                    <a:pt x="943" y="67"/>
                                  </a:moveTo>
                                  <a:lnTo>
                                    <a:pt x="789" y="67"/>
                                  </a:lnTo>
                                  <a:lnTo>
                                    <a:pt x="837" y="78"/>
                                  </a:lnTo>
                                  <a:lnTo>
                                    <a:pt x="874" y="110"/>
                                  </a:lnTo>
                                  <a:lnTo>
                                    <a:pt x="901" y="163"/>
                                  </a:lnTo>
                                  <a:lnTo>
                                    <a:pt x="917" y="238"/>
                                  </a:lnTo>
                                  <a:lnTo>
                                    <a:pt x="922" y="335"/>
                                  </a:lnTo>
                                  <a:lnTo>
                                    <a:pt x="913" y="448"/>
                                  </a:lnTo>
                                  <a:lnTo>
                                    <a:pt x="888" y="528"/>
                                  </a:lnTo>
                                  <a:lnTo>
                                    <a:pt x="846" y="577"/>
                                  </a:lnTo>
                                  <a:lnTo>
                                    <a:pt x="786" y="593"/>
                                  </a:lnTo>
                                  <a:lnTo>
                                    <a:pt x="932" y="593"/>
                                  </a:lnTo>
                                  <a:lnTo>
                                    <a:pt x="949" y="574"/>
                                  </a:lnTo>
                                  <a:lnTo>
                                    <a:pt x="976" y="527"/>
                                  </a:lnTo>
                                  <a:lnTo>
                                    <a:pt x="995" y="470"/>
                                  </a:lnTo>
                                  <a:lnTo>
                                    <a:pt x="1007" y="403"/>
                                  </a:lnTo>
                                  <a:lnTo>
                                    <a:pt x="1011" y="327"/>
                                  </a:lnTo>
                                  <a:lnTo>
                                    <a:pt x="1005" y="227"/>
                                  </a:lnTo>
                                  <a:lnTo>
                                    <a:pt x="986" y="145"/>
                                  </a:lnTo>
                                  <a:lnTo>
                                    <a:pt x="956" y="82"/>
                                  </a:lnTo>
                                  <a:lnTo>
                                    <a:pt x="943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97" name="矩形 897"/>
                          <wps:cNvSpPr/>
                          <wps:spPr>
                            <a:xfrm>
                              <a:off x="6702" y="8733"/>
                              <a:ext cx="94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98" name="任意多边形 898"/>
                          <wps:cNvSpPr/>
                          <wps:spPr>
                            <a:xfrm>
                              <a:off x="5143" y="8362"/>
                              <a:ext cx="232" cy="1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7" h="490">
                                  <a:moveTo>
                                    <a:pt x="337" y="84"/>
                                  </a:moveTo>
                                  <a:lnTo>
                                    <a:pt x="293" y="84"/>
                                  </a:lnTo>
                                  <a:lnTo>
                                    <a:pt x="291" y="126"/>
                                  </a:lnTo>
                                  <a:lnTo>
                                    <a:pt x="290" y="166"/>
                                  </a:lnTo>
                                  <a:lnTo>
                                    <a:pt x="288" y="203"/>
                                  </a:lnTo>
                                  <a:lnTo>
                                    <a:pt x="285" y="237"/>
                                  </a:lnTo>
                                  <a:lnTo>
                                    <a:pt x="273" y="300"/>
                                  </a:lnTo>
                                  <a:lnTo>
                                    <a:pt x="247" y="359"/>
                                  </a:lnTo>
                                  <a:lnTo>
                                    <a:pt x="206" y="411"/>
                                  </a:lnTo>
                                  <a:lnTo>
                                    <a:pt x="152" y="458"/>
                                  </a:lnTo>
                                  <a:lnTo>
                                    <a:pt x="162" y="466"/>
                                  </a:lnTo>
                                  <a:lnTo>
                                    <a:pt x="170" y="474"/>
                                  </a:lnTo>
                                  <a:lnTo>
                                    <a:pt x="179" y="482"/>
                                  </a:lnTo>
                                  <a:lnTo>
                                    <a:pt x="186" y="490"/>
                                  </a:lnTo>
                                  <a:lnTo>
                                    <a:pt x="244" y="438"/>
                                  </a:lnTo>
                                  <a:lnTo>
                                    <a:pt x="288" y="379"/>
                                  </a:lnTo>
                                  <a:lnTo>
                                    <a:pt x="316" y="312"/>
                                  </a:lnTo>
                                  <a:lnTo>
                                    <a:pt x="329" y="239"/>
                                  </a:lnTo>
                                  <a:lnTo>
                                    <a:pt x="332" y="208"/>
                                  </a:lnTo>
                                  <a:lnTo>
                                    <a:pt x="334" y="171"/>
                                  </a:lnTo>
                                  <a:lnTo>
                                    <a:pt x="336" y="130"/>
                                  </a:lnTo>
                                  <a:lnTo>
                                    <a:pt x="337" y="84"/>
                                  </a:lnTo>
                                  <a:close/>
                                  <a:moveTo>
                                    <a:pt x="183" y="266"/>
                                  </a:moveTo>
                                  <a:lnTo>
                                    <a:pt x="80" y="266"/>
                                  </a:lnTo>
                                  <a:lnTo>
                                    <a:pt x="80" y="487"/>
                                  </a:lnTo>
                                  <a:lnTo>
                                    <a:pt x="121" y="487"/>
                                  </a:lnTo>
                                  <a:lnTo>
                                    <a:pt x="121" y="279"/>
                                  </a:lnTo>
                                  <a:lnTo>
                                    <a:pt x="184" y="279"/>
                                  </a:lnTo>
                                  <a:lnTo>
                                    <a:pt x="177" y="273"/>
                                  </a:lnTo>
                                  <a:lnTo>
                                    <a:pt x="183" y="266"/>
                                  </a:lnTo>
                                  <a:close/>
                                  <a:moveTo>
                                    <a:pt x="319" y="430"/>
                                  </a:moveTo>
                                  <a:lnTo>
                                    <a:pt x="322" y="440"/>
                                  </a:lnTo>
                                  <a:lnTo>
                                    <a:pt x="324" y="451"/>
                                  </a:lnTo>
                                  <a:lnTo>
                                    <a:pt x="326" y="463"/>
                                  </a:lnTo>
                                  <a:lnTo>
                                    <a:pt x="328" y="474"/>
                                  </a:lnTo>
                                  <a:lnTo>
                                    <a:pt x="373" y="475"/>
                                  </a:lnTo>
                                  <a:lnTo>
                                    <a:pt x="406" y="476"/>
                                  </a:lnTo>
                                  <a:lnTo>
                                    <a:pt x="442" y="470"/>
                                  </a:lnTo>
                                  <a:lnTo>
                                    <a:pt x="468" y="453"/>
                                  </a:lnTo>
                                  <a:lnTo>
                                    <a:pt x="479" y="434"/>
                                  </a:lnTo>
                                  <a:lnTo>
                                    <a:pt x="401" y="434"/>
                                  </a:lnTo>
                                  <a:lnTo>
                                    <a:pt x="384" y="434"/>
                                  </a:lnTo>
                                  <a:lnTo>
                                    <a:pt x="365" y="433"/>
                                  </a:lnTo>
                                  <a:lnTo>
                                    <a:pt x="343" y="432"/>
                                  </a:lnTo>
                                  <a:lnTo>
                                    <a:pt x="319" y="430"/>
                                  </a:lnTo>
                                  <a:close/>
                                  <a:moveTo>
                                    <a:pt x="503" y="46"/>
                                  </a:moveTo>
                                  <a:lnTo>
                                    <a:pt x="208" y="46"/>
                                  </a:lnTo>
                                  <a:lnTo>
                                    <a:pt x="208" y="84"/>
                                  </a:lnTo>
                                  <a:lnTo>
                                    <a:pt x="458" y="84"/>
                                  </a:lnTo>
                                  <a:lnTo>
                                    <a:pt x="455" y="185"/>
                                  </a:lnTo>
                                  <a:lnTo>
                                    <a:pt x="452" y="268"/>
                                  </a:lnTo>
                                  <a:lnTo>
                                    <a:pt x="449" y="334"/>
                                  </a:lnTo>
                                  <a:lnTo>
                                    <a:pt x="446" y="382"/>
                                  </a:lnTo>
                                  <a:lnTo>
                                    <a:pt x="443" y="405"/>
                                  </a:lnTo>
                                  <a:lnTo>
                                    <a:pt x="434" y="422"/>
                                  </a:lnTo>
                                  <a:lnTo>
                                    <a:pt x="420" y="431"/>
                                  </a:lnTo>
                                  <a:lnTo>
                                    <a:pt x="401" y="434"/>
                                  </a:lnTo>
                                  <a:lnTo>
                                    <a:pt x="479" y="434"/>
                                  </a:lnTo>
                                  <a:lnTo>
                                    <a:pt x="484" y="424"/>
                                  </a:lnTo>
                                  <a:lnTo>
                                    <a:pt x="490" y="384"/>
                                  </a:lnTo>
                                  <a:lnTo>
                                    <a:pt x="493" y="333"/>
                                  </a:lnTo>
                                  <a:lnTo>
                                    <a:pt x="496" y="253"/>
                                  </a:lnTo>
                                  <a:lnTo>
                                    <a:pt x="499" y="164"/>
                                  </a:lnTo>
                                  <a:lnTo>
                                    <a:pt x="503" y="46"/>
                                  </a:lnTo>
                                  <a:close/>
                                  <a:moveTo>
                                    <a:pt x="184" y="279"/>
                                  </a:moveTo>
                                  <a:lnTo>
                                    <a:pt x="121" y="279"/>
                                  </a:lnTo>
                                  <a:lnTo>
                                    <a:pt x="162" y="309"/>
                                  </a:lnTo>
                                  <a:lnTo>
                                    <a:pt x="203" y="340"/>
                                  </a:lnTo>
                                  <a:lnTo>
                                    <a:pt x="230" y="310"/>
                                  </a:lnTo>
                                  <a:lnTo>
                                    <a:pt x="190" y="282"/>
                                  </a:lnTo>
                                  <a:lnTo>
                                    <a:pt x="184" y="279"/>
                                  </a:lnTo>
                                  <a:close/>
                                  <a:moveTo>
                                    <a:pt x="183" y="96"/>
                                  </a:moveTo>
                                  <a:lnTo>
                                    <a:pt x="8" y="96"/>
                                  </a:lnTo>
                                  <a:lnTo>
                                    <a:pt x="8" y="132"/>
                                  </a:lnTo>
                                  <a:lnTo>
                                    <a:pt x="136" y="132"/>
                                  </a:lnTo>
                                  <a:lnTo>
                                    <a:pt x="105" y="177"/>
                                  </a:lnTo>
                                  <a:lnTo>
                                    <a:pt x="72" y="217"/>
                                  </a:lnTo>
                                  <a:lnTo>
                                    <a:pt x="38" y="253"/>
                                  </a:lnTo>
                                  <a:lnTo>
                                    <a:pt x="0" y="283"/>
                                  </a:lnTo>
                                  <a:lnTo>
                                    <a:pt x="5" y="294"/>
                                  </a:lnTo>
                                  <a:lnTo>
                                    <a:pt x="8" y="305"/>
                                  </a:lnTo>
                                  <a:lnTo>
                                    <a:pt x="12" y="316"/>
                                  </a:lnTo>
                                  <a:lnTo>
                                    <a:pt x="15" y="326"/>
                                  </a:lnTo>
                                  <a:lnTo>
                                    <a:pt x="32" y="312"/>
                                  </a:lnTo>
                                  <a:lnTo>
                                    <a:pt x="48" y="297"/>
                                  </a:lnTo>
                                  <a:lnTo>
                                    <a:pt x="65" y="282"/>
                                  </a:lnTo>
                                  <a:lnTo>
                                    <a:pt x="80" y="266"/>
                                  </a:lnTo>
                                  <a:lnTo>
                                    <a:pt x="183" y="266"/>
                                  </a:lnTo>
                                  <a:lnTo>
                                    <a:pt x="192" y="255"/>
                                  </a:lnTo>
                                  <a:lnTo>
                                    <a:pt x="193" y="253"/>
                                  </a:lnTo>
                                  <a:lnTo>
                                    <a:pt x="146" y="253"/>
                                  </a:lnTo>
                                  <a:lnTo>
                                    <a:pt x="129" y="242"/>
                                  </a:lnTo>
                                  <a:lnTo>
                                    <a:pt x="121" y="236"/>
                                  </a:lnTo>
                                  <a:lnTo>
                                    <a:pt x="121" y="221"/>
                                  </a:lnTo>
                                  <a:lnTo>
                                    <a:pt x="137" y="200"/>
                                  </a:lnTo>
                                  <a:lnTo>
                                    <a:pt x="153" y="179"/>
                                  </a:lnTo>
                                  <a:lnTo>
                                    <a:pt x="168" y="156"/>
                                  </a:lnTo>
                                  <a:lnTo>
                                    <a:pt x="183" y="133"/>
                                  </a:lnTo>
                                  <a:lnTo>
                                    <a:pt x="183" y="96"/>
                                  </a:lnTo>
                                  <a:close/>
                                  <a:moveTo>
                                    <a:pt x="195" y="185"/>
                                  </a:moveTo>
                                  <a:lnTo>
                                    <a:pt x="184" y="203"/>
                                  </a:lnTo>
                                  <a:lnTo>
                                    <a:pt x="172" y="220"/>
                                  </a:lnTo>
                                  <a:lnTo>
                                    <a:pt x="159" y="237"/>
                                  </a:lnTo>
                                  <a:lnTo>
                                    <a:pt x="146" y="253"/>
                                  </a:lnTo>
                                  <a:lnTo>
                                    <a:pt x="193" y="253"/>
                                  </a:lnTo>
                                  <a:lnTo>
                                    <a:pt x="205" y="238"/>
                                  </a:lnTo>
                                  <a:lnTo>
                                    <a:pt x="218" y="222"/>
                                  </a:lnTo>
                                  <a:lnTo>
                                    <a:pt x="230" y="206"/>
                                  </a:lnTo>
                                  <a:lnTo>
                                    <a:pt x="195" y="185"/>
                                  </a:lnTo>
                                  <a:close/>
                                  <a:moveTo>
                                    <a:pt x="95" y="0"/>
                                  </a:moveTo>
                                  <a:lnTo>
                                    <a:pt x="58" y="18"/>
                                  </a:lnTo>
                                  <a:lnTo>
                                    <a:pt x="68" y="33"/>
                                  </a:lnTo>
                                  <a:lnTo>
                                    <a:pt x="78" y="50"/>
                                  </a:lnTo>
                                  <a:lnTo>
                                    <a:pt x="88" y="68"/>
                                  </a:lnTo>
                                  <a:lnTo>
                                    <a:pt x="97" y="87"/>
                                  </a:lnTo>
                                  <a:lnTo>
                                    <a:pt x="137" y="68"/>
                                  </a:lnTo>
                                  <a:lnTo>
                                    <a:pt x="126" y="50"/>
                                  </a:lnTo>
                                  <a:lnTo>
                                    <a:pt x="115" y="32"/>
                                  </a:lnTo>
                                  <a:lnTo>
                                    <a:pt x="105" y="16"/>
                                  </a:lnTo>
                                  <a:lnTo>
                                    <a:pt x="95" y="0"/>
                                  </a:lnTo>
                                  <a:close/>
                                  <a:moveTo>
                                    <a:pt x="1062" y="53"/>
                                  </a:moveTo>
                                  <a:lnTo>
                                    <a:pt x="618" y="53"/>
                                  </a:lnTo>
                                  <a:lnTo>
                                    <a:pt x="618" y="95"/>
                                  </a:lnTo>
                                  <a:lnTo>
                                    <a:pt x="1062" y="95"/>
                                  </a:lnTo>
                                  <a:lnTo>
                                    <a:pt x="1062" y="53"/>
                                  </a:lnTo>
                                  <a:close/>
                                  <a:moveTo>
                                    <a:pt x="1097" y="411"/>
                                  </a:moveTo>
                                  <a:lnTo>
                                    <a:pt x="586" y="411"/>
                                  </a:lnTo>
                                  <a:lnTo>
                                    <a:pt x="586" y="453"/>
                                  </a:lnTo>
                                  <a:lnTo>
                                    <a:pt x="1097" y="453"/>
                                  </a:lnTo>
                                  <a:lnTo>
                                    <a:pt x="1097" y="411"/>
                                  </a:lnTo>
                                  <a:close/>
                                  <a:moveTo>
                                    <a:pt x="1038" y="223"/>
                                  </a:moveTo>
                                  <a:lnTo>
                                    <a:pt x="642" y="223"/>
                                  </a:lnTo>
                                  <a:lnTo>
                                    <a:pt x="642" y="265"/>
                                  </a:lnTo>
                                  <a:lnTo>
                                    <a:pt x="1038" y="265"/>
                                  </a:lnTo>
                                  <a:lnTo>
                                    <a:pt x="1038" y="2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899" name="任意多边形 899"/>
                          <wps:cNvSpPr/>
                          <wps:spPr>
                            <a:xfrm>
                              <a:off x="5564" y="8361"/>
                              <a:ext cx="352" cy="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3" h="494">
                                  <a:moveTo>
                                    <a:pt x="443" y="236"/>
                                  </a:moveTo>
                                  <a:lnTo>
                                    <a:pt x="65" y="236"/>
                                  </a:lnTo>
                                  <a:lnTo>
                                    <a:pt x="65" y="487"/>
                                  </a:lnTo>
                                  <a:lnTo>
                                    <a:pt x="107" y="487"/>
                                  </a:lnTo>
                                  <a:lnTo>
                                    <a:pt x="107" y="398"/>
                                  </a:lnTo>
                                  <a:lnTo>
                                    <a:pt x="443" y="398"/>
                                  </a:lnTo>
                                  <a:lnTo>
                                    <a:pt x="443" y="367"/>
                                  </a:lnTo>
                                  <a:lnTo>
                                    <a:pt x="107" y="367"/>
                                  </a:lnTo>
                                  <a:lnTo>
                                    <a:pt x="107" y="333"/>
                                  </a:lnTo>
                                  <a:lnTo>
                                    <a:pt x="443" y="333"/>
                                  </a:lnTo>
                                  <a:lnTo>
                                    <a:pt x="443" y="302"/>
                                  </a:lnTo>
                                  <a:lnTo>
                                    <a:pt x="107" y="302"/>
                                  </a:lnTo>
                                  <a:lnTo>
                                    <a:pt x="107" y="268"/>
                                  </a:lnTo>
                                  <a:lnTo>
                                    <a:pt x="443" y="268"/>
                                  </a:lnTo>
                                  <a:lnTo>
                                    <a:pt x="443" y="236"/>
                                  </a:lnTo>
                                  <a:close/>
                                  <a:moveTo>
                                    <a:pt x="289" y="445"/>
                                  </a:moveTo>
                                  <a:lnTo>
                                    <a:pt x="293" y="460"/>
                                  </a:lnTo>
                                  <a:lnTo>
                                    <a:pt x="296" y="473"/>
                                  </a:lnTo>
                                  <a:lnTo>
                                    <a:pt x="297" y="483"/>
                                  </a:lnTo>
                                  <a:lnTo>
                                    <a:pt x="377" y="484"/>
                                  </a:lnTo>
                                  <a:lnTo>
                                    <a:pt x="406" y="481"/>
                                  </a:lnTo>
                                  <a:lnTo>
                                    <a:pt x="427" y="471"/>
                                  </a:lnTo>
                                  <a:lnTo>
                                    <a:pt x="439" y="455"/>
                                  </a:lnTo>
                                  <a:lnTo>
                                    <a:pt x="440" y="448"/>
                                  </a:lnTo>
                                  <a:lnTo>
                                    <a:pt x="372" y="448"/>
                                  </a:lnTo>
                                  <a:lnTo>
                                    <a:pt x="351" y="448"/>
                                  </a:lnTo>
                                  <a:lnTo>
                                    <a:pt x="331" y="447"/>
                                  </a:lnTo>
                                  <a:lnTo>
                                    <a:pt x="310" y="446"/>
                                  </a:lnTo>
                                  <a:lnTo>
                                    <a:pt x="289" y="445"/>
                                  </a:lnTo>
                                  <a:close/>
                                  <a:moveTo>
                                    <a:pt x="443" y="398"/>
                                  </a:moveTo>
                                  <a:lnTo>
                                    <a:pt x="401" y="398"/>
                                  </a:lnTo>
                                  <a:lnTo>
                                    <a:pt x="401" y="440"/>
                                  </a:lnTo>
                                  <a:lnTo>
                                    <a:pt x="391" y="448"/>
                                  </a:lnTo>
                                  <a:lnTo>
                                    <a:pt x="440" y="448"/>
                                  </a:lnTo>
                                  <a:lnTo>
                                    <a:pt x="443" y="432"/>
                                  </a:lnTo>
                                  <a:lnTo>
                                    <a:pt x="443" y="398"/>
                                  </a:lnTo>
                                  <a:close/>
                                  <a:moveTo>
                                    <a:pt x="443" y="333"/>
                                  </a:moveTo>
                                  <a:lnTo>
                                    <a:pt x="401" y="333"/>
                                  </a:lnTo>
                                  <a:lnTo>
                                    <a:pt x="401" y="367"/>
                                  </a:lnTo>
                                  <a:lnTo>
                                    <a:pt x="443" y="367"/>
                                  </a:lnTo>
                                  <a:lnTo>
                                    <a:pt x="443" y="333"/>
                                  </a:lnTo>
                                  <a:close/>
                                  <a:moveTo>
                                    <a:pt x="443" y="268"/>
                                  </a:moveTo>
                                  <a:lnTo>
                                    <a:pt x="401" y="268"/>
                                  </a:lnTo>
                                  <a:lnTo>
                                    <a:pt x="401" y="302"/>
                                  </a:lnTo>
                                  <a:lnTo>
                                    <a:pt x="443" y="302"/>
                                  </a:lnTo>
                                  <a:lnTo>
                                    <a:pt x="443" y="268"/>
                                  </a:lnTo>
                                  <a:close/>
                                  <a:moveTo>
                                    <a:pt x="508" y="174"/>
                                  </a:moveTo>
                                  <a:lnTo>
                                    <a:pt x="0" y="174"/>
                                  </a:lnTo>
                                  <a:lnTo>
                                    <a:pt x="0" y="206"/>
                                  </a:lnTo>
                                  <a:lnTo>
                                    <a:pt x="508" y="206"/>
                                  </a:lnTo>
                                  <a:lnTo>
                                    <a:pt x="508" y="174"/>
                                  </a:lnTo>
                                  <a:close/>
                                  <a:moveTo>
                                    <a:pt x="276" y="141"/>
                                  </a:moveTo>
                                  <a:lnTo>
                                    <a:pt x="234" y="141"/>
                                  </a:lnTo>
                                  <a:lnTo>
                                    <a:pt x="234" y="174"/>
                                  </a:lnTo>
                                  <a:lnTo>
                                    <a:pt x="276" y="174"/>
                                  </a:lnTo>
                                  <a:lnTo>
                                    <a:pt x="276" y="141"/>
                                  </a:lnTo>
                                  <a:close/>
                                  <a:moveTo>
                                    <a:pt x="459" y="110"/>
                                  </a:moveTo>
                                  <a:lnTo>
                                    <a:pt x="38" y="110"/>
                                  </a:lnTo>
                                  <a:lnTo>
                                    <a:pt x="38" y="141"/>
                                  </a:lnTo>
                                  <a:lnTo>
                                    <a:pt x="459" y="141"/>
                                  </a:lnTo>
                                  <a:lnTo>
                                    <a:pt x="459" y="110"/>
                                  </a:lnTo>
                                  <a:close/>
                                  <a:moveTo>
                                    <a:pt x="276" y="76"/>
                                  </a:moveTo>
                                  <a:lnTo>
                                    <a:pt x="234" y="76"/>
                                  </a:lnTo>
                                  <a:lnTo>
                                    <a:pt x="234" y="110"/>
                                  </a:lnTo>
                                  <a:lnTo>
                                    <a:pt x="276" y="110"/>
                                  </a:lnTo>
                                  <a:lnTo>
                                    <a:pt x="276" y="76"/>
                                  </a:lnTo>
                                  <a:close/>
                                  <a:moveTo>
                                    <a:pt x="498" y="45"/>
                                  </a:moveTo>
                                  <a:lnTo>
                                    <a:pt x="10" y="45"/>
                                  </a:lnTo>
                                  <a:lnTo>
                                    <a:pt x="10" y="76"/>
                                  </a:lnTo>
                                  <a:lnTo>
                                    <a:pt x="498" y="76"/>
                                  </a:lnTo>
                                  <a:lnTo>
                                    <a:pt x="498" y="45"/>
                                  </a:lnTo>
                                  <a:close/>
                                  <a:moveTo>
                                    <a:pt x="276" y="1"/>
                                  </a:moveTo>
                                  <a:lnTo>
                                    <a:pt x="234" y="1"/>
                                  </a:lnTo>
                                  <a:lnTo>
                                    <a:pt x="234" y="45"/>
                                  </a:lnTo>
                                  <a:lnTo>
                                    <a:pt x="276" y="45"/>
                                  </a:lnTo>
                                  <a:lnTo>
                                    <a:pt x="276" y="1"/>
                                  </a:lnTo>
                                  <a:close/>
                                  <a:moveTo>
                                    <a:pt x="883" y="359"/>
                                  </a:moveTo>
                                  <a:lnTo>
                                    <a:pt x="840" y="359"/>
                                  </a:lnTo>
                                  <a:lnTo>
                                    <a:pt x="840" y="493"/>
                                  </a:lnTo>
                                  <a:lnTo>
                                    <a:pt x="883" y="493"/>
                                  </a:lnTo>
                                  <a:lnTo>
                                    <a:pt x="883" y="359"/>
                                  </a:lnTo>
                                  <a:close/>
                                  <a:moveTo>
                                    <a:pt x="1093" y="324"/>
                                  </a:moveTo>
                                  <a:lnTo>
                                    <a:pt x="567" y="324"/>
                                  </a:lnTo>
                                  <a:lnTo>
                                    <a:pt x="567" y="359"/>
                                  </a:lnTo>
                                  <a:lnTo>
                                    <a:pt x="1093" y="359"/>
                                  </a:lnTo>
                                  <a:lnTo>
                                    <a:pt x="1093" y="324"/>
                                  </a:lnTo>
                                  <a:close/>
                                  <a:moveTo>
                                    <a:pt x="1060" y="182"/>
                                  </a:moveTo>
                                  <a:lnTo>
                                    <a:pt x="653" y="182"/>
                                  </a:lnTo>
                                  <a:lnTo>
                                    <a:pt x="653" y="324"/>
                                  </a:lnTo>
                                  <a:lnTo>
                                    <a:pt x="694" y="324"/>
                                  </a:lnTo>
                                  <a:lnTo>
                                    <a:pt x="694" y="217"/>
                                  </a:lnTo>
                                  <a:lnTo>
                                    <a:pt x="1060" y="217"/>
                                  </a:lnTo>
                                  <a:lnTo>
                                    <a:pt x="1060" y="182"/>
                                  </a:lnTo>
                                  <a:close/>
                                  <a:moveTo>
                                    <a:pt x="883" y="217"/>
                                  </a:moveTo>
                                  <a:lnTo>
                                    <a:pt x="840" y="217"/>
                                  </a:lnTo>
                                  <a:lnTo>
                                    <a:pt x="840" y="324"/>
                                  </a:lnTo>
                                  <a:lnTo>
                                    <a:pt x="883" y="324"/>
                                  </a:lnTo>
                                  <a:lnTo>
                                    <a:pt x="883" y="217"/>
                                  </a:lnTo>
                                  <a:close/>
                                  <a:moveTo>
                                    <a:pt x="684" y="0"/>
                                  </a:moveTo>
                                  <a:lnTo>
                                    <a:pt x="663" y="48"/>
                                  </a:lnTo>
                                  <a:lnTo>
                                    <a:pt x="637" y="93"/>
                                  </a:lnTo>
                                  <a:lnTo>
                                    <a:pt x="607" y="137"/>
                                  </a:lnTo>
                                  <a:lnTo>
                                    <a:pt x="571" y="177"/>
                                  </a:lnTo>
                                  <a:lnTo>
                                    <a:pt x="581" y="184"/>
                                  </a:lnTo>
                                  <a:lnTo>
                                    <a:pt x="589" y="191"/>
                                  </a:lnTo>
                                  <a:lnTo>
                                    <a:pt x="597" y="198"/>
                                  </a:lnTo>
                                  <a:lnTo>
                                    <a:pt x="604" y="205"/>
                                  </a:lnTo>
                                  <a:lnTo>
                                    <a:pt x="626" y="179"/>
                                  </a:lnTo>
                                  <a:lnTo>
                                    <a:pt x="646" y="152"/>
                                  </a:lnTo>
                                  <a:lnTo>
                                    <a:pt x="666" y="124"/>
                                  </a:lnTo>
                                  <a:lnTo>
                                    <a:pt x="684" y="94"/>
                                  </a:lnTo>
                                  <a:lnTo>
                                    <a:pt x="1069" y="94"/>
                                  </a:lnTo>
                                  <a:lnTo>
                                    <a:pt x="1069" y="59"/>
                                  </a:lnTo>
                                  <a:lnTo>
                                    <a:pt x="704" y="59"/>
                                  </a:lnTo>
                                  <a:lnTo>
                                    <a:pt x="711" y="47"/>
                                  </a:lnTo>
                                  <a:lnTo>
                                    <a:pt x="716" y="35"/>
                                  </a:lnTo>
                                  <a:lnTo>
                                    <a:pt x="722" y="23"/>
                                  </a:lnTo>
                                  <a:lnTo>
                                    <a:pt x="728" y="11"/>
                                  </a:lnTo>
                                  <a:lnTo>
                                    <a:pt x="684" y="0"/>
                                  </a:lnTo>
                                  <a:close/>
                                  <a:moveTo>
                                    <a:pt x="883" y="94"/>
                                  </a:moveTo>
                                  <a:lnTo>
                                    <a:pt x="840" y="94"/>
                                  </a:lnTo>
                                  <a:lnTo>
                                    <a:pt x="840" y="182"/>
                                  </a:lnTo>
                                  <a:lnTo>
                                    <a:pt x="883" y="182"/>
                                  </a:lnTo>
                                  <a:lnTo>
                                    <a:pt x="883" y="94"/>
                                  </a:lnTo>
                                  <a:close/>
                                  <a:moveTo>
                                    <a:pt x="1349" y="229"/>
                                  </a:moveTo>
                                  <a:lnTo>
                                    <a:pt x="1305" y="229"/>
                                  </a:lnTo>
                                  <a:lnTo>
                                    <a:pt x="1305" y="491"/>
                                  </a:lnTo>
                                  <a:lnTo>
                                    <a:pt x="1349" y="491"/>
                                  </a:lnTo>
                                  <a:lnTo>
                                    <a:pt x="1349" y="229"/>
                                  </a:lnTo>
                                  <a:close/>
                                  <a:moveTo>
                                    <a:pt x="1414" y="379"/>
                                  </a:moveTo>
                                  <a:lnTo>
                                    <a:pt x="1416" y="389"/>
                                  </a:lnTo>
                                  <a:lnTo>
                                    <a:pt x="1418" y="399"/>
                                  </a:lnTo>
                                  <a:lnTo>
                                    <a:pt x="1420" y="410"/>
                                  </a:lnTo>
                                  <a:lnTo>
                                    <a:pt x="1422" y="422"/>
                                  </a:lnTo>
                                  <a:lnTo>
                                    <a:pt x="1439" y="423"/>
                                  </a:lnTo>
                                  <a:lnTo>
                                    <a:pt x="1459" y="424"/>
                                  </a:lnTo>
                                  <a:lnTo>
                                    <a:pt x="1481" y="425"/>
                                  </a:lnTo>
                                  <a:lnTo>
                                    <a:pt x="1505" y="425"/>
                                  </a:lnTo>
                                  <a:lnTo>
                                    <a:pt x="1542" y="420"/>
                                  </a:lnTo>
                                  <a:lnTo>
                                    <a:pt x="1570" y="407"/>
                                  </a:lnTo>
                                  <a:lnTo>
                                    <a:pt x="1586" y="386"/>
                                  </a:lnTo>
                                  <a:lnTo>
                                    <a:pt x="1499" y="386"/>
                                  </a:lnTo>
                                  <a:lnTo>
                                    <a:pt x="1479" y="385"/>
                                  </a:lnTo>
                                  <a:lnTo>
                                    <a:pt x="1458" y="384"/>
                                  </a:lnTo>
                                  <a:lnTo>
                                    <a:pt x="1436" y="382"/>
                                  </a:lnTo>
                                  <a:lnTo>
                                    <a:pt x="1414" y="379"/>
                                  </a:lnTo>
                                  <a:close/>
                                  <a:moveTo>
                                    <a:pt x="1606" y="193"/>
                                  </a:moveTo>
                                  <a:lnTo>
                                    <a:pt x="1169" y="193"/>
                                  </a:lnTo>
                                  <a:lnTo>
                                    <a:pt x="1169" y="229"/>
                                  </a:lnTo>
                                  <a:lnTo>
                                    <a:pt x="1562" y="229"/>
                                  </a:lnTo>
                                  <a:lnTo>
                                    <a:pt x="1560" y="263"/>
                                  </a:lnTo>
                                  <a:lnTo>
                                    <a:pt x="1558" y="293"/>
                                  </a:lnTo>
                                  <a:lnTo>
                                    <a:pt x="1556" y="318"/>
                                  </a:lnTo>
                                  <a:lnTo>
                                    <a:pt x="1554" y="339"/>
                                  </a:lnTo>
                                  <a:lnTo>
                                    <a:pt x="1549" y="360"/>
                                  </a:lnTo>
                                  <a:lnTo>
                                    <a:pt x="1539" y="374"/>
                                  </a:lnTo>
                                  <a:lnTo>
                                    <a:pt x="1522" y="383"/>
                                  </a:lnTo>
                                  <a:lnTo>
                                    <a:pt x="1499" y="386"/>
                                  </a:lnTo>
                                  <a:lnTo>
                                    <a:pt x="1586" y="386"/>
                                  </a:lnTo>
                                  <a:lnTo>
                                    <a:pt x="1588" y="384"/>
                                  </a:lnTo>
                                  <a:lnTo>
                                    <a:pt x="1596" y="352"/>
                                  </a:lnTo>
                                  <a:lnTo>
                                    <a:pt x="1598" y="321"/>
                                  </a:lnTo>
                                  <a:lnTo>
                                    <a:pt x="1601" y="285"/>
                                  </a:lnTo>
                                  <a:lnTo>
                                    <a:pt x="1604" y="242"/>
                                  </a:lnTo>
                                  <a:lnTo>
                                    <a:pt x="1606" y="193"/>
                                  </a:lnTo>
                                  <a:close/>
                                  <a:moveTo>
                                    <a:pt x="1516" y="107"/>
                                  </a:moveTo>
                                  <a:lnTo>
                                    <a:pt x="1473" y="107"/>
                                  </a:lnTo>
                                  <a:lnTo>
                                    <a:pt x="1473" y="162"/>
                                  </a:lnTo>
                                  <a:lnTo>
                                    <a:pt x="1516" y="162"/>
                                  </a:lnTo>
                                  <a:lnTo>
                                    <a:pt x="1516" y="107"/>
                                  </a:lnTo>
                                  <a:close/>
                                  <a:moveTo>
                                    <a:pt x="1331" y="107"/>
                                  </a:moveTo>
                                  <a:lnTo>
                                    <a:pt x="1289" y="107"/>
                                  </a:lnTo>
                                  <a:lnTo>
                                    <a:pt x="1289" y="162"/>
                                  </a:lnTo>
                                  <a:lnTo>
                                    <a:pt x="1331" y="162"/>
                                  </a:lnTo>
                                  <a:lnTo>
                                    <a:pt x="1331" y="107"/>
                                  </a:lnTo>
                                  <a:close/>
                                  <a:moveTo>
                                    <a:pt x="1663" y="70"/>
                                  </a:moveTo>
                                  <a:lnTo>
                                    <a:pt x="1142" y="70"/>
                                  </a:lnTo>
                                  <a:lnTo>
                                    <a:pt x="1142" y="107"/>
                                  </a:lnTo>
                                  <a:lnTo>
                                    <a:pt x="1663" y="107"/>
                                  </a:lnTo>
                                  <a:lnTo>
                                    <a:pt x="1663" y="70"/>
                                  </a:lnTo>
                                  <a:close/>
                                  <a:moveTo>
                                    <a:pt x="1331" y="5"/>
                                  </a:moveTo>
                                  <a:lnTo>
                                    <a:pt x="1289" y="5"/>
                                  </a:lnTo>
                                  <a:lnTo>
                                    <a:pt x="1289" y="70"/>
                                  </a:lnTo>
                                  <a:lnTo>
                                    <a:pt x="1331" y="70"/>
                                  </a:lnTo>
                                  <a:lnTo>
                                    <a:pt x="1331" y="5"/>
                                  </a:lnTo>
                                  <a:close/>
                                  <a:moveTo>
                                    <a:pt x="1516" y="5"/>
                                  </a:moveTo>
                                  <a:lnTo>
                                    <a:pt x="1473" y="5"/>
                                  </a:lnTo>
                                  <a:lnTo>
                                    <a:pt x="1473" y="70"/>
                                  </a:lnTo>
                                  <a:lnTo>
                                    <a:pt x="1516" y="70"/>
                                  </a:lnTo>
                                  <a:lnTo>
                                    <a:pt x="151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00" name="任意多边形 900"/>
                          <wps:cNvSpPr/>
                          <wps:spPr>
                            <a:xfrm>
                              <a:off x="6098" y="8362"/>
                              <a:ext cx="232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4" h="499">
                                  <a:moveTo>
                                    <a:pt x="512" y="424"/>
                                  </a:moveTo>
                                  <a:lnTo>
                                    <a:pt x="0" y="424"/>
                                  </a:lnTo>
                                  <a:lnTo>
                                    <a:pt x="0" y="462"/>
                                  </a:lnTo>
                                  <a:lnTo>
                                    <a:pt x="512" y="462"/>
                                  </a:lnTo>
                                  <a:lnTo>
                                    <a:pt x="512" y="424"/>
                                  </a:lnTo>
                                  <a:close/>
                                  <a:moveTo>
                                    <a:pt x="390" y="159"/>
                                  </a:moveTo>
                                  <a:lnTo>
                                    <a:pt x="363" y="233"/>
                                  </a:lnTo>
                                  <a:lnTo>
                                    <a:pt x="335" y="302"/>
                                  </a:lnTo>
                                  <a:lnTo>
                                    <a:pt x="305" y="366"/>
                                  </a:lnTo>
                                  <a:lnTo>
                                    <a:pt x="275" y="424"/>
                                  </a:lnTo>
                                  <a:lnTo>
                                    <a:pt x="327" y="424"/>
                                  </a:lnTo>
                                  <a:lnTo>
                                    <a:pt x="355" y="367"/>
                                  </a:lnTo>
                                  <a:lnTo>
                                    <a:pt x="383" y="307"/>
                                  </a:lnTo>
                                  <a:lnTo>
                                    <a:pt x="411" y="243"/>
                                  </a:lnTo>
                                  <a:lnTo>
                                    <a:pt x="439" y="175"/>
                                  </a:lnTo>
                                  <a:lnTo>
                                    <a:pt x="390" y="159"/>
                                  </a:lnTo>
                                  <a:close/>
                                  <a:moveTo>
                                    <a:pt x="118" y="164"/>
                                  </a:moveTo>
                                  <a:lnTo>
                                    <a:pt x="76" y="180"/>
                                  </a:lnTo>
                                  <a:lnTo>
                                    <a:pt x="98" y="230"/>
                                  </a:lnTo>
                                  <a:lnTo>
                                    <a:pt x="120" y="282"/>
                                  </a:lnTo>
                                  <a:lnTo>
                                    <a:pt x="142" y="337"/>
                                  </a:lnTo>
                                  <a:lnTo>
                                    <a:pt x="164" y="394"/>
                                  </a:lnTo>
                                  <a:lnTo>
                                    <a:pt x="211" y="376"/>
                                  </a:lnTo>
                                  <a:lnTo>
                                    <a:pt x="189" y="322"/>
                                  </a:lnTo>
                                  <a:lnTo>
                                    <a:pt x="166" y="269"/>
                                  </a:lnTo>
                                  <a:lnTo>
                                    <a:pt x="142" y="216"/>
                                  </a:lnTo>
                                  <a:lnTo>
                                    <a:pt x="118" y="164"/>
                                  </a:lnTo>
                                  <a:close/>
                                  <a:moveTo>
                                    <a:pt x="500" y="100"/>
                                  </a:moveTo>
                                  <a:lnTo>
                                    <a:pt x="13" y="100"/>
                                  </a:lnTo>
                                  <a:lnTo>
                                    <a:pt x="13" y="138"/>
                                  </a:lnTo>
                                  <a:lnTo>
                                    <a:pt x="500" y="138"/>
                                  </a:lnTo>
                                  <a:lnTo>
                                    <a:pt x="500" y="100"/>
                                  </a:lnTo>
                                  <a:close/>
                                  <a:moveTo>
                                    <a:pt x="237" y="0"/>
                                  </a:moveTo>
                                  <a:lnTo>
                                    <a:pt x="199" y="20"/>
                                  </a:lnTo>
                                  <a:lnTo>
                                    <a:pt x="212" y="40"/>
                                  </a:lnTo>
                                  <a:lnTo>
                                    <a:pt x="225" y="60"/>
                                  </a:lnTo>
                                  <a:lnTo>
                                    <a:pt x="237" y="79"/>
                                  </a:lnTo>
                                  <a:lnTo>
                                    <a:pt x="248" y="98"/>
                                  </a:lnTo>
                                  <a:lnTo>
                                    <a:pt x="290" y="75"/>
                                  </a:lnTo>
                                  <a:lnTo>
                                    <a:pt x="277" y="54"/>
                                  </a:lnTo>
                                  <a:lnTo>
                                    <a:pt x="263" y="35"/>
                                  </a:lnTo>
                                  <a:lnTo>
                                    <a:pt x="250" y="17"/>
                                  </a:lnTo>
                                  <a:lnTo>
                                    <a:pt x="237" y="0"/>
                                  </a:lnTo>
                                  <a:close/>
                                  <a:moveTo>
                                    <a:pt x="743" y="373"/>
                                  </a:moveTo>
                                  <a:lnTo>
                                    <a:pt x="689" y="373"/>
                                  </a:lnTo>
                                  <a:lnTo>
                                    <a:pt x="709" y="388"/>
                                  </a:lnTo>
                                  <a:lnTo>
                                    <a:pt x="732" y="403"/>
                                  </a:lnTo>
                                  <a:lnTo>
                                    <a:pt x="758" y="417"/>
                                  </a:lnTo>
                                  <a:lnTo>
                                    <a:pt x="787" y="430"/>
                                  </a:lnTo>
                                  <a:lnTo>
                                    <a:pt x="743" y="441"/>
                                  </a:lnTo>
                                  <a:lnTo>
                                    <a:pt x="695" y="450"/>
                                  </a:lnTo>
                                  <a:lnTo>
                                    <a:pt x="644" y="459"/>
                                  </a:lnTo>
                                  <a:lnTo>
                                    <a:pt x="590" y="466"/>
                                  </a:lnTo>
                                  <a:lnTo>
                                    <a:pt x="599" y="479"/>
                                  </a:lnTo>
                                  <a:lnTo>
                                    <a:pt x="607" y="489"/>
                                  </a:lnTo>
                                  <a:lnTo>
                                    <a:pt x="613" y="499"/>
                                  </a:lnTo>
                                  <a:lnTo>
                                    <a:pt x="676" y="488"/>
                                  </a:lnTo>
                                  <a:lnTo>
                                    <a:pt x="734" y="476"/>
                                  </a:lnTo>
                                  <a:lnTo>
                                    <a:pt x="789" y="463"/>
                                  </a:lnTo>
                                  <a:lnTo>
                                    <a:pt x="840" y="449"/>
                                  </a:lnTo>
                                  <a:lnTo>
                                    <a:pt x="1032" y="449"/>
                                  </a:lnTo>
                                  <a:lnTo>
                                    <a:pt x="989" y="444"/>
                                  </a:lnTo>
                                  <a:lnTo>
                                    <a:pt x="942" y="437"/>
                                  </a:lnTo>
                                  <a:lnTo>
                                    <a:pt x="898" y="429"/>
                                  </a:lnTo>
                                  <a:lnTo>
                                    <a:pt x="932" y="415"/>
                                  </a:lnTo>
                                  <a:lnTo>
                                    <a:pt x="843" y="415"/>
                                  </a:lnTo>
                                  <a:lnTo>
                                    <a:pt x="807" y="403"/>
                                  </a:lnTo>
                                  <a:lnTo>
                                    <a:pt x="775" y="390"/>
                                  </a:lnTo>
                                  <a:lnTo>
                                    <a:pt x="747" y="375"/>
                                  </a:lnTo>
                                  <a:lnTo>
                                    <a:pt x="743" y="373"/>
                                  </a:lnTo>
                                  <a:close/>
                                  <a:moveTo>
                                    <a:pt x="1032" y="449"/>
                                  </a:moveTo>
                                  <a:lnTo>
                                    <a:pt x="840" y="449"/>
                                  </a:lnTo>
                                  <a:lnTo>
                                    <a:pt x="889" y="463"/>
                                  </a:lnTo>
                                  <a:lnTo>
                                    <a:pt x="944" y="475"/>
                                  </a:lnTo>
                                  <a:lnTo>
                                    <a:pt x="1003" y="485"/>
                                  </a:lnTo>
                                  <a:lnTo>
                                    <a:pt x="1068" y="494"/>
                                  </a:lnTo>
                                  <a:lnTo>
                                    <a:pt x="1074" y="484"/>
                                  </a:lnTo>
                                  <a:lnTo>
                                    <a:pt x="1080" y="475"/>
                                  </a:lnTo>
                                  <a:lnTo>
                                    <a:pt x="1086" y="465"/>
                                  </a:lnTo>
                                  <a:lnTo>
                                    <a:pt x="1093" y="454"/>
                                  </a:lnTo>
                                  <a:lnTo>
                                    <a:pt x="1039" y="450"/>
                                  </a:lnTo>
                                  <a:lnTo>
                                    <a:pt x="1032" y="449"/>
                                  </a:lnTo>
                                  <a:close/>
                                  <a:moveTo>
                                    <a:pt x="766" y="299"/>
                                  </a:moveTo>
                                  <a:lnTo>
                                    <a:pt x="719" y="299"/>
                                  </a:lnTo>
                                  <a:lnTo>
                                    <a:pt x="687" y="329"/>
                                  </a:lnTo>
                                  <a:lnTo>
                                    <a:pt x="652" y="358"/>
                                  </a:lnTo>
                                  <a:lnTo>
                                    <a:pt x="612" y="383"/>
                                  </a:lnTo>
                                  <a:lnTo>
                                    <a:pt x="567" y="406"/>
                                  </a:lnTo>
                                  <a:lnTo>
                                    <a:pt x="577" y="416"/>
                                  </a:lnTo>
                                  <a:lnTo>
                                    <a:pt x="586" y="424"/>
                                  </a:lnTo>
                                  <a:lnTo>
                                    <a:pt x="593" y="432"/>
                                  </a:lnTo>
                                  <a:lnTo>
                                    <a:pt x="619" y="418"/>
                                  </a:lnTo>
                                  <a:lnTo>
                                    <a:pt x="643" y="404"/>
                                  </a:lnTo>
                                  <a:lnTo>
                                    <a:pt x="667" y="389"/>
                                  </a:lnTo>
                                  <a:lnTo>
                                    <a:pt x="689" y="373"/>
                                  </a:lnTo>
                                  <a:lnTo>
                                    <a:pt x="743" y="373"/>
                                  </a:lnTo>
                                  <a:lnTo>
                                    <a:pt x="723" y="359"/>
                                  </a:lnTo>
                                  <a:lnTo>
                                    <a:pt x="1029" y="359"/>
                                  </a:lnTo>
                                  <a:lnTo>
                                    <a:pt x="1029" y="331"/>
                                  </a:lnTo>
                                  <a:lnTo>
                                    <a:pt x="737" y="331"/>
                                  </a:lnTo>
                                  <a:lnTo>
                                    <a:pt x="744" y="323"/>
                                  </a:lnTo>
                                  <a:lnTo>
                                    <a:pt x="752" y="315"/>
                                  </a:lnTo>
                                  <a:lnTo>
                                    <a:pt x="759" y="307"/>
                                  </a:lnTo>
                                  <a:lnTo>
                                    <a:pt x="766" y="299"/>
                                  </a:lnTo>
                                  <a:close/>
                                  <a:moveTo>
                                    <a:pt x="1029" y="359"/>
                                  </a:moveTo>
                                  <a:lnTo>
                                    <a:pt x="969" y="359"/>
                                  </a:lnTo>
                                  <a:lnTo>
                                    <a:pt x="942" y="375"/>
                                  </a:lnTo>
                                  <a:lnTo>
                                    <a:pt x="912" y="389"/>
                                  </a:lnTo>
                                  <a:lnTo>
                                    <a:pt x="879" y="402"/>
                                  </a:lnTo>
                                  <a:lnTo>
                                    <a:pt x="843" y="415"/>
                                  </a:lnTo>
                                  <a:lnTo>
                                    <a:pt x="932" y="415"/>
                                  </a:lnTo>
                                  <a:lnTo>
                                    <a:pt x="936" y="413"/>
                                  </a:lnTo>
                                  <a:lnTo>
                                    <a:pt x="970" y="396"/>
                                  </a:lnTo>
                                  <a:lnTo>
                                    <a:pt x="1001" y="378"/>
                                  </a:lnTo>
                                  <a:lnTo>
                                    <a:pt x="1029" y="359"/>
                                  </a:lnTo>
                                  <a:close/>
                                  <a:moveTo>
                                    <a:pt x="1031" y="93"/>
                                  </a:moveTo>
                                  <a:lnTo>
                                    <a:pt x="638" y="93"/>
                                  </a:lnTo>
                                  <a:lnTo>
                                    <a:pt x="638" y="315"/>
                                  </a:lnTo>
                                  <a:lnTo>
                                    <a:pt x="675" y="315"/>
                                  </a:lnTo>
                                  <a:lnTo>
                                    <a:pt x="675" y="299"/>
                                  </a:lnTo>
                                  <a:lnTo>
                                    <a:pt x="1031" y="299"/>
                                  </a:lnTo>
                                  <a:lnTo>
                                    <a:pt x="1031" y="270"/>
                                  </a:lnTo>
                                  <a:lnTo>
                                    <a:pt x="675" y="270"/>
                                  </a:lnTo>
                                  <a:lnTo>
                                    <a:pt x="675" y="239"/>
                                  </a:lnTo>
                                  <a:lnTo>
                                    <a:pt x="1031" y="239"/>
                                  </a:lnTo>
                                  <a:lnTo>
                                    <a:pt x="1031" y="211"/>
                                  </a:lnTo>
                                  <a:lnTo>
                                    <a:pt x="675" y="211"/>
                                  </a:lnTo>
                                  <a:lnTo>
                                    <a:pt x="675" y="180"/>
                                  </a:lnTo>
                                  <a:lnTo>
                                    <a:pt x="1031" y="180"/>
                                  </a:lnTo>
                                  <a:lnTo>
                                    <a:pt x="1031" y="153"/>
                                  </a:lnTo>
                                  <a:lnTo>
                                    <a:pt x="675" y="153"/>
                                  </a:lnTo>
                                  <a:lnTo>
                                    <a:pt x="675" y="122"/>
                                  </a:lnTo>
                                  <a:lnTo>
                                    <a:pt x="1031" y="122"/>
                                  </a:lnTo>
                                  <a:lnTo>
                                    <a:pt x="1031" y="93"/>
                                  </a:lnTo>
                                  <a:close/>
                                  <a:moveTo>
                                    <a:pt x="1031" y="299"/>
                                  </a:moveTo>
                                  <a:lnTo>
                                    <a:pt x="994" y="299"/>
                                  </a:lnTo>
                                  <a:lnTo>
                                    <a:pt x="994" y="310"/>
                                  </a:lnTo>
                                  <a:lnTo>
                                    <a:pt x="1031" y="310"/>
                                  </a:lnTo>
                                  <a:lnTo>
                                    <a:pt x="1031" y="299"/>
                                  </a:lnTo>
                                  <a:close/>
                                  <a:moveTo>
                                    <a:pt x="1031" y="239"/>
                                  </a:moveTo>
                                  <a:lnTo>
                                    <a:pt x="994" y="239"/>
                                  </a:lnTo>
                                  <a:lnTo>
                                    <a:pt x="994" y="270"/>
                                  </a:lnTo>
                                  <a:lnTo>
                                    <a:pt x="1031" y="270"/>
                                  </a:lnTo>
                                  <a:lnTo>
                                    <a:pt x="1031" y="239"/>
                                  </a:lnTo>
                                  <a:close/>
                                  <a:moveTo>
                                    <a:pt x="1031" y="180"/>
                                  </a:moveTo>
                                  <a:lnTo>
                                    <a:pt x="994" y="180"/>
                                  </a:lnTo>
                                  <a:lnTo>
                                    <a:pt x="994" y="211"/>
                                  </a:lnTo>
                                  <a:lnTo>
                                    <a:pt x="1031" y="211"/>
                                  </a:lnTo>
                                  <a:lnTo>
                                    <a:pt x="1031" y="180"/>
                                  </a:lnTo>
                                  <a:close/>
                                  <a:moveTo>
                                    <a:pt x="1031" y="122"/>
                                  </a:moveTo>
                                  <a:lnTo>
                                    <a:pt x="994" y="122"/>
                                  </a:lnTo>
                                  <a:lnTo>
                                    <a:pt x="994" y="153"/>
                                  </a:lnTo>
                                  <a:lnTo>
                                    <a:pt x="1031" y="153"/>
                                  </a:lnTo>
                                  <a:lnTo>
                                    <a:pt x="1031" y="122"/>
                                  </a:lnTo>
                                  <a:close/>
                                  <a:moveTo>
                                    <a:pt x="845" y="61"/>
                                  </a:moveTo>
                                  <a:lnTo>
                                    <a:pt x="800" y="61"/>
                                  </a:lnTo>
                                  <a:lnTo>
                                    <a:pt x="796" y="71"/>
                                  </a:lnTo>
                                  <a:lnTo>
                                    <a:pt x="792" y="82"/>
                                  </a:lnTo>
                                  <a:lnTo>
                                    <a:pt x="787" y="93"/>
                                  </a:lnTo>
                                  <a:lnTo>
                                    <a:pt x="830" y="93"/>
                                  </a:lnTo>
                                  <a:lnTo>
                                    <a:pt x="835" y="82"/>
                                  </a:lnTo>
                                  <a:lnTo>
                                    <a:pt x="840" y="71"/>
                                  </a:lnTo>
                                  <a:lnTo>
                                    <a:pt x="845" y="61"/>
                                  </a:lnTo>
                                  <a:close/>
                                  <a:moveTo>
                                    <a:pt x="1087" y="30"/>
                                  </a:moveTo>
                                  <a:lnTo>
                                    <a:pt x="580" y="30"/>
                                  </a:lnTo>
                                  <a:lnTo>
                                    <a:pt x="580" y="61"/>
                                  </a:lnTo>
                                  <a:lnTo>
                                    <a:pt x="1087" y="61"/>
                                  </a:lnTo>
                                  <a:lnTo>
                                    <a:pt x="1087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01" name="任意多边形 901"/>
                          <wps:cNvSpPr/>
                          <wps:spPr>
                            <a:xfrm>
                              <a:off x="6572" y="8362"/>
                              <a:ext cx="233" cy="1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0" h="490">
                                  <a:moveTo>
                                    <a:pt x="337" y="84"/>
                                  </a:moveTo>
                                  <a:lnTo>
                                    <a:pt x="292" y="84"/>
                                  </a:lnTo>
                                  <a:lnTo>
                                    <a:pt x="291" y="126"/>
                                  </a:lnTo>
                                  <a:lnTo>
                                    <a:pt x="289" y="165"/>
                                  </a:lnTo>
                                  <a:lnTo>
                                    <a:pt x="287" y="202"/>
                                  </a:lnTo>
                                  <a:lnTo>
                                    <a:pt x="284" y="236"/>
                                  </a:lnTo>
                                  <a:lnTo>
                                    <a:pt x="272" y="300"/>
                                  </a:lnTo>
                                  <a:lnTo>
                                    <a:pt x="246" y="358"/>
                                  </a:lnTo>
                                  <a:lnTo>
                                    <a:pt x="206" y="411"/>
                                  </a:lnTo>
                                  <a:lnTo>
                                    <a:pt x="152" y="458"/>
                                  </a:lnTo>
                                  <a:lnTo>
                                    <a:pt x="161" y="466"/>
                                  </a:lnTo>
                                  <a:lnTo>
                                    <a:pt x="170" y="474"/>
                                  </a:lnTo>
                                  <a:lnTo>
                                    <a:pt x="178" y="482"/>
                                  </a:lnTo>
                                  <a:lnTo>
                                    <a:pt x="185" y="490"/>
                                  </a:lnTo>
                                  <a:lnTo>
                                    <a:pt x="244" y="437"/>
                                  </a:lnTo>
                                  <a:lnTo>
                                    <a:pt x="287" y="378"/>
                                  </a:lnTo>
                                  <a:lnTo>
                                    <a:pt x="316" y="312"/>
                                  </a:lnTo>
                                  <a:lnTo>
                                    <a:pt x="329" y="239"/>
                                  </a:lnTo>
                                  <a:lnTo>
                                    <a:pt x="331" y="207"/>
                                  </a:lnTo>
                                  <a:lnTo>
                                    <a:pt x="333" y="171"/>
                                  </a:lnTo>
                                  <a:lnTo>
                                    <a:pt x="335" y="129"/>
                                  </a:lnTo>
                                  <a:lnTo>
                                    <a:pt x="337" y="84"/>
                                  </a:lnTo>
                                  <a:close/>
                                  <a:moveTo>
                                    <a:pt x="182" y="266"/>
                                  </a:moveTo>
                                  <a:lnTo>
                                    <a:pt x="80" y="266"/>
                                  </a:lnTo>
                                  <a:lnTo>
                                    <a:pt x="80" y="487"/>
                                  </a:lnTo>
                                  <a:lnTo>
                                    <a:pt x="120" y="487"/>
                                  </a:lnTo>
                                  <a:lnTo>
                                    <a:pt x="120" y="278"/>
                                  </a:lnTo>
                                  <a:lnTo>
                                    <a:pt x="184" y="278"/>
                                  </a:lnTo>
                                  <a:lnTo>
                                    <a:pt x="176" y="273"/>
                                  </a:lnTo>
                                  <a:lnTo>
                                    <a:pt x="182" y="266"/>
                                  </a:lnTo>
                                  <a:close/>
                                  <a:moveTo>
                                    <a:pt x="319" y="429"/>
                                  </a:moveTo>
                                  <a:lnTo>
                                    <a:pt x="321" y="440"/>
                                  </a:lnTo>
                                  <a:lnTo>
                                    <a:pt x="323" y="451"/>
                                  </a:lnTo>
                                  <a:lnTo>
                                    <a:pt x="325" y="462"/>
                                  </a:lnTo>
                                  <a:lnTo>
                                    <a:pt x="327" y="474"/>
                                  </a:lnTo>
                                  <a:lnTo>
                                    <a:pt x="372" y="475"/>
                                  </a:lnTo>
                                  <a:lnTo>
                                    <a:pt x="405" y="475"/>
                                  </a:lnTo>
                                  <a:lnTo>
                                    <a:pt x="442" y="470"/>
                                  </a:lnTo>
                                  <a:lnTo>
                                    <a:pt x="468" y="453"/>
                                  </a:lnTo>
                                  <a:lnTo>
                                    <a:pt x="479" y="434"/>
                                  </a:lnTo>
                                  <a:lnTo>
                                    <a:pt x="401" y="434"/>
                                  </a:lnTo>
                                  <a:lnTo>
                                    <a:pt x="384" y="433"/>
                                  </a:lnTo>
                                  <a:lnTo>
                                    <a:pt x="365" y="433"/>
                                  </a:lnTo>
                                  <a:lnTo>
                                    <a:pt x="343" y="431"/>
                                  </a:lnTo>
                                  <a:lnTo>
                                    <a:pt x="319" y="429"/>
                                  </a:lnTo>
                                  <a:close/>
                                  <a:moveTo>
                                    <a:pt x="502" y="46"/>
                                  </a:moveTo>
                                  <a:lnTo>
                                    <a:pt x="208" y="46"/>
                                  </a:lnTo>
                                  <a:lnTo>
                                    <a:pt x="208" y="84"/>
                                  </a:lnTo>
                                  <a:lnTo>
                                    <a:pt x="457" y="84"/>
                                  </a:lnTo>
                                  <a:lnTo>
                                    <a:pt x="454" y="185"/>
                                  </a:lnTo>
                                  <a:lnTo>
                                    <a:pt x="451" y="268"/>
                                  </a:lnTo>
                                  <a:lnTo>
                                    <a:pt x="449" y="333"/>
                                  </a:lnTo>
                                  <a:lnTo>
                                    <a:pt x="446" y="381"/>
                                  </a:lnTo>
                                  <a:lnTo>
                                    <a:pt x="442" y="405"/>
                                  </a:lnTo>
                                  <a:lnTo>
                                    <a:pt x="434" y="421"/>
                                  </a:lnTo>
                                  <a:lnTo>
                                    <a:pt x="420" y="431"/>
                                  </a:lnTo>
                                  <a:lnTo>
                                    <a:pt x="401" y="434"/>
                                  </a:lnTo>
                                  <a:lnTo>
                                    <a:pt x="479" y="434"/>
                                  </a:lnTo>
                                  <a:lnTo>
                                    <a:pt x="484" y="424"/>
                                  </a:lnTo>
                                  <a:lnTo>
                                    <a:pt x="490" y="384"/>
                                  </a:lnTo>
                                  <a:lnTo>
                                    <a:pt x="492" y="333"/>
                                  </a:lnTo>
                                  <a:lnTo>
                                    <a:pt x="495" y="252"/>
                                  </a:lnTo>
                                  <a:lnTo>
                                    <a:pt x="498" y="164"/>
                                  </a:lnTo>
                                  <a:lnTo>
                                    <a:pt x="502" y="46"/>
                                  </a:lnTo>
                                  <a:close/>
                                  <a:moveTo>
                                    <a:pt x="184" y="278"/>
                                  </a:moveTo>
                                  <a:lnTo>
                                    <a:pt x="120" y="278"/>
                                  </a:lnTo>
                                  <a:lnTo>
                                    <a:pt x="162" y="309"/>
                                  </a:lnTo>
                                  <a:lnTo>
                                    <a:pt x="202" y="340"/>
                                  </a:lnTo>
                                  <a:lnTo>
                                    <a:pt x="229" y="310"/>
                                  </a:lnTo>
                                  <a:lnTo>
                                    <a:pt x="184" y="278"/>
                                  </a:lnTo>
                                  <a:close/>
                                  <a:moveTo>
                                    <a:pt x="183" y="96"/>
                                  </a:moveTo>
                                  <a:lnTo>
                                    <a:pt x="8" y="96"/>
                                  </a:lnTo>
                                  <a:lnTo>
                                    <a:pt x="8" y="132"/>
                                  </a:lnTo>
                                  <a:lnTo>
                                    <a:pt x="136" y="132"/>
                                  </a:lnTo>
                                  <a:lnTo>
                                    <a:pt x="105" y="177"/>
                                  </a:lnTo>
                                  <a:lnTo>
                                    <a:pt x="72" y="217"/>
                                  </a:lnTo>
                                  <a:lnTo>
                                    <a:pt x="37" y="252"/>
                                  </a:lnTo>
                                  <a:lnTo>
                                    <a:pt x="0" y="283"/>
                                  </a:lnTo>
                                  <a:lnTo>
                                    <a:pt x="4" y="294"/>
                                  </a:lnTo>
                                  <a:lnTo>
                                    <a:pt x="8" y="305"/>
                                  </a:lnTo>
                                  <a:lnTo>
                                    <a:pt x="11" y="315"/>
                                  </a:lnTo>
                                  <a:lnTo>
                                    <a:pt x="14" y="325"/>
                                  </a:lnTo>
                                  <a:lnTo>
                                    <a:pt x="31" y="311"/>
                                  </a:lnTo>
                                  <a:lnTo>
                                    <a:pt x="48" y="297"/>
                                  </a:lnTo>
                                  <a:lnTo>
                                    <a:pt x="64" y="282"/>
                                  </a:lnTo>
                                  <a:lnTo>
                                    <a:pt x="80" y="266"/>
                                  </a:lnTo>
                                  <a:lnTo>
                                    <a:pt x="182" y="266"/>
                                  </a:lnTo>
                                  <a:lnTo>
                                    <a:pt x="191" y="255"/>
                                  </a:lnTo>
                                  <a:lnTo>
                                    <a:pt x="193" y="253"/>
                                  </a:lnTo>
                                  <a:lnTo>
                                    <a:pt x="146" y="253"/>
                                  </a:lnTo>
                                  <a:lnTo>
                                    <a:pt x="129" y="242"/>
                                  </a:lnTo>
                                  <a:lnTo>
                                    <a:pt x="120" y="236"/>
                                  </a:lnTo>
                                  <a:lnTo>
                                    <a:pt x="120" y="221"/>
                                  </a:lnTo>
                                  <a:lnTo>
                                    <a:pt x="137" y="200"/>
                                  </a:lnTo>
                                  <a:lnTo>
                                    <a:pt x="152" y="178"/>
                                  </a:lnTo>
                                  <a:lnTo>
                                    <a:pt x="168" y="156"/>
                                  </a:lnTo>
                                  <a:lnTo>
                                    <a:pt x="183" y="133"/>
                                  </a:lnTo>
                                  <a:lnTo>
                                    <a:pt x="183" y="96"/>
                                  </a:lnTo>
                                  <a:close/>
                                  <a:moveTo>
                                    <a:pt x="195" y="185"/>
                                  </a:moveTo>
                                  <a:lnTo>
                                    <a:pt x="183" y="202"/>
                                  </a:lnTo>
                                  <a:lnTo>
                                    <a:pt x="171" y="219"/>
                                  </a:lnTo>
                                  <a:lnTo>
                                    <a:pt x="159" y="236"/>
                                  </a:lnTo>
                                  <a:lnTo>
                                    <a:pt x="146" y="253"/>
                                  </a:lnTo>
                                  <a:lnTo>
                                    <a:pt x="193" y="253"/>
                                  </a:lnTo>
                                  <a:lnTo>
                                    <a:pt x="205" y="238"/>
                                  </a:lnTo>
                                  <a:lnTo>
                                    <a:pt x="218" y="221"/>
                                  </a:lnTo>
                                  <a:lnTo>
                                    <a:pt x="230" y="206"/>
                                  </a:lnTo>
                                  <a:lnTo>
                                    <a:pt x="195" y="185"/>
                                  </a:lnTo>
                                  <a:close/>
                                  <a:moveTo>
                                    <a:pt x="95" y="0"/>
                                  </a:moveTo>
                                  <a:lnTo>
                                    <a:pt x="58" y="17"/>
                                  </a:lnTo>
                                  <a:lnTo>
                                    <a:pt x="68" y="33"/>
                                  </a:lnTo>
                                  <a:lnTo>
                                    <a:pt x="77" y="50"/>
                                  </a:lnTo>
                                  <a:lnTo>
                                    <a:pt x="87" y="68"/>
                                  </a:lnTo>
                                  <a:lnTo>
                                    <a:pt x="97" y="87"/>
                                  </a:lnTo>
                                  <a:lnTo>
                                    <a:pt x="136" y="68"/>
                                  </a:lnTo>
                                  <a:lnTo>
                                    <a:pt x="125" y="49"/>
                                  </a:lnTo>
                                  <a:lnTo>
                                    <a:pt x="115" y="32"/>
                                  </a:lnTo>
                                  <a:lnTo>
                                    <a:pt x="105" y="15"/>
                                  </a:lnTo>
                                  <a:lnTo>
                                    <a:pt x="95" y="0"/>
                                  </a:lnTo>
                                  <a:close/>
                                  <a:moveTo>
                                    <a:pt x="1100" y="131"/>
                                  </a:moveTo>
                                  <a:lnTo>
                                    <a:pt x="585" y="131"/>
                                  </a:lnTo>
                                  <a:lnTo>
                                    <a:pt x="585" y="170"/>
                                  </a:lnTo>
                                  <a:lnTo>
                                    <a:pt x="1100" y="170"/>
                                  </a:lnTo>
                                  <a:lnTo>
                                    <a:pt x="1100" y="131"/>
                                  </a:lnTo>
                                  <a:close/>
                                  <a:moveTo>
                                    <a:pt x="825" y="6"/>
                                  </a:moveTo>
                                  <a:lnTo>
                                    <a:pt x="786" y="26"/>
                                  </a:lnTo>
                                  <a:lnTo>
                                    <a:pt x="798" y="43"/>
                                  </a:lnTo>
                                  <a:lnTo>
                                    <a:pt x="812" y="64"/>
                                  </a:lnTo>
                                  <a:lnTo>
                                    <a:pt x="827" y="89"/>
                                  </a:lnTo>
                                  <a:lnTo>
                                    <a:pt x="843" y="117"/>
                                  </a:lnTo>
                                  <a:lnTo>
                                    <a:pt x="887" y="96"/>
                                  </a:lnTo>
                                  <a:lnTo>
                                    <a:pt x="869" y="69"/>
                                  </a:lnTo>
                                  <a:lnTo>
                                    <a:pt x="853" y="45"/>
                                  </a:lnTo>
                                  <a:lnTo>
                                    <a:pt x="839" y="24"/>
                                  </a:lnTo>
                                  <a:lnTo>
                                    <a:pt x="825" y="6"/>
                                  </a:lnTo>
                                  <a:close/>
                                  <a:moveTo>
                                    <a:pt x="744" y="229"/>
                                  </a:moveTo>
                                  <a:lnTo>
                                    <a:pt x="708" y="290"/>
                                  </a:lnTo>
                                  <a:lnTo>
                                    <a:pt x="670" y="348"/>
                                  </a:lnTo>
                                  <a:lnTo>
                                    <a:pt x="628" y="400"/>
                                  </a:lnTo>
                                  <a:lnTo>
                                    <a:pt x="584" y="449"/>
                                  </a:lnTo>
                                  <a:lnTo>
                                    <a:pt x="595" y="457"/>
                                  </a:lnTo>
                                  <a:lnTo>
                                    <a:pt x="605" y="465"/>
                                  </a:lnTo>
                                  <a:lnTo>
                                    <a:pt x="614" y="473"/>
                                  </a:lnTo>
                                  <a:lnTo>
                                    <a:pt x="623" y="480"/>
                                  </a:lnTo>
                                  <a:lnTo>
                                    <a:pt x="669" y="425"/>
                                  </a:lnTo>
                                  <a:lnTo>
                                    <a:pt x="712" y="369"/>
                                  </a:lnTo>
                                  <a:lnTo>
                                    <a:pt x="752" y="311"/>
                                  </a:lnTo>
                                  <a:lnTo>
                                    <a:pt x="790" y="251"/>
                                  </a:lnTo>
                                  <a:lnTo>
                                    <a:pt x="744" y="229"/>
                                  </a:lnTo>
                                  <a:close/>
                                  <a:moveTo>
                                    <a:pt x="924" y="232"/>
                                  </a:moveTo>
                                  <a:lnTo>
                                    <a:pt x="888" y="257"/>
                                  </a:lnTo>
                                  <a:lnTo>
                                    <a:pt x="924" y="302"/>
                                  </a:lnTo>
                                  <a:lnTo>
                                    <a:pt x="962" y="353"/>
                                  </a:lnTo>
                                  <a:lnTo>
                                    <a:pt x="1004" y="410"/>
                                  </a:lnTo>
                                  <a:lnTo>
                                    <a:pt x="1048" y="474"/>
                                  </a:lnTo>
                                  <a:lnTo>
                                    <a:pt x="1093" y="444"/>
                                  </a:lnTo>
                                  <a:lnTo>
                                    <a:pt x="1052" y="389"/>
                                  </a:lnTo>
                                  <a:lnTo>
                                    <a:pt x="1010" y="336"/>
                                  </a:lnTo>
                                  <a:lnTo>
                                    <a:pt x="967" y="283"/>
                                  </a:lnTo>
                                  <a:lnTo>
                                    <a:pt x="924" y="2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02" name="任意多边形 902"/>
                          <wps:cNvSpPr/>
                          <wps:spPr>
                            <a:xfrm>
                              <a:off x="7056" y="8362"/>
                              <a:ext cx="232" cy="1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7" h="490">
                                  <a:moveTo>
                                    <a:pt x="337" y="84"/>
                                  </a:moveTo>
                                  <a:lnTo>
                                    <a:pt x="292" y="84"/>
                                  </a:lnTo>
                                  <a:lnTo>
                                    <a:pt x="291" y="126"/>
                                  </a:lnTo>
                                  <a:lnTo>
                                    <a:pt x="289" y="165"/>
                                  </a:lnTo>
                                  <a:lnTo>
                                    <a:pt x="287" y="202"/>
                                  </a:lnTo>
                                  <a:lnTo>
                                    <a:pt x="284" y="236"/>
                                  </a:lnTo>
                                  <a:lnTo>
                                    <a:pt x="272" y="300"/>
                                  </a:lnTo>
                                  <a:lnTo>
                                    <a:pt x="246" y="358"/>
                                  </a:lnTo>
                                  <a:lnTo>
                                    <a:pt x="206" y="411"/>
                                  </a:lnTo>
                                  <a:lnTo>
                                    <a:pt x="151" y="458"/>
                                  </a:lnTo>
                                  <a:lnTo>
                                    <a:pt x="161" y="466"/>
                                  </a:lnTo>
                                  <a:lnTo>
                                    <a:pt x="170" y="474"/>
                                  </a:lnTo>
                                  <a:lnTo>
                                    <a:pt x="178" y="482"/>
                                  </a:lnTo>
                                  <a:lnTo>
                                    <a:pt x="185" y="490"/>
                                  </a:lnTo>
                                  <a:lnTo>
                                    <a:pt x="244" y="437"/>
                                  </a:lnTo>
                                  <a:lnTo>
                                    <a:pt x="287" y="378"/>
                                  </a:lnTo>
                                  <a:lnTo>
                                    <a:pt x="315" y="312"/>
                                  </a:lnTo>
                                  <a:lnTo>
                                    <a:pt x="329" y="239"/>
                                  </a:lnTo>
                                  <a:lnTo>
                                    <a:pt x="331" y="207"/>
                                  </a:lnTo>
                                  <a:lnTo>
                                    <a:pt x="333" y="171"/>
                                  </a:lnTo>
                                  <a:lnTo>
                                    <a:pt x="335" y="129"/>
                                  </a:lnTo>
                                  <a:lnTo>
                                    <a:pt x="337" y="84"/>
                                  </a:lnTo>
                                  <a:close/>
                                  <a:moveTo>
                                    <a:pt x="182" y="266"/>
                                  </a:moveTo>
                                  <a:lnTo>
                                    <a:pt x="80" y="266"/>
                                  </a:lnTo>
                                  <a:lnTo>
                                    <a:pt x="80" y="487"/>
                                  </a:lnTo>
                                  <a:lnTo>
                                    <a:pt x="120" y="487"/>
                                  </a:lnTo>
                                  <a:lnTo>
                                    <a:pt x="120" y="278"/>
                                  </a:lnTo>
                                  <a:lnTo>
                                    <a:pt x="184" y="278"/>
                                  </a:lnTo>
                                  <a:lnTo>
                                    <a:pt x="176" y="273"/>
                                  </a:lnTo>
                                  <a:lnTo>
                                    <a:pt x="182" y="266"/>
                                  </a:lnTo>
                                  <a:close/>
                                  <a:moveTo>
                                    <a:pt x="319" y="429"/>
                                  </a:moveTo>
                                  <a:lnTo>
                                    <a:pt x="321" y="440"/>
                                  </a:lnTo>
                                  <a:lnTo>
                                    <a:pt x="323" y="451"/>
                                  </a:lnTo>
                                  <a:lnTo>
                                    <a:pt x="325" y="462"/>
                                  </a:lnTo>
                                  <a:lnTo>
                                    <a:pt x="327" y="474"/>
                                  </a:lnTo>
                                  <a:lnTo>
                                    <a:pt x="372" y="475"/>
                                  </a:lnTo>
                                  <a:lnTo>
                                    <a:pt x="405" y="475"/>
                                  </a:lnTo>
                                  <a:lnTo>
                                    <a:pt x="441" y="470"/>
                                  </a:lnTo>
                                  <a:lnTo>
                                    <a:pt x="468" y="453"/>
                                  </a:lnTo>
                                  <a:lnTo>
                                    <a:pt x="478" y="434"/>
                                  </a:lnTo>
                                  <a:lnTo>
                                    <a:pt x="400" y="434"/>
                                  </a:lnTo>
                                  <a:lnTo>
                                    <a:pt x="384" y="433"/>
                                  </a:lnTo>
                                  <a:lnTo>
                                    <a:pt x="364" y="433"/>
                                  </a:lnTo>
                                  <a:lnTo>
                                    <a:pt x="343" y="431"/>
                                  </a:lnTo>
                                  <a:lnTo>
                                    <a:pt x="319" y="429"/>
                                  </a:lnTo>
                                  <a:close/>
                                  <a:moveTo>
                                    <a:pt x="502" y="46"/>
                                  </a:moveTo>
                                  <a:lnTo>
                                    <a:pt x="207" y="46"/>
                                  </a:lnTo>
                                  <a:lnTo>
                                    <a:pt x="207" y="84"/>
                                  </a:lnTo>
                                  <a:lnTo>
                                    <a:pt x="457" y="84"/>
                                  </a:lnTo>
                                  <a:lnTo>
                                    <a:pt x="454" y="185"/>
                                  </a:lnTo>
                                  <a:lnTo>
                                    <a:pt x="451" y="268"/>
                                  </a:lnTo>
                                  <a:lnTo>
                                    <a:pt x="448" y="333"/>
                                  </a:lnTo>
                                  <a:lnTo>
                                    <a:pt x="446" y="381"/>
                                  </a:lnTo>
                                  <a:lnTo>
                                    <a:pt x="442" y="405"/>
                                  </a:lnTo>
                                  <a:lnTo>
                                    <a:pt x="433" y="421"/>
                                  </a:lnTo>
                                  <a:lnTo>
                                    <a:pt x="419" y="431"/>
                                  </a:lnTo>
                                  <a:lnTo>
                                    <a:pt x="400" y="434"/>
                                  </a:lnTo>
                                  <a:lnTo>
                                    <a:pt x="478" y="434"/>
                                  </a:lnTo>
                                  <a:lnTo>
                                    <a:pt x="484" y="424"/>
                                  </a:lnTo>
                                  <a:lnTo>
                                    <a:pt x="490" y="384"/>
                                  </a:lnTo>
                                  <a:lnTo>
                                    <a:pt x="492" y="333"/>
                                  </a:lnTo>
                                  <a:lnTo>
                                    <a:pt x="495" y="252"/>
                                  </a:lnTo>
                                  <a:lnTo>
                                    <a:pt x="498" y="164"/>
                                  </a:lnTo>
                                  <a:lnTo>
                                    <a:pt x="502" y="46"/>
                                  </a:lnTo>
                                  <a:close/>
                                  <a:moveTo>
                                    <a:pt x="184" y="278"/>
                                  </a:moveTo>
                                  <a:lnTo>
                                    <a:pt x="120" y="278"/>
                                  </a:lnTo>
                                  <a:lnTo>
                                    <a:pt x="161" y="309"/>
                                  </a:lnTo>
                                  <a:lnTo>
                                    <a:pt x="202" y="340"/>
                                  </a:lnTo>
                                  <a:lnTo>
                                    <a:pt x="229" y="310"/>
                                  </a:lnTo>
                                  <a:lnTo>
                                    <a:pt x="184" y="278"/>
                                  </a:lnTo>
                                  <a:close/>
                                  <a:moveTo>
                                    <a:pt x="183" y="96"/>
                                  </a:moveTo>
                                  <a:lnTo>
                                    <a:pt x="7" y="96"/>
                                  </a:lnTo>
                                  <a:lnTo>
                                    <a:pt x="7" y="132"/>
                                  </a:lnTo>
                                  <a:lnTo>
                                    <a:pt x="135" y="132"/>
                                  </a:lnTo>
                                  <a:lnTo>
                                    <a:pt x="105" y="177"/>
                                  </a:lnTo>
                                  <a:lnTo>
                                    <a:pt x="72" y="217"/>
                                  </a:lnTo>
                                  <a:lnTo>
                                    <a:pt x="37" y="252"/>
                                  </a:lnTo>
                                  <a:lnTo>
                                    <a:pt x="0" y="283"/>
                                  </a:lnTo>
                                  <a:lnTo>
                                    <a:pt x="4" y="294"/>
                                  </a:lnTo>
                                  <a:lnTo>
                                    <a:pt x="8" y="305"/>
                                  </a:lnTo>
                                  <a:lnTo>
                                    <a:pt x="11" y="315"/>
                                  </a:lnTo>
                                  <a:lnTo>
                                    <a:pt x="14" y="325"/>
                                  </a:lnTo>
                                  <a:lnTo>
                                    <a:pt x="31" y="311"/>
                                  </a:lnTo>
                                  <a:lnTo>
                                    <a:pt x="48" y="297"/>
                                  </a:lnTo>
                                  <a:lnTo>
                                    <a:pt x="64" y="282"/>
                                  </a:lnTo>
                                  <a:lnTo>
                                    <a:pt x="80" y="266"/>
                                  </a:lnTo>
                                  <a:lnTo>
                                    <a:pt x="182" y="266"/>
                                  </a:lnTo>
                                  <a:lnTo>
                                    <a:pt x="191" y="255"/>
                                  </a:lnTo>
                                  <a:lnTo>
                                    <a:pt x="193" y="253"/>
                                  </a:lnTo>
                                  <a:lnTo>
                                    <a:pt x="146" y="253"/>
                                  </a:lnTo>
                                  <a:lnTo>
                                    <a:pt x="128" y="242"/>
                                  </a:lnTo>
                                  <a:lnTo>
                                    <a:pt x="120" y="236"/>
                                  </a:lnTo>
                                  <a:lnTo>
                                    <a:pt x="120" y="221"/>
                                  </a:lnTo>
                                  <a:lnTo>
                                    <a:pt x="136" y="200"/>
                                  </a:lnTo>
                                  <a:lnTo>
                                    <a:pt x="152" y="178"/>
                                  </a:lnTo>
                                  <a:lnTo>
                                    <a:pt x="168" y="156"/>
                                  </a:lnTo>
                                  <a:lnTo>
                                    <a:pt x="183" y="133"/>
                                  </a:lnTo>
                                  <a:lnTo>
                                    <a:pt x="183" y="96"/>
                                  </a:lnTo>
                                  <a:close/>
                                  <a:moveTo>
                                    <a:pt x="195" y="185"/>
                                  </a:moveTo>
                                  <a:lnTo>
                                    <a:pt x="183" y="202"/>
                                  </a:lnTo>
                                  <a:lnTo>
                                    <a:pt x="171" y="219"/>
                                  </a:lnTo>
                                  <a:lnTo>
                                    <a:pt x="159" y="236"/>
                                  </a:lnTo>
                                  <a:lnTo>
                                    <a:pt x="146" y="253"/>
                                  </a:lnTo>
                                  <a:lnTo>
                                    <a:pt x="193" y="253"/>
                                  </a:lnTo>
                                  <a:lnTo>
                                    <a:pt x="205" y="238"/>
                                  </a:lnTo>
                                  <a:lnTo>
                                    <a:pt x="218" y="221"/>
                                  </a:lnTo>
                                  <a:lnTo>
                                    <a:pt x="230" y="206"/>
                                  </a:lnTo>
                                  <a:lnTo>
                                    <a:pt x="195" y="185"/>
                                  </a:lnTo>
                                  <a:close/>
                                  <a:moveTo>
                                    <a:pt x="95" y="0"/>
                                  </a:moveTo>
                                  <a:lnTo>
                                    <a:pt x="57" y="17"/>
                                  </a:lnTo>
                                  <a:lnTo>
                                    <a:pt x="67" y="33"/>
                                  </a:lnTo>
                                  <a:lnTo>
                                    <a:pt x="77" y="50"/>
                                  </a:lnTo>
                                  <a:lnTo>
                                    <a:pt x="87" y="68"/>
                                  </a:lnTo>
                                  <a:lnTo>
                                    <a:pt x="97" y="87"/>
                                  </a:lnTo>
                                  <a:lnTo>
                                    <a:pt x="136" y="68"/>
                                  </a:lnTo>
                                  <a:lnTo>
                                    <a:pt x="125" y="49"/>
                                  </a:lnTo>
                                  <a:lnTo>
                                    <a:pt x="115" y="32"/>
                                  </a:lnTo>
                                  <a:lnTo>
                                    <a:pt x="105" y="15"/>
                                  </a:lnTo>
                                  <a:lnTo>
                                    <a:pt x="95" y="0"/>
                                  </a:lnTo>
                                  <a:close/>
                                  <a:moveTo>
                                    <a:pt x="813" y="216"/>
                                  </a:moveTo>
                                  <a:lnTo>
                                    <a:pt x="765" y="216"/>
                                  </a:lnTo>
                                  <a:lnTo>
                                    <a:pt x="765" y="398"/>
                                  </a:lnTo>
                                  <a:lnTo>
                                    <a:pt x="771" y="431"/>
                                  </a:lnTo>
                                  <a:lnTo>
                                    <a:pt x="787" y="455"/>
                                  </a:lnTo>
                                  <a:lnTo>
                                    <a:pt x="815" y="470"/>
                                  </a:lnTo>
                                  <a:lnTo>
                                    <a:pt x="855" y="475"/>
                                  </a:lnTo>
                                  <a:lnTo>
                                    <a:pt x="986" y="475"/>
                                  </a:lnTo>
                                  <a:lnTo>
                                    <a:pt x="1019" y="472"/>
                                  </a:lnTo>
                                  <a:lnTo>
                                    <a:pt x="1045" y="462"/>
                                  </a:lnTo>
                                  <a:lnTo>
                                    <a:pt x="1063" y="446"/>
                                  </a:lnTo>
                                  <a:lnTo>
                                    <a:pt x="1069" y="433"/>
                                  </a:lnTo>
                                  <a:lnTo>
                                    <a:pt x="866" y="433"/>
                                  </a:lnTo>
                                  <a:lnTo>
                                    <a:pt x="843" y="430"/>
                                  </a:lnTo>
                                  <a:lnTo>
                                    <a:pt x="826" y="422"/>
                                  </a:lnTo>
                                  <a:lnTo>
                                    <a:pt x="816" y="408"/>
                                  </a:lnTo>
                                  <a:lnTo>
                                    <a:pt x="813" y="388"/>
                                  </a:lnTo>
                                  <a:lnTo>
                                    <a:pt x="813" y="216"/>
                                  </a:lnTo>
                                  <a:close/>
                                  <a:moveTo>
                                    <a:pt x="1045" y="324"/>
                                  </a:moveTo>
                                  <a:lnTo>
                                    <a:pt x="1042" y="345"/>
                                  </a:lnTo>
                                  <a:lnTo>
                                    <a:pt x="1039" y="365"/>
                                  </a:lnTo>
                                  <a:lnTo>
                                    <a:pt x="1036" y="384"/>
                                  </a:lnTo>
                                  <a:lnTo>
                                    <a:pt x="1033" y="402"/>
                                  </a:lnTo>
                                  <a:lnTo>
                                    <a:pt x="1027" y="416"/>
                                  </a:lnTo>
                                  <a:lnTo>
                                    <a:pt x="1015" y="425"/>
                                  </a:lnTo>
                                  <a:lnTo>
                                    <a:pt x="996" y="431"/>
                                  </a:lnTo>
                                  <a:lnTo>
                                    <a:pt x="971" y="433"/>
                                  </a:lnTo>
                                  <a:lnTo>
                                    <a:pt x="1069" y="433"/>
                                  </a:lnTo>
                                  <a:lnTo>
                                    <a:pt x="1074" y="423"/>
                                  </a:lnTo>
                                  <a:lnTo>
                                    <a:pt x="1078" y="406"/>
                                  </a:lnTo>
                                  <a:lnTo>
                                    <a:pt x="1082" y="387"/>
                                  </a:lnTo>
                                  <a:lnTo>
                                    <a:pt x="1087" y="365"/>
                                  </a:lnTo>
                                  <a:lnTo>
                                    <a:pt x="1091" y="341"/>
                                  </a:lnTo>
                                  <a:lnTo>
                                    <a:pt x="1078" y="336"/>
                                  </a:lnTo>
                                  <a:lnTo>
                                    <a:pt x="1066" y="332"/>
                                  </a:lnTo>
                                  <a:lnTo>
                                    <a:pt x="1055" y="328"/>
                                  </a:lnTo>
                                  <a:lnTo>
                                    <a:pt x="1045" y="324"/>
                                  </a:lnTo>
                                  <a:close/>
                                  <a:moveTo>
                                    <a:pt x="813" y="7"/>
                                  </a:moveTo>
                                  <a:lnTo>
                                    <a:pt x="765" y="7"/>
                                  </a:lnTo>
                                  <a:lnTo>
                                    <a:pt x="765" y="175"/>
                                  </a:lnTo>
                                  <a:lnTo>
                                    <a:pt x="583" y="194"/>
                                  </a:lnTo>
                                  <a:lnTo>
                                    <a:pt x="587" y="235"/>
                                  </a:lnTo>
                                  <a:lnTo>
                                    <a:pt x="765" y="216"/>
                                  </a:lnTo>
                                  <a:lnTo>
                                    <a:pt x="813" y="216"/>
                                  </a:lnTo>
                                  <a:lnTo>
                                    <a:pt x="813" y="211"/>
                                  </a:lnTo>
                                  <a:lnTo>
                                    <a:pt x="1097" y="181"/>
                                  </a:lnTo>
                                  <a:lnTo>
                                    <a:pt x="1096" y="170"/>
                                  </a:lnTo>
                                  <a:lnTo>
                                    <a:pt x="813" y="170"/>
                                  </a:lnTo>
                                  <a:lnTo>
                                    <a:pt x="813" y="7"/>
                                  </a:lnTo>
                                  <a:close/>
                                  <a:moveTo>
                                    <a:pt x="1093" y="141"/>
                                  </a:moveTo>
                                  <a:lnTo>
                                    <a:pt x="813" y="170"/>
                                  </a:lnTo>
                                  <a:lnTo>
                                    <a:pt x="1096" y="170"/>
                                  </a:lnTo>
                                  <a:lnTo>
                                    <a:pt x="1093" y="1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03" name="任意多边形 903"/>
                          <wps:cNvSpPr/>
                          <wps:spPr>
                            <a:xfrm>
                              <a:off x="5154" y="8555"/>
                              <a:ext cx="211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7" h="664">
                                  <a:moveTo>
                                    <a:pt x="396" y="583"/>
                                  </a:moveTo>
                                  <a:lnTo>
                                    <a:pt x="4" y="583"/>
                                  </a:lnTo>
                                  <a:lnTo>
                                    <a:pt x="4" y="652"/>
                                  </a:lnTo>
                                  <a:lnTo>
                                    <a:pt x="396" y="652"/>
                                  </a:lnTo>
                                  <a:lnTo>
                                    <a:pt x="396" y="583"/>
                                  </a:lnTo>
                                  <a:close/>
                                  <a:moveTo>
                                    <a:pt x="243" y="98"/>
                                  </a:moveTo>
                                  <a:lnTo>
                                    <a:pt x="157" y="98"/>
                                  </a:lnTo>
                                  <a:lnTo>
                                    <a:pt x="157" y="583"/>
                                  </a:lnTo>
                                  <a:lnTo>
                                    <a:pt x="243" y="583"/>
                                  </a:lnTo>
                                  <a:lnTo>
                                    <a:pt x="243" y="98"/>
                                  </a:lnTo>
                                  <a:close/>
                                  <a:moveTo>
                                    <a:pt x="243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157" y="98"/>
                                  </a:lnTo>
                                  <a:lnTo>
                                    <a:pt x="243" y="98"/>
                                  </a:lnTo>
                                  <a:lnTo>
                                    <a:pt x="243" y="0"/>
                                  </a:lnTo>
                                  <a:close/>
                                  <a:moveTo>
                                    <a:pt x="779" y="3"/>
                                  </a:moveTo>
                                  <a:lnTo>
                                    <a:pt x="725" y="8"/>
                                  </a:lnTo>
                                  <a:lnTo>
                                    <a:pt x="678" y="24"/>
                                  </a:lnTo>
                                  <a:lnTo>
                                    <a:pt x="638" y="52"/>
                                  </a:lnTo>
                                  <a:lnTo>
                                    <a:pt x="605" y="89"/>
                                  </a:lnTo>
                                  <a:lnTo>
                                    <a:pt x="578" y="138"/>
                                  </a:lnTo>
                                  <a:lnTo>
                                    <a:pt x="560" y="197"/>
                                  </a:lnTo>
                                  <a:lnTo>
                                    <a:pt x="548" y="266"/>
                                  </a:lnTo>
                                  <a:lnTo>
                                    <a:pt x="545" y="345"/>
                                  </a:lnTo>
                                  <a:lnTo>
                                    <a:pt x="548" y="418"/>
                                  </a:lnTo>
                                  <a:lnTo>
                                    <a:pt x="559" y="482"/>
                                  </a:lnTo>
                                  <a:lnTo>
                                    <a:pt x="577" y="537"/>
                                  </a:lnTo>
                                  <a:lnTo>
                                    <a:pt x="602" y="582"/>
                                  </a:lnTo>
                                  <a:lnTo>
                                    <a:pt x="633" y="617"/>
                                  </a:lnTo>
                                  <a:lnTo>
                                    <a:pt x="671" y="643"/>
                                  </a:lnTo>
                                  <a:lnTo>
                                    <a:pt x="714" y="658"/>
                                  </a:lnTo>
                                  <a:lnTo>
                                    <a:pt x="763" y="663"/>
                                  </a:lnTo>
                                  <a:lnTo>
                                    <a:pt x="815" y="658"/>
                                  </a:lnTo>
                                  <a:lnTo>
                                    <a:pt x="861" y="642"/>
                                  </a:lnTo>
                                  <a:lnTo>
                                    <a:pt x="901" y="615"/>
                                  </a:lnTo>
                                  <a:lnTo>
                                    <a:pt x="918" y="596"/>
                                  </a:lnTo>
                                  <a:lnTo>
                                    <a:pt x="771" y="596"/>
                                  </a:lnTo>
                                  <a:lnTo>
                                    <a:pt x="711" y="581"/>
                                  </a:lnTo>
                                  <a:lnTo>
                                    <a:pt x="667" y="533"/>
                                  </a:lnTo>
                                  <a:lnTo>
                                    <a:pt x="642" y="453"/>
                                  </a:lnTo>
                                  <a:lnTo>
                                    <a:pt x="633" y="342"/>
                                  </a:lnTo>
                                  <a:lnTo>
                                    <a:pt x="639" y="244"/>
                                  </a:lnTo>
                                  <a:lnTo>
                                    <a:pt x="655" y="168"/>
                                  </a:lnTo>
                                  <a:lnTo>
                                    <a:pt x="684" y="113"/>
                                  </a:lnTo>
                                  <a:lnTo>
                                    <a:pt x="723" y="81"/>
                                  </a:lnTo>
                                  <a:lnTo>
                                    <a:pt x="774" y="70"/>
                                  </a:lnTo>
                                  <a:lnTo>
                                    <a:pt x="928" y="70"/>
                                  </a:lnTo>
                                  <a:lnTo>
                                    <a:pt x="899" y="39"/>
                                  </a:lnTo>
                                  <a:lnTo>
                                    <a:pt x="845" y="12"/>
                                  </a:lnTo>
                                  <a:lnTo>
                                    <a:pt x="779" y="3"/>
                                  </a:lnTo>
                                  <a:close/>
                                  <a:moveTo>
                                    <a:pt x="928" y="70"/>
                                  </a:moveTo>
                                  <a:lnTo>
                                    <a:pt x="774" y="70"/>
                                  </a:lnTo>
                                  <a:lnTo>
                                    <a:pt x="822" y="81"/>
                                  </a:lnTo>
                                  <a:lnTo>
                                    <a:pt x="859" y="113"/>
                                  </a:lnTo>
                                  <a:lnTo>
                                    <a:pt x="886" y="166"/>
                                  </a:lnTo>
                                  <a:lnTo>
                                    <a:pt x="902" y="241"/>
                                  </a:lnTo>
                                  <a:lnTo>
                                    <a:pt x="907" y="338"/>
                                  </a:lnTo>
                                  <a:lnTo>
                                    <a:pt x="902" y="431"/>
                                  </a:lnTo>
                                  <a:lnTo>
                                    <a:pt x="885" y="503"/>
                                  </a:lnTo>
                                  <a:lnTo>
                                    <a:pt x="858" y="555"/>
                                  </a:lnTo>
                                  <a:lnTo>
                                    <a:pt x="820" y="586"/>
                                  </a:lnTo>
                                  <a:lnTo>
                                    <a:pt x="771" y="596"/>
                                  </a:lnTo>
                                  <a:lnTo>
                                    <a:pt x="918" y="596"/>
                                  </a:lnTo>
                                  <a:lnTo>
                                    <a:pt x="935" y="578"/>
                                  </a:lnTo>
                                  <a:lnTo>
                                    <a:pt x="961" y="530"/>
                                  </a:lnTo>
                                  <a:lnTo>
                                    <a:pt x="981" y="473"/>
                                  </a:lnTo>
                                  <a:lnTo>
                                    <a:pt x="992" y="406"/>
                                  </a:lnTo>
                                  <a:lnTo>
                                    <a:pt x="996" y="330"/>
                                  </a:lnTo>
                                  <a:lnTo>
                                    <a:pt x="990" y="230"/>
                                  </a:lnTo>
                                  <a:lnTo>
                                    <a:pt x="972" y="148"/>
                                  </a:lnTo>
                                  <a:lnTo>
                                    <a:pt x="942" y="85"/>
                                  </a:lnTo>
                                  <a:lnTo>
                                    <a:pt x="928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04" name="任意多边形 904"/>
                          <wps:cNvSpPr/>
                          <wps:spPr>
                            <a:xfrm>
                              <a:off x="5636" y="8557"/>
                              <a:ext cx="208" cy="13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81" h="653">
                                  <a:moveTo>
                                    <a:pt x="396" y="583"/>
                                  </a:moveTo>
                                  <a:lnTo>
                                    <a:pt x="4" y="583"/>
                                  </a:lnTo>
                                  <a:lnTo>
                                    <a:pt x="4" y="653"/>
                                  </a:lnTo>
                                  <a:lnTo>
                                    <a:pt x="396" y="653"/>
                                  </a:lnTo>
                                  <a:lnTo>
                                    <a:pt x="396" y="583"/>
                                  </a:lnTo>
                                  <a:close/>
                                  <a:moveTo>
                                    <a:pt x="243" y="98"/>
                                  </a:moveTo>
                                  <a:lnTo>
                                    <a:pt x="157" y="98"/>
                                  </a:lnTo>
                                  <a:lnTo>
                                    <a:pt x="157" y="583"/>
                                  </a:lnTo>
                                  <a:lnTo>
                                    <a:pt x="243" y="583"/>
                                  </a:lnTo>
                                  <a:lnTo>
                                    <a:pt x="243" y="98"/>
                                  </a:lnTo>
                                  <a:close/>
                                  <a:moveTo>
                                    <a:pt x="243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1"/>
                                  </a:lnTo>
                                  <a:lnTo>
                                    <a:pt x="157" y="98"/>
                                  </a:lnTo>
                                  <a:lnTo>
                                    <a:pt x="243" y="98"/>
                                  </a:lnTo>
                                  <a:lnTo>
                                    <a:pt x="243" y="0"/>
                                  </a:lnTo>
                                  <a:close/>
                                  <a:moveTo>
                                    <a:pt x="980" y="583"/>
                                  </a:moveTo>
                                  <a:lnTo>
                                    <a:pt x="588" y="583"/>
                                  </a:lnTo>
                                  <a:lnTo>
                                    <a:pt x="588" y="653"/>
                                  </a:lnTo>
                                  <a:lnTo>
                                    <a:pt x="980" y="653"/>
                                  </a:lnTo>
                                  <a:lnTo>
                                    <a:pt x="980" y="583"/>
                                  </a:lnTo>
                                  <a:close/>
                                  <a:moveTo>
                                    <a:pt x="827" y="98"/>
                                  </a:moveTo>
                                  <a:lnTo>
                                    <a:pt x="741" y="98"/>
                                  </a:lnTo>
                                  <a:lnTo>
                                    <a:pt x="741" y="583"/>
                                  </a:lnTo>
                                  <a:lnTo>
                                    <a:pt x="827" y="583"/>
                                  </a:lnTo>
                                  <a:lnTo>
                                    <a:pt x="827" y="98"/>
                                  </a:lnTo>
                                  <a:close/>
                                  <a:moveTo>
                                    <a:pt x="827" y="0"/>
                                  </a:moveTo>
                                  <a:lnTo>
                                    <a:pt x="584" y="66"/>
                                  </a:lnTo>
                                  <a:lnTo>
                                    <a:pt x="584" y="141"/>
                                  </a:lnTo>
                                  <a:lnTo>
                                    <a:pt x="741" y="98"/>
                                  </a:lnTo>
                                  <a:lnTo>
                                    <a:pt x="827" y="98"/>
                                  </a:lnTo>
                                  <a:lnTo>
                                    <a:pt x="8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05" name="任意多边形 905"/>
                          <wps:cNvSpPr/>
                          <wps:spPr>
                            <a:xfrm>
                              <a:off x="6110" y="8556"/>
                              <a:ext cx="206" cy="13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653">
                                  <a:moveTo>
                                    <a:pt x="396" y="583"/>
                                  </a:moveTo>
                                  <a:lnTo>
                                    <a:pt x="4" y="583"/>
                                  </a:lnTo>
                                  <a:lnTo>
                                    <a:pt x="4" y="653"/>
                                  </a:lnTo>
                                  <a:lnTo>
                                    <a:pt x="396" y="653"/>
                                  </a:lnTo>
                                  <a:lnTo>
                                    <a:pt x="396" y="583"/>
                                  </a:lnTo>
                                  <a:close/>
                                  <a:moveTo>
                                    <a:pt x="243" y="98"/>
                                  </a:moveTo>
                                  <a:lnTo>
                                    <a:pt x="157" y="98"/>
                                  </a:lnTo>
                                  <a:lnTo>
                                    <a:pt x="157" y="583"/>
                                  </a:lnTo>
                                  <a:lnTo>
                                    <a:pt x="243" y="583"/>
                                  </a:lnTo>
                                  <a:lnTo>
                                    <a:pt x="243" y="98"/>
                                  </a:lnTo>
                                  <a:close/>
                                  <a:moveTo>
                                    <a:pt x="243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157" y="98"/>
                                  </a:lnTo>
                                  <a:lnTo>
                                    <a:pt x="243" y="98"/>
                                  </a:lnTo>
                                  <a:lnTo>
                                    <a:pt x="243" y="0"/>
                                  </a:lnTo>
                                  <a:close/>
                                  <a:moveTo>
                                    <a:pt x="939" y="71"/>
                                  </a:moveTo>
                                  <a:lnTo>
                                    <a:pt x="760" y="71"/>
                                  </a:lnTo>
                                  <a:lnTo>
                                    <a:pt x="790" y="72"/>
                                  </a:lnTo>
                                  <a:lnTo>
                                    <a:pt x="815" y="78"/>
                                  </a:lnTo>
                                  <a:lnTo>
                                    <a:pt x="837" y="87"/>
                                  </a:lnTo>
                                  <a:lnTo>
                                    <a:pt x="855" y="100"/>
                                  </a:lnTo>
                                  <a:lnTo>
                                    <a:pt x="869" y="116"/>
                                  </a:lnTo>
                                  <a:lnTo>
                                    <a:pt x="879" y="135"/>
                                  </a:lnTo>
                                  <a:lnTo>
                                    <a:pt x="886" y="158"/>
                                  </a:lnTo>
                                  <a:lnTo>
                                    <a:pt x="888" y="183"/>
                                  </a:lnTo>
                                  <a:lnTo>
                                    <a:pt x="886" y="207"/>
                                  </a:lnTo>
                                  <a:lnTo>
                                    <a:pt x="881" y="230"/>
                                  </a:lnTo>
                                  <a:lnTo>
                                    <a:pt x="872" y="253"/>
                                  </a:lnTo>
                                  <a:lnTo>
                                    <a:pt x="860" y="276"/>
                                  </a:lnTo>
                                  <a:lnTo>
                                    <a:pt x="842" y="300"/>
                                  </a:lnTo>
                                  <a:lnTo>
                                    <a:pt x="818" y="329"/>
                                  </a:lnTo>
                                  <a:lnTo>
                                    <a:pt x="788" y="361"/>
                                  </a:lnTo>
                                  <a:lnTo>
                                    <a:pt x="750" y="397"/>
                                  </a:lnTo>
                                  <a:lnTo>
                                    <a:pt x="551" y="583"/>
                                  </a:lnTo>
                                  <a:lnTo>
                                    <a:pt x="551" y="653"/>
                                  </a:lnTo>
                                  <a:lnTo>
                                    <a:pt x="967" y="653"/>
                                  </a:lnTo>
                                  <a:lnTo>
                                    <a:pt x="967" y="581"/>
                                  </a:lnTo>
                                  <a:lnTo>
                                    <a:pt x="654" y="581"/>
                                  </a:lnTo>
                                  <a:lnTo>
                                    <a:pt x="654" y="579"/>
                                  </a:lnTo>
                                  <a:lnTo>
                                    <a:pt x="809" y="437"/>
                                  </a:lnTo>
                                  <a:lnTo>
                                    <a:pt x="853" y="395"/>
                                  </a:lnTo>
                                  <a:lnTo>
                                    <a:pt x="890" y="357"/>
                                  </a:lnTo>
                                  <a:lnTo>
                                    <a:pt x="918" y="322"/>
                                  </a:lnTo>
                                  <a:lnTo>
                                    <a:pt x="939" y="292"/>
                                  </a:lnTo>
                                  <a:lnTo>
                                    <a:pt x="954" y="263"/>
                                  </a:lnTo>
                                  <a:lnTo>
                                    <a:pt x="965" y="234"/>
                                  </a:lnTo>
                                  <a:lnTo>
                                    <a:pt x="971" y="205"/>
                                  </a:lnTo>
                                  <a:lnTo>
                                    <a:pt x="973" y="175"/>
                                  </a:lnTo>
                                  <a:lnTo>
                                    <a:pt x="970" y="138"/>
                                  </a:lnTo>
                                  <a:lnTo>
                                    <a:pt x="960" y="104"/>
                                  </a:lnTo>
                                  <a:lnTo>
                                    <a:pt x="943" y="75"/>
                                  </a:lnTo>
                                  <a:lnTo>
                                    <a:pt x="939" y="71"/>
                                  </a:lnTo>
                                  <a:close/>
                                  <a:moveTo>
                                    <a:pt x="774" y="3"/>
                                  </a:moveTo>
                                  <a:lnTo>
                                    <a:pt x="722" y="7"/>
                                  </a:lnTo>
                                  <a:lnTo>
                                    <a:pt x="673" y="18"/>
                                  </a:lnTo>
                                  <a:lnTo>
                                    <a:pt x="628" y="36"/>
                                  </a:lnTo>
                                  <a:lnTo>
                                    <a:pt x="586" y="61"/>
                                  </a:lnTo>
                                  <a:lnTo>
                                    <a:pt x="586" y="143"/>
                                  </a:lnTo>
                                  <a:lnTo>
                                    <a:pt x="628" y="112"/>
                                  </a:lnTo>
                                  <a:lnTo>
                                    <a:pt x="671" y="89"/>
                                  </a:lnTo>
                                  <a:lnTo>
                                    <a:pt x="715" y="75"/>
                                  </a:lnTo>
                                  <a:lnTo>
                                    <a:pt x="760" y="71"/>
                                  </a:lnTo>
                                  <a:lnTo>
                                    <a:pt x="939" y="71"/>
                                  </a:lnTo>
                                  <a:lnTo>
                                    <a:pt x="920" y="50"/>
                                  </a:lnTo>
                                  <a:lnTo>
                                    <a:pt x="891" y="29"/>
                                  </a:lnTo>
                                  <a:lnTo>
                                    <a:pt x="857" y="15"/>
                                  </a:lnTo>
                                  <a:lnTo>
                                    <a:pt x="818" y="6"/>
                                  </a:lnTo>
                                  <a:lnTo>
                                    <a:pt x="774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06" name="任意多边形 906"/>
                          <wps:cNvSpPr/>
                          <wps:spPr>
                            <a:xfrm>
                              <a:off x="6586" y="8555"/>
                              <a:ext cx="205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68" h="664">
                                  <a:moveTo>
                                    <a:pt x="396" y="583"/>
                                  </a:moveTo>
                                  <a:lnTo>
                                    <a:pt x="4" y="583"/>
                                  </a:lnTo>
                                  <a:lnTo>
                                    <a:pt x="4" y="652"/>
                                  </a:lnTo>
                                  <a:lnTo>
                                    <a:pt x="396" y="652"/>
                                  </a:lnTo>
                                  <a:lnTo>
                                    <a:pt x="396" y="583"/>
                                  </a:lnTo>
                                  <a:close/>
                                  <a:moveTo>
                                    <a:pt x="243" y="98"/>
                                  </a:moveTo>
                                  <a:lnTo>
                                    <a:pt x="157" y="98"/>
                                  </a:lnTo>
                                  <a:lnTo>
                                    <a:pt x="157" y="583"/>
                                  </a:lnTo>
                                  <a:lnTo>
                                    <a:pt x="243" y="583"/>
                                  </a:lnTo>
                                  <a:lnTo>
                                    <a:pt x="243" y="98"/>
                                  </a:lnTo>
                                  <a:close/>
                                  <a:moveTo>
                                    <a:pt x="243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157" y="98"/>
                                  </a:lnTo>
                                  <a:lnTo>
                                    <a:pt x="243" y="98"/>
                                  </a:lnTo>
                                  <a:lnTo>
                                    <a:pt x="243" y="0"/>
                                  </a:lnTo>
                                  <a:close/>
                                  <a:moveTo>
                                    <a:pt x="568" y="546"/>
                                  </a:moveTo>
                                  <a:lnTo>
                                    <a:pt x="568" y="629"/>
                                  </a:lnTo>
                                  <a:lnTo>
                                    <a:pt x="600" y="644"/>
                                  </a:lnTo>
                                  <a:lnTo>
                                    <a:pt x="637" y="655"/>
                                  </a:lnTo>
                                  <a:lnTo>
                                    <a:pt x="678" y="661"/>
                                  </a:lnTo>
                                  <a:lnTo>
                                    <a:pt x="724" y="663"/>
                                  </a:lnTo>
                                  <a:lnTo>
                                    <a:pt x="777" y="660"/>
                                  </a:lnTo>
                                  <a:lnTo>
                                    <a:pt x="824" y="650"/>
                                  </a:lnTo>
                                  <a:lnTo>
                                    <a:pt x="865" y="633"/>
                                  </a:lnTo>
                                  <a:lnTo>
                                    <a:pt x="901" y="610"/>
                                  </a:lnTo>
                                  <a:lnTo>
                                    <a:pt x="915" y="596"/>
                                  </a:lnTo>
                                  <a:lnTo>
                                    <a:pt x="726" y="596"/>
                                  </a:lnTo>
                                  <a:lnTo>
                                    <a:pt x="683" y="593"/>
                                  </a:lnTo>
                                  <a:lnTo>
                                    <a:pt x="642" y="584"/>
                                  </a:lnTo>
                                  <a:lnTo>
                                    <a:pt x="604" y="568"/>
                                  </a:lnTo>
                                  <a:lnTo>
                                    <a:pt x="568" y="546"/>
                                  </a:lnTo>
                                  <a:close/>
                                  <a:moveTo>
                                    <a:pt x="915" y="70"/>
                                  </a:moveTo>
                                  <a:lnTo>
                                    <a:pt x="730" y="70"/>
                                  </a:lnTo>
                                  <a:lnTo>
                                    <a:pt x="785" y="77"/>
                                  </a:lnTo>
                                  <a:lnTo>
                                    <a:pt x="824" y="96"/>
                                  </a:lnTo>
                                  <a:lnTo>
                                    <a:pt x="848" y="129"/>
                                  </a:lnTo>
                                  <a:lnTo>
                                    <a:pt x="856" y="175"/>
                                  </a:lnTo>
                                  <a:lnTo>
                                    <a:pt x="845" y="225"/>
                                  </a:lnTo>
                                  <a:lnTo>
                                    <a:pt x="814" y="261"/>
                                  </a:lnTo>
                                  <a:lnTo>
                                    <a:pt x="763" y="282"/>
                                  </a:lnTo>
                                  <a:lnTo>
                                    <a:pt x="691" y="289"/>
                                  </a:lnTo>
                                  <a:lnTo>
                                    <a:pt x="637" y="289"/>
                                  </a:lnTo>
                                  <a:lnTo>
                                    <a:pt x="637" y="356"/>
                                  </a:lnTo>
                                  <a:lnTo>
                                    <a:pt x="693" y="356"/>
                                  </a:lnTo>
                                  <a:lnTo>
                                    <a:pt x="775" y="363"/>
                                  </a:lnTo>
                                  <a:lnTo>
                                    <a:pt x="833" y="386"/>
                                  </a:lnTo>
                                  <a:lnTo>
                                    <a:pt x="868" y="424"/>
                                  </a:lnTo>
                                  <a:lnTo>
                                    <a:pt x="879" y="477"/>
                                  </a:lnTo>
                                  <a:lnTo>
                                    <a:pt x="877" y="503"/>
                                  </a:lnTo>
                                  <a:lnTo>
                                    <a:pt x="869" y="526"/>
                                  </a:lnTo>
                                  <a:lnTo>
                                    <a:pt x="856" y="546"/>
                                  </a:lnTo>
                                  <a:lnTo>
                                    <a:pt x="838" y="564"/>
                                  </a:lnTo>
                                  <a:lnTo>
                                    <a:pt x="816" y="578"/>
                                  </a:lnTo>
                                  <a:lnTo>
                                    <a:pt x="789" y="588"/>
                                  </a:lnTo>
                                  <a:lnTo>
                                    <a:pt x="760" y="594"/>
                                  </a:lnTo>
                                  <a:lnTo>
                                    <a:pt x="726" y="596"/>
                                  </a:lnTo>
                                  <a:lnTo>
                                    <a:pt x="915" y="596"/>
                                  </a:lnTo>
                                  <a:lnTo>
                                    <a:pt x="930" y="582"/>
                                  </a:lnTo>
                                  <a:lnTo>
                                    <a:pt x="951" y="549"/>
                                  </a:lnTo>
                                  <a:lnTo>
                                    <a:pt x="964" y="512"/>
                                  </a:lnTo>
                                  <a:lnTo>
                                    <a:pt x="968" y="471"/>
                                  </a:lnTo>
                                  <a:lnTo>
                                    <a:pt x="965" y="442"/>
                                  </a:lnTo>
                                  <a:lnTo>
                                    <a:pt x="957" y="415"/>
                                  </a:lnTo>
                                  <a:lnTo>
                                    <a:pt x="943" y="390"/>
                                  </a:lnTo>
                                  <a:lnTo>
                                    <a:pt x="925" y="368"/>
                                  </a:lnTo>
                                  <a:lnTo>
                                    <a:pt x="901" y="349"/>
                                  </a:lnTo>
                                  <a:lnTo>
                                    <a:pt x="874" y="335"/>
                                  </a:lnTo>
                                  <a:lnTo>
                                    <a:pt x="843" y="325"/>
                                  </a:lnTo>
                                  <a:lnTo>
                                    <a:pt x="807" y="319"/>
                                  </a:lnTo>
                                  <a:lnTo>
                                    <a:pt x="807" y="317"/>
                                  </a:lnTo>
                                  <a:lnTo>
                                    <a:pt x="867" y="294"/>
                                  </a:lnTo>
                                  <a:lnTo>
                                    <a:pt x="910" y="259"/>
                                  </a:lnTo>
                                  <a:lnTo>
                                    <a:pt x="936" y="213"/>
                                  </a:lnTo>
                                  <a:lnTo>
                                    <a:pt x="944" y="156"/>
                                  </a:lnTo>
                                  <a:lnTo>
                                    <a:pt x="941" y="124"/>
                                  </a:lnTo>
                                  <a:lnTo>
                                    <a:pt x="931" y="94"/>
                                  </a:lnTo>
                                  <a:lnTo>
                                    <a:pt x="915" y="70"/>
                                  </a:lnTo>
                                  <a:close/>
                                  <a:moveTo>
                                    <a:pt x="751" y="3"/>
                                  </a:moveTo>
                                  <a:lnTo>
                                    <a:pt x="707" y="5"/>
                                  </a:lnTo>
                                  <a:lnTo>
                                    <a:pt x="667" y="12"/>
                                  </a:lnTo>
                                  <a:lnTo>
                                    <a:pt x="629" y="23"/>
                                  </a:lnTo>
                                  <a:lnTo>
                                    <a:pt x="594" y="39"/>
                                  </a:lnTo>
                                  <a:lnTo>
                                    <a:pt x="594" y="115"/>
                                  </a:lnTo>
                                  <a:lnTo>
                                    <a:pt x="626" y="95"/>
                                  </a:lnTo>
                                  <a:lnTo>
                                    <a:pt x="660" y="81"/>
                                  </a:lnTo>
                                  <a:lnTo>
                                    <a:pt x="694" y="73"/>
                                  </a:lnTo>
                                  <a:lnTo>
                                    <a:pt x="730" y="70"/>
                                  </a:lnTo>
                                  <a:lnTo>
                                    <a:pt x="915" y="70"/>
                                  </a:lnTo>
                                  <a:lnTo>
                                    <a:pt x="914" y="68"/>
                                  </a:lnTo>
                                  <a:lnTo>
                                    <a:pt x="891" y="45"/>
                                  </a:lnTo>
                                  <a:lnTo>
                                    <a:pt x="863" y="27"/>
                                  </a:lnTo>
                                  <a:lnTo>
                                    <a:pt x="830" y="13"/>
                                  </a:lnTo>
                                  <a:lnTo>
                                    <a:pt x="792" y="5"/>
                                  </a:lnTo>
                                  <a:lnTo>
                                    <a:pt x="751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07" name="任意多边形 907"/>
                          <wps:cNvSpPr/>
                          <wps:spPr>
                            <a:xfrm>
                              <a:off x="7065" y="8555"/>
                              <a:ext cx="212" cy="13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3" h="653">
                                  <a:moveTo>
                                    <a:pt x="396" y="582"/>
                                  </a:moveTo>
                                  <a:lnTo>
                                    <a:pt x="4" y="582"/>
                                  </a:lnTo>
                                  <a:lnTo>
                                    <a:pt x="4" y="652"/>
                                  </a:lnTo>
                                  <a:lnTo>
                                    <a:pt x="396" y="652"/>
                                  </a:lnTo>
                                  <a:lnTo>
                                    <a:pt x="396" y="582"/>
                                  </a:lnTo>
                                  <a:close/>
                                  <a:moveTo>
                                    <a:pt x="243" y="97"/>
                                  </a:moveTo>
                                  <a:lnTo>
                                    <a:pt x="157" y="97"/>
                                  </a:lnTo>
                                  <a:lnTo>
                                    <a:pt x="157" y="582"/>
                                  </a:lnTo>
                                  <a:lnTo>
                                    <a:pt x="243" y="582"/>
                                  </a:lnTo>
                                  <a:lnTo>
                                    <a:pt x="243" y="97"/>
                                  </a:lnTo>
                                  <a:close/>
                                  <a:moveTo>
                                    <a:pt x="243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157" y="97"/>
                                  </a:lnTo>
                                  <a:lnTo>
                                    <a:pt x="243" y="97"/>
                                  </a:lnTo>
                                  <a:lnTo>
                                    <a:pt x="243" y="0"/>
                                  </a:lnTo>
                                  <a:close/>
                                  <a:moveTo>
                                    <a:pt x="915" y="486"/>
                                  </a:moveTo>
                                  <a:lnTo>
                                    <a:pt x="831" y="486"/>
                                  </a:lnTo>
                                  <a:lnTo>
                                    <a:pt x="831" y="652"/>
                                  </a:lnTo>
                                  <a:lnTo>
                                    <a:pt x="915" y="652"/>
                                  </a:lnTo>
                                  <a:lnTo>
                                    <a:pt x="915" y="486"/>
                                  </a:lnTo>
                                  <a:close/>
                                  <a:moveTo>
                                    <a:pt x="915" y="13"/>
                                  </a:moveTo>
                                  <a:lnTo>
                                    <a:pt x="815" y="13"/>
                                  </a:lnTo>
                                  <a:lnTo>
                                    <a:pt x="512" y="434"/>
                                  </a:lnTo>
                                  <a:lnTo>
                                    <a:pt x="512" y="486"/>
                                  </a:lnTo>
                                  <a:lnTo>
                                    <a:pt x="1003" y="486"/>
                                  </a:lnTo>
                                  <a:lnTo>
                                    <a:pt x="1003" y="422"/>
                                  </a:lnTo>
                                  <a:lnTo>
                                    <a:pt x="602" y="422"/>
                                  </a:lnTo>
                                  <a:lnTo>
                                    <a:pt x="805" y="138"/>
                                  </a:lnTo>
                                  <a:lnTo>
                                    <a:pt x="814" y="123"/>
                                  </a:lnTo>
                                  <a:lnTo>
                                    <a:pt x="822" y="109"/>
                                  </a:lnTo>
                                  <a:lnTo>
                                    <a:pt x="827" y="98"/>
                                  </a:lnTo>
                                  <a:lnTo>
                                    <a:pt x="831" y="89"/>
                                  </a:lnTo>
                                  <a:lnTo>
                                    <a:pt x="915" y="89"/>
                                  </a:lnTo>
                                  <a:lnTo>
                                    <a:pt x="915" y="13"/>
                                  </a:lnTo>
                                  <a:close/>
                                  <a:moveTo>
                                    <a:pt x="915" y="89"/>
                                  </a:moveTo>
                                  <a:lnTo>
                                    <a:pt x="833" y="89"/>
                                  </a:lnTo>
                                  <a:lnTo>
                                    <a:pt x="832" y="109"/>
                                  </a:lnTo>
                                  <a:lnTo>
                                    <a:pt x="832" y="124"/>
                                  </a:lnTo>
                                  <a:lnTo>
                                    <a:pt x="831" y="138"/>
                                  </a:lnTo>
                                  <a:lnTo>
                                    <a:pt x="831" y="422"/>
                                  </a:lnTo>
                                  <a:lnTo>
                                    <a:pt x="915" y="422"/>
                                  </a:lnTo>
                                  <a:lnTo>
                                    <a:pt x="915" y="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08" name="任意多边形 908"/>
                          <wps:cNvSpPr/>
                          <wps:spPr>
                            <a:xfrm>
                              <a:off x="5143" y="8724"/>
                              <a:ext cx="233" cy="1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9" h="490">
                                  <a:moveTo>
                                    <a:pt x="337" y="84"/>
                                  </a:moveTo>
                                  <a:lnTo>
                                    <a:pt x="293" y="84"/>
                                  </a:lnTo>
                                  <a:lnTo>
                                    <a:pt x="291" y="126"/>
                                  </a:lnTo>
                                  <a:lnTo>
                                    <a:pt x="290" y="165"/>
                                  </a:lnTo>
                                  <a:lnTo>
                                    <a:pt x="288" y="202"/>
                                  </a:lnTo>
                                  <a:lnTo>
                                    <a:pt x="285" y="236"/>
                                  </a:lnTo>
                                  <a:lnTo>
                                    <a:pt x="273" y="300"/>
                                  </a:lnTo>
                                  <a:lnTo>
                                    <a:pt x="247" y="358"/>
                                  </a:lnTo>
                                  <a:lnTo>
                                    <a:pt x="206" y="411"/>
                                  </a:lnTo>
                                  <a:lnTo>
                                    <a:pt x="152" y="458"/>
                                  </a:lnTo>
                                  <a:lnTo>
                                    <a:pt x="162" y="466"/>
                                  </a:lnTo>
                                  <a:lnTo>
                                    <a:pt x="170" y="474"/>
                                  </a:lnTo>
                                  <a:lnTo>
                                    <a:pt x="178" y="482"/>
                                  </a:lnTo>
                                  <a:lnTo>
                                    <a:pt x="186" y="490"/>
                                  </a:lnTo>
                                  <a:lnTo>
                                    <a:pt x="244" y="438"/>
                                  </a:lnTo>
                                  <a:lnTo>
                                    <a:pt x="288" y="378"/>
                                  </a:lnTo>
                                  <a:lnTo>
                                    <a:pt x="316" y="312"/>
                                  </a:lnTo>
                                  <a:lnTo>
                                    <a:pt x="329" y="239"/>
                                  </a:lnTo>
                                  <a:lnTo>
                                    <a:pt x="332" y="207"/>
                                  </a:lnTo>
                                  <a:lnTo>
                                    <a:pt x="334" y="171"/>
                                  </a:lnTo>
                                  <a:lnTo>
                                    <a:pt x="336" y="130"/>
                                  </a:lnTo>
                                  <a:lnTo>
                                    <a:pt x="337" y="84"/>
                                  </a:lnTo>
                                  <a:close/>
                                  <a:moveTo>
                                    <a:pt x="182" y="266"/>
                                  </a:moveTo>
                                  <a:lnTo>
                                    <a:pt x="80" y="266"/>
                                  </a:lnTo>
                                  <a:lnTo>
                                    <a:pt x="80" y="487"/>
                                  </a:lnTo>
                                  <a:lnTo>
                                    <a:pt x="121" y="487"/>
                                  </a:lnTo>
                                  <a:lnTo>
                                    <a:pt x="121" y="279"/>
                                  </a:lnTo>
                                  <a:lnTo>
                                    <a:pt x="184" y="279"/>
                                  </a:lnTo>
                                  <a:lnTo>
                                    <a:pt x="177" y="273"/>
                                  </a:lnTo>
                                  <a:lnTo>
                                    <a:pt x="182" y="266"/>
                                  </a:lnTo>
                                  <a:close/>
                                  <a:moveTo>
                                    <a:pt x="319" y="429"/>
                                  </a:moveTo>
                                  <a:lnTo>
                                    <a:pt x="322" y="440"/>
                                  </a:lnTo>
                                  <a:lnTo>
                                    <a:pt x="324" y="451"/>
                                  </a:lnTo>
                                  <a:lnTo>
                                    <a:pt x="326" y="462"/>
                                  </a:lnTo>
                                  <a:lnTo>
                                    <a:pt x="328" y="474"/>
                                  </a:lnTo>
                                  <a:lnTo>
                                    <a:pt x="373" y="475"/>
                                  </a:lnTo>
                                  <a:lnTo>
                                    <a:pt x="406" y="475"/>
                                  </a:lnTo>
                                  <a:lnTo>
                                    <a:pt x="442" y="470"/>
                                  </a:lnTo>
                                  <a:lnTo>
                                    <a:pt x="468" y="453"/>
                                  </a:lnTo>
                                  <a:lnTo>
                                    <a:pt x="479" y="434"/>
                                  </a:lnTo>
                                  <a:lnTo>
                                    <a:pt x="401" y="434"/>
                                  </a:lnTo>
                                  <a:lnTo>
                                    <a:pt x="384" y="434"/>
                                  </a:lnTo>
                                  <a:lnTo>
                                    <a:pt x="365" y="433"/>
                                  </a:lnTo>
                                  <a:lnTo>
                                    <a:pt x="343" y="431"/>
                                  </a:lnTo>
                                  <a:lnTo>
                                    <a:pt x="319" y="429"/>
                                  </a:lnTo>
                                  <a:close/>
                                  <a:moveTo>
                                    <a:pt x="503" y="46"/>
                                  </a:moveTo>
                                  <a:lnTo>
                                    <a:pt x="208" y="46"/>
                                  </a:lnTo>
                                  <a:lnTo>
                                    <a:pt x="208" y="84"/>
                                  </a:lnTo>
                                  <a:lnTo>
                                    <a:pt x="458" y="84"/>
                                  </a:lnTo>
                                  <a:lnTo>
                                    <a:pt x="455" y="185"/>
                                  </a:lnTo>
                                  <a:lnTo>
                                    <a:pt x="452" y="268"/>
                                  </a:lnTo>
                                  <a:lnTo>
                                    <a:pt x="449" y="334"/>
                                  </a:lnTo>
                                  <a:lnTo>
                                    <a:pt x="446" y="381"/>
                                  </a:lnTo>
                                  <a:lnTo>
                                    <a:pt x="443" y="405"/>
                                  </a:lnTo>
                                  <a:lnTo>
                                    <a:pt x="434" y="421"/>
                                  </a:lnTo>
                                  <a:lnTo>
                                    <a:pt x="420" y="431"/>
                                  </a:lnTo>
                                  <a:lnTo>
                                    <a:pt x="401" y="434"/>
                                  </a:lnTo>
                                  <a:lnTo>
                                    <a:pt x="479" y="434"/>
                                  </a:lnTo>
                                  <a:lnTo>
                                    <a:pt x="484" y="424"/>
                                  </a:lnTo>
                                  <a:lnTo>
                                    <a:pt x="490" y="384"/>
                                  </a:lnTo>
                                  <a:lnTo>
                                    <a:pt x="493" y="333"/>
                                  </a:lnTo>
                                  <a:lnTo>
                                    <a:pt x="496" y="252"/>
                                  </a:lnTo>
                                  <a:lnTo>
                                    <a:pt x="499" y="164"/>
                                  </a:lnTo>
                                  <a:lnTo>
                                    <a:pt x="503" y="46"/>
                                  </a:lnTo>
                                  <a:close/>
                                  <a:moveTo>
                                    <a:pt x="184" y="279"/>
                                  </a:moveTo>
                                  <a:lnTo>
                                    <a:pt x="121" y="279"/>
                                  </a:lnTo>
                                  <a:lnTo>
                                    <a:pt x="162" y="309"/>
                                  </a:lnTo>
                                  <a:lnTo>
                                    <a:pt x="203" y="340"/>
                                  </a:lnTo>
                                  <a:lnTo>
                                    <a:pt x="230" y="310"/>
                                  </a:lnTo>
                                  <a:lnTo>
                                    <a:pt x="190" y="282"/>
                                  </a:lnTo>
                                  <a:lnTo>
                                    <a:pt x="184" y="279"/>
                                  </a:lnTo>
                                  <a:close/>
                                  <a:moveTo>
                                    <a:pt x="183" y="96"/>
                                  </a:moveTo>
                                  <a:lnTo>
                                    <a:pt x="8" y="96"/>
                                  </a:lnTo>
                                  <a:lnTo>
                                    <a:pt x="8" y="132"/>
                                  </a:lnTo>
                                  <a:lnTo>
                                    <a:pt x="136" y="132"/>
                                  </a:lnTo>
                                  <a:lnTo>
                                    <a:pt x="105" y="177"/>
                                  </a:lnTo>
                                  <a:lnTo>
                                    <a:pt x="72" y="217"/>
                                  </a:lnTo>
                                  <a:lnTo>
                                    <a:pt x="37" y="252"/>
                                  </a:lnTo>
                                  <a:lnTo>
                                    <a:pt x="0" y="283"/>
                                  </a:lnTo>
                                  <a:lnTo>
                                    <a:pt x="4" y="294"/>
                                  </a:lnTo>
                                  <a:lnTo>
                                    <a:pt x="8" y="305"/>
                                  </a:lnTo>
                                  <a:lnTo>
                                    <a:pt x="12" y="316"/>
                                  </a:lnTo>
                                  <a:lnTo>
                                    <a:pt x="15" y="325"/>
                                  </a:lnTo>
                                  <a:lnTo>
                                    <a:pt x="32" y="312"/>
                                  </a:lnTo>
                                  <a:lnTo>
                                    <a:pt x="48" y="297"/>
                                  </a:lnTo>
                                  <a:lnTo>
                                    <a:pt x="65" y="282"/>
                                  </a:lnTo>
                                  <a:lnTo>
                                    <a:pt x="80" y="266"/>
                                  </a:lnTo>
                                  <a:lnTo>
                                    <a:pt x="182" y="266"/>
                                  </a:lnTo>
                                  <a:lnTo>
                                    <a:pt x="191" y="255"/>
                                  </a:lnTo>
                                  <a:lnTo>
                                    <a:pt x="193" y="253"/>
                                  </a:lnTo>
                                  <a:lnTo>
                                    <a:pt x="146" y="253"/>
                                  </a:lnTo>
                                  <a:lnTo>
                                    <a:pt x="129" y="242"/>
                                  </a:lnTo>
                                  <a:lnTo>
                                    <a:pt x="121" y="236"/>
                                  </a:lnTo>
                                  <a:lnTo>
                                    <a:pt x="121" y="221"/>
                                  </a:lnTo>
                                  <a:lnTo>
                                    <a:pt x="137" y="200"/>
                                  </a:lnTo>
                                  <a:lnTo>
                                    <a:pt x="153" y="179"/>
                                  </a:lnTo>
                                  <a:lnTo>
                                    <a:pt x="168" y="156"/>
                                  </a:lnTo>
                                  <a:lnTo>
                                    <a:pt x="183" y="133"/>
                                  </a:lnTo>
                                  <a:lnTo>
                                    <a:pt x="183" y="96"/>
                                  </a:lnTo>
                                  <a:close/>
                                  <a:moveTo>
                                    <a:pt x="195" y="185"/>
                                  </a:moveTo>
                                  <a:lnTo>
                                    <a:pt x="184" y="202"/>
                                  </a:lnTo>
                                  <a:lnTo>
                                    <a:pt x="172" y="220"/>
                                  </a:lnTo>
                                  <a:lnTo>
                                    <a:pt x="159" y="236"/>
                                  </a:lnTo>
                                  <a:lnTo>
                                    <a:pt x="146" y="253"/>
                                  </a:lnTo>
                                  <a:lnTo>
                                    <a:pt x="193" y="253"/>
                                  </a:lnTo>
                                  <a:lnTo>
                                    <a:pt x="205" y="238"/>
                                  </a:lnTo>
                                  <a:lnTo>
                                    <a:pt x="218" y="221"/>
                                  </a:lnTo>
                                  <a:lnTo>
                                    <a:pt x="230" y="206"/>
                                  </a:lnTo>
                                  <a:lnTo>
                                    <a:pt x="195" y="185"/>
                                  </a:lnTo>
                                  <a:close/>
                                  <a:moveTo>
                                    <a:pt x="95" y="0"/>
                                  </a:moveTo>
                                  <a:lnTo>
                                    <a:pt x="58" y="18"/>
                                  </a:lnTo>
                                  <a:lnTo>
                                    <a:pt x="68" y="33"/>
                                  </a:lnTo>
                                  <a:lnTo>
                                    <a:pt x="78" y="50"/>
                                  </a:lnTo>
                                  <a:lnTo>
                                    <a:pt x="88" y="68"/>
                                  </a:lnTo>
                                  <a:lnTo>
                                    <a:pt x="97" y="87"/>
                                  </a:lnTo>
                                  <a:lnTo>
                                    <a:pt x="137" y="68"/>
                                  </a:lnTo>
                                  <a:lnTo>
                                    <a:pt x="126" y="49"/>
                                  </a:lnTo>
                                  <a:lnTo>
                                    <a:pt x="115" y="32"/>
                                  </a:lnTo>
                                  <a:lnTo>
                                    <a:pt x="105" y="15"/>
                                  </a:lnTo>
                                  <a:lnTo>
                                    <a:pt x="95" y="0"/>
                                  </a:lnTo>
                                  <a:close/>
                                  <a:moveTo>
                                    <a:pt x="865" y="228"/>
                                  </a:moveTo>
                                  <a:lnTo>
                                    <a:pt x="816" y="228"/>
                                  </a:lnTo>
                                  <a:lnTo>
                                    <a:pt x="816" y="490"/>
                                  </a:lnTo>
                                  <a:lnTo>
                                    <a:pt x="865" y="490"/>
                                  </a:lnTo>
                                  <a:lnTo>
                                    <a:pt x="865" y="228"/>
                                  </a:lnTo>
                                  <a:close/>
                                  <a:moveTo>
                                    <a:pt x="1099" y="188"/>
                                  </a:moveTo>
                                  <a:lnTo>
                                    <a:pt x="583" y="188"/>
                                  </a:lnTo>
                                  <a:lnTo>
                                    <a:pt x="583" y="228"/>
                                  </a:lnTo>
                                  <a:lnTo>
                                    <a:pt x="1099" y="228"/>
                                  </a:lnTo>
                                  <a:lnTo>
                                    <a:pt x="1099" y="188"/>
                                  </a:lnTo>
                                  <a:close/>
                                  <a:moveTo>
                                    <a:pt x="865" y="6"/>
                                  </a:moveTo>
                                  <a:lnTo>
                                    <a:pt x="816" y="6"/>
                                  </a:lnTo>
                                  <a:lnTo>
                                    <a:pt x="816" y="188"/>
                                  </a:lnTo>
                                  <a:lnTo>
                                    <a:pt x="865" y="188"/>
                                  </a:lnTo>
                                  <a:lnTo>
                                    <a:pt x="865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09" name="任意多边形 909"/>
                          <wps:cNvSpPr/>
                          <wps:spPr>
                            <a:xfrm>
                              <a:off x="5624" y="8725"/>
                              <a:ext cx="232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7" h="484">
                                  <a:moveTo>
                                    <a:pt x="516" y="182"/>
                                  </a:moveTo>
                                  <a:lnTo>
                                    <a:pt x="282" y="182"/>
                                  </a:lnTo>
                                  <a:lnTo>
                                    <a:pt x="282" y="0"/>
                                  </a:lnTo>
                                  <a:lnTo>
                                    <a:pt x="233" y="0"/>
                                  </a:lnTo>
                                  <a:lnTo>
                                    <a:pt x="233" y="182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33" y="222"/>
                                  </a:lnTo>
                                  <a:lnTo>
                                    <a:pt x="233" y="484"/>
                                  </a:lnTo>
                                  <a:lnTo>
                                    <a:pt x="282" y="484"/>
                                  </a:lnTo>
                                  <a:lnTo>
                                    <a:pt x="282" y="222"/>
                                  </a:lnTo>
                                  <a:lnTo>
                                    <a:pt x="516" y="222"/>
                                  </a:lnTo>
                                  <a:lnTo>
                                    <a:pt x="516" y="182"/>
                                  </a:lnTo>
                                  <a:close/>
                                  <a:moveTo>
                                    <a:pt x="1096" y="204"/>
                                  </a:moveTo>
                                  <a:lnTo>
                                    <a:pt x="570" y="204"/>
                                  </a:lnTo>
                                  <a:lnTo>
                                    <a:pt x="570" y="248"/>
                                  </a:lnTo>
                                  <a:lnTo>
                                    <a:pt x="1096" y="248"/>
                                  </a:lnTo>
                                  <a:lnTo>
                                    <a:pt x="1096" y="20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10" name="任意多边形 910"/>
                          <wps:cNvSpPr/>
                          <wps:spPr>
                            <a:xfrm>
                              <a:off x="6036" y="8724"/>
                              <a:ext cx="354" cy="1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73" h="490">
                                  <a:moveTo>
                                    <a:pt x="500" y="78"/>
                                  </a:moveTo>
                                  <a:lnTo>
                                    <a:pt x="215" y="78"/>
                                  </a:lnTo>
                                  <a:lnTo>
                                    <a:pt x="215" y="234"/>
                                  </a:lnTo>
                                  <a:lnTo>
                                    <a:pt x="211" y="303"/>
                                  </a:lnTo>
                                  <a:lnTo>
                                    <a:pt x="198" y="365"/>
                                  </a:lnTo>
                                  <a:lnTo>
                                    <a:pt x="176" y="418"/>
                                  </a:lnTo>
                                  <a:lnTo>
                                    <a:pt x="146" y="462"/>
                                  </a:lnTo>
                                  <a:lnTo>
                                    <a:pt x="156" y="470"/>
                                  </a:lnTo>
                                  <a:lnTo>
                                    <a:pt x="165" y="477"/>
                                  </a:lnTo>
                                  <a:lnTo>
                                    <a:pt x="173" y="484"/>
                                  </a:lnTo>
                                  <a:lnTo>
                                    <a:pt x="180" y="490"/>
                                  </a:lnTo>
                                  <a:lnTo>
                                    <a:pt x="210" y="445"/>
                                  </a:lnTo>
                                  <a:lnTo>
                                    <a:pt x="233" y="394"/>
                                  </a:lnTo>
                                  <a:lnTo>
                                    <a:pt x="248" y="337"/>
                                  </a:lnTo>
                                  <a:lnTo>
                                    <a:pt x="256" y="275"/>
                                  </a:lnTo>
                                  <a:lnTo>
                                    <a:pt x="500" y="275"/>
                                  </a:lnTo>
                                  <a:lnTo>
                                    <a:pt x="500" y="239"/>
                                  </a:lnTo>
                                  <a:lnTo>
                                    <a:pt x="257" y="239"/>
                                  </a:lnTo>
                                  <a:lnTo>
                                    <a:pt x="257" y="114"/>
                                  </a:lnTo>
                                  <a:lnTo>
                                    <a:pt x="500" y="114"/>
                                  </a:lnTo>
                                  <a:lnTo>
                                    <a:pt x="500" y="78"/>
                                  </a:lnTo>
                                  <a:close/>
                                  <a:moveTo>
                                    <a:pt x="8" y="439"/>
                                  </a:moveTo>
                                  <a:lnTo>
                                    <a:pt x="10" y="450"/>
                                  </a:lnTo>
                                  <a:lnTo>
                                    <a:pt x="12" y="459"/>
                                  </a:lnTo>
                                  <a:lnTo>
                                    <a:pt x="14" y="470"/>
                                  </a:lnTo>
                                  <a:lnTo>
                                    <a:pt x="15" y="480"/>
                                  </a:lnTo>
                                  <a:lnTo>
                                    <a:pt x="43" y="481"/>
                                  </a:lnTo>
                                  <a:lnTo>
                                    <a:pt x="54" y="481"/>
                                  </a:lnTo>
                                  <a:lnTo>
                                    <a:pt x="64" y="480"/>
                                  </a:lnTo>
                                  <a:lnTo>
                                    <a:pt x="88" y="477"/>
                                  </a:lnTo>
                                  <a:lnTo>
                                    <a:pt x="106" y="467"/>
                                  </a:lnTo>
                                  <a:lnTo>
                                    <a:pt x="116" y="450"/>
                                  </a:lnTo>
                                  <a:lnTo>
                                    <a:pt x="117" y="442"/>
                                  </a:lnTo>
                                  <a:lnTo>
                                    <a:pt x="56" y="442"/>
                                  </a:lnTo>
                                  <a:lnTo>
                                    <a:pt x="47" y="442"/>
                                  </a:lnTo>
                                  <a:lnTo>
                                    <a:pt x="35" y="441"/>
                                  </a:lnTo>
                                  <a:lnTo>
                                    <a:pt x="22" y="440"/>
                                  </a:lnTo>
                                  <a:lnTo>
                                    <a:pt x="8" y="439"/>
                                  </a:lnTo>
                                  <a:close/>
                                  <a:moveTo>
                                    <a:pt x="119" y="285"/>
                                  </a:moveTo>
                                  <a:lnTo>
                                    <a:pt x="79" y="285"/>
                                  </a:lnTo>
                                  <a:lnTo>
                                    <a:pt x="79" y="434"/>
                                  </a:lnTo>
                                  <a:lnTo>
                                    <a:pt x="71" y="442"/>
                                  </a:lnTo>
                                  <a:lnTo>
                                    <a:pt x="117" y="442"/>
                                  </a:lnTo>
                                  <a:lnTo>
                                    <a:pt x="119" y="426"/>
                                  </a:lnTo>
                                  <a:lnTo>
                                    <a:pt x="119" y="285"/>
                                  </a:lnTo>
                                  <a:close/>
                                  <a:moveTo>
                                    <a:pt x="119" y="131"/>
                                  </a:moveTo>
                                  <a:lnTo>
                                    <a:pt x="79" y="131"/>
                                  </a:lnTo>
                                  <a:lnTo>
                                    <a:pt x="79" y="245"/>
                                  </a:lnTo>
                                  <a:lnTo>
                                    <a:pt x="0" y="265"/>
                                  </a:lnTo>
                                  <a:lnTo>
                                    <a:pt x="6" y="307"/>
                                  </a:lnTo>
                                  <a:lnTo>
                                    <a:pt x="79" y="285"/>
                                  </a:lnTo>
                                  <a:lnTo>
                                    <a:pt x="119" y="285"/>
                                  </a:lnTo>
                                  <a:lnTo>
                                    <a:pt x="119" y="273"/>
                                  </a:lnTo>
                                  <a:lnTo>
                                    <a:pt x="187" y="255"/>
                                  </a:lnTo>
                                  <a:lnTo>
                                    <a:pt x="187" y="234"/>
                                  </a:lnTo>
                                  <a:lnTo>
                                    <a:pt x="119" y="234"/>
                                  </a:lnTo>
                                  <a:lnTo>
                                    <a:pt x="119" y="131"/>
                                  </a:lnTo>
                                  <a:close/>
                                  <a:moveTo>
                                    <a:pt x="500" y="275"/>
                                  </a:moveTo>
                                  <a:lnTo>
                                    <a:pt x="460" y="275"/>
                                  </a:lnTo>
                                  <a:lnTo>
                                    <a:pt x="460" y="299"/>
                                  </a:lnTo>
                                  <a:lnTo>
                                    <a:pt x="500" y="299"/>
                                  </a:lnTo>
                                  <a:lnTo>
                                    <a:pt x="500" y="275"/>
                                  </a:lnTo>
                                  <a:close/>
                                  <a:moveTo>
                                    <a:pt x="500" y="114"/>
                                  </a:moveTo>
                                  <a:lnTo>
                                    <a:pt x="460" y="114"/>
                                  </a:lnTo>
                                  <a:lnTo>
                                    <a:pt x="460" y="239"/>
                                  </a:lnTo>
                                  <a:lnTo>
                                    <a:pt x="500" y="239"/>
                                  </a:lnTo>
                                  <a:lnTo>
                                    <a:pt x="500" y="114"/>
                                  </a:lnTo>
                                  <a:close/>
                                  <a:moveTo>
                                    <a:pt x="186" y="216"/>
                                  </a:moveTo>
                                  <a:lnTo>
                                    <a:pt x="119" y="234"/>
                                  </a:lnTo>
                                  <a:lnTo>
                                    <a:pt x="187" y="234"/>
                                  </a:lnTo>
                                  <a:lnTo>
                                    <a:pt x="186" y="216"/>
                                  </a:lnTo>
                                  <a:close/>
                                  <a:moveTo>
                                    <a:pt x="187" y="97"/>
                                  </a:moveTo>
                                  <a:lnTo>
                                    <a:pt x="8" y="97"/>
                                  </a:lnTo>
                                  <a:lnTo>
                                    <a:pt x="8" y="131"/>
                                  </a:lnTo>
                                  <a:lnTo>
                                    <a:pt x="187" y="131"/>
                                  </a:lnTo>
                                  <a:lnTo>
                                    <a:pt x="187" y="97"/>
                                  </a:lnTo>
                                  <a:close/>
                                  <a:moveTo>
                                    <a:pt x="119" y="4"/>
                                  </a:moveTo>
                                  <a:lnTo>
                                    <a:pt x="79" y="4"/>
                                  </a:lnTo>
                                  <a:lnTo>
                                    <a:pt x="79" y="97"/>
                                  </a:lnTo>
                                  <a:lnTo>
                                    <a:pt x="119" y="97"/>
                                  </a:lnTo>
                                  <a:lnTo>
                                    <a:pt x="119" y="4"/>
                                  </a:lnTo>
                                  <a:close/>
                                  <a:moveTo>
                                    <a:pt x="343" y="0"/>
                                  </a:moveTo>
                                  <a:lnTo>
                                    <a:pt x="308" y="21"/>
                                  </a:lnTo>
                                  <a:lnTo>
                                    <a:pt x="318" y="34"/>
                                  </a:lnTo>
                                  <a:lnTo>
                                    <a:pt x="329" y="48"/>
                                  </a:lnTo>
                                  <a:lnTo>
                                    <a:pt x="340" y="63"/>
                                  </a:lnTo>
                                  <a:lnTo>
                                    <a:pt x="351" y="78"/>
                                  </a:lnTo>
                                  <a:lnTo>
                                    <a:pt x="357" y="78"/>
                                  </a:lnTo>
                                  <a:lnTo>
                                    <a:pt x="391" y="58"/>
                                  </a:lnTo>
                                  <a:lnTo>
                                    <a:pt x="378" y="42"/>
                                  </a:lnTo>
                                  <a:lnTo>
                                    <a:pt x="366" y="27"/>
                                  </a:lnTo>
                                  <a:lnTo>
                                    <a:pt x="354" y="13"/>
                                  </a:lnTo>
                                  <a:lnTo>
                                    <a:pt x="343" y="0"/>
                                  </a:lnTo>
                                  <a:close/>
                                  <a:moveTo>
                                    <a:pt x="1060" y="413"/>
                                  </a:moveTo>
                                  <a:lnTo>
                                    <a:pt x="617" y="413"/>
                                  </a:lnTo>
                                  <a:lnTo>
                                    <a:pt x="617" y="452"/>
                                  </a:lnTo>
                                  <a:lnTo>
                                    <a:pt x="1060" y="452"/>
                                  </a:lnTo>
                                  <a:lnTo>
                                    <a:pt x="1060" y="413"/>
                                  </a:lnTo>
                                  <a:close/>
                                  <a:moveTo>
                                    <a:pt x="863" y="199"/>
                                  </a:moveTo>
                                  <a:lnTo>
                                    <a:pt x="815" y="199"/>
                                  </a:lnTo>
                                  <a:lnTo>
                                    <a:pt x="815" y="413"/>
                                  </a:lnTo>
                                  <a:lnTo>
                                    <a:pt x="863" y="413"/>
                                  </a:lnTo>
                                  <a:lnTo>
                                    <a:pt x="863" y="199"/>
                                  </a:lnTo>
                                  <a:close/>
                                  <a:moveTo>
                                    <a:pt x="1097" y="158"/>
                                  </a:moveTo>
                                  <a:lnTo>
                                    <a:pt x="580" y="158"/>
                                  </a:lnTo>
                                  <a:lnTo>
                                    <a:pt x="580" y="199"/>
                                  </a:lnTo>
                                  <a:lnTo>
                                    <a:pt x="1097" y="199"/>
                                  </a:lnTo>
                                  <a:lnTo>
                                    <a:pt x="1097" y="158"/>
                                  </a:lnTo>
                                  <a:close/>
                                  <a:moveTo>
                                    <a:pt x="863" y="3"/>
                                  </a:moveTo>
                                  <a:lnTo>
                                    <a:pt x="815" y="3"/>
                                  </a:lnTo>
                                  <a:lnTo>
                                    <a:pt x="815" y="158"/>
                                  </a:lnTo>
                                  <a:lnTo>
                                    <a:pt x="863" y="158"/>
                                  </a:lnTo>
                                  <a:lnTo>
                                    <a:pt x="863" y="3"/>
                                  </a:lnTo>
                                  <a:close/>
                                  <a:moveTo>
                                    <a:pt x="1360" y="227"/>
                                  </a:moveTo>
                                  <a:lnTo>
                                    <a:pt x="1316" y="227"/>
                                  </a:lnTo>
                                  <a:lnTo>
                                    <a:pt x="1316" y="489"/>
                                  </a:lnTo>
                                  <a:lnTo>
                                    <a:pt x="1360" y="489"/>
                                  </a:lnTo>
                                  <a:lnTo>
                                    <a:pt x="1360" y="227"/>
                                  </a:lnTo>
                                  <a:close/>
                                  <a:moveTo>
                                    <a:pt x="1424" y="377"/>
                                  </a:moveTo>
                                  <a:lnTo>
                                    <a:pt x="1426" y="387"/>
                                  </a:lnTo>
                                  <a:lnTo>
                                    <a:pt x="1429" y="397"/>
                                  </a:lnTo>
                                  <a:lnTo>
                                    <a:pt x="1431" y="408"/>
                                  </a:lnTo>
                                  <a:lnTo>
                                    <a:pt x="1432" y="420"/>
                                  </a:lnTo>
                                  <a:lnTo>
                                    <a:pt x="1450" y="421"/>
                                  </a:lnTo>
                                  <a:lnTo>
                                    <a:pt x="1469" y="422"/>
                                  </a:lnTo>
                                  <a:lnTo>
                                    <a:pt x="1491" y="423"/>
                                  </a:lnTo>
                                  <a:lnTo>
                                    <a:pt x="1515" y="423"/>
                                  </a:lnTo>
                                  <a:lnTo>
                                    <a:pt x="1553" y="418"/>
                                  </a:lnTo>
                                  <a:lnTo>
                                    <a:pt x="1580" y="405"/>
                                  </a:lnTo>
                                  <a:lnTo>
                                    <a:pt x="1597" y="384"/>
                                  </a:lnTo>
                                  <a:lnTo>
                                    <a:pt x="1510" y="384"/>
                                  </a:lnTo>
                                  <a:lnTo>
                                    <a:pt x="1489" y="383"/>
                                  </a:lnTo>
                                  <a:lnTo>
                                    <a:pt x="1468" y="382"/>
                                  </a:lnTo>
                                  <a:lnTo>
                                    <a:pt x="1446" y="380"/>
                                  </a:lnTo>
                                  <a:lnTo>
                                    <a:pt x="1424" y="377"/>
                                  </a:lnTo>
                                  <a:close/>
                                  <a:moveTo>
                                    <a:pt x="1617" y="191"/>
                                  </a:moveTo>
                                  <a:lnTo>
                                    <a:pt x="1179" y="191"/>
                                  </a:lnTo>
                                  <a:lnTo>
                                    <a:pt x="1179" y="227"/>
                                  </a:lnTo>
                                  <a:lnTo>
                                    <a:pt x="1572" y="227"/>
                                  </a:lnTo>
                                  <a:lnTo>
                                    <a:pt x="1570" y="262"/>
                                  </a:lnTo>
                                  <a:lnTo>
                                    <a:pt x="1569" y="291"/>
                                  </a:lnTo>
                                  <a:lnTo>
                                    <a:pt x="1566" y="317"/>
                                  </a:lnTo>
                                  <a:lnTo>
                                    <a:pt x="1564" y="337"/>
                                  </a:lnTo>
                                  <a:lnTo>
                                    <a:pt x="1560" y="358"/>
                                  </a:lnTo>
                                  <a:lnTo>
                                    <a:pt x="1549" y="372"/>
                                  </a:lnTo>
                                  <a:lnTo>
                                    <a:pt x="1532" y="381"/>
                                  </a:lnTo>
                                  <a:lnTo>
                                    <a:pt x="1510" y="384"/>
                                  </a:lnTo>
                                  <a:lnTo>
                                    <a:pt x="1597" y="384"/>
                                  </a:lnTo>
                                  <a:lnTo>
                                    <a:pt x="1598" y="382"/>
                                  </a:lnTo>
                                  <a:lnTo>
                                    <a:pt x="1606" y="350"/>
                                  </a:lnTo>
                                  <a:lnTo>
                                    <a:pt x="1609" y="319"/>
                                  </a:lnTo>
                                  <a:lnTo>
                                    <a:pt x="1611" y="283"/>
                                  </a:lnTo>
                                  <a:lnTo>
                                    <a:pt x="1614" y="240"/>
                                  </a:lnTo>
                                  <a:lnTo>
                                    <a:pt x="1617" y="191"/>
                                  </a:lnTo>
                                  <a:close/>
                                  <a:moveTo>
                                    <a:pt x="1526" y="105"/>
                                  </a:moveTo>
                                  <a:lnTo>
                                    <a:pt x="1484" y="105"/>
                                  </a:lnTo>
                                  <a:lnTo>
                                    <a:pt x="1484" y="160"/>
                                  </a:lnTo>
                                  <a:lnTo>
                                    <a:pt x="1526" y="160"/>
                                  </a:lnTo>
                                  <a:lnTo>
                                    <a:pt x="1526" y="105"/>
                                  </a:lnTo>
                                  <a:close/>
                                  <a:moveTo>
                                    <a:pt x="1342" y="105"/>
                                  </a:moveTo>
                                  <a:lnTo>
                                    <a:pt x="1299" y="105"/>
                                  </a:lnTo>
                                  <a:lnTo>
                                    <a:pt x="1299" y="160"/>
                                  </a:lnTo>
                                  <a:lnTo>
                                    <a:pt x="1342" y="160"/>
                                  </a:lnTo>
                                  <a:lnTo>
                                    <a:pt x="1342" y="105"/>
                                  </a:lnTo>
                                  <a:close/>
                                  <a:moveTo>
                                    <a:pt x="1673" y="69"/>
                                  </a:moveTo>
                                  <a:lnTo>
                                    <a:pt x="1153" y="69"/>
                                  </a:lnTo>
                                  <a:lnTo>
                                    <a:pt x="1153" y="105"/>
                                  </a:lnTo>
                                  <a:lnTo>
                                    <a:pt x="1673" y="105"/>
                                  </a:lnTo>
                                  <a:lnTo>
                                    <a:pt x="1673" y="69"/>
                                  </a:lnTo>
                                  <a:close/>
                                  <a:moveTo>
                                    <a:pt x="1342" y="3"/>
                                  </a:moveTo>
                                  <a:lnTo>
                                    <a:pt x="1299" y="3"/>
                                  </a:lnTo>
                                  <a:lnTo>
                                    <a:pt x="1299" y="69"/>
                                  </a:lnTo>
                                  <a:lnTo>
                                    <a:pt x="1342" y="69"/>
                                  </a:lnTo>
                                  <a:lnTo>
                                    <a:pt x="1342" y="3"/>
                                  </a:lnTo>
                                  <a:close/>
                                  <a:moveTo>
                                    <a:pt x="1526" y="3"/>
                                  </a:moveTo>
                                  <a:lnTo>
                                    <a:pt x="1484" y="3"/>
                                  </a:lnTo>
                                  <a:lnTo>
                                    <a:pt x="1484" y="69"/>
                                  </a:lnTo>
                                  <a:lnTo>
                                    <a:pt x="1526" y="69"/>
                                  </a:lnTo>
                                  <a:lnTo>
                                    <a:pt x="1526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11" name="任意多边形 911"/>
                          <wps:cNvSpPr/>
                          <wps:spPr>
                            <a:xfrm>
                              <a:off x="6573" y="8725"/>
                              <a:ext cx="231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9" h="484">
                                  <a:moveTo>
                                    <a:pt x="517" y="182"/>
                                  </a:moveTo>
                                  <a:lnTo>
                                    <a:pt x="283" y="182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34" y="0"/>
                                  </a:lnTo>
                                  <a:lnTo>
                                    <a:pt x="234" y="182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0" y="223"/>
                                  </a:lnTo>
                                  <a:lnTo>
                                    <a:pt x="234" y="223"/>
                                  </a:lnTo>
                                  <a:lnTo>
                                    <a:pt x="234" y="484"/>
                                  </a:lnTo>
                                  <a:lnTo>
                                    <a:pt x="283" y="484"/>
                                  </a:lnTo>
                                  <a:lnTo>
                                    <a:pt x="283" y="223"/>
                                  </a:lnTo>
                                  <a:lnTo>
                                    <a:pt x="517" y="223"/>
                                  </a:lnTo>
                                  <a:lnTo>
                                    <a:pt x="517" y="182"/>
                                  </a:lnTo>
                                  <a:close/>
                                  <a:moveTo>
                                    <a:pt x="1030" y="217"/>
                                  </a:moveTo>
                                  <a:lnTo>
                                    <a:pt x="634" y="217"/>
                                  </a:lnTo>
                                  <a:lnTo>
                                    <a:pt x="634" y="259"/>
                                  </a:lnTo>
                                  <a:lnTo>
                                    <a:pt x="1030" y="259"/>
                                  </a:lnTo>
                                  <a:lnTo>
                                    <a:pt x="1030" y="217"/>
                                  </a:lnTo>
                                  <a:close/>
                                  <a:moveTo>
                                    <a:pt x="1089" y="405"/>
                                  </a:moveTo>
                                  <a:lnTo>
                                    <a:pt x="578" y="405"/>
                                  </a:lnTo>
                                  <a:lnTo>
                                    <a:pt x="578" y="447"/>
                                  </a:lnTo>
                                  <a:lnTo>
                                    <a:pt x="1089" y="447"/>
                                  </a:lnTo>
                                  <a:lnTo>
                                    <a:pt x="1089" y="4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12" name="任意多边形 912"/>
                          <wps:cNvSpPr/>
                          <wps:spPr>
                            <a:xfrm>
                              <a:off x="7059" y="8725"/>
                              <a:ext cx="226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7" h="484">
                                  <a:moveTo>
                                    <a:pt x="282" y="222"/>
                                  </a:moveTo>
                                  <a:lnTo>
                                    <a:pt x="233" y="222"/>
                                  </a:lnTo>
                                  <a:lnTo>
                                    <a:pt x="233" y="484"/>
                                  </a:lnTo>
                                  <a:lnTo>
                                    <a:pt x="282" y="484"/>
                                  </a:lnTo>
                                  <a:lnTo>
                                    <a:pt x="282" y="222"/>
                                  </a:lnTo>
                                  <a:close/>
                                  <a:moveTo>
                                    <a:pt x="516" y="182"/>
                                  </a:moveTo>
                                  <a:lnTo>
                                    <a:pt x="0" y="182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516" y="222"/>
                                  </a:lnTo>
                                  <a:lnTo>
                                    <a:pt x="516" y="182"/>
                                  </a:lnTo>
                                  <a:close/>
                                  <a:moveTo>
                                    <a:pt x="282" y="0"/>
                                  </a:moveTo>
                                  <a:lnTo>
                                    <a:pt x="233" y="0"/>
                                  </a:lnTo>
                                  <a:lnTo>
                                    <a:pt x="233" y="182"/>
                                  </a:lnTo>
                                  <a:lnTo>
                                    <a:pt x="282" y="182"/>
                                  </a:lnTo>
                                  <a:lnTo>
                                    <a:pt x="282" y="0"/>
                                  </a:lnTo>
                                  <a:close/>
                                  <a:moveTo>
                                    <a:pt x="1067" y="33"/>
                                  </a:moveTo>
                                  <a:lnTo>
                                    <a:pt x="610" y="33"/>
                                  </a:lnTo>
                                  <a:lnTo>
                                    <a:pt x="610" y="482"/>
                                  </a:lnTo>
                                  <a:lnTo>
                                    <a:pt x="655" y="482"/>
                                  </a:lnTo>
                                  <a:lnTo>
                                    <a:pt x="655" y="452"/>
                                  </a:lnTo>
                                  <a:lnTo>
                                    <a:pt x="1067" y="452"/>
                                  </a:lnTo>
                                  <a:lnTo>
                                    <a:pt x="1067" y="413"/>
                                  </a:lnTo>
                                  <a:lnTo>
                                    <a:pt x="655" y="413"/>
                                  </a:lnTo>
                                  <a:lnTo>
                                    <a:pt x="655" y="73"/>
                                  </a:lnTo>
                                  <a:lnTo>
                                    <a:pt x="1067" y="73"/>
                                  </a:lnTo>
                                  <a:lnTo>
                                    <a:pt x="1067" y="33"/>
                                  </a:lnTo>
                                  <a:close/>
                                  <a:moveTo>
                                    <a:pt x="1067" y="452"/>
                                  </a:moveTo>
                                  <a:lnTo>
                                    <a:pt x="1022" y="452"/>
                                  </a:lnTo>
                                  <a:lnTo>
                                    <a:pt x="1022" y="482"/>
                                  </a:lnTo>
                                  <a:lnTo>
                                    <a:pt x="1067" y="482"/>
                                  </a:lnTo>
                                  <a:lnTo>
                                    <a:pt x="1067" y="452"/>
                                  </a:lnTo>
                                  <a:close/>
                                  <a:moveTo>
                                    <a:pt x="1067" y="73"/>
                                  </a:moveTo>
                                  <a:lnTo>
                                    <a:pt x="1022" y="73"/>
                                  </a:lnTo>
                                  <a:lnTo>
                                    <a:pt x="1022" y="413"/>
                                  </a:lnTo>
                                  <a:lnTo>
                                    <a:pt x="1067" y="413"/>
                                  </a:lnTo>
                                  <a:lnTo>
                                    <a:pt x="1067" y="73"/>
                                  </a:lnTo>
                                  <a:close/>
                                  <a:moveTo>
                                    <a:pt x="800" y="73"/>
                                  </a:moveTo>
                                  <a:lnTo>
                                    <a:pt x="757" y="73"/>
                                  </a:lnTo>
                                  <a:lnTo>
                                    <a:pt x="755" y="134"/>
                                  </a:lnTo>
                                  <a:lnTo>
                                    <a:pt x="753" y="182"/>
                                  </a:lnTo>
                                  <a:lnTo>
                                    <a:pt x="748" y="217"/>
                                  </a:lnTo>
                                  <a:lnTo>
                                    <a:pt x="742" y="239"/>
                                  </a:lnTo>
                                  <a:lnTo>
                                    <a:pt x="731" y="262"/>
                                  </a:lnTo>
                                  <a:lnTo>
                                    <a:pt x="714" y="284"/>
                                  </a:lnTo>
                                  <a:lnTo>
                                    <a:pt x="689" y="305"/>
                                  </a:lnTo>
                                  <a:lnTo>
                                    <a:pt x="657" y="326"/>
                                  </a:lnTo>
                                  <a:lnTo>
                                    <a:pt x="666" y="334"/>
                                  </a:lnTo>
                                  <a:lnTo>
                                    <a:pt x="674" y="342"/>
                                  </a:lnTo>
                                  <a:lnTo>
                                    <a:pt x="682" y="350"/>
                                  </a:lnTo>
                                  <a:lnTo>
                                    <a:pt x="689" y="358"/>
                                  </a:lnTo>
                                  <a:lnTo>
                                    <a:pt x="724" y="334"/>
                                  </a:lnTo>
                                  <a:lnTo>
                                    <a:pt x="751" y="310"/>
                                  </a:lnTo>
                                  <a:lnTo>
                                    <a:pt x="770" y="284"/>
                                  </a:lnTo>
                                  <a:lnTo>
                                    <a:pt x="783" y="257"/>
                                  </a:lnTo>
                                  <a:lnTo>
                                    <a:pt x="790" y="229"/>
                                  </a:lnTo>
                                  <a:lnTo>
                                    <a:pt x="795" y="189"/>
                                  </a:lnTo>
                                  <a:lnTo>
                                    <a:pt x="799" y="137"/>
                                  </a:lnTo>
                                  <a:lnTo>
                                    <a:pt x="800" y="73"/>
                                  </a:lnTo>
                                  <a:close/>
                                  <a:moveTo>
                                    <a:pt x="919" y="73"/>
                                  </a:moveTo>
                                  <a:lnTo>
                                    <a:pt x="876" y="73"/>
                                  </a:lnTo>
                                  <a:lnTo>
                                    <a:pt x="876" y="260"/>
                                  </a:lnTo>
                                  <a:lnTo>
                                    <a:pt x="880" y="286"/>
                                  </a:lnTo>
                                  <a:lnTo>
                                    <a:pt x="893" y="304"/>
                                  </a:lnTo>
                                  <a:lnTo>
                                    <a:pt x="915" y="316"/>
                                  </a:lnTo>
                                  <a:lnTo>
                                    <a:pt x="946" y="319"/>
                                  </a:lnTo>
                                  <a:lnTo>
                                    <a:pt x="1007" y="319"/>
                                  </a:lnTo>
                                  <a:lnTo>
                                    <a:pt x="1015" y="280"/>
                                  </a:lnTo>
                                  <a:lnTo>
                                    <a:pt x="953" y="280"/>
                                  </a:lnTo>
                                  <a:lnTo>
                                    <a:pt x="938" y="278"/>
                                  </a:lnTo>
                                  <a:lnTo>
                                    <a:pt x="928" y="273"/>
                                  </a:lnTo>
                                  <a:lnTo>
                                    <a:pt x="921" y="265"/>
                                  </a:lnTo>
                                  <a:lnTo>
                                    <a:pt x="919" y="254"/>
                                  </a:lnTo>
                                  <a:lnTo>
                                    <a:pt x="919" y="73"/>
                                  </a:lnTo>
                                  <a:close/>
                                  <a:moveTo>
                                    <a:pt x="1015" y="279"/>
                                  </a:moveTo>
                                  <a:lnTo>
                                    <a:pt x="997" y="279"/>
                                  </a:lnTo>
                                  <a:lnTo>
                                    <a:pt x="953" y="280"/>
                                  </a:lnTo>
                                  <a:lnTo>
                                    <a:pt x="1015" y="280"/>
                                  </a:lnTo>
                                  <a:lnTo>
                                    <a:pt x="1015" y="2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13" name="任意多边形 913"/>
                          <wps:cNvSpPr/>
                          <wps:spPr>
                            <a:xfrm>
                              <a:off x="5155" y="8920"/>
                              <a:ext cx="210" cy="13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1" h="653">
                                  <a:moveTo>
                                    <a:pt x="397" y="582"/>
                                  </a:moveTo>
                                  <a:lnTo>
                                    <a:pt x="5" y="582"/>
                                  </a:lnTo>
                                  <a:lnTo>
                                    <a:pt x="5" y="652"/>
                                  </a:lnTo>
                                  <a:lnTo>
                                    <a:pt x="397" y="652"/>
                                  </a:lnTo>
                                  <a:lnTo>
                                    <a:pt x="397" y="582"/>
                                  </a:lnTo>
                                  <a:close/>
                                  <a:moveTo>
                                    <a:pt x="244" y="97"/>
                                  </a:moveTo>
                                  <a:lnTo>
                                    <a:pt x="158" y="97"/>
                                  </a:lnTo>
                                  <a:lnTo>
                                    <a:pt x="158" y="582"/>
                                  </a:lnTo>
                                  <a:lnTo>
                                    <a:pt x="244" y="582"/>
                                  </a:lnTo>
                                  <a:lnTo>
                                    <a:pt x="244" y="97"/>
                                  </a:lnTo>
                                  <a:close/>
                                  <a:moveTo>
                                    <a:pt x="244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158" y="97"/>
                                  </a:lnTo>
                                  <a:lnTo>
                                    <a:pt x="244" y="97"/>
                                  </a:lnTo>
                                  <a:lnTo>
                                    <a:pt x="244" y="0"/>
                                  </a:lnTo>
                                  <a:close/>
                                  <a:moveTo>
                                    <a:pt x="991" y="13"/>
                                  </a:moveTo>
                                  <a:lnTo>
                                    <a:pt x="546" y="13"/>
                                  </a:lnTo>
                                  <a:lnTo>
                                    <a:pt x="546" y="85"/>
                                  </a:lnTo>
                                  <a:lnTo>
                                    <a:pt x="888" y="85"/>
                                  </a:lnTo>
                                  <a:lnTo>
                                    <a:pt x="634" y="652"/>
                                  </a:lnTo>
                                  <a:lnTo>
                                    <a:pt x="724" y="652"/>
                                  </a:lnTo>
                                  <a:lnTo>
                                    <a:pt x="991" y="41"/>
                                  </a:lnTo>
                                  <a:lnTo>
                                    <a:pt x="991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14" name="任意多边形 914"/>
                          <wps:cNvSpPr/>
                          <wps:spPr>
                            <a:xfrm>
                              <a:off x="5635" y="8920"/>
                              <a:ext cx="210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0" h="664">
                                  <a:moveTo>
                                    <a:pt x="397" y="583"/>
                                  </a:moveTo>
                                  <a:lnTo>
                                    <a:pt x="4" y="583"/>
                                  </a:lnTo>
                                  <a:lnTo>
                                    <a:pt x="4" y="653"/>
                                  </a:lnTo>
                                  <a:lnTo>
                                    <a:pt x="397" y="653"/>
                                  </a:lnTo>
                                  <a:lnTo>
                                    <a:pt x="397" y="583"/>
                                  </a:lnTo>
                                  <a:close/>
                                  <a:moveTo>
                                    <a:pt x="244" y="98"/>
                                  </a:moveTo>
                                  <a:lnTo>
                                    <a:pt x="158" y="98"/>
                                  </a:lnTo>
                                  <a:lnTo>
                                    <a:pt x="158" y="583"/>
                                  </a:lnTo>
                                  <a:lnTo>
                                    <a:pt x="244" y="583"/>
                                  </a:lnTo>
                                  <a:lnTo>
                                    <a:pt x="244" y="98"/>
                                  </a:lnTo>
                                  <a:close/>
                                  <a:moveTo>
                                    <a:pt x="244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1"/>
                                  </a:lnTo>
                                  <a:lnTo>
                                    <a:pt x="158" y="98"/>
                                  </a:lnTo>
                                  <a:lnTo>
                                    <a:pt x="244" y="98"/>
                                  </a:lnTo>
                                  <a:lnTo>
                                    <a:pt x="244" y="0"/>
                                  </a:lnTo>
                                  <a:close/>
                                  <a:moveTo>
                                    <a:pt x="780" y="3"/>
                                  </a:moveTo>
                                  <a:lnTo>
                                    <a:pt x="737" y="6"/>
                                  </a:lnTo>
                                  <a:lnTo>
                                    <a:pt x="699" y="15"/>
                                  </a:lnTo>
                                  <a:lnTo>
                                    <a:pt x="664" y="28"/>
                                  </a:lnTo>
                                  <a:lnTo>
                                    <a:pt x="633" y="48"/>
                                  </a:lnTo>
                                  <a:lnTo>
                                    <a:pt x="608" y="72"/>
                                  </a:lnTo>
                                  <a:lnTo>
                                    <a:pt x="590" y="99"/>
                                  </a:lnTo>
                                  <a:lnTo>
                                    <a:pt x="580" y="129"/>
                                  </a:lnTo>
                                  <a:lnTo>
                                    <a:pt x="576" y="163"/>
                                  </a:lnTo>
                                  <a:lnTo>
                                    <a:pt x="584" y="210"/>
                                  </a:lnTo>
                                  <a:lnTo>
                                    <a:pt x="607" y="252"/>
                                  </a:lnTo>
                                  <a:lnTo>
                                    <a:pt x="645" y="287"/>
                                  </a:lnTo>
                                  <a:lnTo>
                                    <a:pt x="698" y="317"/>
                                  </a:lnTo>
                                  <a:lnTo>
                                    <a:pt x="698" y="319"/>
                                  </a:lnTo>
                                  <a:lnTo>
                                    <a:pt x="634" y="351"/>
                                  </a:lnTo>
                                  <a:lnTo>
                                    <a:pt x="588" y="391"/>
                                  </a:lnTo>
                                  <a:lnTo>
                                    <a:pt x="561" y="440"/>
                                  </a:lnTo>
                                  <a:lnTo>
                                    <a:pt x="552" y="496"/>
                                  </a:lnTo>
                                  <a:lnTo>
                                    <a:pt x="555" y="532"/>
                                  </a:lnTo>
                                  <a:lnTo>
                                    <a:pt x="566" y="564"/>
                                  </a:lnTo>
                                  <a:lnTo>
                                    <a:pt x="584" y="592"/>
                                  </a:lnTo>
                                  <a:lnTo>
                                    <a:pt x="609" y="617"/>
                                  </a:lnTo>
                                  <a:lnTo>
                                    <a:pt x="639" y="638"/>
                                  </a:lnTo>
                                  <a:lnTo>
                                    <a:pt x="674" y="652"/>
                                  </a:lnTo>
                                  <a:lnTo>
                                    <a:pt x="713" y="661"/>
                                  </a:lnTo>
                                  <a:lnTo>
                                    <a:pt x="756" y="664"/>
                                  </a:lnTo>
                                  <a:lnTo>
                                    <a:pt x="808" y="661"/>
                                  </a:lnTo>
                                  <a:lnTo>
                                    <a:pt x="854" y="652"/>
                                  </a:lnTo>
                                  <a:lnTo>
                                    <a:pt x="894" y="637"/>
                                  </a:lnTo>
                                  <a:lnTo>
                                    <a:pt x="928" y="617"/>
                                  </a:lnTo>
                                  <a:lnTo>
                                    <a:pt x="948" y="598"/>
                                  </a:lnTo>
                                  <a:lnTo>
                                    <a:pt x="772" y="598"/>
                                  </a:lnTo>
                                  <a:lnTo>
                                    <a:pt x="744" y="596"/>
                                  </a:lnTo>
                                  <a:lnTo>
                                    <a:pt x="719" y="590"/>
                                  </a:lnTo>
                                  <a:lnTo>
                                    <a:pt x="696" y="581"/>
                                  </a:lnTo>
                                  <a:lnTo>
                                    <a:pt x="676" y="568"/>
                                  </a:lnTo>
                                  <a:lnTo>
                                    <a:pt x="660" y="552"/>
                                  </a:lnTo>
                                  <a:lnTo>
                                    <a:pt x="648" y="534"/>
                                  </a:lnTo>
                                  <a:lnTo>
                                    <a:pt x="641" y="514"/>
                                  </a:lnTo>
                                  <a:lnTo>
                                    <a:pt x="639" y="492"/>
                                  </a:lnTo>
                                  <a:lnTo>
                                    <a:pt x="647" y="450"/>
                                  </a:lnTo>
                                  <a:lnTo>
                                    <a:pt x="670" y="413"/>
                                  </a:lnTo>
                                  <a:lnTo>
                                    <a:pt x="710" y="382"/>
                                  </a:lnTo>
                                  <a:lnTo>
                                    <a:pt x="766" y="355"/>
                                  </a:lnTo>
                                  <a:lnTo>
                                    <a:pt x="915" y="355"/>
                                  </a:lnTo>
                                  <a:lnTo>
                                    <a:pt x="906" y="348"/>
                                  </a:lnTo>
                                  <a:lnTo>
                                    <a:pt x="840" y="318"/>
                                  </a:lnTo>
                                  <a:lnTo>
                                    <a:pt x="840" y="316"/>
                                  </a:lnTo>
                                  <a:lnTo>
                                    <a:pt x="896" y="285"/>
                                  </a:lnTo>
                                  <a:lnTo>
                                    <a:pt x="898" y="283"/>
                                  </a:lnTo>
                                  <a:lnTo>
                                    <a:pt x="771" y="283"/>
                                  </a:lnTo>
                                  <a:lnTo>
                                    <a:pt x="724" y="260"/>
                                  </a:lnTo>
                                  <a:lnTo>
                                    <a:pt x="690" y="232"/>
                                  </a:lnTo>
                                  <a:lnTo>
                                    <a:pt x="670" y="199"/>
                                  </a:lnTo>
                                  <a:lnTo>
                                    <a:pt x="663" y="161"/>
                                  </a:lnTo>
                                  <a:lnTo>
                                    <a:pt x="665" y="142"/>
                                  </a:lnTo>
                                  <a:lnTo>
                                    <a:pt x="672" y="125"/>
                                  </a:lnTo>
                                  <a:lnTo>
                                    <a:pt x="682" y="109"/>
                                  </a:lnTo>
                                  <a:lnTo>
                                    <a:pt x="696" y="96"/>
                                  </a:lnTo>
                                  <a:lnTo>
                                    <a:pt x="713" y="84"/>
                                  </a:lnTo>
                                  <a:lnTo>
                                    <a:pt x="731" y="76"/>
                                  </a:lnTo>
                                  <a:lnTo>
                                    <a:pt x="752" y="71"/>
                                  </a:lnTo>
                                  <a:lnTo>
                                    <a:pt x="774" y="70"/>
                                  </a:lnTo>
                                  <a:lnTo>
                                    <a:pt x="939" y="70"/>
                                  </a:lnTo>
                                  <a:lnTo>
                                    <a:pt x="938" y="67"/>
                                  </a:lnTo>
                                  <a:lnTo>
                                    <a:pt x="915" y="45"/>
                                  </a:lnTo>
                                  <a:lnTo>
                                    <a:pt x="886" y="27"/>
                                  </a:lnTo>
                                  <a:lnTo>
                                    <a:pt x="855" y="14"/>
                                  </a:lnTo>
                                  <a:lnTo>
                                    <a:pt x="819" y="6"/>
                                  </a:lnTo>
                                  <a:lnTo>
                                    <a:pt x="780" y="3"/>
                                  </a:lnTo>
                                  <a:close/>
                                  <a:moveTo>
                                    <a:pt x="915" y="355"/>
                                  </a:moveTo>
                                  <a:lnTo>
                                    <a:pt x="766" y="355"/>
                                  </a:lnTo>
                                  <a:lnTo>
                                    <a:pt x="826" y="381"/>
                                  </a:lnTo>
                                  <a:lnTo>
                                    <a:pt x="868" y="413"/>
                                  </a:lnTo>
                                  <a:lnTo>
                                    <a:pt x="894" y="451"/>
                                  </a:lnTo>
                                  <a:lnTo>
                                    <a:pt x="903" y="495"/>
                                  </a:lnTo>
                                  <a:lnTo>
                                    <a:pt x="901" y="516"/>
                                  </a:lnTo>
                                  <a:lnTo>
                                    <a:pt x="894" y="535"/>
                                  </a:lnTo>
                                  <a:lnTo>
                                    <a:pt x="882" y="553"/>
                                  </a:lnTo>
                                  <a:lnTo>
                                    <a:pt x="866" y="568"/>
                                  </a:lnTo>
                                  <a:lnTo>
                                    <a:pt x="847" y="581"/>
                                  </a:lnTo>
                                  <a:lnTo>
                                    <a:pt x="825" y="590"/>
                                  </a:lnTo>
                                  <a:lnTo>
                                    <a:pt x="800" y="596"/>
                                  </a:lnTo>
                                  <a:lnTo>
                                    <a:pt x="772" y="598"/>
                                  </a:lnTo>
                                  <a:lnTo>
                                    <a:pt x="948" y="598"/>
                                  </a:lnTo>
                                  <a:lnTo>
                                    <a:pt x="955" y="591"/>
                                  </a:lnTo>
                                  <a:lnTo>
                                    <a:pt x="974" y="561"/>
                                  </a:lnTo>
                                  <a:lnTo>
                                    <a:pt x="986" y="528"/>
                                  </a:lnTo>
                                  <a:lnTo>
                                    <a:pt x="990" y="490"/>
                                  </a:lnTo>
                                  <a:lnTo>
                                    <a:pt x="980" y="434"/>
                                  </a:lnTo>
                                  <a:lnTo>
                                    <a:pt x="952" y="386"/>
                                  </a:lnTo>
                                  <a:lnTo>
                                    <a:pt x="915" y="355"/>
                                  </a:lnTo>
                                  <a:close/>
                                  <a:moveTo>
                                    <a:pt x="939" y="70"/>
                                  </a:moveTo>
                                  <a:lnTo>
                                    <a:pt x="774" y="70"/>
                                  </a:lnTo>
                                  <a:lnTo>
                                    <a:pt x="797" y="71"/>
                                  </a:lnTo>
                                  <a:lnTo>
                                    <a:pt x="818" y="76"/>
                                  </a:lnTo>
                                  <a:lnTo>
                                    <a:pt x="836" y="84"/>
                                  </a:lnTo>
                                  <a:lnTo>
                                    <a:pt x="852" y="95"/>
                                  </a:lnTo>
                                  <a:lnTo>
                                    <a:pt x="864" y="108"/>
                                  </a:lnTo>
                                  <a:lnTo>
                                    <a:pt x="873" y="124"/>
                                  </a:lnTo>
                                  <a:lnTo>
                                    <a:pt x="878" y="142"/>
                                  </a:lnTo>
                                  <a:lnTo>
                                    <a:pt x="880" y="161"/>
                                  </a:lnTo>
                                  <a:lnTo>
                                    <a:pt x="880" y="163"/>
                                  </a:lnTo>
                                  <a:lnTo>
                                    <a:pt x="873" y="199"/>
                                  </a:lnTo>
                                  <a:lnTo>
                                    <a:pt x="853" y="232"/>
                                  </a:lnTo>
                                  <a:lnTo>
                                    <a:pt x="819" y="260"/>
                                  </a:lnTo>
                                  <a:lnTo>
                                    <a:pt x="771" y="283"/>
                                  </a:lnTo>
                                  <a:lnTo>
                                    <a:pt x="898" y="283"/>
                                  </a:lnTo>
                                  <a:lnTo>
                                    <a:pt x="936" y="247"/>
                                  </a:lnTo>
                                  <a:lnTo>
                                    <a:pt x="960" y="203"/>
                                  </a:lnTo>
                                  <a:lnTo>
                                    <a:pt x="968" y="153"/>
                                  </a:lnTo>
                                  <a:lnTo>
                                    <a:pt x="964" y="121"/>
                                  </a:lnTo>
                                  <a:lnTo>
                                    <a:pt x="954" y="93"/>
                                  </a:lnTo>
                                  <a:lnTo>
                                    <a:pt x="939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15" name="任意多边形 915"/>
                          <wps:cNvSpPr/>
                          <wps:spPr>
                            <a:xfrm>
                              <a:off x="6109" y="8920"/>
                              <a:ext cx="209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88" h="664">
                                  <a:moveTo>
                                    <a:pt x="396" y="582"/>
                                  </a:moveTo>
                                  <a:lnTo>
                                    <a:pt x="4" y="582"/>
                                  </a:lnTo>
                                  <a:lnTo>
                                    <a:pt x="4" y="652"/>
                                  </a:lnTo>
                                  <a:lnTo>
                                    <a:pt x="396" y="652"/>
                                  </a:lnTo>
                                  <a:lnTo>
                                    <a:pt x="396" y="582"/>
                                  </a:lnTo>
                                  <a:close/>
                                  <a:moveTo>
                                    <a:pt x="243" y="97"/>
                                  </a:moveTo>
                                  <a:lnTo>
                                    <a:pt x="157" y="97"/>
                                  </a:lnTo>
                                  <a:lnTo>
                                    <a:pt x="157" y="582"/>
                                  </a:lnTo>
                                  <a:lnTo>
                                    <a:pt x="243" y="582"/>
                                  </a:lnTo>
                                  <a:lnTo>
                                    <a:pt x="243" y="97"/>
                                  </a:lnTo>
                                  <a:close/>
                                  <a:moveTo>
                                    <a:pt x="243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157" y="97"/>
                                  </a:lnTo>
                                  <a:lnTo>
                                    <a:pt x="243" y="97"/>
                                  </a:lnTo>
                                  <a:lnTo>
                                    <a:pt x="243" y="0"/>
                                  </a:lnTo>
                                  <a:close/>
                                  <a:moveTo>
                                    <a:pt x="586" y="566"/>
                                  </a:moveTo>
                                  <a:lnTo>
                                    <a:pt x="586" y="641"/>
                                  </a:lnTo>
                                  <a:lnTo>
                                    <a:pt x="612" y="651"/>
                                  </a:lnTo>
                                  <a:lnTo>
                                    <a:pt x="641" y="657"/>
                                  </a:lnTo>
                                  <a:lnTo>
                                    <a:pt x="673" y="662"/>
                                  </a:lnTo>
                                  <a:lnTo>
                                    <a:pt x="708" y="663"/>
                                  </a:lnTo>
                                  <a:lnTo>
                                    <a:pt x="770" y="657"/>
                                  </a:lnTo>
                                  <a:lnTo>
                                    <a:pt x="825" y="639"/>
                                  </a:lnTo>
                                  <a:lnTo>
                                    <a:pt x="873" y="609"/>
                                  </a:lnTo>
                                  <a:lnTo>
                                    <a:pt x="885" y="596"/>
                                  </a:lnTo>
                                  <a:lnTo>
                                    <a:pt x="708" y="596"/>
                                  </a:lnTo>
                                  <a:lnTo>
                                    <a:pt x="676" y="594"/>
                                  </a:lnTo>
                                  <a:lnTo>
                                    <a:pt x="645" y="588"/>
                                  </a:lnTo>
                                  <a:lnTo>
                                    <a:pt x="615" y="579"/>
                                  </a:lnTo>
                                  <a:lnTo>
                                    <a:pt x="586" y="566"/>
                                  </a:lnTo>
                                  <a:close/>
                                  <a:moveTo>
                                    <a:pt x="985" y="336"/>
                                  </a:moveTo>
                                  <a:lnTo>
                                    <a:pt x="901" y="336"/>
                                  </a:lnTo>
                                  <a:lnTo>
                                    <a:pt x="898" y="395"/>
                                  </a:lnTo>
                                  <a:lnTo>
                                    <a:pt x="888" y="447"/>
                                  </a:lnTo>
                                  <a:lnTo>
                                    <a:pt x="872" y="491"/>
                                  </a:lnTo>
                                  <a:lnTo>
                                    <a:pt x="850" y="528"/>
                                  </a:lnTo>
                                  <a:lnTo>
                                    <a:pt x="822" y="558"/>
                                  </a:lnTo>
                                  <a:lnTo>
                                    <a:pt x="789" y="579"/>
                                  </a:lnTo>
                                  <a:lnTo>
                                    <a:pt x="751" y="592"/>
                                  </a:lnTo>
                                  <a:lnTo>
                                    <a:pt x="708" y="596"/>
                                  </a:lnTo>
                                  <a:lnTo>
                                    <a:pt x="885" y="596"/>
                                  </a:lnTo>
                                  <a:lnTo>
                                    <a:pt x="913" y="568"/>
                                  </a:lnTo>
                                  <a:lnTo>
                                    <a:pt x="946" y="515"/>
                                  </a:lnTo>
                                  <a:lnTo>
                                    <a:pt x="969" y="452"/>
                                  </a:lnTo>
                                  <a:lnTo>
                                    <a:pt x="983" y="379"/>
                                  </a:lnTo>
                                  <a:lnTo>
                                    <a:pt x="985" y="336"/>
                                  </a:lnTo>
                                  <a:close/>
                                  <a:moveTo>
                                    <a:pt x="771" y="2"/>
                                  </a:moveTo>
                                  <a:lnTo>
                                    <a:pt x="724" y="6"/>
                                  </a:lnTo>
                                  <a:lnTo>
                                    <a:pt x="681" y="18"/>
                                  </a:lnTo>
                                  <a:lnTo>
                                    <a:pt x="643" y="36"/>
                                  </a:lnTo>
                                  <a:lnTo>
                                    <a:pt x="610" y="63"/>
                                  </a:lnTo>
                                  <a:lnTo>
                                    <a:pt x="583" y="95"/>
                                  </a:lnTo>
                                  <a:lnTo>
                                    <a:pt x="564" y="132"/>
                                  </a:lnTo>
                                  <a:lnTo>
                                    <a:pt x="552" y="172"/>
                                  </a:lnTo>
                                  <a:lnTo>
                                    <a:pt x="548" y="217"/>
                                  </a:lnTo>
                                  <a:lnTo>
                                    <a:pt x="552" y="259"/>
                                  </a:lnTo>
                                  <a:lnTo>
                                    <a:pt x="563" y="297"/>
                                  </a:lnTo>
                                  <a:lnTo>
                                    <a:pt x="580" y="331"/>
                                  </a:lnTo>
                                  <a:lnTo>
                                    <a:pt x="605" y="361"/>
                                  </a:lnTo>
                                  <a:lnTo>
                                    <a:pt x="635" y="385"/>
                                  </a:lnTo>
                                  <a:lnTo>
                                    <a:pt x="669" y="402"/>
                                  </a:lnTo>
                                  <a:lnTo>
                                    <a:pt x="706" y="413"/>
                                  </a:lnTo>
                                  <a:lnTo>
                                    <a:pt x="748" y="416"/>
                                  </a:lnTo>
                                  <a:lnTo>
                                    <a:pt x="797" y="411"/>
                                  </a:lnTo>
                                  <a:lnTo>
                                    <a:pt x="839" y="396"/>
                                  </a:lnTo>
                                  <a:lnTo>
                                    <a:pt x="873" y="371"/>
                                  </a:lnTo>
                                  <a:lnTo>
                                    <a:pt x="891" y="347"/>
                                  </a:lnTo>
                                  <a:lnTo>
                                    <a:pt x="769" y="347"/>
                                  </a:lnTo>
                                  <a:lnTo>
                                    <a:pt x="739" y="345"/>
                                  </a:lnTo>
                                  <a:lnTo>
                                    <a:pt x="713" y="337"/>
                                  </a:lnTo>
                                  <a:lnTo>
                                    <a:pt x="691" y="326"/>
                                  </a:lnTo>
                                  <a:lnTo>
                                    <a:pt x="671" y="309"/>
                                  </a:lnTo>
                                  <a:lnTo>
                                    <a:pt x="656" y="289"/>
                                  </a:lnTo>
                                  <a:lnTo>
                                    <a:pt x="645" y="265"/>
                                  </a:lnTo>
                                  <a:lnTo>
                                    <a:pt x="638" y="238"/>
                                  </a:lnTo>
                                  <a:lnTo>
                                    <a:pt x="636" y="207"/>
                                  </a:lnTo>
                                  <a:lnTo>
                                    <a:pt x="638" y="179"/>
                                  </a:lnTo>
                                  <a:lnTo>
                                    <a:pt x="645" y="153"/>
                                  </a:lnTo>
                                  <a:lnTo>
                                    <a:pt x="656" y="130"/>
                                  </a:lnTo>
                                  <a:lnTo>
                                    <a:pt x="672" y="109"/>
                                  </a:lnTo>
                                  <a:lnTo>
                                    <a:pt x="691" y="92"/>
                                  </a:lnTo>
                                  <a:lnTo>
                                    <a:pt x="713" y="79"/>
                                  </a:lnTo>
                                  <a:lnTo>
                                    <a:pt x="737" y="72"/>
                                  </a:lnTo>
                                  <a:lnTo>
                                    <a:pt x="763" y="70"/>
                                  </a:lnTo>
                                  <a:lnTo>
                                    <a:pt x="923" y="70"/>
                                  </a:lnTo>
                                  <a:lnTo>
                                    <a:pt x="898" y="45"/>
                                  </a:lnTo>
                                  <a:lnTo>
                                    <a:pt x="861" y="21"/>
                                  </a:lnTo>
                                  <a:lnTo>
                                    <a:pt x="819" y="7"/>
                                  </a:lnTo>
                                  <a:lnTo>
                                    <a:pt x="771" y="2"/>
                                  </a:lnTo>
                                  <a:close/>
                                  <a:moveTo>
                                    <a:pt x="923" y="70"/>
                                  </a:moveTo>
                                  <a:lnTo>
                                    <a:pt x="763" y="70"/>
                                  </a:lnTo>
                                  <a:lnTo>
                                    <a:pt x="792" y="72"/>
                                  </a:lnTo>
                                  <a:lnTo>
                                    <a:pt x="817" y="81"/>
                                  </a:lnTo>
                                  <a:lnTo>
                                    <a:pt x="840" y="95"/>
                                  </a:lnTo>
                                  <a:lnTo>
                                    <a:pt x="860" y="115"/>
                                  </a:lnTo>
                                  <a:lnTo>
                                    <a:pt x="875" y="139"/>
                                  </a:lnTo>
                                  <a:lnTo>
                                    <a:pt x="887" y="166"/>
                                  </a:lnTo>
                                  <a:lnTo>
                                    <a:pt x="894" y="196"/>
                                  </a:lnTo>
                                  <a:lnTo>
                                    <a:pt x="896" y="229"/>
                                  </a:lnTo>
                                  <a:lnTo>
                                    <a:pt x="894" y="253"/>
                                  </a:lnTo>
                                  <a:lnTo>
                                    <a:pt x="887" y="274"/>
                                  </a:lnTo>
                                  <a:lnTo>
                                    <a:pt x="875" y="294"/>
                                  </a:lnTo>
                                  <a:lnTo>
                                    <a:pt x="859" y="312"/>
                                  </a:lnTo>
                                  <a:lnTo>
                                    <a:pt x="840" y="327"/>
                                  </a:lnTo>
                                  <a:lnTo>
                                    <a:pt x="818" y="338"/>
                                  </a:lnTo>
                                  <a:lnTo>
                                    <a:pt x="795" y="345"/>
                                  </a:lnTo>
                                  <a:lnTo>
                                    <a:pt x="769" y="347"/>
                                  </a:lnTo>
                                  <a:lnTo>
                                    <a:pt x="891" y="347"/>
                                  </a:lnTo>
                                  <a:lnTo>
                                    <a:pt x="899" y="336"/>
                                  </a:lnTo>
                                  <a:lnTo>
                                    <a:pt x="985" y="336"/>
                                  </a:lnTo>
                                  <a:lnTo>
                                    <a:pt x="987" y="297"/>
                                  </a:lnTo>
                                  <a:lnTo>
                                    <a:pt x="987" y="294"/>
                                  </a:lnTo>
                                  <a:lnTo>
                                    <a:pt x="984" y="228"/>
                                  </a:lnTo>
                                  <a:lnTo>
                                    <a:pt x="973" y="169"/>
                                  </a:lnTo>
                                  <a:lnTo>
                                    <a:pt x="955" y="119"/>
                                  </a:lnTo>
                                  <a:lnTo>
                                    <a:pt x="930" y="77"/>
                                  </a:lnTo>
                                  <a:lnTo>
                                    <a:pt x="923" y="70"/>
                                  </a:lnTo>
                                  <a:close/>
                                  <a:moveTo>
                                    <a:pt x="901" y="336"/>
                                  </a:moveTo>
                                  <a:lnTo>
                                    <a:pt x="899" y="336"/>
                                  </a:lnTo>
                                  <a:lnTo>
                                    <a:pt x="900" y="337"/>
                                  </a:lnTo>
                                  <a:lnTo>
                                    <a:pt x="900" y="337"/>
                                  </a:lnTo>
                                  <a:lnTo>
                                    <a:pt x="901" y="3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16" name="任意多边形 916"/>
                          <wps:cNvSpPr/>
                          <wps:spPr>
                            <a:xfrm>
                              <a:off x="6580" y="8921"/>
                              <a:ext cx="218" cy="1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9" h="661">
                                  <a:moveTo>
                                    <a:pt x="388" y="67"/>
                                  </a:moveTo>
                                  <a:lnTo>
                                    <a:pt x="209" y="67"/>
                                  </a:lnTo>
                                  <a:lnTo>
                                    <a:pt x="238" y="69"/>
                                  </a:lnTo>
                                  <a:lnTo>
                                    <a:pt x="263" y="75"/>
                                  </a:lnTo>
                                  <a:lnTo>
                                    <a:pt x="285" y="84"/>
                                  </a:lnTo>
                                  <a:lnTo>
                                    <a:pt x="303" y="97"/>
                                  </a:lnTo>
                                  <a:lnTo>
                                    <a:pt x="318" y="113"/>
                                  </a:lnTo>
                                  <a:lnTo>
                                    <a:pt x="328" y="132"/>
                                  </a:lnTo>
                                  <a:lnTo>
                                    <a:pt x="334" y="154"/>
                                  </a:lnTo>
                                  <a:lnTo>
                                    <a:pt x="336" y="180"/>
                                  </a:lnTo>
                                  <a:lnTo>
                                    <a:pt x="334" y="204"/>
                                  </a:lnTo>
                                  <a:lnTo>
                                    <a:pt x="329" y="227"/>
                                  </a:lnTo>
                                  <a:lnTo>
                                    <a:pt x="320" y="250"/>
                                  </a:lnTo>
                                  <a:lnTo>
                                    <a:pt x="308" y="273"/>
                                  </a:lnTo>
                                  <a:lnTo>
                                    <a:pt x="291" y="297"/>
                                  </a:lnTo>
                                  <a:lnTo>
                                    <a:pt x="267" y="325"/>
                                  </a:lnTo>
                                  <a:lnTo>
                                    <a:pt x="236" y="358"/>
                                  </a:lnTo>
                                  <a:lnTo>
                                    <a:pt x="198" y="394"/>
                                  </a:lnTo>
                                  <a:lnTo>
                                    <a:pt x="0" y="579"/>
                                  </a:lnTo>
                                  <a:lnTo>
                                    <a:pt x="0" y="650"/>
                                  </a:lnTo>
                                  <a:lnTo>
                                    <a:pt x="415" y="650"/>
                                  </a:lnTo>
                                  <a:lnTo>
                                    <a:pt x="415" y="578"/>
                                  </a:lnTo>
                                  <a:lnTo>
                                    <a:pt x="102" y="578"/>
                                  </a:lnTo>
                                  <a:lnTo>
                                    <a:pt x="102" y="576"/>
                                  </a:lnTo>
                                  <a:lnTo>
                                    <a:pt x="258" y="434"/>
                                  </a:lnTo>
                                  <a:lnTo>
                                    <a:pt x="302" y="392"/>
                                  </a:lnTo>
                                  <a:lnTo>
                                    <a:pt x="338" y="353"/>
                                  </a:lnTo>
                                  <a:lnTo>
                                    <a:pt x="366" y="319"/>
                                  </a:lnTo>
                                  <a:lnTo>
                                    <a:pt x="387" y="288"/>
                                  </a:lnTo>
                                  <a:lnTo>
                                    <a:pt x="402" y="260"/>
                                  </a:lnTo>
                                  <a:lnTo>
                                    <a:pt x="413" y="231"/>
                                  </a:lnTo>
                                  <a:lnTo>
                                    <a:pt x="419" y="201"/>
                                  </a:lnTo>
                                  <a:lnTo>
                                    <a:pt x="422" y="172"/>
                                  </a:lnTo>
                                  <a:lnTo>
                                    <a:pt x="418" y="134"/>
                                  </a:lnTo>
                                  <a:lnTo>
                                    <a:pt x="408" y="101"/>
                                  </a:lnTo>
                                  <a:lnTo>
                                    <a:pt x="392" y="72"/>
                                  </a:lnTo>
                                  <a:lnTo>
                                    <a:pt x="388" y="67"/>
                                  </a:lnTo>
                                  <a:close/>
                                  <a:moveTo>
                                    <a:pt x="222" y="0"/>
                                  </a:moveTo>
                                  <a:lnTo>
                                    <a:pt x="170" y="3"/>
                                  </a:lnTo>
                                  <a:lnTo>
                                    <a:pt x="122" y="14"/>
                                  </a:lnTo>
                                  <a:lnTo>
                                    <a:pt x="76" y="32"/>
                                  </a:lnTo>
                                  <a:lnTo>
                                    <a:pt x="34" y="58"/>
                                  </a:lnTo>
                                  <a:lnTo>
                                    <a:pt x="34" y="140"/>
                                  </a:lnTo>
                                  <a:lnTo>
                                    <a:pt x="76" y="108"/>
                                  </a:lnTo>
                                  <a:lnTo>
                                    <a:pt x="119" y="86"/>
                                  </a:lnTo>
                                  <a:lnTo>
                                    <a:pt x="164" y="72"/>
                                  </a:lnTo>
                                  <a:lnTo>
                                    <a:pt x="209" y="67"/>
                                  </a:lnTo>
                                  <a:lnTo>
                                    <a:pt x="388" y="67"/>
                                  </a:lnTo>
                                  <a:lnTo>
                                    <a:pt x="368" y="46"/>
                                  </a:lnTo>
                                  <a:lnTo>
                                    <a:pt x="339" y="26"/>
                                  </a:lnTo>
                                  <a:lnTo>
                                    <a:pt x="305" y="11"/>
                                  </a:lnTo>
                                  <a:lnTo>
                                    <a:pt x="266" y="3"/>
                                  </a:lnTo>
                                  <a:lnTo>
                                    <a:pt x="222" y="0"/>
                                  </a:lnTo>
                                  <a:close/>
                                  <a:moveTo>
                                    <a:pt x="811" y="0"/>
                                  </a:moveTo>
                                  <a:lnTo>
                                    <a:pt x="757" y="5"/>
                                  </a:lnTo>
                                  <a:lnTo>
                                    <a:pt x="710" y="21"/>
                                  </a:lnTo>
                                  <a:lnTo>
                                    <a:pt x="670" y="49"/>
                                  </a:lnTo>
                                  <a:lnTo>
                                    <a:pt x="637" y="87"/>
                                  </a:lnTo>
                                  <a:lnTo>
                                    <a:pt x="611" y="135"/>
                                  </a:lnTo>
                                  <a:lnTo>
                                    <a:pt x="592" y="194"/>
                                  </a:lnTo>
                                  <a:lnTo>
                                    <a:pt x="581" y="263"/>
                                  </a:lnTo>
                                  <a:lnTo>
                                    <a:pt x="577" y="343"/>
                                  </a:lnTo>
                                  <a:lnTo>
                                    <a:pt x="580" y="416"/>
                                  </a:lnTo>
                                  <a:lnTo>
                                    <a:pt x="591" y="479"/>
                                  </a:lnTo>
                                  <a:lnTo>
                                    <a:pt x="609" y="534"/>
                                  </a:lnTo>
                                  <a:lnTo>
                                    <a:pt x="634" y="579"/>
                                  </a:lnTo>
                                  <a:lnTo>
                                    <a:pt x="665" y="615"/>
                                  </a:lnTo>
                                  <a:lnTo>
                                    <a:pt x="703" y="640"/>
                                  </a:lnTo>
                                  <a:lnTo>
                                    <a:pt x="746" y="655"/>
                                  </a:lnTo>
                                  <a:lnTo>
                                    <a:pt x="795" y="660"/>
                                  </a:lnTo>
                                  <a:lnTo>
                                    <a:pt x="847" y="655"/>
                                  </a:lnTo>
                                  <a:lnTo>
                                    <a:pt x="893" y="639"/>
                                  </a:lnTo>
                                  <a:lnTo>
                                    <a:pt x="933" y="612"/>
                                  </a:lnTo>
                                  <a:lnTo>
                                    <a:pt x="950" y="593"/>
                                  </a:lnTo>
                                  <a:lnTo>
                                    <a:pt x="803" y="593"/>
                                  </a:lnTo>
                                  <a:lnTo>
                                    <a:pt x="743" y="578"/>
                                  </a:lnTo>
                                  <a:lnTo>
                                    <a:pt x="700" y="530"/>
                                  </a:lnTo>
                                  <a:lnTo>
                                    <a:pt x="674" y="450"/>
                                  </a:lnTo>
                                  <a:lnTo>
                                    <a:pt x="665" y="339"/>
                                  </a:lnTo>
                                  <a:lnTo>
                                    <a:pt x="671" y="241"/>
                                  </a:lnTo>
                                  <a:lnTo>
                                    <a:pt x="688" y="165"/>
                                  </a:lnTo>
                                  <a:lnTo>
                                    <a:pt x="716" y="110"/>
                                  </a:lnTo>
                                  <a:lnTo>
                                    <a:pt x="755" y="78"/>
                                  </a:lnTo>
                                  <a:lnTo>
                                    <a:pt x="806" y="67"/>
                                  </a:lnTo>
                                  <a:lnTo>
                                    <a:pt x="960" y="67"/>
                                  </a:lnTo>
                                  <a:lnTo>
                                    <a:pt x="931" y="36"/>
                                  </a:lnTo>
                                  <a:lnTo>
                                    <a:pt x="877" y="9"/>
                                  </a:lnTo>
                                  <a:lnTo>
                                    <a:pt x="811" y="0"/>
                                  </a:lnTo>
                                  <a:close/>
                                  <a:moveTo>
                                    <a:pt x="960" y="67"/>
                                  </a:moveTo>
                                  <a:lnTo>
                                    <a:pt x="806" y="67"/>
                                  </a:lnTo>
                                  <a:lnTo>
                                    <a:pt x="854" y="78"/>
                                  </a:lnTo>
                                  <a:lnTo>
                                    <a:pt x="891" y="110"/>
                                  </a:lnTo>
                                  <a:lnTo>
                                    <a:pt x="918" y="163"/>
                                  </a:lnTo>
                                  <a:lnTo>
                                    <a:pt x="934" y="238"/>
                                  </a:lnTo>
                                  <a:lnTo>
                                    <a:pt x="939" y="335"/>
                                  </a:lnTo>
                                  <a:lnTo>
                                    <a:pt x="934" y="428"/>
                                  </a:lnTo>
                                  <a:lnTo>
                                    <a:pt x="918" y="500"/>
                                  </a:lnTo>
                                  <a:lnTo>
                                    <a:pt x="890" y="552"/>
                                  </a:lnTo>
                                  <a:lnTo>
                                    <a:pt x="852" y="583"/>
                                  </a:lnTo>
                                  <a:lnTo>
                                    <a:pt x="803" y="593"/>
                                  </a:lnTo>
                                  <a:lnTo>
                                    <a:pt x="950" y="593"/>
                                  </a:lnTo>
                                  <a:lnTo>
                                    <a:pt x="967" y="575"/>
                                  </a:lnTo>
                                  <a:lnTo>
                                    <a:pt x="994" y="527"/>
                                  </a:lnTo>
                                  <a:lnTo>
                                    <a:pt x="1013" y="470"/>
                                  </a:lnTo>
                                  <a:lnTo>
                                    <a:pt x="1024" y="403"/>
                                  </a:lnTo>
                                  <a:lnTo>
                                    <a:pt x="1028" y="327"/>
                                  </a:lnTo>
                                  <a:lnTo>
                                    <a:pt x="1022" y="227"/>
                                  </a:lnTo>
                                  <a:lnTo>
                                    <a:pt x="1004" y="145"/>
                                  </a:lnTo>
                                  <a:lnTo>
                                    <a:pt x="974" y="82"/>
                                  </a:lnTo>
                                  <a:lnTo>
                                    <a:pt x="960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17" name="任意多边形 917"/>
                          <wps:cNvSpPr/>
                          <wps:spPr>
                            <a:xfrm>
                              <a:off x="7064" y="8920"/>
                              <a:ext cx="215" cy="13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3" h="653">
                                  <a:moveTo>
                                    <a:pt x="388" y="70"/>
                                  </a:moveTo>
                                  <a:lnTo>
                                    <a:pt x="209" y="70"/>
                                  </a:lnTo>
                                  <a:lnTo>
                                    <a:pt x="238" y="72"/>
                                  </a:lnTo>
                                  <a:lnTo>
                                    <a:pt x="264" y="78"/>
                                  </a:lnTo>
                                  <a:lnTo>
                                    <a:pt x="286" y="87"/>
                                  </a:lnTo>
                                  <a:lnTo>
                                    <a:pt x="304" y="100"/>
                                  </a:lnTo>
                                  <a:lnTo>
                                    <a:pt x="318" y="116"/>
                                  </a:lnTo>
                                  <a:lnTo>
                                    <a:pt x="328" y="135"/>
                                  </a:lnTo>
                                  <a:lnTo>
                                    <a:pt x="334" y="157"/>
                                  </a:lnTo>
                                  <a:lnTo>
                                    <a:pt x="336" y="183"/>
                                  </a:lnTo>
                                  <a:lnTo>
                                    <a:pt x="335" y="207"/>
                                  </a:lnTo>
                                  <a:lnTo>
                                    <a:pt x="329" y="230"/>
                                  </a:lnTo>
                                  <a:lnTo>
                                    <a:pt x="321" y="253"/>
                                  </a:lnTo>
                                  <a:lnTo>
                                    <a:pt x="308" y="276"/>
                                  </a:lnTo>
                                  <a:lnTo>
                                    <a:pt x="291" y="300"/>
                                  </a:lnTo>
                                  <a:lnTo>
                                    <a:pt x="267" y="328"/>
                                  </a:lnTo>
                                  <a:lnTo>
                                    <a:pt x="236" y="361"/>
                                  </a:lnTo>
                                  <a:lnTo>
                                    <a:pt x="199" y="397"/>
                                  </a:lnTo>
                                  <a:lnTo>
                                    <a:pt x="0" y="582"/>
                                  </a:lnTo>
                                  <a:lnTo>
                                    <a:pt x="0" y="653"/>
                                  </a:lnTo>
                                  <a:lnTo>
                                    <a:pt x="416" y="653"/>
                                  </a:lnTo>
                                  <a:lnTo>
                                    <a:pt x="416" y="581"/>
                                  </a:lnTo>
                                  <a:lnTo>
                                    <a:pt x="102" y="581"/>
                                  </a:lnTo>
                                  <a:lnTo>
                                    <a:pt x="102" y="579"/>
                                  </a:lnTo>
                                  <a:lnTo>
                                    <a:pt x="258" y="437"/>
                                  </a:lnTo>
                                  <a:lnTo>
                                    <a:pt x="302" y="395"/>
                                  </a:lnTo>
                                  <a:lnTo>
                                    <a:pt x="338" y="356"/>
                                  </a:lnTo>
                                  <a:lnTo>
                                    <a:pt x="367" y="322"/>
                                  </a:lnTo>
                                  <a:lnTo>
                                    <a:pt x="388" y="291"/>
                                  </a:lnTo>
                                  <a:lnTo>
                                    <a:pt x="403" y="263"/>
                                  </a:lnTo>
                                  <a:lnTo>
                                    <a:pt x="413" y="234"/>
                                  </a:lnTo>
                                  <a:lnTo>
                                    <a:pt x="420" y="204"/>
                                  </a:lnTo>
                                  <a:lnTo>
                                    <a:pt x="422" y="175"/>
                                  </a:lnTo>
                                  <a:lnTo>
                                    <a:pt x="419" y="137"/>
                                  </a:lnTo>
                                  <a:lnTo>
                                    <a:pt x="409" y="104"/>
                                  </a:lnTo>
                                  <a:lnTo>
                                    <a:pt x="392" y="75"/>
                                  </a:lnTo>
                                  <a:lnTo>
                                    <a:pt x="388" y="70"/>
                                  </a:lnTo>
                                  <a:close/>
                                  <a:moveTo>
                                    <a:pt x="223" y="3"/>
                                  </a:moveTo>
                                  <a:lnTo>
                                    <a:pt x="171" y="6"/>
                                  </a:lnTo>
                                  <a:lnTo>
                                    <a:pt x="122" y="17"/>
                                  </a:lnTo>
                                  <a:lnTo>
                                    <a:pt x="77" y="35"/>
                                  </a:lnTo>
                                  <a:lnTo>
                                    <a:pt x="35" y="61"/>
                                  </a:lnTo>
                                  <a:lnTo>
                                    <a:pt x="35" y="143"/>
                                  </a:lnTo>
                                  <a:lnTo>
                                    <a:pt x="77" y="111"/>
                                  </a:lnTo>
                                  <a:lnTo>
                                    <a:pt x="120" y="89"/>
                                  </a:lnTo>
                                  <a:lnTo>
                                    <a:pt x="164" y="75"/>
                                  </a:lnTo>
                                  <a:lnTo>
                                    <a:pt x="209" y="70"/>
                                  </a:lnTo>
                                  <a:lnTo>
                                    <a:pt x="388" y="70"/>
                                  </a:lnTo>
                                  <a:lnTo>
                                    <a:pt x="369" y="49"/>
                                  </a:lnTo>
                                  <a:lnTo>
                                    <a:pt x="339" y="29"/>
                                  </a:lnTo>
                                  <a:lnTo>
                                    <a:pt x="305" y="14"/>
                                  </a:lnTo>
                                  <a:lnTo>
                                    <a:pt x="267" y="6"/>
                                  </a:lnTo>
                                  <a:lnTo>
                                    <a:pt x="223" y="3"/>
                                  </a:lnTo>
                                  <a:close/>
                                  <a:moveTo>
                                    <a:pt x="1013" y="583"/>
                                  </a:moveTo>
                                  <a:lnTo>
                                    <a:pt x="620" y="583"/>
                                  </a:lnTo>
                                  <a:lnTo>
                                    <a:pt x="620" y="653"/>
                                  </a:lnTo>
                                  <a:lnTo>
                                    <a:pt x="1013" y="653"/>
                                  </a:lnTo>
                                  <a:lnTo>
                                    <a:pt x="1013" y="583"/>
                                  </a:lnTo>
                                  <a:close/>
                                  <a:moveTo>
                                    <a:pt x="860" y="98"/>
                                  </a:moveTo>
                                  <a:lnTo>
                                    <a:pt x="774" y="98"/>
                                  </a:lnTo>
                                  <a:lnTo>
                                    <a:pt x="774" y="583"/>
                                  </a:lnTo>
                                  <a:lnTo>
                                    <a:pt x="860" y="583"/>
                                  </a:lnTo>
                                  <a:lnTo>
                                    <a:pt x="860" y="98"/>
                                  </a:lnTo>
                                  <a:close/>
                                  <a:moveTo>
                                    <a:pt x="860" y="0"/>
                                  </a:moveTo>
                                  <a:lnTo>
                                    <a:pt x="616" y="66"/>
                                  </a:lnTo>
                                  <a:lnTo>
                                    <a:pt x="616" y="140"/>
                                  </a:lnTo>
                                  <a:lnTo>
                                    <a:pt x="774" y="98"/>
                                  </a:lnTo>
                                  <a:lnTo>
                                    <a:pt x="860" y="98"/>
                                  </a:lnTo>
                                  <a:lnTo>
                                    <a:pt x="86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18" name="任意多边形 918"/>
                          <wps:cNvSpPr/>
                          <wps:spPr>
                            <a:xfrm>
                              <a:off x="5150" y="9287"/>
                              <a:ext cx="219" cy="13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6" h="650">
                                  <a:moveTo>
                                    <a:pt x="388" y="67"/>
                                  </a:moveTo>
                                  <a:lnTo>
                                    <a:pt x="209" y="67"/>
                                  </a:lnTo>
                                  <a:lnTo>
                                    <a:pt x="239" y="69"/>
                                  </a:lnTo>
                                  <a:lnTo>
                                    <a:pt x="264" y="75"/>
                                  </a:lnTo>
                                  <a:lnTo>
                                    <a:pt x="286" y="84"/>
                                  </a:lnTo>
                                  <a:lnTo>
                                    <a:pt x="304" y="96"/>
                                  </a:lnTo>
                                  <a:lnTo>
                                    <a:pt x="318" y="113"/>
                                  </a:lnTo>
                                  <a:lnTo>
                                    <a:pt x="329" y="132"/>
                                  </a:lnTo>
                                  <a:lnTo>
                                    <a:pt x="335" y="154"/>
                                  </a:lnTo>
                                  <a:lnTo>
                                    <a:pt x="337" y="180"/>
                                  </a:lnTo>
                                  <a:lnTo>
                                    <a:pt x="335" y="204"/>
                                  </a:lnTo>
                                  <a:lnTo>
                                    <a:pt x="330" y="227"/>
                                  </a:lnTo>
                                  <a:lnTo>
                                    <a:pt x="321" y="250"/>
                                  </a:lnTo>
                                  <a:lnTo>
                                    <a:pt x="309" y="273"/>
                                  </a:lnTo>
                                  <a:lnTo>
                                    <a:pt x="291" y="297"/>
                                  </a:lnTo>
                                  <a:lnTo>
                                    <a:pt x="267" y="325"/>
                                  </a:lnTo>
                                  <a:lnTo>
                                    <a:pt x="237" y="358"/>
                                  </a:lnTo>
                                  <a:lnTo>
                                    <a:pt x="199" y="394"/>
                                  </a:lnTo>
                                  <a:lnTo>
                                    <a:pt x="0" y="579"/>
                                  </a:lnTo>
                                  <a:lnTo>
                                    <a:pt x="0" y="649"/>
                                  </a:lnTo>
                                  <a:lnTo>
                                    <a:pt x="416" y="649"/>
                                  </a:lnTo>
                                  <a:lnTo>
                                    <a:pt x="416" y="578"/>
                                  </a:lnTo>
                                  <a:lnTo>
                                    <a:pt x="103" y="578"/>
                                  </a:lnTo>
                                  <a:lnTo>
                                    <a:pt x="103" y="576"/>
                                  </a:lnTo>
                                  <a:lnTo>
                                    <a:pt x="258" y="434"/>
                                  </a:lnTo>
                                  <a:lnTo>
                                    <a:pt x="302" y="392"/>
                                  </a:lnTo>
                                  <a:lnTo>
                                    <a:pt x="339" y="353"/>
                                  </a:lnTo>
                                  <a:lnTo>
                                    <a:pt x="367" y="319"/>
                                  </a:lnTo>
                                  <a:lnTo>
                                    <a:pt x="388" y="288"/>
                                  </a:lnTo>
                                  <a:lnTo>
                                    <a:pt x="403" y="260"/>
                                  </a:lnTo>
                                  <a:lnTo>
                                    <a:pt x="414" y="231"/>
                                  </a:lnTo>
                                  <a:lnTo>
                                    <a:pt x="420" y="201"/>
                                  </a:lnTo>
                                  <a:lnTo>
                                    <a:pt x="422" y="172"/>
                                  </a:lnTo>
                                  <a:lnTo>
                                    <a:pt x="419" y="134"/>
                                  </a:lnTo>
                                  <a:lnTo>
                                    <a:pt x="409" y="101"/>
                                  </a:lnTo>
                                  <a:lnTo>
                                    <a:pt x="392" y="72"/>
                                  </a:lnTo>
                                  <a:lnTo>
                                    <a:pt x="388" y="67"/>
                                  </a:lnTo>
                                  <a:close/>
                                  <a:moveTo>
                                    <a:pt x="223" y="0"/>
                                  </a:moveTo>
                                  <a:lnTo>
                                    <a:pt x="171" y="3"/>
                                  </a:lnTo>
                                  <a:lnTo>
                                    <a:pt x="122" y="14"/>
                                  </a:lnTo>
                                  <a:lnTo>
                                    <a:pt x="77" y="32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40"/>
                                  </a:lnTo>
                                  <a:lnTo>
                                    <a:pt x="77" y="108"/>
                                  </a:lnTo>
                                  <a:lnTo>
                                    <a:pt x="120" y="86"/>
                                  </a:lnTo>
                                  <a:lnTo>
                                    <a:pt x="164" y="72"/>
                                  </a:lnTo>
                                  <a:lnTo>
                                    <a:pt x="209" y="67"/>
                                  </a:lnTo>
                                  <a:lnTo>
                                    <a:pt x="388" y="67"/>
                                  </a:lnTo>
                                  <a:lnTo>
                                    <a:pt x="369" y="46"/>
                                  </a:lnTo>
                                  <a:lnTo>
                                    <a:pt x="340" y="26"/>
                                  </a:lnTo>
                                  <a:lnTo>
                                    <a:pt x="306" y="11"/>
                                  </a:lnTo>
                                  <a:lnTo>
                                    <a:pt x="267" y="3"/>
                                  </a:lnTo>
                                  <a:lnTo>
                                    <a:pt x="223" y="0"/>
                                  </a:lnTo>
                                  <a:close/>
                                  <a:moveTo>
                                    <a:pt x="948" y="484"/>
                                  </a:moveTo>
                                  <a:lnTo>
                                    <a:pt x="864" y="484"/>
                                  </a:lnTo>
                                  <a:lnTo>
                                    <a:pt x="864" y="649"/>
                                  </a:lnTo>
                                  <a:lnTo>
                                    <a:pt x="948" y="649"/>
                                  </a:lnTo>
                                  <a:lnTo>
                                    <a:pt x="948" y="484"/>
                                  </a:lnTo>
                                  <a:close/>
                                  <a:moveTo>
                                    <a:pt x="948" y="10"/>
                                  </a:moveTo>
                                  <a:lnTo>
                                    <a:pt x="848" y="10"/>
                                  </a:lnTo>
                                  <a:lnTo>
                                    <a:pt x="545" y="431"/>
                                  </a:lnTo>
                                  <a:lnTo>
                                    <a:pt x="545" y="484"/>
                                  </a:lnTo>
                                  <a:lnTo>
                                    <a:pt x="1035" y="484"/>
                                  </a:lnTo>
                                  <a:lnTo>
                                    <a:pt x="1035" y="420"/>
                                  </a:lnTo>
                                  <a:lnTo>
                                    <a:pt x="635" y="420"/>
                                  </a:lnTo>
                                  <a:lnTo>
                                    <a:pt x="838" y="136"/>
                                  </a:lnTo>
                                  <a:lnTo>
                                    <a:pt x="847" y="120"/>
                                  </a:lnTo>
                                  <a:lnTo>
                                    <a:pt x="854" y="106"/>
                                  </a:lnTo>
                                  <a:lnTo>
                                    <a:pt x="860" y="95"/>
                                  </a:lnTo>
                                  <a:lnTo>
                                    <a:pt x="864" y="86"/>
                                  </a:lnTo>
                                  <a:lnTo>
                                    <a:pt x="948" y="86"/>
                                  </a:lnTo>
                                  <a:lnTo>
                                    <a:pt x="948" y="10"/>
                                  </a:lnTo>
                                  <a:close/>
                                  <a:moveTo>
                                    <a:pt x="948" y="86"/>
                                  </a:moveTo>
                                  <a:lnTo>
                                    <a:pt x="866" y="86"/>
                                  </a:lnTo>
                                  <a:lnTo>
                                    <a:pt x="865" y="106"/>
                                  </a:lnTo>
                                  <a:lnTo>
                                    <a:pt x="865" y="121"/>
                                  </a:lnTo>
                                  <a:lnTo>
                                    <a:pt x="864" y="136"/>
                                  </a:lnTo>
                                  <a:lnTo>
                                    <a:pt x="864" y="420"/>
                                  </a:lnTo>
                                  <a:lnTo>
                                    <a:pt x="948" y="420"/>
                                  </a:lnTo>
                                  <a:lnTo>
                                    <a:pt x="948" y="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19" name="任意多边形 919"/>
                          <wps:cNvSpPr/>
                          <wps:spPr>
                            <a:xfrm>
                              <a:off x="5634" y="9287"/>
                              <a:ext cx="213" cy="1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4" h="661">
                                  <a:moveTo>
                                    <a:pt x="388" y="68"/>
                                  </a:moveTo>
                                  <a:lnTo>
                                    <a:pt x="209" y="68"/>
                                  </a:lnTo>
                                  <a:lnTo>
                                    <a:pt x="238" y="69"/>
                                  </a:lnTo>
                                  <a:lnTo>
                                    <a:pt x="264" y="75"/>
                                  </a:lnTo>
                                  <a:lnTo>
                                    <a:pt x="286" y="84"/>
                                  </a:lnTo>
                                  <a:lnTo>
                                    <a:pt x="304" y="97"/>
                                  </a:lnTo>
                                  <a:lnTo>
                                    <a:pt x="318" y="113"/>
                                  </a:lnTo>
                                  <a:lnTo>
                                    <a:pt x="328" y="132"/>
                                  </a:lnTo>
                                  <a:lnTo>
                                    <a:pt x="335" y="154"/>
                                  </a:lnTo>
                                  <a:lnTo>
                                    <a:pt x="337" y="180"/>
                                  </a:lnTo>
                                  <a:lnTo>
                                    <a:pt x="335" y="204"/>
                                  </a:lnTo>
                                  <a:lnTo>
                                    <a:pt x="330" y="227"/>
                                  </a:lnTo>
                                  <a:lnTo>
                                    <a:pt x="321" y="250"/>
                                  </a:lnTo>
                                  <a:lnTo>
                                    <a:pt x="309" y="273"/>
                                  </a:lnTo>
                                  <a:lnTo>
                                    <a:pt x="291" y="297"/>
                                  </a:lnTo>
                                  <a:lnTo>
                                    <a:pt x="267" y="326"/>
                                  </a:lnTo>
                                  <a:lnTo>
                                    <a:pt x="236" y="358"/>
                                  </a:lnTo>
                                  <a:lnTo>
                                    <a:pt x="199" y="394"/>
                                  </a:lnTo>
                                  <a:lnTo>
                                    <a:pt x="0" y="579"/>
                                  </a:lnTo>
                                  <a:lnTo>
                                    <a:pt x="0" y="650"/>
                                  </a:lnTo>
                                  <a:lnTo>
                                    <a:pt x="416" y="650"/>
                                  </a:lnTo>
                                  <a:lnTo>
                                    <a:pt x="416" y="578"/>
                                  </a:lnTo>
                                  <a:lnTo>
                                    <a:pt x="102" y="578"/>
                                  </a:lnTo>
                                  <a:lnTo>
                                    <a:pt x="102" y="576"/>
                                  </a:lnTo>
                                  <a:lnTo>
                                    <a:pt x="258" y="434"/>
                                  </a:lnTo>
                                  <a:lnTo>
                                    <a:pt x="302" y="392"/>
                                  </a:lnTo>
                                  <a:lnTo>
                                    <a:pt x="338" y="353"/>
                                  </a:lnTo>
                                  <a:lnTo>
                                    <a:pt x="367" y="319"/>
                                  </a:lnTo>
                                  <a:lnTo>
                                    <a:pt x="388" y="288"/>
                                  </a:lnTo>
                                  <a:lnTo>
                                    <a:pt x="403" y="260"/>
                                  </a:lnTo>
                                  <a:lnTo>
                                    <a:pt x="414" y="231"/>
                                  </a:lnTo>
                                  <a:lnTo>
                                    <a:pt x="420" y="201"/>
                                  </a:lnTo>
                                  <a:lnTo>
                                    <a:pt x="422" y="172"/>
                                  </a:lnTo>
                                  <a:lnTo>
                                    <a:pt x="419" y="134"/>
                                  </a:lnTo>
                                  <a:lnTo>
                                    <a:pt x="409" y="101"/>
                                  </a:lnTo>
                                  <a:lnTo>
                                    <a:pt x="392" y="72"/>
                                  </a:lnTo>
                                  <a:lnTo>
                                    <a:pt x="388" y="68"/>
                                  </a:lnTo>
                                  <a:close/>
                                  <a:moveTo>
                                    <a:pt x="223" y="0"/>
                                  </a:moveTo>
                                  <a:lnTo>
                                    <a:pt x="171" y="4"/>
                                  </a:lnTo>
                                  <a:lnTo>
                                    <a:pt x="122" y="14"/>
                                  </a:lnTo>
                                  <a:lnTo>
                                    <a:pt x="77" y="33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40"/>
                                  </a:lnTo>
                                  <a:lnTo>
                                    <a:pt x="77" y="108"/>
                                  </a:lnTo>
                                  <a:lnTo>
                                    <a:pt x="120" y="86"/>
                                  </a:lnTo>
                                  <a:lnTo>
                                    <a:pt x="164" y="72"/>
                                  </a:lnTo>
                                  <a:lnTo>
                                    <a:pt x="209" y="68"/>
                                  </a:lnTo>
                                  <a:lnTo>
                                    <a:pt x="388" y="68"/>
                                  </a:lnTo>
                                  <a:lnTo>
                                    <a:pt x="369" y="47"/>
                                  </a:lnTo>
                                  <a:lnTo>
                                    <a:pt x="340" y="26"/>
                                  </a:lnTo>
                                  <a:lnTo>
                                    <a:pt x="306" y="12"/>
                                  </a:lnTo>
                                  <a:lnTo>
                                    <a:pt x="267" y="3"/>
                                  </a:lnTo>
                                  <a:lnTo>
                                    <a:pt x="223" y="0"/>
                                  </a:lnTo>
                                  <a:close/>
                                  <a:moveTo>
                                    <a:pt x="615" y="551"/>
                                  </a:moveTo>
                                  <a:lnTo>
                                    <a:pt x="615" y="634"/>
                                  </a:lnTo>
                                  <a:lnTo>
                                    <a:pt x="643" y="646"/>
                                  </a:lnTo>
                                  <a:lnTo>
                                    <a:pt x="676" y="654"/>
                                  </a:lnTo>
                                  <a:lnTo>
                                    <a:pt x="715" y="659"/>
                                  </a:lnTo>
                                  <a:lnTo>
                                    <a:pt x="760" y="660"/>
                                  </a:lnTo>
                                  <a:lnTo>
                                    <a:pt x="814" y="657"/>
                                  </a:lnTo>
                                  <a:lnTo>
                                    <a:pt x="862" y="646"/>
                                  </a:lnTo>
                                  <a:lnTo>
                                    <a:pt x="903" y="628"/>
                                  </a:lnTo>
                                  <a:lnTo>
                                    <a:pt x="939" y="603"/>
                                  </a:lnTo>
                                  <a:lnTo>
                                    <a:pt x="948" y="594"/>
                                  </a:lnTo>
                                  <a:lnTo>
                                    <a:pt x="759" y="594"/>
                                  </a:lnTo>
                                  <a:lnTo>
                                    <a:pt x="722" y="591"/>
                                  </a:lnTo>
                                  <a:lnTo>
                                    <a:pt x="686" y="583"/>
                                  </a:lnTo>
                                  <a:lnTo>
                                    <a:pt x="650" y="570"/>
                                  </a:lnTo>
                                  <a:lnTo>
                                    <a:pt x="615" y="551"/>
                                  </a:lnTo>
                                  <a:close/>
                                  <a:moveTo>
                                    <a:pt x="960" y="330"/>
                                  </a:moveTo>
                                  <a:lnTo>
                                    <a:pt x="745" y="330"/>
                                  </a:lnTo>
                                  <a:lnTo>
                                    <a:pt x="784" y="332"/>
                                  </a:lnTo>
                                  <a:lnTo>
                                    <a:pt x="818" y="338"/>
                                  </a:lnTo>
                                  <a:lnTo>
                                    <a:pt x="848" y="349"/>
                                  </a:lnTo>
                                  <a:lnTo>
                                    <a:pt x="872" y="363"/>
                                  </a:lnTo>
                                  <a:lnTo>
                                    <a:pt x="891" y="382"/>
                                  </a:lnTo>
                                  <a:lnTo>
                                    <a:pt x="905" y="404"/>
                                  </a:lnTo>
                                  <a:lnTo>
                                    <a:pt x="913" y="430"/>
                                  </a:lnTo>
                                  <a:lnTo>
                                    <a:pt x="916" y="459"/>
                                  </a:lnTo>
                                  <a:lnTo>
                                    <a:pt x="913" y="488"/>
                                  </a:lnTo>
                                  <a:lnTo>
                                    <a:pt x="905" y="514"/>
                                  </a:lnTo>
                                  <a:lnTo>
                                    <a:pt x="892" y="537"/>
                                  </a:lnTo>
                                  <a:lnTo>
                                    <a:pt x="873" y="557"/>
                                  </a:lnTo>
                                  <a:lnTo>
                                    <a:pt x="849" y="573"/>
                                  </a:lnTo>
                                  <a:lnTo>
                                    <a:pt x="823" y="584"/>
                                  </a:lnTo>
                                  <a:lnTo>
                                    <a:pt x="792" y="591"/>
                                  </a:lnTo>
                                  <a:lnTo>
                                    <a:pt x="759" y="594"/>
                                  </a:lnTo>
                                  <a:lnTo>
                                    <a:pt x="948" y="594"/>
                                  </a:lnTo>
                                  <a:lnTo>
                                    <a:pt x="967" y="572"/>
                                  </a:lnTo>
                                  <a:lnTo>
                                    <a:pt x="988" y="537"/>
                                  </a:lnTo>
                                  <a:lnTo>
                                    <a:pt x="1000" y="497"/>
                                  </a:lnTo>
                                  <a:lnTo>
                                    <a:pt x="1004" y="453"/>
                                  </a:lnTo>
                                  <a:lnTo>
                                    <a:pt x="1000" y="410"/>
                                  </a:lnTo>
                                  <a:lnTo>
                                    <a:pt x="989" y="373"/>
                                  </a:lnTo>
                                  <a:lnTo>
                                    <a:pt x="970" y="340"/>
                                  </a:lnTo>
                                  <a:lnTo>
                                    <a:pt x="960" y="330"/>
                                  </a:lnTo>
                                  <a:close/>
                                  <a:moveTo>
                                    <a:pt x="973" y="11"/>
                                  </a:moveTo>
                                  <a:lnTo>
                                    <a:pt x="637" y="11"/>
                                  </a:lnTo>
                                  <a:lnTo>
                                    <a:pt x="637" y="335"/>
                                  </a:lnTo>
                                  <a:lnTo>
                                    <a:pt x="669" y="333"/>
                                  </a:lnTo>
                                  <a:lnTo>
                                    <a:pt x="698" y="331"/>
                                  </a:lnTo>
                                  <a:lnTo>
                                    <a:pt x="723" y="330"/>
                                  </a:lnTo>
                                  <a:lnTo>
                                    <a:pt x="745" y="330"/>
                                  </a:lnTo>
                                  <a:lnTo>
                                    <a:pt x="960" y="330"/>
                                  </a:lnTo>
                                  <a:lnTo>
                                    <a:pt x="943" y="312"/>
                                  </a:lnTo>
                                  <a:lnTo>
                                    <a:pt x="910" y="289"/>
                                  </a:lnTo>
                                  <a:lnTo>
                                    <a:pt x="871" y="273"/>
                                  </a:lnTo>
                                  <a:lnTo>
                                    <a:pt x="826" y="264"/>
                                  </a:lnTo>
                                  <a:lnTo>
                                    <a:pt x="809" y="263"/>
                                  </a:lnTo>
                                  <a:lnTo>
                                    <a:pt x="717" y="263"/>
                                  </a:lnTo>
                                  <a:lnTo>
                                    <a:pt x="717" y="82"/>
                                  </a:lnTo>
                                  <a:lnTo>
                                    <a:pt x="973" y="82"/>
                                  </a:lnTo>
                                  <a:lnTo>
                                    <a:pt x="973" y="11"/>
                                  </a:lnTo>
                                  <a:close/>
                                  <a:moveTo>
                                    <a:pt x="775" y="261"/>
                                  </a:moveTo>
                                  <a:lnTo>
                                    <a:pt x="764" y="261"/>
                                  </a:lnTo>
                                  <a:lnTo>
                                    <a:pt x="751" y="261"/>
                                  </a:lnTo>
                                  <a:lnTo>
                                    <a:pt x="717" y="263"/>
                                  </a:lnTo>
                                  <a:lnTo>
                                    <a:pt x="809" y="263"/>
                                  </a:lnTo>
                                  <a:lnTo>
                                    <a:pt x="775" y="2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20" name="任意多边形 920"/>
                          <wps:cNvSpPr/>
                          <wps:spPr>
                            <a:xfrm>
                              <a:off x="6104" y="9287"/>
                              <a:ext cx="218" cy="1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0" h="661">
                                  <a:moveTo>
                                    <a:pt x="388" y="68"/>
                                  </a:moveTo>
                                  <a:lnTo>
                                    <a:pt x="209" y="68"/>
                                  </a:lnTo>
                                  <a:lnTo>
                                    <a:pt x="238" y="70"/>
                                  </a:lnTo>
                                  <a:lnTo>
                                    <a:pt x="264" y="75"/>
                                  </a:lnTo>
                                  <a:lnTo>
                                    <a:pt x="285" y="84"/>
                                  </a:lnTo>
                                  <a:lnTo>
                                    <a:pt x="304" y="97"/>
                                  </a:lnTo>
                                  <a:lnTo>
                                    <a:pt x="318" y="113"/>
                                  </a:lnTo>
                                  <a:lnTo>
                                    <a:pt x="328" y="132"/>
                                  </a:lnTo>
                                  <a:lnTo>
                                    <a:pt x="334" y="155"/>
                                  </a:lnTo>
                                  <a:lnTo>
                                    <a:pt x="336" y="180"/>
                                  </a:lnTo>
                                  <a:lnTo>
                                    <a:pt x="334" y="204"/>
                                  </a:lnTo>
                                  <a:lnTo>
                                    <a:pt x="329" y="227"/>
                                  </a:lnTo>
                                  <a:lnTo>
                                    <a:pt x="321" y="250"/>
                                  </a:lnTo>
                                  <a:lnTo>
                                    <a:pt x="308" y="273"/>
                                  </a:lnTo>
                                  <a:lnTo>
                                    <a:pt x="291" y="297"/>
                                  </a:lnTo>
                                  <a:lnTo>
                                    <a:pt x="267" y="326"/>
                                  </a:lnTo>
                                  <a:lnTo>
                                    <a:pt x="236" y="358"/>
                                  </a:lnTo>
                                  <a:lnTo>
                                    <a:pt x="198" y="394"/>
                                  </a:lnTo>
                                  <a:lnTo>
                                    <a:pt x="0" y="580"/>
                                  </a:lnTo>
                                  <a:lnTo>
                                    <a:pt x="0" y="650"/>
                                  </a:lnTo>
                                  <a:lnTo>
                                    <a:pt x="416" y="650"/>
                                  </a:lnTo>
                                  <a:lnTo>
                                    <a:pt x="416" y="578"/>
                                  </a:lnTo>
                                  <a:lnTo>
                                    <a:pt x="102" y="578"/>
                                  </a:lnTo>
                                  <a:lnTo>
                                    <a:pt x="102" y="576"/>
                                  </a:lnTo>
                                  <a:lnTo>
                                    <a:pt x="258" y="434"/>
                                  </a:lnTo>
                                  <a:lnTo>
                                    <a:pt x="302" y="392"/>
                                  </a:lnTo>
                                  <a:lnTo>
                                    <a:pt x="338" y="354"/>
                                  </a:lnTo>
                                  <a:lnTo>
                                    <a:pt x="367" y="319"/>
                                  </a:lnTo>
                                  <a:lnTo>
                                    <a:pt x="388" y="289"/>
                                  </a:lnTo>
                                  <a:lnTo>
                                    <a:pt x="403" y="260"/>
                                  </a:lnTo>
                                  <a:lnTo>
                                    <a:pt x="413" y="231"/>
                                  </a:lnTo>
                                  <a:lnTo>
                                    <a:pt x="420" y="202"/>
                                  </a:lnTo>
                                  <a:lnTo>
                                    <a:pt x="422" y="172"/>
                                  </a:lnTo>
                                  <a:lnTo>
                                    <a:pt x="419" y="135"/>
                                  </a:lnTo>
                                  <a:lnTo>
                                    <a:pt x="409" y="101"/>
                                  </a:lnTo>
                                  <a:lnTo>
                                    <a:pt x="392" y="72"/>
                                  </a:lnTo>
                                  <a:lnTo>
                                    <a:pt x="388" y="68"/>
                                  </a:lnTo>
                                  <a:close/>
                                  <a:moveTo>
                                    <a:pt x="223" y="0"/>
                                  </a:moveTo>
                                  <a:lnTo>
                                    <a:pt x="171" y="4"/>
                                  </a:lnTo>
                                  <a:lnTo>
                                    <a:pt x="122" y="15"/>
                                  </a:lnTo>
                                  <a:lnTo>
                                    <a:pt x="77" y="33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40"/>
                                  </a:lnTo>
                                  <a:lnTo>
                                    <a:pt x="77" y="109"/>
                                  </a:lnTo>
                                  <a:lnTo>
                                    <a:pt x="120" y="86"/>
                                  </a:lnTo>
                                  <a:lnTo>
                                    <a:pt x="164" y="72"/>
                                  </a:lnTo>
                                  <a:lnTo>
                                    <a:pt x="209" y="68"/>
                                  </a:lnTo>
                                  <a:lnTo>
                                    <a:pt x="388" y="68"/>
                                  </a:lnTo>
                                  <a:lnTo>
                                    <a:pt x="368" y="47"/>
                                  </a:lnTo>
                                  <a:lnTo>
                                    <a:pt x="339" y="26"/>
                                  </a:lnTo>
                                  <a:lnTo>
                                    <a:pt x="305" y="12"/>
                                  </a:lnTo>
                                  <a:lnTo>
                                    <a:pt x="266" y="3"/>
                                  </a:lnTo>
                                  <a:lnTo>
                                    <a:pt x="223" y="0"/>
                                  </a:lnTo>
                                  <a:close/>
                                  <a:moveTo>
                                    <a:pt x="872" y="0"/>
                                  </a:moveTo>
                                  <a:lnTo>
                                    <a:pt x="812" y="6"/>
                                  </a:lnTo>
                                  <a:lnTo>
                                    <a:pt x="757" y="25"/>
                                  </a:lnTo>
                                  <a:lnTo>
                                    <a:pt x="709" y="56"/>
                                  </a:lnTo>
                                  <a:lnTo>
                                    <a:pt x="667" y="100"/>
                                  </a:lnTo>
                                  <a:lnTo>
                                    <a:pt x="633" y="154"/>
                                  </a:lnTo>
                                  <a:lnTo>
                                    <a:pt x="608" y="217"/>
                                  </a:lnTo>
                                  <a:lnTo>
                                    <a:pt x="594" y="288"/>
                                  </a:lnTo>
                                  <a:lnTo>
                                    <a:pt x="589" y="368"/>
                                  </a:lnTo>
                                  <a:lnTo>
                                    <a:pt x="593" y="434"/>
                                  </a:lnTo>
                                  <a:lnTo>
                                    <a:pt x="604" y="492"/>
                                  </a:lnTo>
                                  <a:lnTo>
                                    <a:pt x="622" y="542"/>
                                  </a:lnTo>
                                  <a:lnTo>
                                    <a:pt x="648" y="584"/>
                                  </a:lnTo>
                                  <a:lnTo>
                                    <a:pt x="681" y="618"/>
                                  </a:lnTo>
                                  <a:lnTo>
                                    <a:pt x="719" y="642"/>
                                  </a:lnTo>
                                  <a:lnTo>
                                    <a:pt x="763" y="656"/>
                                  </a:lnTo>
                                  <a:lnTo>
                                    <a:pt x="812" y="661"/>
                                  </a:lnTo>
                                  <a:lnTo>
                                    <a:pt x="857" y="657"/>
                                  </a:lnTo>
                                  <a:lnTo>
                                    <a:pt x="898" y="646"/>
                                  </a:lnTo>
                                  <a:lnTo>
                                    <a:pt x="935" y="627"/>
                                  </a:lnTo>
                                  <a:lnTo>
                                    <a:pt x="968" y="600"/>
                                  </a:lnTo>
                                  <a:lnTo>
                                    <a:pt x="973" y="594"/>
                                  </a:lnTo>
                                  <a:lnTo>
                                    <a:pt x="814" y="594"/>
                                  </a:lnTo>
                                  <a:lnTo>
                                    <a:pt x="786" y="591"/>
                                  </a:lnTo>
                                  <a:lnTo>
                                    <a:pt x="760" y="583"/>
                                  </a:lnTo>
                                  <a:lnTo>
                                    <a:pt x="738" y="568"/>
                                  </a:lnTo>
                                  <a:lnTo>
                                    <a:pt x="719" y="549"/>
                                  </a:lnTo>
                                  <a:lnTo>
                                    <a:pt x="703" y="525"/>
                                  </a:lnTo>
                                  <a:lnTo>
                                    <a:pt x="692" y="499"/>
                                  </a:lnTo>
                                  <a:lnTo>
                                    <a:pt x="685" y="471"/>
                                  </a:lnTo>
                                  <a:lnTo>
                                    <a:pt x="683" y="441"/>
                                  </a:lnTo>
                                  <a:lnTo>
                                    <a:pt x="685" y="416"/>
                                  </a:lnTo>
                                  <a:lnTo>
                                    <a:pt x="692" y="393"/>
                                  </a:lnTo>
                                  <a:lnTo>
                                    <a:pt x="703" y="372"/>
                                  </a:lnTo>
                                  <a:lnTo>
                                    <a:pt x="719" y="353"/>
                                  </a:lnTo>
                                  <a:lnTo>
                                    <a:pt x="738" y="337"/>
                                  </a:lnTo>
                                  <a:lnTo>
                                    <a:pt x="677" y="337"/>
                                  </a:lnTo>
                                  <a:lnTo>
                                    <a:pt x="681" y="278"/>
                                  </a:lnTo>
                                  <a:lnTo>
                                    <a:pt x="691" y="225"/>
                                  </a:lnTo>
                                  <a:lnTo>
                                    <a:pt x="708" y="179"/>
                                  </a:lnTo>
                                  <a:lnTo>
                                    <a:pt x="732" y="140"/>
                                  </a:lnTo>
                                  <a:lnTo>
                                    <a:pt x="761" y="108"/>
                                  </a:lnTo>
                                  <a:lnTo>
                                    <a:pt x="795" y="85"/>
                                  </a:lnTo>
                                  <a:lnTo>
                                    <a:pt x="832" y="72"/>
                                  </a:lnTo>
                                  <a:lnTo>
                                    <a:pt x="875" y="67"/>
                                  </a:lnTo>
                                  <a:lnTo>
                                    <a:pt x="986" y="67"/>
                                  </a:lnTo>
                                  <a:lnTo>
                                    <a:pt x="986" y="19"/>
                                  </a:lnTo>
                                  <a:lnTo>
                                    <a:pt x="964" y="11"/>
                                  </a:lnTo>
                                  <a:lnTo>
                                    <a:pt x="937" y="5"/>
                                  </a:lnTo>
                                  <a:lnTo>
                                    <a:pt x="907" y="1"/>
                                  </a:lnTo>
                                  <a:lnTo>
                                    <a:pt x="872" y="0"/>
                                  </a:lnTo>
                                  <a:close/>
                                  <a:moveTo>
                                    <a:pt x="986" y="316"/>
                                  </a:moveTo>
                                  <a:lnTo>
                                    <a:pt x="813" y="316"/>
                                  </a:lnTo>
                                  <a:lnTo>
                                    <a:pt x="842" y="318"/>
                                  </a:lnTo>
                                  <a:lnTo>
                                    <a:pt x="868" y="325"/>
                                  </a:lnTo>
                                  <a:lnTo>
                                    <a:pt x="890" y="336"/>
                                  </a:lnTo>
                                  <a:lnTo>
                                    <a:pt x="908" y="352"/>
                                  </a:lnTo>
                                  <a:lnTo>
                                    <a:pt x="923" y="373"/>
                                  </a:lnTo>
                                  <a:lnTo>
                                    <a:pt x="933" y="396"/>
                                  </a:lnTo>
                                  <a:lnTo>
                                    <a:pt x="939" y="424"/>
                                  </a:lnTo>
                                  <a:lnTo>
                                    <a:pt x="941" y="455"/>
                                  </a:lnTo>
                                  <a:lnTo>
                                    <a:pt x="939" y="484"/>
                                  </a:lnTo>
                                  <a:lnTo>
                                    <a:pt x="933" y="511"/>
                                  </a:lnTo>
                                  <a:lnTo>
                                    <a:pt x="921" y="534"/>
                                  </a:lnTo>
                                  <a:lnTo>
                                    <a:pt x="906" y="555"/>
                                  </a:lnTo>
                                  <a:lnTo>
                                    <a:pt x="887" y="572"/>
                                  </a:lnTo>
                                  <a:lnTo>
                                    <a:pt x="865" y="584"/>
                                  </a:lnTo>
                                  <a:lnTo>
                                    <a:pt x="841" y="591"/>
                                  </a:lnTo>
                                  <a:lnTo>
                                    <a:pt x="814" y="594"/>
                                  </a:lnTo>
                                  <a:lnTo>
                                    <a:pt x="973" y="594"/>
                                  </a:lnTo>
                                  <a:lnTo>
                                    <a:pt x="995" y="568"/>
                                  </a:lnTo>
                                  <a:lnTo>
                                    <a:pt x="1014" y="532"/>
                                  </a:lnTo>
                                  <a:lnTo>
                                    <a:pt x="1025" y="491"/>
                                  </a:lnTo>
                                  <a:lnTo>
                                    <a:pt x="1029" y="447"/>
                                  </a:lnTo>
                                  <a:lnTo>
                                    <a:pt x="1026" y="404"/>
                                  </a:lnTo>
                                  <a:lnTo>
                                    <a:pt x="1016" y="366"/>
                                  </a:lnTo>
                                  <a:lnTo>
                                    <a:pt x="999" y="332"/>
                                  </a:lnTo>
                                  <a:lnTo>
                                    <a:pt x="986" y="316"/>
                                  </a:lnTo>
                                  <a:close/>
                                  <a:moveTo>
                                    <a:pt x="835" y="249"/>
                                  </a:moveTo>
                                  <a:lnTo>
                                    <a:pt x="785" y="254"/>
                                  </a:lnTo>
                                  <a:lnTo>
                                    <a:pt x="743" y="271"/>
                                  </a:lnTo>
                                  <a:lnTo>
                                    <a:pt x="707" y="298"/>
                                  </a:lnTo>
                                  <a:lnTo>
                                    <a:pt x="679" y="337"/>
                                  </a:lnTo>
                                  <a:lnTo>
                                    <a:pt x="738" y="337"/>
                                  </a:lnTo>
                                  <a:lnTo>
                                    <a:pt x="738" y="337"/>
                                  </a:lnTo>
                                  <a:lnTo>
                                    <a:pt x="761" y="325"/>
                                  </a:lnTo>
                                  <a:lnTo>
                                    <a:pt x="786" y="318"/>
                                  </a:lnTo>
                                  <a:lnTo>
                                    <a:pt x="813" y="316"/>
                                  </a:lnTo>
                                  <a:lnTo>
                                    <a:pt x="986" y="316"/>
                                  </a:lnTo>
                                  <a:lnTo>
                                    <a:pt x="976" y="303"/>
                                  </a:lnTo>
                                  <a:lnTo>
                                    <a:pt x="948" y="279"/>
                                  </a:lnTo>
                                  <a:lnTo>
                                    <a:pt x="914" y="262"/>
                                  </a:lnTo>
                                  <a:lnTo>
                                    <a:pt x="877" y="252"/>
                                  </a:lnTo>
                                  <a:lnTo>
                                    <a:pt x="835" y="249"/>
                                  </a:lnTo>
                                  <a:close/>
                                  <a:moveTo>
                                    <a:pt x="986" y="67"/>
                                  </a:moveTo>
                                  <a:lnTo>
                                    <a:pt x="875" y="67"/>
                                  </a:lnTo>
                                  <a:lnTo>
                                    <a:pt x="904" y="69"/>
                                  </a:lnTo>
                                  <a:lnTo>
                                    <a:pt x="932" y="74"/>
                                  </a:lnTo>
                                  <a:lnTo>
                                    <a:pt x="959" y="82"/>
                                  </a:lnTo>
                                  <a:lnTo>
                                    <a:pt x="986" y="93"/>
                                  </a:lnTo>
                                  <a:lnTo>
                                    <a:pt x="986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21" name="任意多边形 921"/>
                          <wps:cNvSpPr/>
                          <wps:spPr>
                            <a:xfrm>
                              <a:off x="6580" y="9287"/>
                              <a:ext cx="217" cy="13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4" h="650">
                                  <a:moveTo>
                                    <a:pt x="388" y="67"/>
                                  </a:moveTo>
                                  <a:lnTo>
                                    <a:pt x="209" y="67"/>
                                  </a:lnTo>
                                  <a:lnTo>
                                    <a:pt x="239" y="69"/>
                                  </a:lnTo>
                                  <a:lnTo>
                                    <a:pt x="264" y="75"/>
                                  </a:lnTo>
                                  <a:lnTo>
                                    <a:pt x="286" y="84"/>
                                  </a:lnTo>
                                  <a:lnTo>
                                    <a:pt x="304" y="96"/>
                                  </a:lnTo>
                                  <a:lnTo>
                                    <a:pt x="318" y="113"/>
                                  </a:lnTo>
                                  <a:lnTo>
                                    <a:pt x="328" y="132"/>
                                  </a:lnTo>
                                  <a:lnTo>
                                    <a:pt x="335" y="154"/>
                                  </a:lnTo>
                                  <a:lnTo>
                                    <a:pt x="337" y="180"/>
                                  </a:lnTo>
                                  <a:lnTo>
                                    <a:pt x="335" y="204"/>
                                  </a:lnTo>
                                  <a:lnTo>
                                    <a:pt x="330" y="227"/>
                                  </a:lnTo>
                                  <a:lnTo>
                                    <a:pt x="321" y="250"/>
                                  </a:lnTo>
                                  <a:lnTo>
                                    <a:pt x="309" y="273"/>
                                  </a:lnTo>
                                  <a:lnTo>
                                    <a:pt x="291" y="297"/>
                                  </a:lnTo>
                                  <a:lnTo>
                                    <a:pt x="267" y="325"/>
                                  </a:lnTo>
                                  <a:lnTo>
                                    <a:pt x="236" y="358"/>
                                  </a:lnTo>
                                  <a:lnTo>
                                    <a:pt x="199" y="394"/>
                                  </a:lnTo>
                                  <a:lnTo>
                                    <a:pt x="0" y="579"/>
                                  </a:lnTo>
                                  <a:lnTo>
                                    <a:pt x="0" y="649"/>
                                  </a:lnTo>
                                  <a:lnTo>
                                    <a:pt x="416" y="649"/>
                                  </a:lnTo>
                                  <a:lnTo>
                                    <a:pt x="416" y="578"/>
                                  </a:lnTo>
                                  <a:lnTo>
                                    <a:pt x="103" y="578"/>
                                  </a:lnTo>
                                  <a:lnTo>
                                    <a:pt x="103" y="576"/>
                                  </a:lnTo>
                                  <a:lnTo>
                                    <a:pt x="258" y="434"/>
                                  </a:lnTo>
                                  <a:lnTo>
                                    <a:pt x="302" y="392"/>
                                  </a:lnTo>
                                  <a:lnTo>
                                    <a:pt x="339" y="353"/>
                                  </a:lnTo>
                                  <a:lnTo>
                                    <a:pt x="367" y="319"/>
                                  </a:lnTo>
                                  <a:lnTo>
                                    <a:pt x="388" y="288"/>
                                  </a:lnTo>
                                  <a:lnTo>
                                    <a:pt x="403" y="260"/>
                                  </a:lnTo>
                                  <a:lnTo>
                                    <a:pt x="414" y="231"/>
                                  </a:lnTo>
                                  <a:lnTo>
                                    <a:pt x="420" y="201"/>
                                  </a:lnTo>
                                  <a:lnTo>
                                    <a:pt x="422" y="172"/>
                                  </a:lnTo>
                                  <a:lnTo>
                                    <a:pt x="419" y="134"/>
                                  </a:lnTo>
                                  <a:lnTo>
                                    <a:pt x="409" y="101"/>
                                  </a:lnTo>
                                  <a:lnTo>
                                    <a:pt x="392" y="72"/>
                                  </a:lnTo>
                                  <a:lnTo>
                                    <a:pt x="388" y="67"/>
                                  </a:lnTo>
                                  <a:close/>
                                  <a:moveTo>
                                    <a:pt x="223" y="0"/>
                                  </a:moveTo>
                                  <a:lnTo>
                                    <a:pt x="171" y="3"/>
                                  </a:lnTo>
                                  <a:lnTo>
                                    <a:pt x="122" y="14"/>
                                  </a:lnTo>
                                  <a:lnTo>
                                    <a:pt x="77" y="32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40"/>
                                  </a:lnTo>
                                  <a:lnTo>
                                    <a:pt x="77" y="108"/>
                                  </a:lnTo>
                                  <a:lnTo>
                                    <a:pt x="120" y="86"/>
                                  </a:lnTo>
                                  <a:lnTo>
                                    <a:pt x="164" y="72"/>
                                  </a:lnTo>
                                  <a:lnTo>
                                    <a:pt x="209" y="67"/>
                                  </a:lnTo>
                                  <a:lnTo>
                                    <a:pt x="388" y="67"/>
                                  </a:lnTo>
                                  <a:lnTo>
                                    <a:pt x="369" y="46"/>
                                  </a:lnTo>
                                  <a:lnTo>
                                    <a:pt x="340" y="26"/>
                                  </a:lnTo>
                                  <a:lnTo>
                                    <a:pt x="306" y="11"/>
                                  </a:lnTo>
                                  <a:lnTo>
                                    <a:pt x="267" y="3"/>
                                  </a:lnTo>
                                  <a:lnTo>
                                    <a:pt x="223" y="0"/>
                                  </a:lnTo>
                                  <a:close/>
                                  <a:moveTo>
                                    <a:pt x="1023" y="10"/>
                                  </a:moveTo>
                                  <a:lnTo>
                                    <a:pt x="579" y="10"/>
                                  </a:lnTo>
                                  <a:lnTo>
                                    <a:pt x="579" y="82"/>
                                  </a:lnTo>
                                  <a:lnTo>
                                    <a:pt x="921" y="82"/>
                                  </a:lnTo>
                                  <a:lnTo>
                                    <a:pt x="666" y="649"/>
                                  </a:lnTo>
                                  <a:lnTo>
                                    <a:pt x="756" y="649"/>
                                  </a:lnTo>
                                  <a:lnTo>
                                    <a:pt x="1023" y="38"/>
                                  </a:lnTo>
                                  <a:lnTo>
                                    <a:pt x="1023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22" name="任意多边形 922"/>
                          <wps:cNvSpPr/>
                          <wps:spPr>
                            <a:xfrm>
                              <a:off x="7064" y="9286"/>
                              <a:ext cx="216" cy="1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2" h="661">
                                  <a:moveTo>
                                    <a:pt x="388" y="67"/>
                                  </a:moveTo>
                                  <a:lnTo>
                                    <a:pt x="209" y="67"/>
                                  </a:lnTo>
                                  <a:lnTo>
                                    <a:pt x="239" y="69"/>
                                  </a:lnTo>
                                  <a:lnTo>
                                    <a:pt x="264" y="75"/>
                                  </a:lnTo>
                                  <a:lnTo>
                                    <a:pt x="286" y="84"/>
                                  </a:lnTo>
                                  <a:lnTo>
                                    <a:pt x="304" y="96"/>
                                  </a:lnTo>
                                  <a:lnTo>
                                    <a:pt x="318" y="113"/>
                                  </a:lnTo>
                                  <a:lnTo>
                                    <a:pt x="329" y="132"/>
                                  </a:lnTo>
                                  <a:lnTo>
                                    <a:pt x="335" y="154"/>
                                  </a:lnTo>
                                  <a:lnTo>
                                    <a:pt x="337" y="180"/>
                                  </a:lnTo>
                                  <a:lnTo>
                                    <a:pt x="335" y="204"/>
                                  </a:lnTo>
                                  <a:lnTo>
                                    <a:pt x="330" y="227"/>
                                  </a:lnTo>
                                  <a:lnTo>
                                    <a:pt x="321" y="250"/>
                                  </a:lnTo>
                                  <a:lnTo>
                                    <a:pt x="309" y="273"/>
                                  </a:lnTo>
                                  <a:lnTo>
                                    <a:pt x="292" y="297"/>
                                  </a:lnTo>
                                  <a:lnTo>
                                    <a:pt x="267" y="325"/>
                                  </a:lnTo>
                                  <a:lnTo>
                                    <a:pt x="237" y="358"/>
                                  </a:lnTo>
                                  <a:lnTo>
                                    <a:pt x="199" y="394"/>
                                  </a:lnTo>
                                  <a:lnTo>
                                    <a:pt x="0" y="579"/>
                                  </a:lnTo>
                                  <a:lnTo>
                                    <a:pt x="0" y="649"/>
                                  </a:lnTo>
                                  <a:lnTo>
                                    <a:pt x="416" y="649"/>
                                  </a:lnTo>
                                  <a:lnTo>
                                    <a:pt x="416" y="578"/>
                                  </a:lnTo>
                                  <a:lnTo>
                                    <a:pt x="103" y="578"/>
                                  </a:lnTo>
                                  <a:lnTo>
                                    <a:pt x="103" y="576"/>
                                  </a:lnTo>
                                  <a:lnTo>
                                    <a:pt x="258" y="434"/>
                                  </a:lnTo>
                                  <a:lnTo>
                                    <a:pt x="302" y="392"/>
                                  </a:lnTo>
                                  <a:lnTo>
                                    <a:pt x="339" y="353"/>
                                  </a:lnTo>
                                  <a:lnTo>
                                    <a:pt x="367" y="319"/>
                                  </a:lnTo>
                                  <a:lnTo>
                                    <a:pt x="388" y="288"/>
                                  </a:lnTo>
                                  <a:lnTo>
                                    <a:pt x="403" y="260"/>
                                  </a:lnTo>
                                  <a:lnTo>
                                    <a:pt x="414" y="231"/>
                                  </a:lnTo>
                                  <a:lnTo>
                                    <a:pt x="420" y="201"/>
                                  </a:lnTo>
                                  <a:lnTo>
                                    <a:pt x="422" y="172"/>
                                  </a:lnTo>
                                  <a:lnTo>
                                    <a:pt x="419" y="134"/>
                                  </a:lnTo>
                                  <a:lnTo>
                                    <a:pt x="409" y="101"/>
                                  </a:lnTo>
                                  <a:lnTo>
                                    <a:pt x="392" y="72"/>
                                  </a:lnTo>
                                  <a:lnTo>
                                    <a:pt x="388" y="67"/>
                                  </a:lnTo>
                                  <a:close/>
                                  <a:moveTo>
                                    <a:pt x="223" y="0"/>
                                  </a:moveTo>
                                  <a:lnTo>
                                    <a:pt x="171" y="3"/>
                                  </a:lnTo>
                                  <a:lnTo>
                                    <a:pt x="122" y="14"/>
                                  </a:lnTo>
                                  <a:lnTo>
                                    <a:pt x="77" y="32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40"/>
                                  </a:lnTo>
                                  <a:lnTo>
                                    <a:pt x="77" y="108"/>
                                  </a:lnTo>
                                  <a:lnTo>
                                    <a:pt x="120" y="86"/>
                                  </a:lnTo>
                                  <a:lnTo>
                                    <a:pt x="164" y="72"/>
                                  </a:lnTo>
                                  <a:lnTo>
                                    <a:pt x="209" y="67"/>
                                  </a:lnTo>
                                  <a:lnTo>
                                    <a:pt x="388" y="67"/>
                                  </a:lnTo>
                                  <a:lnTo>
                                    <a:pt x="369" y="46"/>
                                  </a:lnTo>
                                  <a:lnTo>
                                    <a:pt x="340" y="26"/>
                                  </a:lnTo>
                                  <a:lnTo>
                                    <a:pt x="306" y="11"/>
                                  </a:lnTo>
                                  <a:lnTo>
                                    <a:pt x="267" y="3"/>
                                  </a:lnTo>
                                  <a:lnTo>
                                    <a:pt x="223" y="0"/>
                                  </a:lnTo>
                                  <a:close/>
                                  <a:moveTo>
                                    <a:pt x="812" y="0"/>
                                  </a:moveTo>
                                  <a:lnTo>
                                    <a:pt x="770" y="3"/>
                                  </a:lnTo>
                                  <a:lnTo>
                                    <a:pt x="731" y="11"/>
                                  </a:lnTo>
                                  <a:lnTo>
                                    <a:pt x="697" y="25"/>
                                  </a:lnTo>
                                  <a:lnTo>
                                    <a:pt x="666" y="44"/>
                                  </a:lnTo>
                                  <a:lnTo>
                                    <a:pt x="641" y="68"/>
                                  </a:lnTo>
                                  <a:lnTo>
                                    <a:pt x="623" y="95"/>
                                  </a:lnTo>
                                  <a:lnTo>
                                    <a:pt x="612" y="125"/>
                                  </a:lnTo>
                                  <a:lnTo>
                                    <a:pt x="608" y="159"/>
                                  </a:lnTo>
                                  <a:lnTo>
                                    <a:pt x="616" y="206"/>
                                  </a:lnTo>
                                  <a:lnTo>
                                    <a:pt x="639" y="248"/>
                                  </a:lnTo>
                                  <a:lnTo>
                                    <a:pt x="677" y="284"/>
                                  </a:lnTo>
                                  <a:lnTo>
                                    <a:pt x="731" y="313"/>
                                  </a:lnTo>
                                  <a:lnTo>
                                    <a:pt x="731" y="315"/>
                                  </a:lnTo>
                                  <a:lnTo>
                                    <a:pt x="667" y="347"/>
                                  </a:lnTo>
                                  <a:lnTo>
                                    <a:pt x="621" y="387"/>
                                  </a:lnTo>
                                  <a:lnTo>
                                    <a:pt x="593" y="436"/>
                                  </a:lnTo>
                                  <a:lnTo>
                                    <a:pt x="584" y="493"/>
                                  </a:lnTo>
                                  <a:lnTo>
                                    <a:pt x="588" y="528"/>
                                  </a:lnTo>
                                  <a:lnTo>
                                    <a:pt x="598" y="560"/>
                                  </a:lnTo>
                                  <a:lnTo>
                                    <a:pt x="616" y="588"/>
                                  </a:lnTo>
                                  <a:lnTo>
                                    <a:pt x="641" y="614"/>
                                  </a:lnTo>
                                  <a:lnTo>
                                    <a:pt x="672" y="634"/>
                                  </a:lnTo>
                                  <a:lnTo>
                                    <a:pt x="706" y="649"/>
                                  </a:lnTo>
                                  <a:lnTo>
                                    <a:pt x="745" y="657"/>
                                  </a:lnTo>
                                  <a:lnTo>
                                    <a:pt x="789" y="660"/>
                                  </a:lnTo>
                                  <a:lnTo>
                                    <a:pt x="841" y="657"/>
                                  </a:lnTo>
                                  <a:lnTo>
                                    <a:pt x="887" y="648"/>
                                  </a:lnTo>
                                  <a:lnTo>
                                    <a:pt x="927" y="634"/>
                                  </a:lnTo>
                                  <a:lnTo>
                                    <a:pt x="961" y="613"/>
                                  </a:lnTo>
                                  <a:lnTo>
                                    <a:pt x="980" y="594"/>
                                  </a:lnTo>
                                  <a:lnTo>
                                    <a:pt x="805" y="594"/>
                                  </a:lnTo>
                                  <a:lnTo>
                                    <a:pt x="777" y="592"/>
                                  </a:lnTo>
                                  <a:lnTo>
                                    <a:pt x="751" y="587"/>
                                  </a:lnTo>
                                  <a:lnTo>
                                    <a:pt x="728" y="577"/>
                                  </a:lnTo>
                                  <a:lnTo>
                                    <a:pt x="708" y="564"/>
                                  </a:lnTo>
                                  <a:lnTo>
                                    <a:pt x="692" y="549"/>
                                  </a:lnTo>
                                  <a:lnTo>
                                    <a:pt x="680" y="531"/>
                                  </a:lnTo>
                                  <a:lnTo>
                                    <a:pt x="673" y="511"/>
                                  </a:lnTo>
                                  <a:lnTo>
                                    <a:pt x="671" y="488"/>
                                  </a:lnTo>
                                  <a:lnTo>
                                    <a:pt x="679" y="447"/>
                                  </a:lnTo>
                                  <a:lnTo>
                                    <a:pt x="703" y="410"/>
                                  </a:lnTo>
                                  <a:lnTo>
                                    <a:pt x="742" y="378"/>
                                  </a:lnTo>
                                  <a:lnTo>
                                    <a:pt x="798" y="352"/>
                                  </a:lnTo>
                                  <a:lnTo>
                                    <a:pt x="947" y="352"/>
                                  </a:lnTo>
                                  <a:lnTo>
                                    <a:pt x="938" y="344"/>
                                  </a:lnTo>
                                  <a:lnTo>
                                    <a:pt x="873" y="314"/>
                                  </a:lnTo>
                                  <a:lnTo>
                                    <a:pt x="873" y="313"/>
                                  </a:lnTo>
                                  <a:lnTo>
                                    <a:pt x="928" y="281"/>
                                  </a:lnTo>
                                  <a:lnTo>
                                    <a:pt x="930" y="279"/>
                                  </a:lnTo>
                                  <a:lnTo>
                                    <a:pt x="803" y="279"/>
                                  </a:lnTo>
                                  <a:lnTo>
                                    <a:pt x="756" y="256"/>
                                  </a:lnTo>
                                  <a:lnTo>
                                    <a:pt x="723" y="228"/>
                                  </a:lnTo>
                                  <a:lnTo>
                                    <a:pt x="703" y="195"/>
                                  </a:lnTo>
                                  <a:lnTo>
                                    <a:pt x="696" y="158"/>
                                  </a:lnTo>
                                  <a:lnTo>
                                    <a:pt x="698" y="139"/>
                                  </a:lnTo>
                                  <a:lnTo>
                                    <a:pt x="704" y="121"/>
                                  </a:lnTo>
                                  <a:lnTo>
                                    <a:pt x="714" y="106"/>
                                  </a:lnTo>
                                  <a:lnTo>
                                    <a:pt x="728" y="92"/>
                                  </a:lnTo>
                                  <a:lnTo>
                                    <a:pt x="745" y="81"/>
                                  </a:lnTo>
                                  <a:lnTo>
                                    <a:pt x="764" y="73"/>
                                  </a:lnTo>
                                  <a:lnTo>
                                    <a:pt x="784" y="68"/>
                                  </a:lnTo>
                                  <a:lnTo>
                                    <a:pt x="806" y="66"/>
                                  </a:lnTo>
                                  <a:lnTo>
                                    <a:pt x="972" y="66"/>
                                  </a:lnTo>
                                  <a:lnTo>
                                    <a:pt x="970" y="64"/>
                                  </a:lnTo>
                                  <a:lnTo>
                                    <a:pt x="947" y="41"/>
                                  </a:lnTo>
                                  <a:lnTo>
                                    <a:pt x="919" y="23"/>
                                  </a:lnTo>
                                  <a:lnTo>
                                    <a:pt x="887" y="10"/>
                                  </a:lnTo>
                                  <a:lnTo>
                                    <a:pt x="851" y="2"/>
                                  </a:lnTo>
                                  <a:lnTo>
                                    <a:pt x="812" y="0"/>
                                  </a:lnTo>
                                  <a:close/>
                                  <a:moveTo>
                                    <a:pt x="947" y="352"/>
                                  </a:moveTo>
                                  <a:lnTo>
                                    <a:pt x="798" y="352"/>
                                  </a:lnTo>
                                  <a:lnTo>
                                    <a:pt x="858" y="378"/>
                                  </a:lnTo>
                                  <a:lnTo>
                                    <a:pt x="901" y="410"/>
                                  </a:lnTo>
                                  <a:lnTo>
                                    <a:pt x="927" y="448"/>
                                  </a:lnTo>
                                  <a:lnTo>
                                    <a:pt x="935" y="491"/>
                                  </a:lnTo>
                                  <a:lnTo>
                                    <a:pt x="933" y="512"/>
                                  </a:lnTo>
                                  <a:lnTo>
                                    <a:pt x="926" y="532"/>
                                  </a:lnTo>
                                  <a:lnTo>
                                    <a:pt x="915" y="549"/>
                                  </a:lnTo>
                                  <a:lnTo>
                                    <a:pt x="899" y="565"/>
                                  </a:lnTo>
                                  <a:lnTo>
                                    <a:pt x="879" y="578"/>
                                  </a:lnTo>
                                  <a:lnTo>
                                    <a:pt x="857" y="587"/>
                                  </a:lnTo>
                                  <a:lnTo>
                                    <a:pt x="832" y="592"/>
                                  </a:lnTo>
                                  <a:lnTo>
                                    <a:pt x="805" y="594"/>
                                  </a:lnTo>
                                  <a:lnTo>
                                    <a:pt x="980" y="594"/>
                                  </a:lnTo>
                                  <a:lnTo>
                                    <a:pt x="988" y="587"/>
                                  </a:lnTo>
                                  <a:lnTo>
                                    <a:pt x="1007" y="558"/>
                                  </a:lnTo>
                                  <a:lnTo>
                                    <a:pt x="1018" y="524"/>
                                  </a:lnTo>
                                  <a:lnTo>
                                    <a:pt x="1022" y="486"/>
                                  </a:lnTo>
                                  <a:lnTo>
                                    <a:pt x="1013" y="430"/>
                                  </a:lnTo>
                                  <a:lnTo>
                                    <a:pt x="985" y="383"/>
                                  </a:lnTo>
                                  <a:lnTo>
                                    <a:pt x="947" y="352"/>
                                  </a:lnTo>
                                  <a:close/>
                                  <a:moveTo>
                                    <a:pt x="972" y="66"/>
                                  </a:moveTo>
                                  <a:lnTo>
                                    <a:pt x="806" y="66"/>
                                  </a:lnTo>
                                  <a:lnTo>
                                    <a:pt x="829" y="68"/>
                                  </a:lnTo>
                                  <a:lnTo>
                                    <a:pt x="850" y="72"/>
                                  </a:lnTo>
                                  <a:lnTo>
                                    <a:pt x="868" y="80"/>
                                  </a:lnTo>
                                  <a:lnTo>
                                    <a:pt x="884" y="91"/>
                                  </a:lnTo>
                                  <a:lnTo>
                                    <a:pt x="897" y="104"/>
                                  </a:lnTo>
                                  <a:lnTo>
                                    <a:pt x="905" y="120"/>
                                  </a:lnTo>
                                  <a:lnTo>
                                    <a:pt x="911" y="138"/>
                                  </a:lnTo>
                                  <a:lnTo>
                                    <a:pt x="913" y="158"/>
                                  </a:lnTo>
                                  <a:lnTo>
                                    <a:pt x="913" y="159"/>
                                  </a:lnTo>
                                  <a:lnTo>
                                    <a:pt x="906" y="196"/>
                                  </a:lnTo>
                                  <a:lnTo>
                                    <a:pt x="885" y="228"/>
                                  </a:lnTo>
                                  <a:lnTo>
                                    <a:pt x="851" y="256"/>
                                  </a:lnTo>
                                  <a:lnTo>
                                    <a:pt x="803" y="279"/>
                                  </a:lnTo>
                                  <a:lnTo>
                                    <a:pt x="930" y="279"/>
                                  </a:lnTo>
                                  <a:lnTo>
                                    <a:pt x="968" y="243"/>
                                  </a:lnTo>
                                  <a:lnTo>
                                    <a:pt x="992" y="199"/>
                                  </a:lnTo>
                                  <a:lnTo>
                                    <a:pt x="1000" y="149"/>
                                  </a:lnTo>
                                  <a:lnTo>
                                    <a:pt x="997" y="118"/>
                                  </a:lnTo>
                                  <a:lnTo>
                                    <a:pt x="987" y="89"/>
                                  </a:lnTo>
                                  <a:lnTo>
                                    <a:pt x="972" y="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23" name="任意多边形 923"/>
                          <wps:cNvSpPr/>
                          <wps:spPr>
                            <a:xfrm>
                              <a:off x="5146" y="9458"/>
                              <a:ext cx="226" cy="10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8" h="483">
                                  <a:moveTo>
                                    <a:pt x="146" y="164"/>
                                  </a:moveTo>
                                  <a:lnTo>
                                    <a:pt x="102" y="164"/>
                                  </a:lnTo>
                                  <a:lnTo>
                                    <a:pt x="102" y="482"/>
                                  </a:lnTo>
                                  <a:lnTo>
                                    <a:pt x="146" y="482"/>
                                  </a:lnTo>
                                  <a:lnTo>
                                    <a:pt x="146" y="440"/>
                                  </a:lnTo>
                                  <a:lnTo>
                                    <a:pt x="416" y="440"/>
                                  </a:lnTo>
                                  <a:lnTo>
                                    <a:pt x="416" y="403"/>
                                  </a:lnTo>
                                  <a:lnTo>
                                    <a:pt x="146" y="403"/>
                                  </a:lnTo>
                                  <a:lnTo>
                                    <a:pt x="146" y="164"/>
                                  </a:lnTo>
                                  <a:close/>
                                  <a:moveTo>
                                    <a:pt x="416" y="440"/>
                                  </a:moveTo>
                                  <a:lnTo>
                                    <a:pt x="372" y="440"/>
                                  </a:lnTo>
                                  <a:lnTo>
                                    <a:pt x="372" y="480"/>
                                  </a:lnTo>
                                  <a:lnTo>
                                    <a:pt x="416" y="480"/>
                                  </a:lnTo>
                                  <a:lnTo>
                                    <a:pt x="416" y="440"/>
                                  </a:lnTo>
                                  <a:close/>
                                  <a:moveTo>
                                    <a:pt x="416" y="164"/>
                                  </a:moveTo>
                                  <a:lnTo>
                                    <a:pt x="372" y="164"/>
                                  </a:lnTo>
                                  <a:lnTo>
                                    <a:pt x="372" y="403"/>
                                  </a:lnTo>
                                  <a:lnTo>
                                    <a:pt x="416" y="403"/>
                                  </a:lnTo>
                                  <a:lnTo>
                                    <a:pt x="416" y="164"/>
                                  </a:lnTo>
                                  <a:close/>
                                  <a:moveTo>
                                    <a:pt x="518" y="126"/>
                                  </a:moveTo>
                                  <a:lnTo>
                                    <a:pt x="0" y="126"/>
                                  </a:lnTo>
                                  <a:lnTo>
                                    <a:pt x="0" y="164"/>
                                  </a:lnTo>
                                  <a:lnTo>
                                    <a:pt x="518" y="164"/>
                                  </a:lnTo>
                                  <a:lnTo>
                                    <a:pt x="518" y="126"/>
                                  </a:lnTo>
                                  <a:close/>
                                  <a:moveTo>
                                    <a:pt x="146" y="1"/>
                                  </a:moveTo>
                                  <a:lnTo>
                                    <a:pt x="102" y="1"/>
                                  </a:lnTo>
                                  <a:lnTo>
                                    <a:pt x="102" y="126"/>
                                  </a:lnTo>
                                  <a:lnTo>
                                    <a:pt x="146" y="126"/>
                                  </a:lnTo>
                                  <a:lnTo>
                                    <a:pt x="146" y="1"/>
                                  </a:lnTo>
                                  <a:close/>
                                  <a:moveTo>
                                    <a:pt x="416" y="0"/>
                                  </a:moveTo>
                                  <a:lnTo>
                                    <a:pt x="372" y="0"/>
                                  </a:lnTo>
                                  <a:lnTo>
                                    <a:pt x="372" y="126"/>
                                  </a:lnTo>
                                  <a:lnTo>
                                    <a:pt x="416" y="126"/>
                                  </a:lnTo>
                                  <a:lnTo>
                                    <a:pt x="416" y="0"/>
                                  </a:lnTo>
                                  <a:close/>
                                  <a:moveTo>
                                    <a:pt x="1068" y="30"/>
                                  </a:moveTo>
                                  <a:lnTo>
                                    <a:pt x="612" y="30"/>
                                  </a:lnTo>
                                  <a:lnTo>
                                    <a:pt x="612" y="479"/>
                                  </a:lnTo>
                                  <a:lnTo>
                                    <a:pt x="656" y="479"/>
                                  </a:lnTo>
                                  <a:lnTo>
                                    <a:pt x="656" y="449"/>
                                  </a:lnTo>
                                  <a:lnTo>
                                    <a:pt x="1068" y="449"/>
                                  </a:lnTo>
                                  <a:lnTo>
                                    <a:pt x="1068" y="411"/>
                                  </a:lnTo>
                                  <a:lnTo>
                                    <a:pt x="656" y="411"/>
                                  </a:lnTo>
                                  <a:lnTo>
                                    <a:pt x="656" y="70"/>
                                  </a:lnTo>
                                  <a:lnTo>
                                    <a:pt x="1068" y="70"/>
                                  </a:lnTo>
                                  <a:lnTo>
                                    <a:pt x="1068" y="30"/>
                                  </a:lnTo>
                                  <a:close/>
                                  <a:moveTo>
                                    <a:pt x="1068" y="449"/>
                                  </a:moveTo>
                                  <a:lnTo>
                                    <a:pt x="1023" y="449"/>
                                  </a:lnTo>
                                  <a:lnTo>
                                    <a:pt x="1023" y="479"/>
                                  </a:lnTo>
                                  <a:lnTo>
                                    <a:pt x="1068" y="479"/>
                                  </a:lnTo>
                                  <a:lnTo>
                                    <a:pt x="1068" y="449"/>
                                  </a:lnTo>
                                  <a:close/>
                                  <a:moveTo>
                                    <a:pt x="1068" y="70"/>
                                  </a:moveTo>
                                  <a:lnTo>
                                    <a:pt x="1023" y="70"/>
                                  </a:lnTo>
                                  <a:lnTo>
                                    <a:pt x="1023" y="411"/>
                                  </a:lnTo>
                                  <a:lnTo>
                                    <a:pt x="1068" y="411"/>
                                  </a:lnTo>
                                  <a:lnTo>
                                    <a:pt x="1068" y="70"/>
                                  </a:lnTo>
                                  <a:close/>
                                  <a:moveTo>
                                    <a:pt x="801" y="70"/>
                                  </a:moveTo>
                                  <a:lnTo>
                                    <a:pt x="758" y="70"/>
                                  </a:lnTo>
                                  <a:lnTo>
                                    <a:pt x="757" y="131"/>
                                  </a:lnTo>
                                  <a:lnTo>
                                    <a:pt x="754" y="179"/>
                                  </a:lnTo>
                                  <a:lnTo>
                                    <a:pt x="749" y="214"/>
                                  </a:lnTo>
                                  <a:lnTo>
                                    <a:pt x="743" y="236"/>
                                  </a:lnTo>
                                  <a:lnTo>
                                    <a:pt x="732" y="259"/>
                                  </a:lnTo>
                                  <a:lnTo>
                                    <a:pt x="715" y="281"/>
                                  </a:lnTo>
                                  <a:lnTo>
                                    <a:pt x="690" y="303"/>
                                  </a:lnTo>
                                  <a:lnTo>
                                    <a:pt x="658" y="323"/>
                                  </a:lnTo>
                                  <a:lnTo>
                                    <a:pt x="667" y="331"/>
                                  </a:lnTo>
                                  <a:lnTo>
                                    <a:pt x="675" y="339"/>
                                  </a:lnTo>
                                  <a:lnTo>
                                    <a:pt x="683" y="347"/>
                                  </a:lnTo>
                                  <a:lnTo>
                                    <a:pt x="691" y="355"/>
                                  </a:lnTo>
                                  <a:lnTo>
                                    <a:pt x="725" y="331"/>
                                  </a:lnTo>
                                  <a:lnTo>
                                    <a:pt x="752" y="307"/>
                                  </a:lnTo>
                                  <a:lnTo>
                                    <a:pt x="771" y="281"/>
                                  </a:lnTo>
                                  <a:lnTo>
                                    <a:pt x="784" y="254"/>
                                  </a:lnTo>
                                  <a:lnTo>
                                    <a:pt x="791" y="226"/>
                                  </a:lnTo>
                                  <a:lnTo>
                                    <a:pt x="796" y="186"/>
                                  </a:lnTo>
                                  <a:lnTo>
                                    <a:pt x="800" y="134"/>
                                  </a:lnTo>
                                  <a:lnTo>
                                    <a:pt x="801" y="70"/>
                                  </a:lnTo>
                                  <a:close/>
                                  <a:moveTo>
                                    <a:pt x="920" y="70"/>
                                  </a:moveTo>
                                  <a:lnTo>
                                    <a:pt x="877" y="70"/>
                                  </a:lnTo>
                                  <a:lnTo>
                                    <a:pt x="877" y="257"/>
                                  </a:lnTo>
                                  <a:lnTo>
                                    <a:pt x="881" y="283"/>
                                  </a:lnTo>
                                  <a:lnTo>
                                    <a:pt x="895" y="302"/>
                                  </a:lnTo>
                                  <a:lnTo>
                                    <a:pt x="917" y="313"/>
                                  </a:lnTo>
                                  <a:lnTo>
                                    <a:pt x="947" y="317"/>
                                  </a:lnTo>
                                  <a:lnTo>
                                    <a:pt x="1008" y="317"/>
                                  </a:lnTo>
                                  <a:lnTo>
                                    <a:pt x="1016" y="277"/>
                                  </a:lnTo>
                                  <a:lnTo>
                                    <a:pt x="954" y="277"/>
                                  </a:lnTo>
                                  <a:lnTo>
                                    <a:pt x="940" y="275"/>
                                  </a:lnTo>
                                  <a:lnTo>
                                    <a:pt x="929" y="271"/>
                                  </a:lnTo>
                                  <a:lnTo>
                                    <a:pt x="923" y="262"/>
                                  </a:lnTo>
                                  <a:lnTo>
                                    <a:pt x="920" y="251"/>
                                  </a:lnTo>
                                  <a:lnTo>
                                    <a:pt x="920" y="70"/>
                                  </a:lnTo>
                                  <a:close/>
                                  <a:moveTo>
                                    <a:pt x="1016" y="276"/>
                                  </a:moveTo>
                                  <a:lnTo>
                                    <a:pt x="954" y="277"/>
                                  </a:lnTo>
                                  <a:lnTo>
                                    <a:pt x="1016" y="277"/>
                                  </a:lnTo>
                                  <a:lnTo>
                                    <a:pt x="1016" y="2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24" name="任意多边形 924"/>
                          <wps:cNvSpPr/>
                          <wps:spPr>
                            <a:xfrm>
                              <a:off x="5624" y="9458"/>
                              <a:ext cx="232" cy="10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7" h="483">
                                  <a:moveTo>
                                    <a:pt x="145" y="164"/>
                                  </a:moveTo>
                                  <a:lnTo>
                                    <a:pt x="102" y="164"/>
                                  </a:lnTo>
                                  <a:lnTo>
                                    <a:pt x="102" y="482"/>
                                  </a:lnTo>
                                  <a:lnTo>
                                    <a:pt x="145" y="482"/>
                                  </a:lnTo>
                                  <a:lnTo>
                                    <a:pt x="145" y="440"/>
                                  </a:lnTo>
                                  <a:lnTo>
                                    <a:pt x="415" y="440"/>
                                  </a:lnTo>
                                  <a:lnTo>
                                    <a:pt x="415" y="403"/>
                                  </a:lnTo>
                                  <a:lnTo>
                                    <a:pt x="145" y="403"/>
                                  </a:lnTo>
                                  <a:lnTo>
                                    <a:pt x="145" y="164"/>
                                  </a:lnTo>
                                  <a:close/>
                                  <a:moveTo>
                                    <a:pt x="415" y="440"/>
                                  </a:moveTo>
                                  <a:lnTo>
                                    <a:pt x="372" y="440"/>
                                  </a:lnTo>
                                  <a:lnTo>
                                    <a:pt x="372" y="480"/>
                                  </a:lnTo>
                                  <a:lnTo>
                                    <a:pt x="415" y="480"/>
                                  </a:lnTo>
                                  <a:lnTo>
                                    <a:pt x="415" y="440"/>
                                  </a:lnTo>
                                  <a:close/>
                                  <a:moveTo>
                                    <a:pt x="415" y="164"/>
                                  </a:moveTo>
                                  <a:lnTo>
                                    <a:pt x="372" y="164"/>
                                  </a:lnTo>
                                  <a:lnTo>
                                    <a:pt x="372" y="403"/>
                                  </a:lnTo>
                                  <a:lnTo>
                                    <a:pt x="415" y="403"/>
                                  </a:lnTo>
                                  <a:lnTo>
                                    <a:pt x="415" y="164"/>
                                  </a:lnTo>
                                  <a:close/>
                                  <a:moveTo>
                                    <a:pt x="518" y="126"/>
                                  </a:moveTo>
                                  <a:lnTo>
                                    <a:pt x="0" y="126"/>
                                  </a:lnTo>
                                  <a:lnTo>
                                    <a:pt x="0" y="164"/>
                                  </a:lnTo>
                                  <a:lnTo>
                                    <a:pt x="518" y="164"/>
                                  </a:lnTo>
                                  <a:lnTo>
                                    <a:pt x="518" y="126"/>
                                  </a:lnTo>
                                  <a:close/>
                                  <a:moveTo>
                                    <a:pt x="145" y="1"/>
                                  </a:moveTo>
                                  <a:lnTo>
                                    <a:pt x="102" y="1"/>
                                  </a:lnTo>
                                  <a:lnTo>
                                    <a:pt x="102" y="126"/>
                                  </a:lnTo>
                                  <a:lnTo>
                                    <a:pt x="145" y="126"/>
                                  </a:lnTo>
                                  <a:lnTo>
                                    <a:pt x="145" y="1"/>
                                  </a:lnTo>
                                  <a:close/>
                                  <a:moveTo>
                                    <a:pt x="415" y="0"/>
                                  </a:moveTo>
                                  <a:lnTo>
                                    <a:pt x="372" y="0"/>
                                  </a:lnTo>
                                  <a:lnTo>
                                    <a:pt x="372" y="126"/>
                                  </a:lnTo>
                                  <a:lnTo>
                                    <a:pt x="415" y="126"/>
                                  </a:lnTo>
                                  <a:lnTo>
                                    <a:pt x="415" y="0"/>
                                  </a:lnTo>
                                  <a:close/>
                                  <a:moveTo>
                                    <a:pt x="1096" y="418"/>
                                  </a:moveTo>
                                  <a:lnTo>
                                    <a:pt x="573" y="418"/>
                                  </a:lnTo>
                                  <a:lnTo>
                                    <a:pt x="573" y="455"/>
                                  </a:lnTo>
                                  <a:lnTo>
                                    <a:pt x="1096" y="455"/>
                                  </a:lnTo>
                                  <a:lnTo>
                                    <a:pt x="1096" y="418"/>
                                  </a:lnTo>
                                  <a:close/>
                                  <a:moveTo>
                                    <a:pt x="772" y="224"/>
                                  </a:moveTo>
                                  <a:lnTo>
                                    <a:pt x="727" y="224"/>
                                  </a:lnTo>
                                  <a:lnTo>
                                    <a:pt x="696" y="418"/>
                                  </a:lnTo>
                                  <a:lnTo>
                                    <a:pt x="741" y="418"/>
                                  </a:lnTo>
                                  <a:lnTo>
                                    <a:pt x="772" y="224"/>
                                  </a:lnTo>
                                  <a:close/>
                                  <a:moveTo>
                                    <a:pt x="1011" y="186"/>
                                  </a:moveTo>
                                  <a:lnTo>
                                    <a:pt x="606" y="186"/>
                                  </a:lnTo>
                                  <a:lnTo>
                                    <a:pt x="606" y="224"/>
                                  </a:lnTo>
                                  <a:lnTo>
                                    <a:pt x="966" y="224"/>
                                  </a:lnTo>
                                  <a:lnTo>
                                    <a:pt x="966" y="418"/>
                                  </a:lnTo>
                                  <a:lnTo>
                                    <a:pt x="1011" y="418"/>
                                  </a:lnTo>
                                  <a:lnTo>
                                    <a:pt x="1011" y="186"/>
                                  </a:lnTo>
                                  <a:close/>
                                  <a:moveTo>
                                    <a:pt x="797" y="66"/>
                                  </a:moveTo>
                                  <a:lnTo>
                                    <a:pt x="752" y="66"/>
                                  </a:lnTo>
                                  <a:lnTo>
                                    <a:pt x="733" y="186"/>
                                  </a:lnTo>
                                  <a:lnTo>
                                    <a:pt x="778" y="186"/>
                                  </a:lnTo>
                                  <a:lnTo>
                                    <a:pt x="797" y="66"/>
                                  </a:lnTo>
                                  <a:close/>
                                  <a:moveTo>
                                    <a:pt x="1072" y="29"/>
                                  </a:moveTo>
                                  <a:lnTo>
                                    <a:pt x="592" y="29"/>
                                  </a:lnTo>
                                  <a:lnTo>
                                    <a:pt x="592" y="66"/>
                                  </a:lnTo>
                                  <a:lnTo>
                                    <a:pt x="1072" y="66"/>
                                  </a:lnTo>
                                  <a:lnTo>
                                    <a:pt x="1072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25" name="任意多边形 925"/>
                          <wps:cNvSpPr/>
                          <wps:spPr>
                            <a:xfrm>
                              <a:off x="6098" y="9458"/>
                              <a:ext cx="231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3" h="485">
                                  <a:moveTo>
                                    <a:pt x="146" y="167"/>
                                  </a:moveTo>
                                  <a:lnTo>
                                    <a:pt x="103" y="167"/>
                                  </a:lnTo>
                                  <a:lnTo>
                                    <a:pt x="103" y="485"/>
                                  </a:lnTo>
                                  <a:lnTo>
                                    <a:pt x="146" y="485"/>
                                  </a:lnTo>
                                  <a:lnTo>
                                    <a:pt x="146" y="443"/>
                                  </a:lnTo>
                                  <a:lnTo>
                                    <a:pt x="416" y="443"/>
                                  </a:lnTo>
                                  <a:lnTo>
                                    <a:pt x="416" y="406"/>
                                  </a:lnTo>
                                  <a:lnTo>
                                    <a:pt x="146" y="406"/>
                                  </a:lnTo>
                                  <a:lnTo>
                                    <a:pt x="146" y="167"/>
                                  </a:lnTo>
                                  <a:close/>
                                  <a:moveTo>
                                    <a:pt x="416" y="443"/>
                                  </a:moveTo>
                                  <a:lnTo>
                                    <a:pt x="373" y="443"/>
                                  </a:lnTo>
                                  <a:lnTo>
                                    <a:pt x="373" y="483"/>
                                  </a:lnTo>
                                  <a:lnTo>
                                    <a:pt x="416" y="483"/>
                                  </a:lnTo>
                                  <a:lnTo>
                                    <a:pt x="416" y="443"/>
                                  </a:lnTo>
                                  <a:close/>
                                  <a:moveTo>
                                    <a:pt x="416" y="167"/>
                                  </a:moveTo>
                                  <a:lnTo>
                                    <a:pt x="373" y="167"/>
                                  </a:lnTo>
                                  <a:lnTo>
                                    <a:pt x="373" y="406"/>
                                  </a:lnTo>
                                  <a:lnTo>
                                    <a:pt x="416" y="406"/>
                                  </a:lnTo>
                                  <a:lnTo>
                                    <a:pt x="416" y="167"/>
                                  </a:lnTo>
                                  <a:close/>
                                  <a:moveTo>
                                    <a:pt x="518" y="129"/>
                                  </a:moveTo>
                                  <a:lnTo>
                                    <a:pt x="0" y="129"/>
                                  </a:lnTo>
                                  <a:lnTo>
                                    <a:pt x="0" y="167"/>
                                  </a:lnTo>
                                  <a:lnTo>
                                    <a:pt x="518" y="167"/>
                                  </a:lnTo>
                                  <a:lnTo>
                                    <a:pt x="518" y="129"/>
                                  </a:lnTo>
                                  <a:close/>
                                  <a:moveTo>
                                    <a:pt x="146" y="4"/>
                                  </a:moveTo>
                                  <a:lnTo>
                                    <a:pt x="103" y="4"/>
                                  </a:lnTo>
                                  <a:lnTo>
                                    <a:pt x="103" y="129"/>
                                  </a:lnTo>
                                  <a:lnTo>
                                    <a:pt x="146" y="129"/>
                                  </a:lnTo>
                                  <a:lnTo>
                                    <a:pt x="146" y="4"/>
                                  </a:lnTo>
                                  <a:close/>
                                  <a:moveTo>
                                    <a:pt x="416" y="3"/>
                                  </a:moveTo>
                                  <a:lnTo>
                                    <a:pt x="373" y="3"/>
                                  </a:lnTo>
                                  <a:lnTo>
                                    <a:pt x="373" y="129"/>
                                  </a:lnTo>
                                  <a:lnTo>
                                    <a:pt x="416" y="129"/>
                                  </a:lnTo>
                                  <a:lnTo>
                                    <a:pt x="416" y="3"/>
                                  </a:lnTo>
                                  <a:close/>
                                  <a:moveTo>
                                    <a:pt x="1093" y="125"/>
                                  </a:moveTo>
                                  <a:lnTo>
                                    <a:pt x="579" y="125"/>
                                  </a:lnTo>
                                  <a:lnTo>
                                    <a:pt x="579" y="165"/>
                                  </a:lnTo>
                                  <a:lnTo>
                                    <a:pt x="1093" y="165"/>
                                  </a:lnTo>
                                  <a:lnTo>
                                    <a:pt x="1093" y="125"/>
                                  </a:lnTo>
                                  <a:close/>
                                  <a:moveTo>
                                    <a:pt x="818" y="0"/>
                                  </a:moveTo>
                                  <a:lnTo>
                                    <a:pt x="780" y="21"/>
                                  </a:lnTo>
                                  <a:lnTo>
                                    <a:pt x="792" y="37"/>
                                  </a:lnTo>
                                  <a:lnTo>
                                    <a:pt x="805" y="58"/>
                                  </a:lnTo>
                                  <a:lnTo>
                                    <a:pt x="820" y="83"/>
                                  </a:lnTo>
                                  <a:lnTo>
                                    <a:pt x="836" y="112"/>
                                  </a:lnTo>
                                  <a:lnTo>
                                    <a:pt x="880" y="90"/>
                                  </a:lnTo>
                                  <a:lnTo>
                                    <a:pt x="863" y="63"/>
                                  </a:lnTo>
                                  <a:lnTo>
                                    <a:pt x="847" y="40"/>
                                  </a:lnTo>
                                  <a:lnTo>
                                    <a:pt x="832" y="19"/>
                                  </a:lnTo>
                                  <a:lnTo>
                                    <a:pt x="818" y="0"/>
                                  </a:lnTo>
                                  <a:close/>
                                  <a:moveTo>
                                    <a:pt x="737" y="223"/>
                                  </a:moveTo>
                                  <a:lnTo>
                                    <a:pt x="702" y="285"/>
                                  </a:lnTo>
                                  <a:lnTo>
                                    <a:pt x="663" y="342"/>
                                  </a:lnTo>
                                  <a:lnTo>
                                    <a:pt x="621" y="394"/>
                                  </a:lnTo>
                                  <a:lnTo>
                                    <a:pt x="577" y="443"/>
                                  </a:lnTo>
                                  <a:lnTo>
                                    <a:pt x="588" y="451"/>
                                  </a:lnTo>
                                  <a:lnTo>
                                    <a:pt x="598" y="459"/>
                                  </a:lnTo>
                                  <a:lnTo>
                                    <a:pt x="608" y="467"/>
                                  </a:lnTo>
                                  <a:lnTo>
                                    <a:pt x="617" y="474"/>
                                  </a:lnTo>
                                  <a:lnTo>
                                    <a:pt x="662" y="419"/>
                                  </a:lnTo>
                                  <a:lnTo>
                                    <a:pt x="705" y="363"/>
                                  </a:lnTo>
                                  <a:lnTo>
                                    <a:pt x="746" y="305"/>
                                  </a:lnTo>
                                  <a:lnTo>
                                    <a:pt x="783" y="245"/>
                                  </a:lnTo>
                                  <a:lnTo>
                                    <a:pt x="737" y="223"/>
                                  </a:lnTo>
                                  <a:close/>
                                  <a:moveTo>
                                    <a:pt x="918" y="226"/>
                                  </a:moveTo>
                                  <a:lnTo>
                                    <a:pt x="881" y="252"/>
                                  </a:lnTo>
                                  <a:lnTo>
                                    <a:pt x="917" y="296"/>
                                  </a:lnTo>
                                  <a:lnTo>
                                    <a:pt x="956" y="347"/>
                                  </a:lnTo>
                                  <a:lnTo>
                                    <a:pt x="997" y="405"/>
                                  </a:lnTo>
                                  <a:lnTo>
                                    <a:pt x="1041" y="469"/>
                                  </a:lnTo>
                                  <a:lnTo>
                                    <a:pt x="1086" y="438"/>
                                  </a:lnTo>
                                  <a:lnTo>
                                    <a:pt x="1045" y="383"/>
                                  </a:lnTo>
                                  <a:lnTo>
                                    <a:pt x="1003" y="330"/>
                                  </a:lnTo>
                                  <a:lnTo>
                                    <a:pt x="961" y="278"/>
                                  </a:lnTo>
                                  <a:lnTo>
                                    <a:pt x="918" y="2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26" name="任意多边形 926"/>
                          <wps:cNvSpPr/>
                          <wps:spPr>
                            <a:xfrm>
                              <a:off x="6573" y="9458"/>
                              <a:ext cx="231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0" h="485">
                                  <a:moveTo>
                                    <a:pt x="145" y="166"/>
                                  </a:moveTo>
                                  <a:lnTo>
                                    <a:pt x="102" y="166"/>
                                  </a:lnTo>
                                  <a:lnTo>
                                    <a:pt x="102" y="484"/>
                                  </a:lnTo>
                                  <a:lnTo>
                                    <a:pt x="145" y="484"/>
                                  </a:lnTo>
                                  <a:lnTo>
                                    <a:pt x="145" y="442"/>
                                  </a:lnTo>
                                  <a:lnTo>
                                    <a:pt x="416" y="442"/>
                                  </a:lnTo>
                                  <a:lnTo>
                                    <a:pt x="416" y="405"/>
                                  </a:lnTo>
                                  <a:lnTo>
                                    <a:pt x="145" y="405"/>
                                  </a:lnTo>
                                  <a:lnTo>
                                    <a:pt x="145" y="166"/>
                                  </a:lnTo>
                                  <a:close/>
                                  <a:moveTo>
                                    <a:pt x="416" y="442"/>
                                  </a:moveTo>
                                  <a:lnTo>
                                    <a:pt x="372" y="442"/>
                                  </a:lnTo>
                                  <a:lnTo>
                                    <a:pt x="372" y="482"/>
                                  </a:lnTo>
                                  <a:lnTo>
                                    <a:pt x="416" y="482"/>
                                  </a:lnTo>
                                  <a:lnTo>
                                    <a:pt x="416" y="442"/>
                                  </a:lnTo>
                                  <a:close/>
                                  <a:moveTo>
                                    <a:pt x="416" y="166"/>
                                  </a:moveTo>
                                  <a:lnTo>
                                    <a:pt x="372" y="166"/>
                                  </a:lnTo>
                                  <a:lnTo>
                                    <a:pt x="372" y="405"/>
                                  </a:lnTo>
                                  <a:lnTo>
                                    <a:pt x="416" y="405"/>
                                  </a:lnTo>
                                  <a:lnTo>
                                    <a:pt x="416" y="166"/>
                                  </a:lnTo>
                                  <a:close/>
                                  <a:moveTo>
                                    <a:pt x="518" y="128"/>
                                  </a:moveTo>
                                  <a:lnTo>
                                    <a:pt x="0" y="128"/>
                                  </a:lnTo>
                                  <a:lnTo>
                                    <a:pt x="0" y="166"/>
                                  </a:lnTo>
                                  <a:lnTo>
                                    <a:pt x="518" y="166"/>
                                  </a:lnTo>
                                  <a:lnTo>
                                    <a:pt x="518" y="128"/>
                                  </a:lnTo>
                                  <a:close/>
                                  <a:moveTo>
                                    <a:pt x="145" y="3"/>
                                  </a:moveTo>
                                  <a:lnTo>
                                    <a:pt x="102" y="3"/>
                                  </a:lnTo>
                                  <a:lnTo>
                                    <a:pt x="102" y="128"/>
                                  </a:lnTo>
                                  <a:lnTo>
                                    <a:pt x="145" y="128"/>
                                  </a:lnTo>
                                  <a:lnTo>
                                    <a:pt x="145" y="3"/>
                                  </a:lnTo>
                                  <a:close/>
                                  <a:moveTo>
                                    <a:pt x="416" y="2"/>
                                  </a:moveTo>
                                  <a:lnTo>
                                    <a:pt x="372" y="2"/>
                                  </a:lnTo>
                                  <a:lnTo>
                                    <a:pt x="372" y="128"/>
                                  </a:lnTo>
                                  <a:lnTo>
                                    <a:pt x="416" y="128"/>
                                  </a:lnTo>
                                  <a:lnTo>
                                    <a:pt x="416" y="2"/>
                                  </a:lnTo>
                                  <a:close/>
                                  <a:moveTo>
                                    <a:pt x="806" y="209"/>
                                  </a:moveTo>
                                  <a:lnTo>
                                    <a:pt x="758" y="209"/>
                                  </a:lnTo>
                                  <a:lnTo>
                                    <a:pt x="758" y="391"/>
                                  </a:lnTo>
                                  <a:lnTo>
                                    <a:pt x="764" y="425"/>
                                  </a:lnTo>
                                  <a:lnTo>
                                    <a:pt x="781" y="449"/>
                                  </a:lnTo>
                                  <a:lnTo>
                                    <a:pt x="809" y="463"/>
                                  </a:lnTo>
                                  <a:lnTo>
                                    <a:pt x="848" y="468"/>
                                  </a:lnTo>
                                  <a:lnTo>
                                    <a:pt x="979" y="468"/>
                                  </a:lnTo>
                                  <a:lnTo>
                                    <a:pt x="1012" y="465"/>
                                  </a:lnTo>
                                  <a:lnTo>
                                    <a:pt x="1038" y="455"/>
                                  </a:lnTo>
                                  <a:lnTo>
                                    <a:pt x="1056" y="439"/>
                                  </a:lnTo>
                                  <a:lnTo>
                                    <a:pt x="1062" y="426"/>
                                  </a:lnTo>
                                  <a:lnTo>
                                    <a:pt x="859" y="426"/>
                                  </a:lnTo>
                                  <a:lnTo>
                                    <a:pt x="836" y="424"/>
                                  </a:lnTo>
                                  <a:lnTo>
                                    <a:pt x="819" y="415"/>
                                  </a:lnTo>
                                  <a:lnTo>
                                    <a:pt x="809" y="401"/>
                                  </a:lnTo>
                                  <a:lnTo>
                                    <a:pt x="806" y="381"/>
                                  </a:lnTo>
                                  <a:lnTo>
                                    <a:pt x="806" y="209"/>
                                  </a:lnTo>
                                  <a:close/>
                                  <a:moveTo>
                                    <a:pt x="1038" y="317"/>
                                  </a:moveTo>
                                  <a:lnTo>
                                    <a:pt x="1035" y="338"/>
                                  </a:lnTo>
                                  <a:lnTo>
                                    <a:pt x="1033" y="358"/>
                                  </a:lnTo>
                                  <a:lnTo>
                                    <a:pt x="1030" y="377"/>
                                  </a:lnTo>
                                  <a:lnTo>
                                    <a:pt x="1026" y="395"/>
                                  </a:lnTo>
                                  <a:lnTo>
                                    <a:pt x="1020" y="409"/>
                                  </a:lnTo>
                                  <a:lnTo>
                                    <a:pt x="1008" y="419"/>
                                  </a:lnTo>
                                  <a:lnTo>
                                    <a:pt x="989" y="424"/>
                                  </a:lnTo>
                                  <a:lnTo>
                                    <a:pt x="964" y="426"/>
                                  </a:lnTo>
                                  <a:lnTo>
                                    <a:pt x="1062" y="426"/>
                                  </a:lnTo>
                                  <a:lnTo>
                                    <a:pt x="1067" y="417"/>
                                  </a:lnTo>
                                  <a:lnTo>
                                    <a:pt x="1071" y="400"/>
                                  </a:lnTo>
                                  <a:lnTo>
                                    <a:pt x="1075" y="380"/>
                                  </a:lnTo>
                                  <a:lnTo>
                                    <a:pt x="1080" y="358"/>
                                  </a:lnTo>
                                  <a:lnTo>
                                    <a:pt x="1084" y="334"/>
                                  </a:lnTo>
                                  <a:lnTo>
                                    <a:pt x="1071" y="330"/>
                                  </a:lnTo>
                                  <a:lnTo>
                                    <a:pt x="1059" y="325"/>
                                  </a:lnTo>
                                  <a:lnTo>
                                    <a:pt x="1048" y="321"/>
                                  </a:lnTo>
                                  <a:lnTo>
                                    <a:pt x="1038" y="317"/>
                                  </a:lnTo>
                                  <a:close/>
                                  <a:moveTo>
                                    <a:pt x="806" y="0"/>
                                  </a:moveTo>
                                  <a:lnTo>
                                    <a:pt x="758" y="0"/>
                                  </a:lnTo>
                                  <a:lnTo>
                                    <a:pt x="758" y="168"/>
                                  </a:lnTo>
                                  <a:lnTo>
                                    <a:pt x="576" y="187"/>
                                  </a:lnTo>
                                  <a:lnTo>
                                    <a:pt x="580" y="228"/>
                                  </a:lnTo>
                                  <a:lnTo>
                                    <a:pt x="758" y="209"/>
                                  </a:lnTo>
                                  <a:lnTo>
                                    <a:pt x="806" y="209"/>
                                  </a:lnTo>
                                  <a:lnTo>
                                    <a:pt x="806" y="204"/>
                                  </a:lnTo>
                                  <a:lnTo>
                                    <a:pt x="1090" y="175"/>
                                  </a:lnTo>
                                  <a:lnTo>
                                    <a:pt x="1089" y="163"/>
                                  </a:lnTo>
                                  <a:lnTo>
                                    <a:pt x="806" y="163"/>
                                  </a:lnTo>
                                  <a:lnTo>
                                    <a:pt x="806" y="0"/>
                                  </a:lnTo>
                                  <a:close/>
                                  <a:moveTo>
                                    <a:pt x="1086" y="134"/>
                                  </a:moveTo>
                                  <a:lnTo>
                                    <a:pt x="806" y="163"/>
                                  </a:lnTo>
                                  <a:lnTo>
                                    <a:pt x="1089" y="163"/>
                                  </a:lnTo>
                                  <a:lnTo>
                                    <a:pt x="1086" y="1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27" name="任意多边形 927"/>
                          <wps:cNvSpPr/>
                          <wps:spPr>
                            <a:xfrm>
                              <a:off x="7056" y="9458"/>
                              <a:ext cx="233" cy="10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9" h="483">
                                  <a:moveTo>
                                    <a:pt x="146" y="164"/>
                                  </a:moveTo>
                                  <a:lnTo>
                                    <a:pt x="102" y="164"/>
                                  </a:lnTo>
                                  <a:lnTo>
                                    <a:pt x="102" y="482"/>
                                  </a:lnTo>
                                  <a:lnTo>
                                    <a:pt x="146" y="482"/>
                                  </a:lnTo>
                                  <a:lnTo>
                                    <a:pt x="146" y="440"/>
                                  </a:lnTo>
                                  <a:lnTo>
                                    <a:pt x="416" y="440"/>
                                  </a:lnTo>
                                  <a:lnTo>
                                    <a:pt x="416" y="403"/>
                                  </a:lnTo>
                                  <a:lnTo>
                                    <a:pt x="146" y="403"/>
                                  </a:lnTo>
                                  <a:lnTo>
                                    <a:pt x="146" y="164"/>
                                  </a:lnTo>
                                  <a:close/>
                                  <a:moveTo>
                                    <a:pt x="416" y="440"/>
                                  </a:moveTo>
                                  <a:lnTo>
                                    <a:pt x="372" y="440"/>
                                  </a:lnTo>
                                  <a:lnTo>
                                    <a:pt x="372" y="480"/>
                                  </a:lnTo>
                                  <a:lnTo>
                                    <a:pt x="416" y="480"/>
                                  </a:lnTo>
                                  <a:lnTo>
                                    <a:pt x="416" y="440"/>
                                  </a:lnTo>
                                  <a:close/>
                                  <a:moveTo>
                                    <a:pt x="416" y="164"/>
                                  </a:moveTo>
                                  <a:lnTo>
                                    <a:pt x="372" y="164"/>
                                  </a:lnTo>
                                  <a:lnTo>
                                    <a:pt x="372" y="403"/>
                                  </a:lnTo>
                                  <a:lnTo>
                                    <a:pt x="416" y="403"/>
                                  </a:lnTo>
                                  <a:lnTo>
                                    <a:pt x="416" y="164"/>
                                  </a:lnTo>
                                  <a:close/>
                                  <a:moveTo>
                                    <a:pt x="518" y="126"/>
                                  </a:moveTo>
                                  <a:lnTo>
                                    <a:pt x="0" y="126"/>
                                  </a:lnTo>
                                  <a:lnTo>
                                    <a:pt x="0" y="164"/>
                                  </a:lnTo>
                                  <a:lnTo>
                                    <a:pt x="518" y="164"/>
                                  </a:lnTo>
                                  <a:lnTo>
                                    <a:pt x="518" y="126"/>
                                  </a:lnTo>
                                  <a:close/>
                                  <a:moveTo>
                                    <a:pt x="146" y="1"/>
                                  </a:moveTo>
                                  <a:lnTo>
                                    <a:pt x="102" y="1"/>
                                  </a:lnTo>
                                  <a:lnTo>
                                    <a:pt x="102" y="126"/>
                                  </a:lnTo>
                                  <a:lnTo>
                                    <a:pt x="146" y="126"/>
                                  </a:lnTo>
                                  <a:lnTo>
                                    <a:pt x="146" y="1"/>
                                  </a:lnTo>
                                  <a:close/>
                                  <a:moveTo>
                                    <a:pt x="416" y="0"/>
                                  </a:moveTo>
                                  <a:lnTo>
                                    <a:pt x="372" y="0"/>
                                  </a:lnTo>
                                  <a:lnTo>
                                    <a:pt x="372" y="126"/>
                                  </a:lnTo>
                                  <a:lnTo>
                                    <a:pt x="416" y="126"/>
                                  </a:lnTo>
                                  <a:lnTo>
                                    <a:pt x="416" y="0"/>
                                  </a:lnTo>
                                  <a:close/>
                                  <a:moveTo>
                                    <a:pt x="729" y="20"/>
                                  </a:moveTo>
                                  <a:lnTo>
                                    <a:pt x="723" y="89"/>
                                  </a:lnTo>
                                  <a:lnTo>
                                    <a:pt x="715" y="152"/>
                                  </a:lnTo>
                                  <a:lnTo>
                                    <a:pt x="703" y="210"/>
                                  </a:lnTo>
                                  <a:lnTo>
                                    <a:pt x="687" y="263"/>
                                  </a:lnTo>
                                  <a:lnTo>
                                    <a:pt x="664" y="313"/>
                                  </a:lnTo>
                                  <a:lnTo>
                                    <a:pt x="637" y="360"/>
                                  </a:lnTo>
                                  <a:lnTo>
                                    <a:pt x="604" y="402"/>
                                  </a:lnTo>
                                  <a:lnTo>
                                    <a:pt x="567" y="440"/>
                                  </a:lnTo>
                                  <a:lnTo>
                                    <a:pt x="576" y="448"/>
                                  </a:lnTo>
                                  <a:lnTo>
                                    <a:pt x="585" y="457"/>
                                  </a:lnTo>
                                  <a:lnTo>
                                    <a:pt x="593" y="465"/>
                                  </a:lnTo>
                                  <a:lnTo>
                                    <a:pt x="601" y="474"/>
                                  </a:lnTo>
                                  <a:lnTo>
                                    <a:pt x="642" y="432"/>
                                  </a:lnTo>
                                  <a:lnTo>
                                    <a:pt x="677" y="386"/>
                                  </a:lnTo>
                                  <a:lnTo>
                                    <a:pt x="707" y="335"/>
                                  </a:lnTo>
                                  <a:lnTo>
                                    <a:pt x="732" y="279"/>
                                  </a:lnTo>
                                  <a:lnTo>
                                    <a:pt x="748" y="225"/>
                                  </a:lnTo>
                                  <a:lnTo>
                                    <a:pt x="760" y="164"/>
                                  </a:lnTo>
                                  <a:lnTo>
                                    <a:pt x="770" y="97"/>
                                  </a:lnTo>
                                  <a:lnTo>
                                    <a:pt x="776" y="24"/>
                                  </a:lnTo>
                                  <a:lnTo>
                                    <a:pt x="729" y="20"/>
                                  </a:lnTo>
                                  <a:close/>
                                  <a:moveTo>
                                    <a:pt x="922" y="14"/>
                                  </a:moveTo>
                                  <a:lnTo>
                                    <a:pt x="877" y="15"/>
                                  </a:lnTo>
                                  <a:lnTo>
                                    <a:pt x="885" y="108"/>
                                  </a:lnTo>
                                  <a:lnTo>
                                    <a:pt x="899" y="191"/>
                                  </a:lnTo>
                                  <a:lnTo>
                                    <a:pt x="919" y="266"/>
                                  </a:lnTo>
                                  <a:lnTo>
                                    <a:pt x="945" y="331"/>
                                  </a:lnTo>
                                  <a:lnTo>
                                    <a:pt x="977" y="386"/>
                                  </a:lnTo>
                                  <a:lnTo>
                                    <a:pt x="1015" y="432"/>
                                  </a:lnTo>
                                  <a:lnTo>
                                    <a:pt x="1060" y="469"/>
                                  </a:lnTo>
                                  <a:lnTo>
                                    <a:pt x="1068" y="460"/>
                                  </a:lnTo>
                                  <a:lnTo>
                                    <a:pt x="1078" y="450"/>
                                  </a:lnTo>
                                  <a:lnTo>
                                    <a:pt x="1098" y="428"/>
                                  </a:lnTo>
                                  <a:lnTo>
                                    <a:pt x="1049" y="391"/>
                                  </a:lnTo>
                                  <a:lnTo>
                                    <a:pt x="1008" y="340"/>
                                  </a:lnTo>
                                  <a:lnTo>
                                    <a:pt x="974" y="278"/>
                                  </a:lnTo>
                                  <a:lnTo>
                                    <a:pt x="949" y="202"/>
                                  </a:lnTo>
                                  <a:lnTo>
                                    <a:pt x="931" y="114"/>
                                  </a:lnTo>
                                  <a:lnTo>
                                    <a:pt x="922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28" name="任意多边形 928"/>
                          <wps:cNvSpPr/>
                          <wps:spPr>
                            <a:xfrm>
                              <a:off x="5154" y="9645"/>
                              <a:ext cx="211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7" h="664">
                                  <a:moveTo>
                                    <a:pt x="0" y="546"/>
                                  </a:moveTo>
                                  <a:lnTo>
                                    <a:pt x="0" y="629"/>
                                  </a:lnTo>
                                  <a:lnTo>
                                    <a:pt x="32" y="644"/>
                                  </a:lnTo>
                                  <a:lnTo>
                                    <a:pt x="69" y="655"/>
                                  </a:lnTo>
                                  <a:lnTo>
                                    <a:pt x="110" y="661"/>
                                  </a:lnTo>
                                  <a:lnTo>
                                    <a:pt x="156" y="663"/>
                                  </a:lnTo>
                                  <a:lnTo>
                                    <a:pt x="209" y="660"/>
                                  </a:lnTo>
                                  <a:lnTo>
                                    <a:pt x="256" y="650"/>
                                  </a:lnTo>
                                  <a:lnTo>
                                    <a:pt x="297" y="634"/>
                                  </a:lnTo>
                                  <a:lnTo>
                                    <a:pt x="333" y="610"/>
                                  </a:lnTo>
                                  <a:lnTo>
                                    <a:pt x="347" y="596"/>
                                  </a:lnTo>
                                  <a:lnTo>
                                    <a:pt x="158" y="596"/>
                                  </a:lnTo>
                                  <a:lnTo>
                                    <a:pt x="115" y="593"/>
                                  </a:lnTo>
                                  <a:lnTo>
                                    <a:pt x="74" y="584"/>
                                  </a:lnTo>
                                  <a:lnTo>
                                    <a:pt x="36" y="568"/>
                                  </a:lnTo>
                                  <a:lnTo>
                                    <a:pt x="0" y="546"/>
                                  </a:lnTo>
                                  <a:close/>
                                  <a:moveTo>
                                    <a:pt x="348" y="70"/>
                                  </a:moveTo>
                                  <a:lnTo>
                                    <a:pt x="162" y="70"/>
                                  </a:lnTo>
                                  <a:lnTo>
                                    <a:pt x="217" y="77"/>
                                  </a:lnTo>
                                  <a:lnTo>
                                    <a:pt x="256" y="96"/>
                                  </a:lnTo>
                                  <a:lnTo>
                                    <a:pt x="280" y="129"/>
                                  </a:lnTo>
                                  <a:lnTo>
                                    <a:pt x="288" y="175"/>
                                  </a:lnTo>
                                  <a:lnTo>
                                    <a:pt x="277" y="225"/>
                                  </a:lnTo>
                                  <a:lnTo>
                                    <a:pt x="246" y="261"/>
                                  </a:lnTo>
                                  <a:lnTo>
                                    <a:pt x="195" y="282"/>
                                  </a:lnTo>
                                  <a:lnTo>
                                    <a:pt x="123" y="289"/>
                                  </a:lnTo>
                                  <a:lnTo>
                                    <a:pt x="69" y="289"/>
                                  </a:lnTo>
                                  <a:lnTo>
                                    <a:pt x="69" y="356"/>
                                  </a:lnTo>
                                  <a:lnTo>
                                    <a:pt x="126" y="356"/>
                                  </a:lnTo>
                                  <a:lnTo>
                                    <a:pt x="207" y="364"/>
                                  </a:lnTo>
                                  <a:lnTo>
                                    <a:pt x="265" y="386"/>
                                  </a:lnTo>
                                  <a:lnTo>
                                    <a:pt x="300" y="424"/>
                                  </a:lnTo>
                                  <a:lnTo>
                                    <a:pt x="311" y="477"/>
                                  </a:lnTo>
                                  <a:lnTo>
                                    <a:pt x="309" y="503"/>
                                  </a:lnTo>
                                  <a:lnTo>
                                    <a:pt x="301" y="526"/>
                                  </a:lnTo>
                                  <a:lnTo>
                                    <a:pt x="288" y="546"/>
                                  </a:lnTo>
                                  <a:lnTo>
                                    <a:pt x="270" y="564"/>
                                  </a:lnTo>
                                  <a:lnTo>
                                    <a:pt x="248" y="578"/>
                                  </a:lnTo>
                                  <a:lnTo>
                                    <a:pt x="222" y="588"/>
                                  </a:lnTo>
                                  <a:lnTo>
                                    <a:pt x="192" y="594"/>
                                  </a:lnTo>
                                  <a:lnTo>
                                    <a:pt x="158" y="596"/>
                                  </a:lnTo>
                                  <a:lnTo>
                                    <a:pt x="347" y="596"/>
                                  </a:lnTo>
                                  <a:lnTo>
                                    <a:pt x="362" y="582"/>
                                  </a:lnTo>
                                  <a:lnTo>
                                    <a:pt x="383" y="549"/>
                                  </a:lnTo>
                                  <a:lnTo>
                                    <a:pt x="396" y="512"/>
                                  </a:lnTo>
                                  <a:lnTo>
                                    <a:pt x="400" y="471"/>
                                  </a:lnTo>
                                  <a:lnTo>
                                    <a:pt x="397" y="442"/>
                                  </a:lnTo>
                                  <a:lnTo>
                                    <a:pt x="389" y="415"/>
                                  </a:lnTo>
                                  <a:lnTo>
                                    <a:pt x="376" y="390"/>
                                  </a:lnTo>
                                  <a:lnTo>
                                    <a:pt x="357" y="368"/>
                                  </a:lnTo>
                                  <a:lnTo>
                                    <a:pt x="333" y="350"/>
                                  </a:lnTo>
                                  <a:lnTo>
                                    <a:pt x="306" y="335"/>
                                  </a:lnTo>
                                  <a:lnTo>
                                    <a:pt x="275" y="325"/>
                                  </a:lnTo>
                                  <a:lnTo>
                                    <a:pt x="240" y="319"/>
                                  </a:lnTo>
                                  <a:lnTo>
                                    <a:pt x="240" y="318"/>
                                  </a:lnTo>
                                  <a:lnTo>
                                    <a:pt x="299" y="294"/>
                                  </a:lnTo>
                                  <a:lnTo>
                                    <a:pt x="342" y="259"/>
                                  </a:lnTo>
                                  <a:lnTo>
                                    <a:pt x="368" y="213"/>
                                  </a:lnTo>
                                  <a:lnTo>
                                    <a:pt x="376" y="156"/>
                                  </a:lnTo>
                                  <a:lnTo>
                                    <a:pt x="373" y="124"/>
                                  </a:lnTo>
                                  <a:lnTo>
                                    <a:pt x="363" y="95"/>
                                  </a:lnTo>
                                  <a:lnTo>
                                    <a:pt x="348" y="70"/>
                                  </a:lnTo>
                                  <a:close/>
                                  <a:moveTo>
                                    <a:pt x="183" y="3"/>
                                  </a:moveTo>
                                  <a:lnTo>
                                    <a:pt x="140" y="5"/>
                                  </a:lnTo>
                                  <a:lnTo>
                                    <a:pt x="99" y="12"/>
                                  </a:lnTo>
                                  <a:lnTo>
                                    <a:pt x="61" y="23"/>
                                  </a:lnTo>
                                  <a:lnTo>
                                    <a:pt x="26" y="39"/>
                                  </a:lnTo>
                                  <a:lnTo>
                                    <a:pt x="26" y="115"/>
                                  </a:lnTo>
                                  <a:lnTo>
                                    <a:pt x="59" y="96"/>
                                  </a:lnTo>
                                  <a:lnTo>
                                    <a:pt x="92" y="81"/>
                                  </a:lnTo>
                                  <a:lnTo>
                                    <a:pt x="126" y="73"/>
                                  </a:lnTo>
                                  <a:lnTo>
                                    <a:pt x="162" y="70"/>
                                  </a:lnTo>
                                  <a:lnTo>
                                    <a:pt x="348" y="70"/>
                                  </a:lnTo>
                                  <a:lnTo>
                                    <a:pt x="347" y="68"/>
                                  </a:lnTo>
                                  <a:lnTo>
                                    <a:pt x="323" y="45"/>
                                  </a:lnTo>
                                  <a:lnTo>
                                    <a:pt x="295" y="27"/>
                                  </a:lnTo>
                                  <a:lnTo>
                                    <a:pt x="262" y="13"/>
                                  </a:lnTo>
                                  <a:lnTo>
                                    <a:pt x="225" y="5"/>
                                  </a:lnTo>
                                  <a:lnTo>
                                    <a:pt x="183" y="3"/>
                                  </a:lnTo>
                                  <a:close/>
                                  <a:moveTo>
                                    <a:pt x="996" y="583"/>
                                  </a:moveTo>
                                  <a:lnTo>
                                    <a:pt x="604" y="583"/>
                                  </a:lnTo>
                                  <a:lnTo>
                                    <a:pt x="604" y="653"/>
                                  </a:lnTo>
                                  <a:lnTo>
                                    <a:pt x="996" y="653"/>
                                  </a:lnTo>
                                  <a:lnTo>
                                    <a:pt x="996" y="583"/>
                                  </a:lnTo>
                                  <a:close/>
                                  <a:moveTo>
                                    <a:pt x="843" y="98"/>
                                  </a:moveTo>
                                  <a:lnTo>
                                    <a:pt x="757" y="98"/>
                                  </a:lnTo>
                                  <a:lnTo>
                                    <a:pt x="757" y="583"/>
                                  </a:lnTo>
                                  <a:lnTo>
                                    <a:pt x="843" y="583"/>
                                  </a:lnTo>
                                  <a:lnTo>
                                    <a:pt x="843" y="98"/>
                                  </a:lnTo>
                                  <a:close/>
                                  <a:moveTo>
                                    <a:pt x="843" y="0"/>
                                  </a:moveTo>
                                  <a:lnTo>
                                    <a:pt x="600" y="66"/>
                                  </a:lnTo>
                                  <a:lnTo>
                                    <a:pt x="600" y="140"/>
                                  </a:lnTo>
                                  <a:lnTo>
                                    <a:pt x="757" y="98"/>
                                  </a:lnTo>
                                  <a:lnTo>
                                    <a:pt x="843" y="98"/>
                                  </a:lnTo>
                                  <a:lnTo>
                                    <a:pt x="84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29" name="任意多边形 929"/>
                          <wps:cNvSpPr/>
                          <wps:spPr>
                            <a:xfrm>
                              <a:off x="5144" y="9816"/>
                              <a:ext cx="232" cy="1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5" h="490">
                                  <a:moveTo>
                                    <a:pt x="337" y="84"/>
                                  </a:moveTo>
                                  <a:lnTo>
                                    <a:pt x="292" y="84"/>
                                  </a:lnTo>
                                  <a:lnTo>
                                    <a:pt x="291" y="126"/>
                                  </a:lnTo>
                                  <a:lnTo>
                                    <a:pt x="289" y="166"/>
                                  </a:lnTo>
                                  <a:lnTo>
                                    <a:pt x="287" y="203"/>
                                  </a:lnTo>
                                  <a:lnTo>
                                    <a:pt x="284" y="237"/>
                                  </a:lnTo>
                                  <a:lnTo>
                                    <a:pt x="272" y="300"/>
                                  </a:lnTo>
                                  <a:lnTo>
                                    <a:pt x="246" y="358"/>
                                  </a:lnTo>
                                  <a:lnTo>
                                    <a:pt x="206" y="411"/>
                                  </a:lnTo>
                                  <a:lnTo>
                                    <a:pt x="151" y="458"/>
                                  </a:lnTo>
                                  <a:lnTo>
                                    <a:pt x="161" y="466"/>
                                  </a:lnTo>
                                  <a:lnTo>
                                    <a:pt x="170" y="474"/>
                                  </a:lnTo>
                                  <a:lnTo>
                                    <a:pt x="178" y="482"/>
                                  </a:lnTo>
                                  <a:lnTo>
                                    <a:pt x="185" y="490"/>
                                  </a:lnTo>
                                  <a:lnTo>
                                    <a:pt x="244" y="438"/>
                                  </a:lnTo>
                                  <a:lnTo>
                                    <a:pt x="287" y="379"/>
                                  </a:lnTo>
                                  <a:lnTo>
                                    <a:pt x="315" y="312"/>
                                  </a:lnTo>
                                  <a:lnTo>
                                    <a:pt x="329" y="239"/>
                                  </a:lnTo>
                                  <a:lnTo>
                                    <a:pt x="331" y="207"/>
                                  </a:lnTo>
                                  <a:lnTo>
                                    <a:pt x="333" y="171"/>
                                  </a:lnTo>
                                  <a:lnTo>
                                    <a:pt x="335" y="130"/>
                                  </a:lnTo>
                                  <a:lnTo>
                                    <a:pt x="337" y="84"/>
                                  </a:lnTo>
                                  <a:close/>
                                  <a:moveTo>
                                    <a:pt x="182" y="266"/>
                                  </a:moveTo>
                                  <a:lnTo>
                                    <a:pt x="80" y="266"/>
                                  </a:lnTo>
                                  <a:lnTo>
                                    <a:pt x="80" y="487"/>
                                  </a:lnTo>
                                  <a:lnTo>
                                    <a:pt x="120" y="487"/>
                                  </a:lnTo>
                                  <a:lnTo>
                                    <a:pt x="120" y="279"/>
                                  </a:lnTo>
                                  <a:lnTo>
                                    <a:pt x="184" y="279"/>
                                  </a:lnTo>
                                  <a:lnTo>
                                    <a:pt x="176" y="273"/>
                                  </a:lnTo>
                                  <a:lnTo>
                                    <a:pt x="182" y="266"/>
                                  </a:lnTo>
                                  <a:close/>
                                  <a:moveTo>
                                    <a:pt x="319" y="430"/>
                                  </a:moveTo>
                                  <a:lnTo>
                                    <a:pt x="321" y="440"/>
                                  </a:lnTo>
                                  <a:lnTo>
                                    <a:pt x="323" y="451"/>
                                  </a:lnTo>
                                  <a:lnTo>
                                    <a:pt x="325" y="463"/>
                                  </a:lnTo>
                                  <a:lnTo>
                                    <a:pt x="327" y="474"/>
                                  </a:lnTo>
                                  <a:lnTo>
                                    <a:pt x="372" y="475"/>
                                  </a:lnTo>
                                  <a:lnTo>
                                    <a:pt x="405" y="475"/>
                                  </a:lnTo>
                                  <a:lnTo>
                                    <a:pt x="441" y="470"/>
                                  </a:lnTo>
                                  <a:lnTo>
                                    <a:pt x="467" y="453"/>
                                  </a:lnTo>
                                  <a:lnTo>
                                    <a:pt x="478" y="434"/>
                                  </a:lnTo>
                                  <a:lnTo>
                                    <a:pt x="400" y="434"/>
                                  </a:lnTo>
                                  <a:lnTo>
                                    <a:pt x="384" y="434"/>
                                  </a:lnTo>
                                  <a:lnTo>
                                    <a:pt x="364" y="433"/>
                                  </a:lnTo>
                                  <a:lnTo>
                                    <a:pt x="343" y="431"/>
                                  </a:lnTo>
                                  <a:lnTo>
                                    <a:pt x="319" y="430"/>
                                  </a:lnTo>
                                  <a:close/>
                                  <a:moveTo>
                                    <a:pt x="502" y="46"/>
                                  </a:moveTo>
                                  <a:lnTo>
                                    <a:pt x="207" y="46"/>
                                  </a:lnTo>
                                  <a:lnTo>
                                    <a:pt x="207" y="84"/>
                                  </a:lnTo>
                                  <a:lnTo>
                                    <a:pt x="457" y="84"/>
                                  </a:lnTo>
                                  <a:lnTo>
                                    <a:pt x="454" y="185"/>
                                  </a:lnTo>
                                  <a:lnTo>
                                    <a:pt x="451" y="268"/>
                                  </a:lnTo>
                                  <a:lnTo>
                                    <a:pt x="448" y="334"/>
                                  </a:lnTo>
                                  <a:lnTo>
                                    <a:pt x="446" y="381"/>
                                  </a:lnTo>
                                  <a:lnTo>
                                    <a:pt x="442" y="405"/>
                                  </a:lnTo>
                                  <a:lnTo>
                                    <a:pt x="433" y="422"/>
                                  </a:lnTo>
                                  <a:lnTo>
                                    <a:pt x="419" y="431"/>
                                  </a:lnTo>
                                  <a:lnTo>
                                    <a:pt x="400" y="434"/>
                                  </a:lnTo>
                                  <a:lnTo>
                                    <a:pt x="478" y="434"/>
                                  </a:lnTo>
                                  <a:lnTo>
                                    <a:pt x="484" y="424"/>
                                  </a:lnTo>
                                  <a:lnTo>
                                    <a:pt x="490" y="384"/>
                                  </a:lnTo>
                                  <a:lnTo>
                                    <a:pt x="492" y="333"/>
                                  </a:lnTo>
                                  <a:lnTo>
                                    <a:pt x="495" y="253"/>
                                  </a:lnTo>
                                  <a:lnTo>
                                    <a:pt x="498" y="164"/>
                                  </a:lnTo>
                                  <a:lnTo>
                                    <a:pt x="502" y="46"/>
                                  </a:lnTo>
                                  <a:close/>
                                  <a:moveTo>
                                    <a:pt x="184" y="279"/>
                                  </a:moveTo>
                                  <a:lnTo>
                                    <a:pt x="120" y="279"/>
                                  </a:lnTo>
                                  <a:lnTo>
                                    <a:pt x="161" y="309"/>
                                  </a:lnTo>
                                  <a:lnTo>
                                    <a:pt x="202" y="340"/>
                                  </a:lnTo>
                                  <a:lnTo>
                                    <a:pt x="229" y="310"/>
                                  </a:lnTo>
                                  <a:lnTo>
                                    <a:pt x="184" y="279"/>
                                  </a:lnTo>
                                  <a:close/>
                                  <a:moveTo>
                                    <a:pt x="182" y="96"/>
                                  </a:moveTo>
                                  <a:lnTo>
                                    <a:pt x="7" y="96"/>
                                  </a:lnTo>
                                  <a:lnTo>
                                    <a:pt x="7" y="132"/>
                                  </a:lnTo>
                                  <a:lnTo>
                                    <a:pt x="135" y="132"/>
                                  </a:lnTo>
                                  <a:lnTo>
                                    <a:pt x="105" y="177"/>
                                  </a:lnTo>
                                  <a:lnTo>
                                    <a:pt x="72" y="217"/>
                                  </a:lnTo>
                                  <a:lnTo>
                                    <a:pt x="37" y="253"/>
                                  </a:lnTo>
                                  <a:lnTo>
                                    <a:pt x="0" y="283"/>
                                  </a:lnTo>
                                  <a:lnTo>
                                    <a:pt x="4" y="294"/>
                                  </a:lnTo>
                                  <a:lnTo>
                                    <a:pt x="8" y="305"/>
                                  </a:lnTo>
                                  <a:lnTo>
                                    <a:pt x="11" y="316"/>
                                  </a:lnTo>
                                  <a:lnTo>
                                    <a:pt x="14" y="326"/>
                                  </a:lnTo>
                                  <a:lnTo>
                                    <a:pt x="31" y="312"/>
                                  </a:lnTo>
                                  <a:lnTo>
                                    <a:pt x="48" y="297"/>
                                  </a:lnTo>
                                  <a:lnTo>
                                    <a:pt x="64" y="282"/>
                                  </a:lnTo>
                                  <a:lnTo>
                                    <a:pt x="80" y="266"/>
                                  </a:lnTo>
                                  <a:lnTo>
                                    <a:pt x="182" y="266"/>
                                  </a:lnTo>
                                  <a:lnTo>
                                    <a:pt x="191" y="255"/>
                                  </a:lnTo>
                                  <a:lnTo>
                                    <a:pt x="193" y="253"/>
                                  </a:lnTo>
                                  <a:lnTo>
                                    <a:pt x="146" y="253"/>
                                  </a:lnTo>
                                  <a:lnTo>
                                    <a:pt x="128" y="242"/>
                                  </a:lnTo>
                                  <a:lnTo>
                                    <a:pt x="120" y="236"/>
                                  </a:lnTo>
                                  <a:lnTo>
                                    <a:pt x="120" y="221"/>
                                  </a:lnTo>
                                  <a:lnTo>
                                    <a:pt x="136" y="200"/>
                                  </a:lnTo>
                                  <a:lnTo>
                                    <a:pt x="152" y="179"/>
                                  </a:lnTo>
                                  <a:lnTo>
                                    <a:pt x="168" y="156"/>
                                  </a:lnTo>
                                  <a:lnTo>
                                    <a:pt x="182" y="133"/>
                                  </a:lnTo>
                                  <a:lnTo>
                                    <a:pt x="182" y="96"/>
                                  </a:lnTo>
                                  <a:close/>
                                  <a:moveTo>
                                    <a:pt x="195" y="185"/>
                                  </a:moveTo>
                                  <a:lnTo>
                                    <a:pt x="183" y="203"/>
                                  </a:lnTo>
                                  <a:lnTo>
                                    <a:pt x="171" y="220"/>
                                  </a:lnTo>
                                  <a:lnTo>
                                    <a:pt x="159" y="237"/>
                                  </a:lnTo>
                                  <a:lnTo>
                                    <a:pt x="146" y="253"/>
                                  </a:lnTo>
                                  <a:lnTo>
                                    <a:pt x="193" y="253"/>
                                  </a:lnTo>
                                  <a:lnTo>
                                    <a:pt x="205" y="238"/>
                                  </a:lnTo>
                                  <a:lnTo>
                                    <a:pt x="218" y="222"/>
                                  </a:lnTo>
                                  <a:lnTo>
                                    <a:pt x="230" y="206"/>
                                  </a:lnTo>
                                  <a:lnTo>
                                    <a:pt x="195" y="185"/>
                                  </a:lnTo>
                                  <a:close/>
                                  <a:moveTo>
                                    <a:pt x="94" y="0"/>
                                  </a:moveTo>
                                  <a:lnTo>
                                    <a:pt x="57" y="18"/>
                                  </a:lnTo>
                                  <a:lnTo>
                                    <a:pt x="67" y="33"/>
                                  </a:lnTo>
                                  <a:lnTo>
                                    <a:pt x="77" y="50"/>
                                  </a:lnTo>
                                  <a:lnTo>
                                    <a:pt x="87" y="68"/>
                                  </a:lnTo>
                                  <a:lnTo>
                                    <a:pt x="97" y="87"/>
                                  </a:lnTo>
                                  <a:lnTo>
                                    <a:pt x="136" y="68"/>
                                  </a:lnTo>
                                  <a:lnTo>
                                    <a:pt x="125" y="49"/>
                                  </a:lnTo>
                                  <a:lnTo>
                                    <a:pt x="115" y="32"/>
                                  </a:lnTo>
                                  <a:lnTo>
                                    <a:pt x="104" y="16"/>
                                  </a:lnTo>
                                  <a:lnTo>
                                    <a:pt x="94" y="0"/>
                                  </a:lnTo>
                                  <a:close/>
                                  <a:moveTo>
                                    <a:pt x="1056" y="67"/>
                                  </a:moveTo>
                                  <a:lnTo>
                                    <a:pt x="624" y="67"/>
                                  </a:lnTo>
                                  <a:lnTo>
                                    <a:pt x="624" y="109"/>
                                  </a:lnTo>
                                  <a:lnTo>
                                    <a:pt x="1056" y="109"/>
                                  </a:lnTo>
                                  <a:lnTo>
                                    <a:pt x="1056" y="67"/>
                                  </a:lnTo>
                                  <a:close/>
                                  <a:moveTo>
                                    <a:pt x="1094" y="391"/>
                                  </a:moveTo>
                                  <a:lnTo>
                                    <a:pt x="585" y="391"/>
                                  </a:lnTo>
                                  <a:lnTo>
                                    <a:pt x="585" y="432"/>
                                  </a:lnTo>
                                  <a:lnTo>
                                    <a:pt x="1094" y="432"/>
                                  </a:lnTo>
                                  <a:lnTo>
                                    <a:pt x="1094" y="3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84" name="任意多边形 1484"/>
                          <wps:cNvSpPr/>
                          <wps:spPr>
                            <a:xfrm>
                              <a:off x="4635" y="7252"/>
                              <a:ext cx="393" cy="18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4" h="487">
                                  <a:moveTo>
                                    <a:pt x="0" y="397"/>
                                  </a:moveTo>
                                  <a:lnTo>
                                    <a:pt x="2" y="409"/>
                                  </a:lnTo>
                                  <a:lnTo>
                                    <a:pt x="2" y="418"/>
                                  </a:lnTo>
                                  <a:lnTo>
                                    <a:pt x="2" y="429"/>
                                  </a:lnTo>
                                  <a:lnTo>
                                    <a:pt x="1" y="438"/>
                                  </a:lnTo>
                                  <a:lnTo>
                                    <a:pt x="0" y="451"/>
                                  </a:lnTo>
                                  <a:lnTo>
                                    <a:pt x="23" y="450"/>
                                  </a:lnTo>
                                  <a:lnTo>
                                    <a:pt x="44" y="449"/>
                                  </a:lnTo>
                                  <a:lnTo>
                                    <a:pt x="44" y="449"/>
                                  </a:lnTo>
                                  <a:lnTo>
                                    <a:pt x="64" y="448"/>
                                  </a:lnTo>
                                  <a:lnTo>
                                    <a:pt x="64" y="448"/>
                                  </a:lnTo>
                                  <a:lnTo>
                                    <a:pt x="83" y="448"/>
                                  </a:lnTo>
                                  <a:lnTo>
                                    <a:pt x="501" y="448"/>
                                  </a:lnTo>
                                  <a:lnTo>
                                    <a:pt x="500" y="436"/>
                                  </a:lnTo>
                                  <a:lnTo>
                                    <a:pt x="499" y="429"/>
                                  </a:lnTo>
                                  <a:lnTo>
                                    <a:pt x="499" y="418"/>
                                  </a:lnTo>
                                  <a:lnTo>
                                    <a:pt x="500" y="410"/>
                                  </a:lnTo>
                                  <a:lnTo>
                                    <a:pt x="501" y="401"/>
                                  </a:lnTo>
                                  <a:lnTo>
                                    <a:pt x="85" y="401"/>
                                  </a:lnTo>
                                  <a:lnTo>
                                    <a:pt x="67" y="400"/>
                                  </a:lnTo>
                                  <a:lnTo>
                                    <a:pt x="47" y="400"/>
                                  </a:lnTo>
                                  <a:lnTo>
                                    <a:pt x="24" y="398"/>
                                  </a:lnTo>
                                  <a:lnTo>
                                    <a:pt x="0" y="397"/>
                                  </a:lnTo>
                                  <a:close/>
                                  <a:moveTo>
                                    <a:pt x="501" y="448"/>
                                  </a:moveTo>
                                  <a:lnTo>
                                    <a:pt x="429" y="448"/>
                                  </a:lnTo>
                                  <a:lnTo>
                                    <a:pt x="444" y="448"/>
                                  </a:lnTo>
                                  <a:lnTo>
                                    <a:pt x="461" y="449"/>
                                  </a:lnTo>
                                  <a:lnTo>
                                    <a:pt x="480" y="450"/>
                                  </a:lnTo>
                                  <a:lnTo>
                                    <a:pt x="501" y="451"/>
                                  </a:lnTo>
                                  <a:lnTo>
                                    <a:pt x="501" y="448"/>
                                  </a:lnTo>
                                  <a:close/>
                                  <a:moveTo>
                                    <a:pt x="235" y="227"/>
                                  </a:moveTo>
                                  <a:lnTo>
                                    <a:pt x="184" y="227"/>
                                  </a:lnTo>
                                  <a:lnTo>
                                    <a:pt x="158" y="401"/>
                                  </a:lnTo>
                                  <a:lnTo>
                                    <a:pt x="208" y="401"/>
                                  </a:lnTo>
                                  <a:lnTo>
                                    <a:pt x="235" y="227"/>
                                  </a:lnTo>
                                  <a:close/>
                                  <a:moveTo>
                                    <a:pt x="405" y="227"/>
                                  </a:moveTo>
                                  <a:lnTo>
                                    <a:pt x="354" y="227"/>
                                  </a:lnTo>
                                  <a:lnTo>
                                    <a:pt x="342" y="401"/>
                                  </a:lnTo>
                                  <a:lnTo>
                                    <a:pt x="390" y="401"/>
                                  </a:lnTo>
                                  <a:lnTo>
                                    <a:pt x="403" y="248"/>
                                  </a:lnTo>
                                  <a:lnTo>
                                    <a:pt x="404" y="236"/>
                                  </a:lnTo>
                                  <a:lnTo>
                                    <a:pt x="405" y="227"/>
                                  </a:lnTo>
                                  <a:close/>
                                  <a:moveTo>
                                    <a:pt x="501" y="397"/>
                                  </a:moveTo>
                                  <a:lnTo>
                                    <a:pt x="481" y="398"/>
                                  </a:lnTo>
                                  <a:lnTo>
                                    <a:pt x="462" y="400"/>
                                  </a:lnTo>
                                  <a:lnTo>
                                    <a:pt x="444" y="400"/>
                                  </a:lnTo>
                                  <a:lnTo>
                                    <a:pt x="429" y="401"/>
                                  </a:lnTo>
                                  <a:lnTo>
                                    <a:pt x="501" y="401"/>
                                  </a:lnTo>
                                  <a:lnTo>
                                    <a:pt x="501" y="397"/>
                                  </a:lnTo>
                                  <a:close/>
                                  <a:moveTo>
                                    <a:pt x="66" y="183"/>
                                  </a:moveTo>
                                  <a:lnTo>
                                    <a:pt x="68" y="195"/>
                                  </a:lnTo>
                                  <a:lnTo>
                                    <a:pt x="69" y="203"/>
                                  </a:lnTo>
                                  <a:lnTo>
                                    <a:pt x="69" y="211"/>
                                  </a:lnTo>
                                  <a:lnTo>
                                    <a:pt x="68" y="218"/>
                                  </a:lnTo>
                                  <a:lnTo>
                                    <a:pt x="66" y="230"/>
                                  </a:lnTo>
                                  <a:lnTo>
                                    <a:pt x="100" y="228"/>
                                  </a:lnTo>
                                  <a:lnTo>
                                    <a:pt x="112" y="227"/>
                                  </a:lnTo>
                                  <a:lnTo>
                                    <a:pt x="119" y="227"/>
                                  </a:lnTo>
                                  <a:lnTo>
                                    <a:pt x="405" y="227"/>
                                  </a:lnTo>
                                  <a:lnTo>
                                    <a:pt x="406" y="222"/>
                                  </a:lnTo>
                                  <a:lnTo>
                                    <a:pt x="409" y="203"/>
                                  </a:lnTo>
                                  <a:lnTo>
                                    <a:pt x="411" y="185"/>
                                  </a:lnTo>
                                  <a:lnTo>
                                    <a:pt x="119" y="185"/>
                                  </a:lnTo>
                                  <a:lnTo>
                                    <a:pt x="108" y="185"/>
                                  </a:lnTo>
                                  <a:lnTo>
                                    <a:pt x="95" y="185"/>
                                  </a:lnTo>
                                  <a:lnTo>
                                    <a:pt x="81" y="184"/>
                                  </a:lnTo>
                                  <a:lnTo>
                                    <a:pt x="66" y="183"/>
                                  </a:lnTo>
                                  <a:close/>
                                  <a:moveTo>
                                    <a:pt x="256" y="78"/>
                                  </a:moveTo>
                                  <a:lnTo>
                                    <a:pt x="208" y="78"/>
                                  </a:lnTo>
                                  <a:lnTo>
                                    <a:pt x="191" y="185"/>
                                  </a:lnTo>
                                  <a:lnTo>
                                    <a:pt x="240" y="185"/>
                                  </a:lnTo>
                                  <a:lnTo>
                                    <a:pt x="256" y="78"/>
                                  </a:lnTo>
                                  <a:close/>
                                  <a:moveTo>
                                    <a:pt x="412" y="183"/>
                                  </a:moveTo>
                                  <a:lnTo>
                                    <a:pt x="397" y="184"/>
                                  </a:lnTo>
                                  <a:lnTo>
                                    <a:pt x="384" y="185"/>
                                  </a:lnTo>
                                  <a:lnTo>
                                    <a:pt x="373" y="185"/>
                                  </a:lnTo>
                                  <a:lnTo>
                                    <a:pt x="362" y="185"/>
                                  </a:lnTo>
                                  <a:lnTo>
                                    <a:pt x="411" y="185"/>
                                  </a:lnTo>
                                  <a:lnTo>
                                    <a:pt x="412" y="183"/>
                                  </a:lnTo>
                                  <a:close/>
                                  <a:moveTo>
                                    <a:pt x="37" y="28"/>
                                  </a:moveTo>
                                  <a:lnTo>
                                    <a:pt x="39" y="41"/>
                                  </a:lnTo>
                                  <a:lnTo>
                                    <a:pt x="39" y="50"/>
                                  </a:lnTo>
                                  <a:lnTo>
                                    <a:pt x="39" y="61"/>
                                  </a:lnTo>
                                  <a:lnTo>
                                    <a:pt x="39" y="69"/>
                                  </a:lnTo>
                                  <a:lnTo>
                                    <a:pt x="38" y="82"/>
                                  </a:lnTo>
                                  <a:lnTo>
                                    <a:pt x="60" y="80"/>
                                  </a:lnTo>
                                  <a:lnTo>
                                    <a:pt x="79" y="79"/>
                                  </a:lnTo>
                                  <a:lnTo>
                                    <a:pt x="96" y="78"/>
                                  </a:lnTo>
                                  <a:lnTo>
                                    <a:pt x="109" y="78"/>
                                  </a:lnTo>
                                  <a:lnTo>
                                    <a:pt x="471" y="78"/>
                                  </a:lnTo>
                                  <a:lnTo>
                                    <a:pt x="470" y="68"/>
                                  </a:lnTo>
                                  <a:lnTo>
                                    <a:pt x="469" y="61"/>
                                  </a:lnTo>
                                  <a:lnTo>
                                    <a:pt x="469" y="50"/>
                                  </a:lnTo>
                                  <a:lnTo>
                                    <a:pt x="470" y="41"/>
                                  </a:lnTo>
                                  <a:lnTo>
                                    <a:pt x="471" y="31"/>
                                  </a:lnTo>
                                  <a:lnTo>
                                    <a:pt x="110" y="31"/>
                                  </a:lnTo>
                                  <a:lnTo>
                                    <a:pt x="94" y="31"/>
                                  </a:lnTo>
                                  <a:lnTo>
                                    <a:pt x="76" y="31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37" y="28"/>
                                  </a:lnTo>
                                  <a:close/>
                                  <a:moveTo>
                                    <a:pt x="471" y="78"/>
                                  </a:moveTo>
                                  <a:lnTo>
                                    <a:pt x="410" y="78"/>
                                  </a:lnTo>
                                  <a:lnTo>
                                    <a:pt x="422" y="78"/>
                                  </a:lnTo>
                                  <a:lnTo>
                                    <a:pt x="436" y="79"/>
                                  </a:lnTo>
                                  <a:lnTo>
                                    <a:pt x="452" y="80"/>
                                  </a:lnTo>
                                  <a:lnTo>
                                    <a:pt x="471" y="82"/>
                                  </a:lnTo>
                                  <a:lnTo>
                                    <a:pt x="471" y="78"/>
                                  </a:lnTo>
                                  <a:close/>
                                  <a:moveTo>
                                    <a:pt x="471" y="28"/>
                                  </a:moveTo>
                                  <a:lnTo>
                                    <a:pt x="453" y="30"/>
                                  </a:lnTo>
                                  <a:lnTo>
                                    <a:pt x="437" y="31"/>
                                  </a:lnTo>
                                  <a:lnTo>
                                    <a:pt x="422" y="31"/>
                                  </a:lnTo>
                                  <a:lnTo>
                                    <a:pt x="409" y="31"/>
                                  </a:lnTo>
                                  <a:lnTo>
                                    <a:pt x="471" y="31"/>
                                  </a:lnTo>
                                  <a:lnTo>
                                    <a:pt x="471" y="28"/>
                                  </a:lnTo>
                                  <a:close/>
                                  <a:moveTo>
                                    <a:pt x="726" y="0"/>
                                  </a:moveTo>
                                  <a:lnTo>
                                    <a:pt x="730" y="73"/>
                                  </a:lnTo>
                                  <a:lnTo>
                                    <a:pt x="730" y="181"/>
                                  </a:lnTo>
                                  <a:lnTo>
                                    <a:pt x="729" y="236"/>
                                  </a:lnTo>
                                  <a:lnTo>
                                    <a:pt x="724" y="284"/>
                                  </a:lnTo>
                                  <a:lnTo>
                                    <a:pt x="717" y="325"/>
                                  </a:lnTo>
                                  <a:lnTo>
                                    <a:pt x="706" y="359"/>
                                  </a:lnTo>
                                  <a:lnTo>
                                    <a:pt x="693" y="384"/>
                                  </a:lnTo>
                                  <a:lnTo>
                                    <a:pt x="676" y="407"/>
                                  </a:lnTo>
                                  <a:lnTo>
                                    <a:pt x="656" y="429"/>
                                  </a:lnTo>
                                  <a:lnTo>
                                    <a:pt x="630" y="449"/>
                                  </a:lnTo>
                                  <a:lnTo>
                                    <a:pt x="619" y="457"/>
                                  </a:lnTo>
                                  <a:lnTo>
                                    <a:pt x="626" y="458"/>
                                  </a:lnTo>
                                  <a:lnTo>
                                    <a:pt x="636" y="461"/>
                                  </a:lnTo>
                                  <a:lnTo>
                                    <a:pt x="660" y="472"/>
                                  </a:lnTo>
                                  <a:lnTo>
                                    <a:pt x="671" y="479"/>
                                  </a:lnTo>
                                  <a:lnTo>
                                    <a:pt x="680" y="487"/>
                                  </a:lnTo>
                                  <a:lnTo>
                                    <a:pt x="688" y="478"/>
                                  </a:lnTo>
                                  <a:lnTo>
                                    <a:pt x="706" y="455"/>
                                  </a:lnTo>
                                  <a:lnTo>
                                    <a:pt x="722" y="432"/>
                                  </a:lnTo>
                                  <a:lnTo>
                                    <a:pt x="737" y="409"/>
                                  </a:lnTo>
                                  <a:lnTo>
                                    <a:pt x="748" y="386"/>
                                  </a:lnTo>
                                  <a:lnTo>
                                    <a:pt x="756" y="367"/>
                                  </a:lnTo>
                                  <a:lnTo>
                                    <a:pt x="763" y="346"/>
                                  </a:lnTo>
                                  <a:lnTo>
                                    <a:pt x="769" y="322"/>
                                  </a:lnTo>
                                  <a:lnTo>
                                    <a:pt x="775" y="297"/>
                                  </a:lnTo>
                                  <a:lnTo>
                                    <a:pt x="1039" y="297"/>
                                  </a:lnTo>
                                  <a:lnTo>
                                    <a:pt x="1039" y="253"/>
                                  </a:lnTo>
                                  <a:lnTo>
                                    <a:pt x="779" y="253"/>
                                  </a:lnTo>
                                  <a:lnTo>
                                    <a:pt x="781" y="173"/>
                                  </a:lnTo>
                                  <a:lnTo>
                                    <a:pt x="1039" y="173"/>
                                  </a:lnTo>
                                  <a:lnTo>
                                    <a:pt x="1039" y="129"/>
                                  </a:lnTo>
                                  <a:lnTo>
                                    <a:pt x="781" y="129"/>
                                  </a:lnTo>
                                  <a:lnTo>
                                    <a:pt x="781" y="49"/>
                                  </a:lnTo>
                                  <a:lnTo>
                                    <a:pt x="1040" y="49"/>
                                  </a:lnTo>
                                  <a:lnTo>
                                    <a:pt x="1040" y="44"/>
                                  </a:lnTo>
                                  <a:lnTo>
                                    <a:pt x="1041" y="24"/>
                                  </a:lnTo>
                                  <a:lnTo>
                                    <a:pt x="1043" y="4"/>
                                  </a:lnTo>
                                  <a:lnTo>
                                    <a:pt x="799" y="4"/>
                                  </a:lnTo>
                                  <a:lnTo>
                                    <a:pt x="785" y="4"/>
                                  </a:lnTo>
                                  <a:lnTo>
                                    <a:pt x="769" y="3"/>
                                  </a:lnTo>
                                  <a:lnTo>
                                    <a:pt x="749" y="2"/>
                                  </a:lnTo>
                                  <a:lnTo>
                                    <a:pt x="726" y="0"/>
                                  </a:lnTo>
                                  <a:close/>
                                  <a:moveTo>
                                    <a:pt x="917" y="412"/>
                                  </a:moveTo>
                                  <a:lnTo>
                                    <a:pt x="924" y="424"/>
                                  </a:lnTo>
                                  <a:lnTo>
                                    <a:pt x="929" y="434"/>
                                  </a:lnTo>
                                  <a:lnTo>
                                    <a:pt x="932" y="443"/>
                                  </a:lnTo>
                                  <a:lnTo>
                                    <a:pt x="934" y="449"/>
                                  </a:lnTo>
                                  <a:lnTo>
                                    <a:pt x="936" y="456"/>
                                  </a:lnTo>
                                  <a:lnTo>
                                    <a:pt x="937" y="467"/>
                                  </a:lnTo>
                                  <a:lnTo>
                                    <a:pt x="938" y="481"/>
                                  </a:lnTo>
                                  <a:lnTo>
                                    <a:pt x="972" y="478"/>
                                  </a:lnTo>
                                  <a:lnTo>
                                    <a:pt x="1000" y="473"/>
                                  </a:lnTo>
                                  <a:lnTo>
                                    <a:pt x="1021" y="465"/>
                                  </a:lnTo>
                                  <a:lnTo>
                                    <a:pt x="1034" y="454"/>
                                  </a:lnTo>
                                  <a:lnTo>
                                    <a:pt x="1036" y="449"/>
                                  </a:lnTo>
                                  <a:lnTo>
                                    <a:pt x="1037" y="440"/>
                                  </a:lnTo>
                                  <a:lnTo>
                                    <a:pt x="1038" y="426"/>
                                  </a:lnTo>
                                  <a:lnTo>
                                    <a:pt x="1039" y="418"/>
                                  </a:lnTo>
                                  <a:lnTo>
                                    <a:pt x="957" y="418"/>
                                  </a:lnTo>
                                  <a:lnTo>
                                    <a:pt x="952" y="417"/>
                                  </a:lnTo>
                                  <a:lnTo>
                                    <a:pt x="948" y="416"/>
                                  </a:lnTo>
                                  <a:lnTo>
                                    <a:pt x="923" y="412"/>
                                  </a:lnTo>
                                  <a:lnTo>
                                    <a:pt x="917" y="412"/>
                                  </a:lnTo>
                                  <a:close/>
                                  <a:moveTo>
                                    <a:pt x="1039" y="297"/>
                                  </a:moveTo>
                                  <a:lnTo>
                                    <a:pt x="988" y="297"/>
                                  </a:lnTo>
                                  <a:lnTo>
                                    <a:pt x="988" y="403"/>
                                  </a:lnTo>
                                  <a:lnTo>
                                    <a:pt x="986" y="411"/>
                                  </a:lnTo>
                                  <a:lnTo>
                                    <a:pt x="981" y="413"/>
                                  </a:lnTo>
                                  <a:lnTo>
                                    <a:pt x="976" y="416"/>
                                  </a:lnTo>
                                  <a:lnTo>
                                    <a:pt x="969" y="418"/>
                                  </a:lnTo>
                                  <a:lnTo>
                                    <a:pt x="1039" y="418"/>
                                  </a:lnTo>
                                  <a:lnTo>
                                    <a:pt x="1039" y="411"/>
                                  </a:lnTo>
                                  <a:lnTo>
                                    <a:pt x="1039" y="297"/>
                                  </a:lnTo>
                                  <a:close/>
                                  <a:moveTo>
                                    <a:pt x="1039" y="173"/>
                                  </a:moveTo>
                                  <a:lnTo>
                                    <a:pt x="988" y="173"/>
                                  </a:lnTo>
                                  <a:lnTo>
                                    <a:pt x="988" y="253"/>
                                  </a:lnTo>
                                  <a:lnTo>
                                    <a:pt x="1039" y="253"/>
                                  </a:lnTo>
                                  <a:lnTo>
                                    <a:pt x="1039" y="173"/>
                                  </a:lnTo>
                                  <a:close/>
                                  <a:moveTo>
                                    <a:pt x="1040" y="49"/>
                                  </a:moveTo>
                                  <a:lnTo>
                                    <a:pt x="987" y="49"/>
                                  </a:lnTo>
                                  <a:lnTo>
                                    <a:pt x="988" y="129"/>
                                  </a:lnTo>
                                  <a:lnTo>
                                    <a:pt x="1039" y="129"/>
                                  </a:lnTo>
                                  <a:lnTo>
                                    <a:pt x="1039" y="68"/>
                                  </a:lnTo>
                                  <a:lnTo>
                                    <a:pt x="1039" y="58"/>
                                  </a:lnTo>
                                  <a:lnTo>
                                    <a:pt x="1040" y="49"/>
                                  </a:lnTo>
                                  <a:close/>
                                  <a:moveTo>
                                    <a:pt x="1043" y="0"/>
                                  </a:moveTo>
                                  <a:lnTo>
                                    <a:pt x="995" y="3"/>
                                  </a:lnTo>
                                  <a:lnTo>
                                    <a:pt x="978" y="4"/>
                                  </a:lnTo>
                                  <a:lnTo>
                                    <a:pt x="965" y="4"/>
                                  </a:lnTo>
                                  <a:lnTo>
                                    <a:pt x="1043" y="4"/>
                                  </a:lnTo>
                                  <a:lnTo>
                                    <a:pt x="104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86" name="任意多边形 1486"/>
                          <wps:cNvSpPr/>
                          <wps:spPr>
                            <a:xfrm>
                              <a:off x="7449" y="7297"/>
                              <a:ext cx="388" cy="13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8" h="377">
                                  <a:moveTo>
                                    <a:pt x="96" y="0"/>
                                  </a:moveTo>
                                  <a:lnTo>
                                    <a:pt x="25" y="0"/>
                                  </a:lnTo>
                                  <a:lnTo>
                                    <a:pt x="0" y="376"/>
                                  </a:lnTo>
                                  <a:lnTo>
                                    <a:pt x="53" y="376"/>
                                  </a:lnTo>
                                  <a:lnTo>
                                    <a:pt x="63" y="179"/>
                                  </a:lnTo>
                                  <a:lnTo>
                                    <a:pt x="65" y="139"/>
                                  </a:lnTo>
                                  <a:lnTo>
                                    <a:pt x="67" y="99"/>
                                  </a:lnTo>
                                  <a:lnTo>
                                    <a:pt x="68" y="62"/>
                                  </a:lnTo>
                                  <a:lnTo>
                                    <a:pt x="116" y="62"/>
                                  </a:lnTo>
                                  <a:lnTo>
                                    <a:pt x="96" y="0"/>
                                  </a:lnTo>
                                  <a:close/>
                                  <a:moveTo>
                                    <a:pt x="350" y="62"/>
                                  </a:moveTo>
                                  <a:lnTo>
                                    <a:pt x="301" y="62"/>
                                  </a:lnTo>
                                  <a:lnTo>
                                    <a:pt x="301" y="99"/>
                                  </a:lnTo>
                                  <a:lnTo>
                                    <a:pt x="302" y="139"/>
                                  </a:lnTo>
                                  <a:lnTo>
                                    <a:pt x="304" y="181"/>
                                  </a:lnTo>
                                  <a:lnTo>
                                    <a:pt x="306" y="218"/>
                                  </a:lnTo>
                                  <a:lnTo>
                                    <a:pt x="314" y="376"/>
                                  </a:lnTo>
                                  <a:lnTo>
                                    <a:pt x="369" y="376"/>
                                  </a:lnTo>
                                  <a:lnTo>
                                    <a:pt x="350" y="62"/>
                                  </a:lnTo>
                                  <a:close/>
                                  <a:moveTo>
                                    <a:pt x="116" y="62"/>
                                  </a:moveTo>
                                  <a:lnTo>
                                    <a:pt x="69" y="62"/>
                                  </a:lnTo>
                                  <a:lnTo>
                                    <a:pt x="77" y="97"/>
                                  </a:lnTo>
                                  <a:lnTo>
                                    <a:pt x="86" y="133"/>
                                  </a:lnTo>
                                  <a:lnTo>
                                    <a:pt x="96" y="169"/>
                                  </a:lnTo>
                                  <a:lnTo>
                                    <a:pt x="107" y="206"/>
                                  </a:lnTo>
                                  <a:lnTo>
                                    <a:pt x="159" y="373"/>
                                  </a:lnTo>
                                  <a:lnTo>
                                    <a:pt x="202" y="373"/>
                                  </a:lnTo>
                                  <a:lnTo>
                                    <a:pt x="227" y="295"/>
                                  </a:lnTo>
                                  <a:lnTo>
                                    <a:pt x="183" y="295"/>
                                  </a:lnTo>
                                  <a:lnTo>
                                    <a:pt x="176" y="264"/>
                                  </a:lnTo>
                                  <a:lnTo>
                                    <a:pt x="168" y="232"/>
                                  </a:lnTo>
                                  <a:lnTo>
                                    <a:pt x="159" y="199"/>
                                  </a:lnTo>
                                  <a:lnTo>
                                    <a:pt x="149" y="165"/>
                                  </a:lnTo>
                                  <a:lnTo>
                                    <a:pt x="116" y="62"/>
                                  </a:lnTo>
                                  <a:close/>
                                  <a:moveTo>
                                    <a:pt x="347" y="0"/>
                                  </a:moveTo>
                                  <a:lnTo>
                                    <a:pt x="275" y="0"/>
                                  </a:lnTo>
                                  <a:lnTo>
                                    <a:pt x="221" y="165"/>
                                  </a:lnTo>
                                  <a:lnTo>
                                    <a:pt x="210" y="199"/>
                                  </a:lnTo>
                                  <a:lnTo>
                                    <a:pt x="201" y="232"/>
                                  </a:lnTo>
                                  <a:lnTo>
                                    <a:pt x="192" y="264"/>
                                  </a:lnTo>
                                  <a:lnTo>
                                    <a:pt x="185" y="295"/>
                                  </a:lnTo>
                                  <a:lnTo>
                                    <a:pt x="227" y="295"/>
                                  </a:lnTo>
                                  <a:lnTo>
                                    <a:pt x="259" y="199"/>
                                  </a:lnTo>
                                  <a:lnTo>
                                    <a:pt x="270" y="165"/>
                                  </a:lnTo>
                                  <a:lnTo>
                                    <a:pt x="280" y="131"/>
                                  </a:lnTo>
                                  <a:lnTo>
                                    <a:pt x="290" y="96"/>
                                  </a:lnTo>
                                  <a:lnTo>
                                    <a:pt x="300" y="62"/>
                                  </a:lnTo>
                                  <a:lnTo>
                                    <a:pt x="350" y="62"/>
                                  </a:lnTo>
                                  <a:lnTo>
                                    <a:pt x="347" y="0"/>
                                  </a:lnTo>
                                  <a:close/>
                                  <a:moveTo>
                                    <a:pt x="617" y="0"/>
                                  </a:moveTo>
                                  <a:lnTo>
                                    <a:pt x="548" y="0"/>
                                  </a:lnTo>
                                  <a:lnTo>
                                    <a:pt x="433" y="376"/>
                                  </a:lnTo>
                                  <a:lnTo>
                                    <a:pt x="491" y="376"/>
                                  </a:lnTo>
                                  <a:lnTo>
                                    <a:pt x="524" y="266"/>
                                  </a:lnTo>
                                  <a:lnTo>
                                    <a:pt x="699" y="266"/>
                                  </a:lnTo>
                                  <a:lnTo>
                                    <a:pt x="685" y="222"/>
                                  </a:lnTo>
                                  <a:lnTo>
                                    <a:pt x="532" y="222"/>
                                  </a:lnTo>
                                  <a:lnTo>
                                    <a:pt x="562" y="123"/>
                                  </a:lnTo>
                                  <a:lnTo>
                                    <a:pt x="567" y="105"/>
                                  </a:lnTo>
                                  <a:lnTo>
                                    <a:pt x="572" y="86"/>
                                  </a:lnTo>
                                  <a:lnTo>
                                    <a:pt x="580" y="49"/>
                                  </a:lnTo>
                                  <a:lnTo>
                                    <a:pt x="632" y="49"/>
                                  </a:lnTo>
                                  <a:lnTo>
                                    <a:pt x="617" y="0"/>
                                  </a:lnTo>
                                  <a:close/>
                                  <a:moveTo>
                                    <a:pt x="699" y="266"/>
                                  </a:moveTo>
                                  <a:lnTo>
                                    <a:pt x="639" y="266"/>
                                  </a:lnTo>
                                  <a:lnTo>
                                    <a:pt x="672" y="376"/>
                                  </a:lnTo>
                                  <a:lnTo>
                                    <a:pt x="732" y="376"/>
                                  </a:lnTo>
                                  <a:lnTo>
                                    <a:pt x="699" y="266"/>
                                  </a:lnTo>
                                  <a:close/>
                                  <a:moveTo>
                                    <a:pt x="632" y="49"/>
                                  </a:moveTo>
                                  <a:lnTo>
                                    <a:pt x="581" y="49"/>
                                  </a:lnTo>
                                  <a:lnTo>
                                    <a:pt x="585" y="67"/>
                                  </a:lnTo>
                                  <a:lnTo>
                                    <a:pt x="590" y="86"/>
                                  </a:lnTo>
                                  <a:lnTo>
                                    <a:pt x="595" y="105"/>
                                  </a:lnTo>
                                  <a:lnTo>
                                    <a:pt x="600" y="123"/>
                                  </a:lnTo>
                                  <a:lnTo>
                                    <a:pt x="629" y="222"/>
                                  </a:lnTo>
                                  <a:lnTo>
                                    <a:pt x="685" y="222"/>
                                  </a:lnTo>
                                  <a:lnTo>
                                    <a:pt x="632" y="49"/>
                                  </a:lnTo>
                                  <a:close/>
                                  <a:moveTo>
                                    <a:pt x="837" y="0"/>
                                  </a:moveTo>
                                  <a:lnTo>
                                    <a:pt x="773" y="0"/>
                                  </a:lnTo>
                                  <a:lnTo>
                                    <a:pt x="883" y="219"/>
                                  </a:lnTo>
                                  <a:lnTo>
                                    <a:pt x="883" y="376"/>
                                  </a:lnTo>
                                  <a:lnTo>
                                    <a:pt x="940" y="376"/>
                                  </a:lnTo>
                                  <a:lnTo>
                                    <a:pt x="940" y="217"/>
                                  </a:lnTo>
                                  <a:lnTo>
                                    <a:pt x="962" y="176"/>
                                  </a:lnTo>
                                  <a:lnTo>
                                    <a:pt x="914" y="176"/>
                                  </a:lnTo>
                                  <a:lnTo>
                                    <a:pt x="907" y="157"/>
                                  </a:lnTo>
                                  <a:lnTo>
                                    <a:pt x="899" y="138"/>
                                  </a:lnTo>
                                  <a:lnTo>
                                    <a:pt x="890" y="118"/>
                                  </a:lnTo>
                                  <a:lnTo>
                                    <a:pt x="881" y="98"/>
                                  </a:lnTo>
                                  <a:lnTo>
                                    <a:pt x="837" y="0"/>
                                  </a:lnTo>
                                  <a:close/>
                                  <a:moveTo>
                                    <a:pt x="1057" y="0"/>
                                  </a:moveTo>
                                  <a:lnTo>
                                    <a:pt x="993" y="0"/>
                                  </a:lnTo>
                                  <a:lnTo>
                                    <a:pt x="948" y="98"/>
                                  </a:lnTo>
                                  <a:lnTo>
                                    <a:pt x="939" y="118"/>
                                  </a:lnTo>
                                  <a:lnTo>
                                    <a:pt x="931" y="138"/>
                                  </a:lnTo>
                                  <a:lnTo>
                                    <a:pt x="923" y="157"/>
                                  </a:lnTo>
                                  <a:lnTo>
                                    <a:pt x="915" y="176"/>
                                  </a:lnTo>
                                  <a:lnTo>
                                    <a:pt x="962" y="176"/>
                                  </a:lnTo>
                                  <a:lnTo>
                                    <a:pt x="105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</wpg:grpSp>
                      <wpg:grpSp>
                        <wpg:cNvPr id="388" name="组合 388"/>
                        <wpg:cNvGrpSpPr/>
                        <wpg:grpSpPr>
                          <a:xfrm>
                            <a:off x="19332" y="7245"/>
                            <a:ext cx="3380" cy="2411"/>
                            <a:chOff x="8175" y="7245"/>
                            <a:chExt cx="3380" cy="2411"/>
                          </a:xfrm>
                        </wpg:grpSpPr>
                        <wpg:grpSp>
                          <wpg:cNvPr id="87" name="组合 798"/>
                          <wpg:cNvGrpSpPr/>
                          <wpg:grpSpPr>
                            <a:xfrm rot="0">
                              <a:off x="8175" y="7528"/>
                              <a:ext cx="3380" cy="200"/>
                              <a:chOff x="2473" y="2521"/>
                              <a:chExt cx="3278" cy="194"/>
                            </a:xfrm>
                          </wpg:grpSpPr>
                          <wps:wsp>
                            <wps:cNvPr id="799" name="矩形 1"/>
                            <wps:cNvSpPr/>
                            <wps:spPr>
                              <a:xfrm>
                                <a:off x="2473" y="2521"/>
                                <a:ext cx="3279" cy="1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36A7A8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  <wpg:grpSp>
                            <wpg:cNvPr id="89" name="组合 735"/>
                            <wpg:cNvGrpSpPr/>
                            <wpg:grpSpPr>
                              <a:xfrm>
                                <a:off x="2582" y="2571"/>
                                <a:ext cx="3061" cy="97"/>
                                <a:chOff x="1304" y="2571"/>
                                <a:chExt cx="3061" cy="97"/>
                              </a:xfrm>
                            </wpg:grpSpPr>
                            <wps:wsp>
                              <wps:cNvPr id="801" name="任意多边形 2"/>
                              <wps:cNvSpPr/>
                              <wps:spPr>
                                <a:xfrm>
                                  <a:off x="1304" y="2572"/>
                                  <a:ext cx="283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4" y="66"/>
                                      </a:moveTo>
                                      <a:lnTo>
                                        <a:pt x="306" y="66"/>
                                      </a:lnTo>
                                      <a:lnTo>
                                        <a:pt x="306" y="78"/>
                                      </a:lnTo>
                                      <a:lnTo>
                                        <a:pt x="444" y="78"/>
                                      </a:lnTo>
                                      <a:lnTo>
                                        <a:pt x="444" y="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02" name="任意多边形 3"/>
                              <wps:cNvSpPr/>
                              <wps:spPr>
                                <a:xfrm>
                                  <a:off x="1771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20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20" y="13"/>
                                      </a:lnTo>
                                      <a:lnTo>
                                        <a:pt x="120" y="4"/>
                                      </a:lnTo>
                                      <a:close/>
                                      <a:moveTo>
                                        <a:pt x="120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120" y="38"/>
                                      </a:lnTo>
                                      <a:close/>
                                      <a:moveTo>
                                        <a:pt x="120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120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7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5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6" y="90"/>
                                      </a:lnTo>
                                      <a:lnTo>
                                        <a:pt x="126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5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3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9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5" y="144"/>
                                      </a:lnTo>
                                      <a:lnTo>
                                        <a:pt x="159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9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2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7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7" y="30"/>
                                      </a:lnTo>
                                      <a:lnTo>
                                        <a:pt x="227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0" y="21"/>
                                      </a:moveTo>
                                      <a:lnTo>
                                        <a:pt x="321" y="21"/>
                                      </a:lnTo>
                                      <a:lnTo>
                                        <a:pt x="321" y="33"/>
                                      </a:lnTo>
                                      <a:lnTo>
                                        <a:pt x="430" y="33"/>
                                      </a:lnTo>
                                      <a:lnTo>
                                        <a:pt x="430" y="21"/>
                                      </a:lnTo>
                                      <a:close/>
                                      <a:moveTo>
                                        <a:pt x="443" y="120"/>
                                      </a:moveTo>
                                      <a:lnTo>
                                        <a:pt x="308" y="120"/>
                                      </a:lnTo>
                                      <a:lnTo>
                                        <a:pt x="308" y="132"/>
                                      </a:lnTo>
                                      <a:lnTo>
                                        <a:pt x="443" y="132"/>
                                      </a:lnTo>
                                      <a:lnTo>
                                        <a:pt x="443" y="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03" name="任意多边形 4"/>
                              <wps:cNvSpPr/>
                              <wps:spPr>
                                <a:xfrm>
                                  <a:off x="2237" y="2572"/>
                                  <a:ext cx="28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1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1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5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8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4" y="81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4" y="55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4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4" y="99"/>
                                      </a:lnTo>
                                      <a:lnTo>
                                        <a:pt x="214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4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214" y="55"/>
                                      </a:lnTo>
                                      <a:close/>
                                      <a:moveTo>
                                        <a:pt x="214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214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4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4" y="20"/>
                                      </a:lnTo>
                                      <a:lnTo>
                                        <a:pt x="214" y="0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  <a:moveTo>
                                        <a:pt x="420" y="68"/>
                                      </a:moveTo>
                                      <a:lnTo>
                                        <a:pt x="327" y="68"/>
                                      </a:lnTo>
                                      <a:lnTo>
                                        <a:pt x="327" y="79"/>
                                      </a:lnTo>
                                      <a:lnTo>
                                        <a:pt x="420" y="79"/>
                                      </a:lnTo>
                                      <a:lnTo>
                                        <a:pt x="420" y="68"/>
                                      </a:lnTo>
                                      <a:close/>
                                      <a:moveTo>
                                        <a:pt x="440" y="126"/>
                                      </a:moveTo>
                                      <a:lnTo>
                                        <a:pt x="308" y="126"/>
                                      </a:lnTo>
                                      <a:lnTo>
                                        <a:pt x="308" y="137"/>
                                      </a:lnTo>
                                      <a:lnTo>
                                        <a:pt x="440" y="137"/>
                                      </a:lnTo>
                                      <a:lnTo>
                                        <a:pt x="440" y="1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04" name="任意多边形 5"/>
                              <wps:cNvSpPr/>
                              <wps:spPr>
                                <a:xfrm>
                                  <a:off x="2701" y="2572"/>
                                  <a:ext cx="278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37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7" y="12"/>
                                      </a:moveTo>
                                      <a:lnTo>
                                        <a:pt x="312" y="12"/>
                                      </a:lnTo>
                                      <a:lnTo>
                                        <a:pt x="312" y="144"/>
                                      </a:lnTo>
                                      <a:lnTo>
                                        <a:pt x="323" y="144"/>
                                      </a:lnTo>
                                      <a:lnTo>
                                        <a:pt x="323" y="131"/>
                                      </a:lnTo>
                                      <a:lnTo>
                                        <a:pt x="437" y="131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323" y="120"/>
                                      </a:lnTo>
                                      <a:lnTo>
                                        <a:pt x="323" y="23"/>
                                      </a:lnTo>
                                      <a:lnTo>
                                        <a:pt x="437" y="23"/>
                                      </a:lnTo>
                                      <a:lnTo>
                                        <a:pt x="437" y="12"/>
                                      </a:lnTo>
                                      <a:close/>
                                      <a:moveTo>
                                        <a:pt x="437" y="131"/>
                                      </a:moveTo>
                                      <a:lnTo>
                                        <a:pt x="426" y="131"/>
                                      </a:lnTo>
                                      <a:lnTo>
                                        <a:pt x="426" y="143"/>
                                      </a:lnTo>
                                      <a:lnTo>
                                        <a:pt x="437" y="143"/>
                                      </a:lnTo>
                                      <a:lnTo>
                                        <a:pt x="437" y="131"/>
                                      </a:lnTo>
                                      <a:close/>
                                      <a:moveTo>
                                        <a:pt x="437" y="23"/>
                                      </a:moveTo>
                                      <a:lnTo>
                                        <a:pt x="426" y="23"/>
                                      </a:lnTo>
                                      <a:lnTo>
                                        <a:pt x="426" y="120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437" y="23"/>
                                      </a:lnTo>
                                      <a:close/>
                                      <a:moveTo>
                                        <a:pt x="363" y="23"/>
                                      </a:moveTo>
                                      <a:lnTo>
                                        <a:pt x="353" y="23"/>
                                      </a:lnTo>
                                      <a:lnTo>
                                        <a:pt x="352" y="51"/>
                                      </a:lnTo>
                                      <a:lnTo>
                                        <a:pt x="348" y="72"/>
                                      </a:lnTo>
                                      <a:lnTo>
                                        <a:pt x="339" y="88"/>
                                      </a:lnTo>
                                      <a:lnTo>
                                        <a:pt x="325" y="98"/>
                                      </a:lnTo>
                                      <a:lnTo>
                                        <a:pt x="327" y="100"/>
                                      </a:lnTo>
                                      <a:lnTo>
                                        <a:pt x="330" y="104"/>
                                      </a:lnTo>
                                      <a:lnTo>
                                        <a:pt x="331" y="107"/>
                                      </a:lnTo>
                                      <a:lnTo>
                                        <a:pt x="347" y="95"/>
                                      </a:lnTo>
                                      <a:lnTo>
                                        <a:pt x="357" y="77"/>
                                      </a:lnTo>
                                      <a:lnTo>
                                        <a:pt x="361" y="53"/>
                                      </a:lnTo>
                                      <a:lnTo>
                                        <a:pt x="363" y="23"/>
                                      </a:lnTo>
                                      <a:close/>
                                      <a:moveTo>
                                        <a:pt x="395" y="23"/>
                                      </a:moveTo>
                                      <a:lnTo>
                                        <a:pt x="385" y="23"/>
                                      </a:lnTo>
                                      <a:lnTo>
                                        <a:pt x="385" y="88"/>
                                      </a:lnTo>
                                      <a:lnTo>
                                        <a:pt x="388" y="93"/>
                                      </a:lnTo>
                                      <a:lnTo>
                                        <a:pt x="418" y="93"/>
                                      </a:lnTo>
                                      <a:lnTo>
                                        <a:pt x="422" y="93"/>
                                      </a:lnTo>
                                      <a:lnTo>
                                        <a:pt x="424" y="92"/>
                                      </a:lnTo>
                                      <a:lnTo>
                                        <a:pt x="424" y="90"/>
                                      </a:lnTo>
                                      <a:lnTo>
                                        <a:pt x="423" y="86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395" y="84"/>
                                      </a:lnTo>
                                      <a:lnTo>
                                        <a:pt x="395" y="82"/>
                                      </a:lnTo>
                                      <a:lnTo>
                                        <a:pt x="395" y="23"/>
                                      </a:lnTo>
                                      <a:close/>
                                      <a:moveTo>
                                        <a:pt x="423" y="83"/>
                                      </a:moveTo>
                                      <a:lnTo>
                                        <a:pt x="421" y="84"/>
                                      </a:lnTo>
                                      <a:lnTo>
                                        <a:pt x="417" y="84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423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05" name="任意多边形 6"/>
                              <wps:cNvSpPr/>
                              <wps:spPr>
                                <a:xfrm>
                                  <a:off x="3163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3" y="129"/>
                                      </a:moveTo>
                                      <a:lnTo>
                                        <a:pt x="308" y="129"/>
                                      </a:lnTo>
                                      <a:lnTo>
                                        <a:pt x="308" y="140"/>
                                      </a:lnTo>
                                      <a:lnTo>
                                        <a:pt x="443" y="140"/>
                                      </a:lnTo>
                                      <a:lnTo>
                                        <a:pt x="443" y="129"/>
                                      </a:lnTo>
                                      <a:close/>
                                      <a:moveTo>
                                        <a:pt x="366" y="73"/>
                                      </a:moveTo>
                                      <a:lnTo>
                                        <a:pt x="355" y="73"/>
                                      </a:lnTo>
                                      <a:lnTo>
                                        <a:pt x="352" y="88"/>
                                      </a:lnTo>
                                      <a:lnTo>
                                        <a:pt x="350" y="103"/>
                                      </a:lnTo>
                                      <a:lnTo>
                                        <a:pt x="348" y="117"/>
                                      </a:lnTo>
                                      <a:lnTo>
                                        <a:pt x="345" y="129"/>
                                      </a:lnTo>
                                      <a:lnTo>
                                        <a:pt x="356" y="129"/>
                                      </a:lnTo>
                                      <a:lnTo>
                                        <a:pt x="359" y="117"/>
                                      </a:lnTo>
                                      <a:lnTo>
                                        <a:pt x="361" y="103"/>
                                      </a:lnTo>
                                      <a:lnTo>
                                        <a:pt x="363" y="88"/>
                                      </a:lnTo>
                                      <a:lnTo>
                                        <a:pt x="366" y="73"/>
                                      </a:lnTo>
                                      <a:close/>
                                      <a:moveTo>
                                        <a:pt x="409" y="62"/>
                                      </a:moveTo>
                                      <a:lnTo>
                                        <a:pt x="408" y="62"/>
                                      </a:lnTo>
                                      <a:lnTo>
                                        <a:pt x="326" y="62"/>
                                      </a:lnTo>
                                      <a:lnTo>
                                        <a:pt x="326" y="73"/>
                                      </a:lnTo>
                                      <a:lnTo>
                                        <a:pt x="406" y="73"/>
                                      </a:lnTo>
                                      <a:lnTo>
                                        <a:pt x="405" y="88"/>
                                      </a:lnTo>
                                      <a:lnTo>
                                        <a:pt x="403" y="103"/>
                                      </a:lnTo>
                                      <a:lnTo>
                                        <a:pt x="402" y="117"/>
                                      </a:lnTo>
                                      <a:lnTo>
                                        <a:pt x="401" y="129"/>
                                      </a:lnTo>
                                      <a:lnTo>
                                        <a:pt x="411" y="129"/>
                                      </a:lnTo>
                                      <a:lnTo>
                                        <a:pt x="413" y="112"/>
                                      </a:lnTo>
                                      <a:lnTo>
                                        <a:pt x="415" y="95"/>
                                      </a:lnTo>
                                      <a:lnTo>
                                        <a:pt x="416" y="78"/>
                                      </a:lnTo>
                                      <a:lnTo>
                                        <a:pt x="417" y="62"/>
                                      </a:lnTo>
                                      <a:lnTo>
                                        <a:pt x="409" y="62"/>
                                      </a:lnTo>
                                      <a:close/>
                                      <a:moveTo>
                                        <a:pt x="372" y="25"/>
                                      </a:moveTo>
                                      <a:lnTo>
                                        <a:pt x="362" y="25"/>
                                      </a:lnTo>
                                      <a:lnTo>
                                        <a:pt x="360" y="36"/>
                                      </a:lnTo>
                                      <a:lnTo>
                                        <a:pt x="357" y="62"/>
                                      </a:lnTo>
                                      <a:lnTo>
                                        <a:pt x="367" y="62"/>
                                      </a:lnTo>
                                      <a:lnTo>
                                        <a:pt x="371" y="36"/>
                                      </a:lnTo>
                                      <a:lnTo>
                                        <a:pt x="372" y="25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06" name="任意多边形 7"/>
                              <wps:cNvSpPr/>
                              <wps:spPr>
                                <a:xfrm>
                                  <a:off x="3629" y="2571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4" h="152">
                                      <a:moveTo>
                                        <a:pt x="120" y="6"/>
                                      </a:moveTo>
                                      <a:lnTo>
                                        <a:pt x="19" y="6"/>
                                      </a:lnTo>
                                      <a:lnTo>
                                        <a:pt x="19" y="65"/>
                                      </a:lnTo>
                                      <a:lnTo>
                                        <a:pt x="120" y="65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29" y="56"/>
                                      </a:lnTo>
                                      <a:lnTo>
                                        <a:pt x="29" y="40"/>
                                      </a:lnTo>
                                      <a:lnTo>
                                        <a:pt x="120" y="40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29" y="31"/>
                                      </a:lnTo>
                                      <a:lnTo>
                                        <a:pt x="29" y="15"/>
                                      </a:lnTo>
                                      <a:lnTo>
                                        <a:pt x="120" y="15"/>
                                      </a:lnTo>
                                      <a:lnTo>
                                        <a:pt x="120" y="6"/>
                                      </a:lnTo>
                                      <a:close/>
                                      <a:moveTo>
                                        <a:pt x="120" y="40"/>
                                      </a:moveTo>
                                      <a:lnTo>
                                        <a:pt x="109" y="40"/>
                                      </a:lnTo>
                                      <a:lnTo>
                                        <a:pt x="109" y="56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120" y="40"/>
                                      </a:lnTo>
                                      <a:close/>
                                      <a:moveTo>
                                        <a:pt x="120" y="15"/>
                                      </a:moveTo>
                                      <a:lnTo>
                                        <a:pt x="109" y="15"/>
                                      </a:lnTo>
                                      <a:lnTo>
                                        <a:pt x="109" y="31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120" y="15"/>
                                      </a:lnTo>
                                      <a:close/>
                                      <a:moveTo>
                                        <a:pt x="135" y="137"/>
                                      </a:moveTo>
                                      <a:lnTo>
                                        <a:pt x="2" y="137"/>
                                      </a:lnTo>
                                      <a:lnTo>
                                        <a:pt x="2" y="147"/>
                                      </a:lnTo>
                                      <a:lnTo>
                                        <a:pt x="135" y="147"/>
                                      </a:lnTo>
                                      <a:lnTo>
                                        <a:pt x="135" y="137"/>
                                      </a:lnTo>
                                      <a:close/>
                                      <a:moveTo>
                                        <a:pt x="74" y="118"/>
                                      </a:moveTo>
                                      <a:lnTo>
                                        <a:pt x="63" y="118"/>
                                      </a:lnTo>
                                      <a:lnTo>
                                        <a:pt x="63" y="137"/>
                                      </a:lnTo>
                                      <a:lnTo>
                                        <a:pt x="74" y="137"/>
                                      </a:lnTo>
                                      <a:lnTo>
                                        <a:pt x="74" y="118"/>
                                      </a:lnTo>
                                      <a:close/>
                                      <a:moveTo>
                                        <a:pt x="119" y="109"/>
                                      </a:moveTo>
                                      <a:lnTo>
                                        <a:pt x="20" y="109"/>
                                      </a:lnTo>
                                      <a:lnTo>
                                        <a:pt x="20" y="118"/>
                                      </a:lnTo>
                                      <a:lnTo>
                                        <a:pt x="119" y="118"/>
                                      </a:lnTo>
                                      <a:lnTo>
                                        <a:pt x="119" y="109"/>
                                      </a:lnTo>
                                      <a:close/>
                                      <a:moveTo>
                                        <a:pt x="29" y="65"/>
                                      </a:moveTo>
                                      <a:lnTo>
                                        <a:pt x="23" y="76"/>
                                      </a:lnTo>
                                      <a:lnTo>
                                        <a:pt x="17" y="87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0" y="104"/>
                                      </a:lnTo>
                                      <a:lnTo>
                                        <a:pt x="3" y="106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9" y="111"/>
                                      </a:lnTo>
                                      <a:lnTo>
                                        <a:pt x="15" y="106"/>
                                      </a:lnTo>
                                      <a:lnTo>
                                        <a:pt x="20" y="99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126" y="92"/>
                                      </a:lnTo>
                                      <a:lnTo>
                                        <a:pt x="126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34" y="78"/>
                                      </a:lnTo>
                                      <a:lnTo>
                                        <a:pt x="37" y="73"/>
                                      </a:lnTo>
                                      <a:lnTo>
                                        <a:pt x="39" y="68"/>
                                      </a:lnTo>
                                      <a:lnTo>
                                        <a:pt x="29" y="65"/>
                                      </a:lnTo>
                                      <a:close/>
                                      <a:moveTo>
                                        <a:pt x="74" y="92"/>
                                      </a:moveTo>
                                      <a:lnTo>
                                        <a:pt x="63" y="92"/>
                                      </a:lnTo>
                                      <a:lnTo>
                                        <a:pt x="63" y="109"/>
                                      </a:lnTo>
                                      <a:lnTo>
                                        <a:pt x="74" y="109"/>
                                      </a:lnTo>
                                      <a:lnTo>
                                        <a:pt x="74" y="92"/>
                                      </a:lnTo>
                                      <a:close/>
                                      <a:moveTo>
                                        <a:pt x="74" y="69"/>
                                      </a:moveTo>
                                      <a:lnTo>
                                        <a:pt x="63" y="69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74" y="69"/>
                                      </a:lnTo>
                                      <a:close/>
                                      <a:moveTo>
                                        <a:pt x="287" y="8"/>
                                      </a:moveTo>
                                      <a:lnTo>
                                        <a:pt x="235" y="8"/>
                                      </a:lnTo>
                                      <a:lnTo>
                                        <a:pt x="234" y="74"/>
                                      </a:lnTo>
                                      <a:lnTo>
                                        <a:pt x="234" y="87"/>
                                      </a:lnTo>
                                      <a:lnTo>
                                        <a:pt x="232" y="108"/>
                                      </a:lnTo>
                                      <a:lnTo>
                                        <a:pt x="228" y="128"/>
                                      </a:lnTo>
                                      <a:lnTo>
                                        <a:pt x="220" y="146"/>
                                      </a:lnTo>
                                      <a:lnTo>
                                        <a:pt x="223" y="147"/>
                                      </a:lnTo>
                                      <a:lnTo>
                                        <a:pt x="227" y="150"/>
                                      </a:lnTo>
                                      <a:lnTo>
                                        <a:pt x="228" y="152"/>
                                      </a:lnTo>
                                      <a:lnTo>
                                        <a:pt x="234" y="139"/>
                                      </a:lnTo>
                                      <a:lnTo>
                                        <a:pt x="239" y="125"/>
                                      </a:lnTo>
                                      <a:lnTo>
                                        <a:pt x="242" y="110"/>
                                      </a:lnTo>
                                      <a:lnTo>
                                        <a:pt x="243" y="95"/>
                                      </a:lnTo>
                                      <a:lnTo>
                                        <a:pt x="287" y="9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44" y="85"/>
                                      </a:lnTo>
                                      <a:lnTo>
                                        <a:pt x="244" y="74"/>
                                      </a:lnTo>
                                      <a:lnTo>
                                        <a:pt x="244" y="56"/>
                                      </a:lnTo>
                                      <a:lnTo>
                                        <a:pt x="287" y="5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44" y="46"/>
                                      </a:lnTo>
                                      <a:lnTo>
                                        <a:pt x="244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7" y="8"/>
                                      </a:lnTo>
                                      <a:close/>
                                      <a:moveTo>
                                        <a:pt x="174" y="115"/>
                                      </a:moveTo>
                                      <a:lnTo>
                                        <a:pt x="169" y="126"/>
                                      </a:lnTo>
                                      <a:lnTo>
                                        <a:pt x="161" y="137"/>
                                      </a:lnTo>
                                      <a:lnTo>
                                        <a:pt x="152" y="145"/>
                                      </a:lnTo>
                                      <a:lnTo>
                                        <a:pt x="155" y="146"/>
                                      </a:lnTo>
                                      <a:lnTo>
                                        <a:pt x="159" y="150"/>
                                      </a:lnTo>
                                      <a:lnTo>
                                        <a:pt x="161" y="151"/>
                                      </a:lnTo>
                                      <a:lnTo>
                                        <a:pt x="167" y="144"/>
                                      </a:lnTo>
                                      <a:lnTo>
                                        <a:pt x="173" y="136"/>
                                      </a:lnTo>
                                      <a:lnTo>
                                        <a:pt x="179" y="127"/>
                                      </a:lnTo>
                                      <a:lnTo>
                                        <a:pt x="183" y="118"/>
                                      </a:lnTo>
                                      <a:lnTo>
                                        <a:pt x="174" y="115"/>
                                      </a:lnTo>
                                      <a:close/>
                                      <a:moveTo>
                                        <a:pt x="287" y="95"/>
                                      </a:moveTo>
                                      <a:lnTo>
                                        <a:pt x="277" y="95"/>
                                      </a:lnTo>
                                      <a:lnTo>
                                        <a:pt x="277" y="139"/>
                                      </a:lnTo>
                                      <a:lnTo>
                                        <a:pt x="276" y="140"/>
                                      </a:lnTo>
                                      <a:lnTo>
                                        <a:pt x="272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57" y="143"/>
                                      </a:lnTo>
                                      <a:lnTo>
                                        <a:pt x="258" y="148"/>
                                      </a:lnTo>
                                      <a:lnTo>
                                        <a:pt x="259" y="151"/>
                                      </a:lnTo>
                                      <a:lnTo>
                                        <a:pt x="270" y="151"/>
                                      </a:lnTo>
                                      <a:lnTo>
                                        <a:pt x="277" y="150"/>
                                      </a:lnTo>
                                      <a:lnTo>
                                        <a:pt x="281" y="149"/>
                                      </a:lnTo>
                                      <a:lnTo>
                                        <a:pt x="285" y="147"/>
                                      </a:lnTo>
                                      <a:lnTo>
                                        <a:pt x="287" y="143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64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87" y="95"/>
                                      </a:lnTo>
                                      <a:close/>
                                      <a:moveTo>
                                        <a:pt x="203" y="115"/>
                                      </a:moveTo>
                                      <a:lnTo>
                                        <a:pt x="195" y="120"/>
                                      </a:lnTo>
                                      <a:lnTo>
                                        <a:pt x="201" y="127"/>
                                      </a:lnTo>
                                      <a:lnTo>
                                        <a:pt x="208" y="138"/>
                                      </a:lnTo>
                                      <a:lnTo>
                                        <a:pt x="211" y="145"/>
                                      </a:lnTo>
                                      <a:lnTo>
                                        <a:pt x="219" y="140"/>
                                      </a:lnTo>
                                      <a:lnTo>
                                        <a:pt x="216" y="133"/>
                                      </a:lnTo>
                                      <a:lnTo>
                                        <a:pt x="209" y="123"/>
                                      </a:lnTo>
                                      <a:lnTo>
                                        <a:pt x="203" y="115"/>
                                      </a:lnTo>
                                      <a:close/>
                                      <a:moveTo>
                                        <a:pt x="227" y="101"/>
                                      </a:moveTo>
                                      <a:lnTo>
                                        <a:pt x="152" y="101"/>
                                      </a:lnTo>
                                      <a:lnTo>
                                        <a:pt x="152" y="111"/>
                                      </a:lnTo>
                                      <a:lnTo>
                                        <a:pt x="227" y="111"/>
                                      </a:lnTo>
                                      <a:lnTo>
                                        <a:pt x="227" y="101"/>
                                      </a:lnTo>
                                      <a:close/>
                                      <a:moveTo>
                                        <a:pt x="176" y="32"/>
                                      </a:moveTo>
                                      <a:lnTo>
                                        <a:pt x="167" y="32"/>
                                      </a:lnTo>
                                      <a:lnTo>
                                        <a:pt x="167" y="101"/>
                                      </a:lnTo>
                                      <a:lnTo>
                                        <a:pt x="176" y="101"/>
                                      </a:lnTo>
                                      <a:lnTo>
                                        <a:pt x="176" y="83"/>
                                      </a:lnTo>
                                      <a:lnTo>
                                        <a:pt x="215" y="83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176" y="74"/>
                                      </a:lnTo>
                                      <a:lnTo>
                                        <a:pt x="176" y="57"/>
                                      </a:lnTo>
                                      <a:lnTo>
                                        <a:pt x="215" y="57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176" y="48"/>
                                      </a:lnTo>
                                      <a:lnTo>
                                        <a:pt x="176" y="32"/>
                                      </a:lnTo>
                                      <a:close/>
                                      <a:moveTo>
                                        <a:pt x="215" y="83"/>
                                      </a:moveTo>
                                      <a:lnTo>
                                        <a:pt x="206" y="83"/>
                                      </a:lnTo>
                                      <a:lnTo>
                                        <a:pt x="206" y="101"/>
                                      </a:lnTo>
                                      <a:lnTo>
                                        <a:pt x="215" y="101"/>
                                      </a:lnTo>
                                      <a:lnTo>
                                        <a:pt x="215" y="83"/>
                                      </a:lnTo>
                                      <a:close/>
                                      <a:moveTo>
                                        <a:pt x="287" y="56"/>
                                      </a:moveTo>
                                      <a:lnTo>
                                        <a:pt x="277" y="56"/>
                                      </a:lnTo>
                                      <a:lnTo>
                                        <a:pt x="277" y="8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87" y="56"/>
                                      </a:lnTo>
                                      <a:close/>
                                      <a:moveTo>
                                        <a:pt x="215" y="57"/>
                                      </a:moveTo>
                                      <a:lnTo>
                                        <a:pt x="206" y="57"/>
                                      </a:lnTo>
                                      <a:lnTo>
                                        <a:pt x="206" y="74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215" y="57"/>
                                      </a:lnTo>
                                      <a:close/>
                                      <a:moveTo>
                                        <a:pt x="215" y="32"/>
                                      </a:moveTo>
                                      <a:lnTo>
                                        <a:pt x="206" y="32"/>
                                      </a:lnTo>
                                      <a:lnTo>
                                        <a:pt x="206" y="48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215" y="32"/>
                                      </a:lnTo>
                                      <a:close/>
                                      <a:moveTo>
                                        <a:pt x="287" y="18"/>
                                      </a:moveTo>
                                      <a:lnTo>
                                        <a:pt x="277" y="18"/>
                                      </a:lnTo>
                                      <a:lnTo>
                                        <a:pt x="277" y="4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87" y="18"/>
                                      </a:lnTo>
                                      <a:close/>
                                      <a:moveTo>
                                        <a:pt x="227" y="22"/>
                                      </a:moveTo>
                                      <a:lnTo>
                                        <a:pt x="154" y="22"/>
                                      </a:lnTo>
                                      <a:lnTo>
                                        <a:pt x="154" y="32"/>
                                      </a:lnTo>
                                      <a:lnTo>
                                        <a:pt x="227" y="32"/>
                                      </a:lnTo>
                                      <a:lnTo>
                                        <a:pt x="227" y="22"/>
                                      </a:lnTo>
                                      <a:close/>
                                      <a:moveTo>
                                        <a:pt x="176" y="2"/>
                                      </a:moveTo>
                                      <a:lnTo>
                                        <a:pt x="167" y="2"/>
                                      </a:lnTo>
                                      <a:lnTo>
                                        <a:pt x="167" y="22"/>
                                      </a:lnTo>
                                      <a:lnTo>
                                        <a:pt x="176" y="22"/>
                                      </a:lnTo>
                                      <a:lnTo>
                                        <a:pt x="176" y="2"/>
                                      </a:lnTo>
                                      <a:close/>
                                      <a:moveTo>
                                        <a:pt x="215" y="2"/>
                                      </a:moveTo>
                                      <a:lnTo>
                                        <a:pt x="206" y="2"/>
                                      </a:lnTo>
                                      <a:lnTo>
                                        <a:pt x="206" y="22"/>
                                      </a:lnTo>
                                      <a:lnTo>
                                        <a:pt x="215" y="22"/>
                                      </a:lnTo>
                                      <a:lnTo>
                                        <a:pt x="215" y="2"/>
                                      </a:lnTo>
                                      <a:close/>
                                      <a:moveTo>
                                        <a:pt x="443" y="44"/>
                                      </a:moveTo>
                                      <a:lnTo>
                                        <a:pt x="308" y="44"/>
                                      </a:lnTo>
                                      <a:lnTo>
                                        <a:pt x="308" y="55"/>
                                      </a:lnTo>
                                      <a:lnTo>
                                        <a:pt x="443" y="55"/>
                                      </a:lnTo>
                                      <a:lnTo>
                                        <a:pt x="443" y="44"/>
                                      </a:lnTo>
                                      <a:close/>
                                      <a:moveTo>
                                        <a:pt x="347" y="75"/>
                                      </a:moveTo>
                                      <a:lnTo>
                                        <a:pt x="338" y="94"/>
                                      </a:lnTo>
                                      <a:lnTo>
                                        <a:pt x="328" y="112"/>
                                      </a:lnTo>
                                      <a:lnTo>
                                        <a:pt x="317" y="129"/>
                                      </a:lnTo>
                                      <a:lnTo>
                                        <a:pt x="306" y="143"/>
                                      </a:lnTo>
                                      <a:lnTo>
                                        <a:pt x="309" y="145"/>
                                      </a:lnTo>
                                      <a:lnTo>
                                        <a:pt x="314" y="148"/>
                                      </a:lnTo>
                                      <a:lnTo>
                                        <a:pt x="316" y="150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38" y="118"/>
                                      </a:lnTo>
                                      <a:lnTo>
                                        <a:pt x="348" y="99"/>
                                      </a:lnTo>
                                      <a:lnTo>
                                        <a:pt x="358" y="79"/>
                                      </a:lnTo>
                                      <a:lnTo>
                                        <a:pt x="347" y="75"/>
                                      </a:lnTo>
                                      <a:close/>
                                      <a:moveTo>
                                        <a:pt x="402" y="74"/>
                                      </a:moveTo>
                                      <a:lnTo>
                                        <a:pt x="392" y="79"/>
                                      </a:lnTo>
                                      <a:lnTo>
                                        <a:pt x="404" y="97"/>
                                      </a:lnTo>
                                      <a:lnTo>
                                        <a:pt x="415" y="116"/>
                                      </a:lnTo>
                                      <a:lnTo>
                                        <a:pt x="426" y="134"/>
                                      </a:lnTo>
                                      <a:lnTo>
                                        <a:pt x="434" y="149"/>
                                      </a:lnTo>
                                      <a:lnTo>
                                        <a:pt x="444" y="143"/>
                                      </a:lnTo>
                                      <a:lnTo>
                                        <a:pt x="436" y="128"/>
                                      </a:lnTo>
                                      <a:lnTo>
                                        <a:pt x="425" y="110"/>
                                      </a:lnTo>
                                      <a:lnTo>
                                        <a:pt x="413" y="92"/>
                                      </a:lnTo>
                                      <a:lnTo>
                                        <a:pt x="402" y="74"/>
                                      </a:lnTo>
                                      <a:close/>
                                      <a:moveTo>
                                        <a:pt x="372" y="0"/>
                                      </a:moveTo>
                                      <a:lnTo>
                                        <a:pt x="362" y="4"/>
                                      </a:lnTo>
                                      <a:lnTo>
                                        <a:pt x="367" y="15"/>
                                      </a:lnTo>
                                      <a:lnTo>
                                        <a:pt x="373" y="31"/>
                                      </a:lnTo>
                                      <a:lnTo>
                                        <a:pt x="376" y="40"/>
                                      </a:lnTo>
                                      <a:lnTo>
                                        <a:pt x="387" y="35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377" y="11"/>
                                      </a:lnTo>
                                      <a:lnTo>
                                        <a:pt x="3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07" name="任意多边形 8"/>
                              <wps:cNvSpPr/>
                              <wps:spPr>
                                <a:xfrm>
                                  <a:off x="4095" y="2572"/>
                                  <a:ext cx="27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2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25" y="9"/>
                                      </a:moveTo>
                                      <a:lnTo>
                                        <a:pt x="326" y="9"/>
                                      </a:lnTo>
                                      <a:lnTo>
                                        <a:pt x="326" y="147"/>
                                      </a:lnTo>
                                      <a:lnTo>
                                        <a:pt x="336" y="147"/>
                                      </a:lnTo>
                                      <a:lnTo>
                                        <a:pt x="336" y="137"/>
                                      </a:lnTo>
                                      <a:lnTo>
                                        <a:pt x="425" y="137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336" y="126"/>
                                      </a:lnTo>
                                      <a:lnTo>
                                        <a:pt x="336" y="78"/>
                                      </a:lnTo>
                                      <a:lnTo>
                                        <a:pt x="425" y="78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336" y="67"/>
                                      </a:lnTo>
                                      <a:lnTo>
                                        <a:pt x="336" y="20"/>
                                      </a:lnTo>
                                      <a:lnTo>
                                        <a:pt x="425" y="20"/>
                                      </a:lnTo>
                                      <a:lnTo>
                                        <a:pt x="425" y="9"/>
                                      </a:lnTo>
                                      <a:close/>
                                      <a:moveTo>
                                        <a:pt x="425" y="137"/>
                                      </a:moveTo>
                                      <a:lnTo>
                                        <a:pt x="414" y="137"/>
                                      </a:lnTo>
                                      <a:lnTo>
                                        <a:pt x="414" y="147"/>
                                      </a:lnTo>
                                      <a:lnTo>
                                        <a:pt x="425" y="147"/>
                                      </a:lnTo>
                                      <a:lnTo>
                                        <a:pt x="425" y="137"/>
                                      </a:lnTo>
                                      <a:close/>
                                      <a:moveTo>
                                        <a:pt x="425" y="78"/>
                                      </a:moveTo>
                                      <a:lnTo>
                                        <a:pt x="414" y="78"/>
                                      </a:lnTo>
                                      <a:lnTo>
                                        <a:pt x="414" y="126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425" y="78"/>
                                      </a:lnTo>
                                      <a:close/>
                                      <a:moveTo>
                                        <a:pt x="425" y="20"/>
                                      </a:moveTo>
                                      <a:lnTo>
                                        <a:pt x="414" y="20"/>
                                      </a:lnTo>
                                      <a:lnTo>
                                        <a:pt x="414" y="67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425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</wpg:grpSp>
                        </wpg:grpSp>
                        <wpg:grpSp>
                          <wpg:cNvPr id="95" name="组合 932"/>
                          <wpg:cNvGrpSpPr/>
                          <wpg:grpSpPr>
                            <a:xfrm rot="0">
                              <a:off x="10674" y="8000"/>
                              <a:ext cx="242" cy="108"/>
                              <a:chOff x="0" y="0"/>
                              <a:chExt cx="1143" cy="509"/>
                            </a:xfrm>
                          </wpg:grpSpPr>
                          <wps:wsp>
                            <wps:cNvPr id="931" name="任意多边形 931"/>
                            <wps:cNvSpPr/>
                            <wps:spPr>
                              <a:xfrm>
                                <a:off x="0" y="0"/>
                                <a:ext cx="1143" cy="50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43" h="509">
                                    <a:moveTo>
                                      <a:pt x="350" y="87"/>
                                    </a:moveTo>
                                    <a:lnTo>
                                      <a:pt x="304" y="87"/>
                                    </a:lnTo>
                                    <a:lnTo>
                                      <a:pt x="302" y="131"/>
                                    </a:lnTo>
                                    <a:lnTo>
                                      <a:pt x="301" y="172"/>
                                    </a:lnTo>
                                    <a:lnTo>
                                      <a:pt x="298" y="210"/>
                                    </a:lnTo>
                                    <a:lnTo>
                                      <a:pt x="296" y="245"/>
                                    </a:lnTo>
                                    <a:lnTo>
                                      <a:pt x="283" y="312"/>
                                    </a:lnTo>
                                    <a:lnTo>
                                      <a:pt x="256" y="372"/>
                                    </a:lnTo>
                                    <a:lnTo>
                                      <a:pt x="214" y="427"/>
                                    </a:lnTo>
                                    <a:lnTo>
                                      <a:pt x="157" y="476"/>
                                    </a:lnTo>
                                    <a:lnTo>
                                      <a:pt x="167" y="484"/>
                                    </a:lnTo>
                                    <a:lnTo>
                                      <a:pt x="177" y="492"/>
                                    </a:lnTo>
                                    <a:lnTo>
                                      <a:pt x="185" y="501"/>
                                    </a:lnTo>
                                    <a:lnTo>
                                      <a:pt x="193" y="509"/>
                                    </a:lnTo>
                                    <a:lnTo>
                                      <a:pt x="253" y="454"/>
                                    </a:lnTo>
                                    <a:lnTo>
                                      <a:pt x="298" y="393"/>
                                    </a:lnTo>
                                    <a:lnTo>
                                      <a:pt x="328" y="324"/>
                                    </a:lnTo>
                                    <a:lnTo>
                                      <a:pt x="342" y="248"/>
                                    </a:lnTo>
                                    <a:lnTo>
                                      <a:pt x="344" y="215"/>
                                    </a:lnTo>
                                    <a:lnTo>
                                      <a:pt x="346" y="177"/>
                                    </a:lnTo>
                                    <a:lnTo>
                                      <a:pt x="348" y="134"/>
                                    </a:lnTo>
                                    <a:lnTo>
                                      <a:pt x="350" y="87"/>
                                    </a:lnTo>
                                    <a:close/>
                                    <a:moveTo>
                                      <a:pt x="189" y="276"/>
                                    </a:moveTo>
                                    <a:lnTo>
                                      <a:pt x="83" y="276"/>
                                    </a:lnTo>
                                    <a:lnTo>
                                      <a:pt x="83" y="506"/>
                                    </a:lnTo>
                                    <a:lnTo>
                                      <a:pt x="125" y="506"/>
                                    </a:lnTo>
                                    <a:lnTo>
                                      <a:pt x="125" y="289"/>
                                    </a:lnTo>
                                    <a:lnTo>
                                      <a:pt x="191" y="289"/>
                                    </a:lnTo>
                                    <a:lnTo>
                                      <a:pt x="183" y="284"/>
                                    </a:lnTo>
                                    <a:lnTo>
                                      <a:pt x="189" y="276"/>
                                    </a:lnTo>
                                    <a:close/>
                                    <a:moveTo>
                                      <a:pt x="331" y="446"/>
                                    </a:moveTo>
                                    <a:lnTo>
                                      <a:pt x="334" y="457"/>
                                    </a:lnTo>
                                    <a:lnTo>
                                      <a:pt x="336" y="468"/>
                                    </a:lnTo>
                                    <a:lnTo>
                                      <a:pt x="338" y="480"/>
                                    </a:lnTo>
                                    <a:lnTo>
                                      <a:pt x="340" y="492"/>
                                    </a:lnTo>
                                    <a:lnTo>
                                      <a:pt x="387" y="493"/>
                                    </a:lnTo>
                                    <a:lnTo>
                                      <a:pt x="421" y="494"/>
                                    </a:lnTo>
                                    <a:lnTo>
                                      <a:pt x="459" y="488"/>
                                    </a:lnTo>
                                    <a:lnTo>
                                      <a:pt x="486" y="470"/>
                                    </a:lnTo>
                                    <a:lnTo>
                                      <a:pt x="497" y="450"/>
                                    </a:lnTo>
                                    <a:lnTo>
                                      <a:pt x="416" y="450"/>
                                    </a:lnTo>
                                    <a:lnTo>
                                      <a:pt x="399" y="450"/>
                                    </a:lnTo>
                                    <a:lnTo>
                                      <a:pt x="379" y="449"/>
                                    </a:lnTo>
                                    <a:lnTo>
                                      <a:pt x="356" y="448"/>
                                    </a:lnTo>
                                    <a:lnTo>
                                      <a:pt x="331" y="446"/>
                                    </a:lnTo>
                                    <a:close/>
                                    <a:moveTo>
                                      <a:pt x="522" y="47"/>
                                    </a:moveTo>
                                    <a:lnTo>
                                      <a:pt x="216" y="47"/>
                                    </a:lnTo>
                                    <a:lnTo>
                                      <a:pt x="216" y="87"/>
                                    </a:lnTo>
                                    <a:lnTo>
                                      <a:pt x="475" y="87"/>
                                    </a:lnTo>
                                    <a:lnTo>
                                      <a:pt x="472" y="192"/>
                                    </a:lnTo>
                                    <a:lnTo>
                                      <a:pt x="469" y="278"/>
                                    </a:lnTo>
                                    <a:lnTo>
                                      <a:pt x="466" y="346"/>
                                    </a:lnTo>
                                    <a:lnTo>
                                      <a:pt x="463" y="396"/>
                                    </a:lnTo>
                                    <a:lnTo>
                                      <a:pt x="460" y="420"/>
                                    </a:lnTo>
                                    <a:lnTo>
                                      <a:pt x="451" y="438"/>
                                    </a:lnTo>
                                    <a:lnTo>
                                      <a:pt x="436" y="448"/>
                                    </a:lnTo>
                                    <a:lnTo>
                                      <a:pt x="416" y="450"/>
                                    </a:lnTo>
                                    <a:lnTo>
                                      <a:pt x="497" y="450"/>
                                    </a:lnTo>
                                    <a:lnTo>
                                      <a:pt x="503" y="441"/>
                                    </a:lnTo>
                                    <a:lnTo>
                                      <a:pt x="509" y="399"/>
                                    </a:lnTo>
                                    <a:lnTo>
                                      <a:pt x="512" y="346"/>
                                    </a:lnTo>
                                    <a:lnTo>
                                      <a:pt x="515" y="262"/>
                                    </a:lnTo>
                                    <a:lnTo>
                                      <a:pt x="518" y="170"/>
                                    </a:lnTo>
                                    <a:lnTo>
                                      <a:pt x="522" y="47"/>
                                    </a:lnTo>
                                    <a:close/>
                                    <a:moveTo>
                                      <a:pt x="191" y="289"/>
                                    </a:moveTo>
                                    <a:lnTo>
                                      <a:pt x="125" y="289"/>
                                    </a:lnTo>
                                    <a:lnTo>
                                      <a:pt x="168" y="321"/>
                                    </a:lnTo>
                                    <a:lnTo>
                                      <a:pt x="210" y="353"/>
                                    </a:lnTo>
                                    <a:lnTo>
                                      <a:pt x="238" y="322"/>
                                    </a:lnTo>
                                    <a:lnTo>
                                      <a:pt x="197" y="293"/>
                                    </a:lnTo>
                                    <a:lnTo>
                                      <a:pt x="191" y="289"/>
                                    </a:lnTo>
                                    <a:close/>
                                    <a:moveTo>
                                      <a:pt x="190" y="100"/>
                                    </a:moveTo>
                                    <a:lnTo>
                                      <a:pt x="8" y="100"/>
                                    </a:lnTo>
                                    <a:lnTo>
                                      <a:pt x="8" y="137"/>
                                    </a:lnTo>
                                    <a:lnTo>
                                      <a:pt x="141" y="137"/>
                                    </a:lnTo>
                                    <a:lnTo>
                                      <a:pt x="109" y="184"/>
                                    </a:lnTo>
                                    <a:lnTo>
                                      <a:pt x="75" y="225"/>
                                    </a:lnTo>
                                    <a:lnTo>
                                      <a:pt x="39" y="262"/>
                                    </a:lnTo>
                                    <a:lnTo>
                                      <a:pt x="0" y="294"/>
                                    </a:lnTo>
                                    <a:lnTo>
                                      <a:pt x="4" y="306"/>
                                    </a:lnTo>
                                    <a:lnTo>
                                      <a:pt x="8" y="317"/>
                                    </a:lnTo>
                                    <a:lnTo>
                                      <a:pt x="12" y="328"/>
                                    </a:lnTo>
                                    <a:lnTo>
                                      <a:pt x="15" y="338"/>
                                    </a:lnTo>
                                    <a:lnTo>
                                      <a:pt x="33" y="323"/>
                                    </a:lnTo>
                                    <a:lnTo>
                                      <a:pt x="50" y="308"/>
                                    </a:lnTo>
                                    <a:lnTo>
                                      <a:pt x="67" y="293"/>
                                    </a:lnTo>
                                    <a:lnTo>
                                      <a:pt x="83" y="276"/>
                                    </a:lnTo>
                                    <a:lnTo>
                                      <a:pt x="189" y="276"/>
                                    </a:lnTo>
                                    <a:lnTo>
                                      <a:pt x="199" y="265"/>
                                    </a:lnTo>
                                    <a:lnTo>
                                      <a:pt x="200" y="263"/>
                                    </a:lnTo>
                                    <a:lnTo>
                                      <a:pt x="152" y="263"/>
                                    </a:lnTo>
                                    <a:lnTo>
                                      <a:pt x="134" y="251"/>
                                    </a:lnTo>
                                    <a:lnTo>
                                      <a:pt x="125" y="245"/>
                                    </a:lnTo>
                                    <a:lnTo>
                                      <a:pt x="125" y="229"/>
                                    </a:lnTo>
                                    <a:lnTo>
                                      <a:pt x="142" y="208"/>
                                    </a:lnTo>
                                    <a:lnTo>
                                      <a:pt x="158" y="185"/>
                                    </a:lnTo>
                                    <a:lnTo>
                                      <a:pt x="174" y="162"/>
                                    </a:lnTo>
                                    <a:lnTo>
                                      <a:pt x="190" y="138"/>
                                    </a:lnTo>
                                    <a:lnTo>
                                      <a:pt x="190" y="100"/>
                                    </a:lnTo>
                                    <a:close/>
                                    <a:moveTo>
                                      <a:pt x="203" y="192"/>
                                    </a:moveTo>
                                    <a:lnTo>
                                      <a:pt x="190" y="210"/>
                                    </a:lnTo>
                                    <a:lnTo>
                                      <a:pt x="178" y="228"/>
                                    </a:lnTo>
                                    <a:lnTo>
                                      <a:pt x="165" y="245"/>
                                    </a:lnTo>
                                    <a:lnTo>
                                      <a:pt x="152" y="263"/>
                                    </a:lnTo>
                                    <a:lnTo>
                                      <a:pt x="200" y="263"/>
                                    </a:lnTo>
                                    <a:lnTo>
                                      <a:pt x="213" y="247"/>
                                    </a:lnTo>
                                    <a:lnTo>
                                      <a:pt x="227" y="230"/>
                                    </a:lnTo>
                                    <a:lnTo>
                                      <a:pt x="239" y="213"/>
                                    </a:lnTo>
                                    <a:lnTo>
                                      <a:pt x="203" y="192"/>
                                    </a:lnTo>
                                    <a:close/>
                                    <a:moveTo>
                                      <a:pt x="98" y="0"/>
                                    </a:moveTo>
                                    <a:lnTo>
                                      <a:pt x="60" y="18"/>
                                    </a:lnTo>
                                    <a:lnTo>
                                      <a:pt x="70" y="34"/>
                                    </a:lnTo>
                                    <a:lnTo>
                                      <a:pt x="80" y="51"/>
                                    </a:lnTo>
                                    <a:lnTo>
                                      <a:pt x="91" y="70"/>
                                    </a:lnTo>
                                    <a:lnTo>
                                      <a:pt x="101" y="90"/>
                                    </a:lnTo>
                                    <a:lnTo>
                                      <a:pt x="141" y="70"/>
                                    </a:lnTo>
                                    <a:lnTo>
                                      <a:pt x="130" y="51"/>
                                    </a:lnTo>
                                    <a:lnTo>
                                      <a:pt x="119" y="33"/>
                                    </a:lnTo>
                                    <a:lnTo>
                                      <a:pt x="109" y="16"/>
                                    </a:lnTo>
                                    <a:lnTo>
                                      <a:pt x="98" y="0"/>
                                    </a:lnTo>
                                    <a:close/>
                                    <a:moveTo>
                                      <a:pt x="1142" y="136"/>
                                    </a:moveTo>
                                    <a:lnTo>
                                      <a:pt x="608" y="136"/>
                                    </a:lnTo>
                                    <a:lnTo>
                                      <a:pt x="608" y="177"/>
                                    </a:lnTo>
                                    <a:lnTo>
                                      <a:pt x="1142" y="177"/>
                                    </a:lnTo>
                                    <a:lnTo>
                                      <a:pt x="1142" y="136"/>
                                    </a:lnTo>
                                    <a:close/>
                                    <a:moveTo>
                                      <a:pt x="857" y="6"/>
                                    </a:moveTo>
                                    <a:lnTo>
                                      <a:pt x="817" y="27"/>
                                    </a:lnTo>
                                    <a:lnTo>
                                      <a:pt x="829" y="45"/>
                                    </a:lnTo>
                                    <a:lnTo>
                                      <a:pt x="843" y="66"/>
                                    </a:lnTo>
                                    <a:lnTo>
                                      <a:pt x="859" y="92"/>
                                    </a:lnTo>
                                    <a:lnTo>
                                      <a:pt x="876" y="122"/>
                                    </a:lnTo>
                                    <a:lnTo>
                                      <a:pt x="921" y="99"/>
                                    </a:lnTo>
                                    <a:lnTo>
                                      <a:pt x="903" y="72"/>
                                    </a:lnTo>
                                    <a:lnTo>
                                      <a:pt x="887" y="47"/>
                                    </a:lnTo>
                                    <a:lnTo>
                                      <a:pt x="871" y="25"/>
                                    </a:lnTo>
                                    <a:lnTo>
                                      <a:pt x="857" y="6"/>
                                    </a:lnTo>
                                    <a:close/>
                                    <a:moveTo>
                                      <a:pt x="773" y="238"/>
                                    </a:moveTo>
                                    <a:lnTo>
                                      <a:pt x="736" y="302"/>
                                    </a:lnTo>
                                    <a:lnTo>
                                      <a:pt x="696" y="361"/>
                                    </a:lnTo>
                                    <a:lnTo>
                                      <a:pt x="652" y="416"/>
                                    </a:lnTo>
                                    <a:lnTo>
                                      <a:pt x="606" y="466"/>
                                    </a:lnTo>
                                    <a:lnTo>
                                      <a:pt x="618" y="475"/>
                                    </a:lnTo>
                                    <a:lnTo>
                                      <a:pt x="629" y="483"/>
                                    </a:lnTo>
                                    <a:lnTo>
                                      <a:pt x="638" y="491"/>
                                    </a:lnTo>
                                    <a:lnTo>
                                      <a:pt x="648" y="498"/>
                                    </a:lnTo>
                                    <a:lnTo>
                                      <a:pt x="695" y="441"/>
                                    </a:lnTo>
                                    <a:lnTo>
                                      <a:pt x="740" y="383"/>
                                    </a:lnTo>
                                    <a:lnTo>
                                      <a:pt x="782" y="323"/>
                                    </a:lnTo>
                                    <a:lnTo>
                                      <a:pt x="821" y="261"/>
                                    </a:lnTo>
                                    <a:lnTo>
                                      <a:pt x="773" y="238"/>
                                    </a:lnTo>
                                    <a:close/>
                                    <a:moveTo>
                                      <a:pt x="960" y="241"/>
                                    </a:moveTo>
                                    <a:lnTo>
                                      <a:pt x="922" y="267"/>
                                    </a:lnTo>
                                    <a:lnTo>
                                      <a:pt x="960" y="314"/>
                                    </a:lnTo>
                                    <a:lnTo>
                                      <a:pt x="1000" y="367"/>
                                    </a:lnTo>
                                    <a:lnTo>
                                      <a:pt x="1043" y="426"/>
                                    </a:lnTo>
                                    <a:lnTo>
                                      <a:pt x="1089" y="493"/>
                                    </a:lnTo>
                                    <a:lnTo>
                                      <a:pt x="1135" y="461"/>
                                    </a:lnTo>
                                    <a:lnTo>
                                      <a:pt x="1093" y="404"/>
                                    </a:lnTo>
                                    <a:lnTo>
                                      <a:pt x="1049" y="349"/>
                                    </a:lnTo>
                                    <a:lnTo>
                                      <a:pt x="1005" y="294"/>
                                    </a:lnTo>
                                    <a:lnTo>
                                      <a:pt x="960" y="24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96" name="组合 934"/>
                          <wpg:cNvGrpSpPr/>
                          <wpg:grpSpPr>
                            <a:xfrm rot="0">
                              <a:off x="10740" y="7836"/>
                              <a:ext cx="108" cy="141"/>
                              <a:chOff x="0" y="0"/>
                              <a:chExt cx="510" cy="664"/>
                            </a:xfrm>
                          </wpg:grpSpPr>
                          <wps:wsp>
                            <wps:cNvPr id="933" name="任意多边形 933"/>
                            <wps:cNvSpPr/>
                            <wps:spPr>
                              <a:xfrm>
                                <a:off x="0" y="0"/>
                                <a:ext cx="510" cy="664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510" h="664">
                                    <a:moveTo>
                                      <a:pt x="418" y="491"/>
                                    </a:moveTo>
                                    <a:lnTo>
                                      <a:pt x="331" y="491"/>
                                    </a:lnTo>
                                    <a:lnTo>
                                      <a:pt x="331" y="664"/>
                                    </a:lnTo>
                                    <a:lnTo>
                                      <a:pt x="418" y="664"/>
                                    </a:lnTo>
                                    <a:lnTo>
                                      <a:pt x="418" y="491"/>
                                    </a:lnTo>
                                    <a:close/>
                                    <a:moveTo>
                                      <a:pt x="418" y="0"/>
                                    </a:moveTo>
                                    <a:lnTo>
                                      <a:pt x="314" y="0"/>
                                    </a:lnTo>
                                    <a:lnTo>
                                      <a:pt x="0" y="437"/>
                                    </a:lnTo>
                                    <a:lnTo>
                                      <a:pt x="0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25"/>
                                    </a:lnTo>
                                    <a:lnTo>
                                      <a:pt x="93" y="425"/>
                                    </a:lnTo>
                                    <a:lnTo>
                                      <a:pt x="304" y="130"/>
                                    </a:lnTo>
                                    <a:lnTo>
                                      <a:pt x="314" y="114"/>
                                    </a:lnTo>
                                    <a:lnTo>
                                      <a:pt x="321" y="100"/>
                                    </a:lnTo>
                                    <a:lnTo>
                                      <a:pt x="327" y="88"/>
                                    </a:lnTo>
                                    <a:lnTo>
                                      <a:pt x="331" y="79"/>
                                    </a:lnTo>
                                    <a:lnTo>
                                      <a:pt x="418" y="79"/>
                                    </a:lnTo>
                                    <a:lnTo>
                                      <a:pt x="418" y="0"/>
                                    </a:lnTo>
                                    <a:close/>
                                    <a:moveTo>
                                      <a:pt x="418" y="79"/>
                                    </a:moveTo>
                                    <a:lnTo>
                                      <a:pt x="333" y="79"/>
                                    </a:lnTo>
                                    <a:lnTo>
                                      <a:pt x="332" y="100"/>
                                    </a:lnTo>
                                    <a:lnTo>
                                      <a:pt x="332" y="115"/>
                                    </a:lnTo>
                                    <a:lnTo>
                                      <a:pt x="331" y="130"/>
                                    </a:lnTo>
                                    <a:lnTo>
                                      <a:pt x="331" y="425"/>
                                    </a:lnTo>
                                    <a:lnTo>
                                      <a:pt x="418" y="425"/>
                                    </a:lnTo>
                                    <a:lnTo>
                                      <a:pt x="418" y="7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97" name="组合 936"/>
                          <wpg:cNvGrpSpPr/>
                          <wpg:grpSpPr>
                            <a:xfrm rot="0">
                              <a:off x="10129" y="8000"/>
                              <a:ext cx="369" cy="109"/>
                              <a:chOff x="0" y="0"/>
                              <a:chExt cx="1738" cy="512"/>
                            </a:xfrm>
                          </wpg:grpSpPr>
                          <wps:wsp>
                            <wps:cNvPr id="935" name="任意多边形 935"/>
                            <wps:cNvSpPr/>
                            <wps:spPr>
                              <a:xfrm>
                                <a:off x="0" y="0"/>
                                <a:ext cx="1738" cy="512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738" h="512">
                                    <a:moveTo>
                                      <a:pt x="522" y="288"/>
                                    </a:moveTo>
                                    <a:lnTo>
                                      <a:pt x="205" y="288"/>
                                    </a:lnTo>
                                    <a:lnTo>
                                      <a:pt x="205" y="508"/>
                                    </a:lnTo>
                                    <a:lnTo>
                                      <a:pt x="243" y="508"/>
                                    </a:lnTo>
                                    <a:lnTo>
                                      <a:pt x="243" y="320"/>
                                    </a:lnTo>
                                    <a:lnTo>
                                      <a:pt x="522" y="320"/>
                                    </a:lnTo>
                                    <a:lnTo>
                                      <a:pt x="522" y="288"/>
                                    </a:lnTo>
                                    <a:close/>
                                    <a:moveTo>
                                      <a:pt x="429" y="465"/>
                                    </a:moveTo>
                                    <a:lnTo>
                                      <a:pt x="434" y="476"/>
                                    </a:lnTo>
                                    <a:lnTo>
                                      <a:pt x="437" y="489"/>
                                    </a:lnTo>
                                    <a:lnTo>
                                      <a:pt x="440" y="503"/>
                                    </a:lnTo>
                                    <a:lnTo>
                                      <a:pt x="480" y="503"/>
                                    </a:lnTo>
                                    <a:lnTo>
                                      <a:pt x="498" y="501"/>
                                    </a:lnTo>
                                    <a:lnTo>
                                      <a:pt x="511" y="492"/>
                                    </a:lnTo>
                                    <a:lnTo>
                                      <a:pt x="519" y="479"/>
                                    </a:lnTo>
                                    <a:lnTo>
                                      <a:pt x="521" y="466"/>
                                    </a:lnTo>
                                    <a:lnTo>
                                      <a:pt x="454" y="466"/>
                                    </a:lnTo>
                                    <a:lnTo>
                                      <a:pt x="441" y="466"/>
                                    </a:lnTo>
                                    <a:lnTo>
                                      <a:pt x="429" y="465"/>
                                    </a:lnTo>
                                    <a:close/>
                                    <a:moveTo>
                                      <a:pt x="427" y="320"/>
                                    </a:moveTo>
                                    <a:lnTo>
                                      <a:pt x="390" y="320"/>
                                    </a:lnTo>
                                    <a:lnTo>
                                      <a:pt x="390" y="482"/>
                                    </a:lnTo>
                                    <a:lnTo>
                                      <a:pt x="427" y="482"/>
                                    </a:lnTo>
                                    <a:lnTo>
                                      <a:pt x="427" y="320"/>
                                    </a:lnTo>
                                    <a:close/>
                                    <a:moveTo>
                                      <a:pt x="335" y="320"/>
                                    </a:moveTo>
                                    <a:lnTo>
                                      <a:pt x="298" y="320"/>
                                    </a:lnTo>
                                    <a:lnTo>
                                      <a:pt x="298" y="479"/>
                                    </a:lnTo>
                                    <a:lnTo>
                                      <a:pt x="335" y="479"/>
                                    </a:lnTo>
                                    <a:lnTo>
                                      <a:pt x="335" y="320"/>
                                    </a:lnTo>
                                    <a:close/>
                                    <a:moveTo>
                                      <a:pt x="522" y="320"/>
                                    </a:moveTo>
                                    <a:lnTo>
                                      <a:pt x="483" y="320"/>
                                    </a:lnTo>
                                    <a:lnTo>
                                      <a:pt x="483" y="461"/>
                                    </a:lnTo>
                                    <a:lnTo>
                                      <a:pt x="478" y="466"/>
                                    </a:lnTo>
                                    <a:lnTo>
                                      <a:pt x="521" y="466"/>
                                    </a:lnTo>
                                    <a:lnTo>
                                      <a:pt x="522" y="459"/>
                                    </a:lnTo>
                                    <a:lnTo>
                                      <a:pt x="522" y="320"/>
                                    </a:lnTo>
                                    <a:close/>
                                    <a:moveTo>
                                      <a:pt x="383" y="232"/>
                                    </a:moveTo>
                                    <a:lnTo>
                                      <a:pt x="340" y="232"/>
                                    </a:lnTo>
                                    <a:lnTo>
                                      <a:pt x="327" y="288"/>
                                    </a:lnTo>
                                    <a:lnTo>
                                      <a:pt x="367" y="288"/>
                                    </a:lnTo>
                                    <a:lnTo>
                                      <a:pt x="383" y="232"/>
                                    </a:lnTo>
                                    <a:close/>
                                    <a:moveTo>
                                      <a:pt x="548" y="199"/>
                                    </a:moveTo>
                                    <a:lnTo>
                                      <a:pt x="192" y="199"/>
                                    </a:lnTo>
                                    <a:lnTo>
                                      <a:pt x="192" y="232"/>
                                    </a:lnTo>
                                    <a:lnTo>
                                      <a:pt x="548" y="232"/>
                                    </a:lnTo>
                                    <a:lnTo>
                                      <a:pt x="548" y="199"/>
                                    </a:lnTo>
                                    <a:close/>
                                    <a:moveTo>
                                      <a:pt x="258" y="34"/>
                                    </a:moveTo>
                                    <a:lnTo>
                                      <a:pt x="220" y="34"/>
                                    </a:lnTo>
                                    <a:lnTo>
                                      <a:pt x="220" y="150"/>
                                    </a:lnTo>
                                    <a:lnTo>
                                      <a:pt x="468" y="150"/>
                                    </a:lnTo>
                                    <a:lnTo>
                                      <a:pt x="468" y="166"/>
                                    </a:lnTo>
                                    <a:lnTo>
                                      <a:pt x="507" y="166"/>
                                    </a:lnTo>
                                    <a:lnTo>
                                      <a:pt x="507" y="118"/>
                                    </a:lnTo>
                                    <a:lnTo>
                                      <a:pt x="258" y="118"/>
                                    </a:lnTo>
                                    <a:lnTo>
                                      <a:pt x="258" y="34"/>
                                    </a:lnTo>
                                    <a:close/>
                                    <a:moveTo>
                                      <a:pt x="383" y="1"/>
                                    </a:moveTo>
                                    <a:lnTo>
                                      <a:pt x="343" y="1"/>
                                    </a:lnTo>
                                    <a:lnTo>
                                      <a:pt x="343" y="118"/>
                                    </a:lnTo>
                                    <a:lnTo>
                                      <a:pt x="383" y="118"/>
                                    </a:lnTo>
                                    <a:lnTo>
                                      <a:pt x="383" y="1"/>
                                    </a:lnTo>
                                    <a:close/>
                                    <a:moveTo>
                                      <a:pt x="507" y="34"/>
                                    </a:moveTo>
                                    <a:lnTo>
                                      <a:pt x="468" y="34"/>
                                    </a:lnTo>
                                    <a:lnTo>
                                      <a:pt x="468" y="118"/>
                                    </a:lnTo>
                                    <a:lnTo>
                                      <a:pt x="507" y="118"/>
                                    </a:lnTo>
                                    <a:lnTo>
                                      <a:pt x="507" y="34"/>
                                    </a:lnTo>
                                    <a:close/>
                                    <a:moveTo>
                                      <a:pt x="137" y="174"/>
                                    </a:moveTo>
                                    <a:lnTo>
                                      <a:pt x="131" y="215"/>
                                    </a:lnTo>
                                    <a:lnTo>
                                      <a:pt x="123" y="267"/>
                                    </a:lnTo>
                                    <a:lnTo>
                                      <a:pt x="113" y="329"/>
                                    </a:lnTo>
                                    <a:lnTo>
                                      <a:pt x="101" y="401"/>
                                    </a:lnTo>
                                    <a:lnTo>
                                      <a:pt x="77" y="405"/>
                                    </a:lnTo>
                                    <a:lnTo>
                                      <a:pt x="0" y="418"/>
                                    </a:lnTo>
                                    <a:lnTo>
                                      <a:pt x="8" y="456"/>
                                    </a:lnTo>
                                    <a:lnTo>
                                      <a:pt x="113" y="436"/>
                                    </a:lnTo>
                                    <a:lnTo>
                                      <a:pt x="155" y="427"/>
                                    </a:lnTo>
                                    <a:lnTo>
                                      <a:pt x="190" y="419"/>
                                    </a:lnTo>
                                    <a:lnTo>
                                      <a:pt x="189" y="409"/>
                                    </a:lnTo>
                                    <a:lnTo>
                                      <a:pt x="189" y="401"/>
                                    </a:lnTo>
                                    <a:lnTo>
                                      <a:pt x="189" y="394"/>
                                    </a:lnTo>
                                    <a:lnTo>
                                      <a:pt x="137" y="394"/>
                                    </a:lnTo>
                                    <a:lnTo>
                                      <a:pt x="150" y="329"/>
                                    </a:lnTo>
                                    <a:lnTo>
                                      <a:pt x="161" y="272"/>
                                    </a:lnTo>
                                    <a:lnTo>
                                      <a:pt x="170" y="222"/>
                                    </a:lnTo>
                                    <a:lnTo>
                                      <a:pt x="176" y="181"/>
                                    </a:lnTo>
                                    <a:lnTo>
                                      <a:pt x="137" y="174"/>
                                    </a:lnTo>
                                    <a:close/>
                                    <a:moveTo>
                                      <a:pt x="189" y="383"/>
                                    </a:moveTo>
                                    <a:lnTo>
                                      <a:pt x="177" y="385"/>
                                    </a:lnTo>
                                    <a:lnTo>
                                      <a:pt x="164" y="388"/>
                                    </a:lnTo>
                                    <a:lnTo>
                                      <a:pt x="137" y="394"/>
                                    </a:lnTo>
                                    <a:lnTo>
                                      <a:pt x="189" y="394"/>
                                    </a:lnTo>
                                    <a:lnTo>
                                      <a:pt x="189" y="383"/>
                                    </a:lnTo>
                                    <a:close/>
                                    <a:moveTo>
                                      <a:pt x="51" y="180"/>
                                    </a:moveTo>
                                    <a:lnTo>
                                      <a:pt x="13" y="188"/>
                                    </a:lnTo>
                                    <a:lnTo>
                                      <a:pt x="23" y="229"/>
                                    </a:lnTo>
                                    <a:lnTo>
                                      <a:pt x="33" y="273"/>
                                    </a:lnTo>
                                    <a:lnTo>
                                      <a:pt x="41" y="320"/>
                                    </a:lnTo>
                                    <a:lnTo>
                                      <a:pt x="49" y="370"/>
                                    </a:lnTo>
                                    <a:lnTo>
                                      <a:pt x="87" y="360"/>
                                    </a:lnTo>
                                    <a:lnTo>
                                      <a:pt x="78" y="309"/>
                                    </a:lnTo>
                                    <a:lnTo>
                                      <a:pt x="69" y="262"/>
                                    </a:lnTo>
                                    <a:lnTo>
                                      <a:pt x="60" y="219"/>
                                    </a:lnTo>
                                    <a:lnTo>
                                      <a:pt x="51" y="180"/>
                                    </a:lnTo>
                                    <a:close/>
                                    <a:moveTo>
                                      <a:pt x="195" y="107"/>
                                    </a:moveTo>
                                    <a:lnTo>
                                      <a:pt x="6" y="107"/>
                                    </a:lnTo>
                                    <a:lnTo>
                                      <a:pt x="6" y="140"/>
                                    </a:lnTo>
                                    <a:lnTo>
                                      <a:pt x="195" y="140"/>
                                    </a:lnTo>
                                    <a:lnTo>
                                      <a:pt x="195" y="107"/>
                                    </a:lnTo>
                                    <a:close/>
                                    <a:moveTo>
                                      <a:pt x="85" y="5"/>
                                    </a:moveTo>
                                    <a:lnTo>
                                      <a:pt x="51" y="23"/>
                                    </a:lnTo>
                                    <a:lnTo>
                                      <a:pt x="67" y="44"/>
                                    </a:lnTo>
                                    <a:lnTo>
                                      <a:pt x="81" y="65"/>
                                    </a:lnTo>
                                    <a:lnTo>
                                      <a:pt x="93" y="84"/>
                                    </a:lnTo>
                                    <a:lnTo>
                                      <a:pt x="104" y="102"/>
                                    </a:lnTo>
                                    <a:lnTo>
                                      <a:pt x="140" y="82"/>
                                    </a:lnTo>
                                    <a:lnTo>
                                      <a:pt x="128" y="62"/>
                                    </a:lnTo>
                                    <a:lnTo>
                                      <a:pt x="115" y="43"/>
                                    </a:lnTo>
                                    <a:lnTo>
                                      <a:pt x="100" y="24"/>
                                    </a:lnTo>
                                    <a:lnTo>
                                      <a:pt x="85" y="5"/>
                                    </a:lnTo>
                                    <a:close/>
                                    <a:moveTo>
                                      <a:pt x="915" y="301"/>
                                    </a:moveTo>
                                    <a:lnTo>
                                      <a:pt x="869" y="301"/>
                                    </a:lnTo>
                                    <a:lnTo>
                                      <a:pt x="869" y="512"/>
                                    </a:lnTo>
                                    <a:lnTo>
                                      <a:pt x="915" y="512"/>
                                    </a:lnTo>
                                    <a:lnTo>
                                      <a:pt x="915" y="301"/>
                                    </a:lnTo>
                                    <a:close/>
                                    <a:moveTo>
                                      <a:pt x="1144" y="262"/>
                                    </a:moveTo>
                                    <a:lnTo>
                                      <a:pt x="605" y="262"/>
                                    </a:lnTo>
                                    <a:lnTo>
                                      <a:pt x="605" y="301"/>
                                    </a:lnTo>
                                    <a:lnTo>
                                      <a:pt x="1144" y="301"/>
                                    </a:lnTo>
                                    <a:lnTo>
                                      <a:pt x="1144" y="262"/>
                                    </a:lnTo>
                                    <a:close/>
                                    <a:moveTo>
                                      <a:pt x="915" y="110"/>
                                    </a:moveTo>
                                    <a:lnTo>
                                      <a:pt x="869" y="110"/>
                                    </a:lnTo>
                                    <a:lnTo>
                                      <a:pt x="869" y="262"/>
                                    </a:lnTo>
                                    <a:lnTo>
                                      <a:pt x="915" y="262"/>
                                    </a:lnTo>
                                    <a:lnTo>
                                      <a:pt x="915" y="110"/>
                                    </a:lnTo>
                                    <a:close/>
                                    <a:moveTo>
                                      <a:pt x="737" y="0"/>
                                    </a:moveTo>
                                    <a:lnTo>
                                      <a:pt x="717" y="52"/>
                                    </a:lnTo>
                                    <a:lnTo>
                                      <a:pt x="690" y="101"/>
                                    </a:lnTo>
                                    <a:lnTo>
                                      <a:pt x="658" y="148"/>
                                    </a:lnTo>
                                    <a:lnTo>
                                      <a:pt x="621" y="191"/>
                                    </a:lnTo>
                                    <a:lnTo>
                                      <a:pt x="631" y="197"/>
                                    </a:lnTo>
                                    <a:lnTo>
                                      <a:pt x="641" y="204"/>
                                    </a:lnTo>
                                    <a:lnTo>
                                      <a:pt x="651" y="211"/>
                                    </a:lnTo>
                                    <a:lnTo>
                                      <a:pt x="659" y="217"/>
                                    </a:lnTo>
                                    <a:lnTo>
                                      <a:pt x="680" y="192"/>
                                    </a:lnTo>
                                    <a:lnTo>
                                      <a:pt x="699" y="166"/>
                                    </a:lnTo>
                                    <a:lnTo>
                                      <a:pt x="718" y="139"/>
                                    </a:lnTo>
                                    <a:lnTo>
                                      <a:pt x="734" y="110"/>
                                    </a:lnTo>
                                    <a:lnTo>
                                      <a:pt x="1100" y="110"/>
                                    </a:lnTo>
                                    <a:lnTo>
                                      <a:pt x="1100" y="71"/>
                                    </a:lnTo>
                                    <a:lnTo>
                                      <a:pt x="754" y="71"/>
                                    </a:lnTo>
                                    <a:lnTo>
                                      <a:pt x="761" y="56"/>
                                    </a:lnTo>
                                    <a:lnTo>
                                      <a:pt x="768" y="40"/>
                                    </a:lnTo>
                                    <a:lnTo>
                                      <a:pt x="774" y="24"/>
                                    </a:lnTo>
                                    <a:lnTo>
                                      <a:pt x="780" y="8"/>
                                    </a:lnTo>
                                    <a:lnTo>
                                      <a:pt x="737" y="0"/>
                                    </a:lnTo>
                                    <a:close/>
                                    <a:moveTo>
                                      <a:pt x="1413" y="239"/>
                                    </a:moveTo>
                                    <a:lnTo>
                                      <a:pt x="1367" y="239"/>
                                    </a:lnTo>
                                    <a:lnTo>
                                      <a:pt x="1367" y="511"/>
                                    </a:lnTo>
                                    <a:lnTo>
                                      <a:pt x="1413" y="511"/>
                                    </a:lnTo>
                                    <a:lnTo>
                                      <a:pt x="1413" y="239"/>
                                    </a:lnTo>
                                    <a:close/>
                                    <a:moveTo>
                                      <a:pt x="1479" y="394"/>
                                    </a:moveTo>
                                    <a:lnTo>
                                      <a:pt x="1482" y="404"/>
                                    </a:lnTo>
                                    <a:lnTo>
                                      <a:pt x="1484" y="415"/>
                                    </a:lnTo>
                                    <a:lnTo>
                                      <a:pt x="1486" y="427"/>
                                    </a:lnTo>
                                    <a:lnTo>
                                      <a:pt x="1488" y="439"/>
                                    </a:lnTo>
                                    <a:lnTo>
                                      <a:pt x="1506" y="440"/>
                                    </a:lnTo>
                                    <a:lnTo>
                                      <a:pt x="1526" y="441"/>
                                    </a:lnTo>
                                    <a:lnTo>
                                      <a:pt x="1549" y="442"/>
                                    </a:lnTo>
                                    <a:lnTo>
                                      <a:pt x="1574" y="442"/>
                                    </a:lnTo>
                                    <a:lnTo>
                                      <a:pt x="1613" y="437"/>
                                    </a:lnTo>
                                    <a:lnTo>
                                      <a:pt x="1642" y="423"/>
                                    </a:lnTo>
                                    <a:lnTo>
                                      <a:pt x="1659" y="401"/>
                                    </a:lnTo>
                                    <a:lnTo>
                                      <a:pt x="1568" y="401"/>
                                    </a:lnTo>
                                    <a:lnTo>
                                      <a:pt x="1547" y="401"/>
                                    </a:lnTo>
                                    <a:lnTo>
                                      <a:pt x="1525" y="399"/>
                                    </a:lnTo>
                                    <a:lnTo>
                                      <a:pt x="1503" y="397"/>
                                    </a:lnTo>
                                    <a:lnTo>
                                      <a:pt x="1479" y="394"/>
                                    </a:lnTo>
                                    <a:close/>
                                    <a:moveTo>
                                      <a:pt x="1680" y="201"/>
                                    </a:moveTo>
                                    <a:lnTo>
                                      <a:pt x="1225" y="201"/>
                                    </a:lnTo>
                                    <a:lnTo>
                                      <a:pt x="1225" y="239"/>
                                    </a:lnTo>
                                    <a:lnTo>
                                      <a:pt x="1633" y="239"/>
                                    </a:lnTo>
                                    <a:lnTo>
                                      <a:pt x="1632" y="274"/>
                                    </a:lnTo>
                                    <a:lnTo>
                                      <a:pt x="1630" y="305"/>
                                    </a:lnTo>
                                    <a:lnTo>
                                      <a:pt x="1627" y="331"/>
                                    </a:lnTo>
                                    <a:lnTo>
                                      <a:pt x="1625" y="353"/>
                                    </a:lnTo>
                                    <a:lnTo>
                                      <a:pt x="1620" y="374"/>
                                    </a:lnTo>
                                    <a:lnTo>
                                      <a:pt x="1609" y="389"/>
                                    </a:lnTo>
                                    <a:lnTo>
                                      <a:pt x="1592" y="398"/>
                                    </a:lnTo>
                                    <a:lnTo>
                                      <a:pt x="1568" y="401"/>
                                    </a:lnTo>
                                    <a:lnTo>
                                      <a:pt x="1659" y="401"/>
                                    </a:lnTo>
                                    <a:lnTo>
                                      <a:pt x="1660" y="399"/>
                                    </a:lnTo>
                                    <a:lnTo>
                                      <a:pt x="1669" y="366"/>
                                    </a:lnTo>
                                    <a:lnTo>
                                      <a:pt x="1671" y="334"/>
                                    </a:lnTo>
                                    <a:lnTo>
                                      <a:pt x="1674" y="296"/>
                                    </a:lnTo>
                                    <a:lnTo>
                                      <a:pt x="1677" y="252"/>
                                    </a:lnTo>
                                    <a:lnTo>
                                      <a:pt x="1680" y="201"/>
                                    </a:lnTo>
                                    <a:close/>
                                    <a:moveTo>
                                      <a:pt x="1585" y="111"/>
                                    </a:moveTo>
                                    <a:lnTo>
                                      <a:pt x="1541" y="111"/>
                                    </a:lnTo>
                                    <a:lnTo>
                                      <a:pt x="1541" y="169"/>
                                    </a:lnTo>
                                    <a:lnTo>
                                      <a:pt x="1585" y="169"/>
                                    </a:lnTo>
                                    <a:lnTo>
                                      <a:pt x="1585" y="111"/>
                                    </a:lnTo>
                                    <a:close/>
                                    <a:moveTo>
                                      <a:pt x="1394" y="111"/>
                                    </a:moveTo>
                                    <a:lnTo>
                                      <a:pt x="1350" y="111"/>
                                    </a:lnTo>
                                    <a:lnTo>
                                      <a:pt x="1350" y="168"/>
                                    </a:lnTo>
                                    <a:lnTo>
                                      <a:pt x="1394" y="168"/>
                                    </a:lnTo>
                                    <a:lnTo>
                                      <a:pt x="1394" y="111"/>
                                    </a:lnTo>
                                    <a:close/>
                                    <a:moveTo>
                                      <a:pt x="1738" y="74"/>
                                    </a:moveTo>
                                    <a:lnTo>
                                      <a:pt x="1197" y="74"/>
                                    </a:lnTo>
                                    <a:lnTo>
                                      <a:pt x="1197" y="111"/>
                                    </a:lnTo>
                                    <a:lnTo>
                                      <a:pt x="1738" y="111"/>
                                    </a:lnTo>
                                    <a:lnTo>
                                      <a:pt x="1738" y="74"/>
                                    </a:lnTo>
                                    <a:close/>
                                    <a:moveTo>
                                      <a:pt x="1394" y="6"/>
                                    </a:moveTo>
                                    <a:lnTo>
                                      <a:pt x="1350" y="6"/>
                                    </a:lnTo>
                                    <a:lnTo>
                                      <a:pt x="1350" y="74"/>
                                    </a:lnTo>
                                    <a:lnTo>
                                      <a:pt x="1394" y="74"/>
                                    </a:lnTo>
                                    <a:lnTo>
                                      <a:pt x="1394" y="6"/>
                                    </a:lnTo>
                                    <a:close/>
                                    <a:moveTo>
                                      <a:pt x="1585" y="6"/>
                                    </a:moveTo>
                                    <a:lnTo>
                                      <a:pt x="1541" y="6"/>
                                    </a:lnTo>
                                    <a:lnTo>
                                      <a:pt x="1541" y="74"/>
                                    </a:lnTo>
                                    <a:lnTo>
                                      <a:pt x="1585" y="74"/>
                                    </a:lnTo>
                                    <a:lnTo>
                                      <a:pt x="1585" y="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98" name="组合 938"/>
                          <wpg:cNvGrpSpPr/>
                          <wpg:grpSpPr>
                            <a:xfrm rot="0">
                              <a:off x="10270" y="7834"/>
                              <a:ext cx="88" cy="145"/>
                              <a:chOff x="0" y="0"/>
                              <a:chExt cx="416" cy="687"/>
                            </a:xfrm>
                          </wpg:grpSpPr>
                          <wps:wsp>
                            <wps:cNvPr id="937" name="任意多边形 937"/>
                            <wps:cNvSpPr/>
                            <wps:spPr>
                              <a:xfrm>
                                <a:off x="0" y="0"/>
                                <a:ext cx="416" cy="68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16" h="687">
                                    <a:moveTo>
                                      <a:pt x="190" y="0"/>
                                    </a:moveTo>
                                    <a:lnTo>
                                      <a:pt x="145" y="2"/>
                                    </a:lnTo>
                                    <a:lnTo>
                                      <a:pt x="103" y="9"/>
                                    </a:lnTo>
                                    <a:lnTo>
                                      <a:pt x="64" y="21"/>
                                    </a:lnTo>
                                    <a:lnTo>
                                      <a:pt x="28" y="38"/>
                                    </a:lnTo>
                                    <a:lnTo>
                                      <a:pt x="28" y="117"/>
                                    </a:lnTo>
                                    <a:lnTo>
                                      <a:pt x="61" y="96"/>
                                    </a:lnTo>
                                    <a:lnTo>
                                      <a:pt x="96" y="82"/>
                                    </a:lnTo>
                                    <a:lnTo>
                                      <a:pt x="132" y="73"/>
                                    </a:lnTo>
                                    <a:lnTo>
                                      <a:pt x="168" y="70"/>
                                    </a:lnTo>
                                    <a:lnTo>
                                      <a:pt x="226" y="77"/>
                                    </a:lnTo>
                                    <a:lnTo>
                                      <a:pt x="266" y="97"/>
                                    </a:lnTo>
                                    <a:lnTo>
                                      <a:pt x="291" y="131"/>
                                    </a:lnTo>
                                    <a:lnTo>
                                      <a:pt x="299" y="179"/>
                                    </a:lnTo>
                                    <a:lnTo>
                                      <a:pt x="288" y="231"/>
                                    </a:lnTo>
                                    <a:lnTo>
                                      <a:pt x="256" y="268"/>
                                    </a:lnTo>
                                    <a:lnTo>
                                      <a:pt x="203" y="290"/>
                                    </a:lnTo>
                                    <a:lnTo>
                                      <a:pt x="128" y="297"/>
                                    </a:lnTo>
                                    <a:lnTo>
                                      <a:pt x="72" y="297"/>
                                    </a:lnTo>
                                    <a:lnTo>
                                      <a:pt x="72" y="367"/>
                                    </a:lnTo>
                                    <a:lnTo>
                                      <a:pt x="131" y="367"/>
                                    </a:lnTo>
                                    <a:lnTo>
                                      <a:pt x="215" y="375"/>
                                    </a:lnTo>
                                    <a:lnTo>
                                      <a:pt x="276" y="398"/>
                                    </a:lnTo>
                                    <a:lnTo>
                                      <a:pt x="312" y="438"/>
                                    </a:lnTo>
                                    <a:lnTo>
                                      <a:pt x="324" y="493"/>
                                    </a:lnTo>
                                    <a:lnTo>
                                      <a:pt x="321" y="520"/>
                                    </a:lnTo>
                                    <a:lnTo>
                                      <a:pt x="281" y="583"/>
                                    </a:lnTo>
                                    <a:lnTo>
                                      <a:pt x="199" y="615"/>
                                    </a:lnTo>
                                    <a:lnTo>
                                      <a:pt x="165" y="617"/>
                                    </a:lnTo>
                                    <a:lnTo>
                                      <a:pt x="120" y="613"/>
                                    </a:lnTo>
                                    <a:lnTo>
                                      <a:pt x="78" y="603"/>
                                    </a:lnTo>
                                    <a:lnTo>
                                      <a:pt x="38" y="587"/>
                                    </a:lnTo>
                                    <a:lnTo>
                                      <a:pt x="0" y="564"/>
                                    </a:lnTo>
                                    <a:lnTo>
                                      <a:pt x="0" y="651"/>
                                    </a:lnTo>
                                    <a:lnTo>
                                      <a:pt x="33" y="666"/>
                                    </a:lnTo>
                                    <a:lnTo>
                                      <a:pt x="72" y="677"/>
                                    </a:lnTo>
                                    <a:lnTo>
                                      <a:pt x="115" y="684"/>
                                    </a:lnTo>
                                    <a:lnTo>
                                      <a:pt x="163" y="686"/>
                                    </a:lnTo>
                                    <a:lnTo>
                                      <a:pt x="217" y="683"/>
                                    </a:lnTo>
                                    <a:lnTo>
                                      <a:pt x="309" y="655"/>
                                    </a:lnTo>
                                    <a:lnTo>
                                      <a:pt x="377" y="602"/>
                                    </a:lnTo>
                                    <a:lnTo>
                                      <a:pt x="411" y="529"/>
                                    </a:lnTo>
                                    <a:lnTo>
                                      <a:pt x="416" y="487"/>
                                    </a:lnTo>
                                    <a:lnTo>
                                      <a:pt x="413" y="456"/>
                                    </a:lnTo>
                                    <a:lnTo>
                                      <a:pt x="371" y="379"/>
                                    </a:lnTo>
                                    <a:lnTo>
                                      <a:pt x="318" y="345"/>
                                    </a:lnTo>
                                    <a:lnTo>
                                      <a:pt x="249" y="329"/>
                                    </a:lnTo>
                                    <a:lnTo>
                                      <a:pt x="249" y="327"/>
                                    </a:lnTo>
                                    <a:lnTo>
                                      <a:pt x="311" y="302"/>
                                    </a:lnTo>
                                    <a:lnTo>
                                      <a:pt x="356" y="266"/>
                                    </a:lnTo>
                                    <a:lnTo>
                                      <a:pt x="382" y="219"/>
                                    </a:lnTo>
                                    <a:lnTo>
                                      <a:pt x="391" y="159"/>
                                    </a:lnTo>
                                    <a:lnTo>
                                      <a:pt x="388" y="126"/>
                                    </a:lnTo>
                                    <a:lnTo>
                                      <a:pt x="360" y="68"/>
                                    </a:lnTo>
                                    <a:lnTo>
                                      <a:pt x="306" y="25"/>
                                    </a:lnTo>
                                    <a:lnTo>
                                      <a:pt x="234" y="3"/>
                                    </a:lnTo>
                                    <a:lnTo>
                                      <a:pt x="19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109" name="组合 940"/>
                          <wpg:cNvGrpSpPr/>
                          <wpg:grpSpPr>
                            <a:xfrm rot="0">
                              <a:off x="9722" y="8000"/>
                              <a:ext cx="236" cy="108"/>
                              <a:chOff x="0" y="0"/>
                              <a:chExt cx="1117" cy="509"/>
                            </a:xfrm>
                          </wpg:grpSpPr>
                          <wps:wsp>
                            <wps:cNvPr id="939" name="任意多边形 939"/>
                            <wps:cNvSpPr/>
                            <wps:spPr>
                              <a:xfrm>
                                <a:off x="0" y="0"/>
                                <a:ext cx="1117" cy="50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17" h="509">
                                    <a:moveTo>
                                      <a:pt x="350" y="87"/>
                                    </a:moveTo>
                                    <a:lnTo>
                                      <a:pt x="304" y="87"/>
                                    </a:lnTo>
                                    <a:lnTo>
                                      <a:pt x="302" y="131"/>
                                    </a:lnTo>
                                    <a:lnTo>
                                      <a:pt x="301" y="172"/>
                                    </a:lnTo>
                                    <a:lnTo>
                                      <a:pt x="298" y="210"/>
                                    </a:lnTo>
                                    <a:lnTo>
                                      <a:pt x="296" y="245"/>
                                    </a:lnTo>
                                    <a:lnTo>
                                      <a:pt x="283" y="312"/>
                                    </a:lnTo>
                                    <a:lnTo>
                                      <a:pt x="256" y="372"/>
                                    </a:lnTo>
                                    <a:lnTo>
                                      <a:pt x="214" y="427"/>
                                    </a:lnTo>
                                    <a:lnTo>
                                      <a:pt x="157" y="476"/>
                                    </a:lnTo>
                                    <a:lnTo>
                                      <a:pt x="167" y="484"/>
                                    </a:lnTo>
                                    <a:lnTo>
                                      <a:pt x="177" y="492"/>
                                    </a:lnTo>
                                    <a:lnTo>
                                      <a:pt x="185" y="501"/>
                                    </a:lnTo>
                                    <a:lnTo>
                                      <a:pt x="193" y="509"/>
                                    </a:lnTo>
                                    <a:lnTo>
                                      <a:pt x="253" y="454"/>
                                    </a:lnTo>
                                    <a:lnTo>
                                      <a:pt x="298" y="393"/>
                                    </a:lnTo>
                                    <a:lnTo>
                                      <a:pt x="328" y="324"/>
                                    </a:lnTo>
                                    <a:lnTo>
                                      <a:pt x="342" y="248"/>
                                    </a:lnTo>
                                    <a:lnTo>
                                      <a:pt x="344" y="215"/>
                                    </a:lnTo>
                                    <a:lnTo>
                                      <a:pt x="346" y="177"/>
                                    </a:lnTo>
                                    <a:lnTo>
                                      <a:pt x="348" y="134"/>
                                    </a:lnTo>
                                    <a:lnTo>
                                      <a:pt x="350" y="87"/>
                                    </a:lnTo>
                                    <a:close/>
                                    <a:moveTo>
                                      <a:pt x="189" y="276"/>
                                    </a:moveTo>
                                    <a:lnTo>
                                      <a:pt x="83" y="276"/>
                                    </a:lnTo>
                                    <a:lnTo>
                                      <a:pt x="83" y="506"/>
                                    </a:lnTo>
                                    <a:lnTo>
                                      <a:pt x="125" y="506"/>
                                    </a:lnTo>
                                    <a:lnTo>
                                      <a:pt x="125" y="289"/>
                                    </a:lnTo>
                                    <a:lnTo>
                                      <a:pt x="191" y="289"/>
                                    </a:lnTo>
                                    <a:lnTo>
                                      <a:pt x="183" y="284"/>
                                    </a:lnTo>
                                    <a:lnTo>
                                      <a:pt x="189" y="276"/>
                                    </a:lnTo>
                                    <a:close/>
                                    <a:moveTo>
                                      <a:pt x="331" y="446"/>
                                    </a:moveTo>
                                    <a:lnTo>
                                      <a:pt x="334" y="457"/>
                                    </a:lnTo>
                                    <a:lnTo>
                                      <a:pt x="336" y="468"/>
                                    </a:lnTo>
                                    <a:lnTo>
                                      <a:pt x="338" y="480"/>
                                    </a:lnTo>
                                    <a:lnTo>
                                      <a:pt x="340" y="492"/>
                                    </a:lnTo>
                                    <a:lnTo>
                                      <a:pt x="387" y="493"/>
                                    </a:lnTo>
                                    <a:lnTo>
                                      <a:pt x="421" y="494"/>
                                    </a:lnTo>
                                    <a:lnTo>
                                      <a:pt x="459" y="488"/>
                                    </a:lnTo>
                                    <a:lnTo>
                                      <a:pt x="486" y="470"/>
                                    </a:lnTo>
                                    <a:lnTo>
                                      <a:pt x="497" y="450"/>
                                    </a:lnTo>
                                    <a:lnTo>
                                      <a:pt x="416" y="450"/>
                                    </a:lnTo>
                                    <a:lnTo>
                                      <a:pt x="399" y="450"/>
                                    </a:lnTo>
                                    <a:lnTo>
                                      <a:pt x="379" y="449"/>
                                    </a:lnTo>
                                    <a:lnTo>
                                      <a:pt x="356" y="448"/>
                                    </a:lnTo>
                                    <a:lnTo>
                                      <a:pt x="331" y="446"/>
                                    </a:lnTo>
                                    <a:close/>
                                    <a:moveTo>
                                      <a:pt x="522" y="47"/>
                                    </a:moveTo>
                                    <a:lnTo>
                                      <a:pt x="216" y="47"/>
                                    </a:lnTo>
                                    <a:lnTo>
                                      <a:pt x="216" y="87"/>
                                    </a:lnTo>
                                    <a:lnTo>
                                      <a:pt x="475" y="87"/>
                                    </a:lnTo>
                                    <a:lnTo>
                                      <a:pt x="472" y="192"/>
                                    </a:lnTo>
                                    <a:lnTo>
                                      <a:pt x="469" y="278"/>
                                    </a:lnTo>
                                    <a:lnTo>
                                      <a:pt x="466" y="346"/>
                                    </a:lnTo>
                                    <a:lnTo>
                                      <a:pt x="463" y="396"/>
                                    </a:lnTo>
                                    <a:lnTo>
                                      <a:pt x="460" y="420"/>
                                    </a:lnTo>
                                    <a:lnTo>
                                      <a:pt x="451" y="438"/>
                                    </a:lnTo>
                                    <a:lnTo>
                                      <a:pt x="436" y="448"/>
                                    </a:lnTo>
                                    <a:lnTo>
                                      <a:pt x="416" y="450"/>
                                    </a:lnTo>
                                    <a:lnTo>
                                      <a:pt x="497" y="450"/>
                                    </a:lnTo>
                                    <a:lnTo>
                                      <a:pt x="503" y="441"/>
                                    </a:lnTo>
                                    <a:lnTo>
                                      <a:pt x="509" y="399"/>
                                    </a:lnTo>
                                    <a:lnTo>
                                      <a:pt x="512" y="346"/>
                                    </a:lnTo>
                                    <a:lnTo>
                                      <a:pt x="515" y="262"/>
                                    </a:lnTo>
                                    <a:lnTo>
                                      <a:pt x="518" y="170"/>
                                    </a:lnTo>
                                    <a:lnTo>
                                      <a:pt x="522" y="47"/>
                                    </a:lnTo>
                                    <a:close/>
                                    <a:moveTo>
                                      <a:pt x="191" y="289"/>
                                    </a:moveTo>
                                    <a:lnTo>
                                      <a:pt x="125" y="289"/>
                                    </a:lnTo>
                                    <a:lnTo>
                                      <a:pt x="168" y="321"/>
                                    </a:lnTo>
                                    <a:lnTo>
                                      <a:pt x="210" y="353"/>
                                    </a:lnTo>
                                    <a:lnTo>
                                      <a:pt x="238" y="322"/>
                                    </a:lnTo>
                                    <a:lnTo>
                                      <a:pt x="197" y="293"/>
                                    </a:lnTo>
                                    <a:lnTo>
                                      <a:pt x="191" y="289"/>
                                    </a:lnTo>
                                    <a:close/>
                                    <a:moveTo>
                                      <a:pt x="190" y="100"/>
                                    </a:moveTo>
                                    <a:lnTo>
                                      <a:pt x="8" y="100"/>
                                    </a:lnTo>
                                    <a:lnTo>
                                      <a:pt x="8" y="137"/>
                                    </a:lnTo>
                                    <a:lnTo>
                                      <a:pt x="141" y="137"/>
                                    </a:lnTo>
                                    <a:lnTo>
                                      <a:pt x="109" y="184"/>
                                    </a:lnTo>
                                    <a:lnTo>
                                      <a:pt x="75" y="225"/>
                                    </a:lnTo>
                                    <a:lnTo>
                                      <a:pt x="39" y="262"/>
                                    </a:lnTo>
                                    <a:lnTo>
                                      <a:pt x="0" y="294"/>
                                    </a:lnTo>
                                    <a:lnTo>
                                      <a:pt x="4" y="306"/>
                                    </a:lnTo>
                                    <a:lnTo>
                                      <a:pt x="8" y="317"/>
                                    </a:lnTo>
                                    <a:lnTo>
                                      <a:pt x="12" y="328"/>
                                    </a:lnTo>
                                    <a:lnTo>
                                      <a:pt x="15" y="338"/>
                                    </a:lnTo>
                                    <a:lnTo>
                                      <a:pt x="33" y="323"/>
                                    </a:lnTo>
                                    <a:lnTo>
                                      <a:pt x="50" y="308"/>
                                    </a:lnTo>
                                    <a:lnTo>
                                      <a:pt x="67" y="293"/>
                                    </a:lnTo>
                                    <a:lnTo>
                                      <a:pt x="83" y="276"/>
                                    </a:lnTo>
                                    <a:lnTo>
                                      <a:pt x="189" y="276"/>
                                    </a:lnTo>
                                    <a:lnTo>
                                      <a:pt x="199" y="265"/>
                                    </a:lnTo>
                                    <a:lnTo>
                                      <a:pt x="200" y="263"/>
                                    </a:lnTo>
                                    <a:lnTo>
                                      <a:pt x="152" y="263"/>
                                    </a:lnTo>
                                    <a:lnTo>
                                      <a:pt x="134" y="251"/>
                                    </a:lnTo>
                                    <a:lnTo>
                                      <a:pt x="125" y="245"/>
                                    </a:lnTo>
                                    <a:lnTo>
                                      <a:pt x="125" y="229"/>
                                    </a:lnTo>
                                    <a:lnTo>
                                      <a:pt x="142" y="208"/>
                                    </a:lnTo>
                                    <a:lnTo>
                                      <a:pt x="158" y="185"/>
                                    </a:lnTo>
                                    <a:lnTo>
                                      <a:pt x="174" y="162"/>
                                    </a:lnTo>
                                    <a:lnTo>
                                      <a:pt x="190" y="138"/>
                                    </a:lnTo>
                                    <a:lnTo>
                                      <a:pt x="190" y="100"/>
                                    </a:lnTo>
                                    <a:close/>
                                    <a:moveTo>
                                      <a:pt x="203" y="192"/>
                                    </a:moveTo>
                                    <a:lnTo>
                                      <a:pt x="190" y="210"/>
                                    </a:lnTo>
                                    <a:lnTo>
                                      <a:pt x="178" y="228"/>
                                    </a:lnTo>
                                    <a:lnTo>
                                      <a:pt x="165" y="245"/>
                                    </a:lnTo>
                                    <a:lnTo>
                                      <a:pt x="152" y="263"/>
                                    </a:lnTo>
                                    <a:lnTo>
                                      <a:pt x="200" y="263"/>
                                    </a:lnTo>
                                    <a:lnTo>
                                      <a:pt x="213" y="247"/>
                                    </a:lnTo>
                                    <a:lnTo>
                                      <a:pt x="227" y="230"/>
                                    </a:lnTo>
                                    <a:lnTo>
                                      <a:pt x="239" y="213"/>
                                    </a:lnTo>
                                    <a:lnTo>
                                      <a:pt x="203" y="192"/>
                                    </a:lnTo>
                                    <a:close/>
                                    <a:moveTo>
                                      <a:pt x="98" y="0"/>
                                    </a:moveTo>
                                    <a:lnTo>
                                      <a:pt x="60" y="18"/>
                                    </a:lnTo>
                                    <a:lnTo>
                                      <a:pt x="70" y="34"/>
                                    </a:lnTo>
                                    <a:lnTo>
                                      <a:pt x="80" y="51"/>
                                    </a:lnTo>
                                    <a:lnTo>
                                      <a:pt x="91" y="70"/>
                                    </a:lnTo>
                                    <a:lnTo>
                                      <a:pt x="101" y="90"/>
                                    </a:lnTo>
                                    <a:lnTo>
                                      <a:pt x="141" y="70"/>
                                    </a:lnTo>
                                    <a:lnTo>
                                      <a:pt x="130" y="51"/>
                                    </a:lnTo>
                                    <a:lnTo>
                                      <a:pt x="119" y="33"/>
                                    </a:lnTo>
                                    <a:lnTo>
                                      <a:pt x="109" y="16"/>
                                    </a:lnTo>
                                    <a:lnTo>
                                      <a:pt x="98" y="0"/>
                                    </a:lnTo>
                                    <a:close/>
                                    <a:moveTo>
                                      <a:pt x="1117" y="41"/>
                                    </a:moveTo>
                                    <a:lnTo>
                                      <a:pt x="643" y="41"/>
                                    </a:lnTo>
                                    <a:lnTo>
                                      <a:pt x="643" y="507"/>
                                    </a:lnTo>
                                    <a:lnTo>
                                      <a:pt x="689" y="507"/>
                                    </a:lnTo>
                                    <a:lnTo>
                                      <a:pt x="689" y="476"/>
                                    </a:lnTo>
                                    <a:lnTo>
                                      <a:pt x="1117" y="476"/>
                                    </a:lnTo>
                                    <a:lnTo>
                                      <a:pt x="1117" y="436"/>
                                    </a:lnTo>
                                    <a:lnTo>
                                      <a:pt x="689" y="436"/>
                                    </a:lnTo>
                                    <a:lnTo>
                                      <a:pt x="689" y="82"/>
                                    </a:lnTo>
                                    <a:lnTo>
                                      <a:pt x="1117" y="82"/>
                                    </a:lnTo>
                                    <a:lnTo>
                                      <a:pt x="1117" y="41"/>
                                    </a:lnTo>
                                    <a:close/>
                                    <a:moveTo>
                                      <a:pt x="1117" y="476"/>
                                    </a:moveTo>
                                    <a:lnTo>
                                      <a:pt x="1070" y="476"/>
                                    </a:lnTo>
                                    <a:lnTo>
                                      <a:pt x="1070" y="507"/>
                                    </a:lnTo>
                                    <a:lnTo>
                                      <a:pt x="1117" y="507"/>
                                    </a:lnTo>
                                    <a:lnTo>
                                      <a:pt x="1117" y="476"/>
                                    </a:lnTo>
                                    <a:close/>
                                    <a:moveTo>
                                      <a:pt x="1117" y="82"/>
                                    </a:moveTo>
                                    <a:lnTo>
                                      <a:pt x="1070" y="82"/>
                                    </a:lnTo>
                                    <a:lnTo>
                                      <a:pt x="1070" y="436"/>
                                    </a:lnTo>
                                    <a:lnTo>
                                      <a:pt x="1117" y="436"/>
                                    </a:lnTo>
                                    <a:lnTo>
                                      <a:pt x="1117" y="82"/>
                                    </a:lnTo>
                                    <a:close/>
                                    <a:moveTo>
                                      <a:pt x="840" y="82"/>
                                    </a:moveTo>
                                    <a:lnTo>
                                      <a:pt x="795" y="82"/>
                                    </a:lnTo>
                                    <a:lnTo>
                                      <a:pt x="793" y="145"/>
                                    </a:lnTo>
                                    <a:lnTo>
                                      <a:pt x="790" y="195"/>
                                    </a:lnTo>
                                    <a:lnTo>
                                      <a:pt x="786" y="231"/>
                                    </a:lnTo>
                                    <a:lnTo>
                                      <a:pt x="779" y="255"/>
                                    </a:lnTo>
                                    <a:lnTo>
                                      <a:pt x="768" y="278"/>
                                    </a:lnTo>
                                    <a:lnTo>
                                      <a:pt x="750" y="301"/>
                                    </a:lnTo>
                                    <a:lnTo>
                                      <a:pt x="724" y="323"/>
                                    </a:lnTo>
                                    <a:lnTo>
                                      <a:pt x="691" y="345"/>
                                    </a:lnTo>
                                    <a:lnTo>
                                      <a:pt x="700" y="353"/>
                                    </a:lnTo>
                                    <a:lnTo>
                                      <a:pt x="709" y="361"/>
                                    </a:lnTo>
                                    <a:lnTo>
                                      <a:pt x="717" y="369"/>
                                    </a:lnTo>
                                    <a:lnTo>
                                      <a:pt x="725" y="377"/>
                                    </a:lnTo>
                                    <a:lnTo>
                                      <a:pt x="760" y="353"/>
                                    </a:lnTo>
                                    <a:lnTo>
                                      <a:pt x="788" y="328"/>
                                    </a:lnTo>
                                    <a:lnTo>
                                      <a:pt x="809" y="301"/>
                                    </a:lnTo>
                                    <a:lnTo>
                                      <a:pt x="822" y="273"/>
                                    </a:lnTo>
                                    <a:lnTo>
                                      <a:pt x="829" y="244"/>
                                    </a:lnTo>
                                    <a:lnTo>
                                      <a:pt x="835" y="202"/>
                                    </a:lnTo>
                                    <a:lnTo>
                                      <a:pt x="838" y="148"/>
                                    </a:lnTo>
                                    <a:lnTo>
                                      <a:pt x="840" y="82"/>
                                    </a:lnTo>
                                    <a:close/>
                                    <a:moveTo>
                                      <a:pt x="964" y="82"/>
                                    </a:moveTo>
                                    <a:lnTo>
                                      <a:pt x="918" y="82"/>
                                    </a:lnTo>
                                    <a:lnTo>
                                      <a:pt x="918" y="276"/>
                                    </a:lnTo>
                                    <a:lnTo>
                                      <a:pt x="923" y="303"/>
                                    </a:lnTo>
                                    <a:lnTo>
                                      <a:pt x="937" y="322"/>
                                    </a:lnTo>
                                    <a:lnTo>
                                      <a:pt x="960" y="334"/>
                                    </a:lnTo>
                                    <a:lnTo>
                                      <a:pt x="992" y="338"/>
                                    </a:lnTo>
                                    <a:lnTo>
                                      <a:pt x="1055" y="338"/>
                                    </a:lnTo>
                                    <a:lnTo>
                                      <a:pt x="1063" y="297"/>
                                    </a:lnTo>
                                    <a:lnTo>
                                      <a:pt x="999" y="297"/>
                                    </a:lnTo>
                                    <a:lnTo>
                                      <a:pt x="983" y="295"/>
                                    </a:lnTo>
                                    <a:lnTo>
                                      <a:pt x="972" y="290"/>
                                    </a:lnTo>
                                    <a:lnTo>
                                      <a:pt x="966" y="282"/>
                                    </a:lnTo>
                                    <a:lnTo>
                                      <a:pt x="964" y="270"/>
                                    </a:lnTo>
                                    <a:lnTo>
                                      <a:pt x="964" y="82"/>
                                    </a:lnTo>
                                    <a:close/>
                                    <a:moveTo>
                                      <a:pt x="1063" y="296"/>
                                    </a:moveTo>
                                    <a:lnTo>
                                      <a:pt x="1045" y="296"/>
                                    </a:lnTo>
                                    <a:lnTo>
                                      <a:pt x="999" y="297"/>
                                    </a:lnTo>
                                    <a:lnTo>
                                      <a:pt x="1063" y="297"/>
                                    </a:lnTo>
                                    <a:lnTo>
                                      <a:pt x="1063" y="29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110" name="组合 942"/>
                          <wpg:cNvGrpSpPr/>
                          <wpg:grpSpPr>
                            <a:xfrm rot="0">
                              <a:off x="9793" y="7835"/>
                              <a:ext cx="93" cy="143"/>
                              <a:chOff x="0" y="0"/>
                              <a:chExt cx="439" cy="675"/>
                            </a:xfrm>
                          </wpg:grpSpPr>
                          <wps:wsp>
                            <wps:cNvPr id="941" name="任意多边形 941"/>
                            <wps:cNvSpPr/>
                            <wps:spPr>
                              <a:xfrm>
                                <a:off x="0" y="0"/>
                                <a:ext cx="439" cy="67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39" h="675">
                                    <a:moveTo>
                                      <a:pt x="232" y="0"/>
                                    </a:moveTo>
                                    <a:lnTo>
                                      <a:pt x="178" y="4"/>
                                    </a:lnTo>
                                    <a:lnTo>
                                      <a:pt x="127" y="15"/>
                                    </a:lnTo>
                                    <a:lnTo>
                                      <a:pt x="80" y="34"/>
                                    </a:lnTo>
                                    <a:lnTo>
                                      <a:pt x="36" y="60"/>
                                    </a:lnTo>
                                    <a:lnTo>
                                      <a:pt x="36" y="146"/>
                                    </a:lnTo>
                                    <a:lnTo>
                                      <a:pt x="80" y="113"/>
                                    </a:lnTo>
                                    <a:lnTo>
                                      <a:pt x="125" y="89"/>
                                    </a:lnTo>
                                    <a:lnTo>
                                      <a:pt x="170" y="75"/>
                                    </a:lnTo>
                                    <a:lnTo>
                                      <a:pt x="217" y="70"/>
                                    </a:lnTo>
                                    <a:lnTo>
                                      <a:pt x="248" y="72"/>
                                    </a:lnTo>
                                    <a:lnTo>
                                      <a:pt x="316" y="100"/>
                                    </a:lnTo>
                                    <a:lnTo>
                                      <a:pt x="347" y="161"/>
                                    </a:lnTo>
                                    <a:lnTo>
                                      <a:pt x="349" y="187"/>
                                    </a:lnTo>
                                    <a:lnTo>
                                      <a:pt x="348" y="212"/>
                                    </a:lnTo>
                                    <a:lnTo>
                                      <a:pt x="321" y="283"/>
                                    </a:lnTo>
                                    <a:lnTo>
                                      <a:pt x="278" y="338"/>
                                    </a:lnTo>
                                    <a:lnTo>
                                      <a:pt x="206" y="410"/>
                                    </a:lnTo>
                                    <a:lnTo>
                                      <a:pt x="0" y="602"/>
                                    </a:lnTo>
                                    <a:lnTo>
                                      <a:pt x="0" y="675"/>
                                    </a:lnTo>
                                    <a:lnTo>
                                      <a:pt x="432" y="675"/>
                                    </a:lnTo>
                                    <a:lnTo>
                                      <a:pt x="432" y="600"/>
                                    </a:lnTo>
                                    <a:lnTo>
                                      <a:pt x="106" y="600"/>
                                    </a:lnTo>
                                    <a:lnTo>
                                      <a:pt x="106" y="599"/>
                                    </a:lnTo>
                                    <a:lnTo>
                                      <a:pt x="268" y="451"/>
                                    </a:lnTo>
                                    <a:lnTo>
                                      <a:pt x="314" y="407"/>
                                    </a:lnTo>
                                    <a:lnTo>
                                      <a:pt x="381" y="331"/>
                                    </a:lnTo>
                                    <a:lnTo>
                                      <a:pt x="418" y="270"/>
                                    </a:lnTo>
                                    <a:lnTo>
                                      <a:pt x="436" y="209"/>
                                    </a:lnTo>
                                    <a:lnTo>
                                      <a:pt x="438" y="179"/>
                                    </a:lnTo>
                                    <a:lnTo>
                                      <a:pt x="435" y="140"/>
                                    </a:lnTo>
                                    <a:lnTo>
                                      <a:pt x="407" y="75"/>
                                    </a:lnTo>
                                    <a:lnTo>
                                      <a:pt x="353" y="27"/>
                                    </a:lnTo>
                                    <a:lnTo>
                                      <a:pt x="277" y="3"/>
                                    </a:lnTo>
                                    <a:lnTo>
                                      <a:pt x="232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111" name="组合 944"/>
                          <wpg:cNvGrpSpPr/>
                          <wpg:grpSpPr>
                            <a:xfrm rot="0">
                              <a:off x="9185" y="8000"/>
                              <a:ext cx="369" cy="108"/>
                              <a:chOff x="0" y="0"/>
                              <a:chExt cx="1738" cy="510"/>
                            </a:xfrm>
                          </wpg:grpSpPr>
                          <wps:wsp>
                            <wps:cNvPr id="943" name="任意多边形 943"/>
                            <wps:cNvSpPr/>
                            <wps:spPr>
                              <a:xfrm>
                                <a:off x="0" y="0"/>
                                <a:ext cx="1738" cy="51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738" h="510">
                                    <a:moveTo>
                                      <a:pt x="189" y="16"/>
                                    </a:moveTo>
                                    <a:lnTo>
                                      <a:pt x="141" y="16"/>
                                    </a:lnTo>
                                    <a:lnTo>
                                      <a:pt x="141" y="188"/>
                                    </a:lnTo>
                                    <a:lnTo>
                                      <a:pt x="140" y="240"/>
                                    </a:lnTo>
                                    <a:lnTo>
                                      <a:pt x="135" y="284"/>
                                    </a:lnTo>
                                    <a:lnTo>
                                      <a:pt x="126" y="321"/>
                                    </a:lnTo>
                                    <a:lnTo>
                                      <a:pt x="115" y="349"/>
                                    </a:lnTo>
                                    <a:lnTo>
                                      <a:pt x="97" y="378"/>
                                    </a:lnTo>
                                    <a:lnTo>
                                      <a:pt x="72" y="408"/>
                                    </a:lnTo>
                                    <a:lnTo>
                                      <a:pt x="40" y="437"/>
                                    </a:lnTo>
                                    <a:lnTo>
                                      <a:pt x="0" y="467"/>
                                    </a:lnTo>
                                    <a:lnTo>
                                      <a:pt x="10" y="478"/>
                                    </a:lnTo>
                                    <a:lnTo>
                                      <a:pt x="18" y="488"/>
                                    </a:lnTo>
                                    <a:lnTo>
                                      <a:pt x="26" y="497"/>
                                    </a:lnTo>
                                    <a:lnTo>
                                      <a:pt x="33" y="505"/>
                                    </a:lnTo>
                                    <a:lnTo>
                                      <a:pt x="76" y="471"/>
                                    </a:lnTo>
                                    <a:lnTo>
                                      <a:pt x="112" y="437"/>
                                    </a:lnTo>
                                    <a:lnTo>
                                      <a:pt x="139" y="404"/>
                                    </a:lnTo>
                                    <a:lnTo>
                                      <a:pt x="159" y="371"/>
                                    </a:lnTo>
                                    <a:lnTo>
                                      <a:pt x="172" y="338"/>
                                    </a:lnTo>
                                    <a:lnTo>
                                      <a:pt x="181" y="297"/>
                                    </a:lnTo>
                                    <a:lnTo>
                                      <a:pt x="187" y="247"/>
                                    </a:lnTo>
                                    <a:lnTo>
                                      <a:pt x="189" y="188"/>
                                    </a:lnTo>
                                    <a:lnTo>
                                      <a:pt x="189" y="16"/>
                                    </a:lnTo>
                                    <a:close/>
                                    <a:moveTo>
                                      <a:pt x="360" y="13"/>
                                    </a:moveTo>
                                    <a:lnTo>
                                      <a:pt x="313" y="13"/>
                                    </a:lnTo>
                                    <a:lnTo>
                                      <a:pt x="313" y="413"/>
                                    </a:lnTo>
                                    <a:lnTo>
                                      <a:pt x="317" y="448"/>
                                    </a:lnTo>
                                    <a:lnTo>
                                      <a:pt x="333" y="473"/>
                                    </a:lnTo>
                                    <a:lnTo>
                                      <a:pt x="360" y="487"/>
                                    </a:lnTo>
                                    <a:lnTo>
                                      <a:pt x="398" y="491"/>
                                    </a:lnTo>
                                    <a:lnTo>
                                      <a:pt x="449" y="491"/>
                                    </a:lnTo>
                                    <a:lnTo>
                                      <a:pt x="484" y="486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27" y="454"/>
                                    </a:lnTo>
                                    <a:lnTo>
                                      <a:pt x="528" y="450"/>
                                    </a:lnTo>
                                    <a:lnTo>
                                      <a:pt x="408" y="450"/>
                                    </a:lnTo>
                                    <a:lnTo>
                                      <a:pt x="387" y="448"/>
                                    </a:lnTo>
                                    <a:lnTo>
                                      <a:pt x="372" y="440"/>
                                    </a:lnTo>
                                    <a:lnTo>
                                      <a:pt x="363" y="427"/>
                                    </a:lnTo>
                                    <a:lnTo>
                                      <a:pt x="360" y="409"/>
                                    </a:lnTo>
                                    <a:lnTo>
                                      <a:pt x="360" y="13"/>
                                    </a:lnTo>
                                    <a:close/>
                                    <a:moveTo>
                                      <a:pt x="499" y="311"/>
                                    </a:moveTo>
                                    <a:lnTo>
                                      <a:pt x="498" y="341"/>
                                    </a:lnTo>
                                    <a:lnTo>
                                      <a:pt x="496" y="368"/>
                                    </a:lnTo>
                                    <a:lnTo>
                                      <a:pt x="493" y="391"/>
                                    </a:lnTo>
                                    <a:lnTo>
                                      <a:pt x="490" y="412"/>
                                    </a:lnTo>
                                    <a:lnTo>
                                      <a:pt x="485" y="429"/>
                                    </a:lnTo>
                                    <a:lnTo>
                                      <a:pt x="475" y="440"/>
                                    </a:lnTo>
                                    <a:lnTo>
                                      <a:pt x="460" y="448"/>
                                    </a:lnTo>
                                    <a:lnTo>
                                      <a:pt x="440" y="450"/>
                                    </a:lnTo>
                                    <a:lnTo>
                                      <a:pt x="528" y="450"/>
                                    </a:lnTo>
                                    <a:lnTo>
                                      <a:pt x="536" y="426"/>
                                    </a:lnTo>
                                    <a:lnTo>
                                      <a:pt x="539" y="407"/>
                                    </a:lnTo>
                                    <a:lnTo>
                                      <a:pt x="542" y="384"/>
                                    </a:lnTo>
                                    <a:lnTo>
                                      <a:pt x="545" y="358"/>
                                    </a:lnTo>
                                    <a:lnTo>
                                      <a:pt x="548" y="328"/>
                                    </a:lnTo>
                                    <a:lnTo>
                                      <a:pt x="535" y="324"/>
                                    </a:lnTo>
                                    <a:lnTo>
                                      <a:pt x="523" y="320"/>
                                    </a:lnTo>
                                    <a:lnTo>
                                      <a:pt x="511" y="315"/>
                                    </a:lnTo>
                                    <a:lnTo>
                                      <a:pt x="499" y="311"/>
                                    </a:lnTo>
                                    <a:close/>
                                    <a:moveTo>
                                      <a:pt x="1141" y="460"/>
                                    </a:moveTo>
                                    <a:lnTo>
                                      <a:pt x="599" y="460"/>
                                    </a:lnTo>
                                    <a:lnTo>
                                      <a:pt x="599" y="492"/>
                                    </a:lnTo>
                                    <a:lnTo>
                                      <a:pt x="1141" y="492"/>
                                    </a:lnTo>
                                    <a:lnTo>
                                      <a:pt x="1141" y="460"/>
                                    </a:lnTo>
                                    <a:close/>
                                    <a:moveTo>
                                      <a:pt x="891" y="424"/>
                                    </a:moveTo>
                                    <a:lnTo>
                                      <a:pt x="851" y="424"/>
                                    </a:lnTo>
                                    <a:lnTo>
                                      <a:pt x="851" y="460"/>
                                    </a:lnTo>
                                    <a:lnTo>
                                      <a:pt x="891" y="460"/>
                                    </a:lnTo>
                                    <a:lnTo>
                                      <a:pt x="891" y="424"/>
                                    </a:lnTo>
                                    <a:close/>
                                    <a:moveTo>
                                      <a:pt x="1100" y="394"/>
                                    </a:moveTo>
                                    <a:lnTo>
                                      <a:pt x="642" y="394"/>
                                    </a:lnTo>
                                    <a:lnTo>
                                      <a:pt x="642" y="424"/>
                                    </a:lnTo>
                                    <a:lnTo>
                                      <a:pt x="1100" y="424"/>
                                    </a:lnTo>
                                    <a:lnTo>
                                      <a:pt x="1100" y="394"/>
                                    </a:lnTo>
                                    <a:close/>
                                    <a:moveTo>
                                      <a:pt x="891" y="359"/>
                                    </a:moveTo>
                                    <a:lnTo>
                                      <a:pt x="851" y="359"/>
                                    </a:lnTo>
                                    <a:lnTo>
                                      <a:pt x="851" y="394"/>
                                    </a:lnTo>
                                    <a:lnTo>
                                      <a:pt x="891" y="394"/>
                                    </a:lnTo>
                                    <a:lnTo>
                                      <a:pt x="891" y="359"/>
                                    </a:lnTo>
                                    <a:close/>
                                    <a:moveTo>
                                      <a:pt x="1076" y="201"/>
                                    </a:moveTo>
                                    <a:lnTo>
                                      <a:pt x="666" y="201"/>
                                    </a:lnTo>
                                    <a:lnTo>
                                      <a:pt x="666" y="372"/>
                                    </a:lnTo>
                                    <a:lnTo>
                                      <a:pt x="705" y="372"/>
                                    </a:lnTo>
                                    <a:lnTo>
                                      <a:pt x="705" y="359"/>
                                    </a:lnTo>
                                    <a:lnTo>
                                      <a:pt x="1076" y="359"/>
                                    </a:lnTo>
                                    <a:lnTo>
                                      <a:pt x="1076" y="330"/>
                                    </a:lnTo>
                                    <a:lnTo>
                                      <a:pt x="705" y="330"/>
                                    </a:lnTo>
                                    <a:lnTo>
                                      <a:pt x="705" y="294"/>
                                    </a:lnTo>
                                    <a:lnTo>
                                      <a:pt x="1076" y="294"/>
                                    </a:lnTo>
                                    <a:lnTo>
                                      <a:pt x="1076" y="266"/>
                                    </a:lnTo>
                                    <a:lnTo>
                                      <a:pt x="705" y="266"/>
                                    </a:lnTo>
                                    <a:lnTo>
                                      <a:pt x="705" y="230"/>
                                    </a:lnTo>
                                    <a:lnTo>
                                      <a:pt x="1076" y="230"/>
                                    </a:lnTo>
                                    <a:lnTo>
                                      <a:pt x="1076" y="201"/>
                                    </a:lnTo>
                                    <a:close/>
                                    <a:moveTo>
                                      <a:pt x="1076" y="359"/>
                                    </a:moveTo>
                                    <a:lnTo>
                                      <a:pt x="1037" y="359"/>
                                    </a:lnTo>
                                    <a:lnTo>
                                      <a:pt x="1037" y="372"/>
                                    </a:lnTo>
                                    <a:lnTo>
                                      <a:pt x="1076" y="372"/>
                                    </a:lnTo>
                                    <a:lnTo>
                                      <a:pt x="1076" y="359"/>
                                    </a:lnTo>
                                    <a:close/>
                                    <a:moveTo>
                                      <a:pt x="891" y="294"/>
                                    </a:moveTo>
                                    <a:lnTo>
                                      <a:pt x="851" y="294"/>
                                    </a:lnTo>
                                    <a:lnTo>
                                      <a:pt x="851" y="330"/>
                                    </a:lnTo>
                                    <a:lnTo>
                                      <a:pt x="891" y="330"/>
                                    </a:lnTo>
                                    <a:lnTo>
                                      <a:pt x="891" y="294"/>
                                    </a:lnTo>
                                    <a:close/>
                                    <a:moveTo>
                                      <a:pt x="1076" y="294"/>
                                    </a:moveTo>
                                    <a:lnTo>
                                      <a:pt x="1037" y="294"/>
                                    </a:lnTo>
                                    <a:lnTo>
                                      <a:pt x="1037" y="330"/>
                                    </a:lnTo>
                                    <a:lnTo>
                                      <a:pt x="1076" y="330"/>
                                    </a:lnTo>
                                    <a:lnTo>
                                      <a:pt x="1076" y="294"/>
                                    </a:lnTo>
                                    <a:close/>
                                    <a:moveTo>
                                      <a:pt x="891" y="230"/>
                                    </a:moveTo>
                                    <a:lnTo>
                                      <a:pt x="851" y="230"/>
                                    </a:lnTo>
                                    <a:lnTo>
                                      <a:pt x="851" y="266"/>
                                    </a:lnTo>
                                    <a:lnTo>
                                      <a:pt x="891" y="266"/>
                                    </a:lnTo>
                                    <a:lnTo>
                                      <a:pt x="891" y="230"/>
                                    </a:lnTo>
                                    <a:close/>
                                    <a:moveTo>
                                      <a:pt x="1076" y="230"/>
                                    </a:moveTo>
                                    <a:lnTo>
                                      <a:pt x="1037" y="230"/>
                                    </a:lnTo>
                                    <a:lnTo>
                                      <a:pt x="1037" y="266"/>
                                    </a:lnTo>
                                    <a:lnTo>
                                      <a:pt x="1076" y="266"/>
                                    </a:lnTo>
                                    <a:lnTo>
                                      <a:pt x="1076" y="230"/>
                                    </a:lnTo>
                                    <a:close/>
                                    <a:moveTo>
                                      <a:pt x="1138" y="136"/>
                                    </a:moveTo>
                                    <a:lnTo>
                                      <a:pt x="607" y="136"/>
                                    </a:lnTo>
                                    <a:lnTo>
                                      <a:pt x="607" y="167"/>
                                    </a:lnTo>
                                    <a:lnTo>
                                      <a:pt x="1138" y="167"/>
                                    </a:lnTo>
                                    <a:lnTo>
                                      <a:pt x="1138" y="136"/>
                                    </a:lnTo>
                                    <a:close/>
                                    <a:moveTo>
                                      <a:pt x="769" y="80"/>
                                    </a:moveTo>
                                    <a:lnTo>
                                      <a:pt x="757" y="80"/>
                                    </a:lnTo>
                                    <a:lnTo>
                                      <a:pt x="731" y="95"/>
                                    </a:lnTo>
                                    <a:lnTo>
                                      <a:pt x="740" y="105"/>
                                    </a:lnTo>
                                    <a:lnTo>
                                      <a:pt x="748" y="115"/>
                                    </a:lnTo>
                                    <a:lnTo>
                                      <a:pt x="755" y="126"/>
                                    </a:lnTo>
                                    <a:lnTo>
                                      <a:pt x="763" y="136"/>
                                    </a:lnTo>
                                    <a:lnTo>
                                      <a:pt x="789" y="136"/>
                                    </a:lnTo>
                                    <a:lnTo>
                                      <a:pt x="806" y="126"/>
                                    </a:lnTo>
                                    <a:lnTo>
                                      <a:pt x="798" y="115"/>
                                    </a:lnTo>
                                    <a:lnTo>
                                      <a:pt x="789" y="103"/>
                                    </a:lnTo>
                                    <a:lnTo>
                                      <a:pt x="779" y="92"/>
                                    </a:lnTo>
                                    <a:lnTo>
                                      <a:pt x="769" y="80"/>
                                    </a:lnTo>
                                    <a:close/>
                                    <a:moveTo>
                                      <a:pt x="983" y="80"/>
                                    </a:moveTo>
                                    <a:lnTo>
                                      <a:pt x="971" y="80"/>
                                    </a:lnTo>
                                    <a:lnTo>
                                      <a:pt x="962" y="94"/>
                                    </a:lnTo>
                                    <a:lnTo>
                                      <a:pt x="952" y="108"/>
                                    </a:lnTo>
                                    <a:lnTo>
                                      <a:pt x="942" y="122"/>
                                    </a:lnTo>
                                    <a:lnTo>
                                      <a:pt x="931" y="136"/>
                                    </a:lnTo>
                                    <a:lnTo>
                                      <a:pt x="976" y="136"/>
                                    </a:lnTo>
                                    <a:lnTo>
                                      <a:pt x="987" y="125"/>
                                    </a:lnTo>
                                    <a:lnTo>
                                      <a:pt x="996" y="114"/>
                                    </a:lnTo>
                                    <a:lnTo>
                                      <a:pt x="1005" y="104"/>
                                    </a:lnTo>
                                    <a:lnTo>
                                      <a:pt x="1013" y="95"/>
                                    </a:lnTo>
                                    <a:lnTo>
                                      <a:pt x="983" y="80"/>
                                    </a:lnTo>
                                    <a:close/>
                                    <a:moveTo>
                                      <a:pt x="1111" y="50"/>
                                    </a:moveTo>
                                    <a:lnTo>
                                      <a:pt x="633" y="50"/>
                                    </a:lnTo>
                                    <a:lnTo>
                                      <a:pt x="633" y="80"/>
                                    </a:lnTo>
                                    <a:lnTo>
                                      <a:pt x="1111" y="80"/>
                                    </a:lnTo>
                                    <a:lnTo>
                                      <a:pt x="1111" y="50"/>
                                    </a:lnTo>
                                    <a:close/>
                                    <a:moveTo>
                                      <a:pt x="871" y="0"/>
                                    </a:moveTo>
                                    <a:lnTo>
                                      <a:pt x="833" y="18"/>
                                    </a:lnTo>
                                    <a:lnTo>
                                      <a:pt x="840" y="29"/>
                                    </a:lnTo>
                                    <a:lnTo>
                                      <a:pt x="847" y="39"/>
                                    </a:lnTo>
                                    <a:lnTo>
                                      <a:pt x="853" y="50"/>
                                    </a:lnTo>
                                    <a:lnTo>
                                      <a:pt x="901" y="50"/>
                                    </a:lnTo>
                                    <a:lnTo>
                                      <a:pt x="894" y="38"/>
                                    </a:lnTo>
                                    <a:lnTo>
                                      <a:pt x="887" y="26"/>
                                    </a:lnTo>
                                    <a:lnTo>
                                      <a:pt x="879" y="13"/>
                                    </a:lnTo>
                                    <a:lnTo>
                                      <a:pt x="871" y="0"/>
                                    </a:lnTo>
                                    <a:close/>
                                    <a:moveTo>
                                      <a:pt x="1413" y="238"/>
                                    </a:moveTo>
                                    <a:lnTo>
                                      <a:pt x="1367" y="238"/>
                                    </a:lnTo>
                                    <a:lnTo>
                                      <a:pt x="1367" y="510"/>
                                    </a:lnTo>
                                    <a:lnTo>
                                      <a:pt x="1413" y="510"/>
                                    </a:lnTo>
                                    <a:lnTo>
                                      <a:pt x="1413" y="238"/>
                                    </a:lnTo>
                                    <a:close/>
                                    <a:moveTo>
                                      <a:pt x="1479" y="393"/>
                                    </a:moveTo>
                                    <a:lnTo>
                                      <a:pt x="1482" y="403"/>
                                    </a:lnTo>
                                    <a:lnTo>
                                      <a:pt x="1484" y="414"/>
                                    </a:lnTo>
                                    <a:lnTo>
                                      <a:pt x="1486" y="426"/>
                                    </a:lnTo>
                                    <a:lnTo>
                                      <a:pt x="1488" y="438"/>
                                    </a:lnTo>
                                    <a:lnTo>
                                      <a:pt x="1506" y="439"/>
                                    </a:lnTo>
                                    <a:lnTo>
                                      <a:pt x="1526" y="440"/>
                                    </a:lnTo>
                                    <a:lnTo>
                                      <a:pt x="1549" y="440"/>
                                    </a:lnTo>
                                    <a:lnTo>
                                      <a:pt x="1574" y="441"/>
                                    </a:lnTo>
                                    <a:lnTo>
                                      <a:pt x="1613" y="436"/>
                                    </a:lnTo>
                                    <a:lnTo>
                                      <a:pt x="1642" y="422"/>
                                    </a:lnTo>
                                    <a:lnTo>
                                      <a:pt x="1659" y="400"/>
                                    </a:lnTo>
                                    <a:lnTo>
                                      <a:pt x="1568" y="400"/>
                                    </a:lnTo>
                                    <a:lnTo>
                                      <a:pt x="1547" y="400"/>
                                    </a:lnTo>
                                    <a:lnTo>
                                      <a:pt x="1525" y="398"/>
                                    </a:lnTo>
                                    <a:lnTo>
                                      <a:pt x="1503" y="396"/>
                                    </a:lnTo>
                                    <a:lnTo>
                                      <a:pt x="1479" y="393"/>
                                    </a:lnTo>
                                    <a:close/>
                                    <a:moveTo>
                                      <a:pt x="1680" y="200"/>
                                    </a:moveTo>
                                    <a:lnTo>
                                      <a:pt x="1225" y="200"/>
                                    </a:lnTo>
                                    <a:lnTo>
                                      <a:pt x="1225" y="238"/>
                                    </a:lnTo>
                                    <a:lnTo>
                                      <a:pt x="1633" y="238"/>
                                    </a:lnTo>
                                    <a:lnTo>
                                      <a:pt x="1632" y="273"/>
                                    </a:lnTo>
                                    <a:lnTo>
                                      <a:pt x="1630" y="304"/>
                                    </a:lnTo>
                                    <a:lnTo>
                                      <a:pt x="1627" y="330"/>
                                    </a:lnTo>
                                    <a:lnTo>
                                      <a:pt x="1625" y="352"/>
                                    </a:lnTo>
                                    <a:lnTo>
                                      <a:pt x="1620" y="373"/>
                                    </a:lnTo>
                                    <a:lnTo>
                                      <a:pt x="1609" y="388"/>
                                    </a:lnTo>
                                    <a:lnTo>
                                      <a:pt x="1592" y="397"/>
                                    </a:lnTo>
                                    <a:lnTo>
                                      <a:pt x="1568" y="400"/>
                                    </a:lnTo>
                                    <a:lnTo>
                                      <a:pt x="1659" y="400"/>
                                    </a:lnTo>
                                    <a:lnTo>
                                      <a:pt x="1660" y="398"/>
                                    </a:lnTo>
                                    <a:lnTo>
                                      <a:pt x="1669" y="365"/>
                                    </a:lnTo>
                                    <a:lnTo>
                                      <a:pt x="1671" y="333"/>
                                    </a:lnTo>
                                    <a:lnTo>
                                      <a:pt x="1674" y="295"/>
                                    </a:lnTo>
                                    <a:lnTo>
                                      <a:pt x="1677" y="251"/>
                                    </a:lnTo>
                                    <a:lnTo>
                                      <a:pt x="1680" y="200"/>
                                    </a:lnTo>
                                    <a:close/>
                                    <a:moveTo>
                                      <a:pt x="1585" y="110"/>
                                    </a:moveTo>
                                    <a:lnTo>
                                      <a:pt x="1541" y="110"/>
                                    </a:lnTo>
                                    <a:lnTo>
                                      <a:pt x="1541" y="168"/>
                                    </a:lnTo>
                                    <a:lnTo>
                                      <a:pt x="1585" y="168"/>
                                    </a:lnTo>
                                    <a:lnTo>
                                      <a:pt x="1585" y="110"/>
                                    </a:lnTo>
                                    <a:close/>
                                    <a:moveTo>
                                      <a:pt x="1394" y="110"/>
                                    </a:moveTo>
                                    <a:lnTo>
                                      <a:pt x="1350" y="110"/>
                                    </a:lnTo>
                                    <a:lnTo>
                                      <a:pt x="1350" y="167"/>
                                    </a:lnTo>
                                    <a:lnTo>
                                      <a:pt x="1394" y="167"/>
                                    </a:lnTo>
                                    <a:lnTo>
                                      <a:pt x="1394" y="110"/>
                                    </a:lnTo>
                                    <a:close/>
                                    <a:moveTo>
                                      <a:pt x="1738" y="72"/>
                                    </a:moveTo>
                                    <a:lnTo>
                                      <a:pt x="1197" y="72"/>
                                    </a:lnTo>
                                    <a:lnTo>
                                      <a:pt x="1197" y="110"/>
                                    </a:lnTo>
                                    <a:lnTo>
                                      <a:pt x="1738" y="110"/>
                                    </a:lnTo>
                                    <a:lnTo>
                                      <a:pt x="1738" y="72"/>
                                    </a:lnTo>
                                    <a:close/>
                                    <a:moveTo>
                                      <a:pt x="1394" y="5"/>
                                    </a:moveTo>
                                    <a:lnTo>
                                      <a:pt x="1350" y="5"/>
                                    </a:lnTo>
                                    <a:lnTo>
                                      <a:pt x="1350" y="72"/>
                                    </a:lnTo>
                                    <a:lnTo>
                                      <a:pt x="1394" y="72"/>
                                    </a:lnTo>
                                    <a:lnTo>
                                      <a:pt x="1394" y="5"/>
                                    </a:lnTo>
                                    <a:close/>
                                    <a:moveTo>
                                      <a:pt x="1585" y="5"/>
                                    </a:moveTo>
                                    <a:lnTo>
                                      <a:pt x="1541" y="5"/>
                                    </a:lnTo>
                                    <a:lnTo>
                                      <a:pt x="1541" y="72"/>
                                    </a:lnTo>
                                    <a:lnTo>
                                      <a:pt x="1585" y="72"/>
                                    </a:lnTo>
                                    <a:lnTo>
                                      <a:pt x="1585" y="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112" name="组合 946"/>
                          <wpg:cNvGrpSpPr/>
                          <wpg:grpSpPr>
                            <a:xfrm rot="0">
                              <a:off x="9325" y="7835"/>
                              <a:ext cx="87" cy="144"/>
                              <a:chOff x="0" y="0"/>
                              <a:chExt cx="412" cy="678"/>
                            </a:xfrm>
                          </wpg:grpSpPr>
                          <wps:wsp>
                            <wps:cNvPr id="945" name="任意多边形 945"/>
                            <wps:cNvSpPr/>
                            <wps:spPr>
                              <a:xfrm>
                                <a:off x="0" y="0"/>
                                <a:ext cx="412" cy="678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12" h="678">
                                    <a:moveTo>
                                      <a:pt x="253" y="0"/>
                                    </a:moveTo>
                                    <a:lnTo>
                                      <a:pt x="0" y="69"/>
                                    </a:lnTo>
                                    <a:lnTo>
                                      <a:pt x="0" y="146"/>
                                    </a:lnTo>
                                    <a:lnTo>
                                      <a:pt x="163" y="102"/>
                                    </a:lnTo>
                                    <a:lnTo>
                                      <a:pt x="163" y="606"/>
                                    </a:lnTo>
                                    <a:lnTo>
                                      <a:pt x="4" y="606"/>
                                    </a:lnTo>
                                    <a:lnTo>
                                      <a:pt x="4" y="678"/>
                                    </a:lnTo>
                                    <a:lnTo>
                                      <a:pt x="411" y="678"/>
                                    </a:lnTo>
                                    <a:lnTo>
                                      <a:pt x="411" y="606"/>
                                    </a:lnTo>
                                    <a:lnTo>
                                      <a:pt x="253" y="606"/>
                                    </a:lnTo>
                                    <a:lnTo>
                                      <a:pt x="253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947" name="任意多边形 947"/>
                          <wps:cNvSpPr/>
                          <wps:spPr>
                            <a:xfrm>
                              <a:off x="8769" y="8773"/>
                              <a:ext cx="240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35" h="503">
                                  <a:moveTo>
                                    <a:pt x="293" y="231"/>
                                  </a:moveTo>
                                  <a:lnTo>
                                    <a:pt x="242" y="231"/>
                                  </a:lnTo>
                                  <a:lnTo>
                                    <a:pt x="242" y="503"/>
                                  </a:lnTo>
                                  <a:lnTo>
                                    <a:pt x="293" y="503"/>
                                  </a:lnTo>
                                  <a:lnTo>
                                    <a:pt x="293" y="231"/>
                                  </a:lnTo>
                                  <a:close/>
                                  <a:moveTo>
                                    <a:pt x="536" y="190"/>
                                  </a:moveTo>
                                  <a:lnTo>
                                    <a:pt x="0" y="190"/>
                                  </a:lnTo>
                                  <a:lnTo>
                                    <a:pt x="0" y="231"/>
                                  </a:lnTo>
                                  <a:lnTo>
                                    <a:pt x="536" y="231"/>
                                  </a:lnTo>
                                  <a:lnTo>
                                    <a:pt x="536" y="190"/>
                                  </a:lnTo>
                                  <a:close/>
                                  <a:moveTo>
                                    <a:pt x="293" y="0"/>
                                  </a:moveTo>
                                  <a:lnTo>
                                    <a:pt x="242" y="0"/>
                                  </a:lnTo>
                                  <a:lnTo>
                                    <a:pt x="242" y="190"/>
                                  </a:lnTo>
                                  <a:lnTo>
                                    <a:pt x="293" y="190"/>
                                  </a:lnTo>
                                  <a:lnTo>
                                    <a:pt x="293" y="0"/>
                                  </a:lnTo>
                                  <a:close/>
                                  <a:moveTo>
                                    <a:pt x="1134" y="130"/>
                                  </a:moveTo>
                                  <a:lnTo>
                                    <a:pt x="599" y="130"/>
                                  </a:lnTo>
                                  <a:lnTo>
                                    <a:pt x="599" y="171"/>
                                  </a:lnTo>
                                  <a:lnTo>
                                    <a:pt x="1134" y="171"/>
                                  </a:lnTo>
                                  <a:lnTo>
                                    <a:pt x="1134" y="130"/>
                                  </a:lnTo>
                                  <a:close/>
                                  <a:moveTo>
                                    <a:pt x="849" y="1"/>
                                  </a:moveTo>
                                  <a:lnTo>
                                    <a:pt x="809" y="22"/>
                                  </a:lnTo>
                                  <a:lnTo>
                                    <a:pt x="821" y="39"/>
                                  </a:lnTo>
                                  <a:lnTo>
                                    <a:pt x="835" y="61"/>
                                  </a:lnTo>
                                  <a:lnTo>
                                    <a:pt x="850" y="86"/>
                                  </a:lnTo>
                                  <a:lnTo>
                                    <a:pt x="867" y="116"/>
                                  </a:lnTo>
                                  <a:lnTo>
                                    <a:pt x="913" y="94"/>
                                  </a:lnTo>
                                  <a:lnTo>
                                    <a:pt x="895" y="66"/>
                                  </a:lnTo>
                                  <a:lnTo>
                                    <a:pt x="878" y="41"/>
                                  </a:lnTo>
                                  <a:lnTo>
                                    <a:pt x="863" y="19"/>
                                  </a:lnTo>
                                  <a:lnTo>
                                    <a:pt x="849" y="1"/>
                                  </a:lnTo>
                                  <a:close/>
                                  <a:moveTo>
                                    <a:pt x="765" y="232"/>
                                  </a:moveTo>
                                  <a:lnTo>
                                    <a:pt x="727" y="296"/>
                                  </a:lnTo>
                                  <a:lnTo>
                                    <a:pt x="687" y="355"/>
                                  </a:lnTo>
                                  <a:lnTo>
                                    <a:pt x="644" y="410"/>
                                  </a:lnTo>
                                  <a:lnTo>
                                    <a:pt x="598" y="460"/>
                                  </a:lnTo>
                                  <a:lnTo>
                                    <a:pt x="609" y="469"/>
                                  </a:lnTo>
                                  <a:lnTo>
                                    <a:pt x="620" y="477"/>
                                  </a:lnTo>
                                  <a:lnTo>
                                    <a:pt x="630" y="485"/>
                                  </a:lnTo>
                                  <a:lnTo>
                                    <a:pt x="639" y="493"/>
                                  </a:lnTo>
                                  <a:lnTo>
                                    <a:pt x="687" y="436"/>
                                  </a:lnTo>
                                  <a:lnTo>
                                    <a:pt x="731" y="377"/>
                                  </a:lnTo>
                                  <a:lnTo>
                                    <a:pt x="773" y="317"/>
                                  </a:lnTo>
                                  <a:lnTo>
                                    <a:pt x="812" y="255"/>
                                  </a:lnTo>
                                  <a:lnTo>
                                    <a:pt x="765" y="232"/>
                                  </a:lnTo>
                                  <a:close/>
                                  <a:moveTo>
                                    <a:pt x="952" y="236"/>
                                  </a:moveTo>
                                  <a:lnTo>
                                    <a:pt x="914" y="262"/>
                                  </a:lnTo>
                                  <a:lnTo>
                                    <a:pt x="951" y="308"/>
                                  </a:lnTo>
                                  <a:lnTo>
                                    <a:pt x="991" y="361"/>
                                  </a:lnTo>
                                  <a:lnTo>
                                    <a:pt x="1035" y="421"/>
                                  </a:lnTo>
                                  <a:lnTo>
                                    <a:pt x="1080" y="487"/>
                                  </a:lnTo>
                                  <a:lnTo>
                                    <a:pt x="1127" y="455"/>
                                  </a:lnTo>
                                  <a:lnTo>
                                    <a:pt x="1084" y="399"/>
                                  </a:lnTo>
                                  <a:lnTo>
                                    <a:pt x="1041" y="343"/>
                                  </a:lnTo>
                                  <a:lnTo>
                                    <a:pt x="996" y="289"/>
                                  </a:lnTo>
                                  <a:lnTo>
                                    <a:pt x="952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48" name="任意多边形 948"/>
                          <wps:cNvSpPr/>
                          <wps:spPr>
                            <a:xfrm>
                              <a:off x="9248" y="8773"/>
                              <a:ext cx="240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32" h="503">
                                  <a:moveTo>
                                    <a:pt x="294" y="231"/>
                                  </a:moveTo>
                                  <a:lnTo>
                                    <a:pt x="243" y="231"/>
                                  </a:lnTo>
                                  <a:lnTo>
                                    <a:pt x="243" y="503"/>
                                  </a:lnTo>
                                  <a:lnTo>
                                    <a:pt x="294" y="503"/>
                                  </a:lnTo>
                                  <a:lnTo>
                                    <a:pt x="294" y="231"/>
                                  </a:lnTo>
                                  <a:close/>
                                  <a:moveTo>
                                    <a:pt x="537" y="190"/>
                                  </a:moveTo>
                                  <a:lnTo>
                                    <a:pt x="0" y="190"/>
                                  </a:lnTo>
                                  <a:lnTo>
                                    <a:pt x="0" y="231"/>
                                  </a:lnTo>
                                  <a:lnTo>
                                    <a:pt x="537" y="231"/>
                                  </a:lnTo>
                                  <a:lnTo>
                                    <a:pt x="537" y="190"/>
                                  </a:lnTo>
                                  <a:close/>
                                  <a:moveTo>
                                    <a:pt x="294" y="0"/>
                                  </a:moveTo>
                                  <a:lnTo>
                                    <a:pt x="243" y="0"/>
                                  </a:lnTo>
                                  <a:lnTo>
                                    <a:pt x="243" y="190"/>
                                  </a:lnTo>
                                  <a:lnTo>
                                    <a:pt x="294" y="190"/>
                                  </a:lnTo>
                                  <a:lnTo>
                                    <a:pt x="294" y="0"/>
                                  </a:lnTo>
                                  <a:close/>
                                  <a:moveTo>
                                    <a:pt x="837" y="219"/>
                                  </a:moveTo>
                                  <a:lnTo>
                                    <a:pt x="787" y="219"/>
                                  </a:lnTo>
                                  <a:lnTo>
                                    <a:pt x="787" y="407"/>
                                  </a:lnTo>
                                  <a:lnTo>
                                    <a:pt x="793" y="442"/>
                                  </a:lnTo>
                                  <a:lnTo>
                                    <a:pt x="810" y="468"/>
                                  </a:lnTo>
                                  <a:lnTo>
                                    <a:pt x="839" y="483"/>
                                  </a:lnTo>
                                  <a:lnTo>
                                    <a:pt x="880" y="488"/>
                                  </a:lnTo>
                                  <a:lnTo>
                                    <a:pt x="1017" y="488"/>
                                  </a:lnTo>
                                  <a:lnTo>
                                    <a:pt x="1051" y="484"/>
                                  </a:lnTo>
                                  <a:lnTo>
                                    <a:pt x="1078" y="474"/>
                                  </a:lnTo>
                                  <a:lnTo>
                                    <a:pt x="1097" y="457"/>
                                  </a:lnTo>
                                  <a:lnTo>
                                    <a:pt x="1103" y="444"/>
                                  </a:lnTo>
                                  <a:lnTo>
                                    <a:pt x="892" y="444"/>
                                  </a:lnTo>
                                  <a:lnTo>
                                    <a:pt x="868" y="441"/>
                                  </a:lnTo>
                                  <a:lnTo>
                                    <a:pt x="851" y="433"/>
                                  </a:lnTo>
                                  <a:lnTo>
                                    <a:pt x="840" y="418"/>
                                  </a:lnTo>
                                  <a:lnTo>
                                    <a:pt x="837" y="397"/>
                                  </a:lnTo>
                                  <a:lnTo>
                                    <a:pt x="837" y="219"/>
                                  </a:lnTo>
                                  <a:close/>
                                  <a:moveTo>
                                    <a:pt x="1078" y="331"/>
                                  </a:moveTo>
                                  <a:lnTo>
                                    <a:pt x="1075" y="353"/>
                                  </a:lnTo>
                                  <a:lnTo>
                                    <a:pt x="1072" y="374"/>
                                  </a:lnTo>
                                  <a:lnTo>
                                    <a:pt x="1069" y="393"/>
                                  </a:lnTo>
                                  <a:lnTo>
                                    <a:pt x="1066" y="412"/>
                                  </a:lnTo>
                                  <a:lnTo>
                                    <a:pt x="1059" y="426"/>
                                  </a:lnTo>
                                  <a:lnTo>
                                    <a:pt x="1046" y="436"/>
                                  </a:lnTo>
                                  <a:lnTo>
                                    <a:pt x="1027" y="442"/>
                                  </a:lnTo>
                                  <a:lnTo>
                                    <a:pt x="1001" y="444"/>
                                  </a:lnTo>
                                  <a:lnTo>
                                    <a:pt x="1103" y="444"/>
                                  </a:lnTo>
                                  <a:lnTo>
                                    <a:pt x="1108" y="434"/>
                                  </a:lnTo>
                                  <a:lnTo>
                                    <a:pt x="1113" y="417"/>
                                  </a:lnTo>
                                  <a:lnTo>
                                    <a:pt x="1117" y="396"/>
                                  </a:lnTo>
                                  <a:lnTo>
                                    <a:pt x="1121" y="374"/>
                                  </a:lnTo>
                                  <a:lnTo>
                                    <a:pt x="1126" y="348"/>
                                  </a:lnTo>
                                  <a:lnTo>
                                    <a:pt x="1113" y="344"/>
                                  </a:lnTo>
                                  <a:lnTo>
                                    <a:pt x="1100" y="339"/>
                                  </a:lnTo>
                                  <a:lnTo>
                                    <a:pt x="1089" y="335"/>
                                  </a:lnTo>
                                  <a:lnTo>
                                    <a:pt x="1078" y="331"/>
                                  </a:lnTo>
                                  <a:close/>
                                  <a:moveTo>
                                    <a:pt x="837" y="1"/>
                                  </a:moveTo>
                                  <a:lnTo>
                                    <a:pt x="787" y="1"/>
                                  </a:lnTo>
                                  <a:lnTo>
                                    <a:pt x="787" y="176"/>
                                  </a:lnTo>
                                  <a:lnTo>
                                    <a:pt x="598" y="195"/>
                                  </a:lnTo>
                                  <a:lnTo>
                                    <a:pt x="602" y="238"/>
                                  </a:lnTo>
                                  <a:lnTo>
                                    <a:pt x="787" y="219"/>
                                  </a:lnTo>
                                  <a:lnTo>
                                    <a:pt x="837" y="219"/>
                                  </a:lnTo>
                                  <a:lnTo>
                                    <a:pt x="837" y="214"/>
                                  </a:lnTo>
                                  <a:lnTo>
                                    <a:pt x="1132" y="183"/>
                                  </a:lnTo>
                                  <a:lnTo>
                                    <a:pt x="1131" y="171"/>
                                  </a:lnTo>
                                  <a:lnTo>
                                    <a:pt x="837" y="171"/>
                                  </a:lnTo>
                                  <a:lnTo>
                                    <a:pt x="837" y="1"/>
                                  </a:lnTo>
                                  <a:close/>
                                  <a:moveTo>
                                    <a:pt x="1128" y="141"/>
                                  </a:moveTo>
                                  <a:lnTo>
                                    <a:pt x="837" y="171"/>
                                  </a:lnTo>
                                  <a:lnTo>
                                    <a:pt x="1131" y="171"/>
                                  </a:lnTo>
                                  <a:lnTo>
                                    <a:pt x="1128" y="1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49" name="任意多边形 949"/>
                          <wps:cNvSpPr/>
                          <wps:spPr>
                            <a:xfrm>
                              <a:off x="9719" y="8773"/>
                              <a:ext cx="242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41" h="503">
                                  <a:moveTo>
                                    <a:pt x="293" y="231"/>
                                  </a:moveTo>
                                  <a:lnTo>
                                    <a:pt x="242" y="231"/>
                                  </a:lnTo>
                                  <a:lnTo>
                                    <a:pt x="242" y="503"/>
                                  </a:lnTo>
                                  <a:lnTo>
                                    <a:pt x="293" y="503"/>
                                  </a:lnTo>
                                  <a:lnTo>
                                    <a:pt x="293" y="231"/>
                                  </a:lnTo>
                                  <a:close/>
                                  <a:moveTo>
                                    <a:pt x="536" y="190"/>
                                  </a:moveTo>
                                  <a:lnTo>
                                    <a:pt x="0" y="190"/>
                                  </a:lnTo>
                                  <a:lnTo>
                                    <a:pt x="0" y="231"/>
                                  </a:lnTo>
                                  <a:lnTo>
                                    <a:pt x="536" y="231"/>
                                  </a:lnTo>
                                  <a:lnTo>
                                    <a:pt x="536" y="190"/>
                                  </a:lnTo>
                                  <a:close/>
                                  <a:moveTo>
                                    <a:pt x="293" y="0"/>
                                  </a:moveTo>
                                  <a:lnTo>
                                    <a:pt x="242" y="0"/>
                                  </a:lnTo>
                                  <a:lnTo>
                                    <a:pt x="242" y="190"/>
                                  </a:lnTo>
                                  <a:lnTo>
                                    <a:pt x="293" y="190"/>
                                  </a:lnTo>
                                  <a:lnTo>
                                    <a:pt x="293" y="0"/>
                                  </a:lnTo>
                                  <a:close/>
                                  <a:moveTo>
                                    <a:pt x="756" y="24"/>
                                  </a:moveTo>
                                  <a:lnTo>
                                    <a:pt x="750" y="95"/>
                                  </a:lnTo>
                                  <a:lnTo>
                                    <a:pt x="741" y="161"/>
                                  </a:lnTo>
                                  <a:lnTo>
                                    <a:pt x="728" y="221"/>
                                  </a:lnTo>
                                  <a:lnTo>
                                    <a:pt x="712" y="276"/>
                                  </a:lnTo>
                                  <a:lnTo>
                                    <a:pt x="689" y="329"/>
                                  </a:lnTo>
                                  <a:lnTo>
                                    <a:pt x="660" y="377"/>
                                  </a:lnTo>
                                  <a:lnTo>
                                    <a:pt x="626" y="421"/>
                                  </a:lnTo>
                                  <a:lnTo>
                                    <a:pt x="588" y="460"/>
                                  </a:lnTo>
                                  <a:lnTo>
                                    <a:pt x="597" y="469"/>
                                  </a:lnTo>
                                  <a:lnTo>
                                    <a:pt x="606" y="478"/>
                                  </a:lnTo>
                                  <a:lnTo>
                                    <a:pt x="615" y="487"/>
                                  </a:lnTo>
                                  <a:lnTo>
                                    <a:pt x="623" y="496"/>
                                  </a:lnTo>
                                  <a:lnTo>
                                    <a:pt x="665" y="453"/>
                                  </a:lnTo>
                                  <a:lnTo>
                                    <a:pt x="702" y="405"/>
                                  </a:lnTo>
                                  <a:lnTo>
                                    <a:pt x="733" y="351"/>
                                  </a:lnTo>
                                  <a:lnTo>
                                    <a:pt x="759" y="293"/>
                                  </a:lnTo>
                                  <a:lnTo>
                                    <a:pt x="775" y="237"/>
                                  </a:lnTo>
                                  <a:lnTo>
                                    <a:pt x="788" y="174"/>
                                  </a:lnTo>
                                  <a:lnTo>
                                    <a:pt x="798" y="104"/>
                                  </a:lnTo>
                                  <a:lnTo>
                                    <a:pt x="805" y="28"/>
                                  </a:lnTo>
                                  <a:lnTo>
                                    <a:pt x="756" y="24"/>
                                  </a:lnTo>
                                  <a:close/>
                                  <a:moveTo>
                                    <a:pt x="957" y="18"/>
                                  </a:moveTo>
                                  <a:lnTo>
                                    <a:pt x="910" y="19"/>
                                  </a:lnTo>
                                  <a:lnTo>
                                    <a:pt x="918" y="116"/>
                                  </a:lnTo>
                                  <a:lnTo>
                                    <a:pt x="932" y="202"/>
                                  </a:lnTo>
                                  <a:lnTo>
                                    <a:pt x="953" y="279"/>
                                  </a:lnTo>
                                  <a:lnTo>
                                    <a:pt x="980" y="347"/>
                                  </a:lnTo>
                                  <a:lnTo>
                                    <a:pt x="1014" y="405"/>
                                  </a:lnTo>
                                  <a:lnTo>
                                    <a:pt x="1053" y="453"/>
                                  </a:lnTo>
                                  <a:lnTo>
                                    <a:pt x="1100" y="491"/>
                                  </a:lnTo>
                                  <a:lnTo>
                                    <a:pt x="1109" y="482"/>
                                  </a:lnTo>
                                  <a:lnTo>
                                    <a:pt x="1129" y="460"/>
                                  </a:lnTo>
                                  <a:lnTo>
                                    <a:pt x="1140" y="448"/>
                                  </a:lnTo>
                                  <a:lnTo>
                                    <a:pt x="1088" y="409"/>
                                  </a:lnTo>
                                  <a:lnTo>
                                    <a:pt x="1045" y="357"/>
                                  </a:lnTo>
                                  <a:lnTo>
                                    <a:pt x="1011" y="292"/>
                                  </a:lnTo>
                                  <a:lnTo>
                                    <a:pt x="984" y="214"/>
                                  </a:lnTo>
                                  <a:lnTo>
                                    <a:pt x="966" y="122"/>
                                  </a:lnTo>
                                  <a:lnTo>
                                    <a:pt x="957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50" name="任意多边形 950"/>
                          <wps:cNvSpPr/>
                          <wps:spPr>
                            <a:xfrm>
                              <a:off x="10193" y="8773"/>
                              <a:ext cx="242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40" h="504">
                                  <a:moveTo>
                                    <a:pt x="294" y="231"/>
                                  </a:moveTo>
                                  <a:lnTo>
                                    <a:pt x="243" y="231"/>
                                  </a:lnTo>
                                  <a:lnTo>
                                    <a:pt x="243" y="503"/>
                                  </a:lnTo>
                                  <a:lnTo>
                                    <a:pt x="294" y="503"/>
                                  </a:lnTo>
                                  <a:lnTo>
                                    <a:pt x="294" y="231"/>
                                  </a:lnTo>
                                  <a:close/>
                                  <a:moveTo>
                                    <a:pt x="537" y="190"/>
                                  </a:moveTo>
                                  <a:lnTo>
                                    <a:pt x="0" y="190"/>
                                  </a:lnTo>
                                  <a:lnTo>
                                    <a:pt x="0" y="231"/>
                                  </a:lnTo>
                                  <a:lnTo>
                                    <a:pt x="537" y="231"/>
                                  </a:lnTo>
                                  <a:lnTo>
                                    <a:pt x="537" y="190"/>
                                  </a:lnTo>
                                  <a:close/>
                                  <a:moveTo>
                                    <a:pt x="294" y="0"/>
                                  </a:moveTo>
                                  <a:lnTo>
                                    <a:pt x="243" y="0"/>
                                  </a:lnTo>
                                  <a:lnTo>
                                    <a:pt x="243" y="190"/>
                                  </a:lnTo>
                                  <a:lnTo>
                                    <a:pt x="294" y="190"/>
                                  </a:lnTo>
                                  <a:lnTo>
                                    <a:pt x="294" y="0"/>
                                  </a:lnTo>
                                  <a:close/>
                                  <a:moveTo>
                                    <a:pt x="813" y="145"/>
                                  </a:moveTo>
                                  <a:lnTo>
                                    <a:pt x="765" y="145"/>
                                  </a:lnTo>
                                  <a:lnTo>
                                    <a:pt x="762" y="194"/>
                                  </a:lnTo>
                                  <a:lnTo>
                                    <a:pt x="758" y="236"/>
                                  </a:lnTo>
                                  <a:lnTo>
                                    <a:pt x="752" y="270"/>
                                  </a:lnTo>
                                  <a:lnTo>
                                    <a:pt x="746" y="295"/>
                                  </a:lnTo>
                                  <a:lnTo>
                                    <a:pt x="723" y="345"/>
                                  </a:lnTo>
                                  <a:lnTo>
                                    <a:pt x="690" y="390"/>
                                  </a:lnTo>
                                  <a:lnTo>
                                    <a:pt x="646" y="431"/>
                                  </a:lnTo>
                                  <a:lnTo>
                                    <a:pt x="593" y="466"/>
                                  </a:lnTo>
                                  <a:lnTo>
                                    <a:pt x="603" y="475"/>
                                  </a:lnTo>
                                  <a:lnTo>
                                    <a:pt x="612" y="484"/>
                                  </a:lnTo>
                                  <a:lnTo>
                                    <a:pt x="620" y="492"/>
                                  </a:lnTo>
                                  <a:lnTo>
                                    <a:pt x="628" y="500"/>
                                  </a:lnTo>
                                  <a:lnTo>
                                    <a:pt x="686" y="461"/>
                                  </a:lnTo>
                                  <a:lnTo>
                                    <a:pt x="732" y="416"/>
                                  </a:lnTo>
                                  <a:lnTo>
                                    <a:pt x="768" y="364"/>
                                  </a:lnTo>
                                  <a:lnTo>
                                    <a:pt x="792" y="307"/>
                                  </a:lnTo>
                                  <a:lnTo>
                                    <a:pt x="799" y="277"/>
                                  </a:lnTo>
                                  <a:lnTo>
                                    <a:pt x="805" y="240"/>
                                  </a:lnTo>
                                  <a:lnTo>
                                    <a:pt x="809" y="196"/>
                                  </a:lnTo>
                                  <a:lnTo>
                                    <a:pt x="813" y="145"/>
                                  </a:lnTo>
                                  <a:close/>
                                  <a:moveTo>
                                    <a:pt x="988" y="105"/>
                                  </a:moveTo>
                                  <a:lnTo>
                                    <a:pt x="609" y="105"/>
                                  </a:lnTo>
                                  <a:lnTo>
                                    <a:pt x="609" y="145"/>
                                  </a:lnTo>
                                  <a:lnTo>
                                    <a:pt x="942" y="145"/>
                                  </a:lnTo>
                                  <a:lnTo>
                                    <a:pt x="942" y="422"/>
                                  </a:lnTo>
                                  <a:lnTo>
                                    <a:pt x="945" y="451"/>
                                  </a:lnTo>
                                  <a:lnTo>
                                    <a:pt x="958" y="472"/>
                                  </a:lnTo>
                                  <a:lnTo>
                                    <a:pt x="980" y="485"/>
                                  </a:lnTo>
                                  <a:lnTo>
                                    <a:pt x="1012" y="489"/>
                                  </a:lnTo>
                                  <a:lnTo>
                                    <a:pt x="1051" y="489"/>
                                  </a:lnTo>
                                  <a:lnTo>
                                    <a:pt x="1081" y="486"/>
                                  </a:lnTo>
                                  <a:lnTo>
                                    <a:pt x="1104" y="475"/>
                                  </a:lnTo>
                                  <a:lnTo>
                                    <a:pt x="1120" y="457"/>
                                  </a:lnTo>
                                  <a:lnTo>
                                    <a:pt x="1123" y="450"/>
                                  </a:lnTo>
                                  <a:lnTo>
                                    <a:pt x="1019" y="450"/>
                                  </a:lnTo>
                                  <a:lnTo>
                                    <a:pt x="1005" y="447"/>
                                  </a:lnTo>
                                  <a:lnTo>
                                    <a:pt x="995" y="441"/>
                                  </a:lnTo>
                                  <a:lnTo>
                                    <a:pt x="989" y="431"/>
                                  </a:lnTo>
                                  <a:lnTo>
                                    <a:pt x="988" y="419"/>
                                  </a:lnTo>
                                  <a:lnTo>
                                    <a:pt x="988" y="105"/>
                                  </a:lnTo>
                                  <a:close/>
                                  <a:moveTo>
                                    <a:pt x="1093" y="333"/>
                                  </a:moveTo>
                                  <a:lnTo>
                                    <a:pt x="1092" y="357"/>
                                  </a:lnTo>
                                  <a:lnTo>
                                    <a:pt x="1090" y="379"/>
                                  </a:lnTo>
                                  <a:lnTo>
                                    <a:pt x="1087" y="400"/>
                                  </a:lnTo>
                                  <a:lnTo>
                                    <a:pt x="1085" y="419"/>
                                  </a:lnTo>
                                  <a:lnTo>
                                    <a:pt x="1081" y="432"/>
                                  </a:lnTo>
                                  <a:lnTo>
                                    <a:pt x="1073" y="442"/>
                                  </a:lnTo>
                                  <a:lnTo>
                                    <a:pt x="1061" y="448"/>
                                  </a:lnTo>
                                  <a:lnTo>
                                    <a:pt x="1046" y="450"/>
                                  </a:lnTo>
                                  <a:lnTo>
                                    <a:pt x="1123" y="450"/>
                                  </a:lnTo>
                                  <a:lnTo>
                                    <a:pt x="1129" y="433"/>
                                  </a:lnTo>
                                  <a:lnTo>
                                    <a:pt x="1132" y="413"/>
                                  </a:lnTo>
                                  <a:lnTo>
                                    <a:pt x="1135" y="392"/>
                                  </a:lnTo>
                                  <a:lnTo>
                                    <a:pt x="1137" y="371"/>
                                  </a:lnTo>
                                  <a:lnTo>
                                    <a:pt x="1140" y="349"/>
                                  </a:lnTo>
                                  <a:lnTo>
                                    <a:pt x="1127" y="346"/>
                                  </a:lnTo>
                                  <a:lnTo>
                                    <a:pt x="1116" y="342"/>
                                  </a:lnTo>
                                  <a:lnTo>
                                    <a:pt x="1104" y="338"/>
                                  </a:lnTo>
                                  <a:lnTo>
                                    <a:pt x="1093" y="333"/>
                                  </a:lnTo>
                                  <a:close/>
                                  <a:moveTo>
                                    <a:pt x="816" y="0"/>
                                  </a:moveTo>
                                  <a:lnTo>
                                    <a:pt x="769" y="0"/>
                                  </a:lnTo>
                                  <a:lnTo>
                                    <a:pt x="769" y="28"/>
                                  </a:lnTo>
                                  <a:lnTo>
                                    <a:pt x="768" y="55"/>
                                  </a:lnTo>
                                  <a:lnTo>
                                    <a:pt x="768" y="81"/>
                                  </a:lnTo>
                                  <a:lnTo>
                                    <a:pt x="767" y="105"/>
                                  </a:lnTo>
                                  <a:lnTo>
                                    <a:pt x="814" y="105"/>
                                  </a:lnTo>
                                  <a:lnTo>
                                    <a:pt x="815" y="80"/>
                                  </a:lnTo>
                                  <a:lnTo>
                                    <a:pt x="816" y="55"/>
                                  </a:lnTo>
                                  <a:lnTo>
                                    <a:pt x="816" y="28"/>
                                  </a:lnTo>
                                  <a:lnTo>
                                    <a:pt x="81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51" name="矩形 951"/>
                          <wps:cNvSpPr/>
                          <wps:spPr>
                            <a:xfrm>
                              <a:off x="10683" y="8787"/>
                              <a:ext cx="95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52" name="任意多边形 952"/>
                          <wps:cNvSpPr/>
                          <wps:spPr>
                            <a:xfrm>
                              <a:off x="10800" y="8773"/>
                              <a:ext cx="113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37" h="503">
                                  <a:moveTo>
                                    <a:pt x="537" y="190"/>
                                  </a:moveTo>
                                  <a:lnTo>
                                    <a:pt x="294" y="190"/>
                                  </a:lnTo>
                                  <a:lnTo>
                                    <a:pt x="294" y="0"/>
                                  </a:lnTo>
                                  <a:lnTo>
                                    <a:pt x="243" y="0"/>
                                  </a:lnTo>
                                  <a:lnTo>
                                    <a:pt x="243" y="190"/>
                                  </a:lnTo>
                                  <a:lnTo>
                                    <a:pt x="0" y="190"/>
                                  </a:lnTo>
                                  <a:lnTo>
                                    <a:pt x="0" y="232"/>
                                  </a:lnTo>
                                  <a:lnTo>
                                    <a:pt x="243" y="232"/>
                                  </a:lnTo>
                                  <a:lnTo>
                                    <a:pt x="243" y="503"/>
                                  </a:lnTo>
                                  <a:lnTo>
                                    <a:pt x="294" y="503"/>
                                  </a:lnTo>
                                  <a:lnTo>
                                    <a:pt x="294" y="232"/>
                                  </a:lnTo>
                                  <a:lnTo>
                                    <a:pt x="537" y="232"/>
                                  </a:lnTo>
                                  <a:lnTo>
                                    <a:pt x="537" y="1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53" name="矩形 953"/>
                          <wps:cNvSpPr/>
                          <wps:spPr>
                            <a:xfrm>
                              <a:off x="10675" y="8859"/>
                              <a:ext cx="113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54" name="任意多边形 954"/>
                          <wps:cNvSpPr/>
                          <wps:spPr>
                            <a:xfrm>
                              <a:off x="11211" y="7835"/>
                              <a:ext cx="85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04" h="675">
                                  <a:moveTo>
                                    <a:pt x="372" y="0"/>
                                  </a:moveTo>
                                  <a:lnTo>
                                    <a:pt x="22" y="0"/>
                                  </a:lnTo>
                                  <a:lnTo>
                                    <a:pt x="22" y="337"/>
                                  </a:lnTo>
                                  <a:lnTo>
                                    <a:pt x="56" y="335"/>
                                  </a:lnTo>
                                  <a:lnTo>
                                    <a:pt x="86" y="333"/>
                                  </a:lnTo>
                                  <a:lnTo>
                                    <a:pt x="112" y="332"/>
                                  </a:lnTo>
                                  <a:lnTo>
                                    <a:pt x="135" y="331"/>
                                  </a:lnTo>
                                  <a:lnTo>
                                    <a:pt x="175" y="334"/>
                                  </a:lnTo>
                                  <a:lnTo>
                                    <a:pt x="242" y="351"/>
                                  </a:lnTo>
                                  <a:lnTo>
                                    <a:pt x="301" y="409"/>
                                  </a:lnTo>
                                  <a:lnTo>
                                    <a:pt x="313" y="466"/>
                                  </a:lnTo>
                                  <a:lnTo>
                                    <a:pt x="310" y="496"/>
                                  </a:lnTo>
                                  <a:lnTo>
                                    <a:pt x="268" y="567"/>
                                  </a:lnTo>
                                  <a:lnTo>
                                    <a:pt x="184" y="603"/>
                                  </a:lnTo>
                                  <a:lnTo>
                                    <a:pt x="149" y="606"/>
                                  </a:lnTo>
                                  <a:lnTo>
                                    <a:pt x="111" y="603"/>
                                  </a:lnTo>
                                  <a:lnTo>
                                    <a:pt x="73" y="595"/>
                                  </a:lnTo>
                                  <a:lnTo>
                                    <a:pt x="36" y="581"/>
                                  </a:lnTo>
                                  <a:lnTo>
                                    <a:pt x="0" y="562"/>
                                  </a:lnTo>
                                  <a:lnTo>
                                    <a:pt x="0" y="648"/>
                                  </a:lnTo>
                                  <a:lnTo>
                                    <a:pt x="28" y="660"/>
                                  </a:lnTo>
                                  <a:lnTo>
                                    <a:pt x="63" y="668"/>
                                  </a:lnTo>
                                  <a:lnTo>
                                    <a:pt x="104" y="673"/>
                                  </a:lnTo>
                                  <a:lnTo>
                                    <a:pt x="150" y="675"/>
                                  </a:lnTo>
                                  <a:lnTo>
                                    <a:pt x="206" y="671"/>
                                  </a:lnTo>
                                  <a:lnTo>
                                    <a:pt x="299" y="642"/>
                                  </a:lnTo>
                                  <a:lnTo>
                                    <a:pt x="366" y="583"/>
                                  </a:lnTo>
                                  <a:lnTo>
                                    <a:pt x="400" y="505"/>
                                  </a:lnTo>
                                  <a:lnTo>
                                    <a:pt x="404" y="460"/>
                                  </a:lnTo>
                                  <a:lnTo>
                                    <a:pt x="400" y="415"/>
                                  </a:lnTo>
                                  <a:lnTo>
                                    <a:pt x="369" y="342"/>
                                  </a:lnTo>
                                  <a:lnTo>
                                    <a:pt x="306" y="290"/>
                                  </a:lnTo>
                                  <a:lnTo>
                                    <a:pt x="219" y="263"/>
                                  </a:lnTo>
                                  <a:lnTo>
                                    <a:pt x="166" y="260"/>
                                  </a:lnTo>
                                  <a:lnTo>
                                    <a:pt x="154" y="260"/>
                                  </a:lnTo>
                                  <a:lnTo>
                                    <a:pt x="106" y="262"/>
                                  </a:lnTo>
                                  <a:lnTo>
                                    <a:pt x="106" y="74"/>
                                  </a:lnTo>
                                  <a:lnTo>
                                    <a:pt x="372" y="74"/>
                                  </a:lnTo>
                                  <a:lnTo>
                                    <a:pt x="37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55" name="任意多边形 955"/>
                          <wps:cNvSpPr/>
                          <wps:spPr>
                            <a:xfrm>
                              <a:off x="11071" y="8000"/>
                              <a:ext cx="353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5" h="511">
                                  <a:moveTo>
                                    <a:pt x="377" y="205"/>
                                  </a:moveTo>
                                  <a:lnTo>
                                    <a:pt x="333" y="205"/>
                                  </a:lnTo>
                                  <a:lnTo>
                                    <a:pt x="333" y="506"/>
                                  </a:lnTo>
                                  <a:lnTo>
                                    <a:pt x="377" y="506"/>
                                  </a:lnTo>
                                  <a:lnTo>
                                    <a:pt x="377" y="205"/>
                                  </a:lnTo>
                                  <a:close/>
                                  <a:moveTo>
                                    <a:pt x="383" y="73"/>
                                  </a:moveTo>
                                  <a:lnTo>
                                    <a:pt x="338" y="73"/>
                                  </a:lnTo>
                                  <a:lnTo>
                                    <a:pt x="313" y="145"/>
                                  </a:lnTo>
                                  <a:lnTo>
                                    <a:pt x="283" y="213"/>
                                  </a:lnTo>
                                  <a:lnTo>
                                    <a:pt x="248" y="277"/>
                                  </a:lnTo>
                                  <a:lnTo>
                                    <a:pt x="208" y="337"/>
                                  </a:lnTo>
                                  <a:lnTo>
                                    <a:pt x="163" y="393"/>
                                  </a:lnTo>
                                  <a:lnTo>
                                    <a:pt x="173" y="399"/>
                                  </a:lnTo>
                                  <a:lnTo>
                                    <a:pt x="182" y="405"/>
                                  </a:lnTo>
                                  <a:lnTo>
                                    <a:pt x="190" y="411"/>
                                  </a:lnTo>
                                  <a:lnTo>
                                    <a:pt x="198" y="418"/>
                                  </a:lnTo>
                                  <a:lnTo>
                                    <a:pt x="236" y="370"/>
                                  </a:lnTo>
                                  <a:lnTo>
                                    <a:pt x="272" y="318"/>
                                  </a:lnTo>
                                  <a:lnTo>
                                    <a:pt x="304" y="263"/>
                                  </a:lnTo>
                                  <a:lnTo>
                                    <a:pt x="333" y="205"/>
                                  </a:lnTo>
                                  <a:lnTo>
                                    <a:pt x="377" y="205"/>
                                  </a:lnTo>
                                  <a:lnTo>
                                    <a:pt x="377" y="188"/>
                                  </a:lnTo>
                                  <a:lnTo>
                                    <a:pt x="341" y="188"/>
                                  </a:lnTo>
                                  <a:lnTo>
                                    <a:pt x="352" y="160"/>
                                  </a:lnTo>
                                  <a:lnTo>
                                    <a:pt x="363" y="132"/>
                                  </a:lnTo>
                                  <a:lnTo>
                                    <a:pt x="373" y="103"/>
                                  </a:lnTo>
                                  <a:lnTo>
                                    <a:pt x="383" y="73"/>
                                  </a:lnTo>
                                  <a:close/>
                                  <a:moveTo>
                                    <a:pt x="128" y="222"/>
                                  </a:moveTo>
                                  <a:lnTo>
                                    <a:pt x="84" y="222"/>
                                  </a:lnTo>
                                  <a:lnTo>
                                    <a:pt x="84" y="343"/>
                                  </a:lnTo>
                                  <a:lnTo>
                                    <a:pt x="0" y="363"/>
                                  </a:lnTo>
                                  <a:lnTo>
                                    <a:pt x="7" y="407"/>
                                  </a:lnTo>
                                  <a:lnTo>
                                    <a:pt x="197" y="350"/>
                                  </a:lnTo>
                                  <a:lnTo>
                                    <a:pt x="196" y="339"/>
                                  </a:lnTo>
                                  <a:lnTo>
                                    <a:pt x="196" y="332"/>
                                  </a:lnTo>
                                  <a:lnTo>
                                    <a:pt x="128" y="332"/>
                                  </a:lnTo>
                                  <a:lnTo>
                                    <a:pt x="128" y="222"/>
                                  </a:lnTo>
                                  <a:close/>
                                  <a:moveTo>
                                    <a:pt x="420" y="200"/>
                                  </a:moveTo>
                                  <a:lnTo>
                                    <a:pt x="386" y="221"/>
                                  </a:lnTo>
                                  <a:lnTo>
                                    <a:pt x="418" y="264"/>
                                  </a:lnTo>
                                  <a:lnTo>
                                    <a:pt x="450" y="307"/>
                                  </a:lnTo>
                                  <a:lnTo>
                                    <a:pt x="481" y="352"/>
                                  </a:lnTo>
                                  <a:lnTo>
                                    <a:pt x="510" y="397"/>
                                  </a:lnTo>
                                  <a:lnTo>
                                    <a:pt x="548" y="371"/>
                                  </a:lnTo>
                                  <a:lnTo>
                                    <a:pt x="523" y="335"/>
                                  </a:lnTo>
                                  <a:lnTo>
                                    <a:pt x="494" y="295"/>
                                  </a:lnTo>
                                  <a:lnTo>
                                    <a:pt x="459" y="250"/>
                                  </a:lnTo>
                                  <a:lnTo>
                                    <a:pt x="420" y="200"/>
                                  </a:lnTo>
                                  <a:close/>
                                  <a:moveTo>
                                    <a:pt x="197" y="314"/>
                                  </a:moveTo>
                                  <a:lnTo>
                                    <a:pt x="128" y="332"/>
                                  </a:lnTo>
                                  <a:lnTo>
                                    <a:pt x="196" y="332"/>
                                  </a:lnTo>
                                  <a:lnTo>
                                    <a:pt x="196" y="327"/>
                                  </a:lnTo>
                                  <a:lnTo>
                                    <a:pt x="197" y="314"/>
                                  </a:lnTo>
                                  <a:close/>
                                  <a:moveTo>
                                    <a:pt x="201" y="185"/>
                                  </a:moveTo>
                                  <a:lnTo>
                                    <a:pt x="11" y="185"/>
                                  </a:lnTo>
                                  <a:lnTo>
                                    <a:pt x="11" y="222"/>
                                  </a:lnTo>
                                  <a:lnTo>
                                    <a:pt x="201" y="222"/>
                                  </a:lnTo>
                                  <a:lnTo>
                                    <a:pt x="201" y="185"/>
                                  </a:lnTo>
                                  <a:close/>
                                  <a:moveTo>
                                    <a:pt x="128" y="90"/>
                                  </a:moveTo>
                                  <a:lnTo>
                                    <a:pt x="84" y="90"/>
                                  </a:lnTo>
                                  <a:lnTo>
                                    <a:pt x="84" y="185"/>
                                  </a:lnTo>
                                  <a:lnTo>
                                    <a:pt x="128" y="185"/>
                                  </a:lnTo>
                                  <a:lnTo>
                                    <a:pt x="128" y="90"/>
                                  </a:lnTo>
                                  <a:close/>
                                  <a:moveTo>
                                    <a:pt x="201" y="53"/>
                                  </a:moveTo>
                                  <a:lnTo>
                                    <a:pt x="7" y="53"/>
                                  </a:lnTo>
                                  <a:lnTo>
                                    <a:pt x="7" y="90"/>
                                  </a:lnTo>
                                  <a:lnTo>
                                    <a:pt x="201" y="90"/>
                                  </a:lnTo>
                                  <a:lnTo>
                                    <a:pt x="201" y="53"/>
                                  </a:lnTo>
                                  <a:close/>
                                  <a:moveTo>
                                    <a:pt x="525" y="35"/>
                                  </a:moveTo>
                                  <a:lnTo>
                                    <a:pt x="221" y="35"/>
                                  </a:lnTo>
                                  <a:lnTo>
                                    <a:pt x="221" y="73"/>
                                  </a:lnTo>
                                  <a:lnTo>
                                    <a:pt x="525" y="73"/>
                                  </a:lnTo>
                                  <a:lnTo>
                                    <a:pt x="525" y="35"/>
                                  </a:lnTo>
                                  <a:close/>
                                  <a:moveTo>
                                    <a:pt x="916" y="379"/>
                                  </a:moveTo>
                                  <a:lnTo>
                                    <a:pt x="875" y="379"/>
                                  </a:lnTo>
                                  <a:lnTo>
                                    <a:pt x="871" y="396"/>
                                  </a:lnTo>
                                  <a:lnTo>
                                    <a:pt x="864" y="410"/>
                                  </a:lnTo>
                                  <a:lnTo>
                                    <a:pt x="855" y="423"/>
                                  </a:lnTo>
                                  <a:lnTo>
                                    <a:pt x="843" y="434"/>
                                  </a:lnTo>
                                  <a:lnTo>
                                    <a:pt x="824" y="445"/>
                                  </a:lnTo>
                                  <a:lnTo>
                                    <a:pt x="798" y="456"/>
                                  </a:lnTo>
                                  <a:lnTo>
                                    <a:pt x="765" y="466"/>
                                  </a:lnTo>
                                  <a:lnTo>
                                    <a:pt x="725" y="475"/>
                                  </a:lnTo>
                                  <a:lnTo>
                                    <a:pt x="732" y="484"/>
                                  </a:lnTo>
                                  <a:lnTo>
                                    <a:pt x="739" y="493"/>
                                  </a:lnTo>
                                  <a:lnTo>
                                    <a:pt x="745" y="502"/>
                                  </a:lnTo>
                                  <a:lnTo>
                                    <a:pt x="751" y="510"/>
                                  </a:lnTo>
                                  <a:lnTo>
                                    <a:pt x="790" y="499"/>
                                  </a:lnTo>
                                  <a:lnTo>
                                    <a:pt x="822" y="487"/>
                                  </a:lnTo>
                                  <a:lnTo>
                                    <a:pt x="849" y="475"/>
                                  </a:lnTo>
                                  <a:lnTo>
                                    <a:pt x="869" y="463"/>
                                  </a:lnTo>
                                  <a:lnTo>
                                    <a:pt x="887" y="447"/>
                                  </a:lnTo>
                                  <a:lnTo>
                                    <a:pt x="900" y="428"/>
                                  </a:lnTo>
                                  <a:lnTo>
                                    <a:pt x="910" y="405"/>
                                  </a:lnTo>
                                  <a:lnTo>
                                    <a:pt x="916" y="379"/>
                                  </a:lnTo>
                                  <a:close/>
                                  <a:moveTo>
                                    <a:pt x="1006" y="379"/>
                                  </a:moveTo>
                                  <a:lnTo>
                                    <a:pt x="967" y="379"/>
                                  </a:lnTo>
                                  <a:lnTo>
                                    <a:pt x="967" y="447"/>
                                  </a:lnTo>
                                  <a:lnTo>
                                    <a:pt x="971" y="468"/>
                                  </a:lnTo>
                                  <a:lnTo>
                                    <a:pt x="982" y="484"/>
                                  </a:lnTo>
                                  <a:lnTo>
                                    <a:pt x="1000" y="494"/>
                                  </a:lnTo>
                                  <a:lnTo>
                                    <a:pt x="1025" y="497"/>
                                  </a:lnTo>
                                  <a:lnTo>
                                    <a:pt x="1075" y="497"/>
                                  </a:lnTo>
                                  <a:lnTo>
                                    <a:pt x="1099" y="494"/>
                                  </a:lnTo>
                                  <a:lnTo>
                                    <a:pt x="1117" y="486"/>
                                  </a:lnTo>
                                  <a:lnTo>
                                    <a:pt x="1130" y="472"/>
                                  </a:lnTo>
                                  <a:lnTo>
                                    <a:pt x="1134" y="463"/>
                                  </a:lnTo>
                                  <a:lnTo>
                                    <a:pt x="1035" y="463"/>
                                  </a:lnTo>
                                  <a:lnTo>
                                    <a:pt x="1022" y="461"/>
                                  </a:lnTo>
                                  <a:lnTo>
                                    <a:pt x="1013" y="456"/>
                                  </a:lnTo>
                                  <a:lnTo>
                                    <a:pt x="1008" y="447"/>
                                  </a:lnTo>
                                  <a:lnTo>
                                    <a:pt x="1006" y="434"/>
                                  </a:lnTo>
                                  <a:lnTo>
                                    <a:pt x="1006" y="379"/>
                                  </a:lnTo>
                                  <a:close/>
                                  <a:moveTo>
                                    <a:pt x="1105" y="390"/>
                                  </a:moveTo>
                                  <a:lnTo>
                                    <a:pt x="1104" y="403"/>
                                  </a:lnTo>
                                  <a:lnTo>
                                    <a:pt x="1103" y="415"/>
                                  </a:lnTo>
                                  <a:lnTo>
                                    <a:pt x="1102" y="426"/>
                                  </a:lnTo>
                                  <a:lnTo>
                                    <a:pt x="1100" y="437"/>
                                  </a:lnTo>
                                  <a:lnTo>
                                    <a:pt x="1097" y="448"/>
                                  </a:lnTo>
                                  <a:lnTo>
                                    <a:pt x="1091" y="456"/>
                                  </a:lnTo>
                                  <a:lnTo>
                                    <a:pt x="1082" y="461"/>
                                  </a:lnTo>
                                  <a:lnTo>
                                    <a:pt x="1069" y="463"/>
                                  </a:lnTo>
                                  <a:lnTo>
                                    <a:pt x="1134" y="463"/>
                                  </a:lnTo>
                                  <a:lnTo>
                                    <a:pt x="1137" y="453"/>
                                  </a:lnTo>
                                  <a:lnTo>
                                    <a:pt x="1139" y="444"/>
                                  </a:lnTo>
                                  <a:lnTo>
                                    <a:pt x="1141" y="433"/>
                                  </a:lnTo>
                                  <a:lnTo>
                                    <a:pt x="1144" y="420"/>
                                  </a:lnTo>
                                  <a:lnTo>
                                    <a:pt x="1145" y="405"/>
                                  </a:lnTo>
                                  <a:lnTo>
                                    <a:pt x="1135" y="402"/>
                                  </a:lnTo>
                                  <a:lnTo>
                                    <a:pt x="1125" y="398"/>
                                  </a:lnTo>
                                  <a:lnTo>
                                    <a:pt x="1115" y="394"/>
                                  </a:lnTo>
                                  <a:lnTo>
                                    <a:pt x="1105" y="390"/>
                                  </a:lnTo>
                                  <a:close/>
                                  <a:moveTo>
                                    <a:pt x="707" y="171"/>
                                  </a:moveTo>
                                  <a:lnTo>
                                    <a:pt x="667" y="171"/>
                                  </a:lnTo>
                                  <a:lnTo>
                                    <a:pt x="667" y="368"/>
                                  </a:lnTo>
                                  <a:lnTo>
                                    <a:pt x="648" y="372"/>
                                  </a:lnTo>
                                  <a:lnTo>
                                    <a:pt x="598" y="383"/>
                                  </a:lnTo>
                                  <a:lnTo>
                                    <a:pt x="607" y="426"/>
                                  </a:lnTo>
                                  <a:lnTo>
                                    <a:pt x="648" y="414"/>
                                  </a:lnTo>
                                  <a:lnTo>
                                    <a:pt x="690" y="402"/>
                                  </a:lnTo>
                                  <a:lnTo>
                                    <a:pt x="733" y="390"/>
                                  </a:lnTo>
                                  <a:lnTo>
                                    <a:pt x="775" y="379"/>
                                  </a:lnTo>
                                  <a:lnTo>
                                    <a:pt x="774" y="368"/>
                                  </a:lnTo>
                                  <a:lnTo>
                                    <a:pt x="774" y="358"/>
                                  </a:lnTo>
                                  <a:lnTo>
                                    <a:pt x="707" y="358"/>
                                  </a:lnTo>
                                  <a:lnTo>
                                    <a:pt x="707" y="171"/>
                                  </a:lnTo>
                                  <a:close/>
                                  <a:moveTo>
                                    <a:pt x="1096" y="215"/>
                                  </a:moveTo>
                                  <a:lnTo>
                                    <a:pt x="795" y="215"/>
                                  </a:lnTo>
                                  <a:lnTo>
                                    <a:pt x="795" y="391"/>
                                  </a:lnTo>
                                  <a:lnTo>
                                    <a:pt x="833" y="391"/>
                                  </a:lnTo>
                                  <a:lnTo>
                                    <a:pt x="833" y="379"/>
                                  </a:lnTo>
                                  <a:lnTo>
                                    <a:pt x="1096" y="379"/>
                                  </a:lnTo>
                                  <a:lnTo>
                                    <a:pt x="1096" y="349"/>
                                  </a:lnTo>
                                  <a:lnTo>
                                    <a:pt x="833" y="349"/>
                                  </a:lnTo>
                                  <a:lnTo>
                                    <a:pt x="833" y="311"/>
                                  </a:lnTo>
                                  <a:lnTo>
                                    <a:pt x="1096" y="311"/>
                                  </a:lnTo>
                                  <a:lnTo>
                                    <a:pt x="1096" y="282"/>
                                  </a:lnTo>
                                  <a:lnTo>
                                    <a:pt x="833" y="282"/>
                                  </a:lnTo>
                                  <a:lnTo>
                                    <a:pt x="833" y="245"/>
                                  </a:lnTo>
                                  <a:lnTo>
                                    <a:pt x="1096" y="245"/>
                                  </a:lnTo>
                                  <a:lnTo>
                                    <a:pt x="1096" y="215"/>
                                  </a:lnTo>
                                  <a:close/>
                                  <a:moveTo>
                                    <a:pt x="1096" y="379"/>
                                  </a:moveTo>
                                  <a:lnTo>
                                    <a:pt x="1058" y="379"/>
                                  </a:lnTo>
                                  <a:lnTo>
                                    <a:pt x="1058" y="391"/>
                                  </a:lnTo>
                                  <a:lnTo>
                                    <a:pt x="1096" y="391"/>
                                  </a:lnTo>
                                  <a:lnTo>
                                    <a:pt x="1096" y="379"/>
                                  </a:lnTo>
                                  <a:close/>
                                  <a:moveTo>
                                    <a:pt x="773" y="341"/>
                                  </a:moveTo>
                                  <a:lnTo>
                                    <a:pt x="707" y="358"/>
                                  </a:lnTo>
                                  <a:lnTo>
                                    <a:pt x="774" y="358"/>
                                  </a:lnTo>
                                  <a:lnTo>
                                    <a:pt x="774" y="354"/>
                                  </a:lnTo>
                                  <a:lnTo>
                                    <a:pt x="773" y="341"/>
                                  </a:lnTo>
                                  <a:close/>
                                  <a:moveTo>
                                    <a:pt x="1096" y="311"/>
                                  </a:moveTo>
                                  <a:lnTo>
                                    <a:pt x="1058" y="311"/>
                                  </a:lnTo>
                                  <a:lnTo>
                                    <a:pt x="1058" y="349"/>
                                  </a:lnTo>
                                  <a:lnTo>
                                    <a:pt x="1096" y="349"/>
                                  </a:lnTo>
                                  <a:lnTo>
                                    <a:pt x="1096" y="311"/>
                                  </a:lnTo>
                                  <a:close/>
                                  <a:moveTo>
                                    <a:pt x="1096" y="245"/>
                                  </a:moveTo>
                                  <a:lnTo>
                                    <a:pt x="1058" y="245"/>
                                  </a:lnTo>
                                  <a:lnTo>
                                    <a:pt x="1058" y="282"/>
                                  </a:lnTo>
                                  <a:lnTo>
                                    <a:pt x="1096" y="282"/>
                                  </a:lnTo>
                                  <a:lnTo>
                                    <a:pt x="1096" y="245"/>
                                  </a:lnTo>
                                  <a:close/>
                                  <a:moveTo>
                                    <a:pt x="1135" y="149"/>
                                  </a:moveTo>
                                  <a:lnTo>
                                    <a:pt x="775" y="149"/>
                                  </a:lnTo>
                                  <a:lnTo>
                                    <a:pt x="775" y="180"/>
                                  </a:lnTo>
                                  <a:lnTo>
                                    <a:pt x="1135" y="180"/>
                                  </a:lnTo>
                                  <a:lnTo>
                                    <a:pt x="1135" y="149"/>
                                  </a:lnTo>
                                  <a:close/>
                                  <a:moveTo>
                                    <a:pt x="763" y="134"/>
                                  </a:moveTo>
                                  <a:lnTo>
                                    <a:pt x="604" y="134"/>
                                  </a:lnTo>
                                  <a:lnTo>
                                    <a:pt x="604" y="171"/>
                                  </a:lnTo>
                                  <a:lnTo>
                                    <a:pt x="763" y="171"/>
                                  </a:lnTo>
                                  <a:lnTo>
                                    <a:pt x="763" y="134"/>
                                  </a:lnTo>
                                  <a:close/>
                                  <a:moveTo>
                                    <a:pt x="873" y="86"/>
                                  </a:moveTo>
                                  <a:lnTo>
                                    <a:pt x="841" y="105"/>
                                  </a:lnTo>
                                  <a:lnTo>
                                    <a:pt x="850" y="116"/>
                                  </a:lnTo>
                                  <a:lnTo>
                                    <a:pt x="858" y="127"/>
                                  </a:lnTo>
                                  <a:lnTo>
                                    <a:pt x="866" y="138"/>
                                  </a:lnTo>
                                  <a:lnTo>
                                    <a:pt x="874" y="149"/>
                                  </a:lnTo>
                                  <a:lnTo>
                                    <a:pt x="894" y="149"/>
                                  </a:lnTo>
                                  <a:lnTo>
                                    <a:pt x="915" y="137"/>
                                  </a:lnTo>
                                  <a:lnTo>
                                    <a:pt x="905" y="124"/>
                                  </a:lnTo>
                                  <a:lnTo>
                                    <a:pt x="895" y="111"/>
                                  </a:lnTo>
                                  <a:lnTo>
                                    <a:pt x="884" y="98"/>
                                  </a:lnTo>
                                  <a:lnTo>
                                    <a:pt x="873" y="86"/>
                                  </a:lnTo>
                                  <a:close/>
                                  <a:moveTo>
                                    <a:pt x="1019" y="85"/>
                                  </a:moveTo>
                                  <a:lnTo>
                                    <a:pt x="1009" y="101"/>
                                  </a:lnTo>
                                  <a:lnTo>
                                    <a:pt x="999" y="117"/>
                                  </a:lnTo>
                                  <a:lnTo>
                                    <a:pt x="988" y="133"/>
                                  </a:lnTo>
                                  <a:lnTo>
                                    <a:pt x="977" y="149"/>
                                  </a:lnTo>
                                  <a:lnTo>
                                    <a:pt x="1021" y="149"/>
                                  </a:lnTo>
                                  <a:lnTo>
                                    <a:pt x="1040" y="128"/>
                                  </a:lnTo>
                                  <a:lnTo>
                                    <a:pt x="1058" y="106"/>
                                  </a:lnTo>
                                  <a:lnTo>
                                    <a:pt x="1019" y="85"/>
                                  </a:lnTo>
                                  <a:close/>
                                  <a:moveTo>
                                    <a:pt x="707" y="6"/>
                                  </a:moveTo>
                                  <a:lnTo>
                                    <a:pt x="667" y="6"/>
                                  </a:lnTo>
                                  <a:lnTo>
                                    <a:pt x="667" y="134"/>
                                  </a:lnTo>
                                  <a:lnTo>
                                    <a:pt x="707" y="134"/>
                                  </a:lnTo>
                                  <a:lnTo>
                                    <a:pt x="707" y="6"/>
                                  </a:lnTo>
                                  <a:close/>
                                  <a:moveTo>
                                    <a:pt x="1116" y="52"/>
                                  </a:moveTo>
                                  <a:lnTo>
                                    <a:pt x="788" y="52"/>
                                  </a:lnTo>
                                  <a:lnTo>
                                    <a:pt x="788" y="83"/>
                                  </a:lnTo>
                                  <a:lnTo>
                                    <a:pt x="1116" y="83"/>
                                  </a:lnTo>
                                  <a:lnTo>
                                    <a:pt x="1116" y="52"/>
                                  </a:lnTo>
                                  <a:close/>
                                  <a:moveTo>
                                    <a:pt x="950" y="0"/>
                                  </a:moveTo>
                                  <a:lnTo>
                                    <a:pt x="912" y="15"/>
                                  </a:lnTo>
                                  <a:lnTo>
                                    <a:pt x="917" y="24"/>
                                  </a:lnTo>
                                  <a:lnTo>
                                    <a:pt x="923" y="34"/>
                                  </a:lnTo>
                                  <a:lnTo>
                                    <a:pt x="928" y="43"/>
                                  </a:lnTo>
                                  <a:lnTo>
                                    <a:pt x="934" y="52"/>
                                  </a:lnTo>
                                  <a:lnTo>
                                    <a:pt x="979" y="52"/>
                                  </a:lnTo>
                                  <a:lnTo>
                                    <a:pt x="972" y="40"/>
                                  </a:lnTo>
                                  <a:lnTo>
                                    <a:pt x="966" y="27"/>
                                  </a:lnTo>
                                  <a:lnTo>
                                    <a:pt x="958" y="13"/>
                                  </a:lnTo>
                                  <a:lnTo>
                                    <a:pt x="950" y="0"/>
                                  </a:lnTo>
                                  <a:close/>
                                  <a:moveTo>
                                    <a:pt x="1664" y="35"/>
                                  </a:moveTo>
                                  <a:lnTo>
                                    <a:pt x="1272" y="35"/>
                                  </a:lnTo>
                                  <a:lnTo>
                                    <a:pt x="1272" y="502"/>
                                  </a:lnTo>
                                  <a:lnTo>
                                    <a:pt x="1319" y="502"/>
                                  </a:lnTo>
                                  <a:lnTo>
                                    <a:pt x="1319" y="466"/>
                                  </a:lnTo>
                                  <a:lnTo>
                                    <a:pt x="1664" y="466"/>
                                  </a:lnTo>
                                  <a:lnTo>
                                    <a:pt x="1664" y="428"/>
                                  </a:lnTo>
                                  <a:lnTo>
                                    <a:pt x="1319" y="428"/>
                                  </a:lnTo>
                                  <a:lnTo>
                                    <a:pt x="1319" y="266"/>
                                  </a:lnTo>
                                  <a:lnTo>
                                    <a:pt x="1664" y="266"/>
                                  </a:lnTo>
                                  <a:lnTo>
                                    <a:pt x="1664" y="228"/>
                                  </a:lnTo>
                                  <a:lnTo>
                                    <a:pt x="1319" y="228"/>
                                  </a:lnTo>
                                  <a:lnTo>
                                    <a:pt x="1319" y="74"/>
                                  </a:lnTo>
                                  <a:lnTo>
                                    <a:pt x="1664" y="74"/>
                                  </a:lnTo>
                                  <a:lnTo>
                                    <a:pt x="1664" y="35"/>
                                  </a:lnTo>
                                  <a:close/>
                                  <a:moveTo>
                                    <a:pt x="1664" y="466"/>
                                  </a:moveTo>
                                  <a:lnTo>
                                    <a:pt x="1618" y="466"/>
                                  </a:lnTo>
                                  <a:lnTo>
                                    <a:pt x="1618" y="502"/>
                                  </a:lnTo>
                                  <a:lnTo>
                                    <a:pt x="1664" y="502"/>
                                  </a:lnTo>
                                  <a:lnTo>
                                    <a:pt x="1664" y="466"/>
                                  </a:lnTo>
                                  <a:close/>
                                  <a:moveTo>
                                    <a:pt x="1664" y="266"/>
                                  </a:moveTo>
                                  <a:lnTo>
                                    <a:pt x="1618" y="266"/>
                                  </a:lnTo>
                                  <a:lnTo>
                                    <a:pt x="1618" y="428"/>
                                  </a:lnTo>
                                  <a:lnTo>
                                    <a:pt x="1664" y="428"/>
                                  </a:lnTo>
                                  <a:lnTo>
                                    <a:pt x="1664" y="266"/>
                                  </a:lnTo>
                                  <a:close/>
                                  <a:moveTo>
                                    <a:pt x="1664" y="74"/>
                                  </a:moveTo>
                                  <a:lnTo>
                                    <a:pt x="1618" y="74"/>
                                  </a:lnTo>
                                  <a:lnTo>
                                    <a:pt x="1618" y="228"/>
                                  </a:lnTo>
                                  <a:lnTo>
                                    <a:pt x="1664" y="228"/>
                                  </a:lnTo>
                                  <a:lnTo>
                                    <a:pt x="1664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56" name="任意多边形 956"/>
                          <wps:cNvSpPr/>
                          <wps:spPr>
                            <a:xfrm>
                              <a:off x="11150" y="8211"/>
                              <a:ext cx="215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2" h="678">
                                  <a:moveTo>
                                    <a:pt x="411" y="605"/>
                                  </a:moveTo>
                                  <a:lnTo>
                                    <a:pt x="4" y="605"/>
                                  </a:lnTo>
                                  <a:lnTo>
                                    <a:pt x="4" y="678"/>
                                  </a:lnTo>
                                  <a:lnTo>
                                    <a:pt x="411" y="678"/>
                                  </a:lnTo>
                                  <a:lnTo>
                                    <a:pt x="411" y="605"/>
                                  </a:lnTo>
                                  <a:close/>
                                  <a:moveTo>
                                    <a:pt x="253" y="101"/>
                                  </a:moveTo>
                                  <a:lnTo>
                                    <a:pt x="163" y="101"/>
                                  </a:lnTo>
                                  <a:lnTo>
                                    <a:pt x="163" y="605"/>
                                  </a:lnTo>
                                  <a:lnTo>
                                    <a:pt x="253" y="605"/>
                                  </a:lnTo>
                                  <a:lnTo>
                                    <a:pt x="253" y="101"/>
                                  </a:lnTo>
                                  <a:close/>
                                  <a:moveTo>
                                    <a:pt x="253" y="0"/>
                                  </a:moveTo>
                                  <a:lnTo>
                                    <a:pt x="0" y="68"/>
                                  </a:lnTo>
                                  <a:lnTo>
                                    <a:pt x="0" y="145"/>
                                  </a:lnTo>
                                  <a:lnTo>
                                    <a:pt x="163" y="101"/>
                                  </a:lnTo>
                                  <a:lnTo>
                                    <a:pt x="253" y="101"/>
                                  </a:lnTo>
                                  <a:lnTo>
                                    <a:pt x="253" y="0"/>
                                  </a:lnTo>
                                  <a:close/>
                                  <a:moveTo>
                                    <a:pt x="976" y="73"/>
                                  </a:moveTo>
                                  <a:lnTo>
                                    <a:pt x="790" y="73"/>
                                  </a:lnTo>
                                  <a:lnTo>
                                    <a:pt x="820" y="75"/>
                                  </a:lnTo>
                                  <a:lnTo>
                                    <a:pt x="847" y="81"/>
                                  </a:lnTo>
                                  <a:lnTo>
                                    <a:pt x="869" y="90"/>
                                  </a:lnTo>
                                  <a:lnTo>
                                    <a:pt x="888" y="103"/>
                                  </a:lnTo>
                                  <a:lnTo>
                                    <a:pt x="903" y="120"/>
                                  </a:lnTo>
                                  <a:lnTo>
                                    <a:pt x="914" y="140"/>
                                  </a:lnTo>
                                  <a:lnTo>
                                    <a:pt x="920" y="163"/>
                                  </a:lnTo>
                                  <a:lnTo>
                                    <a:pt x="922" y="190"/>
                                  </a:lnTo>
                                  <a:lnTo>
                                    <a:pt x="920" y="215"/>
                                  </a:lnTo>
                                  <a:lnTo>
                                    <a:pt x="915" y="239"/>
                                  </a:lnTo>
                                  <a:lnTo>
                                    <a:pt x="906" y="263"/>
                                  </a:lnTo>
                                  <a:lnTo>
                                    <a:pt x="893" y="286"/>
                                  </a:lnTo>
                                  <a:lnTo>
                                    <a:pt x="875" y="312"/>
                                  </a:lnTo>
                                  <a:lnTo>
                                    <a:pt x="850" y="341"/>
                                  </a:lnTo>
                                  <a:lnTo>
                                    <a:pt x="818" y="375"/>
                                  </a:lnTo>
                                  <a:lnTo>
                                    <a:pt x="779" y="412"/>
                                  </a:lnTo>
                                  <a:lnTo>
                                    <a:pt x="573" y="605"/>
                                  </a:lnTo>
                                  <a:lnTo>
                                    <a:pt x="573" y="678"/>
                                  </a:lnTo>
                                  <a:lnTo>
                                    <a:pt x="1005" y="678"/>
                                  </a:lnTo>
                                  <a:lnTo>
                                    <a:pt x="1005" y="603"/>
                                  </a:lnTo>
                                  <a:lnTo>
                                    <a:pt x="679" y="603"/>
                                  </a:lnTo>
                                  <a:lnTo>
                                    <a:pt x="679" y="601"/>
                                  </a:lnTo>
                                  <a:lnTo>
                                    <a:pt x="841" y="454"/>
                                  </a:lnTo>
                                  <a:lnTo>
                                    <a:pt x="887" y="410"/>
                                  </a:lnTo>
                                  <a:lnTo>
                                    <a:pt x="924" y="370"/>
                                  </a:lnTo>
                                  <a:lnTo>
                                    <a:pt x="954" y="334"/>
                                  </a:lnTo>
                                  <a:lnTo>
                                    <a:pt x="976" y="303"/>
                                  </a:lnTo>
                                  <a:lnTo>
                                    <a:pt x="991" y="273"/>
                                  </a:lnTo>
                                  <a:lnTo>
                                    <a:pt x="1002" y="243"/>
                                  </a:lnTo>
                                  <a:lnTo>
                                    <a:pt x="1009" y="212"/>
                                  </a:lnTo>
                                  <a:lnTo>
                                    <a:pt x="1011" y="181"/>
                                  </a:lnTo>
                                  <a:lnTo>
                                    <a:pt x="1008" y="143"/>
                                  </a:lnTo>
                                  <a:lnTo>
                                    <a:pt x="997" y="108"/>
                                  </a:lnTo>
                                  <a:lnTo>
                                    <a:pt x="980" y="78"/>
                                  </a:lnTo>
                                  <a:lnTo>
                                    <a:pt x="976" y="73"/>
                                  </a:lnTo>
                                  <a:close/>
                                  <a:moveTo>
                                    <a:pt x="804" y="3"/>
                                  </a:moveTo>
                                  <a:lnTo>
                                    <a:pt x="750" y="7"/>
                                  </a:lnTo>
                                  <a:lnTo>
                                    <a:pt x="700" y="18"/>
                                  </a:lnTo>
                                  <a:lnTo>
                                    <a:pt x="653" y="37"/>
                                  </a:lnTo>
                                  <a:lnTo>
                                    <a:pt x="609" y="63"/>
                                  </a:lnTo>
                                  <a:lnTo>
                                    <a:pt x="609" y="149"/>
                                  </a:lnTo>
                                  <a:lnTo>
                                    <a:pt x="653" y="116"/>
                                  </a:lnTo>
                                  <a:lnTo>
                                    <a:pt x="697" y="92"/>
                                  </a:lnTo>
                                  <a:lnTo>
                                    <a:pt x="743" y="78"/>
                                  </a:lnTo>
                                  <a:lnTo>
                                    <a:pt x="790" y="73"/>
                                  </a:lnTo>
                                  <a:lnTo>
                                    <a:pt x="976" y="73"/>
                                  </a:lnTo>
                                  <a:lnTo>
                                    <a:pt x="956" y="51"/>
                                  </a:lnTo>
                                  <a:lnTo>
                                    <a:pt x="925" y="30"/>
                                  </a:lnTo>
                                  <a:lnTo>
                                    <a:pt x="890" y="15"/>
                                  </a:lnTo>
                                  <a:lnTo>
                                    <a:pt x="850" y="6"/>
                                  </a:lnTo>
                                  <a:lnTo>
                                    <a:pt x="804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57" name="任意多边形 957"/>
                          <wps:cNvSpPr/>
                          <wps:spPr>
                            <a:xfrm>
                              <a:off x="11130" y="8391"/>
                              <a:ext cx="235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9" h="503">
                                  <a:moveTo>
                                    <a:pt x="293" y="232"/>
                                  </a:moveTo>
                                  <a:lnTo>
                                    <a:pt x="243" y="232"/>
                                  </a:lnTo>
                                  <a:lnTo>
                                    <a:pt x="243" y="503"/>
                                  </a:lnTo>
                                  <a:lnTo>
                                    <a:pt x="293" y="503"/>
                                  </a:lnTo>
                                  <a:lnTo>
                                    <a:pt x="293" y="232"/>
                                  </a:lnTo>
                                  <a:close/>
                                  <a:moveTo>
                                    <a:pt x="537" y="190"/>
                                  </a:moveTo>
                                  <a:lnTo>
                                    <a:pt x="0" y="190"/>
                                  </a:lnTo>
                                  <a:lnTo>
                                    <a:pt x="0" y="232"/>
                                  </a:lnTo>
                                  <a:lnTo>
                                    <a:pt x="537" y="232"/>
                                  </a:lnTo>
                                  <a:lnTo>
                                    <a:pt x="537" y="190"/>
                                  </a:lnTo>
                                  <a:close/>
                                  <a:moveTo>
                                    <a:pt x="293" y="0"/>
                                  </a:moveTo>
                                  <a:lnTo>
                                    <a:pt x="243" y="0"/>
                                  </a:lnTo>
                                  <a:lnTo>
                                    <a:pt x="243" y="190"/>
                                  </a:lnTo>
                                  <a:lnTo>
                                    <a:pt x="293" y="190"/>
                                  </a:lnTo>
                                  <a:lnTo>
                                    <a:pt x="293" y="0"/>
                                  </a:lnTo>
                                  <a:close/>
                                  <a:moveTo>
                                    <a:pt x="1108" y="35"/>
                                  </a:moveTo>
                                  <a:lnTo>
                                    <a:pt x="634" y="35"/>
                                  </a:lnTo>
                                  <a:lnTo>
                                    <a:pt x="634" y="501"/>
                                  </a:lnTo>
                                  <a:lnTo>
                                    <a:pt x="681" y="501"/>
                                  </a:lnTo>
                                  <a:lnTo>
                                    <a:pt x="681" y="470"/>
                                  </a:lnTo>
                                  <a:lnTo>
                                    <a:pt x="1108" y="470"/>
                                  </a:lnTo>
                                  <a:lnTo>
                                    <a:pt x="1108" y="430"/>
                                  </a:lnTo>
                                  <a:lnTo>
                                    <a:pt x="681" y="430"/>
                                  </a:lnTo>
                                  <a:lnTo>
                                    <a:pt x="681" y="77"/>
                                  </a:lnTo>
                                  <a:lnTo>
                                    <a:pt x="1108" y="77"/>
                                  </a:lnTo>
                                  <a:lnTo>
                                    <a:pt x="1108" y="35"/>
                                  </a:lnTo>
                                  <a:close/>
                                  <a:moveTo>
                                    <a:pt x="1108" y="470"/>
                                  </a:moveTo>
                                  <a:lnTo>
                                    <a:pt x="1062" y="470"/>
                                  </a:lnTo>
                                  <a:lnTo>
                                    <a:pt x="1062" y="501"/>
                                  </a:lnTo>
                                  <a:lnTo>
                                    <a:pt x="1108" y="501"/>
                                  </a:lnTo>
                                  <a:lnTo>
                                    <a:pt x="1108" y="470"/>
                                  </a:lnTo>
                                  <a:close/>
                                  <a:moveTo>
                                    <a:pt x="1108" y="77"/>
                                  </a:moveTo>
                                  <a:lnTo>
                                    <a:pt x="1062" y="77"/>
                                  </a:lnTo>
                                  <a:lnTo>
                                    <a:pt x="1062" y="430"/>
                                  </a:lnTo>
                                  <a:lnTo>
                                    <a:pt x="1108" y="430"/>
                                  </a:lnTo>
                                  <a:lnTo>
                                    <a:pt x="1108" y="77"/>
                                  </a:lnTo>
                                  <a:close/>
                                  <a:moveTo>
                                    <a:pt x="832" y="77"/>
                                  </a:moveTo>
                                  <a:lnTo>
                                    <a:pt x="786" y="77"/>
                                  </a:lnTo>
                                  <a:lnTo>
                                    <a:pt x="785" y="140"/>
                                  </a:lnTo>
                                  <a:lnTo>
                                    <a:pt x="782" y="189"/>
                                  </a:lnTo>
                                  <a:lnTo>
                                    <a:pt x="777" y="226"/>
                                  </a:lnTo>
                                  <a:lnTo>
                                    <a:pt x="771" y="249"/>
                                  </a:lnTo>
                                  <a:lnTo>
                                    <a:pt x="760" y="273"/>
                                  </a:lnTo>
                                  <a:lnTo>
                                    <a:pt x="742" y="296"/>
                                  </a:lnTo>
                                  <a:lnTo>
                                    <a:pt x="716" y="318"/>
                                  </a:lnTo>
                                  <a:lnTo>
                                    <a:pt x="682" y="339"/>
                                  </a:lnTo>
                                  <a:lnTo>
                                    <a:pt x="692" y="348"/>
                                  </a:lnTo>
                                  <a:lnTo>
                                    <a:pt x="701" y="356"/>
                                  </a:lnTo>
                                  <a:lnTo>
                                    <a:pt x="709" y="364"/>
                                  </a:lnTo>
                                  <a:lnTo>
                                    <a:pt x="716" y="372"/>
                                  </a:lnTo>
                                  <a:lnTo>
                                    <a:pt x="752" y="348"/>
                                  </a:lnTo>
                                  <a:lnTo>
                                    <a:pt x="780" y="322"/>
                                  </a:lnTo>
                                  <a:lnTo>
                                    <a:pt x="800" y="295"/>
                                  </a:lnTo>
                                  <a:lnTo>
                                    <a:pt x="813" y="267"/>
                                  </a:lnTo>
                                  <a:lnTo>
                                    <a:pt x="821" y="238"/>
                                  </a:lnTo>
                                  <a:lnTo>
                                    <a:pt x="827" y="197"/>
                                  </a:lnTo>
                                  <a:lnTo>
                                    <a:pt x="830" y="143"/>
                                  </a:lnTo>
                                  <a:lnTo>
                                    <a:pt x="832" y="77"/>
                                  </a:lnTo>
                                  <a:close/>
                                  <a:moveTo>
                                    <a:pt x="955" y="77"/>
                                  </a:moveTo>
                                  <a:lnTo>
                                    <a:pt x="910" y="77"/>
                                  </a:lnTo>
                                  <a:lnTo>
                                    <a:pt x="910" y="270"/>
                                  </a:lnTo>
                                  <a:lnTo>
                                    <a:pt x="915" y="298"/>
                                  </a:lnTo>
                                  <a:lnTo>
                                    <a:pt x="928" y="317"/>
                                  </a:lnTo>
                                  <a:lnTo>
                                    <a:pt x="951" y="329"/>
                                  </a:lnTo>
                                  <a:lnTo>
                                    <a:pt x="983" y="333"/>
                                  </a:lnTo>
                                  <a:lnTo>
                                    <a:pt x="1047" y="333"/>
                                  </a:lnTo>
                                  <a:lnTo>
                                    <a:pt x="1055" y="291"/>
                                  </a:lnTo>
                                  <a:lnTo>
                                    <a:pt x="991" y="291"/>
                                  </a:lnTo>
                                  <a:lnTo>
                                    <a:pt x="975" y="290"/>
                                  </a:lnTo>
                                  <a:lnTo>
                                    <a:pt x="964" y="285"/>
                                  </a:lnTo>
                                  <a:lnTo>
                                    <a:pt x="958" y="276"/>
                                  </a:lnTo>
                                  <a:lnTo>
                                    <a:pt x="955" y="265"/>
                                  </a:lnTo>
                                  <a:lnTo>
                                    <a:pt x="955" y="77"/>
                                  </a:lnTo>
                                  <a:close/>
                                  <a:moveTo>
                                    <a:pt x="1055" y="291"/>
                                  </a:moveTo>
                                  <a:lnTo>
                                    <a:pt x="1037" y="291"/>
                                  </a:lnTo>
                                  <a:lnTo>
                                    <a:pt x="991" y="291"/>
                                  </a:lnTo>
                                  <a:lnTo>
                                    <a:pt x="1055" y="291"/>
                                  </a:lnTo>
                                  <a:lnTo>
                                    <a:pt x="1055" y="2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58" name="任意多边形 958"/>
                          <wps:cNvSpPr/>
                          <wps:spPr>
                            <a:xfrm>
                              <a:off x="11151" y="8598"/>
                              <a:ext cx="218" cy="14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6" h="690">
                                  <a:moveTo>
                                    <a:pt x="411" y="605"/>
                                  </a:moveTo>
                                  <a:lnTo>
                                    <a:pt x="4" y="605"/>
                                  </a:lnTo>
                                  <a:lnTo>
                                    <a:pt x="4" y="678"/>
                                  </a:lnTo>
                                  <a:lnTo>
                                    <a:pt x="411" y="678"/>
                                  </a:lnTo>
                                  <a:lnTo>
                                    <a:pt x="411" y="605"/>
                                  </a:lnTo>
                                  <a:close/>
                                  <a:moveTo>
                                    <a:pt x="253" y="101"/>
                                  </a:moveTo>
                                  <a:lnTo>
                                    <a:pt x="163" y="101"/>
                                  </a:lnTo>
                                  <a:lnTo>
                                    <a:pt x="163" y="605"/>
                                  </a:lnTo>
                                  <a:lnTo>
                                    <a:pt x="253" y="605"/>
                                  </a:lnTo>
                                  <a:lnTo>
                                    <a:pt x="253" y="101"/>
                                  </a:lnTo>
                                  <a:close/>
                                  <a:moveTo>
                                    <a:pt x="253" y="0"/>
                                  </a:moveTo>
                                  <a:lnTo>
                                    <a:pt x="0" y="68"/>
                                  </a:lnTo>
                                  <a:lnTo>
                                    <a:pt x="0" y="145"/>
                                  </a:lnTo>
                                  <a:lnTo>
                                    <a:pt x="163" y="101"/>
                                  </a:lnTo>
                                  <a:lnTo>
                                    <a:pt x="253" y="101"/>
                                  </a:lnTo>
                                  <a:lnTo>
                                    <a:pt x="253" y="0"/>
                                  </a:lnTo>
                                  <a:close/>
                                  <a:moveTo>
                                    <a:pt x="609" y="588"/>
                                  </a:moveTo>
                                  <a:lnTo>
                                    <a:pt x="609" y="666"/>
                                  </a:lnTo>
                                  <a:lnTo>
                                    <a:pt x="636" y="676"/>
                                  </a:lnTo>
                                  <a:lnTo>
                                    <a:pt x="666" y="683"/>
                                  </a:lnTo>
                                  <a:lnTo>
                                    <a:pt x="699" y="687"/>
                                  </a:lnTo>
                                  <a:lnTo>
                                    <a:pt x="735" y="689"/>
                                  </a:lnTo>
                                  <a:lnTo>
                                    <a:pt x="800" y="683"/>
                                  </a:lnTo>
                                  <a:lnTo>
                                    <a:pt x="857" y="664"/>
                                  </a:lnTo>
                                  <a:lnTo>
                                    <a:pt x="907" y="633"/>
                                  </a:lnTo>
                                  <a:lnTo>
                                    <a:pt x="920" y="620"/>
                                  </a:lnTo>
                                  <a:lnTo>
                                    <a:pt x="735" y="620"/>
                                  </a:lnTo>
                                  <a:lnTo>
                                    <a:pt x="702" y="618"/>
                                  </a:lnTo>
                                  <a:lnTo>
                                    <a:pt x="670" y="612"/>
                                  </a:lnTo>
                                  <a:lnTo>
                                    <a:pt x="639" y="602"/>
                                  </a:lnTo>
                                  <a:lnTo>
                                    <a:pt x="609" y="588"/>
                                  </a:lnTo>
                                  <a:close/>
                                  <a:moveTo>
                                    <a:pt x="1023" y="349"/>
                                  </a:moveTo>
                                  <a:lnTo>
                                    <a:pt x="936" y="349"/>
                                  </a:lnTo>
                                  <a:lnTo>
                                    <a:pt x="933" y="411"/>
                                  </a:lnTo>
                                  <a:lnTo>
                                    <a:pt x="923" y="464"/>
                                  </a:lnTo>
                                  <a:lnTo>
                                    <a:pt x="906" y="510"/>
                                  </a:lnTo>
                                  <a:lnTo>
                                    <a:pt x="883" y="549"/>
                                  </a:lnTo>
                                  <a:lnTo>
                                    <a:pt x="854" y="580"/>
                                  </a:lnTo>
                                  <a:lnTo>
                                    <a:pt x="820" y="602"/>
                                  </a:lnTo>
                                  <a:lnTo>
                                    <a:pt x="780" y="615"/>
                                  </a:lnTo>
                                  <a:lnTo>
                                    <a:pt x="735" y="620"/>
                                  </a:lnTo>
                                  <a:lnTo>
                                    <a:pt x="920" y="620"/>
                                  </a:lnTo>
                                  <a:lnTo>
                                    <a:pt x="949" y="590"/>
                                  </a:lnTo>
                                  <a:lnTo>
                                    <a:pt x="982" y="535"/>
                                  </a:lnTo>
                                  <a:lnTo>
                                    <a:pt x="1007" y="470"/>
                                  </a:lnTo>
                                  <a:lnTo>
                                    <a:pt x="1021" y="394"/>
                                  </a:lnTo>
                                  <a:lnTo>
                                    <a:pt x="1023" y="349"/>
                                  </a:lnTo>
                                  <a:close/>
                                  <a:moveTo>
                                    <a:pt x="801" y="3"/>
                                  </a:moveTo>
                                  <a:lnTo>
                                    <a:pt x="752" y="7"/>
                                  </a:lnTo>
                                  <a:lnTo>
                                    <a:pt x="708" y="18"/>
                                  </a:lnTo>
                                  <a:lnTo>
                                    <a:pt x="669" y="38"/>
                                  </a:lnTo>
                                  <a:lnTo>
                                    <a:pt x="634" y="66"/>
                                  </a:lnTo>
                                  <a:lnTo>
                                    <a:pt x="606" y="99"/>
                                  </a:lnTo>
                                  <a:lnTo>
                                    <a:pt x="586" y="137"/>
                                  </a:lnTo>
                                  <a:lnTo>
                                    <a:pt x="574" y="179"/>
                                  </a:lnTo>
                                  <a:lnTo>
                                    <a:pt x="570" y="226"/>
                                  </a:lnTo>
                                  <a:lnTo>
                                    <a:pt x="573" y="270"/>
                                  </a:lnTo>
                                  <a:lnTo>
                                    <a:pt x="584" y="309"/>
                                  </a:lnTo>
                                  <a:lnTo>
                                    <a:pt x="603" y="344"/>
                                  </a:lnTo>
                                  <a:lnTo>
                                    <a:pt x="629" y="375"/>
                                  </a:lnTo>
                                  <a:lnTo>
                                    <a:pt x="660" y="400"/>
                                  </a:lnTo>
                                  <a:lnTo>
                                    <a:pt x="695" y="418"/>
                                  </a:lnTo>
                                  <a:lnTo>
                                    <a:pt x="734" y="429"/>
                                  </a:lnTo>
                                  <a:lnTo>
                                    <a:pt x="777" y="433"/>
                                  </a:lnTo>
                                  <a:lnTo>
                                    <a:pt x="828" y="427"/>
                                  </a:lnTo>
                                  <a:lnTo>
                                    <a:pt x="871" y="412"/>
                                  </a:lnTo>
                                  <a:lnTo>
                                    <a:pt x="907" y="386"/>
                                  </a:lnTo>
                                  <a:lnTo>
                                    <a:pt x="926" y="361"/>
                                  </a:lnTo>
                                  <a:lnTo>
                                    <a:pt x="799" y="361"/>
                                  </a:lnTo>
                                  <a:lnTo>
                                    <a:pt x="768" y="358"/>
                                  </a:lnTo>
                                  <a:lnTo>
                                    <a:pt x="741" y="351"/>
                                  </a:lnTo>
                                  <a:lnTo>
                                    <a:pt x="717" y="339"/>
                                  </a:lnTo>
                                  <a:lnTo>
                                    <a:pt x="697" y="321"/>
                                  </a:lnTo>
                                  <a:lnTo>
                                    <a:pt x="681" y="300"/>
                                  </a:lnTo>
                                  <a:lnTo>
                                    <a:pt x="670" y="275"/>
                                  </a:lnTo>
                                  <a:lnTo>
                                    <a:pt x="663" y="247"/>
                                  </a:lnTo>
                                  <a:lnTo>
                                    <a:pt x="661" y="215"/>
                                  </a:lnTo>
                                  <a:lnTo>
                                    <a:pt x="663" y="186"/>
                                  </a:lnTo>
                                  <a:lnTo>
                                    <a:pt x="670" y="159"/>
                                  </a:lnTo>
                                  <a:lnTo>
                                    <a:pt x="682" y="135"/>
                                  </a:lnTo>
                                  <a:lnTo>
                                    <a:pt x="698" y="113"/>
                                  </a:lnTo>
                                  <a:lnTo>
                                    <a:pt x="718" y="96"/>
                                  </a:lnTo>
                                  <a:lnTo>
                                    <a:pt x="741" y="83"/>
                                  </a:lnTo>
                                  <a:lnTo>
                                    <a:pt x="766" y="75"/>
                                  </a:lnTo>
                                  <a:lnTo>
                                    <a:pt x="793" y="73"/>
                                  </a:lnTo>
                                  <a:lnTo>
                                    <a:pt x="959" y="73"/>
                                  </a:lnTo>
                                  <a:lnTo>
                                    <a:pt x="933" y="46"/>
                                  </a:lnTo>
                                  <a:lnTo>
                                    <a:pt x="895" y="22"/>
                                  </a:lnTo>
                                  <a:lnTo>
                                    <a:pt x="851" y="8"/>
                                  </a:lnTo>
                                  <a:lnTo>
                                    <a:pt x="801" y="3"/>
                                  </a:lnTo>
                                  <a:close/>
                                  <a:moveTo>
                                    <a:pt x="959" y="73"/>
                                  </a:moveTo>
                                  <a:lnTo>
                                    <a:pt x="793" y="73"/>
                                  </a:lnTo>
                                  <a:lnTo>
                                    <a:pt x="823" y="76"/>
                                  </a:lnTo>
                                  <a:lnTo>
                                    <a:pt x="849" y="84"/>
                                  </a:lnTo>
                                  <a:lnTo>
                                    <a:pt x="873" y="99"/>
                                  </a:lnTo>
                                  <a:lnTo>
                                    <a:pt x="893" y="120"/>
                                  </a:lnTo>
                                  <a:lnTo>
                                    <a:pt x="910" y="145"/>
                                  </a:lnTo>
                                  <a:lnTo>
                                    <a:pt x="921" y="173"/>
                                  </a:lnTo>
                                  <a:lnTo>
                                    <a:pt x="928" y="204"/>
                                  </a:lnTo>
                                  <a:lnTo>
                                    <a:pt x="931" y="238"/>
                                  </a:lnTo>
                                  <a:lnTo>
                                    <a:pt x="928" y="263"/>
                                  </a:lnTo>
                                  <a:lnTo>
                                    <a:pt x="921" y="285"/>
                                  </a:lnTo>
                                  <a:lnTo>
                                    <a:pt x="909" y="306"/>
                                  </a:lnTo>
                                  <a:lnTo>
                                    <a:pt x="893" y="325"/>
                                  </a:lnTo>
                                  <a:lnTo>
                                    <a:pt x="873" y="340"/>
                                  </a:lnTo>
                                  <a:lnTo>
                                    <a:pt x="850" y="352"/>
                                  </a:lnTo>
                                  <a:lnTo>
                                    <a:pt x="826" y="358"/>
                                  </a:lnTo>
                                  <a:lnTo>
                                    <a:pt x="799" y="361"/>
                                  </a:lnTo>
                                  <a:lnTo>
                                    <a:pt x="926" y="361"/>
                                  </a:lnTo>
                                  <a:lnTo>
                                    <a:pt x="934" y="349"/>
                                  </a:lnTo>
                                  <a:lnTo>
                                    <a:pt x="1023" y="349"/>
                                  </a:lnTo>
                                  <a:lnTo>
                                    <a:pt x="1026" y="309"/>
                                  </a:lnTo>
                                  <a:lnTo>
                                    <a:pt x="1026" y="306"/>
                                  </a:lnTo>
                                  <a:lnTo>
                                    <a:pt x="1022" y="237"/>
                                  </a:lnTo>
                                  <a:lnTo>
                                    <a:pt x="1011" y="176"/>
                                  </a:lnTo>
                                  <a:lnTo>
                                    <a:pt x="992" y="124"/>
                                  </a:lnTo>
                                  <a:lnTo>
                                    <a:pt x="966" y="80"/>
                                  </a:lnTo>
                                  <a:lnTo>
                                    <a:pt x="959" y="73"/>
                                  </a:lnTo>
                                  <a:close/>
                                  <a:moveTo>
                                    <a:pt x="936" y="349"/>
                                  </a:moveTo>
                                  <a:lnTo>
                                    <a:pt x="934" y="349"/>
                                  </a:lnTo>
                                  <a:lnTo>
                                    <a:pt x="935" y="350"/>
                                  </a:lnTo>
                                  <a:lnTo>
                                    <a:pt x="935" y="350"/>
                                  </a:lnTo>
                                  <a:lnTo>
                                    <a:pt x="936" y="3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59" name="任意多边形 959"/>
                          <wps:cNvSpPr/>
                          <wps:spPr>
                            <a:xfrm>
                              <a:off x="11073" y="8771"/>
                              <a:ext cx="368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735" h="510">
                                  <a:moveTo>
                                    <a:pt x="160" y="162"/>
                                  </a:moveTo>
                                  <a:lnTo>
                                    <a:pt x="120" y="180"/>
                                  </a:lnTo>
                                  <a:lnTo>
                                    <a:pt x="142" y="234"/>
                                  </a:lnTo>
                                  <a:lnTo>
                                    <a:pt x="169" y="284"/>
                                  </a:lnTo>
                                  <a:lnTo>
                                    <a:pt x="202" y="329"/>
                                  </a:lnTo>
                                  <a:lnTo>
                                    <a:pt x="240" y="371"/>
                                  </a:lnTo>
                                  <a:lnTo>
                                    <a:pt x="195" y="398"/>
                                  </a:lnTo>
                                  <a:lnTo>
                                    <a:pt x="141" y="423"/>
                                  </a:lnTo>
                                  <a:lnTo>
                                    <a:pt x="76" y="445"/>
                                  </a:lnTo>
                                  <a:lnTo>
                                    <a:pt x="0" y="466"/>
                                  </a:lnTo>
                                  <a:lnTo>
                                    <a:pt x="9" y="477"/>
                                  </a:lnTo>
                                  <a:lnTo>
                                    <a:pt x="17" y="487"/>
                                  </a:lnTo>
                                  <a:lnTo>
                                    <a:pt x="25" y="497"/>
                                  </a:lnTo>
                                  <a:lnTo>
                                    <a:pt x="33" y="506"/>
                                  </a:lnTo>
                                  <a:lnTo>
                                    <a:pt x="107" y="482"/>
                                  </a:lnTo>
                                  <a:lnTo>
                                    <a:pt x="171" y="457"/>
                                  </a:lnTo>
                                  <a:lnTo>
                                    <a:pt x="227" y="429"/>
                                  </a:lnTo>
                                  <a:lnTo>
                                    <a:pt x="272" y="399"/>
                                  </a:lnTo>
                                  <a:lnTo>
                                    <a:pt x="362" y="399"/>
                                  </a:lnTo>
                                  <a:lnTo>
                                    <a:pt x="347" y="392"/>
                                  </a:lnTo>
                                  <a:lnTo>
                                    <a:pt x="307" y="369"/>
                                  </a:lnTo>
                                  <a:lnTo>
                                    <a:pt x="332" y="342"/>
                                  </a:lnTo>
                                  <a:lnTo>
                                    <a:pt x="273" y="342"/>
                                  </a:lnTo>
                                  <a:lnTo>
                                    <a:pt x="237" y="304"/>
                                  </a:lnTo>
                                  <a:lnTo>
                                    <a:pt x="206" y="261"/>
                                  </a:lnTo>
                                  <a:lnTo>
                                    <a:pt x="180" y="214"/>
                                  </a:lnTo>
                                  <a:lnTo>
                                    <a:pt x="160" y="162"/>
                                  </a:lnTo>
                                  <a:close/>
                                  <a:moveTo>
                                    <a:pt x="362" y="399"/>
                                  </a:moveTo>
                                  <a:lnTo>
                                    <a:pt x="272" y="399"/>
                                  </a:lnTo>
                                  <a:lnTo>
                                    <a:pt x="313" y="424"/>
                                  </a:lnTo>
                                  <a:lnTo>
                                    <a:pt x="364" y="450"/>
                                  </a:lnTo>
                                  <a:lnTo>
                                    <a:pt x="427" y="476"/>
                                  </a:lnTo>
                                  <a:lnTo>
                                    <a:pt x="500" y="502"/>
                                  </a:lnTo>
                                  <a:lnTo>
                                    <a:pt x="507" y="492"/>
                                  </a:lnTo>
                                  <a:lnTo>
                                    <a:pt x="516" y="482"/>
                                  </a:lnTo>
                                  <a:lnTo>
                                    <a:pt x="526" y="470"/>
                                  </a:lnTo>
                                  <a:lnTo>
                                    <a:pt x="538" y="457"/>
                                  </a:lnTo>
                                  <a:lnTo>
                                    <a:pt x="463" y="436"/>
                                  </a:lnTo>
                                  <a:lnTo>
                                    <a:pt x="399" y="415"/>
                                  </a:lnTo>
                                  <a:lnTo>
                                    <a:pt x="362" y="399"/>
                                  </a:lnTo>
                                  <a:close/>
                                  <a:moveTo>
                                    <a:pt x="386" y="161"/>
                                  </a:moveTo>
                                  <a:lnTo>
                                    <a:pt x="365" y="212"/>
                                  </a:lnTo>
                                  <a:lnTo>
                                    <a:pt x="340" y="259"/>
                                  </a:lnTo>
                                  <a:lnTo>
                                    <a:pt x="309" y="302"/>
                                  </a:lnTo>
                                  <a:lnTo>
                                    <a:pt x="273" y="342"/>
                                  </a:lnTo>
                                  <a:lnTo>
                                    <a:pt x="332" y="342"/>
                                  </a:lnTo>
                                  <a:lnTo>
                                    <a:pt x="345" y="328"/>
                                  </a:lnTo>
                                  <a:lnTo>
                                    <a:pt x="378" y="282"/>
                                  </a:lnTo>
                                  <a:lnTo>
                                    <a:pt x="406" y="232"/>
                                  </a:lnTo>
                                  <a:lnTo>
                                    <a:pt x="429" y="177"/>
                                  </a:lnTo>
                                  <a:lnTo>
                                    <a:pt x="386" y="161"/>
                                  </a:lnTo>
                                  <a:close/>
                                  <a:moveTo>
                                    <a:pt x="194" y="15"/>
                                  </a:moveTo>
                                  <a:lnTo>
                                    <a:pt x="152" y="63"/>
                                  </a:lnTo>
                                  <a:lnTo>
                                    <a:pt x="108" y="107"/>
                                  </a:lnTo>
                                  <a:lnTo>
                                    <a:pt x="62" y="148"/>
                                  </a:lnTo>
                                  <a:lnTo>
                                    <a:pt x="14" y="186"/>
                                  </a:lnTo>
                                  <a:lnTo>
                                    <a:pt x="23" y="194"/>
                                  </a:lnTo>
                                  <a:lnTo>
                                    <a:pt x="31" y="202"/>
                                  </a:lnTo>
                                  <a:lnTo>
                                    <a:pt x="38" y="211"/>
                                  </a:lnTo>
                                  <a:lnTo>
                                    <a:pt x="45" y="218"/>
                                  </a:lnTo>
                                  <a:lnTo>
                                    <a:pt x="95" y="178"/>
                                  </a:lnTo>
                                  <a:lnTo>
                                    <a:pt x="143" y="135"/>
                                  </a:lnTo>
                                  <a:lnTo>
                                    <a:pt x="188" y="89"/>
                                  </a:lnTo>
                                  <a:lnTo>
                                    <a:pt x="232" y="40"/>
                                  </a:lnTo>
                                  <a:lnTo>
                                    <a:pt x="194" y="15"/>
                                  </a:lnTo>
                                  <a:close/>
                                  <a:moveTo>
                                    <a:pt x="343" y="15"/>
                                  </a:moveTo>
                                  <a:lnTo>
                                    <a:pt x="312" y="44"/>
                                  </a:lnTo>
                                  <a:lnTo>
                                    <a:pt x="364" y="84"/>
                                  </a:lnTo>
                                  <a:lnTo>
                                    <a:pt x="414" y="126"/>
                                  </a:lnTo>
                                  <a:lnTo>
                                    <a:pt x="462" y="167"/>
                                  </a:lnTo>
                                  <a:lnTo>
                                    <a:pt x="507" y="209"/>
                                  </a:lnTo>
                                  <a:lnTo>
                                    <a:pt x="540" y="175"/>
                                  </a:lnTo>
                                  <a:lnTo>
                                    <a:pt x="498" y="138"/>
                                  </a:lnTo>
                                  <a:lnTo>
                                    <a:pt x="451" y="99"/>
                                  </a:lnTo>
                                  <a:lnTo>
                                    <a:pt x="399" y="58"/>
                                  </a:lnTo>
                                  <a:lnTo>
                                    <a:pt x="343" y="15"/>
                                  </a:lnTo>
                                  <a:close/>
                                  <a:moveTo>
                                    <a:pt x="738" y="462"/>
                                  </a:moveTo>
                                  <a:lnTo>
                                    <a:pt x="740" y="473"/>
                                  </a:lnTo>
                                  <a:lnTo>
                                    <a:pt x="743" y="485"/>
                                  </a:lnTo>
                                  <a:lnTo>
                                    <a:pt x="744" y="495"/>
                                  </a:lnTo>
                                  <a:lnTo>
                                    <a:pt x="746" y="505"/>
                                  </a:lnTo>
                                  <a:lnTo>
                                    <a:pt x="826" y="506"/>
                                  </a:lnTo>
                                  <a:lnTo>
                                    <a:pt x="857" y="502"/>
                                  </a:lnTo>
                                  <a:lnTo>
                                    <a:pt x="879" y="489"/>
                                  </a:lnTo>
                                  <a:lnTo>
                                    <a:pt x="892" y="468"/>
                                  </a:lnTo>
                                  <a:lnTo>
                                    <a:pt x="893" y="465"/>
                                  </a:lnTo>
                                  <a:lnTo>
                                    <a:pt x="814" y="465"/>
                                  </a:lnTo>
                                  <a:lnTo>
                                    <a:pt x="798" y="465"/>
                                  </a:lnTo>
                                  <a:lnTo>
                                    <a:pt x="780" y="464"/>
                                  </a:lnTo>
                                  <a:lnTo>
                                    <a:pt x="760" y="463"/>
                                  </a:lnTo>
                                  <a:lnTo>
                                    <a:pt x="738" y="462"/>
                                  </a:lnTo>
                                  <a:close/>
                                  <a:moveTo>
                                    <a:pt x="729" y="360"/>
                                  </a:moveTo>
                                  <a:lnTo>
                                    <a:pt x="698" y="387"/>
                                  </a:lnTo>
                                  <a:lnTo>
                                    <a:pt x="667" y="411"/>
                                  </a:lnTo>
                                  <a:lnTo>
                                    <a:pt x="636" y="433"/>
                                  </a:lnTo>
                                  <a:lnTo>
                                    <a:pt x="605" y="453"/>
                                  </a:lnTo>
                                  <a:lnTo>
                                    <a:pt x="613" y="461"/>
                                  </a:lnTo>
                                  <a:lnTo>
                                    <a:pt x="620" y="469"/>
                                  </a:lnTo>
                                  <a:lnTo>
                                    <a:pt x="628" y="478"/>
                                  </a:lnTo>
                                  <a:lnTo>
                                    <a:pt x="635" y="486"/>
                                  </a:lnTo>
                                  <a:lnTo>
                                    <a:pt x="667" y="463"/>
                                  </a:lnTo>
                                  <a:lnTo>
                                    <a:pt x="700" y="438"/>
                                  </a:lnTo>
                                  <a:lnTo>
                                    <a:pt x="731" y="413"/>
                                  </a:lnTo>
                                  <a:lnTo>
                                    <a:pt x="763" y="386"/>
                                  </a:lnTo>
                                  <a:lnTo>
                                    <a:pt x="729" y="360"/>
                                  </a:lnTo>
                                  <a:close/>
                                  <a:moveTo>
                                    <a:pt x="984" y="361"/>
                                  </a:moveTo>
                                  <a:lnTo>
                                    <a:pt x="956" y="392"/>
                                  </a:lnTo>
                                  <a:lnTo>
                                    <a:pt x="991" y="415"/>
                                  </a:lnTo>
                                  <a:lnTo>
                                    <a:pt x="1025" y="438"/>
                                  </a:lnTo>
                                  <a:lnTo>
                                    <a:pt x="1058" y="462"/>
                                  </a:lnTo>
                                  <a:lnTo>
                                    <a:pt x="1090" y="486"/>
                                  </a:lnTo>
                                  <a:lnTo>
                                    <a:pt x="1121" y="451"/>
                                  </a:lnTo>
                                  <a:lnTo>
                                    <a:pt x="1089" y="429"/>
                                  </a:lnTo>
                                  <a:lnTo>
                                    <a:pt x="1055" y="407"/>
                                  </a:lnTo>
                                  <a:lnTo>
                                    <a:pt x="1020" y="384"/>
                                  </a:lnTo>
                                  <a:lnTo>
                                    <a:pt x="984" y="361"/>
                                  </a:lnTo>
                                  <a:close/>
                                  <a:moveTo>
                                    <a:pt x="897" y="337"/>
                                  </a:moveTo>
                                  <a:lnTo>
                                    <a:pt x="853" y="337"/>
                                  </a:lnTo>
                                  <a:lnTo>
                                    <a:pt x="853" y="426"/>
                                  </a:lnTo>
                                  <a:lnTo>
                                    <a:pt x="850" y="443"/>
                                  </a:lnTo>
                                  <a:lnTo>
                                    <a:pt x="843" y="456"/>
                                  </a:lnTo>
                                  <a:lnTo>
                                    <a:pt x="831" y="463"/>
                                  </a:lnTo>
                                  <a:lnTo>
                                    <a:pt x="814" y="465"/>
                                  </a:lnTo>
                                  <a:lnTo>
                                    <a:pt x="893" y="465"/>
                                  </a:lnTo>
                                  <a:lnTo>
                                    <a:pt x="897" y="439"/>
                                  </a:lnTo>
                                  <a:lnTo>
                                    <a:pt x="897" y="337"/>
                                  </a:lnTo>
                                  <a:close/>
                                  <a:moveTo>
                                    <a:pt x="1109" y="300"/>
                                  </a:moveTo>
                                  <a:lnTo>
                                    <a:pt x="623" y="300"/>
                                  </a:lnTo>
                                  <a:lnTo>
                                    <a:pt x="623" y="337"/>
                                  </a:lnTo>
                                  <a:lnTo>
                                    <a:pt x="1109" y="337"/>
                                  </a:lnTo>
                                  <a:lnTo>
                                    <a:pt x="1109" y="300"/>
                                  </a:lnTo>
                                  <a:close/>
                                  <a:moveTo>
                                    <a:pt x="897" y="234"/>
                                  </a:moveTo>
                                  <a:lnTo>
                                    <a:pt x="853" y="234"/>
                                  </a:lnTo>
                                  <a:lnTo>
                                    <a:pt x="853" y="300"/>
                                  </a:lnTo>
                                  <a:lnTo>
                                    <a:pt x="897" y="300"/>
                                  </a:lnTo>
                                  <a:lnTo>
                                    <a:pt x="897" y="234"/>
                                  </a:lnTo>
                                  <a:close/>
                                  <a:moveTo>
                                    <a:pt x="1136" y="197"/>
                                  </a:moveTo>
                                  <a:lnTo>
                                    <a:pt x="598" y="197"/>
                                  </a:lnTo>
                                  <a:lnTo>
                                    <a:pt x="598" y="234"/>
                                  </a:lnTo>
                                  <a:lnTo>
                                    <a:pt x="1136" y="234"/>
                                  </a:lnTo>
                                  <a:lnTo>
                                    <a:pt x="1136" y="197"/>
                                  </a:lnTo>
                                  <a:close/>
                                  <a:moveTo>
                                    <a:pt x="750" y="109"/>
                                  </a:moveTo>
                                  <a:lnTo>
                                    <a:pt x="714" y="129"/>
                                  </a:lnTo>
                                  <a:lnTo>
                                    <a:pt x="725" y="145"/>
                                  </a:lnTo>
                                  <a:lnTo>
                                    <a:pt x="737" y="162"/>
                                  </a:lnTo>
                                  <a:lnTo>
                                    <a:pt x="748" y="180"/>
                                  </a:lnTo>
                                  <a:lnTo>
                                    <a:pt x="759" y="197"/>
                                  </a:lnTo>
                                  <a:lnTo>
                                    <a:pt x="772" y="197"/>
                                  </a:lnTo>
                                  <a:lnTo>
                                    <a:pt x="801" y="182"/>
                                  </a:lnTo>
                                  <a:lnTo>
                                    <a:pt x="789" y="163"/>
                                  </a:lnTo>
                                  <a:lnTo>
                                    <a:pt x="776" y="144"/>
                                  </a:lnTo>
                                  <a:lnTo>
                                    <a:pt x="763" y="126"/>
                                  </a:lnTo>
                                  <a:lnTo>
                                    <a:pt x="750" y="109"/>
                                  </a:lnTo>
                                  <a:close/>
                                  <a:moveTo>
                                    <a:pt x="978" y="106"/>
                                  </a:moveTo>
                                  <a:lnTo>
                                    <a:pt x="965" y="128"/>
                                  </a:lnTo>
                                  <a:lnTo>
                                    <a:pt x="950" y="151"/>
                                  </a:lnTo>
                                  <a:lnTo>
                                    <a:pt x="935" y="174"/>
                                  </a:lnTo>
                                  <a:lnTo>
                                    <a:pt x="919" y="197"/>
                                  </a:lnTo>
                                  <a:lnTo>
                                    <a:pt x="968" y="197"/>
                                  </a:lnTo>
                                  <a:lnTo>
                                    <a:pt x="981" y="180"/>
                                  </a:lnTo>
                                  <a:lnTo>
                                    <a:pt x="994" y="162"/>
                                  </a:lnTo>
                                  <a:lnTo>
                                    <a:pt x="1007" y="144"/>
                                  </a:lnTo>
                                  <a:lnTo>
                                    <a:pt x="1020" y="126"/>
                                  </a:lnTo>
                                  <a:lnTo>
                                    <a:pt x="978" y="106"/>
                                  </a:lnTo>
                                  <a:close/>
                                  <a:moveTo>
                                    <a:pt x="1109" y="61"/>
                                  </a:moveTo>
                                  <a:lnTo>
                                    <a:pt x="625" y="61"/>
                                  </a:lnTo>
                                  <a:lnTo>
                                    <a:pt x="625" y="98"/>
                                  </a:lnTo>
                                  <a:lnTo>
                                    <a:pt x="1109" y="98"/>
                                  </a:lnTo>
                                  <a:lnTo>
                                    <a:pt x="1109" y="61"/>
                                  </a:lnTo>
                                  <a:close/>
                                  <a:moveTo>
                                    <a:pt x="870" y="0"/>
                                  </a:moveTo>
                                  <a:lnTo>
                                    <a:pt x="829" y="17"/>
                                  </a:lnTo>
                                  <a:lnTo>
                                    <a:pt x="836" y="28"/>
                                  </a:lnTo>
                                  <a:lnTo>
                                    <a:pt x="842" y="39"/>
                                  </a:lnTo>
                                  <a:lnTo>
                                    <a:pt x="849" y="50"/>
                                  </a:lnTo>
                                  <a:lnTo>
                                    <a:pt x="855" y="61"/>
                                  </a:lnTo>
                                  <a:lnTo>
                                    <a:pt x="907" y="61"/>
                                  </a:lnTo>
                                  <a:lnTo>
                                    <a:pt x="898" y="45"/>
                                  </a:lnTo>
                                  <a:lnTo>
                                    <a:pt x="889" y="30"/>
                                  </a:lnTo>
                                  <a:lnTo>
                                    <a:pt x="880" y="15"/>
                                  </a:lnTo>
                                  <a:lnTo>
                                    <a:pt x="870" y="0"/>
                                  </a:lnTo>
                                  <a:close/>
                                  <a:moveTo>
                                    <a:pt x="1409" y="237"/>
                                  </a:moveTo>
                                  <a:lnTo>
                                    <a:pt x="1363" y="237"/>
                                  </a:lnTo>
                                  <a:lnTo>
                                    <a:pt x="1363" y="509"/>
                                  </a:lnTo>
                                  <a:lnTo>
                                    <a:pt x="1409" y="509"/>
                                  </a:lnTo>
                                  <a:lnTo>
                                    <a:pt x="1409" y="237"/>
                                  </a:lnTo>
                                  <a:close/>
                                  <a:moveTo>
                                    <a:pt x="1475" y="393"/>
                                  </a:moveTo>
                                  <a:lnTo>
                                    <a:pt x="1478" y="403"/>
                                  </a:lnTo>
                                  <a:lnTo>
                                    <a:pt x="1480" y="414"/>
                                  </a:lnTo>
                                  <a:lnTo>
                                    <a:pt x="1482" y="425"/>
                                  </a:lnTo>
                                  <a:lnTo>
                                    <a:pt x="1484" y="437"/>
                                  </a:lnTo>
                                  <a:lnTo>
                                    <a:pt x="1502" y="439"/>
                                  </a:lnTo>
                                  <a:lnTo>
                                    <a:pt x="1522" y="440"/>
                                  </a:lnTo>
                                  <a:lnTo>
                                    <a:pt x="1545" y="440"/>
                                  </a:lnTo>
                                  <a:lnTo>
                                    <a:pt x="1570" y="441"/>
                                  </a:lnTo>
                                  <a:lnTo>
                                    <a:pt x="1609" y="436"/>
                                  </a:lnTo>
                                  <a:lnTo>
                                    <a:pt x="1638" y="422"/>
                                  </a:lnTo>
                                  <a:lnTo>
                                    <a:pt x="1655" y="400"/>
                                  </a:lnTo>
                                  <a:lnTo>
                                    <a:pt x="1564" y="400"/>
                                  </a:lnTo>
                                  <a:lnTo>
                                    <a:pt x="1543" y="399"/>
                                  </a:lnTo>
                                  <a:lnTo>
                                    <a:pt x="1521" y="398"/>
                                  </a:lnTo>
                                  <a:lnTo>
                                    <a:pt x="1499" y="396"/>
                                  </a:lnTo>
                                  <a:lnTo>
                                    <a:pt x="1475" y="393"/>
                                  </a:lnTo>
                                  <a:close/>
                                  <a:moveTo>
                                    <a:pt x="1676" y="200"/>
                                  </a:moveTo>
                                  <a:lnTo>
                                    <a:pt x="1221" y="200"/>
                                  </a:lnTo>
                                  <a:lnTo>
                                    <a:pt x="1221" y="237"/>
                                  </a:lnTo>
                                  <a:lnTo>
                                    <a:pt x="1629" y="237"/>
                                  </a:lnTo>
                                  <a:lnTo>
                                    <a:pt x="1628" y="273"/>
                                  </a:lnTo>
                                  <a:lnTo>
                                    <a:pt x="1626" y="304"/>
                                  </a:lnTo>
                                  <a:lnTo>
                                    <a:pt x="1623" y="330"/>
                                  </a:lnTo>
                                  <a:lnTo>
                                    <a:pt x="1621" y="352"/>
                                  </a:lnTo>
                                  <a:lnTo>
                                    <a:pt x="1616" y="373"/>
                                  </a:lnTo>
                                  <a:lnTo>
                                    <a:pt x="1605" y="388"/>
                                  </a:lnTo>
                                  <a:lnTo>
                                    <a:pt x="1588" y="397"/>
                                  </a:lnTo>
                                  <a:lnTo>
                                    <a:pt x="1564" y="400"/>
                                  </a:lnTo>
                                  <a:lnTo>
                                    <a:pt x="1655" y="400"/>
                                  </a:lnTo>
                                  <a:lnTo>
                                    <a:pt x="1656" y="398"/>
                                  </a:lnTo>
                                  <a:lnTo>
                                    <a:pt x="1665" y="365"/>
                                  </a:lnTo>
                                  <a:lnTo>
                                    <a:pt x="1667" y="333"/>
                                  </a:lnTo>
                                  <a:lnTo>
                                    <a:pt x="1670" y="295"/>
                                  </a:lnTo>
                                  <a:lnTo>
                                    <a:pt x="1673" y="250"/>
                                  </a:lnTo>
                                  <a:lnTo>
                                    <a:pt x="1676" y="200"/>
                                  </a:lnTo>
                                  <a:close/>
                                  <a:moveTo>
                                    <a:pt x="1581" y="110"/>
                                  </a:moveTo>
                                  <a:lnTo>
                                    <a:pt x="1537" y="110"/>
                                  </a:lnTo>
                                  <a:lnTo>
                                    <a:pt x="1537" y="168"/>
                                  </a:lnTo>
                                  <a:lnTo>
                                    <a:pt x="1581" y="168"/>
                                  </a:lnTo>
                                  <a:lnTo>
                                    <a:pt x="1581" y="110"/>
                                  </a:lnTo>
                                  <a:close/>
                                  <a:moveTo>
                                    <a:pt x="1390" y="110"/>
                                  </a:moveTo>
                                  <a:lnTo>
                                    <a:pt x="1346" y="110"/>
                                  </a:lnTo>
                                  <a:lnTo>
                                    <a:pt x="1346" y="167"/>
                                  </a:lnTo>
                                  <a:lnTo>
                                    <a:pt x="1390" y="167"/>
                                  </a:lnTo>
                                  <a:lnTo>
                                    <a:pt x="1390" y="110"/>
                                  </a:lnTo>
                                  <a:close/>
                                  <a:moveTo>
                                    <a:pt x="1734" y="72"/>
                                  </a:moveTo>
                                  <a:lnTo>
                                    <a:pt x="1193" y="72"/>
                                  </a:lnTo>
                                  <a:lnTo>
                                    <a:pt x="1193" y="110"/>
                                  </a:lnTo>
                                  <a:lnTo>
                                    <a:pt x="1734" y="110"/>
                                  </a:lnTo>
                                  <a:lnTo>
                                    <a:pt x="1734" y="72"/>
                                  </a:lnTo>
                                  <a:close/>
                                  <a:moveTo>
                                    <a:pt x="1390" y="4"/>
                                  </a:moveTo>
                                  <a:lnTo>
                                    <a:pt x="1346" y="4"/>
                                  </a:lnTo>
                                  <a:lnTo>
                                    <a:pt x="1346" y="72"/>
                                  </a:lnTo>
                                  <a:lnTo>
                                    <a:pt x="1390" y="72"/>
                                  </a:lnTo>
                                  <a:lnTo>
                                    <a:pt x="1390" y="4"/>
                                  </a:lnTo>
                                  <a:close/>
                                  <a:moveTo>
                                    <a:pt x="1581" y="4"/>
                                  </a:moveTo>
                                  <a:lnTo>
                                    <a:pt x="1537" y="4"/>
                                  </a:lnTo>
                                  <a:lnTo>
                                    <a:pt x="1537" y="72"/>
                                  </a:lnTo>
                                  <a:lnTo>
                                    <a:pt x="1581" y="72"/>
                                  </a:lnTo>
                                  <a:lnTo>
                                    <a:pt x="1581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60" name="任意多边形 960"/>
                          <wps:cNvSpPr/>
                          <wps:spPr>
                            <a:xfrm>
                              <a:off x="11131" y="9161"/>
                              <a:ext cx="242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42" h="501">
                                  <a:moveTo>
                                    <a:pt x="152" y="170"/>
                                  </a:moveTo>
                                  <a:lnTo>
                                    <a:pt x="107" y="170"/>
                                  </a:lnTo>
                                  <a:lnTo>
                                    <a:pt x="107" y="501"/>
                                  </a:lnTo>
                                  <a:lnTo>
                                    <a:pt x="152" y="501"/>
                                  </a:lnTo>
                                  <a:lnTo>
                                    <a:pt x="152" y="457"/>
                                  </a:lnTo>
                                  <a:lnTo>
                                    <a:pt x="433" y="457"/>
                                  </a:lnTo>
                                  <a:lnTo>
                                    <a:pt x="433" y="419"/>
                                  </a:lnTo>
                                  <a:lnTo>
                                    <a:pt x="152" y="419"/>
                                  </a:lnTo>
                                  <a:lnTo>
                                    <a:pt x="152" y="170"/>
                                  </a:lnTo>
                                  <a:close/>
                                  <a:moveTo>
                                    <a:pt x="433" y="457"/>
                                  </a:moveTo>
                                  <a:lnTo>
                                    <a:pt x="387" y="457"/>
                                  </a:lnTo>
                                  <a:lnTo>
                                    <a:pt x="387" y="499"/>
                                  </a:lnTo>
                                  <a:lnTo>
                                    <a:pt x="433" y="499"/>
                                  </a:lnTo>
                                  <a:lnTo>
                                    <a:pt x="433" y="457"/>
                                  </a:lnTo>
                                  <a:close/>
                                  <a:moveTo>
                                    <a:pt x="433" y="170"/>
                                  </a:moveTo>
                                  <a:lnTo>
                                    <a:pt x="387" y="170"/>
                                  </a:lnTo>
                                  <a:lnTo>
                                    <a:pt x="387" y="419"/>
                                  </a:lnTo>
                                  <a:lnTo>
                                    <a:pt x="433" y="419"/>
                                  </a:lnTo>
                                  <a:lnTo>
                                    <a:pt x="433" y="170"/>
                                  </a:lnTo>
                                  <a:close/>
                                  <a:moveTo>
                                    <a:pt x="539" y="131"/>
                                  </a:moveTo>
                                  <a:lnTo>
                                    <a:pt x="0" y="131"/>
                                  </a:lnTo>
                                  <a:lnTo>
                                    <a:pt x="0" y="170"/>
                                  </a:lnTo>
                                  <a:lnTo>
                                    <a:pt x="539" y="170"/>
                                  </a:lnTo>
                                  <a:lnTo>
                                    <a:pt x="539" y="131"/>
                                  </a:lnTo>
                                  <a:close/>
                                  <a:moveTo>
                                    <a:pt x="152" y="1"/>
                                  </a:moveTo>
                                  <a:lnTo>
                                    <a:pt x="107" y="1"/>
                                  </a:lnTo>
                                  <a:lnTo>
                                    <a:pt x="107" y="131"/>
                                  </a:lnTo>
                                  <a:lnTo>
                                    <a:pt x="152" y="131"/>
                                  </a:lnTo>
                                  <a:lnTo>
                                    <a:pt x="152" y="1"/>
                                  </a:lnTo>
                                  <a:close/>
                                  <a:moveTo>
                                    <a:pt x="433" y="0"/>
                                  </a:moveTo>
                                  <a:lnTo>
                                    <a:pt x="387" y="0"/>
                                  </a:lnTo>
                                  <a:lnTo>
                                    <a:pt x="387" y="131"/>
                                  </a:lnTo>
                                  <a:lnTo>
                                    <a:pt x="433" y="131"/>
                                  </a:lnTo>
                                  <a:lnTo>
                                    <a:pt x="433" y="0"/>
                                  </a:lnTo>
                                  <a:close/>
                                  <a:moveTo>
                                    <a:pt x="758" y="21"/>
                                  </a:moveTo>
                                  <a:lnTo>
                                    <a:pt x="752" y="92"/>
                                  </a:lnTo>
                                  <a:lnTo>
                                    <a:pt x="743" y="158"/>
                                  </a:lnTo>
                                  <a:lnTo>
                                    <a:pt x="730" y="218"/>
                                  </a:lnTo>
                                  <a:lnTo>
                                    <a:pt x="714" y="273"/>
                                  </a:lnTo>
                                  <a:lnTo>
                                    <a:pt x="691" y="325"/>
                                  </a:lnTo>
                                  <a:lnTo>
                                    <a:pt x="662" y="374"/>
                                  </a:lnTo>
                                  <a:lnTo>
                                    <a:pt x="628" y="417"/>
                                  </a:lnTo>
                                  <a:lnTo>
                                    <a:pt x="590" y="457"/>
                                  </a:lnTo>
                                  <a:lnTo>
                                    <a:pt x="599" y="466"/>
                                  </a:lnTo>
                                  <a:lnTo>
                                    <a:pt x="608" y="474"/>
                                  </a:lnTo>
                                  <a:lnTo>
                                    <a:pt x="617" y="483"/>
                                  </a:lnTo>
                                  <a:lnTo>
                                    <a:pt x="625" y="492"/>
                                  </a:lnTo>
                                  <a:lnTo>
                                    <a:pt x="668" y="449"/>
                                  </a:lnTo>
                                  <a:lnTo>
                                    <a:pt x="704" y="401"/>
                                  </a:lnTo>
                                  <a:lnTo>
                                    <a:pt x="736" y="348"/>
                                  </a:lnTo>
                                  <a:lnTo>
                                    <a:pt x="761" y="290"/>
                                  </a:lnTo>
                                  <a:lnTo>
                                    <a:pt x="777" y="233"/>
                                  </a:lnTo>
                                  <a:lnTo>
                                    <a:pt x="790" y="171"/>
                                  </a:lnTo>
                                  <a:lnTo>
                                    <a:pt x="800" y="101"/>
                                  </a:lnTo>
                                  <a:lnTo>
                                    <a:pt x="807" y="24"/>
                                  </a:lnTo>
                                  <a:lnTo>
                                    <a:pt x="758" y="21"/>
                                  </a:lnTo>
                                  <a:close/>
                                  <a:moveTo>
                                    <a:pt x="959" y="14"/>
                                  </a:moveTo>
                                  <a:lnTo>
                                    <a:pt x="912" y="16"/>
                                  </a:lnTo>
                                  <a:lnTo>
                                    <a:pt x="920" y="112"/>
                                  </a:lnTo>
                                  <a:lnTo>
                                    <a:pt x="934" y="199"/>
                                  </a:lnTo>
                                  <a:lnTo>
                                    <a:pt x="955" y="276"/>
                                  </a:lnTo>
                                  <a:lnTo>
                                    <a:pt x="982" y="343"/>
                                  </a:lnTo>
                                  <a:lnTo>
                                    <a:pt x="1016" y="401"/>
                                  </a:lnTo>
                                  <a:lnTo>
                                    <a:pt x="1055" y="449"/>
                                  </a:lnTo>
                                  <a:lnTo>
                                    <a:pt x="1102" y="488"/>
                                  </a:lnTo>
                                  <a:lnTo>
                                    <a:pt x="1111" y="478"/>
                                  </a:lnTo>
                                  <a:lnTo>
                                    <a:pt x="1131" y="457"/>
                                  </a:lnTo>
                                  <a:lnTo>
                                    <a:pt x="1142" y="445"/>
                                  </a:lnTo>
                                  <a:lnTo>
                                    <a:pt x="1090" y="406"/>
                                  </a:lnTo>
                                  <a:lnTo>
                                    <a:pt x="1047" y="354"/>
                                  </a:lnTo>
                                  <a:lnTo>
                                    <a:pt x="1013" y="288"/>
                                  </a:lnTo>
                                  <a:lnTo>
                                    <a:pt x="986" y="210"/>
                                  </a:lnTo>
                                  <a:lnTo>
                                    <a:pt x="968" y="118"/>
                                  </a:lnTo>
                                  <a:lnTo>
                                    <a:pt x="959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61" name="任意多边形 961"/>
                          <wps:cNvSpPr/>
                          <wps:spPr>
                            <a:xfrm>
                              <a:off x="11144" y="8983"/>
                              <a:ext cx="227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0" h="687">
                                  <a:moveTo>
                                    <a:pt x="403" y="70"/>
                                  </a:moveTo>
                                  <a:lnTo>
                                    <a:pt x="217" y="70"/>
                                  </a:lnTo>
                                  <a:lnTo>
                                    <a:pt x="248" y="72"/>
                                  </a:lnTo>
                                  <a:lnTo>
                                    <a:pt x="274" y="78"/>
                                  </a:lnTo>
                                  <a:lnTo>
                                    <a:pt x="297" y="87"/>
                                  </a:lnTo>
                                  <a:lnTo>
                                    <a:pt x="316" y="101"/>
                                  </a:lnTo>
                                  <a:lnTo>
                                    <a:pt x="331" y="117"/>
                                  </a:lnTo>
                                  <a:lnTo>
                                    <a:pt x="341" y="137"/>
                                  </a:lnTo>
                                  <a:lnTo>
                                    <a:pt x="347" y="161"/>
                                  </a:lnTo>
                                  <a:lnTo>
                                    <a:pt x="350" y="187"/>
                                  </a:lnTo>
                                  <a:lnTo>
                                    <a:pt x="348" y="212"/>
                                  </a:lnTo>
                                  <a:lnTo>
                                    <a:pt x="342" y="236"/>
                                  </a:lnTo>
                                  <a:lnTo>
                                    <a:pt x="333" y="260"/>
                                  </a:lnTo>
                                  <a:lnTo>
                                    <a:pt x="321" y="284"/>
                                  </a:lnTo>
                                  <a:lnTo>
                                    <a:pt x="303" y="309"/>
                                  </a:lnTo>
                                  <a:lnTo>
                                    <a:pt x="278" y="338"/>
                                  </a:lnTo>
                                  <a:lnTo>
                                    <a:pt x="246" y="372"/>
                                  </a:lnTo>
                                  <a:lnTo>
                                    <a:pt x="206" y="410"/>
                                  </a:lnTo>
                                  <a:lnTo>
                                    <a:pt x="0" y="602"/>
                                  </a:lnTo>
                                  <a:lnTo>
                                    <a:pt x="0" y="675"/>
                                  </a:lnTo>
                                  <a:lnTo>
                                    <a:pt x="432" y="675"/>
                                  </a:lnTo>
                                  <a:lnTo>
                                    <a:pt x="432" y="601"/>
                                  </a:lnTo>
                                  <a:lnTo>
                                    <a:pt x="106" y="601"/>
                                  </a:lnTo>
                                  <a:lnTo>
                                    <a:pt x="106" y="599"/>
                                  </a:lnTo>
                                  <a:lnTo>
                                    <a:pt x="268" y="451"/>
                                  </a:lnTo>
                                  <a:lnTo>
                                    <a:pt x="314" y="407"/>
                                  </a:lnTo>
                                  <a:lnTo>
                                    <a:pt x="352" y="367"/>
                                  </a:lnTo>
                                  <a:lnTo>
                                    <a:pt x="381" y="332"/>
                                  </a:lnTo>
                                  <a:lnTo>
                                    <a:pt x="403" y="300"/>
                                  </a:lnTo>
                                  <a:lnTo>
                                    <a:pt x="419" y="270"/>
                                  </a:lnTo>
                                  <a:lnTo>
                                    <a:pt x="430" y="240"/>
                                  </a:lnTo>
                                  <a:lnTo>
                                    <a:pt x="436" y="210"/>
                                  </a:lnTo>
                                  <a:lnTo>
                                    <a:pt x="439" y="179"/>
                                  </a:lnTo>
                                  <a:lnTo>
                                    <a:pt x="435" y="140"/>
                                  </a:lnTo>
                                  <a:lnTo>
                                    <a:pt x="425" y="105"/>
                                  </a:lnTo>
                                  <a:lnTo>
                                    <a:pt x="407" y="75"/>
                                  </a:lnTo>
                                  <a:lnTo>
                                    <a:pt x="403" y="70"/>
                                  </a:lnTo>
                                  <a:close/>
                                  <a:moveTo>
                                    <a:pt x="232" y="0"/>
                                  </a:moveTo>
                                  <a:lnTo>
                                    <a:pt x="178" y="4"/>
                                  </a:lnTo>
                                  <a:lnTo>
                                    <a:pt x="127" y="15"/>
                                  </a:lnTo>
                                  <a:lnTo>
                                    <a:pt x="80" y="34"/>
                                  </a:lnTo>
                                  <a:lnTo>
                                    <a:pt x="36" y="61"/>
                                  </a:lnTo>
                                  <a:lnTo>
                                    <a:pt x="36" y="146"/>
                                  </a:lnTo>
                                  <a:lnTo>
                                    <a:pt x="80" y="113"/>
                                  </a:lnTo>
                                  <a:lnTo>
                                    <a:pt x="125" y="89"/>
                                  </a:lnTo>
                                  <a:lnTo>
                                    <a:pt x="171" y="75"/>
                                  </a:lnTo>
                                  <a:lnTo>
                                    <a:pt x="217" y="70"/>
                                  </a:lnTo>
                                  <a:lnTo>
                                    <a:pt x="403" y="70"/>
                                  </a:lnTo>
                                  <a:lnTo>
                                    <a:pt x="383" y="49"/>
                                  </a:lnTo>
                                  <a:lnTo>
                                    <a:pt x="353" y="27"/>
                                  </a:lnTo>
                                  <a:lnTo>
                                    <a:pt x="318" y="12"/>
                                  </a:lnTo>
                                  <a:lnTo>
                                    <a:pt x="277" y="3"/>
                                  </a:lnTo>
                                  <a:lnTo>
                                    <a:pt x="232" y="0"/>
                                  </a:lnTo>
                                  <a:close/>
                                  <a:moveTo>
                                    <a:pt x="906" y="0"/>
                                  </a:moveTo>
                                  <a:lnTo>
                                    <a:pt x="843" y="7"/>
                                  </a:lnTo>
                                  <a:lnTo>
                                    <a:pt x="787" y="26"/>
                                  </a:lnTo>
                                  <a:lnTo>
                                    <a:pt x="737" y="58"/>
                                  </a:lnTo>
                                  <a:lnTo>
                                    <a:pt x="693" y="104"/>
                                  </a:lnTo>
                                  <a:lnTo>
                                    <a:pt x="658" y="160"/>
                                  </a:lnTo>
                                  <a:lnTo>
                                    <a:pt x="632" y="225"/>
                                  </a:lnTo>
                                  <a:lnTo>
                                    <a:pt x="617" y="300"/>
                                  </a:lnTo>
                                  <a:lnTo>
                                    <a:pt x="612" y="383"/>
                                  </a:lnTo>
                                  <a:lnTo>
                                    <a:pt x="616" y="451"/>
                                  </a:lnTo>
                                  <a:lnTo>
                                    <a:pt x="628" y="512"/>
                                  </a:lnTo>
                                  <a:lnTo>
                                    <a:pt x="647" y="564"/>
                                  </a:lnTo>
                                  <a:lnTo>
                                    <a:pt x="674" y="607"/>
                                  </a:lnTo>
                                  <a:lnTo>
                                    <a:pt x="708" y="642"/>
                                  </a:lnTo>
                                  <a:lnTo>
                                    <a:pt x="747" y="667"/>
                                  </a:lnTo>
                                  <a:lnTo>
                                    <a:pt x="793" y="681"/>
                                  </a:lnTo>
                                  <a:lnTo>
                                    <a:pt x="844" y="686"/>
                                  </a:lnTo>
                                  <a:lnTo>
                                    <a:pt x="891" y="682"/>
                                  </a:lnTo>
                                  <a:lnTo>
                                    <a:pt x="934" y="671"/>
                                  </a:lnTo>
                                  <a:lnTo>
                                    <a:pt x="972" y="651"/>
                                  </a:lnTo>
                                  <a:lnTo>
                                    <a:pt x="1006" y="624"/>
                                  </a:lnTo>
                                  <a:lnTo>
                                    <a:pt x="1012" y="617"/>
                                  </a:lnTo>
                                  <a:lnTo>
                                    <a:pt x="846" y="617"/>
                                  </a:lnTo>
                                  <a:lnTo>
                                    <a:pt x="817" y="614"/>
                                  </a:lnTo>
                                  <a:lnTo>
                                    <a:pt x="790" y="605"/>
                                  </a:lnTo>
                                  <a:lnTo>
                                    <a:pt x="767" y="591"/>
                                  </a:lnTo>
                                  <a:lnTo>
                                    <a:pt x="747" y="570"/>
                                  </a:lnTo>
                                  <a:lnTo>
                                    <a:pt x="730" y="546"/>
                                  </a:lnTo>
                                  <a:lnTo>
                                    <a:pt x="719" y="519"/>
                                  </a:lnTo>
                                  <a:lnTo>
                                    <a:pt x="712" y="489"/>
                                  </a:lnTo>
                                  <a:lnTo>
                                    <a:pt x="709" y="458"/>
                                  </a:lnTo>
                                  <a:lnTo>
                                    <a:pt x="712" y="432"/>
                                  </a:lnTo>
                                  <a:lnTo>
                                    <a:pt x="719" y="409"/>
                                  </a:lnTo>
                                  <a:lnTo>
                                    <a:pt x="731" y="387"/>
                                  </a:lnTo>
                                  <a:lnTo>
                                    <a:pt x="747" y="367"/>
                                  </a:lnTo>
                                  <a:lnTo>
                                    <a:pt x="767" y="350"/>
                                  </a:lnTo>
                                  <a:lnTo>
                                    <a:pt x="704" y="350"/>
                                  </a:lnTo>
                                  <a:lnTo>
                                    <a:pt x="708" y="288"/>
                                  </a:lnTo>
                                  <a:lnTo>
                                    <a:pt x="719" y="234"/>
                                  </a:lnTo>
                                  <a:lnTo>
                                    <a:pt x="736" y="186"/>
                                  </a:lnTo>
                                  <a:lnTo>
                                    <a:pt x="761" y="145"/>
                                  </a:lnTo>
                                  <a:lnTo>
                                    <a:pt x="791" y="112"/>
                                  </a:lnTo>
                                  <a:lnTo>
                                    <a:pt x="826" y="89"/>
                                  </a:lnTo>
                                  <a:lnTo>
                                    <a:pt x="865" y="75"/>
                                  </a:lnTo>
                                  <a:lnTo>
                                    <a:pt x="909" y="70"/>
                                  </a:lnTo>
                                  <a:lnTo>
                                    <a:pt x="1025" y="70"/>
                                  </a:lnTo>
                                  <a:lnTo>
                                    <a:pt x="1025" y="20"/>
                                  </a:lnTo>
                                  <a:lnTo>
                                    <a:pt x="1001" y="11"/>
                                  </a:lnTo>
                                  <a:lnTo>
                                    <a:pt x="974" y="5"/>
                                  </a:lnTo>
                                  <a:lnTo>
                                    <a:pt x="942" y="1"/>
                                  </a:lnTo>
                                  <a:lnTo>
                                    <a:pt x="906" y="0"/>
                                  </a:lnTo>
                                  <a:close/>
                                  <a:moveTo>
                                    <a:pt x="1025" y="328"/>
                                  </a:moveTo>
                                  <a:lnTo>
                                    <a:pt x="845" y="328"/>
                                  </a:lnTo>
                                  <a:lnTo>
                                    <a:pt x="875" y="330"/>
                                  </a:lnTo>
                                  <a:lnTo>
                                    <a:pt x="902" y="338"/>
                                  </a:lnTo>
                                  <a:lnTo>
                                    <a:pt x="924" y="349"/>
                                  </a:lnTo>
                                  <a:lnTo>
                                    <a:pt x="944" y="366"/>
                                  </a:lnTo>
                                  <a:lnTo>
                                    <a:pt x="959" y="387"/>
                                  </a:lnTo>
                                  <a:lnTo>
                                    <a:pt x="970" y="412"/>
                                  </a:lnTo>
                                  <a:lnTo>
                                    <a:pt x="976" y="441"/>
                                  </a:lnTo>
                                  <a:lnTo>
                                    <a:pt x="978" y="473"/>
                                  </a:lnTo>
                                  <a:lnTo>
                                    <a:pt x="976" y="503"/>
                                  </a:lnTo>
                                  <a:lnTo>
                                    <a:pt x="969" y="531"/>
                                  </a:lnTo>
                                  <a:lnTo>
                                    <a:pt x="958" y="555"/>
                                  </a:lnTo>
                                  <a:lnTo>
                                    <a:pt x="941" y="577"/>
                                  </a:lnTo>
                                  <a:lnTo>
                                    <a:pt x="922" y="594"/>
                                  </a:lnTo>
                                  <a:lnTo>
                                    <a:pt x="899" y="607"/>
                                  </a:lnTo>
                                  <a:lnTo>
                                    <a:pt x="874" y="614"/>
                                  </a:lnTo>
                                  <a:lnTo>
                                    <a:pt x="846" y="617"/>
                                  </a:lnTo>
                                  <a:lnTo>
                                    <a:pt x="1012" y="617"/>
                                  </a:lnTo>
                                  <a:lnTo>
                                    <a:pt x="1034" y="590"/>
                                  </a:lnTo>
                                  <a:lnTo>
                                    <a:pt x="1054" y="552"/>
                                  </a:lnTo>
                                  <a:lnTo>
                                    <a:pt x="1066" y="510"/>
                                  </a:lnTo>
                                  <a:lnTo>
                                    <a:pt x="1070" y="464"/>
                                  </a:lnTo>
                                  <a:lnTo>
                                    <a:pt x="1066" y="420"/>
                                  </a:lnTo>
                                  <a:lnTo>
                                    <a:pt x="1056" y="380"/>
                                  </a:lnTo>
                                  <a:lnTo>
                                    <a:pt x="1039" y="345"/>
                                  </a:lnTo>
                                  <a:lnTo>
                                    <a:pt x="1025" y="328"/>
                                  </a:lnTo>
                                  <a:close/>
                                  <a:moveTo>
                                    <a:pt x="867" y="259"/>
                                  </a:moveTo>
                                  <a:lnTo>
                                    <a:pt x="816" y="264"/>
                                  </a:lnTo>
                                  <a:lnTo>
                                    <a:pt x="772" y="281"/>
                                  </a:lnTo>
                                  <a:lnTo>
                                    <a:pt x="735" y="310"/>
                                  </a:lnTo>
                                  <a:lnTo>
                                    <a:pt x="706" y="350"/>
                                  </a:lnTo>
                                  <a:lnTo>
                                    <a:pt x="767" y="350"/>
                                  </a:lnTo>
                                  <a:lnTo>
                                    <a:pt x="767" y="350"/>
                                  </a:lnTo>
                                  <a:lnTo>
                                    <a:pt x="790" y="338"/>
                                  </a:lnTo>
                                  <a:lnTo>
                                    <a:pt x="816" y="330"/>
                                  </a:lnTo>
                                  <a:lnTo>
                                    <a:pt x="845" y="328"/>
                                  </a:lnTo>
                                  <a:lnTo>
                                    <a:pt x="1025" y="328"/>
                                  </a:lnTo>
                                  <a:lnTo>
                                    <a:pt x="1014" y="315"/>
                                  </a:lnTo>
                                  <a:lnTo>
                                    <a:pt x="985" y="290"/>
                                  </a:lnTo>
                                  <a:lnTo>
                                    <a:pt x="950" y="273"/>
                                  </a:lnTo>
                                  <a:lnTo>
                                    <a:pt x="911" y="262"/>
                                  </a:lnTo>
                                  <a:lnTo>
                                    <a:pt x="867" y="259"/>
                                  </a:lnTo>
                                  <a:close/>
                                  <a:moveTo>
                                    <a:pt x="1025" y="70"/>
                                  </a:moveTo>
                                  <a:lnTo>
                                    <a:pt x="909" y="70"/>
                                  </a:lnTo>
                                  <a:lnTo>
                                    <a:pt x="939" y="72"/>
                                  </a:lnTo>
                                  <a:lnTo>
                                    <a:pt x="968" y="77"/>
                                  </a:lnTo>
                                  <a:lnTo>
                                    <a:pt x="997" y="85"/>
                                  </a:lnTo>
                                  <a:lnTo>
                                    <a:pt x="1025" y="97"/>
                                  </a:lnTo>
                                  <a:lnTo>
                                    <a:pt x="1025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62" name="任意多边形 962"/>
                          <wps:cNvSpPr/>
                          <wps:spPr>
                            <a:xfrm>
                              <a:off x="8360" y="8211"/>
                              <a:ext cx="97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58" h="687">
                                  <a:moveTo>
                                    <a:pt x="294" y="0"/>
                                  </a:moveTo>
                                  <a:lnTo>
                                    <a:pt x="232" y="7"/>
                                  </a:lnTo>
                                  <a:lnTo>
                                    <a:pt x="175" y="26"/>
                                  </a:lnTo>
                                  <a:lnTo>
                                    <a:pt x="125" y="59"/>
                                  </a:lnTo>
                                  <a:lnTo>
                                    <a:pt x="81" y="104"/>
                                  </a:lnTo>
                                  <a:lnTo>
                                    <a:pt x="46" y="160"/>
                                  </a:lnTo>
                                  <a:lnTo>
                                    <a:pt x="21" y="225"/>
                                  </a:lnTo>
                                  <a:lnTo>
                                    <a:pt x="5" y="300"/>
                                  </a:lnTo>
                                  <a:lnTo>
                                    <a:pt x="0" y="383"/>
                                  </a:lnTo>
                                  <a:lnTo>
                                    <a:pt x="4" y="452"/>
                                  </a:lnTo>
                                  <a:lnTo>
                                    <a:pt x="16" y="512"/>
                                  </a:lnTo>
                                  <a:lnTo>
                                    <a:pt x="35" y="564"/>
                                  </a:lnTo>
                                  <a:lnTo>
                                    <a:pt x="62" y="607"/>
                                  </a:lnTo>
                                  <a:lnTo>
                                    <a:pt x="96" y="642"/>
                                  </a:lnTo>
                                  <a:lnTo>
                                    <a:pt x="135" y="667"/>
                                  </a:lnTo>
                                  <a:lnTo>
                                    <a:pt x="181" y="681"/>
                                  </a:lnTo>
                                  <a:lnTo>
                                    <a:pt x="232" y="686"/>
                                  </a:lnTo>
                                  <a:lnTo>
                                    <a:pt x="279" y="683"/>
                                  </a:lnTo>
                                  <a:lnTo>
                                    <a:pt x="322" y="671"/>
                                  </a:lnTo>
                                  <a:lnTo>
                                    <a:pt x="360" y="651"/>
                                  </a:lnTo>
                                  <a:lnTo>
                                    <a:pt x="394" y="624"/>
                                  </a:lnTo>
                                  <a:lnTo>
                                    <a:pt x="400" y="617"/>
                                  </a:lnTo>
                                  <a:lnTo>
                                    <a:pt x="234" y="617"/>
                                  </a:lnTo>
                                  <a:lnTo>
                                    <a:pt x="205" y="614"/>
                                  </a:lnTo>
                                  <a:lnTo>
                                    <a:pt x="178" y="605"/>
                                  </a:lnTo>
                                  <a:lnTo>
                                    <a:pt x="155" y="591"/>
                                  </a:lnTo>
                                  <a:lnTo>
                                    <a:pt x="135" y="570"/>
                                  </a:lnTo>
                                  <a:lnTo>
                                    <a:pt x="119" y="546"/>
                                  </a:lnTo>
                                  <a:lnTo>
                                    <a:pt x="107" y="519"/>
                                  </a:lnTo>
                                  <a:lnTo>
                                    <a:pt x="100" y="490"/>
                                  </a:lnTo>
                                  <a:lnTo>
                                    <a:pt x="98" y="458"/>
                                  </a:lnTo>
                                  <a:lnTo>
                                    <a:pt x="100" y="433"/>
                                  </a:lnTo>
                                  <a:lnTo>
                                    <a:pt x="107" y="409"/>
                                  </a:lnTo>
                                  <a:lnTo>
                                    <a:pt x="119" y="387"/>
                                  </a:lnTo>
                                  <a:lnTo>
                                    <a:pt x="135" y="367"/>
                                  </a:lnTo>
                                  <a:lnTo>
                                    <a:pt x="155" y="350"/>
                                  </a:lnTo>
                                  <a:lnTo>
                                    <a:pt x="92" y="350"/>
                                  </a:lnTo>
                                  <a:lnTo>
                                    <a:pt x="96" y="289"/>
                                  </a:lnTo>
                                  <a:lnTo>
                                    <a:pt x="107" y="234"/>
                                  </a:lnTo>
                                  <a:lnTo>
                                    <a:pt x="124" y="186"/>
                                  </a:lnTo>
                                  <a:lnTo>
                                    <a:pt x="149" y="145"/>
                                  </a:lnTo>
                                  <a:lnTo>
                                    <a:pt x="179" y="112"/>
                                  </a:lnTo>
                                  <a:lnTo>
                                    <a:pt x="214" y="89"/>
                                  </a:lnTo>
                                  <a:lnTo>
                                    <a:pt x="253" y="75"/>
                                  </a:lnTo>
                                  <a:lnTo>
                                    <a:pt x="297" y="70"/>
                                  </a:lnTo>
                                  <a:lnTo>
                                    <a:pt x="413" y="70"/>
                                  </a:lnTo>
                                  <a:lnTo>
                                    <a:pt x="413" y="20"/>
                                  </a:lnTo>
                                  <a:lnTo>
                                    <a:pt x="390" y="11"/>
                                  </a:lnTo>
                                  <a:lnTo>
                                    <a:pt x="362" y="5"/>
                                  </a:lnTo>
                                  <a:lnTo>
                                    <a:pt x="330" y="2"/>
                                  </a:lnTo>
                                  <a:lnTo>
                                    <a:pt x="294" y="0"/>
                                  </a:lnTo>
                                  <a:close/>
                                  <a:moveTo>
                                    <a:pt x="413" y="328"/>
                                  </a:moveTo>
                                  <a:lnTo>
                                    <a:pt x="233" y="328"/>
                                  </a:lnTo>
                                  <a:lnTo>
                                    <a:pt x="263" y="331"/>
                                  </a:lnTo>
                                  <a:lnTo>
                                    <a:pt x="290" y="338"/>
                                  </a:lnTo>
                                  <a:lnTo>
                                    <a:pt x="313" y="350"/>
                                  </a:lnTo>
                                  <a:lnTo>
                                    <a:pt x="332" y="366"/>
                                  </a:lnTo>
                                  <a:lnTo>
                                    <a:pt x="347" y="387"/>
                                  </a:lnTo>
                                  <a:lnTo>
                                    <a:pt x="358" y="412"/>
                                  </a:lnTo>
                                  <a:lnTo>
                                    <a:pt x="364" y="441"/>
                                  </a:lnTo>
                                  <a:lnTo>
                                    <a:pt x="366" y="473"/>
                                  </a:lnTo>
                                  <a:lnTo>
                                    <a:pt x="364" y="503"/>
                                  </a:lnTo>
                                  <a:lnTo>
                                    <a:pt x="357" y="531"/>
                                  </a:lnTo>
                                  <a:lnTo>
                                    <a:pt x="346" y="555"/>
                                  </a:lnTo>
                                  <a:lnTo>
                                    <a:pt x="330" y="577"/>
                                  </a:lnTo>
                                  <a:lnTo>
                                    <a:pt x="310" y="594"/>
                                  </a:lnTo>
                                  <a:lnTo>
                                    <a:pt x="287" y="607"/>
                                  </a:lnTo>
                                  <a:lnTo>
                                    <a:pt x="262" y="615"/>
                                  </a:lnTo>
                                  <a:lnTo>
                                    <a:pt x="234" y="617"/>
                                  </a:lnTo>
                                  <a:lnTo>
                                    <a:pt x="400" y="617"/>
                                  </a:lnTo>
                                  <a:lnTo>
                                    <a:pt x="422" y="590"/>
                                  </a:lnTo>
                                  <a:lnTo>
                                    <a:pt x="442" y="553"/>
                                  </a:lnTo>
                                  <a:lnTo>
                                    <a:pt x="454" y="511"/>
                                  </a:lnTo>
                                  <a:lnTo>
                                    <a:pt x="458" y="464"/>
                                  </a:lnTo>
                                  <a:lnTo>
                                    <a:pt x="454" y="420"/>
                                  </a:lnTo>
                                  <a:lnTo>
                                    <a:pt x="444" y="380"/>
                                  </a:lnTo>
                                  <a:lnTo>
                                    <a:pt x="427" y="345"/>
                                  </a:lnTo>
                                  <a:lnTo>
                                    <a:pt x="413" y="328"/>
                                  </a:lnTo>
                                  <a:close/>
                                  <a:moveTo>
                                    <a:pt x="255" y="259"/>
                                  </a:moveTo>
                                  <a:lnTo>
                                    <a:pt x="204" y="264"/>
                                  </a:lnTo>
                                  <a:lnTo>
                                    <a:pt x="160" y="282"/>
                                  </a:lnTo>
                                  <a:lnTo>
                                    <a:pt x="123" y="310"/>
                                  </a:lnTo>
                                  <a:lnTo>
                                    <a:pt x="94" y="350"/>
                                  </a:lnTo>
                                  <a:lnTo>
                                    <a:pt x="155" y="350"/>
                                  </a:lnTo>
                                  <a:lnTo>
                                    <a:pt x="155" y="350"/>
                                  </a:lnTo>
                                  <a:lnTo>
                                    <a:pt x="179" y="338"/>
                                  </a:lnTo>
                                  <a:lnTo>
                                    <a:pt x="204" y="331"/>
                                  </a:lnTo>
                                  <a:lnTo>
                                    <a:pt x="233" y="328"/>
                                  </a:lnTo>
                                  <a:lnTo>
                                    <a:pt x="413" y="328"/>
                                  </a:lnTo>
                                  <a:lnTo>
                                    <a:pt x="403" y="315"/>
                                  </a:lnTo>
                                  <a:lnTo>
                                    <a:pt x="373" y="290"/>
                                  </a:lnTo>
                                  <a:lnTo>
                                    <a:pt x="338" y="273"/>
                                  </a:lnTo>
                                  <a:lnTo>
                                    <a:pt x="299" y="262"/>
                                  </a:lnTo>
                                  <a:lnTo>
                                    <a:pt x="255" y="259"/>
                                  </a:lnTo>
                                  <a:close/>
                                  <a:moveTo>
                                    <a:pt x="413" y="70"/>
                                  </a:moveTo>
                                  <a:lnTo>
                                    <a:pt x="297" y="70"/>
                                  </a:lnTo>
                                  <a:lnTo>
                                    <a:pt x="327" y="72"/>
                                  </a:lnTo>
                                  <a:lnTo>
                                    <a:pt x="356" y="77"/>
                                  </a:lnTo>
                                  <a:lnTo>
                                    <a:pt x="385" y="85"/>
                                  </a:lnTo>
                                  <a:lnTo>
                                    <a:pt x="413" y="97"/>
                                  </a:lnTo>
                                  <a:lnTo>
                                    <a:pt x="413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63" name="任意多边形 963"/>
                          <wps:cNvSpPr/>
                          <wps:spPr>
                            <a:xfrm>
                              <a:off x="8290" y="8390"/>
                              <a:ext cx="237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9" h="507">
                                  <a:moveTo>
                                    <a:pt x="136" y="268"/>
                                  </a:moveTo>
                                  <a:lnTo>
                                    <a:pt x="90" y="268"/>
                                  </a:lnTo>
                                  <a:lnTo>
                                    <a:pt x="90" y="483"/>
                                  </a:lnTo>
                                  <a:lnTo>
                                    <a:pt x="498" y="483"/>
                                  </a:lnTo>
                                  <a:lnTo>
                                    <a:pt x="498" y="445"/>
                                  </a:lnTo>
                                  <a:lnTo>
                                    <a:pt x="136" y="445"/>
                                  </a:lnTo>
                                  <a:lnTo>
                                    <a:pt x="136" y="268"/>
                                  </a:lnTo>
                                  <a:close/>
                                  <a:moveTo>
                                    <a:pt x="547" y="230"/>
                                  </a:moveTo>
                                  <a:lnTo>
                                    <a:pt x="0" y="230"/>
                                  </a:lnTo>
                                  <a:lnTo>
                                    <a:pt x="0" y="268"/>
                                  </a:lnTo>
                                  <a:lnTo>
                                    <a:pt x="547" y="268"/>
                                  </a:lnTo>
                                  <a:lnTo>
                                    <a:pt x="547" y="230"/>
                                  </a:lnTo>
                                  <a:close/>
                                  <a:moveTo>
                                    <a:pt x="263" y="129"/>
                                  </a:moveTo>
                                  <a:lnTo>
                                    <a:pt x="228" y="151"/>
                                  </a:lnTo>
                                  <a:lnTo>
                                    <a:pt x="242" y="168"/>
                                  </a:lnTo>
                                  <a:lnTo>
                                    <a:pt x="255" y="186"/>
                                  </a:lnTo>
                                  <a:lnTo>
                                    <a:pt x="269" y="205"/>
                                  </a:lnTo>
                                  <a:lnTo>
                                    <a:pt x="282" y="225"/>
                                  </a:lnTo>
                                  <a:lnTo>
                                    <a:pt x="322" y="201"/>
                                  </a:lnTo>
                                  <a:lnTo>
                                    <a:pt x="306" y="182"/>
                                  </a:lnTo>
                                  <a:lnTo>
                                    <a:pt x="291" y="163"/>
                                  </a:lnTo>
                                  <a:lnTo>
                                    <a:pt x="277" y="146"/>
                                  </a:lnTo>
                                  <a:lnTo>
                                    <a:pt x="263" y="129"/>
                                  </a:lnTo>
                                  <a:close/>
                                  <a:moveTo>
                                    <a:pt x="198" y="107"/>
                                  </a:moveTo>
                                  <a:lnTo>
                                    <a:pt x="153" y="107"/>
                                  </a:lnTo>
                                  <a:lnTo>
                                    <a:pt x="153" y="162"/>
                                  </a:lnTo>
                                  <a:lnTo>
                                    <a:pt x="198" y="162"/>
                                  </a:lnTo>
                                  <a:lnTo>
                                    <a:pt x="198" y="107"/>
                                  </a:lnTo>
                                  <a:close/>
                                  <a:moveTo>
                                    <a:pt x="395" y="107"/>
                                  </a:moveTo>
                                  <a:lnTo>
                                    <a:pt x="351" y="107"/>
                                  </a:lnTo>
                                  <a:lnTo>
                                    <a:pt x="351" y="162"/>
                                  </a:lnTo>
                                  <a:lnTo>
                                    <a:pt x="395" y="162"/>
                                  </a:lnTo>
                                  <a:lnTo>
                                    <a:pt x="395" y="107"/>
                                  </a:lnTo>
                                  <a:close/>
                                  <a:moveTo>
                                    <a:pt x="541" y="70"/>
                                  </a:moveTo>
                                  <a:lnTo>
                                    <a:pt x="7" y="70"/>
                                  </a:lnTo>
                                  <a:lnTo>
                                    <a:pt x="7" y="107"/>
                                  </a:lnTo>
                                  <a:lnTo>
                                    <a:pt x="541" y="107"/>
                                  </a:lnTo>
                                  <a:lnTo>
                                    <a:pt x="541" y="70"/>
                                  </a:lnTo>
                                  <a:close/>
                                  <a:moveTo>
                                    <a:pt x="198" y="5"/>
                                  </a:moveTo>
                                  <a:lnTo>
                                    <a:pt x="153" y="5"/>
                                  </a:lnTo>
                                  <a:lnTo>
                                    <a:pt x="153" y="70"/>
                                  </a:lnTo>
                                  <a:lnTo>
                                    <a:pt x="198" y="70"/>
                                  </a:lnTo>
                                  <a:lnTo>
                                    <a:pt x="198" y="5"/>
                                  </a:lnTo>
                                  <a:close/>
                                  <a:moveTo>
                                    <a:pt x="395" y="5"/>
                                  </a:moveTo>
                                  <a:lnTo>
                                    <a:pt x="351" y="5"/>
                                  </a:lnTo>
                                  <a:lnTo>
                                    <a:pt x="351" y="70"/>
                                  </a:lnTo>
                                  <a:lnTo>
                                    <a:pt x="395" y="70"/>
                                  </a:lnTo>
                                  <a:lnTo>
                                    <a:pt x="395" y="5"/>
                                  </a:lnTo>
                                  <a:close/>
                                  <a:moveTo>
                                    <a:pt x="993" y="326"/>
                                  </a:moveTo>
                                  <a:lnTo>
                                    <a:pt x="951" y="326"/>
                                  </a:lnTo>
                                  <a:lnTo>
                                    <a:pt x="951" y="506"/>
                                  </a:lnTo>
                                  <a:lnTo>
                                    <a:pt x="993" y="506"/>
                                  </a:lnTo>
                                  <a:lnTo>
                                    <a:pt x="993" y="326"/>
                                  </a:lnTo>
                                  <a:close/>
                                  <a:moveTo>
                                    <a:pt x="1118" y="103"/>
                                  </a:moveTo>
                                  <a:lnTo>
                                    <a:pt x="827" y="103"/>
                                  </a:lnTo>
                                  <a:lnTo>
                                    <a:pt x="827" y="351"/>
                                  </a:lnTo>
                                  <a:lnTo>
                                    <a:pt x="867" y="351"/>
                                  </a:lnTo>
                                  <a:lnTo>
                                    <a:pt x="867" y="326"/>
                                  </a:lnTo>
                                  <a:lnTo>
                                    <a:pt x="1118" y="326"/>
                                  </a:lnTo>
                                  <a:lnTo>
                                    <a:pt x="1118" y="290"/>
                                  </a:lnTo>
                                  <a:lnTo>
                                    <a:pt x="867" y="290"/>
                                  </a:lnTo>
                                  <a:lnTo>
                                    <a:pt x="867" y="138"/>
                                  </a:lnTo>
                                  <a:lnTo>
                                    <a:pt x="1118" y="138"/>
                                  </a:lnTo>
                                  <a:lnTo>
                                    <a:pt x="1118" y="103"/>
                                  </a:lnTo>
                                  <a:close/>
                                  <a:moveTo>
                                    <a:pt x="1118" y="326"/>
                                  </a:moveTo>
                                  <a:lnTo>
                                    <a:pt x="1079" y="326"/>
                                  </a:lnTo>
                                  <a:lnTo>
                                    <a:pt x="1079" y="351"/>
                                  </a:lnTo>
                                  <a:lnTo>
                                    <a:pt x="1118" y="351"/>
                                  </a:lnTo>
                                  <a:lnTo>
                                    <a:pt x="1118" y="326"/>
                                  </a:lnTo>
                                  <a:close/>
                                  <a:moveTo>
                                    <a:pt x="993" y="138"/>
                                  </a:moveTo>
                                  <a:lnTo>
                                    <a:pt x="951" y="138"/>
                                  </a:lnTo>
                                  <a:lnTo>
                                    <a:pt x="951" y="290"/>
                                  </a:lnTo>
                                  <a:lnTo>
                                    <a:pt x="993" y="290"/>
                                  </a:lnTo>
                                  <a:lnTo>
                                    <a:pt x="993" y="138"/>
                                  </a:lnTo>
                                  <a:close/>
                                  <a:moveTo>
                                    <a:pt x="1118" y="138"/>
                                  </a:moveTo>
                                  <a:lnTo>
                                    <a:pt x="1079" y="138"/>
                                  </a:lnTo>
                                  <a:lnTo>
                                    <a:pt x="1079" y="290"/>
                                  </a:lnTo>
                                  <a:lnTo>
                                    <a:pt x="1118" y="290"/>
                                  </a:lnTo>
                                  <a:lnTo>
                                    <a:pt x="1118" y="138"/>
                                  </a:lnTo>
                                  <a:close/>
                                  <a:moveTo>
                                    <a:pt x="993" y="0"/>
                                  </a:moveTo>
                                  <a:lnTo>
                                    <a:pt x="951" y="0"/>
                                  </a:lnTo>
                                  <a:lnTo>
                                    <a:pt x="951" y="103"/>
                                  </a:lnTo>
                                  <a:lnTo>
                                    <a:pt x="993" y="103"/>
                                  </a:lnTo>
                                  <a:lnTo>
                                    <a:pt x="993" y="0"/>
                                  </a:lnTo>
                                  <a:close/>
                                  <a:moveTo>
                                    <a:pt x="728" y="281"/>
                                  </a:moveTo>
                                  <a:lnTo>
                                    <a:pt x="688" y="281"/>
                                  </a:lnTo>
                                  <a:lnTo>
                                    <a:pt x="688" y="505"/>
                                  </a:lnTo>
                                  <a:lnTo>
                                    <a:pt x="728" y="505"/>
                                  </a:lnTo>
                                  <a:lnTo>
                                    <a:pt x="728" y="281"/>
                                  </a:lnTo>
                                  <a:close/>
                                  <a:moveTo>
                                    <a:pt x="728" y="193"/>
                                  </a:moveTo>
                                  <a:lnTo>
                                    <a:pt x="683" y="193"/>
                                  </a:lnTo>
                                  <a:lnTo>
                                    <a:pt x="664" y="243"/>
                                  </a:lnTo>
                                  <a:lnTo>
                                    <a:pt x="644" y="288"/>
                                  </a:lnTo>
                                  <a:lnTo>
                                    <a:pt x="621" y="329"/>
                                  </a:lnTo>
                                  <a:lnTo>
                                    <a:pt x="597" y="365"/>
                                  </a:lnTo>
                                  <a:lnTo>
                                    <a:pt x="602" y="376"/>
                                  </a:lnTo>
                                  <a:lnTo>
                                    <a:pt x="607" y="387"/>
                                  </a:lnTo>
                                  <a:lnTo>
                                    <a:pt x="612" y="398"/>
                                  </a:lnTo>
                                  <a:lnTo>
                                    <a:pt x="616" y="409"/>
                                  </a:lnTo>
                                  <a:lnTo>
                                    <a:pt x="637" y="382"/>
                                  </a:lnTo>
                                  <a:lnTo>
                                    <a:pt x="655" y="351"/>
                                  </a:lnTo>
                                  <a:lnTo>
                                    <a:pt x="672" y="318"/>
                                  </a:lnTo>
                                  <a:lnTo>
                                    <a:pt x="688" y="281"/>
                                  </a:lnTo>
                                  <a:lnTo>
                                    <a:pt x="728" y="281"/>
                                  </a:lnTo>
                                  <a:lnTo>
                                    <a:pt x="728" y="271"/>
                                  </a:lnTo>
                                  <a:lnTo>
                                    <a:pt x="781" y="271"/>
                                  </a:lnTo>
                                  <a:lnTo>
                                    <a:pt x="770" y="260"/>
                                  </a:lnTo>
                                  <a:lnTo>
                                    <a:pt x="728" y="260"/>
                                  </a:lnTo>
                                  <a:lnTo>
                                    <a:pt x="728" y="193"/>
                                  </a:lnTo>
                                  <a:close/>
                                  <a:moveTo>
                                    <a:pt x="781" y="271"/>
                                  </a:moveTo>
                                  <a:lnTo>
                                    <a:pt x="728" y="271"/>
                                  </a:lnTo>
                                  <a:lnTo>
                                    <a:pt x="742" y="286"/>
                                  </a:lnTo>
                                  <a:lnTo>
                                    <a:pt x="756" y="302"/>
                                  </a:lnTo>
                                  <a:lnTo>
                                    <a:pt x="770" y="320"/>
                                  </a:lnTo>
                                  <a:lnTo>
                                    <a:pt x="785" y="338"/>
                                  </a:lnTo>
                                  <a:lnTo>
                                    <a:pt x="819" y="312"/>
                                  </a:lnTo>
                                  <a:lnTo>
                                    <a:pt x="801" y="292"/>
                                  </a:lnTo>
                                  <a:lnTo>
                                    <a:pt x="784" y="274"/>
                                  </a:lnTo>
                                  <a:lnTo>
                                    <a:pt x="781" y="271"/>
                                  </a:lnTo>
                                  <a:close/>
                                  <a:moveTo>
                                    <a:pt x="752" y="242"/>
                                  </a:moveTo>
                                  <a:lnTo>
                                    <a:pt x="728" y="260"/>
                                  </a:lnTo>
                                  <a:lnTo>
                                    <a:pt x="770" y="260"/>
                                  </a:lnTo>
                                  <a:lnTo>
                                    <a:pt x="767" y="257"/>
                                  </a:lnTo>
                                  <a:lnTo>
                                    <a:pt x="752" y="242"/>
                                  </a:lnTo>
                                  <a:close/>
                                  <a:moveTo>
                                    <a:pt x="807" y="156"/>
                                  </a:moveTo>
                                  <a:lnTo>
                                    <a:pt x="600" y="156"/>
                                  </a:lnTo>
                                  <a:lnTo>
                                    <a:pt x="600" y="193"/>
                                  </a:lnTo>
                                  <a:lnTo>
                                    <a:pt x="807" y="193"/>
                                  </a:lnTo>
                                  <a:lnTo>
                                    <a:pt x="807" y="156"/>
                                  </a:lnTo>
                                  <a:close/>
                                  <a:moveTo>
                                    <a:pt x="728" y="72"/>
                                  </a:moveTo>
                                  <a:lnTo>
                                    <a:pt x="688" y="72"/>
                                  </a:lnTo>
                                  <a:lnTo>
                                    <a:pt x="688" y="156"/>
                                  </a:lnTo>
                                  <a:lnTo>
                                    <a:pt x="728" y="156"/>
                                  </a:lnTo>
                                  <a:lnTo>
                                    <a:pt x="728" y="72"/>
                                  </a:lnTo>
                                  <a:close/>
                                  <a:moveTo>
                                    <a:pt x="803" y="23"/>
                                  </a:moveTo>
                                  <a:lnTo>
                                    <a:pt x="759" y="28"/>
                                  </a:lnTo>
                                  <a:lnTo>
                                    <a:pt x="712" y="33"/>
                                  </a:lnTo>
                                  <a:lnTo>
                                    <a:pt x="661" y="37"/>
                                  </a:lnTo>
                                  <a:lnTo>
                                    <a:pt x="607" y="40"/>
                                  </a:lnTo>
                                  <a:lnTo>
                                    <a:pt x="611" y="53"/>
                                  </a:lnTo>
                                  <a:lnTo>
                                    <a:pt x="613" y="66"/>
                                  </a:lnTo>
                                  <a:lnTo>
                                    <a:pt x="615" y="77"/>
                                  </a:lnTo>
                                  <a:lnTo>
                                    <a:pt x="688" y="72"/>
                                  </a:lnTo>
                                  <a:lnTo>
                                    <a:pt x="728" y="72"/>
                                  </a:lnTo>
                                  <a:lnTo>
                                    <a:pt x="728" y="69"/>
                                  </a:lnTo>
                                  <a:lnTo>
                                    <a:pt x="813" y="62"/>
                                  </a:lnTo>
                                  <a:lnTo>
                                    <a:pt x="803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64" name="任意多边形 964"/>
                          <wps:cNvSpPr/>
                          <wps:spPr>
                            <a:xfrm>
                              <a:off x="8302" y="8597"/>
                              <a:ext cx="213" cy="14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6" h="690">
                                  <a:moveTo>
                                    <a:pt x="412" y="606"/>
                                  </a:moveTo>
                                  <a:lnTo>
                                    <a:pt x="5" y="606"/>
                                  </a:lnTo>
                                  <a:lnTo>
                                    <a:pt x="5" y="678"/>
                                  </a:lnTo>
                                  <a:lnTo>
                                    <a:pt x="412" y="678"/>
                                  </a:lnTo>
                                  <a:lnTo>
                                    <a:pt x="412" y="606"/>
                                  </a:lnTo>
                                  <a:close/>
                                  <a:moveTo>
                                    <a:pt x="253" y="102"/>
                                  </a:moveTo>
                                  <a:lnTo>
                                    <a:pt x="164" y="102"/>
                                  </a:lnTo>
                                  <a:lnTo>
                                    <a:pt x="164" y="606"/>
                                  </a:lnTo>
                                  <a:lnTo>
                                    <a:pt x="253" y="606"/>
                                  </a:lnTo>
                                  <a:lnTo>
                                    <a:pt x="253" y="102"/>
                                  </a:lnTo>
                                  <a:close/>
                                  <a:moveTo>
                                    <a:pt x="253" y="0"/>
                                  </a:moveTo>
                                  <a:lnTo>
                                    <a:pt x="0" y="69"/>
                                  </a:lnTo>
                                  <a:lnTo>
                                    <a:pt x="0" y="146"/>
                                  </a:lnTo>
                                  <a:lnTo>
                                    <a:pt x="164" y="102"/>
                                  </a:lnTo>
                                  <a:lnTo>
                                    <a:pt x="253" y="102"/>
                                  </a:lnTo>
                                  <a:lnTo>
                                    <a:pt x="253" y="0"/>
                                  </a:lnTo>
                                  <a:close/>
                                  <a:moveTo>
                                    <a:pt x="590" y="567"/>
                                  </a:moveTo>
                                  <a:lnTo>
                                    <a:pt x="590" y="654"/>
                                  </a:lnTo>
                                  <a:lnTo>
                                    <a:pt x="624" y="670"/>
                                  </a:lnTo>
                                  <a:lnTo>
                                    <a:pt x="662" y="681"/>
                                  </a:lnTo>
                                  <a:lnTo>
                                    <a:pt x="705" y="687"/>
                                  </a:lnTo>
                                  <a:lnTo>
                                    <a:pt x="753" y="689"/>
                                  </a:lnTo>
                                  <a:lnTo>
                                    <a:pt x="807" y="686"/>
                                  </a:lnTo>
                                  <a:lnTo>
                                    <a:pt x="856" y="676"/>
                                  </a:lnTo>
                                  <a:lnTo>
                                    <a:pt x="899" y="659"/>
                                  </a:lnTo>
                                  <a:lnTo>
                                    <a:pt x="937" y="635"/>
                                  </a:lnTo>
                                  <a:lnTo>
                                    <a:pt x="951" y="620"/>
                                  </a:lnTo>
                                  <a:lnTo>
                                    <a:pt x="755" y="620"/>
                                  </a:lnTo>
                                  <a:lnTo>
                                    <a:pt x="710" y="617"/>
                                  </a:lnTo>
                                  <a:lnTo>
                                    <a:pt x="668" y="607"/>
                                  </a:lnTo>
                                  <a:lnTo>
                                    <a:pt x="628" y="590"/>
                                  </a:lnTo>
                                  <a:lnTo>
                                    <a:pt x="590" y="567"/>
                                  </a:lnTo>
                                  <a:close/>
                                  <a:moveTo>
                                    <a:pt x="951" y="73"/>
                                  </a:moveTo>
                                  <a:lnTo>
                                    <a:pt x="758" y="73"/>
                                  </a:lnTo>
                                  <a:lnTo>
                                    <a:pt x="816" y="80"/>
                                  </a:lnTo>
                                  <a:lnTo>
                                    <a:pt x="856" y="100"/>
                                  </a:lnTo>
                                  <a:lnTo>
                                    <a:pt x="881" y="135"/>
                                  </a:lnTo>
                                  <a:lnTo>
                                    <a:pt x="889" y="182"/>
                                  </a:lnTo>
                                  <a:lnTo>
                                    <a:pt x="878" y="234"/>
                                  </a:lnTo>
                                  <a:lnTo>
                                    <a:pt x="846" y="271"/>
                                  </a:lnTo>
                                  <a:lnTo>
                                    <a:pt x="793" y="293"/>
                                  </a:lnTo>
                                  <a:lnTo>
                                    <a:pt x="718" y="301"/>
                                  </a:lnTo>
                                  <a:lnTo>
                                    <a:pt x="662" y="301"/>
                                  </a:lnTo>
                                  <a:lnTo>
                                    <a:pt x="662" y="370"/>
                                  </a:lnTo>
                                  <a:lnTo>
                                    <a:pt x="721" y="370"/>
                                  </a:lnTo>
                                  <a:lnTo>
                                    <a:pt x="805" y="378"/>
                                  </a:lnTo>
                                  <a:lnTo>
                                    <a:pt x="866" y="402"/>
                                  </a:lnTo>
                                  <a:lnTo>
                                    <a:pt x="902" y="441"/>
                                  </a:lnTo>
                                  <a:lnTo>
                                    <a:pt x="914" y="496"/>
                                  </a:lnTo>
                                  <a:lnTo>
                                    <a:pt x="911" y="523"/>
                                  </a:lnTo>
                                  <a:lnTo>
                                    <a:pt x="903" y="547"/>
                                  </a:lnTo>
                                  <a:lnTo>
                                    <a:pt x="890" y="568"/>
                                  </a:lnTo>
                                  <a:lnTo>
                                    <a:pt x="871" y="586"/>
                                  </a:lnTo>
                                  <a:lnTo>
                                    <a:pt x="848" y="601"/>
                                  </a:lnTo>
                                  <a:lnTo>
                                    <a:pt x="821" y="612"/>
                                  </a:lnTo>
                                  <a:lnTo>
                                    <a:pt x="790" y="618"/>
                                  </a:lnTo>
                                  <a:lnTo>
                                    <a:pt x="755" y="620"/>
                                  </a:lnTo>
                                  <a:lnTo>
                                    <a:pt x="951" y="620"/>
                                  </a:lnTo>
                                  <a:lnTo>
                                    <a:pt x="967" y="605"/>
                                  </a:lnTo>
                                  <a:lnTo>
                                    <a:pt x="988" y="571"/>
                                  </a:lnTo>
                                  <a:lnTo>
                                    <a:pt x="1001" y="533"/>
                                  </a:lnTo>
                                  <a:lnTo>
                                    <a:pt x="1006" y="490"/>
                                  </a:lnTo>
                                  <a:lnTo>
                                    <a:pt x="1003" y="459"/>
                                  </a:lnTo>
                                  <a:lnTo>
                                    <a:pt x="995" y="431"/>
                                  </a:lnTo>
                                  <a:lnTo>
                                    <a:pt x="981" y="406"/>
                                  </a:lnTo>
                                  <a:lnTo>
                                    <a:pt x="961" y="383"/>
                                  </a:lnTo>
                                  <a:lnTo>
                                    <a:pt x="937" y="363"/>
                                  </a:lnTo>
                                  <a:lnTo>
                                    <a:pt x="908" y="349"/>
                                  </a:lnTo>
                                  <a:lnTo>
                                    <a:pt x="876" y="338"/>
                                  </a:lnTo>
                                  <a:lnTo>
                                    <a:pt x="839" y="332"/>
                                  </a:lnTo>
                                  <a:lnTo>
                                    <a:pt x="839" y="330"/>
                                  </a:lnTo>
                                  <a:lnTo>
                                    <a:pt x="901" y="306"/>
                                  </a:lnTo>
                                  <a:lnTo>
                                    <a:pt x="946" y="270"/>
                                  </a:lnTo>
                                  <a:lnTo>
                                    <a:pt x="972" y="222"/>
                                  </a:lnTo>
                                  <a:lnTo>
                                    <a:pt x="981" y="163"/>
                                  </a:lnTo>
                                  <a:lnTo>
                                    <a:pt x="978" y="129"/>
                                  </a:lnTo>
                                  <a:lnTo>
                                    <a:pt x="968" y="99"/>
                                  </a:lnTo>
                                  <a:lnTo>
                                    <a:pt x="951" y="73"/>
                                  </a:lnTo>
                                  <a:close/>
                                  <a:moveTo>
                                    <a:pt x="780" y="3"/>
                                  </a:moveTo>
                                  <a:lnTo>
                                    <a:pt x="735" y="6"/>
                                  </a:lnTo>
                                  <a:lnTo>
                                    <a:pt x="693" y="13"/>
                                  </a:lnTo>
                                  <a:lnTo>
                                    <a:pt x="654" y="25"/>
                                  </a:lnTo>
                                  <a:lnTo>
                                    <a:pt x="618" y="41"/>
                                  </a:lnTo>
                                  <a:lnTo>
                                    <a:pt x="618" y="120"/>
                                  </a:lnTo>
                                  <a:lnTo>
                                    <a:pt x="651" y="100"/>
                                  </a:lnTo>
                                  <a:lnTo>
                                    <a:pt x="686" y="85"/>
                                  </a:lnTo>
                                  <a:lnTo>
                                    <a:pt x="722" y="76"/>
                                  </a:lnTo>
                                  <a:lnTo>
                                    <a:pt x="758" y="73"/>
                                  </a:lnTo>
                                  <a:lnTo>
                                    <a:pt x="951" y="73"/>
                                  </a:lnTo>
                                  <a:lnTo>
                                    <a:pt x="950" y="71"/>
                                  </a:lnTo>
                                  <a:lnTo>
                                    <a:pt x="926" y="48"/>
                                  </a:lnTo>
                                  <a:lnTo>
                                    <a:pt x="897" y="28"/>
                                  </a:lnTo>
                                  <a:lnTo>
                                    <a:pt x="862" y="14"/>
                                  </a:lnTo>
                                  <a:lnTo>
                                    <a:pt x="824" y="6"/>
                                  </a:lnTo>
                                  <a:lnTo>
                                    <a:pt x="780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65" name="任意多边形 965"/>
                          <wps:cNvSpPr/>
                          <wps:spPr>
                            <a:xfrm>
                              <a:off x="8288" y="8773"/>
                              <a:ext cx="241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39" h="503">
                                  <a:moveTo>
                                    <a:pt x="293" y="231"/>
                                  </a:moveTo>
                                  <a:lnTo>
                                    <a:pt x="242" y="231"/>
                                  </a:lnTo>
                                  <a:lnTo>
                                    <a:pt x="242" y="503"/>
                                  </a:lnTo>
                                  <a:lnTo>
                                    <a:pt x="293" y="503"/>
                                  </a:lnTo>
                                  <a:lnTo>
                                    <a:pt x="293" y="231"/>
                                  </a:lnTo>
                                  <a:close/>
                                  <a:moveTo>
                                    <a:pt x="536" y="190"/>
                                  </a:moveTo>
                                  <a:lnTo>
                                    <a:pt x="0" y="190"/>
                                  </a:lnTo>
                                  <a:lnTo>
                                    <a:pt x="0" y="231"/>
                                  </a:lnTo>
                                  <a:lnTo>
                                    <a:pt x="536" y="231"/>
                                  </a:lnTo>
                                  <a:lnTo>
                                    <a:pt x="536" y="190"/>
                                  </a:lnTo>
                                  <a:close/>
                                  <a:moveTo>
                                    <a:pt x="293" y="0"/>
                                  </a:moveTo>
                                  <a:lnTo>
                                    <a:pt x="242" y="0"/>
                                  </a:lnTo>
                                  <a:lnTo>
                                    <a:pt x="242" y="190"/>
                                  </a:lnTo>
                                  <a:lnTo>
                                    <a:pt x="293" y="190"/>
                                  </a:lnTo>
                                  <a:lnTo>
                                    <a:pt x="293" y="0"/>
                                  </a:lnTo>
                                  <a:close/>
                                  <a:moveTo>
                                    <a:pt x="1138" y="438"/>
                                  </a:moveTo>
                                  <a:lnTo>
                                    <a:pt x="594" y="438"/>
                                  </a:lnTo>
                                  <a:lnTo>
                                    <a:pt x="594" y="476"/>
                                  </a:lnTo>
                                  <a:lnTo>
                                    <a:pt x="1138" y="476"/>
                                  </a:lnTo>
                                  <a:lnTo>
                                    <a:pt x="1138" y="438"/>
                                  </a:lnTo>
                                  <a:close/>
                                  <a:moveTo>
                                    <a:pt x="801" y="236"/>
                                  </a:moveTo>
                                  <a:lnTo>
                                    <a:pt x="754" y="236"/>
                                  </a:lnTo>
                                  <a:lnTo>
                                    <a:pt x="722" y="438"/>
                                  </a:lnTo>
                                  <a:lnTo>
                                    <a:pt x="768" y="438"/>
                                  </a:lnTo>
                                  <a:lnTo>
                                    <a:pt x="801" y="236"/>
                                  </a:lnTo>
                                  <a:close/>
                                  <a:moveTo>
                                    <a:pt x="1049" y="197"/>
                                  </a:moveTo>
                                  <a:lnTo>
                                    <a:pt x="629" y="197"/>
                                  </a:lnTo>
                                  <a:lnTo>
                                    <a:pt x="629" y="236"/>
                                  </a:lnTo>
                                  <a:lnTo>
                                    <a:pt x="1003" y="236"/>
                                  </a:lnTo>
                                  <a:lnTo>
                                    <a:pt x="1003" y="438"/>
                                  </a:lnTo>
                                  <a:lnTo>
                                    <a:pt x="1049" y="438"/>
                                  </a:lnTo>
                                  <a:lnTo>
                                    <a:pt x="1049" y="197"/>
                                  </a:lnTo>
                                  <a:close/>
                                  <a:moveTo>
                                    <a:pt x="827" y="72"/>
                                  </a:moveTo>
                                  <a:lnTo>
                                    <a:pt x="781" y="72"/>
                                  </a:lnTo>
                                  <a:lnTo>
                                    <a:pt x="761" y="197"/>
                                  </a:lnTo>
                                  <a:lnTo>
                                    <a:pt x="807" y="197"/>
                                  </a:lnTo>
                                  <a:lnTo>
                                    <a:pt x="827" y="72"/>
                                  </a:lnTo>
                                  <a:close/>
                                  <a:moveTo>
                                    <a:pt x="1113" y="33"/>
                                  </a:moveTo>
                                  <a:lnTo>
                                    <a:pt x="614" y="33"/>
                                  </a:lnTo>
                                  <a:lnTo>
                                    <a:pt x="614" y="72"/>
                                  </a:lnTo>
                                  <a:lnTo>
                                    <a:pt x="1113" y="72"/>
                                  </a:lnTo>
                                  <a:lnTo>
                                    <a:pt x="1113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66" name="任意多边形 966"/>
                          <wps:cNvSpPr/>
                          <wps:spPr>
                            <a:xfrm>
                              <a:off x="8296" y="8983"/>
                              <a:ext cx="227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9" h="687">
                                  <a:moveTo>
                                    <a:pt x="403" y="70"/>
                                  </a:moveTo>
                                  <a:lnTo>
                                    <a:pt x="217" y="70"/>
                                  </a:lnTo>
                                  <a:lnTo>
                                    <a:pt x="247" y="72"/>
                                  </a:lnTo>
                                  <a:lnTo>
                                    <a:pt x="274" y="78"/>
                                  </a:lnTo>
                                  <a:lnTo>
                                    <a:pt x="296" y="87"/>
                                  </a:lnTo>
                                  <a:lnTo>
                                    <a:pt x="315" y="101"/>
                                  </a:lnTo>
                                  <a:lnTo>
                                    <a:pt x="330" y="117"/>
                                  </a:lnTo>
                                  <a:lnTo>
                                    <a:pt x="341" y="137"/>
                                  </a:lnTo>
                                  <a:lnTo>
                                    <a:pt x="347" y="161"/>
                                  </a:lnTo>
                                  <a:lnTo>
                                    <a:pt x="349" y="187"/>
                                  </a:lnTo>
                                  <a:lnTo>
                                    <a:pt x="347" y="212"/>
                                  </a:lnTo>
                                  <a:lnTo>
                                    <a:pt x="342" y="236"/>
                                  </a:lnTo>
                                  <a:lnTo>
                                    <a:pt x="333" y="260"/>
                                  </a:lnTo>
                                  <a:lnTo>
                                    <a:pt x="320" y="284"/>
                                  </a:lnTo>
                                  <a:lnTo>
                                    <a:pt x="302" y="309"/>
                                  </a:lnTo>
                                  <a:lnTo>
                                    <a:pt x="277" y="338"/>
                                  </a:lnTo>
                                  <a:lnTo>
                                    <a:pt x="245" y="372"/>
                                  </a:lnTo>
                                  <a:lnTo>
                                    <a:pt x="206" y="410"/>
                                  </a:lnTo>
                                  <a:lnTo>
                                    <a:pt x="0" y="602"/>
                                  </a:lnTo>
                                  <a:lnTo>
                                    <a:pt x="0" y="675"/>
                                  </a:lnTo>
                                  <a:lnTo>
                                    <a:pt x="432" y="675"/>
                                  </a:lnTo>
                                  <a:lnTo>
                                    <a:pt x="432" y="601"/>
                                  </a:lnTo>
                                  <a:lnTo>
                                    <a:pt x="106" y="601"/>
                                  </a:lnTo>
                                  <a:lnTo>
                                    <a:pt x="106" y="599"/>
                                  </a:lnTo>
                                  <a:lnTo>
                                    <a:pt x="268" y="451"/>
                                  </a:lnTo>
                                  <a:lnTo>
                                    <a:pt x="314" y="407"/>
                                  </a:lnTo>
                                  <a:lnTo>
                                    <a:pt x="351" y="367"/>
                                  </a:lnTo>
                                  <a:lnTo>
                                    <a:pt x="381" y="332"/>
                                  </a:lnTo>
                                  <a:lnTo>
                                    <a:pt x="403" y="300"/>
                                  </a:lnTo>
                                  <a:lnTo>
                                    <a:pt x="418" y="270"/>
                                  </a:lnTo>
                                  <a:lnTo>
                                    <a:pt x="429" y="240"/>
                                  </a:lnTo>
                                  <a:lnTo>
                                    <a:pt x="436" y="210"/>
                                  </a:lnTo>
                                  <a:lnTo>
                                    <a:pt x="438" y="179"/>
                                  </a:lnTo>
                                  <a:lnTo>
                                    <a:pt x="435" y="140"/>
                                  </a:lnTo>
                                  <a:lnTo>
                                    <a:pt x="424" y="105"/>
                                  </a:lnTo>
                                  <a:lnTo>
                                    <a:pt x="407" y="75"/>
                                  </a:lnTo>
                                  <a:lnTo>
                                    <a:pt x="403" y="70"/>
                                  </a:lnTo>
                                  <a:close/>
                                  <a:moveTo>
                                    <a:pt x="231" y="0"/>
                                  </a:moveTo>
                                  <a:lnTo>
                                    <a:pt x="177" y="4"/>
                                  </a:lnTo>
                                  <a:lnTo>
                                    <a:pt x="127" y="15"/>
                                  </a:lnTo>
                                  <a:lnTo>
                                    <a:pt x="80" y="34"/>
                                  </a:lnTo>
                                  <a:lnTo>
                                    <a:pt x="36" y="61"/>
                                  </a:lnTo>
                                  <a:lnTo>
                                    <a:pt x="36" y="146"/>
                                  </a:lnTo>
                                  <a:lnTo>
                                    <a:pt x="80" y="113"/>
                                  </a:lnTo>
                                  <a:lnTo>
                                    <a:pt x="124" y="89"/>
                                  </a:lnTo>
                                  <a:lnTo>
                                    <a:pt x="170" y="75"/>
                                  </a:lnTo>
                                  <a:lnTo>
                                    <a:pt x="217" y="70"/>
                                  </a:lnTo>
                                  <a:lnTo>
                                    <a:pt x="403" y="70"/>
                                  </a:lnTo>
                                  <a:lnTo>
                                    <a:pt x="383" y="49"/>
                                  </a:lnTo>
                                  <a:lnTo>
                                    <a:pt x="353" y="27"/>
                                  </a:lnTo>
                                  <a:lnTo>
                                    <a:pt x="317" y="12"/>
                                  </a:lnTo>
                                  <a:lnTo>
                                    <a:pt x="277" y="3"/>
                                  </a:lnTo>
                                  <a:lnTo>
                                    <a:pt x="231" y="0"/>
                                  </a:lnTo>
                                  <a:close/>
                                  <a:moveTo>
                                    <a:pt x="843" y="0"/>
                                  </a:moveTo>
                                  <a:lnTo>
                                    <a:pt x="787" y="6"/>
                                  </a:lnTo>
                                  <a:lnTo>
                                    <a:pt x="738" y="23"/>
                                  </a:lnTo>
                                  <a:lnTo>
                                    <a:pt x="697" y="51"/>
                                  </a:lnTo>
                                  <a:lnTo>
                                    <a:pt x="662" y="90"/>
                                  </a:lnTo>
                                  <a:lnTo>
                                    <a:pt x="635" y="141"/>
                                  </a:lnTo>
                                  <a:lnTo>
                                    <a:pt x="615" y="202"/>
                                  </a:lnTo>
                                  <a:lnTo>
                                    <a:pt x="603" y="274"/>
                                  </a:lnTo>
                                  <a:lnTo>
                                    <a:pt x="599" y="356"/>
                                  </a:lnTo>
                                  <a:lnTo>
                                    <a:pt x="603" y="432"/>
                                  </a:lnTo>
                                  <a:lnTo>
                                    <a:pt x="614" y="498"/>
                                  </a:lnTo>
                                  <a:lnTo>
                                    <a:pt x="633" y="555"/>
                                  </a:lnTo>
                                  <a:lnTo>
                                    <a:pt x="659" y="602"/>
                                  </a:lnTo>
                                  <a:lnTo>
                                    <a:pt x="692" y="639"/>
                                  </a:lnTo>
                                  <a:lnTo>
                                    <a:pt x="730" y="665"/>
                                  </a:lnTo>
                                  <a:lnTo>
                                    <a:pt x="775" y="681"/>
                                  </a:lnTo>
                                  <a:lnTo>
                                    <a:pt x="827" y="686"/>
                                  </a:lnTo>
                                  <a:lnTo>
                                    <a:pt x="881" y="681"/>
                                  </a:lnTo>
                                  <a:lnTo>
                                    <a:pt x="928" y="664"/>
                                  </a:lnTo>
                                  <a:lnTo>
                                    <a:pt x="970" y="636"/>
                                  </a:lnTo>
                                  <a:lnTo>
                                    <a:pt x="987" y="617"/>
                                  </a:lnTo>
                                  <a:lnTo>
                                    <a:pt x="835" y="617"/>
                                  </a:lnTo>
                                  <a:lnTo>
                                    <a:pt x="783" y="606"/>
                                  </a:lnTo>
                                  <a:lnTo>
                                    <a:pt x="743" y="575"/>
                                  </a:lnTo>
                                  <a:lnTo>
                                    <a:pt x="714" y="522"/>
                                  </a:lnTo>
                                  <a:lnTo>
                                    <a:pt x="697" y="448"/>
                                  </a:lnTo>
                                  <a:lnTo>
                                    <a:pt x="691" y="352"/>
                                  </a:lnTo>
                                  <a:lnTo>
                                    <a:pt x="697" y="251"/>
                                  </a:lnTo>
                                  <a:lnTo>
                                    <a:pt x="715" y="172"/>
                                  </a:lnTo>
                                  <a:lnTo>
                                    <a:pt x="744" y="115"/>
                                  </a:lnTo>
                                  <a:lnTo>
                                    <a:pt x="785" y="81"/>
                                  </a:lnTo>
                                  <a:lnTo>
                                    <a:pt x="837" y="70"/>
                                  </a:lnTo>
                                  <a:lnTo>
                                    <a:pt x="998" y="70"/>
                                  </a:lnTo>
                                  <a:lnTo>
                                    <a:pt x="968" y="38"/>
                                  </a:lnTo>
                                  <a:lnTo>
                                    <a:pt x="911" y="10"/>
                                  </a:lnTo>
                                  <a:lnTo>
                                    <a:pt x="843" y="0"/>
                                  </a:lnTo>
                                  <a:close/>
                                  <a:moveTo>
                                    <a:pt x="998" y="70"/>
                                  </a:moveTo>
                                  <a:lnTo>
                                    <a:pt x="837" y="70"/>
                                  </a:lnTo>
                                  <a:lnTo>
                                    <a:pt x="887" y="81"/>
                                  </a:lnTo>
                                  <a:lnTo>
                                    <a:pt x="926" y="115"/>
                                  </a:lnTo>
                                  <a:lnTo>
                                    <a:pt x="954" y="170"/>
                                  </a:lnTo>
                                  <a:lnTo>
                                    <a:pt x="971" y="248"/>
                                  </a:lnTo>
                                  <a:lnTo>
                                    <a:pt x="976" y="348"/>
                                  </a:lnTo>
                                  <a:lnTo>
                                    <a:pt x="970" y="445"/>
                                  </a:lnTo>
                                  <a:lnTo>
                                    <a:pt x="953" y="520"/>
                                  </a:lnTo>
                                  <a:lnTo>
                                    <a:pt x="925" y="574"/>
                                  </a:lnTo>
                                  <a:lnTo>
                                    <a:pt x="886" y="606"/>
                                  </a:lnTo>
                                  <a:lnTo>
                                    <a:pt x="835" y="617"/>
                                  </a:lnTo>
                                  <a:lnTo>
                                    <a:pt x="987" y="617"/>
                                  </a:lnTo>
                                  <a:lnTo>
                                    <a:pt x="1005" y="597"/>
                                  </a:lnTo>
                                  <a:lnTo>
                                    <a:pt x="1032" y="548"/>
                                  </a:lnTo>
                                  <a:lnTo>
                                    <a:pt x="1052" y="489"/>
                                  </a:lnTo>
                                  <a:lnTo>
                                    <a:pt x="1064" y="420"/>
                                  </a:lnTo>
                                  <a:lnTo>
                                    <a:pt x="1068" y="340"/>
                                  </a:lnTo>
                                  <a:lnTo>
                                    <a:pt x="1062" y="236"/>
                                  </a:lnTo>
                                  <a:lnTo>
                                    <a:pt x="1043" y="151"/>
                                  </a:lnTo>
                                  <a:lnTo>
                                    <a:pt x="1012" y="85"/>
                                  </a:lnTo>
                                  <a:lnTo>
                                    <a:pt x="998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67" name="任意多边形 967"/>
                          <wps:cNvSpPr/>
                          <wps:spPr>
                            <a:xfrm>
                              <a:off x="8289" y="9159"/>
                              <a:ext cx="239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30" h="501">
                                  <a:moveTo>
                                    <a:pt x="432" y="419"/>
                                  </a:moveTo>
                                  <a:lnTo>
                                    <a:pt x="151" y="419"/>
                                  </a:lnTo>
                                  <a:lnTo>
                                    <a:pt x="151" y="171"/>
                                  </a:lnTo>
                                  <a:lnTo>
                                    <a:pt x="106" y="171"/>
                                  </a:lnTo>
                                  <a:lnTo>
                                    <a:pt x="106" y="419"/>
                                  </a:lnTo>
                                  <a:lnTo>
                                    <a:pt x="106" y="457"/>
                                  </a:lnTo>
                                  <a:lnTo>
                                    <a:pt x="106" y="501"/>
                                  </a:lnTo>
                                  <a:lnTo>
                                    <a:pt x="151" y="501"/>
                                  </a:lnTo>
                                  <a:lnTo>
                                    <a:pt x="151" y="457"/>
                                  </a:lnTo>
                                  <a:lnTo>
                                    <a:pt x="387" y="457"/>
                                  </a:lnTo>
                                  <a:lnTo>
                                    <a:pt x="387" y="499"/>
                                  </a:lnTo>
                                  <a:lnTo>
                                    <a:pt x="432" y="499"/>
                                  </a:lnTo>
                                  <a:lnTo>
                                    <a:pt x="432" y="457"/>
                                  </a:lnTo>
                                  <a:lnTo>
                                    <a:pt x="432" y="456"/>
                                  </a:lnTo>
                                  <a:lnTo>
                                    <a:pt x="432" y="419"/>
                                  </a:lnTo>
                                  <a:close/>
                                  <a:moveTo>
                                    <a:pt x="538" y="131"/>
                                  </a:moveTo>
                                  <a:lnTo>
                                    <a:pt x="432" y="131"/>
                                  </a:lnTo>
                                  <a:lnTo>
                                    <a:pt x="432" y="0"/>
                                  </a:lnTo>
                                  <a:lnTo>
                                    <a:pt x="387" y="0"/>
                                  </a:lnTo>
                                  <a:lnTo>
                                    <a:pt x="387" y="131"/>
                                  </a:lnTo>
                                  <a:lnTo>
                                    <a:pt x="151" y="131"/>
                                  </a:lnTo>
                                  <a:lnTo>
                                    <a:pt x="151" y="1"/>
                                  </a:lnTo>
                                  <a:lnTo>
                                    <a:pt x="106" y="1"/>
                                  </a:lnTo>
                                  <a:lnTo>
                                    <a:pt x="106" y="131"/>
                                  </a:lnTo>
                                  <a:lnTo>
                                    <a:pt x="0" y="131"/>
                                  </a:lnTo>
                                  <a:lnTo>
                                    <a:pt x="0" y="170"/>
                                  </a:lnTo>
                                  <a:lnTo>
                                    <a:pt x="387" y="170"/>
                                  </a:lnTo>
                                  <a:lnTo>
                                    <a:pt x="387" y="418"/>
                                  </a:lnTo>
                                  <a:lnTo>
                                    <a:pt x="432" y="418"/>
                                  </a:lnTo>
                                  <a:lnTo>
                                    <a:pt x="432" y="170"/>
                                  </a:lnTo>
                                  <a:lnTo>
                                    <a:pt x="538" y="170"/>
                                  </a:lnTo>
                                  <a:lnTo>
                                    <a:pt x="538" y="131"/>
                                  </a:lnTo>
                                  <a:close/>
                                  <a:moveTo>
                                    <a:pt x="1130" y="396"/>
                                  </a:moveTo>
                                  <a:lnTo>
                                    <a:pt x="601" y="396"/>
                                  </a:lnTo>
                                  <a:lnTo>
                                    <a:pt x="601" y="440"/>
                                  </a:lnTo>
                                  <a:lnTo>
                                    <a:pt x="1130" y="440"/>
                                  </a:lnTo>
                                  <a:lnTo>
                                    <a:pt x="1130" y="3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68" name="矩形 968"/>
                          <wps:cNvSpPr/>
                          <wps:spPr>
                            <a:xfrm>
                              <a:off x="8425" y="9172"/>
                              <a:ext cx="95" cy="9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69" name="任意多边形 969"/>
                          <wps:cNvSpPr/>
                          <wps:spPr>
                            <a:xfrm>
                              <a:off x="8296" y="9369"/>
                              <a:ext cx="225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4" h="675">
                                  <a:moveTo>
                                    <a:pt x="403" y="70"/>
                                  </a:moveTo>
                                  <a:lnTo>
                                    <a:pt x="217" y="70"/>
                                  </a:lnTo>
                                  <a:lnTo>
                                    <a:pt x="247" y="72"/>
                                  </a:lnTo>
                                  <a:lnTo>
                                    <a:pt x="274" y="78"/>
                                  </a:lnTo>
                                  <a:lnTo>
                                    <a:pt x="296" y="87"/>
                                  </a:lnTo>
                                  <a:lnTo>
                                    <a:pt x="315" y="101"/>
                                  </a:lnTo>
                                  <a:lnTo>
                                    <a:pt x="330" y="117"/>
                                  </a:lnTo>
                                  <a:lnTo>
                                    <a:pt x="341" y="137"/>
                                  </a:lnTo>
                                  <a:lnTo>
                                    <a:pt x="347" y="161"/>
                                  </a:lnTo>
                                  <a:lnTo>
                                    <a:pt x="349" y="187"/>
                                  </a:lnTo>
                                  <a:lnTo>
                                    <a:pt x="347" y="212"/>
                                  </a:lnTo>
                                  <a:lnTo>
                                    <a:pt x="342" y="236"/>
                                  </a:lnTo>
                                  <a:lnTo>
                                    <a:pt x="333" y="260"/>
                                  </a:lnTo>
                                  <a:lnTo>
                                    <a:pt x="320" y="284"/>
                                  </a:lnTo>
                                  <a:lnTo>
                                    <a:pt x="302" y="309"/>
                                  </a:lnTo>
                                  <a:lnTo>
                                    <a:pt x="277" y="338"/>
                                  </a:lnTo>
                                  <a:lnTo>
                                    <a:pt x="245" y="372"/>
                                  </a:lnTo>
                                  <a:lnTo>
                                    <a:pt x="206" y="410"/>
                                  </a:lnTo>
                                  <a:lnTo>
                                    <a:pt x="0" y="602"/>
                                  </a:lnTo>
                                  <a:lnTo>
                                    <a:pt x="0" y="675"/>
                                  </a:lnTo>
                                  <a:lnTo>
                                    <a:pt x="432" y="675"/>
                                  </a:lnTo>
                                  <a:lnTo>
                                    <a:pt x="432" y="600"/>
                                  </a:lnTo>
                                  <a:lnTo>
                                    <a:pt x="106" y="600"/>
                                  </a:lnTo>
                                  <a:lnTo>
                                    <a:pt x="106" y="599"/>
                                  </a:lnTo>
                                  <a:lnTo>
                                    <a:pt x="268" y="451"/>
                                  </a:lnTo>
                                  <a:lnTo>
                                    <a:pt x="313" y="407"/>
                                  </a:lnTo>
                                  <a:lnTo>
                                    <a:pt x="351" y="367"/>
                                  </a:lnTo>
                                  <a:lnTo>
                                    <a:pt x="381" y="331"/>
                                  </a:lnTo>
                                  <a:lnTo>
                                    <a:pt x="402" y="300"/>
                                  </a:lnTo>
                                  <a:lnTo>
                                    <a:pt x="418" y="270"/>
                                  </a:lnTo>
                                  <a:lnTo>
                                    <a:pt x="429" y="240"/>
                                  </a:lnTo>
                                  <a:lnTo>
                                    <a:pt x="436" y="209"/>
                                  </a:lnTo>
                                  <a:lnTo>
                                    <a:pt x="438" y="179"/>
                                  </a:lnTo>
                                  <a:lnTo>
                                    <a:pt x="434" y="140"/>
                                  </a:lnTo>
                                  <a:lnTo>
                                    <a:pt x="424" y="105"/>
                                  </a:lnTo>
                                  <a:lnTo>
                                    <a:pt x="407" y="75"/>
                                  </a:lnTo>
                                  <a:lnTo>
                                    <a:pt x="403" y="70"/>
                                  </a:lnTo>
                                  <a:close/>
                                  <a:moveTo>
                                    <a:pt x="231" y="0"/>
                                  </a:moveTo>
                                  <a:lnTo>
                                    <a:pt x="177" y="4"/>
                                  </a:lnTo>
                                  <a:lnTo>
                                    <a:pt x="126" y="15"/>
                                  </a:lnTo>
                                  <a:lnTo>
                                    <a:pt x="79" y="34"/>
                                  </a:lnTo>
                                  <a:lnTo>
                                    <a:pt x="36" y="60"/>
                                  </a:lnTo>
                                  <a:lnTo>
                                    <a:pt x="36" y="146"/>
                                  </a:lnTo>
                                  <a:lnTo>
                                    <a:pt x="79" y="113"/>
                                  </a:lnTo>
                                  <a:lnTo>
                                    <a:pt x="124" y="89"/>
                                  </a:lnTo>
                                  <a:lnTo>
                                    <a:pt x="170" y="75"/>
                                  </a:lnTo>
                                  <a:lnTo>
                                    <a:pt x="217" y="70"/>
                                  </a:lnTo>
                                  <a:lnTo>
                                    <a:pt x="403" y="70"/>
                                  </a:lnTo>
                                  <a:lnTo>
                                    <a:pt x="383" y="48"/>
                                  </a:lnTo>
                                  <a:lnTo>
                                    <a:pt x="352" y="27"/>
                                  </a:lnTo>
                                  <a:lnTo>
                                    <a:pt x="317" y="12"/>
                                  </a:lnTo>
                                  <a:lnTo>
                                    <a:pt x="277" y="3"/>
                                  </a:lnTo>
                                  <a:lnTo>
                                    <a:pt x="231" y="0"/>
                                  </a:lnTo>
                                  <a:close/>
                                  <a:moveTo>
                                    <a:pt x="1063" y="11"/>
                                  </a:moveTo>
                                  <a:lnTo>
                                    <a:pt x="600" y="11"/>
                                  </a:lnTo>
                                  <a:lnTo>
                                    <a:pt x="600" y="85"/>
                                  </a:lnTo>
                                  <a:lnTo>
                                    <a:pt x="956" y="85"/>
                                  </a:lnTo>
                                  <a:lnTo>
                                    <a:pt x="691" y="675"/>
                                  </a:lnTo>
                                  <a:lnTo>
                                    <a:pt x="784" y="675"/>
                                  </a:lnTo>
                                  <a:lnTo>
                                    <a:pt x="1063" y="40"/>
                                  </a:lnTo>
                                  <a:lnTo>
                                    <a:pt x="1063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70" name="任意多边形 970"/>
                          <wps:cNvSpPr/>
                          <wps:spPr>
                            <a:xfrm>
                              <a:off x="8288" y="9546"/>
                              <a:ext cx="242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41" h="505">
                                  <a:moveTo>
                                    <a:pt x="151" y="174"/>
                                  </a:moveTo>
                                  <a:lnTo>
                                    <a:pt x="106" y="174"/>
                                  </a:lnTo>
                                  <a:lnTo>
                                    <a:pt x="106" y="505"/>
                                  </a:lnTo>
                                  <a:lnTo>
                                    <a:pt x="151" y="505"/>
                                  </a:lnTo>
                                  <a:lnTo>
                                    <a:pt x="151" y="460"/>
                                  </a:lnTo>
                                  <a:lnTo>
                                    <a:pt x="432" y="460"/>
                                  </a:lnTo>
                                  <a:lnTo>
                                    <a:pt x="432" y="422"/>
                                  </a:lnTo>
                                  <a:lnTo>
                                    <a:pt x="151" y="422"/>
                                  </a:lnTo>
                                  <a:lnTo>
                                    <a:pt x="151" y="174"/>
                                  </a:lnTo>
                                  <a:close/>
                                  <a:moveTo>
                                    <a:pt x="432" y="460"/>
                                  </a:moveTo>
                                  <a:lnTo>
                                    <a:pt x="387" y="460"/>
                                  </a:lnTo>
                                  <a:lnTo>
                                    <a:pt x="387" y="503"/>
                                  </a:lnTo>
                                  <a:lnTo>
                                    <a:pt x="432" y="503"/>
                                  </a:lnTo>
                                  <a:lnTo>
                                    <a:pt x="432" y="460"/>
                                  </a:lnTo>
                                  <a:close/>
                                  <a:moveTo>
                                    <a:pt x="432" y="174"/>
                                  </a:moveTo>
                                  <a:lnTo>
                                    <a:pt x="387" y="174"/>
                                  </a:lnTo>
                                  <a:lnTo>
                                    <a:pt x="387" y="422"/>
                                  </a:lnTo>
                                  <a:lnTo>
                                    <a:pt x="432" y="422"/>
                                  </a:lnTo>
                                  <a:lnTo>
                                    <a:pt x="432" y="174"/>
                                  </a:lnTo>
                                  <a:close/>
                                  <a:moveTo>
                                    <a:pt x="538" y="135"/>
                                  </a:moveTo>
                                  <a:lnTo>
                                    <a:pt x="0" y="135"/>
                                  </a:lnTo>
                                  <a:lnTo>
                                    <a:pt x="0" y="174"/>
                                  </a:lnTo>
                                  <a:lnTo>
                                    <a:pt x="538" y="174"/>
                                  </a:lnTo>
                                  <a:lnTo>
                                    <a:pt x="538" y="135"/>
                                  </a:lnTo>
                                  <a:close/>
                                  <a:moveTo>
                                    <a:pt x="151" y="5"/>
                                  </a:moveTo>
                                  <a:lnTo>
                                    <a:pt x="106" y="5"/>
                                  </a:lnTo>
                                  <a:lnTo>
                                    <a:pt x="106" y="135"/>
                                  </a:lnTo>
                                  <a:lnTo>
                                    <a:pt x="151" y="135"/>
                                  </a:lnTo>
                                  <a:lnTo>
                                    <a:pt x="151" y="5"/>
                                  </a:lnTo>
                                  <a:close/>
                                  <a:moveTo>
                                    <a:pt x="432" y="4"/>
                                  </a:moveTo>
                                  <a:lnTo>
                                    <a:pt x="387" y="4"/>
                                  </a:lnTo>
                                  <a:lnTo>
                                    <a:pt x="387" y="135"/>
                                  </a:lnTo>
                                  <a:lnTo>
                                    <a:pt x="432" y="135"/>
                                  </a:lnTo>
                                  <a:lnTo>
                                    <a:pt x="432" y="4"/>
                                  </a:lnTo>
                                  <a:close/>
                                  <a:moveTo>
                                    <a:pt x="813" y="145"/>
                                  </a:moveTo>
                                  <a:lnTo>
                                    <a:pt x="766" y="145"/>
                                  </a:lnTo>
                                  <a:lnTo>
                                    <a:pt x="763" y="194"/>
                                  </a:lnTo>
                                  <a:lnTo>
                                    <a:pt x="758" y="236"/>
                                  </a:lnTo>
                                  <a:lnTo>
                                    <a:pt x="753" y="270"/>
                                  </a:lnTo>
                                  <a:lnTo>
                                    <a:pt x="746" y="295"/>
                                  </a:lnTo>
                                  <a:lnTo>
                                    <a:pt x="724" y="345"/>
                                  </a:lnTo>
                                  <a:lnTo>
                                    <a:pt x="691" y="390"/>
                                  </a:lnTo>
                                  <a:lnTo>
                                    <a:pt x="647" y="431"/>
                                  </a:lnTo>
                                  <a:lnTo>
                                    <a:pt x="593" y="466"/>
                                  </a:lnTo>
                                  <a:lnTo>
                                    <a:pt x="603" y="475"/>
                                  </a:lnTo>
                                  <a:lnTo>
                                    <a:pt x="613" y="484"/>
                                  </a:lnTo>
                                  <a:lnTo>
                                    <a:pt x="621" y="492"/>
                                  </a:lnTo>
                                  <a:lnTo>
                                    <a:pt x="628" y="500"/>
                                  </a:lnTo>
                                  <a:lnTo>
                                    <a:pt x="686" y="461"/>
                                  </a:lnTo>
                                  <a:lnTo>
                                    <a:pt x="733" y="416"/>
                                  </a:lnTo>
                                  <a:lnTo>
                                    <a:pt x="768" y="364"/>
                                  </a:lnTo>
                                  <a:lnTo>
                                    <a:pt x="792" y="307"/>
                                  </a:lnTo>
                                  <a:lnTo>
                                    <a:pt x="799" y="277"/>
                                  </a:lnTo>
                                  <a:lnTo>
                                    <a:pt x="805" y="240"/>
                                  </a:lnTo>
                                  <a:lnTo>
                                    <a:pt x="810" y="196"/>
                                  </a:lnTo>
                                  <a:lnTo>
                                    <a:pt x="813" y="145"/>
                                  </a:lnTo>
                                  <a:close/>
                                  <a:moveTo>
                                    <a:pt x="988" y="105"/>
                                  </a:moveTo>
                                  <a:lnTo>
                                    <a:pt x="610" y="105"/>
                                  </a:lnTo>
                                  <a:lnTo>
                                    <a:pt x="610" y="145"/>
                                  </a:lnTo>
                                  <a:lnTo>
                                    <a:pt x="942" y="145"/>
                                  </a:lnTo>
                                  <a:lnTo>
                                    <a:pt x="942" y="422"/>
                                  </a:lnTo>
                                  <a:lnTo>
                                    <a:pt x="946" y="451"/>
                                  </a:lnTo>
                                  <a:lnTo>
                                    <a:pt x="959" y="472"/>
                                  </a:lnTo>
                                  <a:lnTo>
                                    <a:pt x="981" y="485"/>
                                  </a:lnTo>
                                  <a:lnTo>
                                    <a:pt x="1013" y="489"/>
                                  </a:lnTo>
                                  <a:lnTo>
                                    <a:pt x="1052" y="489"/>
                                  </a:lnTo>
                                  <a:lnTo>
                                    <a:pt x="1082" y="486"/>
                                  </a:lnTo>
                                  <a:lnTo>
                                    <a:pt x="1105" y="475"/>
                                  </a:lnTo>
                                  <a:lnTo>
                                    <a:pt x="1121" y="457"/>
                                  </a:lnTo>
                                  <a:lnTo>
                                    <a:pt x="1123" y="450"/>
                                  </a:lnTo>
                                  <a:lnTo>
                                    <a:pt x="1020" y="450"/>
                                  </a:lnTo>
                                  <a:lnTo>
                                    <a:pt x="1005" y="448"/>
                                  </a:lnTo>
                                  <a:lnTo>
                                    <a:pt x="995" y="441"/>
                                  </a:lnTo>
                                  <a:lnTo>
                                    <a:pt x="990" y="431"/>
                                  </a:lnTo>
                                  <a:lnTo>
                                    <a:pt x="988" y="419"/>
                                  </a:lnTo>
                                  <a:lnTo>
                                    <a:pt x="988" y="105"/>
                                  </a:lnTo>
                                  <a:close/>
                                  <a:moveTo>
                                    <a:pt x="1094" y="333"/>
                                  </a:moveTo>
                                  <a:lnTo>
                                    <a:pt x="1092" y="357"/>
                                  </a:lnTo>
                                  <a:lnTo>
                                    <a:pt x="1090" y="379"/>
                                  </a:lnTo>
                                  <a:lnTo>
                                    <a:pt x="1088" y="400"/>
                                  </a:lnTo>
                                  <a:lnTo>
                                    <a:pt x="1085" y="419"/>
                                  </a:lnTo>
                                  <a:lnTo>
                                    <a:pt x="1081" y="432"/>
                                  </a:lnTo>
                                  <a:lnTo>
                                    <a:pt x="1073" y="442"/>
                                  </a:lnTo>
                                  <a:lnTo>
                                    <a:pt x="1062" y="448"/>
                                  </a:lnTo>
                                  <a:lnTo>
                                    <a:pt x="1046" y="450"/>
                                  </a:lnTo>
                                  <a:lnTo>
                                    <a:pt x="1123" y="450"/>
                                  </a:lnTo>
                                  <a:lnTo>
                                    <a:pt x="1129" y="433"/>
                                  </a:lnTo>
                                  <a:lnTo>
                                    <a:pt x="1132" y="413"/>
                                  </a:lnTo>
                                  <a:lnTo>
                                    <a:pt x="1135" y="392"/>
                                  </a:lnTo>
                                  <a:lnTo>
                                    <a:pt x="1138" y="371"/>
                                  </a:lnTo>
                                  <a:lnTo>
                                    <a:pt x="1140" y="349"/>
                                  </a:lnTo>
                                  <a:lnTo>
                                    <a:pt x="1128" y="346"/>
                                  </a:lnTo>
                                  <a:lnTo>
                                    <a:pt x="1116" y="342"/>
                                  </a:lnTo>
                                  <a:lnTo>
                                    <a:pt x="1105" y="338"/>
                                  </a:lnTo>
                                  <a:lnTo>
                                    <a:pt x="1094" y="333"/>
                                  </a:lnTo>
                                  <a:close/>
                                  <a:moveTo>
                                    <a:pt x="817" y="0"/>
                                  </a:moveTo>
                                  <a:lnTo>
                                    <a:pt x="769" y="0"/>
                                  </a:lnTo>
                                  <a:lnTo>
                                    <a:pt x="769" y="28"/>
                                  </a:lnTo>
                                  <a:lnTo>
                                    <a:pt x="769" y="55"/>
                                  </a:lnTo>
                                  <a:lnTo>
                                    <a:pt x="768" y="81"/>
                                  </a:lnTo>
                                  <a:lnTo>
                                    <a:pt x="768" y="105"/>
                                  </a:lnTo>
                                  <a:lnTo>
                                    <a:pt x="815" y="105"/>
                                  </a:lnTo>
                                  <a:lnTo>
                                    <a:pt x="816" y="80"/>
                                  </a:lnTo>
                                  <a:lnTo>
                                    <a:pt x="816" y="55"/>
                                  </a:lnTo>
                                  <a:lnTo>
                                    <a:pt x="816" y="28"/>
                                  </a:lnTo>
                                  <a:lnTo>
                                    <a:pt x="81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71" name="矩形 971"/>
                          <wps:cNvSpPr/>
                          <wps:spPr>
                            <a:xfrm>
                              <a:off x="8777" y="9560"/>
                              <a:ext cx="98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72" name="矩形 972"/>
                          <wps:cNvSpPr/>
                          <wps:spPr>
                            <a:xfrm>
                              <a:off x="8770" y="9639"/>
                              <a:ext cx="113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73" name="矩形 973"/>
                          <wps:cNvSpPr/>
                          <wps:spPr>
                            <a:xfrm>
                              <a:off x="8782" y="9597"/>
                              <a:ext cx="87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74" name="任意多边形 974"/>
                          <wps:cNvSpPr/>
                          <wps:spPr>
                            <a:xfrm>
                              <a:off x="9246" y="9545"/>
                              <a:ext cx="243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48" h="509">
                                  <a:moveTo>
                                    <a:pt x="350" y="87"/>
                                  </a:moveTo>
                                  <a:lnTo>
                                    <a:pt x="304" y="87"/>
                                  </a:lnTo>
                                  <a:lnTo>
                                    <a:pt x="303" y="131"/>
                                  </a:lnTo>
                                  <a:lnTo>
                                    <a:pt x="301" y="172"/>
                                  </a:lnTo>
                                  <a:lnTo>
                                    <a:pt x="299" y="210"/>
                                  </a:lnTo>
                                  <a:lnTo>
                                    <a:pt x="296" y="246"/>
                                  </a:lnTo>
                                  <a:lnTo>
                                    <a:pt x="283" y="312"/>
                                  </a:lnTo>
                                  <a:lnTo>
                                    <a:pt x="256" y="372"/>
                                  </a:lnTo>
                                  <a:lnTo>
                                    <a:pt x="214" y="427"/>
                                  </a:lnTo>
                                  <a:lnTo>
                                    <a:pt x="158" y="476"/>
                                  </a:lnTo>
                                  <a:lnTo>
                                    <a:pt x="168" y="484"/>
                                  </a:lnTo>
                                  <a:lnTo>
                                    <a:pt x="177" y="493"/>
                                  </a:lnTo>
                                  <a:lnTo>
                                    <a:pt x="185" y="501"/>
                                  </a:lnTo>
                                  <a:lnTo>
                                    <a:pt x="193" y="509"/>
                                  </a:lnTo>
                                  <a:lnTo>
                                    <a:pt x="254" y="455"/>
                                  </a:lnTo>
                                  <a:lnTo>
                                    <a:pt x="299" y="393"/>
                                  </a:lnTo>
                                  <a:lnTo>
                                    <a:pt x="328" y="325"/>
                                  </a:lnTo>
                                  <a:lnTo>
                                    <a:pt x="342" y="249"/>
                                  </a:lnTo>
                                  <a:lnTo>
                                    <a:pt x="344" y="216"/>
                                  </a:lnTo>
                                  <a:lnTo>
                                    <a:pt x="347" y="178"/>
                                  </a:lnTo>
                                  <a:lnTo>
                                    <a:pt x="349" y="135"/>
                                  </a:lnTo>
                                  <a:lnTo>
                                    <a:pt x="350" y="87"/>
                                  </a:lnTo>
                                  <a:close/>
                                  <a:moveTo>
                                    <a:pt x="189" y="277"/>
                                  </a:moveTo>
                                  <a:lnTo>
                                    <a:pt x="83" y="277"/>
                                  </a:lnTo>
                                  <a:lnTo>
                                    <a:pt x="83" y="506"/>
                                  </a:lnTo>
                                  <a:lnTo>
                                    <a:pt x="125" y="506"/>
                                  </a:lnTo>
                                  <a:lnTo>
                                    <a:pt x="125" y="290"/>
                                  </a:lnTo>
                                  <a:lnTo>
                                    <a:pt x="191" y="290"/>
                                  </a:lnTo>
                                  <a:lnTo>
                                    <a:pt x="183" y="284"/>
                                  </a:lnTo>
                                  <a:lnTo>
                                    <a:pt x="189" y="277"/>
                                  </a:lnTo>
                                  <a:close/>
                                  <a:moveTo>
                                    <a:pt x="332" y="446"/>
                                  </a:moveTo>
                                  <a:lnTo>
                                    <a:pt x="334" y="457"/>
                                  </a:lnTo>
                                  <a:lnTo>
                                    <a:pt x="336" y="469"/>
                                  </a:lnTo>
                                  <a:lnTo>
                                    <a:pt x="338" y="481"/>
                                  </a:lnTo>
                                  <a:lnTo>
                                    <a:pt x="340" y="493"/>
                                  </a:lnTo>
                                  <a:lnTo>
                                    <a:pt x="387" y="494"/>
                                  </a:lnTo>
                                  <a:lnTo>
                                    <a:pt x="421" y="494"/>
                                  </a:lnTo>
                                  <a:lnTo>
                                    <a:pt x="459" y="489"/>
                                  </a:lnTo>
                                  <a:lnTo>
                                    <a:pt x="486" y="471"/>
                                  </a:lnTo>
                                  <a:lnTo>
                                    <a:pt x="498" y="451"/>
                                  </a:lnTo>
                                  <a:lnTo>
                                    <a:pt x="416" y="451"/>
                                  </a:lnTo>
                                  <a:lnTo>
                                    <a:pt x="399" y="451"/>
                                  </a:lnTo>
                                  <a:lnTo>
                                    <a:pt x="379" y="450"/>
                                  </a:lnTo>
                                  <a:lnTo>
                                    <a:pt x="357" y="448"/>
                                  </a:lnTo>
                                  <a:lnTo>
                                    <a:pt x="332" y="446"/>
                                  </a:lnTo>
                                  <a:close/>
                                  <a:moveTo>
                                    <a:pt x="522" y="48"/>
                                  </a:moveTo>
                                  <a:lnTo>
                                    <a:pt x="216" y="48"/>
                                  </a:lnTo>
                                  <a:lnTo>
                                    <a:pt x="216" y="87"/>
                                  </a:lnTo>
                                  <a:lnTo>
                                    <a:pt x="475" y="87"/>
                                  </a:lnTo>
                                  <a:lnTo>
                                    <a:pt x="472" y="192"/>
                                  </a:lnTo>
                                  <a:lnTo>
                                    <a:pt x="469" y="279"/>
                                  </a:lnTo>
                                  <a:lnTo>
                                    <a:pt x="467" y="347"/>
                                  </a:lnTo>
                                  <a:lnTo>
                                    <a:pt x="464" y="396"/>
                                  </a:lnTo>
                                  <a:lnTo>
                                    <a:pt x="460" y="421"/>
                                  </a:lnTo>
                                  <a:lnTo>
                                    <a:pt x="451" y="438"/>
                                  </a:lnTo>
                                  <a:lnTo>
                                    <a:pt x="436" y="448"/>
                                  </a:lnTo>
                                  <a:lnTo>
                                    <a:pt x="416" y="451"/>
                                  </a:lnTo>
                                  <a:lnTo>
                                    <a:pt x="498" y="451"/>
                                  </a:lnTo>
                                  <a:lnTo>
                                    <a:pt x="503" y="441"/>
                                  </a:lnTo>
                                  <a:lnTo>
                                    <a:pt x="509" y="399"/>
                                  </a:lnTo>
                                  <a:lnTo>
                                    <a:pt x="512" y="346"/>
                                  </a:lnTo>
                                  <a:lnTo>
                                    <a:pt x="515" y="262"/>
                                  </a:lnTo>
                                  <a:lnTo>
                                    <a:pt x="518" y="171"/>
                                  </a:lnTo>
                                  <a:lnTo>
                                    <a:pt x="522" y="48"/>
                                  </a:lnTo>
                                  <a:close/>
                                  <a:moveTo>
                                    <a:pt x="191" y="290"/>
                                  </a:moveTo>
                                  <a:lnTo>
                                    <a:pt x="125" y="290"/>
                                  </a:lnTo>
                                  <a:lnTo>
                                    <a:pt x="168" y="322"/>
                                  </a:lnTo>
                                  <a:lnTo>
                                    <a:pt x="211" y="354"/>
                                  </a:lnTo>
                                  <a:lnTo>
                                    <a:pt x="239" y="322"/>
                                  </a:lnTo>
                                  <a:lnTo>
                                    <a:pt x="197" y="293"/>
                                  </a:lnTo>
                                  <a:lnTo>
                                    <a:pt x="191" y="290"/>
                                  </a:lnTo>
                                  <a:close/>
                                  <a:moveTo>
                                    <a:pt x="190" y="100"/>
                                  </a:moveTo>
                                  <a:lnTo>
                                    <a:pt x="8" y="100"/>
                                  </a:lnTo>
                                  <a:lnTo>
                                    <a:pt x="8" y="137"/>
                                  </a:lnTo>
                                  <a:lnTo>
                                    <a:pt x="141" y="137"/>
                                  </a:lnTo>
                                  <a:lnTo>
                                    <a:pt x="109" y="184"/>
                                  </a:lnTo>
                                  <a:lnTo>
                                    <a:pt x="75" y="226"/>
                                  </a:lnTo>
                                  <a:lnTo>
                                    <a:pt x="39" y="262"/>
                                  </a:lnTo>
                                  <a:lnTo>
                                    <a:pt x="0" y="294"/>
                                  </a:lnTo>
                                  <a:lnTo>
                                    <a:pt x="4" y="306"/>
                                  </a:lnTo>
                                  <a:lnTo>
                                    <a:pt x="8" y="317"/>
                                  </a:lnTo>
                                  <a:lnTo>
                                    <a:pt x="12" y="328"/>
                                  </a:lnTo>
                                  <a:lnTo>
                                    <a:pt x="15" y="338"/>
                                  </a:lnTo>
                                  <a:lnTo>
                                    <a:pt x="33" y="324"/>
                                  </a:lnTo>
                                  <a:lnTo>
                                    <a:pt x="50" y="309"/>
                                  </a:lnTo>
                                  <a:lnTo>
                                    <a:pt x="67" y="293"/>
                                  </a:lnTo>
                                  <a:lnTo>
                                    <a:pt x="83" y="277"/>
                                  </a:lnTo>
                                  <a:lnTo>
                                    <a:pt x="189" y="277"/>
                                  </a:lnTo>
                                  <a:lnTo>
                                    <a:pt x="199" y="265"/>
                                  </a:lnTo>
                                  <a:lnTo>
                                    <a:pt x="201" y="263"/>
                                  </a:lnTo>
                                  <a:lnTo>
                                    <a:pt x="152" y="263"/>
                                  </a:lnTo>
                                  <a:lnTo>
                                    <a:pt x="134" y="251"/>
                                  </a:lnTo>
                                  <a:lnTo>
                                    <a:pt x="125" y="245"/>
                                  </a:lnTo>
                                  <a:lnTo>
                                    <a:pt x="125" y="230"/>
                                  </a:lnTo>
                                  <a:lnTo>
                                    <a:pt x="142" y="208"/>
                                  </a:lnTo>
                                  <a:lnTo>
                                    <a:pt x="159" y="186"/>
                                  </a:lnTo>
                                  <a:lnTo>
                                    <a:pt x="175" y="162"/>
                                  </a:lnTo>
                                  <a:lnTo>
                                    <a:pt x="190" y="138"/>
                                  </a:lnTo>
                                  <a:lnTo>
                                    <a:pt x="190" y="100"/>
                                  </a:lnTo>
                                  <a:close/>
                                  <a:moveTo>
                                    <a:pt x="203" y="192"/>
                                  </a:moveTo>
                                  <a:lnTo>
                                    <a:pt x="191" y="210"/>
                                  </a:lnTo>
                                  <a:lnTo>
                                    <a:pt x="178" y="228"/>
                                  </a:lnTo>
                                  <a:lnTo>
                                    <a:pt x="165" y="246"/>
                                  </a:lnTo>
                                  <a:lnTo>
                                    <a:pt x="152" y="263"/>
                                  </a:lnTo>
                                  <a:lnTo>
                                    <a:pt x="201" y="263"/>
                                  </a:lnTo>
                                  <a:lnTo>
                                    <a:pt x="213" y="247"/>
                                  </a:lnTo>
                                  <a:lnTo>
                                    <a:pt x="227" y="230"/>
                                  </a:lnTo>
                                  <a:lnTo>
                                    <a:pt x="239" y="214"/>
                                  </a:lnTo>
                                  <a:lnTo>
                                    <a:pt x="203" y="192"/>
                                  </a:lnTo>
                                  <a:close/>
                                  <a:moveTo>
                                    <a:pt x="99" y="0"/>
                                  </a:moveTo>
                                  <a:lnTo>
                                    <a:pt x="60" y="18"/>
                                  </a:lnTo>
                                  <a:lnTo>
                                    <a:pt x="70" y="34"/>
                                  </a:lnTo>
                                  <a:lnTo>
                                    <a:pt x="81" y="52"/>
                                  </a:lnTo>
                                  <a:lnTo>
                                    <a:pt x="91" y="71"/>
                                  </a:lnTo>
                                  <a:lnTo>
                                    <a:pt x="101" y="90"/>
                                  </a:lnTo>
                                  <a:lnTo>
                                    <a:pt x="142" y="71"/>
                                  </a:lnTo>
                                  <a:lnTo>
                                    <a:pt x="131" y="51"/>
                                  </a:lnTo>
                                  <a:lnTo>
                                    <a:pt x="120" y="33"/>
                                  </a:lnTo>
                                  <a:lnTo>
                                    <a:pt x="109" y="16"/>
                                  </a:lnTo>
                                  <a:lnTo>
                                    <a:pt x="99" y="0"/>
                                  </a:lnTo>
                                  <a:close/>
                                  <a:moveTo>
                                    <a:pt x="1148" y="218"/>
                                  </a:moveTo>
                                  <a:lnTo>
                                    <a:pt x="601" y="218"/>
                                  </a:lnTo>
                                  <a:lnTo>
                                    <a:pt x="601" y="264"/>
                                  </a:lnTo>
                                  <a:lnTo>
                                    <a:pt x="1148" y="264"/>
                                  </a:lnTo>
                                  <a:lnTo>
                                    <a:pt x="1148" y="2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75" name="任意多边形 975"/>
                          <wps:cNvSpPr/>
                          <wps:spPr>
                            <a:xfrm>
                              <a:off x="8896" y="9550"/>
                              <a:ext cx="113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37" h="503">
                                  <a:moveTo>
                                    <a:pt x="536" y="190"/>
                                  </a:moveTo>
                                  <a:lnTo>
                                    <a:pt x="293" y="190"/>
                                  </a:lnTo>
                                  <a:lnTo>
                                    <a:pt x="293" y="0"/>
                                  </a:lnTo>
                                  <a:lnTo>
                                    <a:pt x="242" y="0"/>
                                  </a:lnTo>
                                  <a:lnTo>
                                    <a:pt x="242" y="190"/>
                                  </a:lnTo>
                                  <a:lnTo>
                                    <a:pt x="0" y="190"/>
                                  </a:lnTo>
                                  <a:lnTo>
                                    <a:pt x="0" y="232"/>
                                  </a:lnTo>
                                  <a:lnTo>
                                    <a:pt x="242" y="232"/>
                                  </a:lnTo>
                                  <a:lnTo>
                                    <a:pt x="242" y="503"/>
                                  </a:lnTo>
                                  <a:lnTo>
                                    <a:pt x="293" y="503"/>
                                  </a:lnTo>
                                  <a:lnTo>
                                    <a:pt x="293" y="232"/>
                                  </a:lnTo>
                                  <a:lnTo>
                                    <a:pt x="536" y="232"/>
                                  </a:lnTo>
                                  <a:lnTo>
                                    <a:pt x="536" y="1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76" name="任意多边形 976"/>
                          <wps:cNvSpPr/>
                          <wps:spPr>
                            <a:xfrm>
                              <a:off x="9719" y="9545"/>
                              <a:ext cx="241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38" h="509">
                                  <a:moveTo>
                                    <a:pt x="350" y="87"/>
                                  </a:moveTo>
                                  <a:lnTo>
                                    <a:pt x="304" y="87"/>
                                  </a:lnTo>
                                  <a:lnTo>
                                    <a:pt x="303" y="131"/>
                                  </a:lnTo>
                                  <a:lnTo>
                                    <a:pt x="301" y="172"/>
                                  </a:lnTo>
                                  <a:lnTo>
                                    <a:pt x="299" y="210"/>
                                  </a:lnTo>
                                  <a:lnTo>
                                    <a:pt x="296" y="246"/>
                                  </a:lnTo>
                                  <a:lnTo>
                                    <a:pt x="283" y="312"/>
                                  </a:lnTo>
                                  <a:lnTo>
                                    <a:pt x="256" y="372"/>
                                  </a:lnTo>
                                  <a:lnTo>
                                    <a:pt x="214" y="427"/>
                                  </a:lnTo>
                                  <a:lnTo>
                                    <a:pt x="158" y="476"/>
                                  </a:lnTo>
                                  <a:lnTo>
                                    <a:pt x="168" y="484"/>
                                  </a:lnTo>
                                  <a:lnTo>
                                    <a:pt x="177" y="493"/>
                                  </a:lnTo>
                                  <a:lnTo>
                                    <a:pt x="185" y="501"/>
                                  </a:lnTo>
                                  <a:lnTo>
                                    <a:pt x="193" y="509"/>
                                  </a:lnTo>
                                  <a:lnTo>
                                    <a:pt x="253" y="455"/>
                                  </a:lnTo>
                                  <a:lnTo>
                                    <a:pt x="299" y="393"/>
                                  </a:lnTo>
                                  <a:lnTo>
                                    <a:pt x="328" y="325"/>
                                  </a:lnTo>
                                  <a:lnTo>
                                    <a:pt x="342" y="249"/>
                                  </a:lnTo>
                                  <a:lnTo>
                                    <a:pt x="344" y="216"/>
                                  </a:lnTo>
                                  <a:lnTo>
                                    <a:pt x="346" y="178"/>
                                  </a:lnTo>
                                  <a:lnTo>
                                    <a:pt x="348" y="135"/>
                                  </a:lnTo>
                                  <a:lnTo>
                                    <a:pt x="350" y="87"/>
                                  </a:lnTo>
                                  <a:close/>
                                  <a:moveTo>
                                    <a:pt x="189" y="277"/>
                                  </a:moveTo>
                                  <a:lnTo>
                                    <a:pt x="83" y="277"/>
                                  </a:lnTo>
                                  <a:lnTo>
                                    <a:pt x="83" y="506"/>
                                  </a:lnTo>
                                  <a:lnTo>
                                    <a:pt x="125" y="506"/>
                                  </a:lnTo>
                                  <a:lnTo>
                                    <a:pt x="125" y="290"/>
                                  </a:lnTo>
                                  <a:lnTo>
                                    <a:pt x="191" y="290"/>
                                  </a:lnTo>
                                  <a:lnTo>
                                    <a:pt x="183" y="284"/>
                                  </a:lnTo>
                                  <a:lnTo>
                                    <a:pt x="189" y="277"/>
                                  </a:lnTo>
                                  <a:close/>
                                  <a:moveTo>
                                    <a:pt x="331" y="446"/>
                                  </a:moveTo>
                                  <a:lnTo>
                                    <a:pt x="334" y="457"/>
                                  </a:lnTo>
                                  <a:lnTo>
                                    <a:pt x="336" y="469"/>
                                  </a:lnTo>
                                  <a:lnTo>
                                    <a:pt x="338" y="481"/>
                                  </a:lnTo>
                                  <a:lnTo>
                                    <a:pt x="340" y="493"/>
                                  </a:lnTo>
                                  <a:lnTo>
                                    <a:pt x="387" y="494"/>
                                  </a:lnTo>
                                  <a:lnTo>
                                    <a:pt x="421" y="494"/>
                                  </a:lnTo>
                                  <a:lnTo>
                                    <a:pt x="459" y="489"/>
                                  </a:lnTo>
                                  <a:lnTo>
                                    <a:pt x="486" y="471"/>
                                  </a:lnTo>
                                  <a:lnTo>
                                    <a:pt x="497" y="451"/>
                                  </a:lnTo>
                                  <a:lnTo>
                                    <a:pt x="416" y="451"/>
                                  </a:lnTo>
                                  <a:lnTo>
                                    <a:pt x="399" y="451"/>
                                  </a:lnTo>
                                  <a:lnTo>
                                    <a:pt x="379" y="450"/>
                                  </a:lnTo>
                                  <a:lnTo>
                                    <a:pt x="357" y="448"/>
                                  </a:lnTo>
                                  <a:lnTo>
                                    <a:pt x="331" y="446"/>
                                  </a:lnTo>
                                  <a:close/>
                                  <a:moveTo>
                                    <a:pt x="522" y="48"/>
                                  </a:moveTo>
                                  <a:lnTo>
                                    <a:pt x="216" y="48"/>
                                  </a:lnTo>
                                  <a:lnTo>
                                    <a:pt x="216" y="87"/>
                                  </a:lnTo>
                                  <a:lnTo>
                                    <a:pt x="475" y="87"/>
                                  </a:lnTo>
                                  <a:lnTo>
                                    <a:pt x="472" y="192"/>
                                  </a:lnTo>
                                  <a:lnTo>
                                    <a:pt x="469" y="279"/>
                                  </a:lnTo>
                                  <a:lnTo>
                                    <a:pt x="466" y="347"/>
                                  </a:lnTo>
                                  <a:lnTo>
                                    <a:pt x="464" y="396"/>
                                  </a:lnTo>
                                  <a:lnTo>
                                    <a:pt x="460" y="421"/>
                                  </a:lnTo>
                                  <a:lnTo>
                                    <a:pt x="451" y="438"/>
                                  </a:lnTo>
                                  <a:lnTo>
                                    <a:pt x="436" y="448"/>
                                  </a:lnTo>
                                  <a:lnTo>
                                    <a:pt x="416" y="451"/>
                                  </a:lnTo>
                                  <a:lnTo>
                                    <a:pt x="497" y="451"/>
                                  </a:lnTo>
                                  <a:lnTo>
                                    <a:pt x="503" y="441"/>
                                  </a:lnTo>
                                  <a:lnTo>
                                    <a:pt x="509" y="399"/>
                                  </a:lnTo>
                                  <a:lnTo>
                                    <a:pt x="512" y="346"/>
                                  </a:lnTo>
                                  <a:lnTo>
                                    <a:pt x="515" y="262"/>
                                  </a:lnTo>
                                  <a:lnTo>
                                    <a:pt x="518" y="171"/>
                                  </a:lnTo>
                                  <a:lnTo>
                                    <a:pt x="522" y="48"/>
                                  </a:lnTo>
                                  <a:close/>
                                  <a:moveTo>
                                    <a:pt x="191" y="290"/>
                                  </a:moveTo>
                                  <a:lnTo>
                                    <a:pt x="125" y="290"/>
                                  </a:lnTo>
                                  <a:lnTo>
                                    <a:pt x="168" y="322"/>
                                  </a:lnTo>
                                  <a:lnTo>
                                    <a:pt x="210" y="354"/>
                                  </a:lnTo>
                                  <a:lnTo>
                                    <a:pt x="238" y="322"/>
                                  </a:lnTo>
                                  <a:lnTo>
                                    <a:pt x="197" y="293"/>
                                  </a:lnTo>
                                  <a:lnTo>
                                    <a:pt x="191" y="290"/>
                                  </a:lnTo>
                                  <a:close/>
                                  <a:moveTo>
                                    <a:pt x="190" y="100"/>
                                  </a:moveTo>
                                  <a:lnTo>
                                    <a:pt x="8" y="100"/>
                                  </a:lnTo>
                                  <a:lnTo>
                                    <a:pt x="8" y="137"/>
                                  </a:lnTo>
                                  <a:lnTo>
                                    <a:pt x="141" y="137"/>
                                  </a:lnTo>
                                  <a:lnTo>
                                    <a:pt x="109" y="184"/>
                                  </a:lnTo>
                                  <a:lnTo>
                                    <a:pt x="75" y="226"/>
                                  </a:lnTo>
                                  <a:lnTo>
                                    <a:pt x="39" y="262"/>
                                  </a:lnTo>
                                  <a:lnTo>
                                    <a:pt x="0" y="294"/>
                                  </a:lnTo>
                                  <a:lnTo>
                                    <a:pt x="4" y="306"/>
                                  </a:lnTo>
                                  <a:lnTo>
                                    <a:pt x="8" y="317"/>
                                  </a:lnTo>
                                  <a:lnTo>
                                    <a:pt x="12" y="328"/>
                                  </a:lnTo>
                                  <a:lnTo>
                                    <a:pt x="15" y="338"/>
                                  </a:lnTo>
                                  <a:lnTo>
                                    <a:pt x="33" y="324"/>
                                  </a:lnTo>
                                  <a:lnTo>
                                    <a:pt x="50" y="309"/>
                                  </a:lnTo>
                                  <a:lnTo>
                                    <a:pt x="67" y="293"/>
                                  </a:lnTo>
                                  <a:lnTo>
                                    <a:pt x="83" y="277"/>
                                  </a:lnTo>
                                  <a:lnTo>
                                    <a:pt x="189" y="277"/>
                                  </a:lnTo>
                                  <a:lnTo>
                                    <a:pt x="199" y="265"/>
                                  </a:lnTo>
                                  <a:lnTo>
                                    <a:pt x="201" y="263"/>
                                  </a:lnTo>
                                  <a:lnTo>
                                    <a:pt x="152" y="263"/>
                                  </a:lnTo>
                                  <a:lnTo>
                                    <a:pt x="134" y="251"/>
                                  </a:lnTo>
                                  <a:lnTo>
                                    <a:pt x="125" y="245"/>
                                  </a:lnTo>
                                  <a:lnTo>
                                    <a:pt x="125" y="230"/>
                                  </a:lnTo>
                                  <a:lnTo>
                                    <a:pt x="142" y="208"/>
                                  </a:lnTo>
                                  <a:lnTo>
                                    <a:pt x="159" y="186"/>
                                  </a:lnTo>
                                  <a:lnTo>
                                    <a:pt x="174" y="162"/>
                                  </a:lnTo>
                                  <a:lnTo>
                                    <a:pt x="190" y="138"/>
                                  </a:lnTo>
                                  <a:lnTo>
                                    <a:pt x="190" y="100"/>
                                  </a:lnTo>
                                  <a:close/>
                                  <a:moveTo>
                                    <a:pt x="203" y="192"/>
                                  </a:moveTo>
                                  <a:lnTo>
                                    <a:pt x="191" y="210"/>
                                  </a:lnTo>
                                  <a:lnTo>
                                    <a:pt x="178" y="228"/>
                                  </a:lnTo>
                                  <a:lnTo>
                                    <a:pt x="165" y="246"/>
                                  </a:lnTo>
                                  <a:lnTo>
                                    <a:pt x="152" y="263"/>
                                  </a:lnTo>
                                  <a:lnTo>
                                    <a:pt x="201" y="263"/>
                                  </a:lnTo>
                                  <a:lnTo>
                                    <a:pt x="213" y="247"/>
                                  </a:lnTo>
                                  <a:lnTo>
                                    <a:pt x="227" y="230"/>
                                  </a:lnTo>
                                  <a:lnTo>
                                    <a:pt x="239" y="214"/>
                                  </a:lnTo>
                                  <a:lnTo>
                                    <a:pt x="203" y="192"/>
                                  </a:lnTo>
                                  <a:close/>
                                  <a:moveTo>
                                    <a:pt x="99" y="0"/>
                                  </a:moveTo>
                                  <a:lnTo>
                                    <a:pt x="60" y="18"/>
                                  </a:lnTo>
                                  <a:lnTo>
                                    <a:pt x="70" y="34"/>
                                  </a:lnTo>
                                  <a:lnTo>
                                    <a:pt x="80" y="52"/>
                                  </a:lnTo>
                                  <a:lnTo>
                                    <a:pt x="91" y="71"/>
                                  </a:lnTo>
                                  <a:lnTo>
                                    <a:pt x="101" y="90"/>
                                  </a:lnTo>
                                  <a:lnTo>
                                    <a:pt x="142" y="71"/>
                                  </a:lnTo>
                                  <a:lnTo>
                                    <a:pt x="130" y="51"/>
                                  </a:lnTo>
                                  <a:lnTo>
                                    <a:pt x="120" y="33"/>
                                  </a:lnTo>
                                  <a:lnTo>
                                    <a:pt x="109" y="16"/>
                                  </a:lnTo>
                                  <a:lnTo>
                                    <a:pt x="99" y="0"/>
                                  </a:lnTo>
                                  <a:close/>
                                  <a:moveTo>
                                    <a:pt x="1098" y="69"/>
                                  </a:moveTo>
                                  <a:lnTo>
                                    <a:pt x="649" y="69"/>
                                  </a:lnTo>
                                  <a:lnTo>
                                    <a:pt x="649" y="114"/>
                                  </a:lnTo>
                                  <a:lnTo>
                                    <a:pt x="1098" y="114"/>
                                  </a:lnTo>
                                  <a:lnTo>
                                    <a:pt x="1098" y="69"/>
                                  </a:lnTo>
                                  <a:close/>
                                  <a:moveTo>
                                    <a:pt x="1137" y="406"/>
                                  </a:moveTo>
                                  <a:lnTo>
                                    <a:pt x="608" y="406"/>
                                  </a:lnTo>
                                  <a:lnTo>
                                    <a:pt x="608" y="449"/>
                                  </a:lnTo>
                                  <a:lnTo>
                                    <a:pt x="1137" y="449"/>
                                  </a:lnTo>
                                  <a:lnTo>
                                    <a:pt x="1137" y="4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77" name="矩形 977"/>
                          <wps:cNvSpPr/>
                          <wps:spPr>
                            <a:xfrm>
                              <a:off x="10809" y="8385"/>
                              <a:ext cx="98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78" name="矩形 978"/>
                          <wps:cNvSpPr/>
                          <wps:spPr>
                            <a:xfrm>
                              <a:off x="10330" y="8404"/>
                              <a:ext cx="95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79" name="任意多边形 979"/>
                          <wps:cNvSpPr/>
                          <wps:spPr>
                            <a:xfrm>
                              <a:off x="8840" y="8199"/>
                              <a:ext cx="98" cy="14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63" h="664">
                                  <a:moveTo>
                                    <a:pt x="4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4"/>
                                  </a:lnTo>
                                  <a:lnTo>
                                    <a:pt x="355" y="74"/>
                                  </a:lnTo>
                                  <a:lnTo>
                                    <a:pt x="91" y="663"/>
                                  </a:lnTo>
                                  <a:lnTo>
                                    <a:pt x="184" y="663"/>
                                  </a:lnTo>
                                  <a:lnTo>
                                    <a:pt x="462" y="29"/>
                                  </a:lnTo>
                                  <a:lnTo>
                                    <a:pt x="4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80" name="任意多边形 980"/>
                          <wps:cNvSpPr/>
                          <wps:spPr>
                            <a:xfrm>
                              <a:off x="9321" y="8197"/>
                              <a:ext cx="97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56" h="687">
                                  <a:moveTo>
                                    <a:pt x="237" y="0"/>
                                  </a:moveTo>
                                  <a:lnTo>
                                    <a:pt x="192" y="3"/>
                                  </a:lnTo>
                                  <a:lnTo>
                                    <a:pt x="152" y="12"/>
                                  </a:lnTo>
                                  <a:lnTo>
                                    <a:pt x="116" y="26"/>
                                  </a:lnTo>
                                  <a:lnTo>
                                    <a:pt x="84" y="46"/>
                                  </a:lnTo>
                                  <a:lnTo>
                                    <a:pt x="58" y="71"/>
                                  </a:lnTo>
                                  <a:lnTo>
                                    <a:pt x="40" y="99"/>
                                  </a:lnTo>
                                  <a:lnTo>
                                    <a:pt x="28" y="131"/>
                                  </a:lnTo>
                                  <a:lnTo>
                                    <a:pt x="25" y="166"/>
                                  </a:lnTo>
                                  <a:lnTo>
                                    <a:pt x="33" y="215"/>
                                  </a:lnTo>
                                  <a:lnTo>
                                    <a:pt x="56" y="258"/>
                                  </a:lnTo>
                                  <a:lnTo>
                                    <a:pt x="96" y="295"/>
                                  </a:lnTo>
                                  <a:lnTo>
                                    <a:pt x="152" y="326"/>
                                  </a:lnTo>
                                  <a:lnTo>
                                    <a:pt x="152" y="328"/>
                                  </a:lnTo>
                                  <a:lnTo>
                                    <a:pt x="85" y="361"/>
                                  </a:lnTo>
                                  <a:lnTo>
                                    <a:pt x="38" y="403"/>
                                  </a:lnTo>
                                  <a:lnTo>
                                    <a:pt x="9" y="453"/>
                                  </a:lnTo>
                                  <a:lnTo>
                                    <a:pt x="0" y="513"/>
                                  </a:lnTo>
                                  <a:lnTo>
                                    <a:pt x="3" y="549"/>
                                  </a:lnTo>
                                  <a:lnTo>
                                    <a:pt x="14" y="582"/>
                                  </a:lnTo>
                                  <a:lnTo>
                                    <a:pt x="33" y="612"/>
                                  </a:lnTo>
                                  <a:lnTo>
                                    <a:pt x="59" y="638"/>
                                  </a:lnTo>
                                  <a:lnTo>
                                    <a:pt x="90" y="659"/>
                                  </a:lnTo>
                                  <a:lnTo>
                                    <a:pt x="127" y="674"/>
                                  </a:lnTo>
                                  <a:lnTo>
                                    <a:pt x="167" y="683"/>
                                  </a:lnTo>
                                  <a:lnTo>
                                    <a:pt x="212" y="686"/>
                                  </a:lnTo>
                                  <a:lnTo>
                                    <a:pt x="266" y="683"/>
                                  </a:lnTo>
                                  <a:lnTo>
                                    <a:pt x="314" y="674"/>
                                  </a:lnTo>
                                  <a:lnTo>
                                    <a:pt x="355" y="659"/>
                                  </a:lnTo>
                                  <a:lnTo>
                                    <a:pt x="391" y="637"/>
                                  </a:lnTo>
                                  <a:lnTo>
                                    <a:pt x="411" y="618"/>
                                  </a:lnTo>
                                  <a:lnTo>
                                    <a:pt x="229" y="618"/>
                                  </a:lnTo>
                                  <a:lnTo>
                                    <a:pt x="199" y="616"/>
                                  </a:lnTo>
                                  <a:lnTo>
                                    <a:pt x="173" y="610"/>
                                  </a:lnTo>
                                  <a:lnTo>
                                    <a:pt x="149" y="601"/>
                                  </a:lnTo>
                                  <a:lnTo>
                                    <a:pt x="128" y="587"/>
                                  </a:lnTo>
                                  <a:lnTo>
                                    <a:pt x="112" y="571"/>
                                  </a:lnTo>
                                  <a:lnTo>
                                    <a:pt x="99" y="552"/>
                                  </a:lnTo>
                                  <a:lnTo>
                                    <a:pt x="92" y="531"/>
                                  </a:lnTo>
                                  <a:lnTo>
                                    <a:pt x="90" y="508"/>
                                  </a:lnTo>
                                  <a:lnTo>
                                    <a:pt x="98" y="465"/>
                                  </a:lnTo>
                                  <a:lnTo>
                                    <a:pt x="123" y="426"/>
                                  </a:lnTo>
                                  <a:lnTo>
                                    <a:pt x="164" y="393"/>
                                  </a:lnTo>
                                  <a:lnTo>
                                    <a:pt x="222" y="366"/>
                                  </a:lnTo>
                                  <a:lnTo>
                                    <a:pt x="377" y="366"/>
                                  </a:lnTo>
                                  <a:lnTo>
                                    <a:pt x="367" y="358"/>
                                  </a:lnTo>
                                  <a:lnTo>
                                    <a:pt x="299" y="327"/>
                                  </a:lnTo>
                                  <a:lnTo>
                                    <a:pt x="299" y="326"/>
                                  </a:lnTo>
                                  <a:lnTo>
                                    <a:pt x="357" y="293"/>
                                  </a:lnTo>
                                  <a:lnTo>
                                    <a:pt x="359" y="291"/>
                                  </a:lnTo>
                                  <a:lnTo>
                                    <a:pt x="227" y="291"/>
                                  </a:lnTo>
                                  <a:lnTo>
                                    <a:pt x="178" y="267"/>
                                  </a:lnTo>
                                  <a:lnTo>
                                    <a:pt x="143" y="238"/>
                                  </a:lnTo>
                                  <a:lnTo>
                                    <a:pt x="123" y="204"/>
                                  </a:lnTo>
                                  <a:lnTo>
                                    <a:pt x="116" y="165"/>
                                  </a:lnTo>
                                  <a:lnTo>
                                    <a:pt x="118" y="145"/>
                                  </a:lnTo>
                                  <a:lnTo>
                                    <a:pt x="124" y="127"/>
                                  </a:lnTo>
                                  <a:lnTo>
                                    <a:pt x="134" y="111"/>
                                  </a:lnTo>
                                  <a:lnTo>
                                    <a:pt x="149" y="96"/>
                                  </a:lnTo>
                                  <a:lnTo>
                                    <a:pt x="167" y="84"/>
                                  </a:lnTo>
                                  <a:lnTo>
                                    <a:pt x="186" y="76"/>
                                  </a:lnTo>
                                  <a:lnTo>
                                    <a:pt x="207" y="71"/>
                                  </a:lnTo>
                                  <a:lnTo>
                                    <a:pt x="230" y="69"/>
                                  </a:lnTo>
                                  <a:lnTo>
                                    <a:pt x="402" y="69"/>
                                  </a:lnTo>
                                  <a:lnTo>
                                    <a:pt x="401" y="67"/>
                                  </a:lnTo>
                                  <a:lnTo>
                                    <a:pt x="377" y="44"/>
                                  </a:lnTo>
                                  <a:lnTo>
                                    <a:pt x="347" y="25"/>
                                  </a:lnTo>
                                  <a:lnTo>
                                    <a:pt x="314" y="11"/>
                                  </a:lnTo>
                                  <a:lnTo>
                                    <a:pt x="277" y="3"/>
                                  </a:lnTo>
                                  <a:lnTo>
                                    <a:pt x="237" y="0"/>
                                  </a:lnTo>
                                  <a:close/>
                                  <a:moveTo>
                                    <a:pt x="377" y="366"/>
                                  </a:moveTo>
                                  <a:lnTo>
                                    <a:pt x="222" y="366"/>
                                  </a:lnTo>
                                  <a:lnTo>
                                    <a:pt x="284" y="393"/>
                                  </a:lnTo>
                                  <a:lnTo>
                                    <a:pt x="329" y="426"/>
                                  </a:lnTo>
                                  <a:lnTo>
                                    <a:pt x="355" y="466"/>
                                  </a:lnTo>
                                  <a:lnTo>
                                    <a:pt x="364" y="511"/>
                                  </a:lnTo>
                                  <a:lnTo>
                                    <a:pt x="362" y="533"/>
                                  </a:lnTo>
                                  <a:lnTo>
                                    <a:pt x="355" y="553"/>
                                  </a:lnTo>
                                  <a:lnTo>
                                    <a:pt x="343" y="571"/>
                                  </a:lnTo>
                                  <a:lnTo>
                                    <a:pt x="326" y="587"/>
                                  </a:lnTo>
                                  <a:lnTo>
                                    <a:pt x="306" y="601"/>
                                  </a:lnTo>
                                  <a:lnTo>
                                    <a:pt x="283" y="610"/>
                                  </a:lnTo>
                                  <a:lnTo>
                                    <a:pt x="257" y="616"/>
                                  </a:lnTo>
                                  <a:lnTo>
                                    <a:pt x="229" y="618"/>
                                  </a:lnTo>
                                  <a:lnTo>
                                    <a:pt x="411" y="618"/>
                                  </a:lnTo>
                                  <a:lnTo>
                                    <a:pt x="419" y="611"/>
                                  </a:lnTo>
                                  <a:lnTo>
                                    <a:pt x="439" y="580"/>
                                  </a:lnTo>
                                  <a:lnTo>
                                    <a:pt x="451" y="545"/>
                                  </a:lnTo>
                                  <a:lnTo>
                                    <a:pt x="455" y="506"/>
                                  </a:lnTo>
                                  <a:lnTo>
                                    <a:pt x="445" y="447"/>
                                  </a:lnTo>
                                  <a:lnTo>
                                    <a:pt x="416" y="398"/>
                                  </a:lnTo>
                                  <a:lnTo>
                                    <a:pt x="377" y="366"/>
                                  </a:lnTo>
                                  <a:close/>
                                  <a:moveTo>
                                    <a:pt x="402" y="69"/>
                                  </a:moveTo>
                                  <a:lnTo>
                                    <a:pt x="230" y="69"/>
                                  </a:lnTo>
                                  <a:lnTo>
                                    <a:pt x="254" y="71"/>
                                  </a:lnTo>
                                  <a:lnTo>
                                    <a:pt x="276" y="76"/>
                                  </a:lnTo>
                                  <a:lnTo>
                                    <a:pt x="295" y="84"/>
                                  </a:lnTo>
                                  <a:lnTo>
                                    <a:pt x="311" y="95"/>
                                  </a:lnTo>
                                  <a:lnTo>
                                    <a:pt x="324" y="109"/>
                                  </a:lnTo>
                                  <a:lnTo>
                                    <a:pt x="333" y="125"/>
                                  </a:lnTo>
                                  <a:lnTo>
                                    <a:pt x="339" y="144"/>
                                  </a:lnTo>
                                  <a:lnTo>
                                    <a:pt x="341" y="165"/>
                                  </a:lnTo>
                                  <a:lnTo>
                                    <a:pt x="341" y="166"/>
                                  </a:lnTo>
                                  <a:lnTo>
                                    <a:pt x="334" y="204"/>
                                  </a:lnTo>
                                  <a:lnTo>
                                    <a:pt x="312" y="237"/>
                                  </a:lnTo>
                                  <a:lnTo>
                                    <a:pt x="277" y="267"/>
                                  </a:lnTo>
                                  <a:lnTo>
                                    <a:pt x="227" y="291"/>
                                  </a:lnTo>
                                  <a:lnTo>
                                    <a:pt x="359" y="291"/>
                                  </a:lnTo>
                                  <a:lnTo>
                                    <a:pt x="398" y="253"/>
                                  </a:lnTo>
                                  <a:lnTo>
                                    <a:pt x="423" y="208"/>
                                  </a:lnTo>
                                  <a:lnTo>
                                    <a:pt x="432" y="155"/>
                                  </a:lnTo>
                                  <a:lnTo>
                                    <a:pt x="428" y="123"/>
                                  </a:lnTo>
                                  <a:lnTo>
                                    <a:pt x="418" y="93"/>
                                  </a:lnTo>
                                  <a:lnTo>
                                    <a:pt x="402" y="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81" name="任意多边形 981"/>
                          <wps:cNvSpPr/>
                          <wps:spPr>
                            <a:xfrm>
                              <a:off x="9791" y="8197"/>
                              <a:ext cx="97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56" h="687">
                                  <a:moveTo>
                                    <a:pt x="39" y="584"/>
                                  </a:moveTo>
                                  <a:lnTo>
                                    <a:pt x="39" y="663"/>
                                  </a:lnTo>
                                  <a:lnTo>
                                    <a:pt x="66" y="673"/>
                                  </a:lnTo>
                                  <a:lnTo>
                                    <a:pt x="96" y="680"/>
                                  </a:lnTo>
                                  <a:lnTo>
                                    <a:pt x="129" y="684"/>
                                  </a:lnTo>
                                  <a:lnTo>
                                    <a:pt x="165" y="686"/>
                                  </a:lnTo>
                                  <a:lnTo>
                                    <a:pt x="230" y="679"/>
                                  </a:lnTo>
                                  <a:lnTo>
                                    <a:pt x="287" y="661"/>
                                  </a:lnTo>
                                  <a:lnTo>
                                    <a:pt x="336" y="630"/>
                                  </a:lnTo>
                                  <a:lnTo>
                                    <a:pt x="350" y="616"/>
                                  </a:lnTo>
                                  <a:lnTo>
                                    <a:pt x="165" y="616"/>
                                  </a:lnTo>
                                  <a:lnTo>
                                    <a:pt x="132" y="614"/>
                                  </a:lnTo>
                                  <a:lnTo>
                                    <a:pt x="100" y="608"/>
                                  </a:lnTo>
                                  <a:lnTo>
                                    <a:pt x="69" y="598"/>
                                  </a:lnTo>
                                  <a:lnTo>
                                    <a:pt x="39" y="584"/>
                                  </a:lnTo>
                                  <a:close/>
                                  <a:moveTo>
                                    <a:pt x="453" y="346"/>
                                  </a:moveTo>
                                  <a:lnTo>
                                    <a:pt x="366" y="346"/>
                                  </a:lnTo>
                                  <a:lnTo>
                                    <a:pt x="362" y="407"/>
                                  </a:lnTo>
                                  <a:lnTo>
                                    <a:pt x="353" y="461"/>
                                  </a:lnTo>
                                  <a:lnTo>
                                    <a:pt x="336" y="507"/>
                                  </a:lnTo>
                                  <a:lnTo>
                                    <a:pt x="313" y="546"/>
                                  </a:lnTo>
                                  <a:lnTo>
                                    <a:pt x="284" y="577"/>
                                  </a:lnTo>
                                  <a:lnTo>
                                    <a:pt x="250" y="599"/>
                                  </a:lnTo>
                                  <a:lnTo>
                                    <a:pt x="210" y="612"/>
                                  </a:lnTo>
                                  <a:lnTo>
                                    <a:pt x="165" y="616"/>
                                  </a:lnTo>
                                  <a:lnTo>
                                    <a:pt x="350" y="616"/>
                                  </a:lnTo>
                                  <a:lnTo>
                                    <a:pt x="379" y="587"/>
                                  </a:lnTo>
                                  <a:lnTo>
                                    <a:pt x="412" y="532"/>
                                  </a:lnTo>
                                  <a:lnTo>
                                    <a:pt x="436" y="466"/>
                                  </a:lnTo>
                                  <a:lnTo>
                                    <a:pt x="451" y="390"/>
                                  </a:lnTo>
                                  <a:lnTo>
                                    <a:pt x="453" y="346"/>
                                  </a:lnTo>
                                  <a:close/>
                                  <a:moveTo>
                                    <a:pt x="230" y="0"/>
                                  </a:moveTo>
                                  <a:lnTo>
                                    <a:pt x="182" y="3"/>
                                  </a:lnTo>
                                  <a:lnTo>
                                    <a:pt x="138" y="15"/>
                                  </a:lnTo>
                                  <a:lnTo>
                                    <a:pt x="98" y="35"/>
                                  </a:lnTo>
                                  <a:lnTo>
                                    <a:pt x="64" y="62"/>
                                  </a:lnTo>
                                  <a:lnTo>
                                    <a:pt x="36" y="96"/>
                                  </a:lnTo>
                                  <a:lnTo>
                                    <a:pt x="16" y="134"/>
                                  </a:lnTo>
                                  <a:lnTo>
                                    <a:pt x="4" y="176"/>
                                  </a:lnTo>
                                  <a:lnTo>
                                    <a:pt x="0" y="223"/>
                                  </a:lnTo>
                                  <a:lnTo>
                                    <a:pt x="3" y="266"/>
                                  </a:lnTo>
                                  <a:lnTo>
                                    <a:pt x="14" y="306"/>
                                  </a:lnTo>
                                  <a:lnTo>
                                    <a:pt x="33" y="341"/>
                                  </a:lnTo>
                                  <a:lnTo>
                                    <a:pt x="58" y="372"/>
                                  </a:lnTo>
                                  <a:lnTo>
                                    <a:pt x="90" y="397"/>
                                  </a:lnTo>
                                  <a:lnTo>
                                    <a:pt x="125" y="415"/>
                                  </a:lnTo>
                                  <a:lnTo>
                                    <a:pt x="164" y="426"/>
                                  </a:lnTo>
                                  <a:lnTo>
                                    <a:pt x="207" y="429"/>
                                  </a:lnTo>
                                  <a:lnTo>
                                    <a:pt x="258" y="424"/>
                                  </a:lnTo>
                                  <a:lnTo>
                                    <a:pt x="301" y="409"/>
                                  </a:lnTo>
                                  <a:lnTo>
                                    <a:pt x="337" y="383"/>
                                  </a:lnTo>
                                  <a:lnTo>
                                    <a:pt x="356" y="357"/>
                                  </a:lnTo>
                                  <a:lnTo>
                                    <a:pt x="229" y="357"/>
                                  </a:lnTo>
                                  <a:lnTo>
                                    <a:pt x="198" y="355"/>
                                  </a:lnTo>
                                  <a:lnTo>
                                    <a:pt x="171" y="348"/>
                                  </a:lnTo>
                                  <a:lnTo>
                                    <a:pt x="147" y="335"/>
                                  </a:lnTo>
                                  <a:lnTo>
                                    <a:pt x="127" y="318"/>
                                  </a:lnTo>
                                  <a:lnTo>
                                    <a:pt x="111" y="297"/>
                                  </a:lnTo>
                                  <a:lnTo>
                                    <a:pt x="100" y="272"/>
                                  </a:lnTo>
                                  <a:lnTo>
                                    <a:pt x="93" y="244"/>
                                  </a:lnTo>
                                  <a:lnTo>
                                    <a:pt x="90" y="212"/>
                                  </a:lnTo>
                                  <a:lnTo>
                                    <a:pt x="93" y="183"/>
                                  </a:lnTo>
                                  <a:lnTo>
                                    <a:pt x="100" y="156"/>
                                  </a:lnTo>
                                  <a:lnTo>
                                    <a:pt x="112" y="132"/>
                                  </a:lnTo>
                                  <a:lnTo>
                                    <a:pt x="128" y="110"/>
                                  </a:lnTo>
                                  <a:lnTo>
                                    <a:pt x="148" y="92"/>
                                  </a:lnTo>
                                  <a:lnTo>
                                    <a:pt x="171" y="79"/>
                                  </a:lnTo>
                                  <a:lnTo>
                                    <a:pt x="196" y="72"/>
                                  </a:lnTo>
                                  <a:lnTo>
                                    <a:pt x="223" y="69"/>
                                  </a:lnTo>
                                  <a:lnTo>
                                    <a:pt x="388" y="69"/>
                                  </a:lnTo>
                                  <a:lnTo>
                                    <a:pt x="363" y="43"/>
                                  </a:lnTo>
                                  <a:lnTo>
                                    <a:pt x="325" y="19"/>
                                  </a:lnTo>
                                  <a:lnTo>
                                    <a:pt x="281" y="4"/>
                                  </a:lnTo>
                                  <a:lnTo>
                                    <a:pt x="230" y="0"/>
                                  </a:lnTo>
                                  <a:close/>
                                  <a:moveTo>
                                    <a:pt x="388" y="69"/>
                                  </a:moveTo>
                                  <a:lnTo>
                                    <a:pt x="223" y="69"/>
                                  </a:lnTo>
                                  <a:lnTo>
                                    <a:pt x="253" y="72"/>
                                  </a:lnTo>
                                  <a:lnTo>
                                    <a:pt x="279" y="81"/>
                                  </a:lnTo>
                                  <a:lnTo>
                                    <a:pt x="302" y="96"/>
                                  </a:lnTo>
                                  <a:lnTo>
                                    <a:pt x="323" y="116"/>
                                  </a:lnTo>
                                  <a:lnTo>
                                    <a:pt x="339" y="141"/>
                                  </a:lnTo>
                                  <a:lnTo>
                                    <a:pt x="351" y="169"/>
                                  </a:lnTo>
                                  <a:lnTo>
                                    <a:pt x="358" y="200"/>
                                  </a:lnTo>
                                  <a:lnTo>
                                    <a:pt x="361" y="235"/>
                                  </a:lnTo>
                                  <a:lnTo>
                                    <a:pt x="358" y="259"/>
                                  </a:lnTo>
                                  <a:lnTo>
                                    <a:pt x="351" y="282"/>
                                  </a:lnTo>
                                  <a:lnTo>
                                    <a:pt x="339" y="303"/>
                                  </a:lnTo>
                                  <a:lnTo>
                                    <a:pt x="323" y="321"/>
                                  </a:lnTo>
                                  <a:lnTo>
                                    <a:pt x="302" y="337"/>
                                  </a:lnTo>
                                  <a:lnTo>
                                    <a:pt x="280" y="348"/>
                                  </a:lnTo>
                                  <a:lnTo>
                                    <a:pt x="255" y="355"/>
                                  </a:lnTo>
                                  <a:lnTo>
                                    <a:pt x="229" y="357"/>
                                  </a:lnTo>
                                  <a:lnTo>
                                    <a:pt x="356" y="357"/>
                                  </a:lnTo>
                                  <a:lnTo>
                                    <a:pt x="364" y="346"/>
                                  </a:lnTo>
                                  <a:lnTo>
                                    <a:pt x="453" y="346"/>
                                  </a:lnTo>
                                  <a:lnTo>
                                    <a:pt x="456" y="306"/>
                                  </a:lnTo>
                                  <a:lnTo>
                                    <a:pt x="456" y="303"/>
                                  </a:lnTo>
                                  <a:lnTo>
                                    <a:pt x="452" y="234"/>
                                  </a:lnTo>
                                  <a:lnTo>
                                    <a:pt x="441" y="173"/>
                                  </a:lnTo>
                                  <a:lnTo>
                                    <a:pt x="422" y="121"/>
                                  </a:lnTo>
                                  <a:lnTo>
                                    <a:pt x="396" y="77"/>
                                  </a:lnTo>
                                  <a:lnTo>
                                    <a:pt x="388" y="69"/>
                                  </a:lnTo>
                                  <a:close/>
                                  <a:moveTo>
                                    <a:pt x="366" y="346"/>
                                  </a:moveTo>
                                  <a:lnTo>
                                    <a:pt x="364" y="346"/>
                                  </a:lnTo>
                                  <a:lnTo>
                                    <a:pt x="365" y="347"/>
                                  </a:lnTo>
                                  <a:lnTo>
                                    <a:pt x="365" y="347"/>
                                  </a:lnTo>
                                  <a:lnTo>
                                    <a:pt x="366" y="3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82" name="任意多边形 982"/>
                          <wps:cNvSpPr/>
                          <wps:spPr>
                            <a:xfrm>
                              <a:off x="10204" y="8195"/>
                              <a:ext cx="219" cy="14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5" h="690">
                                  <a:moveTo>
                                    <a:pt x="411" y="606"/>
                                  </a:moveTo>
                                  <a:lnTo>
                                    <a:pt x="4" y="606"/>
                                  </a:lnTo>
                                  <a:lnTo>
                                    <a:pt x="4" y="678"/>
                                  </a:lnTo>
                                  <a:lnTo>
                                    <a:pt x="411" y="678"/>
                                  </a:lnTo>
                                  <a:lnTo>
                                    <a:pt x="411" y="606"/>
                                  </a:lnTo>
                                  <a:close/>
                                  <a:moveTo>
                                    <a:pt x="253" y="102"/>
                                  </a:moveTo>
                                  <a:lnTo>
                                    <a:pt x="163" y="102"/>
                                  </a:lnTo>
                                  <a:lnTo>
                                    <a:pt x="163" y="606"/>
                                  </a:lnTo>
                                  <a:lnTo>
                                    <a:pt x="253" y="606"/>
                                  </a:lnTo>
                                  <a:lnTo>
                                    <a:pt x="253" y="102"/>
                                  </a:lnTo>
                                  <a:close/>
                                  <a:moveTo>
                                    <a:pt x="253" y="0"/>
                                  </a:moveTo>
                                  <a:lnTo>
                                    <a:pt x="0" y="69"/>
                                  </a:lnTo>
                                  <a:lnTo>
                                    <a:pt x="0" y="146"/>
                                  </a:lnTo>
                                  <a:lnTo>
                                    <a:pt x="163" y="102"/>
                                  </a:lnTo>
                                  <a:lnTo>
                                    <a:pt x="253" y="102"/>
                                  </a:lnTo>
                                  <a:lnTo>
                                    <a:pt x="253" y="0"/>
                                  </a:lnTo>
                                  <a:close/>
                                  <a:moveTo>
                                    <a:pt x="809" y="3"/>
                                  </a:moveTo>
                                  <a:lnTo>
                                    <a:pt x="753" y="9"/>
                                  </a:lnTo>
                                  <a:lnTo>
                                    <a:pt x="704" y="26"/>
                                  </a:lnTo>
                                  <a:lnTo>
                                    <a:pt x="663" y="54"/>
                                  </a:lnTo>
                                  <a:lnTo>
                                    <a:pt x="628" y="93"/>
                                  </a:lnTo>
                                  <a:lnTo>
                                    <a:pt x="601" y="144"/>
                                  </a:lnTo>
                                  <a:lnTo>
                                    <a:pt x="581" y="205"/>
                                  </a:lnTo>
                                  <a:lnTo>
                                    <a:pt x="569" y="277"/>
                                  </a:lnTo>
                                  <a:lnTo>
                                    <a:pt x="566" y="359"/>
                                  </a:lnTo>
                                  <a:lnTo>
                                    <a:pt x="569" y="435"/>
                                  </a:lnTo>
                                  <a:lnTo>
                                    <a:pt x="580" y="501"/>
                                  </a:lnTo>
                                  <a:lnTo>
                                    <a:pt x="599" y="558"/>
                                  </a:lnTo>
                                  <a:lnTo>
                                    <a:pt x="625" y="605"/>
                                  </a:lnTo>
                                  <a:lnTo>
                                    <a:pt x="658" y="642"/>
                                  </a:lnTo>
                                  <a:lnTo>
                                    <a:pt x="697" y="668"/>
                                  </a:lnTo>
                                  <a:lnTo>
                                    <a:pt x="742" y="684"/>
                                  </a:lnTo>
                                  <a:lnTo>
                                    <a:pt x="793" y="689"/>
                                  </a:lnTo>
                                  <a:lnTo>
                                    <a:pt x="847" y="684"/>
                                  </a:lnTo>
                                  <a:lnTo>
                                    <a:pt x="894" y="667"/>
                                  </a:lnTo>
                                  <a:lnTo>
                                    <a:pt x="936" y="639"/>
                                  </a:lnTo>
                                  <a:lnTo>
                                    <a:pt x="953" y="620"/>
                                  </a:lnTo>
                                  <a:lnTo>
                                    <a:pt x="801" y="620"/>
                                  </a:lnTo>
                                  <a:lnTo>
                                    <a:pt x="749" y="609"/>
                                  </a:lnTo>
                                  <a:lnTo>
                                    <a:pt x="709" y="577"/>
                                  </a:lnTo>
                                  <a:lnTo>
                                    <a:pt x="680" y="525"/>
                                  </a:lnTo>
                                  <a:lnTo>
                                    <a:pt x="663" y="450"/>
                                  </a:lnTo>
                                  <a:lnTo>
                                    <a:pt x="657" y="355"/>
                                  </a:lnTo>
                                  <a:lnTo>
                                    <a:pt x="663" y="254"/>
                                  </a:lnTo>
                                  <a:lnTo>
                                    <a:pt x="681" y="175"/>
                                  </a:lnTo>
                                  <a:lnTo>
                                    <a:pt x="710" y="118"/>
                                  </a:lnTo>
                                  <a:lnTo>
                                    <a:pt x="751" y="84"/>
                                  </a:lnTo>
                                  <a:lnTo>
                                    <a:pt x="804" y="73"/>
                                  </a:lnTo>
                                  <a:lnTo>
                                    <a:pt x="964" y="73"/>
                                  </a:lnTo>
                                  <a:lnTo>
                                    <a:pt x="934" y="41"/>
                                  </a:lnTo>
                                  <a:lnTo>
                                    <a:pt x="878" y="12"/>
                                  </a:lnTo>
                                  <a:lnTo>
                                    <a:pt x="809" y="3"/>
                                  </a:lnTo>
                                  <a:close/>
                                  <a:moveTo>
                                    <a:pt x="964" y="73"/>
                                  </a:moveTo>
                                  <a:lnTo>
                                    <a:pt x="804" y="73"/>
                                  </a:lnTo>
                                  <a:lnTo>
                                    <a:pt x="853" y="84"/>
                                  </a:lnTo>
                                  <a:lnTo>
                                    <a:pt x="892" y="117"/>
                                  </a:lnTo>
                                  <a:lnTo>
                                    <a:pt x="920" y="173"/>
                                  </a:lnTo>
                                  <a:lnTo>
                                    <a:pt x="937" y="251"/>
                                  </a:lnTo>
                                  <a:lnTo>
                                    <a:pt x="942" y="351"/>
                                  </a:lnTo>
                                  <a:lnTo>
                                    <a:pt x="937" y="448"/>
                                  </a:lnTo>
                                  <a:lnTo>
                                    <a:pt x="920" y="523"/>
                                  </a:lnTo>
                                  <a:lnTo>
                                    <a:pt x="891" y="577"/>
                                  </a:lnTo>
                                  <a:lnTo>
                                    <a:pt x="852" y="609"/>
                                  </a:lnTo>
                                  <a:lnTo>
                                    <a:pt x="801" y="620"/>
                                  </a:lnTo>
                                  <a:lnTo>
                                    <a:pt x="953" y="620"/>
                                  </a:lnTo>
                                  <a:lnTo>
                                    <a:pt x="971" y="600"/>
                                  </a:lnTo>
                                  <a:lnTo>
                                    <a:pt x="999" y="551"/>
                                  </a:lnTo>
                                  <a:lnTo>
                                    <a:pt x="1018" y="492"/>
                                  </a:lnTo>
                                  <a:lnTo>
                                    <a:pt x="1030" y="422"/>
                                  </a:lnTo>
                                  <a:lnTo>
                                    <a:pt x="1034" y="343"/>
                                  </a:lnTo>
                                  <a:lnTo>
                                    <a:pt x="1028" y="239"/>
                                  </a:lnTo>
                                  <a:lnTo>
                                    <a:pt x="1009" y="154"/>
                                  </a:lnTo>
                                  <a:lnTo>
                                    <a:pt x="978" y="88"/>
                                  </a:lnTo>
                                  <a:lnTo>
                                    <a:pt x="964" y="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83" name="任意多边形 983"/>
                          <wps:cNvSpPr/>
                          <wps:spPr>
                            <a:xfrm>
                              <a:off x="10687" y="8197"/>
                              <a:ext cx="216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9" h="678">
                                  <a:moveTo>
                                    <a:pt x="412" y="605"/>
                                  </a:moveTo>
                                  <a:lnTo>
                                    <a:pt x="5" y="605"/>
                                  </a:lnTo>
                                  <a:lnTo>
                                    <a:pt x="5" y="678"/>
                                  </a:lnTo>
                                  <a:lnTo>
                                    <a:pt x="412" y="678"/>
                                  </a:lnTo>
                                  <a:lnTo>
                                    <a:pt x="412" y="605"/>
                                  </a:lnTo>
                                  <a:close/>
                                  <a:moveTo>
                                    <a:pt x="253" y="102"/>
                                  </a:moveTo>
                                  <a:lnTo>
                                    <a:pt x="164" y="102"/>
                                  </a:lnTo>
                                  <a:lnTo>
                                    <a:pt x="164" y="605"/>
                                  </a:lnTo>
                                  <a:lnTo>
                                    <a:pt x="253" y="605"/>
                                  </a:lnTo>
                                  <a:lnTo>
                                    <a:pt x="253" y="102"/>
                                  </a:lnTo>
                                  <a:close/>
                                  <a:moveTo>
                                    <a:pt x="253" y="0"/>
                                  </a:moveTo>
                                  <a:lnTo>
                                    <a:pt x="0" y="68"/>
                                  </a:lnTo>
                                  <a:lnTo>
                                    <a:pt x="0" y="146"/>
                                  </a:lnTo>
                                  <a:lnTo>
                                    <a:pt x="164" y="102"/>
                                  </a:lnTo>
                                  <a:lnTo>
                                    <a:pt x="253" y="102"/>
                                  </a:lnTo>
                                  <a:lnTo>
                                    <a:pt x="253" y="0"/>
                                  </a:lnTo>
                                  <a:close/>
                                  <a:moveTo>
                                    <a:pt x="1019" y="605"/>
                                  </a:moveTo>
                                  <a:lnTo>
                                    <a:pt x="611" y="605"/>
                                  </a:lnTo>
                                  <a:lnTo>
                                    <a:pt x="611" y="678"/>
                                  </a:lnTo>
                                  <a:lnTo>
                                    <a:pt x="1019" y="678"/>
                                  </a:lnTo>
                                  <a:lnTo>
                                    <a:pt x="1019" y="605"/>
                                  </a:lnTo>
                                  <a:close/>
                                  <a:moveTo>
                                    <a:pt x="860" y="102"/>
                                  </a:moveTo>
                                  <a:lnTo>
                                    <a:pt x="770" y="102"/>
                                  </a:lnTo>
                                  <a:lnTo>
                                    <a:pt x="770" y="605"/>
                                  </a:lnTo>
                                  <a:lnTo>
                                    <a:pt x="860" y="605"/>
                                  </a:lnTo>
                                  <a:lnTo>
                                    <a:pt x="860" y="102"/>
                                  </a:lnTo>
                                  <a:close/>
                                  <a:moveTo>
                                    <a:pt x="860" y="0"/>
                                  </a:moveTo>
                                  <a:lnTo>
                                    <a:pt x="607" y="68"/>
                                  </a:lnTo>
                                  <a:lnTo>
                                    <a:pt x="607" y="146"/>
                                  </a:lnTo>
                                  <a:lnTo>
                                    <a:pt x="770" y="102"/>
                                  </a:lnTo>
                                  <a:lnTo>
                                    <a:pt x="860" y="102"/>
                                  </a:lnTo>
                                  <a:lnTo>
                                    <a:pt x="86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84" name="任意多边形 984"/>
                          <wps:cNvSpPr/>
                          <wps:spPr>
                            <a:xfrm>
                              <a:off x="8768" y="8374"/>
                              <a:ext cx="243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48" h="509">
                                  <a:moveTo>
                                    <a:pt x="350" y="87"/>
                                  </a:moveTo>
                                  <a:lnTo>
                                    <a:pt x="304" y="87"/>
                                  </a:lnTo>
                                  <a:lnTo>
                                    <a:pt x="302" y="131"/>
                                  </a:lnTo>
                                  <a:lnTo>
                                    <a:pt x="301" y="172"/>
                                  </a:lnTo>
                                  <a:lnTo>
                                    <a:pt x="298" y="210"/>
                                  </a:lnTo>
                                  <a:lnTo>
                                    <a:pt x="296" y="246"/>
                                  </a:lnTo>
                                  <a:lnTo>
                                    <a:pt x="283" y="312"/>
                                  </a:lnTo>
                                  <a:lnTo>
                                    <a:pt x="256" y="372"/>
                                  </a:lnTo>
                                  <a:lnTo>
                                    <a:pt x="214" y="427"/>
                                  </a:lnTo>
                                  <a:lnTo>
                                    <a:pt x="157" y="476"/>
                                  </a:lnTo>
                                  <a:lnTo>
                                    <a:pt x="167" y="484"/>
                                  </a:lnTo>
                                  <a:lnTo>
                                    <a:pt x="177" y="493"/>
                                  </a:lnTo>
                                  <a:lnTo>
                                    <a:pt x="185" y="501"/>
                                  </a:lnTo>
                                  <a:lnTo>
                                    <a:pt x="193" y="509"/>
                                  </a:lnTo>
                                  <a:lnTo>
                                    <a:pt x="253" y="455"/>
                                  </a:lnTo>
                                  <a:lnTo>
                                    <a:pt x="298" y="393"/>
                                  </a:lnTo>
                                  <a:lnTo>
                                    <a:pt x="328" y="325"/>
                                  </a:lnTo>
                                  <a:lnTo>
                                    <a:pt x="342" y="249"/>
                                  </a:lnTo>
                                  <a:lnTo>
                                    <a:pt x="344" y="215"/>
                                  </a:lnTo>
                                  <a:lnTo>
                                    <a:pt x="346" y="177"/>
                                  </a:lnTo>
                                  <a:lnTo>
                                    <a:pt x="348" y="135"/>
                                  </a:lnTo>
                                  <a:lnTo>
                                    <a:pt x="350" y="87"/>
                                  </a:lnTo>
                                  <a:close/>
                                  <a:moveTo>
                                    <a:pt x="189" y="276"/>
                                  </a:moveTo>
                                  <a:lnTo>
                                    <a:pt x="83" y="276"/>
                                  </a:lnTo>
                                  <a:lnTo>
                                    <a:pt x="83" y="506"/>
                                  </a:lnTo>
                                  <a:lnTo>
                                    <a:pt x="125" y="506"/>
                                  </a:lnTo>
                                  <a:lnTo>
                                    <a:pt x="125" y="290"/>
                                  </a:lnTo>
                                  <a:lnTo>
                                    <a:pt x="191" y="290"/>
                                  </a:lnTo>
                                  <a:lnTo>
                                    <a:pt x="183" y="284"/>
                                  </a:lnTo>
                                  <a:lnTo>
                                    <a:pt x="189" y="276"/>
                                  </a:lnTo>
                                  <a:close/>
                                  <a:moveTo>
                                    <a:pt x="331" y="446"/>
                                  </a:moveTo>
                                  <a:lnTo>
                                    <a:pt x="334" y="457"/>
                                  </a:lnTo>
                                  <a:lnTo>
                                    <a:pt x="336" y="469"/>
                                  </a:lnTo>
                                  <a:lnTo>
                                    <a:pt x="338" y="480"/>
                                  </a:lnTo>
                                  <a:lnTo>
                                    <a:pt x="340" y="492"/>
                                  </a:lnTo>
                                  <a:lnTo>
                                    <a:pt x="387" y="494"/>
                                  </a:lnTo>
                                  <a:lnTo>
                                    <a:pt x="421" y="494"/>
                                  </a:lnTo>
                                  <a:lnTo>
                                    <a:pt x="459" y="488"/>
                                  </a:lnTo>
                                  <a:lnTo>
                                    <a:pt x="486" y="471"/>
                                  </a:lnTo>
                                  <a:lnTo>
                                    <a:pt x="497" y="451"/>
                                  </a:lnTo>
                                  <a:lnTo>
                                    <a:pt x="416" y="451"/>
                                  </a:lnTo>
                                  <a:lnTo>
                                    <a:pt x="399" y="451"/>
                                  </a:lnTo>
                                  <a:lnTo>
                                    <a:pt x="379" y="450"/>
                                  </a:lnTo>
                                  <a:lnTo>
                                    <a:pt x="356" y="448"/>
                                  </a:lnTo>
                                  <a:lnTo>
                                    <a:pt x="331" y="446"/>
                                  </a:lnTo>
                                  <a:close/>
                                  <a:moveTo>
                                    <a:pt x="522" y="48"/>
                                  </a:moveTo>
                                  <a:lnTo>
                                    <a:pt x="216" y="48"/>
                                  </a:lnTo>
                                  <a:lnTo>
                                    <a:pt x="216" y="87"/>
                                  </a:lnTo>
                                  <a:lnTo>
                                    <a:pt x="475" y="87"/>
                                  </a:lnTo>
                                  <a:lnTo>
                                    <a:pt x="472" y="192"/>
                                  </a:lnTo>
                                  <a:lnTo>
                                    <a:pt x="469" y="279"/>
                                  </a:lnTo>
                                  <a:lnTo>
                                    <a:pt x="466" y="347"/>
                                  </a:lnTo>
                                  <a:lnTo>
                                    <a:pt x="463" y="396"/>
                                  </a:lnTo>
                                  <a:lnTo>
                                    <a:pt x="460" y="421"/>
                                  </a:lnTo>
                                  <a:lnTo>
                                    <a:pt x="451" y="438"/>
                                  </a:lnTo>
                                  <a:lnTo>
                                    <a:pt x="436" y="448"/>
                                  </a:lnTo>
                                  <a:lnTo>
                                    <a:pt x="416" y="451"/>
                                  </a:lnTo>
                                  <a:lnTo>
                                    <a:pt x="497" y="451"/>
                                  </a:lnTo>
                                  <a:lnTo>
                                    <a:pt x="503" y="441"/>
                                  </a:lnTo>
                                  <a:lnTo>
                                    <a:pt x="509" y="399"/>
                                  </a:lnTo>
                                  <a:lnTo>
                                    <a:pt x="512" y="346"/>
                                  </a:lnTo>
                                  <a:lnTo>
                                    <a:pt x="515" y="262"/>
                                  </a:lnTo>
                                  <a:lnTo>
                                    <a:pt x="518" y="170"/>
                                  </a:lnTo>
                                  <a:lnTo>
                                    <a:pt x="522" y="48"/>
                                  </a:lnTo>
                                  <a:close/>
                                  <a:moveTo>
                                    <a:pt x="191" y="290"/>
                                  </a:moveTo>
                                  <a:lnTo>
                                    <a:pt x="125" y="290"/>
                                  </a:lnTo>
                                  <a:lnTo>
                                    <a:pt x="168" y="321"/>
                                  </a:lnTo>
                                  <a:lnTo>
                                    <a:pt x="210" y="354"/>
                                  </a:lnTo>
                                  <a:lnTo>
                                    <a:pt x="238" y="322"/>
                                  </a:lnTo>
                                  <a:lnTo>
                                    <a:pt x="197" y="293"/>
                                  </a:lnTo>
                                  <a:lnTo>
                                    <a:pt x="191" y="290"/>
                                  </a:lnTo>
                                  <a:close/>
                                  <a:moveTo>
                                    <a:pt x="190" y="100"/>
                                  </a:moveTo>
                                  <a:lnTo>
                                    <a:pt x="8" y="100"/>
                                  </a:lnTo>
                                  <a:lnTo>
                                    <a:pt x="8" y="137"/>
                                  </a:lnTo>
                                  <a:lnTo>
                                    <a:pt x="141" y="137"/>
                                  </a:lnTo>
                                  <a:lnTo>
                                    <a:pt x="109" y="184"/>
                                  </a:lnTo>
                                  <a:lnTo>
                                    <a:pt x="75" y="226"/>
                                  </a:lnTo>
                                  <a:lnTo>
                                    <a:pt x="39" y="262"/>
                                  </a:lnTo>
                                  <a:lnTo>
                                    <a:pt x="0" y="294"/>
                                  </a:lnTo>
                                  <a:lnTo>
                                    <a:pt x="4" y="306"/>
                                  </a:lnTo>
                                  <a:lnTo>
                                    <a:pt x="8" y="317"/>
                                  </a:lnTo>
                                  <a:lnTo>
                                    <a:pt x="12" y="328"/>
                                  </a:lnTo>
                                  <a:lnTo>
                                    <a:pt x="15" y="338"/>
                                  </a:lnTo>
                                  <a:lnTo>
                                    <a:pt x="33" y="324"/>
                                  </a:lnTo>
                                  <a:lnTo>
                                    <a:pt x="50" y="309"/>
                                  </a:lnTo>
                                  <a:lnTo>
                                    <a:pt x="67" y="293"/>
                                  </a:lnTo>
                                  <a:lnTo>
                                    <a:pt x="83" y="276"/>
                                  </a:lnTo>
                                  <a:lnTo>
                                    <a:pt x="189" y="276"/>
                                  </a:lnTo>
                                  <a:lnTo>
                                    <a:pt x="199" y="265"/>
                                  </a:lnTo>
                                  <a:lnTo>
                                    <a:pt x="200" y="263"/>
                                  </a:lnTo>
                                  <a:lnTo>
                                    <a:pt x="152" y="263"/>
                                  </a:lnTo>
                                  <a:lnTo>
                                    <a:pt x="134" y="251"/>
                                  </a:lnTo>
                                  <a:lnTo>
                                    <a:pt x="125" y="245"/>
                                  </a:lnTo>
                                  <a:lnTo>
                                    <a:pt x="125" y="229"/>
                                  </a:lnTo>
                                  <a:lnTo>
                                    <a:pt x="142" y="208"/>
                                  </a:lnTo>
                                  <a:lnTo>
                                    <a:pt x="158" y="186"/>
                                  </a:lnTo>
                                  <a:lnTo>
                                    <a:pt x="174" y="162"/>
                                  </a:lnTo>
                                  <a:lnTo>
                                    <a:pt x="190" y="138"/>
                                  </a:lnTo>
                                  <a:lnTo>
                                    <a:pt x="190" y="100"/>
                                  </a:lnTo>
                                  <a:close/>
                                  <a:moveTo>
                                    <a:pt x="203" y="192"/>
                                  </a:moveTo>
                                  <a:lnTo>
                                    <a:pt x="190" y="210"/>
                                  </a:lnTo>
                                  <a:lnTo>
                                    <a:pt x="178" y="228"/>
                                  </a:lnTo>
                                  <a:lnTo>
                                    <a:pt x="165" y="246"/>
                                  </a:lnTo>
                                  <a:lnTo>
                                    <a:pt x="152" y="263"/>
                                  </a:lnTo>
                                  <a:lnTo>
                                    <a:pt x="200" y="263"/>
                                  </a:lnTo>
                                  <a:lnTo>
                                    <a:pt x="213" y="247"/>
                                  </a:lnTo>
                                  <a:lnTo>
                                    <a:pt x="227" y="230"/>
                                  </a:lnTo>
                                  <a:lnTo>
                                    <a:pt x="239" y="214"/>
                                  </a:lnTo>
                                  <a:lnTo>
                                    <a:pt x="203" y="192"/>
                                  </a:lnTo>
                                  <a:close/>
                                  <a:moveTo>
                                    <a:pt x="98" y="0"/>
                                  </a:moveTo>
                                  <a:lnTo>
                                    <a:pt x="60" y="18"/>
                                  </a:lnTo>
                                  <a:lnTo>
                                    <a:pt x="70" y="34"/>
                                  </a:lnTo>
                                  <a:lnTo>
                                    <a:pt x="80" y="52"/>
                                  </a:lnTo>
                                  <a:lnTo>
                                    <a:pt x="91" y="71"/>
                                  </a:lnTo>
                                  <a:lnTo>
                                    <a:pt x="101" y="90"/>
                                  </a:lnTo>
                                  <a:lnTo>
                                    <a:pt x="141" y="71"/>
                                  </a:lnTo>
                                  <a:lnTo>
                                    <a:pt x="130" y="51"/>
                                  </a:lnTo>
                                  <a:lnTo>
                                    <a:pt x="119" y="33"/>
                                  </a:lnTo>
                                  <a:lnTo>
                                    <a:pt x="109" y="16"/>
                                  </a:lnTo>
                                  <a:lnTo>
                                    <a:pt x="98" y="0"/>
                                  </a:lnTo>
                                  <a:close/>
                                  <a:moveTo>
                                    <a:pt x="821" y="150"/>
                                  </a:moveTo>
                                  <a:lnTo>
                                    <a:pt x="773" y="150"/>
                                  </a:lnTo>
                                  <a:lnTo>
                                    <a:pt x="770" y="200"/>
                                  </a:lnTo>
                                  <a:lnTo>
                                    <a:pt x="765" y="242"/>
                                  </a:lnTo>
                                  <a:lnTo>
                                    <a:pt x="760" y="275"/>
                                  </a:lnTo>
                                  <a:lnTo>
                                    <a:pt x="753" y="301"/>
                                  </a:lnTo>
                                  <a:lnTo>
                                    <a:pt x="731" y="351"/>
                                  </a:lnTo>
                                  <a:lnTo>
                                    <a:pt x="698" y="396"/>
                                  </a:lnTo>
                                  <a:lnTo>
                                    <a:pt x="654" y="437"/>
                                  </a:lnTo>
                                  <a:lnTo>
                                    <a:pt x="600" y="472"/>
                                  </a:lnTo>
                                  <a:lnTo>
                                    <a:pt x="611" y="481"/>
                                  </a:lnTo>
                                  <a:lnTo>
                                    <a:pt x="620" y="490"/>
                                  </a:lnTo>
                                  <a:lnTo>
                                    <a:pt x="628" y="498"/>
                                  </a:lnTo>
                                  <a:lnTo>
                                    <a:pt x="636" y="506"/>
                                  </a:lnTo>
                                  <a:lnTo>
                                    <a:pt x="693" y="467"/>
                                  </a:lnTo>
                                  <a:lnTo>
                                    <a:pt x="740" y="421"/>
                                  </a:lnTo>
                                  <a:lnTo>
                                    <a:pt x="775" y="370"/>
                                  </a:lnTo>
                                  <a:lnTo>
                                    <a:pt x="800" y="313"/>
                                  </a:lnTo>
                                  <a:lnTo>
                                    <a:pt x="807" y="283"/>
                                  </a:lnTo>
                                  <a:lnTo>
                                    <a:pt x="812" y="246"/>
                                  </a:lnTo>
                                  <a:lnTo>
                                    <a:pt x="817" y="202"/>
                                  </a:lnTo>
                                  <a:lnTo>
                                    <a:pt x="821" y="150"/>
                                  </a:lnTo>
                                  <a:close/>
                                  <a:moveTo>
                                    <a:pt x="996" y="111"/>
                                  </a:moveTo>
                                  <a:lnTo>
                                    <a:pt x="617" y="111"/>
                                  </a:lnTo>
                                  <a:lnTo>
                                    <a:pt x="617" y="150"/>
                                  </a:lnTo>
                                  <a:lnTo>
                                    <a:pt x="949" y="150"/>
                                  </a:lnTo>
                                  <a:lnTo>
                                    <a:pt x="949" y="428"/>
                                  </a:lnTo>
                                  <a:lnTo>
                                    <a:pt x="953" y="457"/>
                                  </a:lnTo>
                                  <a:lnTo>
                                    <a:pt x="966" y="478"/>
                                  </a:lnTo>
                                  <a:lnTo>
                                    <a:pt x="988" y="491"/>
                                  </a:lnTo>
                                  <a:lnTo>
                                    <a:pt x="1020" y="495"/>
                                  </a:lnTo>
                                  <a:lnTo>
                                    <a:pt x="1059" y="495"/>
                                  </a:lnTo>
                                  <a:lnTo>
                                    <a:pt x="1089" y="491"/>
                                  </a:lnTo>
                                  <a:lnTo>
                                    <a:pt x="1112" y="481"/>
                                  </a:lnTo>
                                  <a:lnTo>
                                    <a:pt x="1128" y="463"/>
                                  </a:lnTo>
                                  <a:lnTo>
                                    <a:pt x="1131" y="455"/>
                                  </a:lnTo>
                                  <a:lnTo>
                                    <a:pt x="1027" y="455"/>
                                  </a:lnTo>
                                  <a:lnTo>
                                    <a:pt x="1013" y="453"/>
                                  </a:lnTo>
                                  <a:lnTo>
                                    <a:pt x="1003" y="447"/>
                                  </a:lnTo>
                                  <a:lnTo>
                                    <a:pt x="997" y="437"/>
                                  </a:lnTo>
                                  <a:lnTo>
                                    <a:pt x="996" y="425"/>
                                  </a:lnTo>
                                  <a:lnTo>
                                    <a:pt x="996" y="111"/>
                                  </a:lnTo>
                                  <a:close/>
                                  <a:moveTo>
                                    <a:pt x="1101" y="339"/>
                                  </a:moveTo>
                                  <a:lnTo>
                                    <a:pt x="1100" y="363"/>
                                  </a:lnTo>
                                  <a:lnTo>
                                    <a:pt x="1098" y="385"/>
                                  </a:lnTo>
                                  <a:lnTo>
                                    <a:pt x="1095" y="406"/>
                                  </a:lnTo>
                                  <a:lnTo>
                                    <a:pt x="1092" y="425"/>
                                  </a:lnTo>
                                  <a:lnTo>
                                    <a:pt x="1088" y="438"/>
                                  </a:lnTo>
                                  <a:lnTo>
                                    <a:pt x="1080" y="448"/>
                                  </a:lnTo>
                                  <a:lnTo>
                                    <a:pt x="1069" y="454"/>
                                  </a:lnTo>
                                  <a:lnTo>
                                    <a:pt x="1053" y="455"/>
                                  </a:lnTo>
                                  <a:lnTo>
                                    <a:pt x="1131" y="455"/>
                                  </a:lnTo>
                                  <a:lnTo>
                                    <a:pt x="1136" y="439"/>
                                  </a:lnTo>
                                  <a:lnTo>
                                    <a:pt x="1140" y="419"/>
                                  </a:lnTo>
                                  <a:lnTo>
                                    <a:pt x="1143" y="398"/>
                                  </a:lnTo>
                                  <a:lnTo>
                                    <a:pt x="1145" y="377"/>
                                  </a:lnTo>
                                  <a:lnTo>
                                    <a:pt x="1147" y="355"/>
                                  </a:lnTo>
                                  <a:lnTo>
                                    <a:pt x="1135" y="351"/>
                                  </a:lnTo>
                                  <a:lnTo>
                                    <a:pt x="1124" y="348"/>
                                  </a:lnTo>
                                  <a:lnTo>
                                    <a:pt x="1112" y="344"/>
                                  </a:lnTo>
                                  <a:lnTo>
                                    <a:pt x="1101" y="339"/>
                                  </a:lnTo>
                                  <a:close/>
                                  <a:moveTo>
                                    <a:pt x="824" y="5"/>
                                  </a:moveTo>
                                  <a:lnTo>
                                    <a:pt x="776" y="5"/>
                                  </a:lnTo>
                                  <a:lnTo>
                                    <a:pt x="776" y="34"/>
                                  </a:lnTo>
                                  <a:lnTo>
                                    <a:pt x="776" y="61"/>
                                  </a:lnTo>
                                  <a:lnTo>
                                    <a:pt x="776" y="87"/>
                                  </a:lnTo>
                                  <a:lnTo>
                                    <a:pt x="775" y="111"/>
                                  </a:lnTo>
                                  <a:lnTo>
                                    <a:pt x="822" y="111"/>
                                  </a:lnTo>
                                  <a:lnTo>
                                    <a:pt x="823" y="86"/>
                                  </a:lnTo>
                                  <a:lnTo>
                                    <a:pt x="823" y="61"/>
                                  </a:lnTo>
                                  <a:lnTo>
                                    <a:pt x="824" y="34"/>
                                  </a:lnTo>
                                  <a:lnTo>
                                    <a:pt x="824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85" name="任意多边形 985"/>
                          <wps:cNvSpPr/>
                          <wps:spPr>
                            <a:xfrm>
                              <a:off x="9247" y="8374"/>
                              <a:ext cx="242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42" h="509">
                                  <a:moveTo>
                                    <a:pt x="350" y="87"/>
                                  </a:moveTo>
                                  <a:lnTo>
                                    <a:pt x="304" y="87"/>
                                  </a:lnTo>
                                  <a:lnTo>
                                    <a:pt x="302" y="131"/>
                                  </a:lnTo>
                                  <a:lnTo>
                                    <a:pt x="301" y="172"/>
                                  </a:lnTo>
                                  <a:lnTo>
                                    <a:pt x="298" y="210"/>
                                  </a:lnTo>
                                  <a:lnTo>
                                    <a:pt x="296" y="246"/>
                                  </a:lnTo>
                                  <a:lnTo>
                                    <a:pt x="283" y="312"/>
                                  </a:lnTo>
                                  <a:lnTo>
                                    <a:pt x="256" y="372"/>
                                  </a:lnTo>
                                  <a:lnTo>
                                    <a:pt x="214" y="427"/>
                                  </a:lnTo>
                                  <a:lnTo>
                                    <a:pt x="157" y="476"/>
                                  </a:lnTo>
                                  <a:lnTo>
                                    <a:pt x="168" y="484"/>
                                  </a:lnTo>
                                  <a:lnTo>
                                    <a:pt x="177" y="493"/>
                                  </a:lnTo>
                                  <a:lnTo>
                                    <a:pt x="185" y="501"/>
                                  </a:lnTo>
                                  <a:lnTo>
                                    <a:pt x="193" y="509"/>
                                  </a:lnTo>
                                  <a:lnTo>
                                    <a:pt x="253" y="455"/>
                                  </a:lnTo>
                                  <a:lnTo>
                                    <a:pt x="299" y="393"/>
                                  </a:lnTo>
                                  <a:lnTo>
                                    <a:pt x="328" y="325"/>
                                  </a:lnTo>
                                  <a:lnTo>
                                    <a:pt x="342" y="249"/>
                                  </a:lnTo>
                                  <a:lnTo>
                                    <a:pt x="344" y="215"/>
                                  </a:lnTo>
                                  <a:lnTo>
                                    <a:pt x="346" y="177"/>
                                  </a:lnTo>
                                  <a:lnTo>
                                    <a:pt x="348" y="135"/>
                                  </a:lnTo>
                                  <a:lnTo>
                                    <a:pt x="350" y="87"/>
                                  </a:lnTo>
                                  <a:close/>
                                  <a:moveTo>
                                    <a:pt x="189" y="276"/>
                                  </a:moveTo>
                                  <a:lnTo>
                                    <a:pt x="83" y="276"/>
                                  </a:lnTo>
                                  <a:lnTo>
                                    <a:pt x="83" y="506"/>
                                  </a:lnTo>
                                  <a:lnTo>
                                    <a:pt x="125" y="506"/>
                                  </a:lnTo>
                                  <a:lnTo>
                                    <a:pt x="125" y="290"/>
                                  </a:lnTo>
                                  <a:lnTo>
                                    <a:pt x="191" y="290"/>
                                  </a:lnTo>
                                  <a:lnTo>
                                    <a:pt x="183" y="284"/>
                                  </a:lnTo>
                                  <a:lnTo>
                                    <a:pt x="189" y="276"/>
                                  </a:lnTo>
                                  <a:close/>
                                  <a:moveTo>
                                    <a:pt x="331" y="446"/>
                                  </a:moveTo>
                                  <a:lnTo>
                                    <a:pt x="334" y="457"/>
                                  </a:lnTo>
                                  <a:lnTo>
                                    <a:pt x="336" y="469"/>
                                  </a:lnTo>
                                  <a:lnTo>
                                    <a:pt x="338" y="480"/>
                                  </a:lnTo>
                                  <a:lnTo>
                                    <a:pt x="340" y="492"/>
                                  </a:lnTo>
                                  <a:lnTo>
                                    <a:pt x="387" y="494"/>
                                  </a:lnTo>
                                  <a:lnTo>
                                    <a:pt x="421" y="494"/>
                                  </a:lnTo>
                                  <a:lnTo>
                                    <a:pt x="459" y="488"/>
                                  </a:lnTo>
                                  <a:lnTo>
                                    <a:pt x="486" y="471"/>
                                  </a:lnTo>
                                  <a:lnTo>
                                    <a:pt x="497" y="451"/>
                                  </a:lnTo>
                                  <a:lnTo>
                                    <a:pt x="416" y="451"/>
                                  </a:lnTo>
                                  <a:lnTo>
                                    <a:pt x="399" y="451"/>
                                  </a:lnTo>
                                  <a:lnTo>
                                    <a:pt x="379" y="450"/>
                                  </a:lnTo>
                                  <a:lnTo>
                                    <a:pt x="357" y="448"/>
                                  </a:lnTo>
                                  <a:lnTo>
                                    <a:pt x="331" y="446"/>
                                  </a:lnTo>
                                  <a:close/>
                                  <a:moveTo>
                                    <a:pt x="522" y="48"/>
                                  </a:moveTo>
                                  <a:lnTo>
                                    <a:pt x="216" y="48"/>
                                  </a:lnTo>
                                  <a:lnTo>
                                    <a:pt x="216" y="87"/>
                                  </a:lnTo>
                                  <a:lnTo>
                                    <a:pt x="475" y="87"/>
                                  </a:lnTo>
                                  <a:lnTo>
                                    <a:pt x="472" y="192"/>
                                  </a:lnTo>
                                  <a:lnTo>
                                    <a:pt x="469" y="279"/>
                                  </a:lnTo>
                                  <a:lnTo>
                                    <a:pt x="466" y="347"/>
                                  </a:lnTo>
                                  <a:lnTo>
                                    <a:pt x="464" y="396"/>
                                  </a:lnTo>
                                  <a:lnTo>
                                    <a:pt x="460" y="421"/>
                                  </a:lnTo>
                                  <a:lnTo>
                                    <a:pt x="451" y="438"/>
                                  </a:lnTo>
                                  <a:lnTo>
                                    <a:pt x="436" y="448"/>
                                  </a:lnTo>
                                  <a:lnTo>
                                    <a:pt x="416" y="451"/>
                                  </a:lnTo>
                                  <a:lnTo>
                                    <a:pt x="497" y="451"/>
                                  </a:lnTo>
                                  <a:lnTo>
                                    <a:pt x="503" y="441"/>
                                  </a:lnTo>
                                  <a:lnTo>
                                    <a:pt x="509" y="399"/>
                                  </a:lnTo>
                                  <a:lnTo>
                                    <a:pt x="512" y="346"/>
                                  </a:lnTo>
                                  <a:lnTo>
                                    <a:pt x="515" y="262"/>
                                  </a:lnTo>
                                  <a:lnTo>
                                    <a:pt x="518" y="170"/>
                                  </a:lnTo>
                                  <a:lnTo>
                                    <a:pt x="522" y="48"/>
                                  </a:lnTo>
                                  <a:close/>
                                  <a:moveTo>
                                    <a:pt x="191" y="290"/>
                                  </a:moveTo>
                                  <a:lnTo>
                                    <a:pt x="125" y="290"/>
                                  </a:lnTo>
                                  <a:lnTo>
                                    <a:pt x="168" y="321"/>
                                  </a:lnTo>
                                  <a:lnTo>
                                    <a:pt x="210" y="354"/>
                                  </a:lnTo>
                                  <a:lnTo>
                                    <a:pt x="238" y="322"/>
                                  </a:lnTo>
                                  <a:lnTo>
                                    <a:pt x="197" y="293"/>
                                  </a:lnTo>
                                  <a:lnTo>
                                    <a:pt x="191" y="290"/>
                                  </a:lnTo>
                                  <a:close/>
                                  <a:moveTo>
                                    <a:pt x="190" y="100"/>
                                  </a:moveTo>
                                  <a:lnTo>
                                    <a:pt x="8" y="100"/>
                                  </a:lnTo>
                                  <a:lnTo>
                                    <a:pt x="8" y="137"/>
                                  </a:lnTo>
                                  <a:lnTo>
                                    <a:pt x="141" y="137"/>
                                  </a:lnTo>
                                  <a:lnTo>
                                    <a:pt x="109" y="184"/>
                                  </a:lnTo>
                                  <a:lnTo>
                                    <a:pt x="75" y="226"/>
                                  </a:lnTo>
                                  <a:lnTo>
                                    <a:pt x="39" y="262"/>
                                  </a:lnTo>
                                  <a:lnTo>
                                    <a:pt x="0" y="294"/>
                                  </a:lnTo>
                                  <a:lnTo>
                                    <a:pt x="4" y="306"/>
                                  </a:lnTo>
                                  <a:lnTo>
                                    <a:pt x="8" y="317"/>
                                  </a:lnTo>
                                  <a:lnTo>
                                    <a:pt x="12" y="328"/>
                                  </a:lnTo>
                                  <a:lnTo>
                                    <a:pt x="15" y="338"/>
                                  </a:lnTo>
                                  <a:lnTo>
                                    <a:pt x="33" y="324"/>
                                  </a:lnTo>
                                  <a:lnTo>
                                    <a:pt x="50" y="309"/>
                                  </a:lnTo>
                                  <a:lnTo>
                                    <a:pt x="67" y="293"/>
                                  </a:lnTo>
                                  <a:lnTo>
                                    <a:pt x="83" y="276"/>
                                  </a:lnTo>
                                  <a:lnTo>
                                    <a:pt x="189" y="276"/>
                                  </a:lnTo>
                                  <a:lnTo>
                                    <a:pt x="199" y="265"/>
                                  </a:lnTo>
                                  <a:lnTo>
                                    <a:pt x="201" y="263"/>
                                  </a:lnTo>
                                  <a:lnTo>
                                    <a:pt x="152" y="263"/>
                                  </a:lnTo>
                                  <a:lnTo>
                                    <a:pt x="134" y="251"/>
                                  </a:lnTo>
                                  <a:lnTo>
                                    <a:pt x="125" y="245"/>
                                  </a:lnTo>
                                  <a:lnTo>
                                    <a:pt x="125" y="229"/>
                                  </a:lnTo>
                                  <a:lnTo>
                                    <a:pt x="142" y="208"/>
                                  </a:lnTo>
                                  <a:lnTo>
                                    <a:pt x="158" y="186"/>
                                  </a:lnTo>
                                  <a:lnTo>
                                    <a:pt x="174" y="162"/>
                                  </a:lnTo>
                                  <a:lnTo>
                                    <a:pt x="190" y="138"/>
                                  </a:lnTo>
                                  <a:lnTo>
                                    <a:pt x="190" y="100"/>
                                  </a:lnTo>
                                  <a:close/>
                                  <a:moveTo>
                                    <a:pt x="203" y="192"/>
                                  </a:moveTo>
                                  <a:lnTo>
                                    <a:pt x="191" y="210"/>
                                  </a:lnTo>
                                  <a:lnTo>
                                    <a:pt x="178" y="228"/>
                                  </a:lnTo>
                                  <a:lnTo>
                                    <a:pt x="165" y="246"/>
                                  </a:lnTo>
                                  <a:lnTo>
                                    <a:pt x="152" y="263"/>
                                  </a:lnTo>
                                  <a:lnTo>
                                    <a:pt x="201" y="263"/>
                                  </a:lnTo>
                                  <a:lnTo>
                                    <a:pt x="213" y="247"/>
                                  </a:lnTo>
                                  <a:lnTo>
                                    <a:pt x="227" y="230"/>
                                  </a:lnTo>
                                  <a:lnTo>
                                    <a:pt x="239" y="214"/>
                                  </a:lnTo>
                                  <a:lnTo>
                                    <a:pt x="203" y="192"/>
                                  </a:lnTo>
                                  <a:close/>
                                  <a:moveTo>
                                    <a:pt x="99" y="0"/>
                                  </a:moveTo>
                                  <a:lnTo>
                                    <a:pt x="60" y="18"/>
                                  </a:lnTo>
                                  <a:lnTo>
                                    <a:pt x="70" y="34"/>
                                  </a:lnTo>
                                  <a:lnTo>
                                    <a:pt x="80" y="52"/>
                                  </a:lnTo>
                                  <a:lnTo>
                                    <a:pt x="91" y="71"/>
                                  </a:lnTo>
                                  <a:lnTo>
                                    <a:pt x="101" y="90"/>
                                  </a:lnTo>
                                  <a:lnTo>
                                    <a:pt x="142" y="71"/>
                                  </a:lnTo>
                                  <a:lnTo>
                                    <a:pt x="130" y="51"/>
                                  </a:lnTo>
                                  <a:lnTo>
                                    <a:pt x="119" y="33"/>
                                  </a:lnTo>
                                  <a:lnTo>
                                    <a:pt x="109" y="16"/>
                                  </a:lnTo>
                                  <a:lnTo>
                                    <a:pt x="99" y="0"/>
                                  </a:lnTo>
                                  <a:close/>
                                  <a:moveTo>
                                    <a:pt x="899" y="237"/>
                                  </a:moveTo>
                                  <a:lnTo>
                                    <a:pt x="848" y="237"/>
                                  </a:lnTo>
                                  <a:lnTo>
                                    <a:pt x="848" y="509"/>
                                  </a:lnTo>
                                  <a:lnTo>
                                    <a:pt x="899" y="509"/>
                                  </a:lnTo>
                                  <a:lnTo>
                                    <a:pt x="899" y="237"/>
                                  </a:lnTo>
                                  <a:close/>
                                  <a:moveTo>
                                    <a:pt x="1142" y="196"/>
                                  </a:moveTo>
                                  <a:lnTo>
                                    <a:pt x="605" y="196"/>
                                  </a:lnTo>
                                  <a:lnTo>
                                    <a:pt x="605" y="237"/>
                                  </a:lnTo>
                                  <a:lnTo>
                                    <a:pt x="1142" y="237"/>
                                  </a:lnTo>
                                  <a:lnTo>
                                    <a:pt x="1142" y="196"/>
                                  </a:lnTo>
                                  <a:close/>
                                  <a:moveTo>
                                    <a:pt x="899" y="6"/>
                                  </a:moveTo>
                                  <a:lnTo>
                                    <a:pt x="848" y="6"/>
                                  </a:lnTo>
                                  <a:lnTo>
                                    <a:pt x="848" y="196"/>
                                  </a:lnTo>
                                  <a:lnTo>
                                    <a:pt x="899" y="196"/>
                                  </a:lnTo>
                                  <a:lnTo>
                                    <a:pt x="899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86" name="任意多边形 986"/>
                          <wps:cNvSpPr/>
                          <wps:spPr>
                            <a:xfrm>
                              <a:off x="9719" y="8375"/>
                              <a:ext cx="242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40" h="503">
                                  <a:moveTo>
                                    <a:pt x="537" y="190"/>
                                  </a:moveTo>
                                  <a:lnTo>
                                    <a:pt x="293" y="190"/>
                                  </a:lnTo>
                                  <a:lnTo>
                                    <a:pt x="293" y="0"/>
                                  </a:lnTo>
                                  <a:lnTo>
                                    <a:pt x="243" y="0"/>
                                  </a:lnTo>
                                  <a:lnTo>
                                    <a:pt x="243" y="190"/>
                                  </a:lnTo>
                                  <a:lnTo>
                                    <a:pt x="0" y="190"/>
                                  </a:lnTo>
                                  <a:lnTo>
                                    <a:pt x="0" y="231"/>
                                  </a:lnTo>
                                  <a:lnTo>
                                    <a:pt x="243" y="231"/>
                                  </a:lnTo>
                                  <a:lnTo>
                                    <a:pt x="243" y="503"/>
                                  </a:lnTo>
                                  <a:lnTo>
                                    <a:pt x="293" y="503"/>
                                  </a:lnTo>
                                  <a:lnTo>
                                    <a:pt x="293" y="231"/>
                                  </a:lnTo>
                                  <a:lnTo>
                                    <a:pt x="537" y="231"/>
                                  </a:lnTo>
                                  <a:lnTo>
                                    <a:pt x="537" y="190"/>
                                  </a:lnTo>
                                  <a:close/>
                                  <a:moveTo>
                                    <a:pt x="1139" y="212"/>
                                  </a:moveTo>
                                  <a:lnTo>
                                    <a:pt x="592" y="212"/>
                                  </a:lnTo>
                                  <a:lnTo>
                                    <a:pt x="592" y="258"/>
                                  </a:lnTo>
                                  <a:lnTo>
                                    <a:pt x="1139" y="258"/>
                                  </a:lnTo>
                                  <a:lnTo>
                                    <a:pt x="1139" y="2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87" name="任意多边形 987"/>
                          <wps:cNvSpPr/>
                          <wps:spPr>
                            <a:xfrm>
                              <a:off x="10194" y="8375"/>
                              <a:ext cx="239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29" h="503">
                                  <a:moveTo>
                                    <a:pt x="536" y="190"/>
                                  </a:moveTo>
                                  <a:lnTo>
                                    <a:pt x="293" y="190"/>
                                  </a:lnTo>
                                  <a:lnTo>
                                    <a:pt x="293" y="0"/>
                                  </a:lnTo>
                                  <a:lnTo>
                                    <a:pt x="242" y="0"/>
                                  </a:lnTo>
                                  <a:lnTo>
                                    <a:pt x="242" y="190"/>
                                  </a:lnTo>
                                  <a:lnTo>
                                    <a:pt x="0" y="190"/>
                                  </a:lnTo>
                                  <a:lnTo>
                                    <a:pt x="0" y="231"/>
                                  </a:lnTo>
                                  <a:lnTo>
                                    <a:pt x="242" y="231"/>
                                  </a:lnTo>
                                  <a:lnTo>
                                    <a:pt x="242" y="503"/>
                                  </a:lnTo>
                                  <a:lnTo>
                                    <a:pt x="293" y="503"/>
                                  </a:lnTo>
                                  <a:lnTo>
                                    <a:pt x="293" y="231"/>
                                  </a:lnTo>
                                  <a:lnTo>
                                    <a:pt x="536" y="231"/>
                                  </a:lnTo>
                                  <a:lnTo>
                                    <a:pt x="536" y="190"/>
                                  </a:lnTo>
                                  <a:close/>
                                  <a:moveTo>
                                    <a:pt x="1128" y="400"/>
                                  </a:moveTo>
                                  <a:lnTo>
                                    <a:pt x="599" y="400"/>
                                  </a:lnTo>
                                  <a:lnTo>
                                    <a:pt x="599" y="443"/>
                                  </a:lnTo>
                                  <a:lnTo>
                                    <a:pt x="1128" y="443"/>
                                  </a:lnTo>
                                  <a:lnTo>
                                    <a:pt x="1128" y="4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88" name="任意多边形 988"/>
                          <wps:cNvSpPr/>
                          <wps:spPr>
                            <a:xfrm>
                              <a:off x="10675" y="8376"/>
                              <a:ext cx="240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32" h="503">
                                  <a:moveTo>
                                    <a:pt x="536" y="190"/>
                                  </a:moveTo>
                                  <a:lnTo>
                                    <a:pt x="293" y="190"/>
                                  </a:lnTo>
                                  <a:lnTo>
                                    <a:pt x="293" y="0"/>
                                  </a:lnTo>
                                  <a:lnTo>
                                    <a:pt x="242" y="0"/>
                                  </a:lnTo>
                                  <a:lnTo>
                                    <a:pt x="242" y="190"/>
                                  </a:lnTo>
                                  <a:lnTo>
                                    <a:pt x="0" y="190"/>
                                  </a:lnTo>
                                  <a:lnTo>
                                    <a:pt x="0" y="232"/>
                                  </a:lnTo>
                                  <a:lnTo>
                                    <a:pt x="242" y="232"/>
                                  </a:lnTo>
                                  <a:lnTo>
                                    <a:pt x="242" y="503"/>
                                  </a:lnTo>
                                  <a:lnTo>
                                    <a:pt x="293" y="503"/>
                                  </a:lnTo>
                                  <a:lnTo>
                                    <a:pt x="293" y="232"/>
                                  </a:lnTo>
                                  <a:lnTo>
                                    <a:pt x="536" y="232"/>
                                  </a:lnTo>
                                  <a:lnTo>
                                    <a:pt x="536" y="190"/>
                                  </a:lnTo>
                                  <a:close/>
                                  <a:moveTo>
                                    <a:pt x="1070" y="225"/>
                                  </a:moveTo>
                                  <a:lnTo>
                                    <a:pt x="658" y="225"/>
                                  </a:lnTo>
                                  <a:lnTo>
                                    <a:pt x="658" y="269"/>
                                  </a:lnTo>
                                  <a:lnTo>
                                    <a:pt x="1070" y="269"/>
                                  </a:lnTo>
                                  <a:lnTo>
                                    <a:pt x="1070" y="225"/>
                                  </a:lnTo>
                                  <a:close/>
                                  <a:moveTo>
                                    <a:pt x="1131" y="421"/>
                                  </a:moveTo>
                                  <a:lnTo>
                                    <a:pt x="599" y="421"/>
                                  </a:lnTo>
                                  <a:lnTo>
                                    <a:pt x="599" y="464"/>
                                  </a:lnTo>
                                  <a:lnTo>
                                    <a:pt x="1131" y="464"/>
                                  </a:lnTo>
                                  <a:lnTo>
                                    <a:pt x="1131" y="4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89" name="任意多边形 989"/>
                          <wps:cNvSpPr/>
                          <wps:spPr>
                            <a:xfrm>
                              <a:off x="8779" y="8574"/>
                              <a:ext cx="220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2" h="678">
                                  <a:moveTo>
                                    <a:pt x="411" y="606"/>
                                  </a:moveTo>
                                  <a:lnTo>
                                    <a:pt x="4" y="606"/>
                                  </a:lnTo>
                                  <a:lnTo>
                                    <a:pt x="4" y="678"/>
                                  </a:lnTo>
                                  <a:lnTo>
                                    <a:pt x="411" y="678"/>
                                  </a:lnTo>
                                  <a:lnTo>
                                    <a:pt x="411" y="606"/>
                                  </a:lnTo>
                                  <a:close/>
                                  <a:moveTo>
                                    <a:pt x="253" y="102"/>
                                  </a:moveTo>
                                  <a:lnTo>
                                    <a:pt x="163" y="102"/>
                                  </a:lnTo>
                                  <a:lnTo>
                                    <a:pt x="163" y="606"/>
                                  </a:lnTo>
                                  <a:lnTo>
                                    <a:pt x="253" y="606"/>
                                  </a:lnTo>
                                  <a:lnTo>
                                    <a:pt x="253" y="102"/>
                                  </a:lnTo>
                                  <a:close/>
                                  <a:moveTo>
                                    <a:pt x="253" y="0"/>
                                  </a:moveTo>
                                  <a:lnTo>
                                    <a:pt x="0" y="69"/>
                                  </a:lnTo>
                                  <a:lnTo>
                                    <a:pt x="0" y="146"/>
                                  </a:lnTo>
                                  <a:lnTo>
                                    <a:pt x="163" y="102"/>
                                  </a:lnTo>
                                  <a:lnTo>
                                    <a:pt x="253" y="102"/>
                                  </a:lnTo>
                                  <a:lnTo>
                                    <a:pt x="253" y="0"/>
                                  </a:lnTo>
                                  <a:close/>
                                  <a:moveTo>
                                    <a:pt x="951" y="506"/>
                                  </a:moveTo>
                                  <a:lnTo>
                                    <a:pt x="863" y="506"/>
                                  </a:lnTo>
                                  <a:lnTo>
                                    <a:pt x="863" y="678"/>
                                  </a:lnTo>
                                  <a:lnTo>
                                    <a:pt x="951" y="678"/>
                                  </a:lnTo>
                                  <a:lnTo>
                                    <a:pt x="951" y="506"/>
                                  </a:lnTo>
                                  <a:close/>
                                  <a:moveTo>
                                    <a:pt x="951" y="15"/>
                                  </a:moveTo>
                                  <a:lnTo>
                                    <a:pt x="847" y="15"/>
                                  </a:lnTo>
                                  <a:lnTo>
                                    <a:pt x="532" y="452"/>
                                  </a:lnTo>
                                  <a:lnTo>
                                    <a:pt x="532" y="506"/>
                                  </a:lnTo>
                                  <a:lnTo>
                                    <a:pt x="1042" y="506"/>
                                  </a:lnTo>
                                  <a:lnTo>
                                    <a:pt x="1042" y="440"/>
                                  </a:lnTo>
                                  <a:lnTo>
                                    <a:pt x="625" y="440"/>
                                  </a:lnTo>
                                  <a:lnTo>
                                    <a:pt x="836" y="145"/>
                                  </a:lnTo>
                                  <a:lnTo>
                                    <a:pt x="846" y="128"/>
                                  </a:lnTo>
                                  <a:lnTo>
                                    <a:pt x="854" y="114"/>
                                  </a:lnTo>
                                  <a:lnTo>
                                    <a:pt x="859" y="103"/>
                                  </a:lnTo>
                                  <a:lnTo>
                                    <a:pt x="863" y="94"/>
                                  </a:lnTo>
                                  <a:lnTo>
                                    <a:pt x="951" y="94"/>
                                  </a:lnTo>
                                  <a:lnTo>
                                    <a:pt x="951" y="15"/>
                                  </a:lnTo>
                                  <a:close/>
                                  <a:moveTo>
                                    <a:pt x="951" y="94"/>
                                  </a:moveTo>
                                  <a:lnTo>
                                    <a:pt x="865" y="94"/>
                                  </a:lnTo>
                                  <a:lnTo>
                                    <a:pt x="864" y="114"/>
                                  </a:lnTo>
                                  <a:lnTo>
                                    <a:pt x="864" y="130"/>
                                  </a:lnTo>
                                  <a:lnTo>
                                    <a:pt x="864" y="145"/>
                                  </a:lnTo>
                                  <a:lnTo>
                                    <a:pt x="863" y="440"/>
                                  </a:lnTo>
                                  <a:lnTo>
                                    <a:pt x="951" y="440"/>
                                  </a:lnTo>
                                  <a:lnTo>
                                    <a:pt x="951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90" name="任意多边形 990"/>
                          <wps:cNvSpPr/>
                          <wps:spPr>
                            <a:xfrm>
                              <a:off x="9261" y="8576"/>
                              <a:ext cx="214" cy="14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0" h="690">
                                  <a:moveTo>
                                    <a:pt x="411" y="605"/>
                                  </a:moveTo>
                                  <a:lnTo>
                                    <a:pt x="4" y="605"/>
                                  </a:lnTo>
                                  <a:lnTo>
                                    <a:pt x="4" y="678"/>
                                  </a:lnTo>
                                  <a:lnTo>
                                    <a:pt x="411" y="678"/>
                                  </a:lnTo>
                                  <a:lnTo>
                                    <a:pt x="411" y="605"/>
                                  </a:lnTo>
                                  <a:close/>
                                  <a:moveTo>
                                    <a:pt x="252" y="101"/>
                                  </a:moveTo>
                                  <a:lnTo>
                                    <a:pt x="163" y="101"/>
                                  </a:lnTo>
                                  <a:lnTo>
                                    <a:pt x="163" y="605"/>
                                  </a:lnTo>
                                  <a:lnTo>
                                    <a:pt x="252" y="605"/>
                                  </a:lnTo>
                                  <a:lnTo>
                                    <a:pt x="252" y="101"/>
                                  </a:lnTo>
                                  <a:close/>
                                  <a:moveTo>
                                    <a:pt x="252" y="0"/>
                                  </a:moveTo>
                                  <a:lnTo>
                                    <a:pt x="0" y="68"/>
                                  </a:lnTo>
                                  <a:lnTo>
                                    <a:pt x="0" y="145"/>
                                  </a:lnTo>
                                  <a:lnTo>
                                    <a:pt x="163" y="101"/>
                                  </a:lnTo>
                                  <a:lnTo>
                                    <a:pt x="252" y="101"/>
                                  </a:lnTo>
                                  <a:lnTo>
                                    <a:pt x="252" y="0"/>
                                  </a:lnTo>
                                  <a:close/>
                                  <a:moveTo>
                                    <a:pt x="605" y="576"/>
                                  </a:moveTo>
                                  <a:lnTo>
                                    <a:pt x="605" y="661"/>
                                  </a:lnTo>
                                  <a:lnTo>
                                    <a:pt x="633" y="673"/>
                                  </a:lnTo>
                                  <a:lnTo>
                                    <a:pt x="668" y="682"/>
                                  </a:lnTo>
                                  <a:lnTo>
                                    <a:pt x="708" y="687"/>
                                  </a:lnTo>
                                  <a:lnTo>
                                    <a:pt x="755" y="689"/>
                                  </a:lnTo>
                                  <a:lnTo>
                                    <a:pt x="811" y="685"/>
                                  </a:lnTo>
                                  <a:lnTo>
                                    <a:pt x="861" y="674"/>
                                  </a:lnTo>
                                  <a:lnTo>
                                    <a:pt x="904" y="655"/>
                                  </a:lnTo>
                                  <a:lnTo>
                                    <a:pt x="941" y="629"/>
                                  </a:lnTo>
                                  <a:lnTo>
                                    <a:pt x="950" y="619"/>
                                  </a:lnTo>
                                  <a:lnTo>
                                    <a:pt x="754" y="619"/>
                                  </a:lnTo>
                                  <a:lnTo>
                                    <a:pt x="716" y="617"/>
                                  </a:lnTo>
                                  <a:lnTo>
                                    <a:pt x="678" y="608"/>
                                  </a:lnTo>
                                  <a:lnTo>
                                    <a:pt x="641" y="595"/>
                                  </a:lnTo>
                                  <a:lnTo>
                                    <a:pt x="605" y="576"/>
                                  </a:lnTo>
                                  <a:close/>
                                  <a:moveTo>
                                    <a:pt x="963" y="345"/>
                                  </a:moveTo>
                                  <a:lnTo>
                                    <a:pt x="739" y="345"/>
                                  </a:lnTo>
                                  <a:lnTo>
                                    <a:pt x="780" y="347"/>
                                  </a:lnTo>
                                  <a:lnTo>
                                    <a:pt x="816" y="354"/>
                                  </a:lnTo>
                                  <a:lnTo>
                                    <a:pt x="846" y="365"/>
                                  </a:lnTo>
                                  <a:lnTo>
                                    <a:pt x="872" y="380"/>
                                  </a:lnTo>
                                  <a:lnTo>
                                    <a:pt x="892" y="400"/>
                                  </a:lnTo>
                                  <a:lnTo>
                                    <a:pt x="906" y="422"/>
                                  </a:lnTo>
                                  <a:lnTo>
                                    <a:pt x="914" y="449"/>
                                  </a:lnTo>
                                  <a:lnTo>
                                    <a:pt x="917" y="479"/>
                                  </a:lnTo>
                                  <a:lnTo>
                                    <a:pt x="914" y="509"/>
                                  </a:lnTo>
                                  <a:lnTo>
                                    <a:pt x="906" y="536"/>
                                  </a:lnTo>
                                  <a:lnTo>
                                    <a:pt x="892" y="560"/>
                                  </a:lnTo>
                                  <a:lnTo>
                                    <a:pt x="872" y="581"/>
                                  </a:lnTo>
                                  <a:lnTo>
                                    <a:pt x="848" y="598"/>
                                  </a:lnTo>
                                  <a:lnTo>
                                    <a:pt x="820" y="610"/>
                                  </a:lnTo>
                                  <a:lnTo>
                                    <a:pt x="789" y="617"/>
                                  </a:lnTo>
                                  <a:lnTo>
                                    <a:pt x="754" y="619"/>
                                  </a:lnTo>
                                  <a:lnTo>
                                    <a:pt x="950" y="619"/>
                                  </a:lnTo>
                                  <a:lnTo>
                                    <a:pt x="971" y="597"/>
                                  </a:lnTo>
                                  <a:lnTo>
                                    <a:pt x="992" y="560"/>
                                  </a:lnTo>
                                  <a:lnTo>
                                    <a:pt x="1004" y="519"/>
                                  </a:lnTo>
                                  <a:lnTo>
                                    <a:pt x="1009" y="473"/>
                                  </a:lnTo>
                                  <a:lnTo>
                                    <a:pt x="1005" y="429"/>
                                  </a:lnTo>
                                  <a:lnTo>
                                    <a:pt x="993" y="390"/>
                                  </a:lnTo>
                                  <a:lnTo>
                                    <a:pt x="973" y="356"/>
                                  </a:lnTo>
                                  <a:lnTo>
                                    <a:pt x="963" y="345"/>
                                  </a:lnTo>
                                  <a:close/>
                                  <a:moveTo>
                                    <a:pt x="976" y="14"/>
                                  </a:moveTo>
                                  <a:lnTo>
                                    <a:pt x="627" y="14"/>
                                  </a:lnTo>
                                  <a:lnTo>
                                    <a:pt x="627" y="351"/>
                                  </a:lnTo>
                                  <a:lnTo>
                                    <a:pt x="660" y="348"/>
                                  </a:lnTo>
                                  <a:lnTo>
                                    <a:pt x="690" y="347"/>
                                  </a:lnTo>
                                  <a:lnTo>
                                    <a:pt x="717" y="345"/>
                                  </a:lnTo>
                                  <a:lnTo>
                                    <a:pt x="739" y="345"/>
                                  </a:lnTo>
                                  <a:lnTo>
                                    <a:pt x="963" y="345"/>
                                  </a:lnTo>
                                  <a:lnTo>
                                    <a:pt x="946" y="327"/>
                                  </a:lnTo>
                                  <a:lnTo>
                                    <a:pt x="911" y="303"/>
                                  </a:lnTo>
                                  <a:lnTo>
                                    <a:pt x="870" y="287"/>
                                  </a:lnTo>
                                  <a:lnTo>
                                    <a:pt x="824" y="277"/>
                                  </a:lnTo>
                                  <a:lnTo>
                                    <a:pt x="805" y="276"/>
                                  </a:lnTo>
                                  <a:lnTo>
                                    <a:pt x="710" y="276"/>
                                  </a:lnTo>
                                  <a:lnTo>
                                    <a:pt x="710" y="88"/>
                                  </a:lnTo>
                                  <a:lnTo>
                                    <a:pt x="976" y="88"/>
                                  </a:lnTo>
                                  <a:lnTo>
                                    <a:pt x="976" y="14"/>
                                  </a:lnTo>
                                  <a:close/>
                                  <a:moveTo>
                                    <a:pt x="770" y="273"/>
                                  </a:moveTo>
                                  <a:lnTo>
                                    <a:pt x="759" y="274"/>
                                  </a:lnTo>
                                  <a:lnTo>
                                    <a:pt x="745" y="274"/>
                                  </a:lnTo>
                                  <a:lnTo>
                                    <a:pt x="710" y="276"/>
                                  </a:lnTo>
                                  <a:lnTo>
                                    <a:pt x="805" y="276"/>
                                  </a:lnTo>
                                  <a:lnTo>
                                    <a:pt x="770" y="2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91" name="任意多边形 991"/>
                          <wps:cNvSpPr/>
                          <wps:spPr>
                            <a:xfrm>
                              <a:off x="9730" y="8575"/>
                              <a:ext cx="219" cy="14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6" h="690">
                                  <a:moveTo>
                                    <a:pt x="411" y="606"/>
                                  </a:moveTo>
                                  <a:lnTo>
                                    <a:pt x="4" y="606"/>
                                  </a:lnTo>
                                  <a:lnTo>
                                    <a:pt x="4" y="678"/>
                                  </a:lnTo>
                                  <a:lnTo>
                                    <a:pt x="411" y="678"/>
                                  </a:lnTo>
                                  <a:lnTo>
                                    <a:pt x="411" y="606"/>
                                  </a:lnTo>
                                  <a:close/>
                                  <a:moveTo>
                                    <a:pt x="253" y="102"/>
                                  </a:moveTo>
                                  <a:lnTo>
                                    <a:pt x="163" y="102"/>
                                  </a:lnTo>
                                  <a:lnTo>
                                    <a:pt x="163" y="606"/>
                                  </a:lnTo>
                                  <a:lnTo>
                                    <a:pt x="253" y="606"/>
                                  </a:lnTo>
                                  <a:lnTo>
                                    <a:pt x="253" y="102"/>
                                  </a:lnTo>
                                  <a:close/>
                                  <a:moveTo>
                                    <a:pt x="253" y="0"/>
                                  </a:moveTo>
                                  <a:lnTo>
                                    <a:pt x="0" y="69"/>
                                  </a:lnTo>
                                  <a:lnTo>
                                    <a:pt x="0" y="146"/>
                                  </a:lnTo>
                                  <a:lnTo>
                                    <a:pt x="163" y="102"/>
                                  </a:lnTo>
                                  <a:lnTo>
                                    <a:pt x="253" y="102"/>
                                  </a:lnTo>
                                  <a:lnTo>
                                    <a:pt x="253" y="0"/>
                                  </a:lnTo>
                                  <a:close/>
                                  <a:moveTo>
                                    <a:pt x="872" y="3"/>
                                  </a:moveTo>
                                  <a:lnTo>
                                    <a:pt x="809" y="9"/>
                                  </a:lnTo>
                                  <a:lnTo>
                                    <a:pt x="753" y="29"/>
                                  </a:lnTo>
                                  <a:lnTo>
                                    <a:pt x="703" y="61"/>
                                  </a:lnTo>
                                  <a:lnTo>
                                    <a:pt x="659" y="106"/>
                                  </a:lnTo>
                                  <a:lnTo>
                                    <a:pt x="624" y="163"/>
                                  </a:lnTo>
                                  <a:lnTo>
                                    <a:pt x="598" y="228"/>
                                  </a:lnTo>
                                  <a:lnTo>
                                    <a:pt x="583" y="302"/>
                                  </a:lnTo>
                                  <a:lnTo>
                                    <a:pt x="578" y="386"/>
                                  </a:lnTo>
                                  <a:lnTo>
                                    <a:pt x="582" y="454"/>
                                  </a:lnTo>
                                  <a:lnTo>
                                    <a:pt x="594" y="514"/>
                                  </a:lnTo>
                                  <a:lnTo>
                                    <a:pt x="613" y="566"/>
                                  </a:lnTo>
                                  <a:lnTo>
                                    <a:pt x="640" y="610"/>
                                  </a:lnTo>
                                  <a:lnTo>
                                    <a:pt x="673" y="645"/>
                                  </a:lnTo>
                                  <a:lnTo>
                                    <a:pt x="713" y="669"/>
                                  </a:lnTo>
                                  <a:lnTo>
                                    <a:pt x="758" y="684"/>
                                  </a:lnTo>
                                  <a:lnTo>
                                    <a:pt x="810" y="689"/>
                                  </a:lnTo>
                                  <a:lnTo>
                                    <a:pt x="857" y="685"/>
                                  </a:lnTo>
                                  <a:lnTo>
                                    <a:pt x="900" y="673"/>
                                  </a:lnTo>
                                  <a:lnTo>
                                    <a:pt x="938" y="654"/>
                                  </a:lnTo>
                                  <a:lnTo>
                                    <a:pt x="972" y="626"/>
                                  </a:lnTo>
                                  <a:lnTo>
                                    <a:pt x="977" y="620"/>
                                  </a:lnTo>
                                  <a:lnTo>
                                    <a:pt x="812" y="620"/>
                                  </a:lnTo>
                                  <a:lnTo>
                                    <a:pt x="783" y="617"/>
                                  </a:lnTo>
                                  <a:lnTo>
                                    <a:pt x="756" y="608"/>
                                  </a:lnTo>
                                  <a:lnTo>
                                    <a:pt x="733" y="593"/>
                                  </a:lnTo>
                                  <a:lnTo>
                                    <a:pt x="713" y="573"/>
                                  </a:lnTo>
                                  <a:lnTo>
                                    <a:pt x="696" y="548"/>
                                  </a:lnTo>
                                  <a:lnTo>
                                    <a:pt x="685" y="521"/>
                                  </a:lnTo>
                                  <a:lnTo>
                                    <a:pt x="678" y="492"/>
                                  </a:lnTo>
                                  <a:lnTo>
                                    <a:pt x="675" y="461"/>
                                  </a:lnTo>
                                  <a:lnTo>
                                    <a:pt x="678" y="435"/>
                                  </a:lnTo>
                                  <a:lnTo>
                                    <a:pt x="685" y="411"/>
                                  </a:lnTo>
                                  <a:lnTo>
                                    <a:pt x="696" y="390"/>
                                  </a:lnTo>
                                  <a:lnTo>
                                    <a:pt x="713" y="369"/>
                                  </a:lnTo>
                                  <a:lnTo>
                                    <a:pt x="733" y="353"/>
                                  </a:lnTo>
                                  <a:lnTo>
                                    <a:pt x="670" y="353"/>
                                  </a:lnTo>
                                  <a:lnTo>
                                    <a:pt x="674" y="291"/>
                                  </a:lnTo>
                                  <a:lnTo>
                                    <a:pt x="685" y="237"/>
                                  </a:lnTo>
                                  <a:lnTo>
                                    <a:pt x="702" y="189"/>
                                  </a:lnTo>
                                  <a:lnTo>
                                    <a:pt x="727" y="148"/>
                                  </a:lnTo>
                                  <a:lnTo>
                                    <a:pt x="757" y="115"/>
                                  </a:lnTo>
                                  <a:lnTo>
                                    <a:pt x="792" y="92"/>
                                  </a:lnTo>
                                  <a:lnTo>
                                    <a:pt x="831" y="77"/>
                                  </a:lnTo>
                                  <a:lnTo>
                                    <a:pt x="875" y="73"/>
                                  </a:lnTo>
                                  <a:lnTo>
                                    <a:pt x="991" y="73"/>
                                  </a:lnTo>
                                  <a:lnTo>
                                    <a:pt x="991" y="22"/>
                                  </a:lnTo>
                                  <a:lnTo>
                                    <a:pt x="967" y="14"/>
                                  </a:lnTo>
                                  <a:lnTo>
                                    <a:pt x="940" y="8"/>
                                  </a:lnTo>
                                  <a:lnTo>
                                    <a:pt x="908" y="4"/>
                                  </a:lnTo>
                                  <a:lnTo>
                                    <a:pt x="872" y="3"/>
                                  </a:lnTo>
                                  <a:close/>
                                  <a:moveTo>
                                    <a:pt x="991" y="331"/>
                                  </a:moveTo>
                                  <a:lnTo>
                                    <a:pt x="811" y="331"/>
                                  </a:lnTo>
                                  <a:lnTo>
                                    <a:pt x="841" y="333"/>
                                  </a:lnTo>
                                  <a:lnTo>
                                    <a:pt x="868" y="340"/>
                                  </a:lnTo>
                                  <a:lnTo>
                                    <a:pt x="890" y="352"/>
                                  </a:lnTo>
                                  <a:lnTo>
                                    <a:pt x="909" y="369"/>
                                  </a:lnTo>
                                  <a:lnTo>
                                    <a:pt x="925" y="390"/>
                                  </a:lnTo>
                                  <a:lnTo>
                                    <a:pt x="935" y="415"/>
                                  </a:lnTo>
                                  <a:lnTo>
                                    <a:pt x="942" y="443"/>
                                  </a:lnTo>
                                  <a:lnTo>
                                    <a:pt x="944" y="476"/>
                                  </a:lnTo>
                                  <a:lnTo>
                                    <a:pt x="942" y="506"/>
                                  </a:lnTo>
                                  <a:lnTo>
                                    <a:pt x="935" y="533"/>
                                  </a:lnTo>
                                  <a:lnTo>
                                    <a:pt x="923" y="558"/>
                                  </a:lnTo>
                                  <a:lnTo>
                                    <a:pt x="907" y="579"/>
                                  </a:lnTo>
                                  <a:lnTo>
                                    <a:pt x="888" y="597"/>
                                  </a:lnTo>
                                  <a:lnTo>
                                    <a:pt x="865" y="610"/>
                                  </a:lnTo>
                                  <a:lnTo>
                                    <a:pt x="840" y="617"/>
                                  </a:lnTo>
                                  <a:lnTo>
                                    <a:pt x="812" y="620"/>
                                  </a:lnTo>
                                  <a:lnTo>
                                    <a:pt x="977" y="620"/>
                                  </a:lnTo>
                                  <a:lnTo>
                                    <a:pt x="1000" y="593"/>
                                  </a:lnTo>
                                  <a:lnTo>
                                    <a:pt x="1020" y="555"/>
                                  </a:lnTo>
                                  <a:lnTo>
                                    <a:pt x="1031" y="513"/>
                                  </a:lnTo>
                                  <a:lnTo>
                                    <a:pt x="1035" y="467"/>
                                  </a:lnTo>
                                  <a:lnTo>
                                    <a:pt x="1032" y="422"/>
                                  </a:lnTo>
                                  <a:lnTo>
                                    <a:pt x="1022" y="383"/>
                                  </a:lnTo>
                                  <a:lnTo>
                                    <a:pt x="1004" y="348"/>
                                  </a:lnTo>
                                  <a:lnTo>
                                    <a:pt x="991" y="331"/>
                                  </a:lnTo>
                                  <a:close/>
                                  <a:moveTo>
                                    <a:pt x="833" y="261"/>
                                  </a:moveTo>
                                  <a:lnTo>
                                    <a:pt x="782" y="267"/>
                                  </a:lnTo>
                                  <a:lnTo>
                                    <a:pt x="738" y="284"/>
                                  </a:lnTo>
                                  <a:lnTo>
                                    <a:pt x="701" y="313"/>
                                  </a:lnTo>
                                  <a:lnTo>
                                    <a:pt x="672" y="353"/>
                                  </a:lnTo>
                                  <a:lnTo>
                                    <a:pt x="733" y="353"/>
                                  </a:lnTo>
                                  <a:lnTo>
                                    <a:pt x="733" y="353"/>
                                  </a:lnTo>
                                  <a:lnTo>
                                    <a:pt x="756" y="340"/>
                                  </a:lnTo>
                                  <a:lnTo>
                                    <a:pt x="782" y="333"/>
                                  </a:lnTo>
                                  <a:lnTo>
                                    <a:pt x="811" y="331"/>
                                  </a:lnTo>
                                  <a:lnTo>
                                    <a:pt x="991" y="331"/>
                                  </a:lnTo>
                                  <a:lnTo>
                                    <a:pt x="980" y="317"/>
                                  </a:lnTo>
                                  <a:lnTo>
                                    <a:pt x="951" y="293"/>
                                  </a:lnTo>
                                  <a:lnTo>
                                    <a:pt x="916" y="275"/>
                                  </a:lnTo>
                                  <a:lnTo>
                                    <a:pt x="877" y="265"/>
                                  </a:lnTo>
                                  <a:lnTo>
                                    <a:pt x="833" y="261"/>
                                  </a:lnTo>
                                  <a:close/>
                                  <a:moveTo>
                                    <a:pt x="991" y="73"/>
                                  </a:moveTo>
                                  <a:lnTo>
                                    <a:pt x="875" y="73"/>
                                  </a:lnTo>
                                  <a:lnTo>
                                    <a:pt x="905" y="74"/>
                                  </a:lnTo>
                                  <a:lnTo>
                                    <a:pt x="934" y="79"/>
                                  </a:lnTo>
                                  <a:lnTo>
                                    <a:pt x="963" y="88"/>
                                  </a:lnTo>
                                  <a:lnTo>
                                    <a:pt x="991" y="99"/>
                                  </a:lnTo>
                                  <a:lnTo>
                                    <a:pt x="991" y="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92" name="任意多边形 992"/>
                          <wps:cNvSpPr/>
                          <wps:spPr>
                            <a:xfrm>
                              <a:off x="10204" y="8576"/>
                              <a:ext cx="219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0" h="678">
                                  <a:moveTo>
                                    <a:pt x="412" y="606"/>
                                  </a:moveTo>
                                  <a:lnTo>
                                    <a:pt x="5" y="606"/>
                                  </a:lnTo>
                                  <a:lnTo>
                                    <a:pt x="5" y="678"/>
                                  </a:lnTo>
                                  <a:lnTo>
                                    <a:pt x="412" y="678"/>
                                  </a:lnTo>
                                  <a:lnTo>
                                    <a:pt x="412" y="606"/>
                                  </a:lnTo>
                                  <a:close/>
                                  <a:moveTo>
                                    <a:pt x="253" y="102"/>
                                  </a:moveTo>
                                  <a:lnTo>
                                    <a:pt x="164" y="102"/>
                                  </a:lnTo>
                                  <a:lnTo>
                                    <a:pt x="164" y="606"/>
                                  </a:lnTo>
                                  <a:lnTo>
                                    <a:pt x="253" y="606"/>
                                  </a:lnTo>
                                  <a:lnTo>
                                    <a:pt x="253" y="102"/>
                                  </a:lnTo>
                                  <a:close/>
                                  <a:moveTo>
                                    <a:pt x="253" y="0"/>
                                  </a:moveTo>
                                  <a:lnTo>
                                    <a:pt x="0" y="69"/>
                                  </a:lnTo>
                                  <a:lnTo>
                                    <a:pt x="0" y="146"/>
                                  </a:lnTo>
                                  <a:lnTo>
                                    <a:pt x="164" y="102"/>
                                  </a:lnTo>
                                  <a:lnTo>
                                    <a:pt x="253" y="102"/>
                                  </a:lnTo>
                                  <a:lnTo>
                                    <a:pt x="253" y="0"/>
                                  </a:lnTo>
                                  <a:close/>
                                  <a:moveTo>
                                    <a:pt x="1030" y="15"/>
                                  </a:moveTo>
                                  <a:lnTo>
                                    <a:pt x="568" y="15"/>
                                  </a:lnTo>
                                  <a:lnTo>
                                    <a:pt x="568" y="89"/>
                                  </a:lnTo>
                                  <a:lnTo>
                                    <a:pt x="923" y="89"/>
                                  </a:lnTo>
                                  <a:lnTo>
                                    <a:pt x="658" y="678"/>
                                  </a:lnTo>
                                  <a:lnTo>
                                    <a:pt x="752" y="678"/>
                                  </a:lnTo>
                                  <a:lnTo>
                                    <a:pt x="1030" y="44"/>
                                  </a:lnTo>
                                  <a:lnTo>
                                    <a:pt x="1030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93" name="任意多边形 993"/>
                          <wps:cNvSpPr/>
                          <wps:spPr>
                            <a:xfrm>
                              <a:off x="10686" y="8576"/>
                              <a:ext cx="218" cy="14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8" h="690">
                                  <a:moveTo>
                                    <a:pt x="411" y="606"/>
                                  </a:moveTo>
                                  <a:lnTo>
                                    <a:pt x="4" y="606"/>
                                  </a:lnTo>
                                  <a:lnTo>
                                    <a:pt x="4" y="678"/>
                                  </a:lnTo>
                                  <a:lnTo>
                                    <a:pt x="411" y="678"/>
                                  </a:lnTo>
                                  <a:lnTo>
                                    <a:pt x="411" y="606"/>
                                  </a:lnTo>
                                  <a:close/>
                                  <a:moveTo>
                                    <a:pt x="252" y="102"/>
                                  </a:moveTo>
                                  <a:lnTo>
                                    <a:pt x="163" y="102"/>
                                  </a:lnTo>
                                  <a:lnTo>
                                    <a:pt x="163" y="606"/>
                                  </a:lnTo>
                                  <a:lnTo>
                                    <a:pt x="252" y="606"/>
                                  </a:lnTo>
                                  <a:lnTo>
                                    <a:pt x="252" y="102"/>
                                  </a:lnTo>
                                  <a:close/>
                                  <a:moveTo>
                                    <a:pt x="252" y="0"/>
                                  </a:moveTo>
                                  <a:lnTo>
                                    <a:pt x="0" y="69"/>
                                  </a:lnTo>
                                  <a:lnTo>
                                    <a:pt x="0" y="146"/>
                                  </a:lnTo>
                                  <a:lnTo>
                                    <a:pt x="163" y="102"/>
                                  </a:lnTo>
                                  <a:lnTo>
                                    <a:pt x="252" y="102"/>
                                  </a:lnTo>
                                  <a:lnTo>
                                    <a:pt x="252" y="0"/>
                                  </a:lnTo>
                                  <a:close/>
                                  <a:moveTo>
                                    <a:pt x="809" y="3"/>
                                  </a:moveTo>
                                  <a:lnTo>
                                    <a:pt x="765" y="6"/>
                                  </a:lnTo>
                                  <a:lnTo>
                                    <a:pt x="725" y="15"/>
                                  </a:lnTo>
                                  <a:lnTo>
                                    <a:pt x="689" y="29"/>
                                  </a:lnTo>
                                  <a:lnTo>
                                    <a:pt x="657" y="49"/>
                                  </a:lnTo>
                                  <a:lnTo>
                                    <a:pt x="631" y="74"/>
                                  </a:lnTo>
                                  <a:lnTo>
                                    <a:pt x="612" y="102"/>
                                  </a:lnTo>
                                  <a:lnTo>
                                    <a:pt x="601" y="134"/>
                                  </a:lnTo>
                                  <a:lnTo>
                                    <a:pt x="598" y="169"/>
                                  </a:lnTo>
                                  <a:lnTo>
                                    <a:pt x="605" y="218"/>
                                  </a:lnTo>
                                  <a:lnTo>
                                    <a:pt x="629" y="261"/>
                                  </a:lnTo>
                                  <a:lnTo>
                                    <a:pt x="669" y="298"/>
                                  </a:lnTo>
                                  <a:lnTo>
                                    <a:pt x="725" y="329"/>
                                  </a:lnTo>
                                  <a:lnTo>
                                    <a:pt x="725" y="331"/>
                                  </a:lnTo>
                                  <a:lnTo>
                                    <a:pt x="658" y="364"/>
                                  </a:lnTo>
                                  <a:lnTo>
                                    <a:pt x="610" y="406"/>
                                  </a:lnTo>
                                  <a:lnTo>
                                    <a:pt x="582" y="456"/>
                                  </a:lnTo>
                                  <a:lnTo>
                                    <a:pt x="572" y="515"/>
                                  </a:lnTo>
                                  <a:lnTo>
                                    <a:pt x="576" y="552"/>
                                  </a:lnTo>
                                  <a:lnTo>
                                    <a:pt x="587" y="585"/>
                                  </a:lnTo>
                                  <a:lnTo>
                                    <a:pt x="606" y="615"/>
                                  </a:lnTo>
                                  <a:lnTo>
                                    <a:pt x="632" y="641"/>
                                  </a:lnTo>
                                  <a:lnTo>
                                    <a:pt x="663" y="662"/>
                                  </a:lnTo>
                                  <a:lnTo>
                                    <a:pt x="699" y="677"/>
                                  </a:lnTo>
                                  <a:lnTo>
                                    <a:pt x="740" y="686"/>
                                  </a:lnTo>
                                  <a:lnTo>
                                    <a:pt x="785" y="689"/>
                                  </a:lnTo>
                                  <a:lnTo>
                                    <a:pt x="839" y="686"/>
                                  </a:lnTo>
                                  <a:lnTo>
                                    <a:pt x="887" y="677"/>
                                  </a:lnTo>
                                  <a:lnTo>
                                    <a:pt x="928" y="662"/>
                                  </a:lnTo>
                                  <a:lnTo>
                                    <a:pt x="963" y="640"/>
                                  </a:lnTo>
                                  <a:lnTo>
                                    <a:pt x="984" y="621"/>
                                  </a:lnTo>
                                  <a:lnTo>
                                    <a:pt x="802" y="621"/>
                                  </a:lnTo>
                                  <a:lnTo>
                                    <a:pt x="772" y="619"/>
                                  </a:lnTo>
                                  <a:lnTo>
                                    <a:pt x="746" y="613"/>
                                  </a:lnTo>
                                  <a:lnTo>
                                    <a:pt x="722" y="603"/>
                                  </a:lnTo>
                                  <a:lnTo>
                                    <a:pt x="701" y="590"/>
                                  </a:lnTo>
                                  <a:lnTo>
                                    <a:pt x="684" y="573"/>
                                  </a:lnTo>
                                  <a:lnTo>
                                    <a:pt x="672" y="555"/>
                                  </a:lnTo>
                                  <a:lnTo>
                                    <a:pt x="665" y="534"/>
                                  </a:lnTo>
                                  <a:lnTo>
                                    <a:pt x="663" y="511"/>
                                  </a:lnTo>
                                  <a:lnTo>
                                    <a:pt x="671" y="467"/>
                                  </a:lnTo>
                                  <a:lnTo>
                                    <a:pt x="696" y="429"/>
                                  </a:lnTo>
                                  <a:lnTo>
                                    <a:pt x="737" y="396"/>
                                  </a:lnTo>
                                  <a:lnTo>
                                    <a:pt x="794" y="369"/>
                                  </a:lnTo>
                                  <a:lnTo>
                                    <a:pt x="949" y="369"/>
                                  </a:lnTo>
                                  <a:lnTo>
                                    <a:pt x="940" y="361"/>
                                  </a:lnTo>
                                  <a:lnTo>
                                    <a:pt x="872" y="330"/>
                                  </a:lnTo>
                                  <a:lnTo>
                                    <a:pt x="872" y="329"/>
                                  </a:lnTo>
                                  <a:lnTo>
                                    <a:pt x="930" y="296"/>
                                  </a:lnTo>
                                  <a:lnTo>
                                    <a:pt x="932" y="294"/>
                                  </a:lnTo>
                                  <a:lnTo>
                                    <a:pt x="800" y="294"/>
                                  </a:lnTo>
                                  <a:lnTo>
                                    <a:pt x="751" y="270"/>
                                  </a:lnTo>
                                  <a:lnTo>
                                    <a:pt x="716" y="241"/>
                                  </a:lnTo>
                                  <a:lnTo>
                                    <a:pt x="695" y="207"/>
                                  </a:lnTo>
                                  <a:lnTo>
                                    <a:pt x="688" y="167"/>
                                  </a:lnTo>
                                  <a:lnTo>
                                    <a:pt x="690" y="148"/>
                                  </a:lnTo>
                                  <a:lnTo>
                                    <a:pt x="697" y="130"/>
                                  </a:lnTo>
                                  <a:lnTo>
                                    <a:pt x="707" y="113"/>
                                  </a:lnTo>
                                  <a:lnTo>
                                    <a:pt x="722" y="99"/>
                                  </a:lnTo>
                                  <a:lnTo>
                                    <a:pt x="739" y="87"/>
                                  </a:lnTo>
                                  <a:lnTo>
                                    <a:pt x="759" y="79"/>
                                  </a:lnTo>
                                  <a:lnTo>
                                    <a:pt x="780" y="74"/>
                                  </a:lnTo>
                                  <a:lnTo>
                                    <a:pt x="803" y="72"/>
                                  </a:lnTo>
                                  <a:lnTo>
                                    <a:pt x="975" y="72"/>
                                  </a:lnTo>
                                  <a:lnTo>
                                    <a:pt x="973" y="70"/>
                                  </a:lnTo>
                                  <a:lnTo>
                                    <a:pt x="949" y="47"/>
                                  </a:lnTo>
                                  <a:lnTo>
                                    <a:pt x="920" y="28"/>
                                  </a:lnTo>
                                  <a:lnTo>
                                    <a:pt x="887" y="14"/>
                                  </a:lnTo>
                                  <a:lnTo>
                                    <a:pt x="850" y="6"/>
                                  </a:lnTo>
                                  <a:lnTo>
                                    <a:pt x="809" y="3"/>
                                  </a:lnTo>
                                  <a:close/>
                                  <a:moveTo>
                                    <a:pt x="949" y="369"/>
                                  </a:moveTo>
                                  <a:lnTo>
                                    <a:pt x="794" y="369"/>
                                  </a:lnTo>
                                  <a:lnTo>
                                    <a:pt x="857" y="396"/>
                                  </a:lnTo>
                                  <a:lnTo>
                                    <a:pt x="901" y="429"/>
                                  </a:lnTo>
                                  <a:lnTo>
                                    <a:pt x="928" y="469"/>
                                  </a:lnTo>
                                  <a:lnTo>
                                    <a:pt x="937" y="514"/>
                                  </a:lnTo>
                                  <a:lnTo>
                                    <a:pt x="935" y="536"/>
                                  </a:lnTo>
                                  <a:lnTo>
                                    <a:pt x="928" y="556"/>
                                  </a:lnTo>
                                  <a:lnTo>
                                    <a:pt x="916" y="574"/>
                                  </a:lnTo>
                                  <a:lnTo>
                                    <a:pt x="899" y="590"/>
                                  </a:lnTo>
                                  <a:lnTo>
                                    <a:pt x="879" y="604"/>
                                  </a:lnTo>
                                  <a:lnTo>
                                    <a:pt x="856" y="613"/>
                                  </a:lnTo>
                                  <a:lnTo>
                                    <a:pt x="830" y="619"/>
                                  </a:lnTo>
                                  <a:lnTo>
                                    <a:pt x="802" y="621"/>
                                  </a:lnTo>
                                  <a:lnTo>
                                    <a:pt x="984" y="621"/>
                                  </a:lnTo>
                                  <a:lnTo>
                                    <a:pt x="991" y="614"/>
                                  </a:lnTo>
                                  <a:lnTo>
                                    <a:pt x="1011" y="583"/>
                                  </a:lnTo>
                                  <a:lnTo>
                                    <a:pt x="1023" y="548"/>
                                  </a:lnTo>
                                  <a:lnTo>
                                    <a:pt x="1027" y="509"/>
                                  </a:lnTo>
                                  <a:lnTo>
                                    <a:pt x="1018" y="450"/>
                                  </a:lnTo>
                                  <a:lnTo>
                                    <a:pt x="988" y="401"/>
                                  </a:lnTo>
                                  <a:lnTo>
                                    <a:pt x="949" y="369"/>
                                  </a:lnTo>
                                  <a:close/>
                                  <a:moveTo>
                                    <a:pt x="975" y="72"/>
                                  </a:moveTo>
                                  <a:lnTo>
                                    <a:pt x="803" y="72"/>
                                  </a:lnTo>
                                  <a:lnTo>
                                    <a:pt x="827" y="74"/>
                                  </a:lnTo>
                                  <a:lnTo>
                                    <a:pt x="849" y="79"/>
                                  </a:lnTo>
                                  <a:lnTo>
                                    <a:pt x="868" y="87"/>
                                  </a:lnTo>
                                  <a:lnTo>
                                    <a:pt x="884" y="98"/>
                                  </a:lnTo>
                                  <a:lnTo>
                                    <a:pt x="897" y="112"/>
                                  </a:lnTo>
                                  <a:lnTo>
                                    <a:pt x="906" y="128"/>
                                  </a:lnTo>
                                  <a:lnTo>
                                    <a:pt x="912" y="147"/>
                                  </a:lnTo>
                                  <a:lnTo>
                                    <a:pt x="913" y="167"/>
                                  </a:lnTo>
                                  <a:lnTo>
                                    <a:pt x="913" y="169"/>
                                  </a:lnTo>
                                  <a:lnTo>
                                    <a:pt x="906" y="207"/>
                                  </a:lnTo>
                                  <a:lnTo>
                                    <a:pt x="885" y="240"/>
                                  </a:lnTo>
                                  <a:lnTo>
                                    <a:pt x="850" y="269"/>
                                  </a:lnTo>
                                  <a:lnTo>
                                    <a:pt x="800" y="294"/>
                                  </a:lnTo>
                                  <a:lnTo>
                                    <a:pt x="932" y="294"/>
                                  </a:lnTo>
                                  <a:lnTo>
                                    <a:pt x="971" y="256"/>
                                  </a:lnTo>
                                  <a:lnTo>
                                    <a:pt x="996" y="210"/>
                                  </a:lnTo>
                                  <a:lnTo>
                                    <a:pt x="1004" y="158"/>
                                  </a:lnTo>
                                  <a:lnTo>
                                    <a:pt x="1001" y="126"/>
                                  </a:lnTo>
                                  <a:lnTo>
                                    <a:pt x="991" y="96"/>
                                  </a:lnTo>
                                  <a:lnTo>
                                    <a:pt x="975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94" name="任意多边形 994"/>
                          <wps:cNvSpPr/>
                          <wps:spPr>
                            <a:xfrm>
                              <a:off x="8778" y="8955"/>
                              <a:ext cx="223" cy="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2" h="678">
                                  <a:moveTo>
                                    <a:pt x="403" y="74"/>
                                  </a:moveTo>
                                  <a:lnTo>
                                    <a:pt x="217" y="74"/>
                                  </a:lnTo>
                                  <a:lnTo>
                                    <a:pt x="247" y="75"/>
                                  </a:lnTo>
                                  <a:lnTo>
                                    <a:pt x="274" y="81"/>
                                  </a:lnTo>
                                  <a:lnTo>
                                    <a:pt x="296" y="91"/>
                                  </a:lnTo>
                                  <a:lnTo>
                                    <a:pt x="315" y="104"/>
                                  </a:lnTo>
                                  <a:lnTo>
                                    <a:pt x="330" y="120"/>
                                  </a:lnTo>
                                  <a:lnTo>
                                    <a:pt x="341" y="141"/>
                                  </a:lnTo>
                                  <a:lnTo>
                                    <a:pt x="347" y="164"/>
                                  </a:lnTo>
                                  <a:lnTo>
                                    <a:pt x="349" y="191"/>
                                  </a:lnTo>
                                  <a:lnTo>
                                    <a:pt x="347" y="215"/>
                                  </a:lnTo>
                                  <a:lnTo>
                                    <a:pt x="342" y="239"/>
                                  </a:lnTo>
                                  <a:lnTo>
                                    <a:pt x="333" y="263"/>
                                  </a:lnTo>
                                  <a:lnTo>
                                    <a:pt x="320" y="287"/>
                                  </a:lnTo>
                                  <a:lnTo>
                                    <a:pt x="302" y="312"/>
                                  </a:lnTo>
                                  <a:lnTo>
                                    <a:pt x="277" y="342"/>
                                  </a:lnTo>
                                  <a:lnTo>
                                    <a:pt x="245" y="375"/>
                                  </a:lnTo>
                                  <a:lnTo>
                                    <a:pt x="206" y="413"/>
                                  </a:lnTo>
                                  <a:lnTo>
                                    <a:pt x="0" y="605"/>
                                  </a:lnTo>
                                  <a:lnTo>
                                    <a:pt x="0" y="678"/>
                                  </a:lnTo>
                                  <a:lnTo>
                                    <a:pt x="432" y="678"/>
                                  </a:lnTo>
                                  <a:lnTo>
                                    <a:pt x="432" y="604"/>
                                  </a:lnTo>
                                  <a:lnTo>
                                    <a:pt x="106" y="604"/>
                                  </a:lnTo>
                                  <a:lnTo>
                                    <a:pt x="106" y="602"/>
                                  </a:lnTo>
                                  <a:lnTo>
                                    <a:pt x="268" y="454"/>
                                  </a:lnTo>
                                  <a:lnTo>
                                    <a:pt x="314" y="410"/>
                                  </a:lnTo>
                                  <a:lnTo>
                                    <a:pt x="351" y="371"/>
                                  </a:lnTo>
                                  <a:lnTo>
                                    <a:pt x="381" y="335"/>
                                  </a:lnTo>
                                  <a:lnTo>
                                    <a:pt x="403" y="303"/>
                                  </a:lnTo>
                                  <a:lnTo>
                                    <a:pt x="418" y="273"/>
                                  </a:lnTo>
                                  <a:lnTo>
                                    <a:pt x="429" y="243"/>
                                  </a:lnTo>
                                  <a:lnTo>
                                    <a:pt x="436" y="213"/>
                                  </a:lnTo>
                                  <a:lnTo>
                                    <a:pt x="438" y="182"/>
                                  </a:lnTo>
                                  <a:lnTo>
                                    <a:pt x="435" y="143"/>
                                  </a:lnTo>
                                  <a:lnTo>
                                    <a:pt x="424" y="108"/>
                                  </a:lnTo>
                                  <a:lnTo>
                                    <a:pt x="407" y="78"/>
                                  </a:lnTo>
                                  <a:lnTo>
                                    <a:pt x="403" y="74"/>
                                  </a:lnTo>
                                  <a:close/>
                                  <a:moveTo>
                                    <a:pt x="231" y="3"/>
                                  </a:moveTo>
                                  <a:lnTo>
                                    <a:pt x="177" y="7"/>
                                  </a:lnTo>
                                  <a:lnTo>
                                    <a:pt x="127" y="18"/>
                                  </a:lnTo>
                                  <a:lnTo>
                                    <a:pt x="80" y="37"/>
                                  </a:lnTo>
                                  <a:lnTo>
                                    <a:pt x="36" y="64"/>
                                  </a:lnTo>
                                  <a:lnTo>
                                    <a:pt x="36" y="149"/>
                                  </a:lnTo>
                                  <a:lnTo>
                                    <a:pt x="80" y="116"/>
                                  </a:lnTo>
                                  <a:lnTo>
                                    <a:pt x="124" y="92"/>
                                  </a:lnTo>
                                  <a:lnTo>
                                    <a:pt x="170" y="78"/>
                                  </a:lnTo>
                                  <a:lnTo>
                                    <a:pt x="217" y="74"/>
                                  </a:lnTo>
                                  <a:lnTo>
                                    <a:pt x="403" y="74"/>
                                  </a:lnTo>
                                  <a:lnTo>
                                    <a:pt x="383" y="52"/>
                                  </a:lnTo>
                                  <a:lnTo>
                                    <a:pt x="353" y="31"/>
                                  </a:lnTo>
                                  <a:lnTo>
                                    <a:pt x="317" y="15"/>
                                  </a:lnTo>
                                  <a:lnTo>
                                    <a:pt x="277" y="6"/>
                                  </a:lnTo>
                                  <a:lnTo>
                                    <a:pt x="231" y="3"/>
                                  </a:lnTo>
                                  <a:close/>
                                  <a:moveTo>
                                    <a:pt x="1052" y="606"/>
                                  </a:moveTo>
                                  <a:lnTo>
                                    <a:pt x="644" y="606"/>
                                  </a:lnTo>
                                  <a:lnTo>
                                    <a:pt x="644" y="678"/>
                                  </a:lnTo>
                                  <a:lnTo>
                                    <a:pt x="1052" y="678"/>
                                  </a:lnTo>
                                  <a:lnTo>
                                    <a:pt x="1052" y="606"/>
                                  </a:lnTo>
                                  <a:close/>
                                  <a:moveTo>
                                    <a:pt x="893" y="102"/>
                                  </a:moveTo>
                                  <a:lnTo>
                                    <a:pt x="804" y="102"/>
                                  </a:lnTo>
                                  <a:lnTo>
                                    <a:pt x="804" y="606"/>
                                  </a:lnTo>
                                  <a:lnTo>
                                    <a:pt x="893" y="606"/>
                                  </a:lnTo>
                                  <a:lnTo>
                                    <a:pt x="893" y="102"/>
                                  </a:lnTo>
                                  <a:close/>
                                  <a:moveTo>
                                    <a:pt x="893" y="0"/>
                                  </a:moveTo>
                                  <a:lnTo>
                                    <a:pt x="640" y="69"/>
                                  </a:lnTo>
                                  <a:lnTo>
                                    <a:pt x="640" y="146"/>
                                  </a:lnTo>
                                  <a:lnTo>
                                    <a:pt x="804" y="102"/>
                                  </a:lnTo>
                                  <a:lnTo>
                                    <a:pt x="893" y="102"/>
                                  </a:lnTo>
                                  <a:lnTo>
                                    <a:pt x="89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95" name="任意多边形 995"/>
                          <wps:cNvSpPr/>
                          <wps:spPr>
                            <a:xfrm>
                              <a:off x="9258" y="8955"/>
                              <a:ext cx="221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6" h="675">
                                  <a:moveTo>
                                    <a:pt x="404" y="70"/>
                                  </a:moveTo>
                                  <a:lnTo>
                                    <a:pt x="218" y="70"/>
                                  </a:lnTo>
                                  <a:lnTo>
                                    <a:pt x="248" y="72"/>
                                  </a:lnTo>
                                  <a:lnTo>
                                    <a:pt x="275" y="78"/>
                                  </a:lnTo>
                                  <a:lnTo>
                                    <a:pt x="297" y="87"/>
                                  </a:lnTo>
                                  <a:lnTo>
                                    <a:pt x="316" y="100"/>
                                  </a:lnTo>
                                  <a:lnTo>
                                    <a:pt x="331" y="117"/>
                                  </a:lnTo>
                                  <a:lnTo>
                                    <a:pt x="342" y="137"/>
                                  </a:lnTo>
                                  <a:lnTo>
                                    <a:pt x="348" y="160"/>
                                  </a:lnTo>
                                  <a:lnTo>
                                    <a:pt x="350" y="187"/>
                                  </a:lnTo>
                                  <a:lnTo>
                                    <a:pt x="348" y="212"/>
                                  </a:lnTo>
                                  <a:lnTo>
                                    <a:pt x="343" y="236"/>
                                  </a:lnTo>
                                  <a:lnTo>
                                    <a:pt x="334" y="260"/>
                                  </a:lnTo>
                                  <a:lnTo>
                                    <a:pt x="321" y="283"/>
                                  </a:lnTo>
                                  <a:lnTo>
                                    <a:pt x="303" y="309"/>
                                  </a:lnTo>
                                  <a:lnTo>
                                    <a:pt x="278" y="338"/>
                                  </a:lnTo>
                                  <a:lnTo>
                                    <a:pt x="246" y="372"/>
                                  </a:lnTo>
                                  <a:lnTo>
                                    <a:pt x="207" y="409"/>
                                  </a:lnTo>
                                  <a:lnTo>
                                    <a:pt x="0" y="602"/>
                                  </a:lnTo>
                                  <a:lnTo>
                                    <a:pt x="0" y="675"/>
                                  </a:lnTo>
                                  <a:lnTo>
                                    <a:pt x="432" y="675"/>
                                  </a:lnTo>
                                  <a:lnTo>
                                    <a:pt x="432" y="600"/>
                                  </a:lnTo>
                                  <a:lnTo>
                                    <a:pt x="107" y="600"/>
                                  </a:lnTo>
                                  <a:lnTo>
                                    <a:pt x="107" y="598"/>
                                  </a:lnTo>
                                  <a:lnTo>
                                    <a:pt x="269" y="451"/>
                                  </a:lnTo>
                                  <a:lnTo>
                                    <a:pt x="314" y="407"/>
                                  </a:lnTo>
                                  <a:lnTo>
                                    <a:pt x="352" y="367"/>
                                  </a:lnTo>
                                  <a:lnTo>
                                    <a:pt x="382" y="331"/>
                                  </a:lnTo>
                                  <a:lnTo>
                                    <a:pt x="403" y="300"/>
                                  </a:lnTo>
                                  <a:lnTo>
                                    <a:pt x="419" y="270"/>
                                  </a:lnTo>
                                  <a:lnTo>
                                    <a:pt x="430" y="240"/>
                                  </a:lnTo>
                                  <a:lnTo>
                                    <a:pt x="437" y="209"/>
                                  </a:lnTo>
                                  <a:lnTo>
                                    <a:pt x="439" y="178"/>
                                  </a:lnTo>
                                  <a:lnTo>
                                    <a:pt x="435" y="140"/>
                                  </a:lnTo>
                                  <a:lnTo>
                                    <a:pt x="425" y="105"/>
                                  </a:lnTo>
                                  <a:lnTo>
                                    <a:pt x="408" y="75"/>
                                  </a:lnTo>
                                  <a:lnTo>
                                    <a:pt x="404" y="70"/>
                                  </a:lnTo>
                                  <a:close/>
                                  <a:moveTo>
                                    <a:pt x="232" y="0"/>
                                  </a:moveTo>
                                  <a:lnTo>
                                    <a:pt x="178" y="4"/>
                                  </a:lnTo>
                                  <a:lnTo>
                                    <a:pt x="127" y="15"/>
                                  </a:lnTo>
                                  <a:lnTo>
                                    <a:pt x="80" y="34"/>
                                  </a:lnTo>
                                  <a:lnTo>
                                    <a:pt x="37" y="60"/>
                                  </a:lnTo>
                                  <a:lnTo>
                                    <a:pt x="37" y="146"/>
                                  </a:lnTo>
                                  <a:lnTo>
                                    <a:pt x="80" y="113"/>
                                  </a:lnTo>
                                  <a:lnTo>
                                    <a:pt x="125" y="89"/>
                                  </a:lnTo>
                                  <a:lnTo>
                                    <a:pt x="171" y="75"/>
                                  </a:lnTo>
                                  <a:lnTo>
                                    <a:pt x="218" y="70"/>
                                  </a:lnTo>
                                  <a:lnTo>
                                    <a:pt x="404" y="70"/>
                                  </a:lnTo>
                                  <a:lnTo>
                                    <a:pt x="383" y="48"/>
                                  </a:lnTo>
                                  <a:lnTo>
                                    <a:pt x="353" y="27"/>
                                  </a:lnTo>
                                  <a:lnTo>
                                    <a:pt x="318" y="12"/>
                                  </a:lnTo>
                                  <a:lnTo>
                                    <a:pt x="277" y="3"/>
                                  </a:lnTo>
                                  <a:lnTo>
                                    <a:pt x="232" y="0"/>
                                  </a:lnTo>
                                  <a:close/>
                                  <a:moveTo>
                                    <a:pt x="1010" y="70"/>
                                  </a:moveTo>
                                  <a:lnTo>
                                    <a:pt x="824" y="70"/>
                                  </a:lnTo>
                                  <a:lnTo>
                                    <a:pt x="855" y="72"/>
                                  </a:lnTo>
                                  <a:lnTo>
                                    <a:pt x="881" y="78"/>
                                  </a:lnTo>
                                  <a:lnTo>
                                    <a:pt x="904" y="87"/>
                                  </a:lnTo>
                                  <a:lnTo>
                                    <a:pt x="923" y="100"/>
                                  </a:lnTo>
                                  <a:lnTo>
                                    <a:pt x="937" y="117"/>
                                  </a:lnTo>
                                  <a:lnTo>
                                    <a:pt x="948" y="137"/>
                                  </a:lnTo>
                                  <a:lnTo>
                                    <a:pt x="954" y="160"/>
                                  </a:lnTo>
                                  <a:lnTo>
                                    <a:pt x="957" y="187"/>
                                  </a:lnTo>
                                  <a:lnTo>
                                    <a:pt x="955" y="212"/>
                                  </a:lnTo>
                                  <a:lnTo>
                                    <a:pt x="949" y="236"/>
                                  </a:lnTo>
                                  <a:lnTo>
                                    <a:pt x="940" y="260"/>
                                  </a:lnTo>
                                  <a:lnTo>
                                    <a:pt x="928" y="283"/>
                                  </a:lnTo>
                                  <a:lnTo>
                                    <a:pt x="910" y="309"/>
                                  </a:lnTo>
                                  <a:lnTo>
                                    <a:pt x="885" y="338"/>
                                  </a:lnTo>
                                  <a:lnTo>
                                    <a:pt x="853" y="372"/>
                                  </a:lnTo>
                                  <a:lnTo>
                                    <a:pt x="813" y="409"/>
                                  </a:lnTo>
                                  <a:lnTo>
                                    <a:pt x="607" y="602"/>
                                  </a:lnTo>
                                  <a:lnTo>
                                    <a:pt x="607" y="675"/>
                                  </a:lnTo>
                                  <a:lnTo>
                                    <a:pt x="1039" y="675"/>
                                  </a:lnTo>
                                  <a:lnTo>
                                    <a:pt x="1039" y="600"/>
                                  </a:lnTo>
                                  <a:lnTo>
                                    <a:pt x="713" y="600"/>
                                  </a:lnTo>
                                  <a:lnTo>
                                    <a:pt x="713" y="598"/>
                                  </a:lnTo>
                                  <a:lnTo>
                                    <a:pt x="875" y="451"/>
                                  </a:lnTo>
                                  <a:lnTo>
                                    <a:pt x="921" y="407"/>
                                  </a:lnTo>
                                  <a:lnTo>
                                    <a:pt x="959" y="367"/>
                                  </a:lnTo>
                                  <a:lnTo>
                                    <a:pt x="988" y="331"/>
                                  </a:lnTo>
                                  <a:lnTo>
                                    <a:pt x="1010" y="300"/>
                                  </a:lnTo>
                                  <a:lnTo>
                                    <a:pt x="1026" y="270"/>
                                  </a:lnTo>
                                  <a:lnTo>
                                    <a:pt x="1037" y="240"/>
                                  </a:lnTo>
                                  <a:lnTo>
                                    <a:pt x="1043" y="209"/>
                                  </a:lnTo>
                                  <a:lnTo>
                                    <a:pt x="1046" y="178"/>
                                  </a:lnTo>
                                  <a:lnTo>
                                    <a:pt x="1042" y="140"/>
                                  </a:lnTo>
                                  <a:lnTo>
                                    <a:pt x="1032" y="105"/>
                                  </a:lnTo>
                                  <a:lnTo>
                                    <a:pt x="1014" y="75"/>
                                  </a:lnTo>
                                  <a:lnTo>
                                    <a:pt x="1010" y="70"/>
                                  </a:lnTo>
                                  <a:close/>
                                  <a:moveTo>
                                    <a:pt x="839" y="0"/>
                                  </a:moveTo>
                                  <a:lnTo>
                                    <a:pt x="785" y="4"/>
                                  </a:lnTo>
                                  <a:lnTo>
                                    <a:pt x="734" y="15"/>
                                  </a:lnTo>
                                  <a:lnTo>
                                    <a:pt x="687" y="34"/>
                                  </a:lnTo>
                                  <a:lnTo>
                                    <a:pt x="643" y="60"/>
                                  </a:lnTo>
                                  <a:lnTo>
                                    <a:pt x="643" y="146"/>
                                  </a:lnTo>
                                  <a:lnTo>
                                    <a:pt x="687" y="113"/>
                                  </a:lnTo>
                                  <a:lnTo>
                                    <a:pt x="732" y="89"/>
                                  </a:lnTo>
                                  <a:lnTo>
                                    <a:pt x="778" y="75"/>
                                  </a:lnTo>
                                  <a:lnTo>
                                    <a:pt x="824" y="70"/>
                                  </a:lnTo>
                                  <a:lnTo>
                                    <a:pt x="1010" y="70"/>
                                  </a:lnTo>
                                  <a:lnTo>
                                    <a:pt x="990" y="48"/>
                                  </a:lnTo>
                                  <a:lnTo>
                                    <a:pt x="960" y="27"/>
                                  </a:lnTo>
                                  <a:lnTo>
                                    <a:pt x="924" y="12"/>
                                  </a:lnTo>
                                  <a:lnTo>
                                    <a:pt x="884" y="3"/>
                                  </a:lnTo>
                                  <a:lnTo>
                                    <a:pt x="8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96" name="任意多边形 996"/>
                          <wps:cNvSpPr/>
                          <wps:spPr>
                            <a:xfrm>
                              <a:off x="9730" y="8956"/>
                              <a:ext cx="220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0" h="687">
                                  <a:moveTo>
                                    <a:pt x="403" y="71"/>
                                  </a:moveTo>
                                  <a:lnTo>
                                    <a:pt x="217" y="71"/>
                                  </a:lnTo>
                                  <a:lnTo>
                                    <a:pt x="248" y="72"/>
                                  </a:lnTo>
                                  <a:lnTo>
                                    <a:pt x="274" y="78"/>
                                  </a:lnTo>
                                  <a:lnTo>
                                    <a:pt x="297" y="88"/>
                                  </a:lnTo>
                                  <a:lnTo>
                                    <a:pt x="316" y="101"/>
                                  </a:lnTo>
                                  <a:lnTo>
                                    <a:pt x="331" y="117"/>
                                  </a:lnTo>
                                  <a:lnTo>
                                    <a:pt x="341" y="138"/>
                                  </a:lnTo>
                                  <a:lnTo>
                                    <a:pt x="347" y="161"/>
                                  </a:lnTo>
                                  <a:lnTo>
                                    <a:pt x="350" y="188"/>
                                  </a:lnTo>
                                  <a:lnTo>
                                    <a:pt x="348" y="212"/>
                                  </a:lnTo>
                                  <a:lnTo>
                                    <a:pt x="342" y="236"/>
                                  </a:lnTo>
                                  <a:lnTo>
                                    <a:pt x="333" y="260"/>
                                  </a:lnTo>
                                  <a:lnTo>
                                    <a:pt x="321" y="284"/>
                                  </a:lnTo>
                                  <a:lnTo>
                                    <a:pt x="303" y="309"/>
                                  </a:lnTo>
                                  <a:lnTo>
                                    <a:pt x="278" y="339"/>
                                  </a:lnTo>
                                  <a:lnTo>
                                    <a:pt x="246" y="372"/>
                                  </a:lnTo>
                                  <a:lnTo>
                                    <a:pt x="206" y="410"/>
                                  </a:lnTo>
                                  <a:lnTo>
                                    <a:pt x="0" y="602"/>
                                  </a:lnTo>
                                  <a:lnTo>
                                    <a:pt x="0" y="675"/>
                                  </a:lnTo>
                                  <a:lnTo>
                                    <a:pt x="432" y="675"/>
                                  </a:lnTo>
                                  <a:lnTo>
                                    <a:pt x="432" y="601"/>
                                  </a:lnTo>
                                  <a:lnTo>
                                    <a:pt x="106" y="601"/>
                                  </a:lnTo>
                                  <a:lnTo>
                                    <a:pt x="106" y="599"/>
                                  </a:lnTo>
                                  <a:lnTo>
                                    <a:pt x="268" y="451"/>
                                  </a:lnTo>
                                  <a:lnTo>
                                    <a:pt x="314" y="407"/>
                                  </a:lnTo>
                                  <a:lnTo>
                                    <a:pt x="352" y="368"/>
                                  </a:lnTo>
                                  <a:lnTo>
                                    <a:pt x="381" y="332"/>
                                  </a:lnTo>
                                  <a:lnTo>
                                    <a:pt x="403" y="300"/>
                                  </a:lnTo>
                                  <a:lnTo>
                                    <a:pt x="419" y="270"/>
                                  </a:lnTo>
                                  <a:lnTo>
                                    <a:pt x="430" y="240"/>
                                  </a:lnTo>
                                  <a:lnTo>
                                    <a:pt x="436" y="210"/>
                                  </a:lnTo>
                                  <a:lnTo>
                                    <a:pt x="439" y="179"/>
                                  </a:lnTo>
                                  <a:lnTo>
                                    <a:pt x="435" y="140"/>
                                  </a:lnTo>
                                  <a:lnTo>
                                    <a:pt x="425" y="105"/>
                                  </a:lnTo>
                                  <a:lnTo>
                                    <a:pt x="407" y="75"/>
                                  </a:lnTo>
                                  <a:lnTo>
                                    <a:pt x="403" y="71"/>
                                  </a:lnTo>
                                  <a:close/>
                                  <a:moveTo>
                                    <a:pt x="232" y="0"/>
                                  </a:moveTo>
                                  <a:lnTo>
                                    <a:pt x="178" y="4"/>
                                  </a:lnTo>
                                  <a:lnTo>
                                    <a:pt x="127" y="15"/>
                                  </a:lnTo>
                                  <a:lnTo>
                                    <a:pt x="80" y="34"/>
                                  </a:lnTo>
                                  <a:lnTo>
                                    <a:pt x="36" y="61"/>
                                  </a:lnTo>
                                  <a:lnTo>
                                    <a:pt x="36" y="146"/>
                                  </a:lnTo>
                                  <a:lnTo>
                                    <a:pt x="80" y="113"/>
                                  </a:lnTo>
                                  <a:lnTo>
                                    <a:pt x="125" y="89"/>
                                  </a:lnTo>
                                  <a:lnTo>
                                    <a:pt x="171" y="75"/>
                                  </a:lnTo>
                                  <a:lnTo>
                                    <a:pt x="217" y="71"/>
                                  </a:lnTo>
                                  <a:lnTo>
                                    <a:pt x="403" y="71"/>
                                  </a:lnTo>
                                  <a:lnTo>
                                    <a:pt x="383" y="49"/>
                                  </a:lnTo>
                                  <a:lnTo>
                                    <a:pt x="353" y="28"/>
                                  </a:lnTo>
                                  <a:lnTo>
                                    <a:pt x="317" y="12"/>
                                  </a:lnTo>
                                  <a:lnTo>
                                    <a:pt x="277" y="3"/>
                                  </a:lnTo>
                                  <a:lnTo>
                                    <a:pt x="232" y="0"/>
                                  </a:lnTo>
                                  <a:close/>
                                  <a:moveTo>
                                    <a:pt x="624" y="564"/>
                                  </a:moveTo>
                                  <a:lnTo>
                                    <a:pt x="624" y="651"/>
                                  </a:lnTo>
                                  <a:lnTo>
                                    <a:pt x="657" y="667"/>
                                  </a:lnTo>
                                  <a:lnTo>
                                    <a:pt x="695" y="678"/>
                                  </a:lnTo>
                                  <a:lnTo>
                                    <a:pt x="738" y="684"/>
                                  </a:lnTo>
                                  <a:lnTo>
                                    <a:pt x="786" y="686"/>
                                  </a:lnTo>
                                  <a:lnTo>
                                    <a:pt x="841" y="683"/>
                                  </a:lnTo>
                                  <a:lnTo>
                                    <a:pt x="890" y="673"/>
                                  </a:lnTo>
                                  <a:lnTo>
                                    <a:pt x="933" y="655"/>
                                  </a:lnTo>
                                  <a:lnTo>
                                    <a:pt x="970" y="631"/>
                                  </a:lnTo>
                                  <a:lnTo>
                                    <a:pt x="985" y="617"/>
                                  </a:lnTo>
                                  <a:lnTo>
                                    <a:pt x="788" y="617"/>
                                  </a:lnTo>
                                  <a:lnTo>
                                    <a:pt x="744" y="614"/>
                                  </a:lnTo>
                                  <a:lnTo>
                                    <a:pt x="701" y="604"/>
                                  </a:lnTo>
                                  <a:lnTo>
                                    <a:pt x="661" y="587"/>
                                  </a:lnTo>
                                  <a:lnTo>
                                    <a:pt x="624" y="564"/>
                                  </a:lnTo>
                                  <a:close/>
                                  <a:moveTo>
                                    <a:pt x="985" y="70"/>
                                  </a:moveTo>
                                  <a:lnTo>
                                    <a:pt x="792" y="70"/>
                                  </a:lnTo>
                                  <a:lnTo>
                                    <a:pt x="849" y="77"/>
                                  </a:lnTo>
                                  <a:lnTo>
                                    <a:pt x="890" y="97"/>
                                  </a:lnTo>
                                  <a:lnTo>
                                    <a:pt x="915" y="132"/>
                                  </a:lnTo>
                                  <a:lnTo>
                                    <a:pt x="923" y="179"/>
                                  </a:lnTo>
                                  <a:lnTo>
                                    <a:pt x="912" y="231"/>
                                  </a:lnTo>
                                  <a:lnTo>
                                    <a:pt x="880" y="268"/>
                                  </a:lnTo>
                                  <a:lnTo>
                                    <a:pt x="826" y="290"/>
                                  </a:lnTo>
                                  <a:lnTo>
                                    <a:pt x="752" y="298"/>
                                  </a:lnTo>
                                  <a:lnTo>
                                    <a:pt x="695" y="298"/>
                                  </a:lnTo>
                                  <a:lnTo>
                                    <a:pt x="695" y="367"/>
                                  </a:lnTo>
                                  <a:lnTo>
                                    <a:pt x="754" y="367"/>
                                  </a:lnTo>
                                  <a:lnTo>
                                    <a:pt x="839" y="375"/>
                                  </a:lnTo>
                                  <a:lnTo>
                                    <a:pt x="899" y="399"/>
                                  </a:lnTo>
                                  <a:lnTo>
                                    <a:pt x="935" y="438"/>
                                  </a:lnTo>
                                  <a:lnTo>
                                    <a:pt x="947" y="493"/>
                                  </a:lnTo>
                                  <a:lnTo>
                                    <a:pt x="945" y="520"/>
                                  </a:lnTo>
                                  <a:lnTo>
                                    <a:pt x="937" y="544"/>
                                  </a:lnTo>
                                  <a:lnTo>
                                    <a:pt x="923" y="565"/>
                                  </a:lnTo>
                                  <a:lnTo>
                                    <a:pt x="905" y="583"/>
                                  </a:lnTo>
                                  <a:lnTo>
                                    <a:pt x="881" y="598"/>
                                  </a:lnTo>
                                  <a:lnTo>
                                    <a:pt x="854" y="609"/>
                                  </a:lnTo>
                                  <a:lnTo>
                                    <a:pt x="823" y="615"/>
                                  </a:lnTo>
                                  <a:lnTo>
                                    <a:pt x="788" y="617"/>
                                  </a:lnTo>
                                  <a:lnTo>
                                    <a:pt x="985" y="617"/>
                                  </a:lnTo>
                                  <a:lnTo>
                                    <a:pt x="1000" y="602"/>
                                  </a:lnTo>
                                  <a:lnTo>
                                    <a:pt x="1022" y="568"/>
                                  </a:lnTo>
                                  <a:lnTo>
                                    <a:pt x="1035" y="530"/>
                                  </a:lnTo>
                                  <a:lnTo>
                                    <a:pt x="1039" y="487"/>
                                  </a:lnTo>
                                  <a:lnTo>
                                    <a:pt x="1036" y="456"/>
                                  </a:lnTo>
                                  <a:lnTo>
                                    <a:pt x="1028" y="428"/>
                                  </a:lnTo>
                                  <a:lnTo>
                                    <a:pt x="1014" y="403"/>
                                  </a:lnTo>
                                  <a:lnTo>
                                    <a:pt x="995" y="380"/>
                                  </a:lnTo>
                                  <a:lnTo>
                                    <a:pt x="970" y="360"/>
                                  </a:lnTo>
                                  <a:lnTo>
                                    <a:pt x="942" y="346"/>
                                  </a:lnTo>
                                  <a:lnTo>
                                    <a:pt x="909" y="335"/>
                                  </a:lnTo>
                                  <a:lnTo>
                                    <a:pt x="873" y="329"/>
                                  </a:lnTo>
                                  <a:lnTo>
                                    <a:pt x="873" y="327"/>
                                  </a:lnTo>
                                  <a:lnTo>
                                    <a:pt x="935" y="303"/>
                                  </a:lnTo>
                                  <a:lnTo>
                                    <a:pt x="979" y="267"/>
                                  </a:lnTo>
                                  <a:lnTo>
                                    <a:pt x="1006" y="219"/>
                                  </a:lnTo>
                                  <a:lnTo>
                                    <a:pt x="1015" y="160"/>
                                  </a:lnTo>
                                  <a:lnTo>
                                    <a:pt x="1011" y="126"/>
                                  </a:lnTo>
                                  <a:lnTo>
                                    <a:pt x="1001" y="96"/>
                                  </a:lnTo>
                                  <a:lnTo>
                                    <a:pt x="985" y="70"/>
                                  </a:lnTo>
                                  <a:close/>
                                  <a:moveTo>
                                    <a:pt x="814" y="0"/>
                                  </a:moveTo>
                                  <a:lnTo>
                                    <a:pt x="769" y="3"/>
                                  </a:lnTo>
                                  <a:lnTo>
                                    <a:pt x="727" y="10"/>
                                  </a:lnTo>
                                  <a:lnTo>
                                    <a:pt x="687" y="22"/>
                                  </a:lnTo>
                                  <a:lnTo>
                                    <a:pt x="651" y="38"/>
                                  </a:lnTo>
                                  <a:lnTo>
                                    <a:pt x="651" y="117"/>
                                  </a:lnTo>
                                  <a:lnTo>
                                    <a:pt x="685" y="97"/>
                                  </a:lnTo>
                                  <a:lnTo>
                                    <a:pt x="719" y="82"/>
                                  </a:lnTo>
                                  <a:lnTo>
                                    <a:pt x="755" y="73"/>
                                  </a:lnTo>
                                  <a:lnTo>
                                    <a:pt x="792" y="70"/>
                                  </a:lnTo>
                                  <a:lnTo>
                                    <a:pt x="985" y="70"/>
                                  </a:lnTo>
                                  <a:lnTo>
                                    <a:pt x="984" y="68"/>
                                  </a:lnTo>
                                  <a:lnTo>
                                    <a:pt x="960" y="45"/>
                                  </a:lnTo>
                                  <a:lnTo>
                                    <a:pt x="930" y="25"/>
                                  </a:lnTo>
                                  <a:lnTo>
                                    <a:pt x="896" y="11"/>
                                  </a:lnTo>
                                  <a:lnTo>
                                    <a:pt x="857" y="3"/>
                                  </a:lnTo>
                                  <a:lnTo>
                                    <a:pt x="81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97" name="任意多边形 997"/>
                          <wps:cNvSpPr/>
                          <wps:spPr>
                            <a:xfrm>
                              <a:off x="10199" y="8955"/>
                              <a:ext cx="228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6" h="675">
                                  <a:moveTo>
                                    <a:pt x="403" y="70"/>
                                  </a:moveTo>
                                  <a:lnTo>
                                    <a:pt x="218" y="70"/>
                                  </a:lnTo>
                                  <a:lnTo>
                                    <a:pt x="248" y="72"/>
                                  </a:lnTo>
                                  <a:lnTo>
                                    <a:pt x="274" y="78"/>
                                  </a:lnTo>
                                  <a:lnTo>
                                    <a:pt x="297" y="87"/>
                                  </a:lnTo>
                                  <a:lnTo>
                                    <a:pt x="316" y="100"/>
                                  </a:lnTo>
                                  <a:lnTo>
                                    <a:pt x="331" y="117"/>
                                  </a:lnTo>
                                  <a:lnTo>
                                    <a:pt x="341" y="137"/>
                                  </a:lnTo>
                                  <a:lnTo>
                                    <a:pt x="348" y="160"/>
                                  </a:lnTo>
                                  <a:lnTo>
                                    <a:pt x="350" y="187"/>
                                  </a:lnTo>
                                  <a:lnTo>
                                    <a:pt x="348" y="212"/>
                                  </a:lnTo>
                                  <a:lnTo>
                                    <a:pt x="343" y="236"/>
                                  </a:lnTo>
                                  <a:lnTo>
                                    <a:pt x="334" y="260"/>
                                  </a:lnTo>
                                  <a:lnTo>
                                    <a:pt x="321" y="283"/>
                                  </a:lnTo>
                                  <a:lnTo>
                                    <a:pt x="303" y="309"/>
                                  </a:lnTo>
                                  <a:lnTo>
                                    <a:pt x="278" y="338"/>
                                  </a:lnTo>
                                  <a:lnTo>
                                    <a:pt x="246" y="372"/>
                                  </a:lnTo>
                                  <a:lnTo>
                                    <a:pt x="207" y="409"/>
                                  </a:lnTo>
                                  <a:lnTo>
                                    <a:pt x="0" y="602"/>
                                  </a:lnTo>
                                  <a:lnTo>
                                    <a:pt x="0" y="675"/>
                                  </a:lnTo>
                                  <a:lnTo>
                                    <a:pt x="432" y="675"/>
                                  </a:lnTo>
                                  <a:lnTo>
                                    <a:pt x="432" y="600"/>
                                  </a:lnTo>
                                  <a:lnTo>
                                    <a:pt x="107" y="600"/>
                                  </a:lnTo>
                                  <a:lnTo>
                                    <a:pt x="107" y="598"/>
                                  </a:lnTo>
                                  <a:lnTo>
                                    <a:pt x="269" y="451"/>
                                  </a:lnTo>
                                  <a:lnTo>
                                    <a:pt x="314" y="407"/>
                                  </a:lnTo>
                                  <a:lnTo>
                                    <a:pt x="352" y="367"/>
                                  </a:lnTo>
                                  <a:lnTo>
                                    <a:pt x="382" y="331"/>
                                  </a:lnTo>
                                  <a:lnTo>
                                    <a:pt x="403" y="300"/>
                                  </a:lnTo>
                                  <a:lnTo>
                                    <a:pt x="419" y="270"/>
                                  </a:lnTo>
                                  <a:lnTo>
                                    <a:pt x="430" y="240"/>
                                  </a:lnTo>
                                  <a:lnTo>
                                    <a:pt x="437" y="209"/>
                                  </a:lnTo>
                                  <a:lnTo>
                                    <a:pt x="439" y="178"/>
                                  </a:lnTo>
                                  <a:lnTo>
                                    <a:pt x="435" y="140"/>
                                  </a:lnTo>
                                  <a:lnTo>
                                    <a:pt x="425" y="105"/>
                                  </a:lnTo>
                                  <a:lnTo>
                                    <a:pt x="408" y="75"/>
                                  </a:lnTo>
                                  <a:lnTo>
                                    <a:pt x="403" y="70"/>
                                  </a:lnTo>
                                  <a:close/>
                                  <a:moveTo>
                                    <a:pt x="232" y="0"/>
                                  </a:moveTo>
                                  <a:lnTo>
                                    <a:pt x="178" y="4"/>
                                  </a:lnTo>
                                  <a:lnTo>
                                    <a:pt x="127" y="15"/>
                                  </a:lnTo>
                                  <a:lnTo>
                                    <a:pt x="80" y="34"/>
                                  </a:lnTo>
                                  <a:lnTo>
                                    <a:pt x="37" y="60"/>
                                  </a:lnTo>
                                  <a:lnTo>
                                    <a:pt x="37" y="146"/>
                                  </a:lnTo>
                                  <a:lnTo>
                                    <a:pt x="80" y="113"/>
                                  </a:lnTo>
                                  <a:lnTo>
                                    <a:pt x="125" y="89"/>
                                  </a:lnTo>
                                  <a:lnTo>
                                    <a:pt x="171" y="75"/>
                                  </a:lnTo>
                                  <a:lnTo>
                                    <a:pt x="218" y="70"/>
                                  </a:lnTo>
                                  <a:lnTo>
                                    <a:pt x="403" y="70"/>
                                  </a:lnTo>
                                  <a:lnTo>
                                    <a:pt x="383" y="48"/>
                                  </a:lnTo>
                                  <a:lnTo>
                                    <a:pt x="353" y="27"/>
                                  </a:lnTo>
                                  <a:lnTo>
                                    <a:pt x="318" y="12"/>
                                  </a:lnTo>
                                  <a:lnTo>
                                    <a:pt x="277" y="3"/>
                                  </a:lnTo>
                                  <a:lnTo>
                                    <a:pt x="232" y="0"/>
                                  </a:lnTo>
                                  <a:close/>
                                  <a:moveTo>
                                    <a:pt x="985" y="502"/>
                                  </a:moveTo>
                                  <a:lnTo>
                                    <a:pt x="898" y="502"/>
                                  </a:lnTo>
                                  <a:lnTo>
                                    <a:pt x="898" y="675"/>
                                  </a:lnTo>
                                  <a:lnTo>
                                    <a:pt x="985" y="675"/>
                                  </a:lnTo>
                                  <a:lnTo>
                                    <a:pt x="985" y="502"/>
                                  </a:lnTo>
                                  <a:close/>
                                  <a:moveTo>
                                    <a:pt x="985" y="11"/>
                                  </a:moveTo>
                                  <a:lnTo>
                                    <a:pt x="881" y="11"/>
                                  </a:lnTo>
                                  <a:lnTo>
                                    <a:pt x="567" y="448"/>
                                  </a:lnTo>
                                  <a:lnTo>
                                    <a:pt x="567" y="502"/>
                                  </a:lnTo>
                                  <a:lnTo>
                                    <a:pt x="1076" y="502"/>
                                  </a:lnTo>
                                  <a:lnTo>
                                    <a:pt x="1076" y="436"/>
                                  </a:lnTo>
                                  <a:lnTo>
                                    <a:pt x="659" y="436"/>
                                  </a:lnTo>
                                  <a:lnTo>
                                    <a:pt x="871" y="141"/>
                                  </a:lnTo>
                                  <a:lnTo>
                                    <a:pt x="880" y="125"/>
                                  </a:lnTo>
                                  <a:lnTo>
                                    <a:pt x="888" y="111"/>
                                  </a:lnTo>
                                  <a:lnTo>
                                    <a:pt x="894" y="99"/>
                                  </a:lnTo>
                                  <a:lnTo>
                                    <a:pt x="898" y="90"/>
                                  </a:lnTo>
                                  <a:lnTo>
                                    <a:pt x="985" y="90"/>
                                  </a:lnTo>
                                  <a:lnTo>
                                    <a:pt x="985" y="11"/>
                                  </a:lnTo>
                                  <a:close/>
                                  <a:moveTo>
                                    <a:pt x="985" y="90"/>
                                  </a:moveTo>
                                  <a:lnTo>
                                    <a:pt x="900" y="90"/>
                                  </a:lnTo>
                                  <a:lnTo>
                                    <a:pt x="899" y="111"/>
                                  </a:lnTo>
                                  <a:lnTo>
                                    <a:pt x="898" y="126"/>
                                  </a:lnTo>
                                  <a:lnTo>
                                    <a:pt x="898" y="141"/>
                                  </a:lnTo>
                                  <a:lnTo>
                                    <a:pt x="898" y="436"/>
                                  </a:lnTo>
                                  <a:lnTo>
                                    <a:pt x="985" y="436"/>
                                  </a:lnTo>
                                  <a:lnTo>
                                    <a:pt x="985" y="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98" name="任意多边形 998"/>
                          <wps:cNvSpPr/>
                          <wps:spPr>
                            <a:xfrm>
                              <a:off x="10684" y="8955"/>
                              <a:ext cx="221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3" h="687">
                                  <a:moveTo>
                                    <a:pt x="403" y="70"/>
                                  </a:moveTo>
                                  <a:lnTo>
                                    <a:pt x="217" y="70"/>
                                  </a:lnTo>
                                  <a:lnTo>
                                    <a:pt x="248" y="72"/>
                                  </a:lnTo>
                                  <a:lnTo>
                                    <a:pt x="274" y="78"/>
                                  </a:lnTo>
                                  <a:lnTo>
                                    <a:pt x="297" y="87"/>
                                  </a:lnTo>
                                  <a:lnTo>
                                    <a:pt x="316" y="101"/>
                                  </a:lnTo>
                                  <a:lnTo>
                                    <a:pt x="330" y="117"/>
                                  </a:lnTo>
                                  <a:lnTo>
                                    <a:pt x="341" y="137"/>
                                  </a:lnTo>
                                  <a:lnTo>
                                    <a:pt x="347" y="161"/>
                                  </a:lnTo>
                                  <a:lnTo>
                                    <a:pt x="350" y="187"/>
                                  </a:lnTo>
                                  <a:lnTo>
                                    <a:pt x="348" y="212"/>
                                  </a:lnTo>
                                  <a:lnTo>
                                    <a:pt x="342" y="236"/>
                                  </a:lnTo>
                                  <a:lnTo>
                                    <a:pt x="333" y="260"/>
                                  </a:lnTo>
                                  <a:lnTo>
                                    <a:pt x="321" y="284"/>
                                  </a:lnTo>
                                  <a:lnTo>
                                    <a:pt x="303" y="309"/>
                                  </a:lnTo>
                                  <a:lnTo>
                                    <a:pt x="278" y="338"/>
                                  </a:lnTo>
                                  <a:lnTo>
                                    <a:pt x="246" y="372"/>
                                  </a:lnTo>
                                  <a:lnTo>
                                    <a:pt x="206" y="410"/>
                                  </a:lnTo>
                                  <a:lnTo>
                                    <a:pt x="0" y="602"/>
                                  </a:lnTo>
                                  <a:lnTo>
                                    <a:pt x="0" y="675"/>
                                  </a:lnTo>
                                  <a:lnTo>
                                    <a:pt x="432" y="675"/>
                                  </a:lnTo>
                                  <a:lnTo>
                                    <a:pt x="432" y="600"/>
                                  </a:lnTo>
                                  <a:lnTo>
                                    <a:pt x="106" y="600"/>
                                  </a:lnTo>
                                  <a:lnTo>
                                    <a:pt x="106" y="599"/>
                                  </a:lnTo>
                                  <a:lnTo>
                                    <a:pt x="268" y="451"/>
                                  </a:lnTo>
                                  <a:lnTo>
                                    <a:pt x="314" y="407"/>
                                  </a:lnTo>
                                  <a:lnTo>
                                    <a:pt x="351" y="367"/>
                                  </a:lnTo>
                                  <a:lnTo>
                                    <a:pt x="381" y="331"/>
                                  </a:lnTo>
                                  <a:lnTo>
                                    <a:pt x="403" y="300"/>
                                  </a:lnTo>
                                  <a:lnTo>
                                    <a:pt x="419" y="270"/>
                                  </a:lnTo>
                                  <a:lnTo>
                                    <a:pt x="430" y="240"/>
                                  </a:lnTo>
                                  <a:lnTo>
                                    <a:pt x="436" y="209"/>
                                  </a:lnTo>
                                  <a:lnTo>
                                    <a:pt x="438" y="179"/>
                                  </a:lnTo>
                                  <a:lnTo>
                                    <a:pt x="435" y="140"/>
                                  </a:lnTo>
                                  <a:lnTo>
                                    <a:pt x="425" y="105"/>
                                  </a:lnTo>
                                  <a:lnTo>
                                    <a:pt x="407" y="75"/>
                                  </a:lnTo>
                                  <a:lnTo>
                                    <a:pt x="403" y="70"/>
                                  </a:lnTo>
                                  <a:close/>
                                  <a:moveTo>
                                    <a:pt x="232" y="0"/>
                                  </a:moveTo>
                                  <a:lnTo>
                                    <a:pt x="178" y="4"/>
                                  </a:lnTo>
                                  <a:lnTo>
                                    <a:pt x="127" y="15"/>
                                  </a:lnTo>
                                  <a:lnTo>
                                    <a:pt x="80" y="34"/>
                                  </a:lnTo>
                                  <a:lnTo>
                                    <a:pt x="36" y="60"/>
                                  </a:lnTo>
                                  <a:lnTo>
                                    <a:pt x="36" y="146"/>
                                  </a:lnTo>
                                  <a:lnTo>
                                    <a:pt x="80" y="113"/>
                                  </a:lnTo>
                                  <a:lnTo>
                                    <a:pt x="125" y="89"/>
                                  </a:lnTo>
                                  <a:lnTo>
                                    <a:pt x="170" y="75"/>
                                  </a:lnTo>
                                  <a:lnTo>
                                    <a:pt x="217" y="70"/>
                                  </a:lnTo>
                                  <a:lnTo>
                                    <a:pt x="403" y="70"/>
                                  </a:lnTo>
                                  <a:lnTo>
                                    <a:pt x="383" y="48"/>
                                  </a:lnTo>
                                  <a:lnTo>
                                    <a:pt x="353" y="27"/>
                                  </a:lnTo>
                                  <a:lnTo>
                                    <a:pt x="317" y="12"/>
                                  </a:lnTo>
                                  <a:lnTo>
                                    <a:pt x="277" y="3"/>
                                  </a:lnTo>
                                  <a:lnTo>
                                    <a:pt x="232" y="0"/>
                                  </a:lnTo>
                                  <a:close/>
                                  <a:moveTo>
                                    <a:pt x="639" y="573"/>
                                  </a:moveTo>
                                  <a:lnTo>
                                    <a:pt x="639" y="659"/>
                                  </a:lnTo>
                                  <a:lnTo>
                                    <a:pt x="667" y="671"/>
                                  </a:lnTo>
                                  <a:lnTo>
                                    <a:pt x="702" y="679"/>
                                  </a:lnTo>
                                  <a:lnTo>
                                    <a:pt x="742" y="684"/>
                                  </a:lnTo>
                                  <a:lnTo>
                                    <a:pt x="789" y="686"/>
                                  </a:lnTo>
                                  <a:lnTo>
                                    <a:pt x="845" y="682"/>
                                  </a:lnTo>
                                  <a:lnTo>
                                    <a:pt x="895" y="671"/>
                                  </a:lnTo>
                                  <a:lnTo>
                                    <a:pt x="938" y="653"/>
                                  </a:lnTo>
                                  <a:lnTo>
                                    <a:pt x="975" y="627"/>
                                  </a:lnTo>
                                  <a:lnTo>
                                    <a:pt x="984" y="617"/>
                                  </a:lnTo>
                                  <a:lnTo>
                                    <a:pt x="788" y="617"/>
                                  </a:lnTo>
                                  <a:lnTo>
                                    <a:pt x="750" y="614"/>
                                  </a:lnTo>
                                  <a:lnTo>
                                    <a:pt x="712" y="606"/>
                                  </a:lnTo>
                                  <a:lnTo>
                                    <a:pt x="675" y="592"/>
                                  </a:lnTo>
                                  <a:lnTo>
                                    <a:pt x="639" y="573"/>
                                  </a:lnTo>
                                  <a:close/>
                                  <a:moveTo>
                                    <a:pt x="997" y="342"/>
                                  </a:moveTo>
                                  <a:lnTo>
                                    <a:pt x="774" y="342"/>
                                  </a:lnTo>
                                  <a:lnTo>
                                    <a:pt x="814" y="345"/>
                                  </a:lnTo>
                                  <a:lnTo>
                                    <a:pt x="850" y="351"/>
                                  </a:lnTo>
                                  <a:lnTo>
                                    <a:pt x="880" y="362"/>
                                  </a:lnTo>
                                  <a:lnTo>
                                    <a:pt x="906" y="378"/>
                                  </a:lnTo>
                                  <a:lnTo>
                                    <a:pt x="926" y="397"/>
                                  </a:lnTo>
                                  <a:lnTo>
                                    <a:pt x="940" y="420"/>
                                  </a:lnTo>
                                  <a:lnTo>
                                    <a:pt x="949" y="446"/>
                                  </a:lnTo>
                                  <a:lnTo>
                                    <a:pt x="952" y="477"/>
                                  </a:lnTo>
                                  <a:lnTo>
                                    <a:pt x="949" y="507"/>
                                  </a:lnTo>
                                  <a:lnTo>
                                    <a:pt x="940" y="534"/>
                                  </a:lnTo>
                                  <a:lnTo>
                                    <a:pt x="926" y="558"/>
                                  </a:lnTo>
                                  <a:lnTo>
                                    <a:pt x="907" y="578"/>
                                  </a:lnTo>
                                  <a:lnTo>
                                    <a:pt x="882" y="595"/>
                                  </a:lnTo>
                                  <a:lnTo>
                                    <a:pt x="854" y="607"/>
                                  </a:lnTo>
                                  <a:lnTo>
                                    <a:pt x="823" y="614"/>
                                  </a:lnTo>
                                  <a:lnTo>
                                    <a:pt x="788" y="617"/>
                                  </a:lnTo>
                                  <a:lnTo>
                                    <a:pt x="984" y="617"/>
                                  </a:lnTo>
                                  <a:lnTo>
                                    <a:pt x="1005" y="594"/>
                                  </a:lnTo>
                                  <a:lnTo>
                                    <a:pt x="1026" y="558"/>
                                  </a:lnTo>
                                  <a:lnTo>
                                    <a:pt x="1039" y="516"/>
                                  </a:lnTo>
                                  <a:lnTo>
                                    <a:pt x="1043" y="471"/>
                                  </a:lnTo>
                                  <a:lnTo>
                                    <a:pt x="1039" y="426"/>
                                  </a:lnTo>
                                  <a:lnTo>
                                    <a:pt x="1027" y="387"/>
                                  </a:lnTo>
                                  <a:lnTo>
                                    <a:pt x="1007" y="353"/>
                                  </a:lnTo>
                                  <a:lnTo>
                                    <a:pt x="997" y="342"/>
                                  </a:lnTo>
                                  <a:close/>
                                  <a:moveTo>
                                    <a:pt x="1011" y="11"/>
                                  </a:moveTo>
                                  <a:lnTo>
                                    <a:pt x="661" y="11"/>
                                  </a:lnTo>
                                  <a:lnTo>
                                    <a:pt x="661" y="348"/>
                                  </a:lnTo>
                                  <a:lnTo>
                                    <a:pt x="695" y="346"/>
                                  </a:lnTo>
                                  <a:lnTo>
                                    <a:pt x="725" y="344"/>
                                  </a:lnTo>
                                  <a:lnTo>
                                    <a:pt x="751" y="343"/>
                                  </a:lnTo>
                                  <a:lnTo>
                                    <a:pt x="774" y="342"/>
                                  </a:lnTo>
                                  <a:lnTo>
                                    <a:pt x="997" y="342"/>
                                  </a:lnTo>
                                  <a:lnTo>
                                    <a:pt x="980" y="324"/>
                                  </a:lnTo>
                                  <a:lnTo>
                                    <a:pt x="945" y="301"/>
                                  </a:lnTo>
                                  <a:lnTo>
                                    <a:pt x="905" y="284"/>
                                  </a:lnTo>
                                  <a:lnTo>
                                    <a:pt x="858" y="274"/>
                                  </a:lnTo>
                                  <a:lnTo>
                                    <a:pt x="840" y="273"/>
                                  </a:lnTo>
                                  <a:lnTo>
                                    <a:pt x="745" y="273"/>
                                  </a:lnTo>
                                  <a:lnTo>
                                    <a:pt x="745" y="85"/>
                                  </a:lnTo>
                                  <a:lnTo>
                                    <a:pt x="1011" y="85"/>
                                  </a:lnTo>
                                  <a:lnTo>
                                    <a:pt x="1011" y="11"/>
                                  </a:lnTo>
                                  <a:close/>
                                  <a:moveTo>
                                    <a:pt x="805" y="271"/>
                                  </a:moveTo>
                                  <a:lnTo>
                                    <a:pt x="793" y="271"/>
                                  </a:lnTo>
                                  <a:lnTo>
                                    <a:pt x="780" y="271"/>
                                  </a:lnTo>
                                  <a:lnTo>
                                    <a:pt x="745" y="273"/>
                                  </a:lnTo>
                                  <a:lnTo>
                                    <a:pt x="840" y="273"/>
                                  </a:lnTo>
                                  <a:lnTo>
                                    <a:pt x="805" y="2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999" name="任意多边形 999"/>
                          <wps:cNvSpPr/>
                          <wps:spPr>
                            <a:xfrm>
                              <a:off x="8769" y="9137"/>
                              <a:ext cx="242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40" h="487">
                                  <a:moveTo>
                                    <a:pt x="183" y="356"/>
                                  </a:moveTo>
                                  <a:lnTo>
                                    <a:pt x="127" y="356"/>
                                  </a:lnTo>
                                  <a:lnTo>
                                    <a:pt x="148" y="372"/>
                                  </a:lnTo>
                                  <a:lnTo>
                                    <a:pt x="172" y="388"/>
                                  </a:lnTo>
                                  <a:lnTo>
                                    <a:pt x="199" y="402"/>
                                  </a:lnTo>
                                  <a:lnTo>
                                    <a:pt x="229" y="416"/>
                                  </a:lnTo>
                                  <a:lnTo>
                                    <a:pt x="182" y="427"/>
                                  </a:lnTo>
                                  <a:lnTo>
                                    <a:pt x="133" y="437"/>
                                  </a:lnTo>
                                  <a:lnTo>
                                    <a:pt x="80" y="445"/>
                                  </a:lnTo>
                                  <a:lnTo>
                                    <a:pt x="24" y="453"/>
                                  </a:lnTo>
                                  <a:lnTo>
                                    <a:pt x="31" y="462"/>
                                  </a:lnTo>
                                  <a:lnTo>
                                    <a:pt x="37" y="471"/>
                                  </a:lnTo>
                                  <a:lnTo>
                                    <a:pt x="43" y="479"/>
                                  </a:lnTo>
                                  <a:lnTo>
                                    <a:pt x="48" y="487"/>
                                  </a:lnTo>
                                  <a:lnTo>
                                    <a:pt x="113" y="476"/>
                                  </a:lnTo>
                                  <a:lnTo>
                                    <a:pt x="174" y="464"/>
                                  </a:lnTo>
                                  <a:lnTo>
                                    <a:pt x="231" y="450"/>
                                  </a:lnTo>
                                  <a:lnTo>
                                    <a:pt x="283" y="435"/>
                                  </a:lnTo>
                                  <a:lnTo>
                                    <a:pt x="483" y="435"/>
                                  </a:lnTo>
                                  <a:lnTo>
                                    <a:pt x="438" y="430"/>
                                  </a:lnTo>
                                  <a:lnTo>
                                    <a:pt x="389" y="423"/>
                                  </a:lnTo>
                                  <a:lnTo>
                                    <a:pt x="344" y="414"/>
                                  </a:lnTo>
                                  <a:lnTo>
                                    <a:pt x="379" y="399"/>
                                  </a:lnTo>
                                  <a:lnTo>
                                    <a:pt x="286" y="399"/>
                                  </a:lnTo>
                                  <a:lnTo>
                                    <a:pt x="249" y="387"/>
                                  </a:lnTo>
                                  <a:lnTo>
                                    <a:pt x="216" y="374"/>
                                  </a:lnTo>
                                  <a:lnTo>
                                    <a:pt x="187" y="359"/>
                                  </a:lnTo>
                                  <a:lnTo>
                                    <a:pt x="183" y="356"/>
                                  </a:lnTo>
                                  <a:close/>
                                  <a:moveTo>
                                    <a:pt x="483" y="435"/>
                                  </a:moveTo>
                                  <a:lnTo>
                                    <a:pt x="283" y="435"/>
                                  </a:lnTo>
                                  <a:lnTo>
                                    <a:pt x="334" y="449"/>
                                  </a:lnTo>
                                  <a:lnTo>
                                    <a:pt x="391" y="462"/>
                                  </a:lnTo>
                                  <a:lnTo>
                                    <a:pt x="453" y="473"/>
                                  </a:lnTo>
                                  <a:lnTo>
                                    <a:pt x="521" y="482"/>
                                  </a:lnTo>
                                  <a:lnTo>
                                    <a:pt x="526" y="472"/>
                                  </a:lnTo>
                                  <a:lnTo>
                                    <a:pt x="533" y="462"/>
                                  </a:lnTo>
                                  <a:lnTo>
                                    <a:pt x="539" y="451"/>
                                  </a:lnTo>
                                  <a:lnTo>
                                    <a:pt x="546" y="440"/>
                                  </a:lnTo>
                                  <a:lnTo>
                                    <a:pt x="490" y="436"/>
                                  </a:lnTo>
                                  <a:lnTo>
                                    <a:pt x="483" y="435"/>
                                  </a:lnTo>
                                  <a:close/>
                                  <a:moveTo>
                                    <a:pt x="207" y="279"/>
                                  </a:moveTo>
                                  <a:lnTo>
                                    <a:pt x="157" y="279"/>
                                  </a:lnTo>
                                  <a:lnTo>
                                    <a:pt x="125" y="311"/>
                                  </a:lnTo>
                                  <a:lnTo>
                                    <a:pt x="88" y="340"/>
                                  </a:lnTo>
                                  <a:lnTo>
                                    <a:pt x="46" y="367"/>
                                  </a:lnTo>
                                  <a:lnTo>
                                    <a:pt x="0" y="391"/>
                                  </a:lnTo>
                                  <a:lnTo>
                                    <a:pt x="10" y="400"/>
                                  </a:lnTo>
                                  <a:lnTo>
                                    <a:pt x="19" y="409"/>
                                  </a:lnTo>
                                  <a:lnTo>
                                    <a:pt x="27" y="417"/>
                                  </a:lnTo>
                                  <a:lnTo>
                                    <a:pt x="54" y="403"/>
                                  </a:lnTo>
                                  <a:lnTo>
                                    <a:pt x="79" y="389"/>
                                  </a:lnTo>
                                  <a:lnTo>
                                    <a:pt x="104" y="373"/>
                                  </a:lnTo>
                                  <a:lnTo>
                                    <a:pt x="127" y="356"/>
                                  </a:lnTo>
                                  <a:lnTo>
                                    <a:pt x="183" y="356"/>
                                  </a:lnTo>
                                  <a:lnTo>
                                    <a:pt x="161" y="342"/>
                                  </a:lnTo>
                                  <a:lnTo>
                                    <a:pt x="480" y="342"/>
                                  </a:lnTo>
                                  <a:lnTo>
                                    <a:pt x="480" y="312"/>
                                  </a:lnTo>
                                  <a:lnTo>
                                    <a:pt x="176" y="312"/>
                                  </a:lnTo>
                                  <a:lnTo>
                                    <a:pt x="184" y="304"/>
                                  </a:lnTo>
                                  <a:lnTo>
                                    <a:pt x="192" y="296"/>
                                  </a:lnTo>
                                  <a:lnTo>
                                    <a:pt x="199" y="288"/>
                                  </a:lnTo>
                                  <a:lnTo>
                                    <a:pt x="207" y="279"/>
                                  </a:lnTo>
                                  <a:close/>
                                  <a:moveTo>
                                    <a:pt x="480" y="342"/>
                                  </a:moveTo>
                                  <a:lnTo>
                                    <a:pt x="418" y="342"/>
                                  </a:lnTo>
                                  <a:lnTo>
                                    <a:pt x="389" y="358"/>
                                  </a:lnTo>
                                  <a:lnTo>
                                    <a:pt x="358" y="373"/>
                                  </a:lnTo>
                                  <a:lnTo>
                                    <a:pt x="324" y="387"/>
                                  </a:lnTo>
                                  <a:lnTo>
                                    <a:pt x="286" y="399"/>
                                  </a:lnTo>
                                  <a:lnTo>
                                    <a:pt x="379" y="399"/>
                                  </a:lnTo>
                                  <a:lnTo>
                                    <a:pt x="383" y="398"/>
                                  </a:lnTo>
                                  <a:lnTo>
                                    <a:pt x="418" y="380"/>
                                  </a:lnTo>
                                  <a:lnTo>
                                    <a:pt x="451" y="362"/>
                                  </a:lnTo>
                                  <a:lnTo>
                                    <a:pt x="480" y="342"/>
                                  </a:lnTo>
                                  <a:close/>
                                  <a:moveTo>
                                    <a:pt x="482" y="66"/>
                                  </a:moveTo>
                                  <a:lnTo>
                                    <a:pt x="74" y="66"/>
                                  </a:lnTo>
                                  <a:lnTo>
                                    <a:pt x="74" y="296"/>
                                  </a:lnTo>
                                  <a:lnTo>
                                    <a:pt x="112" y="296"/>
                                  </a:lnTo>
                                  <a:lnTo>
                                    <a:pt x="112" y="279"/>
                                  </a:lnTo>
                                  <a:lnTo>
                                    <a:pt x="482" y="279"/>
                                  </a:lnTo>
                                  <a:lnTo>
                                    <a:pt x="482" y="249"/>
                                  </a:lnTo>
                                  <a:lnTo>
                                    <a:pt x="112" y="249"/>
                                  </a:lnTo>
                                  <a:lnTo>
                                    <a:pt x="112" y="217"/>
                                  </a:lnTo>
                                  <a:lnTo>
                                    <a:pt x="482" y="217"/>
                                  </a:lnTo>
                                  <a:lnTo>
                                    <a:pt x="482" y="188"/>
                                  </a:lnTo>
                                  <a:lnTo>
                                    <a:pt x="112" y="188"/>
                                  </a:lnTo>
                                  <a:lnTo>
                                    <a:pt x="112" y="156"/>
                                  </a:lnTo>
                                  <a:lnTo>
                                    <a:pt x="482" y="156"/>
                                  </a:lnTo>
                                  <a:lnTo>
                                    <a:pt x="482" y="127"/>
                                  </a:lnTo>
                                  <a:lnTo>
                                    <a:pt x="112" y="127"/>
                                  </a:lnTo>
                                  <a:lnTo>
                                    <a:pt x="112" y="95"/>
                                  </a:lnTo>
                                  <a:lnTo>
                                    <a:pt x="482" y="95"/>
                                  </a:lnTo>
                                  <a:lnTo>
                                    <a:pt x="482" y="66"/>
                                  </a:lnTo>
                                  <a:close/>
                                  <a:moveTo>
                                    <a:pt x="482" y="279"/>
                                  </a:moveTo>
                                  <a:lnTo>
                                    <a:pt x="444" y="279"/>
                                  </a:lnTo>
                                  <a:lnTo>
                                    <a:pt x="444" y="291"/>
                                  </a:lnTo>
                                  <a:lnTo>
                                    <a:pt x="482" y="291"/>
                                  </a:lnTo>
                                  <a:lnTo>
                                    <a:pt x="482" y="279"/>
                                  </a:lnTo>
                                  <a:close/>
                                  <a:moveTo>
                                    <a:pt x="482" y="217"/>
                                  </a:moveTo>
                                  <a:lnTo>
                                    <a:pt x="444" y="217"/>
                                  </a:lnTo>
                                  <a:lnTo>
                                    <a:pt x="444" y="249"/>
                                  </a:lnTo>
                                  <a:lnTo>
                                    <a:pt x="482" y="249"/>
                                  </a:lnTo>
                                  <a:lnTo>
                                    <a:pt x="482" y="217"/>
                                  </a:lnTo>
                                  <a:close/>
                                  <a:moveTo>
                                    <a:pt x="482" y="156"/>
                                  </a:moveTo>
                                  <a:lnTo>
                                    <a:pt x="444" y="156"/>
                                  </a:lnTo>
                                  <a:lnTo>
                                    <a:pt x="444" y="188"/>
                                  </a:lnTo>
                                  <a:lnTo>
                                    <a:pt x="482" y="188"/>
                                  </a:lnTo>
                                  <a:lnTo>
                                    <a:pt x="482" y="156"/>
                                  </a:lnTo>
                                  <a:close/>
                                  <a:moveTo>
                                    <a:pt x="482" y="95"/>
                                  </a:moveTo>
                                  <a:lnTo>
                                    <a:pt x="444" y="95"/>
                                  </a:lnTo>
                                  <a:lnTo>
                                    <a:pt x="444" y="127"/>
                                  </a:lnTo>
                                  <a:lnTo>
                                    <a:pt x="482" y="127"/>
                                  </a:lnTo>
                                  <a:lnTo>
                                    <a:pt x="482" y="95"/>
                                  </a:lnTo>
                                  <a:close/>
                                  <a:moveTo>
                                    <a:pt x="289" y="32"/>
                                  </a:moveTo>
                                  <a:lnTo>
                                    <a:pt x="242" y="32"/>
                                  </a:lnTo>
                                  <a:lnTo>
                                    <a:pt x="238" y="43"/>
                                  </a:lnTo>
                                  <a:lnTo>
                                    <a:pt x="234" y="54"/>
                                  </a:lnTo>
                                  <a:lnTo>
                                    <a:pt x="229" y="66"/>
                                  </a:lnTo>
                                  <a:lnTo>
                                    <a:pt x="273" y="66"/>
                                  </a:lnTo>
                                  <a:lnTo>
                                    <a:pt x="278" y="54"/>
                                  </a:lnTo>
                                  <a:lnTo>
                                    <a:pt x="284" y="43"/>
                                  </a:lnTo>
                                  <a:lnTo>
                                    <a:pt x="289" y="32"/>
                                  </a:lnTo>
                                  <a:close/>
                                  <a:moveTo>
                                    <a:pt x="540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14" y="32"/>
                                  </a:lnTo>
                                  <a:lnTo>
                                    <a:pt x="540" y="32"/>
                                  </a:lnTo>
                                  <a:lnTo>
                                    <a:pt x="540" y="0"/>
                                  </a:lnTo>
                                  <a:close/>
                                  <a:moveTo>
                                    <a:pt x="1140" y="413"/>
                                  </a:moveTo>
                                  <a:lnTo>
                                    <a:pt x="601" y="413"/>
                                  </a:lnTo>
                                  <a:lnTo>
                                    <a:pt x="601" y="450"/>
                                  </a:lnTo>
                                  <a:lnTo>
                                    <a:pt x="1140" y="450"/>
                                  </a:lnTo>
                                  <a:lnTo>
                                    <a:pt x="1140" y="413"/>
                                  </a:lnTo>
                                  <a:close/>
                                  <a:moveTo>
                                    <a:pt x="894" y="325"/>
                                  </a:moveTo>
                                  <a:lnTo>
                                    <a:pt x="848" y="325"/>
                                  </a:lnTo>
                                  <a:lnTo>
                                    <a:pt x="848" y="413"/>
                                  </a:lnTo>
                                  <a:lnTo>
                                    <a:pt x="894" y="413"/>
                                  </a:lnTo>
                                  <a:lnTo>
                                    <a:pt x="894" y="325"/>
                                  </a:lnTo>
                                  <a:close/>
                                  <a:moveTo>
                                    <a:pt x="1102" y="288"/>
                                  </a:moveTo>
                                  <a:lnTo>
                                    <a:pt x="637" y="288"/>
                                  </a:lnTo>
                                  <a:lnTo>
                                    <a:pt x="637" y="325"/>
                                  </a:lnTo>
                                  <a:lnTo>
                                    <a:pt x="1102" y="325"/>
                                  </a:lnTo>
                                  <a:lnTo>
                                    <a:pt x="1102" y="288"/>
                                  </a:lnTo>
                                  <a:close/>
                                  <a:moveTo>
                                    <a:pt x="894" y="218"/>
                                  </a:moveTo>
                                  <a:lnTo>
                                    <a:pt x="848" y="218"/>
                                  </a:lnTo>
                                  <a:lnTo>
                                    <a:pt x="848" y="288"/>
                                  </a:lnTo>
                                  <a:lnTo>
                                    <a:pt x="894" y="288"/>
                                  </a:lnTo>
                                  <a:lnTo>
                                    <a:pt x="894" y="218"/>
                                  </a:lnTo>
                                  <a:close/>
                                  <a:moveTo>
                                    <a:pt x="1110" y="195"/>
                                  </a:moveTo>
                                  <a:lnTo>
                                    <a:pt x="1044" y="195"/>
                                  </a:lnTo>
                                  <a:lnTo>
                                    <a:pt x="1064" y="214"/>
                                  </a:lnTo>
                                  <a:lnTo>
                                    <a:pt x="1082" y="232"/>
                                  </a:lnTo>
                                  <a:lnTo>
                                    <a:pt x="1118" y="202"/>
                                  </a:lnTo>
                                  <a:lnTo>
                                    <a:pt x="1110" y="195"/>
                                  </a:lnTo>
                                  <a:close/>
                                  <a:moveTo>
                                    <a:pt x="863" y="40"/>
                                  </a:moveTo>
                                  <a:lnTo>
                                    <a:pt x="802" y="40"/>
                                  </a:lnTo>
                                  <a:lnTo>
                                    <a:pt x="773" y="72"/>
                                  </a:lnTo>
                                  <a:lnTo>
                                    <a:pt x="745" y="101"/>
                                  </a:lnTo>
                                  <a:lnTo>
                                    <a:pt x="716" y="126"/>
                                  </a:lnTo>
                                  <a:lnTo>
                                    <a:pt x="688" y="149"/>
                                  </a:lnTo>
                                  <a:lnTo>
                                    <a:pt x="677" y="157"/>
                                  </a:lnTo>
                                  <a:lnTo>
                                    <a:pt x="665" y="163"/>
                                  </a:lnTo>
                                  <a:lnTo>
                                    <a:pt x="652" y="169"/>
                                  </a:lnTo>
                                  <a:lnTo>
                                    <a:pt x="637" y="174"/>
                                  </a:lnTo>
                                  <a:lnTo>
                                    <a:pt x="660" y="218"/>
                                  </a:lnTo>
                                  <a:lnTo>
                                    <a:pt x="673" y="215"/>
                                  </a:lnTo>
                                  <a:lnTo>
                                    <a:pt x="685" y="213"/>
                                  </a:lnTo>
                                  <a:lnTo>
                                    <a:pt x="695" y="211"/>
                                  </a:lnTo>
                                  <a:lnTo>
                                    <a:pt x="704" y="210"/>
                                  </a:lnTo>
                                  <a:lnTo>
                                    <a:pt x="780" y="205"/>
                                  </a:lnTo>
                                  <a:lnTo>
                                    <a:pt x="863" y="201"/>
                                  </a:lnTo>
                                  <a:lnTo>
                                    <a:pt x="1044" y="195"/>
                                  </a:lnTo>
                                  <a:lnTo>
                                    <a:pt x="1110" y="195"/>
                                  </a:lnTo>
                                  <a:lnTo>
                                    <a:pt x="1083" y="170"/>
                                  </a:lnTo>
                                  <a:lnTo>
                                    <a:pt x="1082" y="169"/>
                                  </a:lnTo>
                                  <a:lnTo>
                                    <a:pt x="726" y="169"/>
                                  </a:lnTo>
                                  <a:lnTo>
                                    <a:pt x="762" y="137"/>
                                  </a:lnTo>
                                  <a:lnTo>
                                    <a:pt x="797" y="105"/>
                                  </a:lnTo>
                                  <a:lnTo>
                                    <a:pt x="831" y="73"/>
                                  </a:lnTo>
                                  <a:lnTo>
                                    <a:pt x="863" y="40"/>
                                  </a:lnTo>
                                  <a:close/>
                                  <a:moveTo>
                                    <a:pt x="964" y="71"/>
                                  </a:moveTo>
                                  <a:lnTo>
                                    <a:pt x="934" y="97"/>
                                  </a:lnTo>
                                  <a:lnTo>
                                    <a:pt x="953" y="113"/>
                                  </a:lnTo>
                                  <a:lnTo>
                                    <a:pt x="971" y="129"/>
                                  </a:lnTo>
                                  <a:lnTo>
                                    <a:pt x="989" y="144"/>
                                  </a:lnTo>
                                  <a:lnTo>
                                    <a:pt x="1006" y="160"/>
                                  </a:lnTo>
                                  <a:lnTo>
                                    <a:pt x="726" y="169"/>
                                  </a:lnTo>
                                  <a:lnTo>
                                    <a:pt x="1082" y="169"/>
                                  </a:lnTo>
                                  <a:lnTo>
                                    <a:pt x="1045" y="137"/>
                                  </a:lnTo>
                                  <a:lnTo>
                                    <a:pt x="1005" y="104"/>
                                  </a:lnTo>
                                  <a:lnTo>
                                    <a:pt x="964" y="71"/>
                                  </a:lnTo>
                                  <a:close/>
                                  <a:moveTo>
                                    <a:pt x="1127" y="3"/>
                                  </a:moveTo>
                                  <a:lnTo>
                                    <a:pt x="614" y="3"/>
                                  </a:lnTo>
                                  <a:lnTo>
                                    <a:pt x="614" y="40"/>
                                  </a:lnTo>
                                  <a:lnTo>
                                    <a:pt x="1127" y="40"/>
                                  </a:lnTo>
                                  <a:lnTo>
                                    <a:pt x="1127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00" name="任意多边形 1000"/>
                          <wps:cNvSpPr/>
                          <wps:spPr>
                            <a:xfrm>
                              <a:off x="9251" y="9133"/>
                              <a:ext cx="235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0" h="501">
                                  <a:moveTo>
                                    <a:pt x="152" y="170"/>
                                  </a:moveTo>
                                  <a:lnTo>
                                    <a:pt x="107" y="170"/>
                                  </a:lnTo>
                                  <a:lnTo>
                                    <a:pt x="107" y="501"/>
                                  </a:lnTo>
                                  <a:lnTo>
                                    <a:pt x="152" y="501"/>
                                  </a:lnTo>
                                  <a:lnTo>
                                    <a:pt x="152" y="457"/>
                                  </a:lnTo>
                                  <a:lnTo>
                                    <a:pt x="432" y="457"/>
                                  </a:lnTo>
                                  <a:lnTo>
                                    <a:pt x="432" y="419"/>
                                  </a:lnTo>
                                  <a:lnTo>
                                    <a:pt x="152" y="419"/>
                                  </a:lnTo>
                                  <a:lnTo>
                                    <a:pt x="152" y="170"/>
                                  </a:lnTo>
                                  <a:close/>
                                  <a:moveTo>
                                    <a:pt x="432" y="457"/>
                                  </a:moveTo>
                                  <a:lnTo>
                                    <a:pt x="387" y="457"/>
                                  </a:lnTo>
                                  <a:lnTo>
                                    <a:pt x="387" y="499"/>
                                  </a:lnTo>
                                  <a:lnTo>
                                    <a:pt x="432" y="499"/>
                                  </a:lnTo>
                                  <a:lnTo>
                                    <a:pt x="432" y="457"/>
                                  </a:lnTo>
                                  <a:close/>
                                  <a:moveTo>
                                    <a:pt x="432" y="170"/>
                                  </a:moveTo>
                                  <a:lnTo>
                                    <a:pt x="387" y="170"/>
                                  </a:lnTo>
                                  <a:lnTo>
                                    <a:pt x="387" y="419"/>
                                  </a:lnTo>
                                  <a:lnTo>
                                    <a:pt x="432" y="419"/>
                                  </a:lnTo>
                                  <a:lnTo>
                                    <a:pt x="432" y="170"/>
                                  </a:lnTo>
                                  <a:close/>
                                  <a:moveTo>
                                    <a:pt x="539" y="131"/>
                                  </a:moveTo>
                                  <a:lnTo>
                                    <a:pt x="0" y="131"/>
                                  </a:lnTo>
                                  <a:lnTo>
                                    <a:pt x="0" y="170"/>
                                  </a:lnTo>
                                  <a:lnTo>
                                    <a:pt x="539" y="170"/>
                                  </a:lnTo>
                                  <a:lnTo>
                                    <a:pt x="539" y="131"/>
                                  </a:lnTo>
                                  <a:close/>
                                  <a:moveTo>
                                    <a:pt x="152" y="1"/>
                                  </a:moveTo>
                                  <a:lnTo>
                                    <a:pt x="107" y="1"/>
                                  </a:lnTo>
                                  <a:lnTo>
                                    <a:pt x="107" y="131"/>
                                  </a:lnTo>
                                  <a:lnTo>
                                    <a:pt x="152" y="131"/>
                                  </a:lnTo>
                                  <a:lnTo>
                                    <a:pt x="152" y="1"/>
                                  </a:lnTo>
                                  <a:close/>
                                  <a:moveTo>
                                    <a:pt x="432" y="0"/>
                                  </a:moveTo>
                                  <a:lnTo>
                                    <a:pt x="387" y="0"/>
                                  </a:lnTo>
                                  <a:lnTo>
                                    <a:pt x="387" y="131"/>
                                  </a:lnTo>
                                  <a:lnTo>
                                    <a:pt x="432" y="131"/>
                                  </a:lnTo>
                                  <a:lnTo>
                                    <a:pt x="432" y="0"/>
                                  </a:lnTo>
                                  <a:close/>
                                  <a:moveTo>
                                    <a:pt x="1110" y="32"/>
                                  </a:moveTo>
                                  <a:lnTo>
                                    <a:pt x="636" y="32"/>
                                  </a:lnTo>
                                  <a:lnTo>
                                    <a:pt x="636" y="497"/>
                                  </a:lnTo>
                                  <a:lnTo>
                                    <a:pt x="682" y="497"/>
                                  </a:lnTo>
                                  <a:lnTo>
                                    <a:pt x="682" y="467"/>
                                  </a:lnTo>
                                  <a:lnTo>
                                    <a:pt x="1110" y="467"/>
                                  </a:lnTo>
                                  <a:lnTo>
                                    <a:pt x="1110" y="426"/>
                                  </a:lnTo>
                                  <a:lnTo>
                                    <a:pt x="682" y="426"/>
                                  </a:lnTo>
                                  <a:lnTo>
                                    <a:pt x="682" y="73"/>
                                  </a:lnTo>
                                  <a:lnTo>
                                    <a:pt x="1110" y="73"/>
                                  </a:lnTo>
                                  <a:lnTo>
                                    <a:pt x="1110" y="32"/>
                                  </a:lnTo>
                                  <a:close/>
                                  <a:moveTo>
                                    <a:pt x="1110" y="467"/>
                                  </a:moveTo>
                                  <a:lnTo>
                                    <a:pt x="1064" y="467"/>
                                  </a:lnTo>
                                  <a:lnTo>
                                    <a:pt x="1064" y="497"/>
                                  </a:lnTo>
                                  <a:lnTo>
                                    <a:pt x="1110" y="497"/>
                                  </a:lnTo>
                                  <a:lnTo>
                                    <a:pt x="1110" y="467"/>
                                  </a:lnTo>
                                  <a:close/>
                                  <a:moveTo>
                                    <a:pt x="1110" y="73"/>
                                  </a:moveTo>
                                  <a:lnTo>
                                    <a:pt x="1064" y="73"/>
                                  </a:lnTo>
                                  <a:lnTo>
                                    <a:pt x="1064" y="426"/>
                                  </a:lnTo>
                                  <a:lnTo>
                                    <a:pt x="1110" y="426"/>
                                  </a:lnTo>
                                  <a:lnTo>
                                    <a:pt x="1110" y="73"/>
                                  </a:lnTo>
                                  <a:close/>
                                  <a:moveTo>
                                    <a:pt x="833" y="73"/>
                                  </a:moveTo>
                                  <a:lnTo>
                                    <a:pt x="788" y="73"/>
                                  </a:lnTo>
                                  <a:lnTo>
                                    <a:pt x="786" y="136"/>
                                  </a:lnTo>
                                  <a:lnTo>
                                    <a:pt x="783" y="186"/>
                                  </a:lnTo>
                                  <a:lnTo>
                                    <a:pt x="779" y="222"/>
                                  </a:lnTo>
                                  <a:lnTo>
                                    <a:pt x="772" y="245"/>
                                  </a:lnTo>
                                  <a:lnTo>
                                    <a:pt x="761" y="269"/>
                                  </a:lnTo>
                                  <a:lnTo>
                                    <a:pt x="743" y="292"/>
                                  </a:lnTo>
                                  <a:lnTo>
                                    <a:pt x="717" y="314"/>
                                  </a:lnTo>
                                  <a:lnTo>
                                    <a:pt x="684" y="335"/>
                                  </a:lnTo>
                                  <a:lnTo>
                                    <a:pt x="693" y="344"/>
                                  </a:lnTo>
                                  <a:lnTo>
                                    <a:pt x="702" y="352"/>
                                  </a:lnTo>
                                  <a:lnTo>
                                    <a:pt x="710" y="360"/>
                                  </a:lnTo>
                                  <a:lnTo>
                                    <a:pt x="718" y="368"/>
                                  </a:lnTo>
                                  <a:lnTo>
                                    <a:pt x="753" y="344"/>
                                  </a:lnTo>
                                  <a:lnTo>
                                    <a:pt x="781" y="318"/>
                                  </a:lnTo>
                                  <a:lnTo>
                                    <a:pt x="802" y="292"/>
                                  </a:lnTo>
                                  <a:lnTo>
                                    <a:pt x="815" y="263"/>
                                  </a:lnTo>
                                  <a:lnTo>
                                    <a:pt x="822" y="234"/>
                                  </a:lnTo>
                                  <a:lnTo>
                                    <a:pt x="828" y="193"/>
                                  </a:lnTo>
                                  <a:lnTo>
                                    <a:pt x="831" y="139"/>
                                  </a:lnTo>
                                  <a:lnTo>
                                    <a:pt x="833" y="73"/>
                                  </a:lnTo>
                                  <a:close/>
                                  <a:moveTo>
                                    <a:pt x="957" y="73"/>
                                  </a:moveTo>
                                  <a:lnTo>
                                    <a:pt x="912" y="73"/>
                                  </a:lnTo>
                                  <a:lnTo>
                                    <a:pt x="912" y="267"/>
                                  </a:lnTo>
                                  <a:lnTo>
                                    <a:pt x="916" y="294"/>
                                  </a:lnTo>
                                  <a:lnTo>
                                    <a:pt x="930" y="313"/>
                                  </a:lnTo>
                                  <a:lnTo>
                                    <a:pt x="953" y="325"/>
                                  </a:lnTo>
                                  <a:lnTo>
                                    <a:pt x="985" y="329"/>
                                  </a:lnTo>
                                  <a:lnTo>
                                    <a:pt x="1048" y="329"/>
                                  </a:lnTo>
                                  <a:lnTo>
                                    <a:pt x="1056" y="288"/>
                                  </a:lnTo>
                                  <a:lnTo>
                                    <a:pt x="992" y="288"/>
                                  </a:lnTo>
                                  <a:lnTo>
                                    <a:pt x="977" y="286"/>
                                  </a:lnTo>
                                  <a:lnTo>
                                    <a:pt x="966" y="281"/>
                                  </a:lnTo>
                                  <a:lnTo>
                                    <a:pt x="959" y="273"/>
                                  </a:lnTo>
                                  <a:lnTo>
                                    <a:pt x="957" y="261"/>
                                  </a:lnTo>
                                  <a:lnTo>
                                    <a:pt x="957" y="73"/>
                                  </a:lnTo>
                                  <a:close/>
                                  <a:moveTo>
                                    <a:pt x="1056" y="287"/>
                                  </a:moveTo>
                                  <a:lnTo>
                                    <a:pt x="1038" y="287"/>
                                  </a:lnTo>
                                  <a:lnTo>
                                    <a:pt x="992" y="288"/>
                                  </a:lnTo>
                                  <a:lnTo>
                                    <a:pt x="1056" y="288"/>
                                  </a:lnTo>
                                  <a:lnTo>
                                    <a:pt x="1056" y="2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01" name="任意多边形 1001"/>
                          <wps:cNvSpPr/>
                          <wps:spPr>
                            <a:xfrm>
                              <a:off x="9719" y="9133"/>
                              <a:ext cx="242" cy="1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40" h="501">
                                  <a:moveTo>
                                    <a:pt x="151" y="170"/>
                                  </a:moveTo>
                                  <a:lnTo>
                                    <a:pt x="106" y="170"/>
                                  </a:lnTo>
                                  <a:lnTo>
                                    <a:pt x="106" y="501"/>
                                  </a:lnTo>
                                  <a:lnTo>
                                    <a:pt x="151" y="501"/>
                                  </a:lnTo>
                                  <a:lnTo>
                                    <a:pt x="151" y="457"/>
                                  </a:lnTo>
                                  <a:lnTo>
                                    <a:pt x="432" y="457"/>
                                  </a:lnTo>
                                  <a:lnTo>
                                    <a:pt x="432" y="419"/>
                                  </a:lnTo>
                                  <a:lnTo>
                                    <a:pt x="151" y="419"/>
                                  </a:lnTo>
                                  <a:lnTo>
                                    <a:pt x="151" y="170"/>
                                  </a:lnTo>
                                  <a:close/>
                                  <a:moveTo>
                                    <a:pt x="432" y="457"/>
                                  </a:moveTo>
                                  <a:lnTo>
                                    <a:pt x="387" y="457"/>
                                  </a:lnTo>
                                  <a:lnTo>
                                    <a:pt x="387" y="499"/>
                                  </a:lnTo>
                                  <a:lnTo>
                                    <a:pt x="432" y="499"/>
                                  </a:lnTo>
                                  <a:lnTo>
                                    <a:pt x="432" y="457"/>
                                  </a:lnTo>
                                  <a:close/>
                                  <a:moveTo>
                                    <a:pt x="432" y="170"/>
                                  </a:moveTo>
                                  <a:lnTo>
                                    <a:pt x="387" y="170"/>
                                  </a:lnTo>
                                  <a:lnTo>
                                    <a:pt x="387" y="419"/>
                                  </a:lnTo>
                                  <a:lnTo>
                                    <a:pt x="432" y="419"/>
                                  </a:lnTo>
                                  <a:lnTo>
                                    <a:pt x="432" y="170"/>
                                  </a:lnTo>
                                  <a:close/>
                                  <a:moveTo>
                                    <a:pt x="538" y="131"/>
                                  </a:moveTo>
                                  <a:lnTo>
                                    <a:pt x="0" y="131"/>
                                  </a:lnTo>
                                  <a:lnTo>
                                    <a:pt x="0" y="170"/>
                                  </a:lnTo>
                                  <a:lnTo>
                                    <a:pt x="538" y="170"/>
                                  </a:lnTo>
                                  <a:lnTo>
                                    <a:pt x="538" y="131"/>
                                  </a:lnTo>
                                  <a:close/>
                                  <a:moveTo>
                                    <a:pt x="151" y="1"/>
                                  </a:moveTo>
                                  <a:lnTo>
                                    <a:pt x="106" y="1"/>
                                  </a:lnTo>
                                  <a:lnTo>
                                    <a:pt x="106" y="131"/>
                                  </a:lnTo>
                                  <a:lnTo>
                                    <a:pt x="151" y="131"/>
                                  </a:lnTo>
                                  <a:lnTo>
                                    <a:pt x="151" y="1"/>
                                  </a:lnTo>
                                  <a:close/>
                                  <a:moveTo>
                                    <a:pt x="432" y="0"/>
                                  </a:moveTo>
                                  <a:lnTo>
                                    <a:pt x="387" y="0"/>
                                  </a:lnTo>
                                  <a:lnTo>
                                    <a:pt x="387" y="131"/>
                                  </a:lnTo>
                                  <a:lnTo>
                                    <a:pt x="432" y="131"/>
                                  </a:lnTo>
                                  <a:lnTo>
                                    <a:pt x="432" y="0"/>
                                  </a:lnTo>
                                  <a:close/>
                                  <a:moveTo>
                                    <a:pt x="1140" y="434"/>
                                  </a:moveTo>
                                  <a:lnTo>
                                    <a:pt x="595" y="434"/>
                                  </a:lnTo>
                                  <a:lnTo>
                                    <a:pt x="595" y="473"/>
                                  </a:lnTo>
                                  <a:lnTo>
                                    <a:pt x="1140" y="473"/>
                                  </a:lnTo>
                                  <a:lnTo>
                                    <a:pt x="1140" y="434"/>
                                  </a:lnTo>
                                  <a:close/>
                                  <a:moveTo>
                                    <a:pt x="802" y="233"/>
                                  </a:moveTo>
                                  <a:lnTo>
                                    <a:pt x="755" y="233"/>
                                  </a:lnTo>
                                  <a:lnTo>
                                    <a:pt x="723" y="434"/>
                                  </a:lnTo>
                                  <a:lnTo>
                                    <a:pt x="770" y="434"/>
                                  </a:lnTo>
                                  <a:lnTo>
                                    <a:pt x="802" y="233"/>
                                  </a:lnTo>
                                  <a:close/>
                                  <a:moveTo>
                                    <a:pt x="1050" y="194"/>
                                  </a:moveTo>
                                  <a:lnTo>
                                    <a:pt x="630" y="194"/>
                                  </a:lnTo>
                                  <a:lnTo>
                                    <a:pt x="630" y="233"/>
                                  </a:lnTo>
                                  <a:lnTo>
                                    <a:pt x="1004" y="233"/>
                                  </a:lnTo>
                                  <a:lnTo>
                                    <a:pt x="1004" y="434"/>
                                  </a:lnTo>
                                  <a:lnTo>
                                    <a:pt x="1050" y="434"/>
                                  </a:lnTo>
                                  <a:lnTo>
                                    <a:pt x="1050" y="194"/>
                                  </a:lnTo>
                                  <a:close/>
                                  <a:moveTo>
                                    <a:pt x="828" y="69"/>
                                  </a:moveTo>
                                  <a:lnTo>
                                    <a:pt x="782" y="69"/>
                                  </a:lnTo>
                                  <a:lnTo>
                                    <a:pt x="762" y="194"/>
                                  </a:lnTo>
                                  <a:lnTo>
                                    <a:pt x="808" y="194"/>
                                  </a:lnTo>
                                  <a:lnTo>
                                    <a:pt x="828" y="69"/>
                                  </a:lnTo>
                                  <a:close/>
                                  <a:moveTo>
                                    <a:pt x="1114" y="29"/>
                                  </a:moveTo>
                                  <a:lnTo>
                                    <a:pt x="615" y="29"/>
                                  </a:lnTo>
                                  <a:lnTo>
                                    <a:pt x="615" y="69"/>
                                  </a:lnTo>
                                  <a:lnTo>
                                    <a:pt x="1114" y="69"/>
                                  </a:lnTo>
                                  <a:lnTo>
                                    <a:pt x="1114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02" name="任意多边形 1002"/>
                          <wps:cNvSpPr/>
                          <wps:spPr>
                            <a:xfrm>
                              <a:off x="10193" y="9132"/>
                              <a:ext cx="241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36" h="504">
                                  <a:moveTo>
                                    <a:pt x="152" y="173"/>
                                  </a:moveTo>
                                  <a:lnTo>
                                    <a:pt x="107" y="173"/>
                                  </a:lnTo>
                                  <a:lnTo>
                                    <a:pt x="107" y="504"/>
                                  </a:lnTo>
                                  <a:lnTo>
                                    <a:pt x="152" y="504"/>
                                  </a:lnTo>
                                  <a:lnTo>
                                    <a:pt x="152" y="460"/>
                                  </a:lnTo>
                                  <a:lnTo>
                                    <a:pt x="432" y="460"/>
                                  </a:lnTo>
                                  <a:lnTo>
                                    <a:pt x="432" y="422"/>
                                  </a:lnTo>
                                  <a:lnTo>
                                    <a:pt x="152" y="422"/>
                                  </a:lnTo>
                                  <a:lnTo>
                                    <a:pt x="152" y="173"/>
                                  </a:lnTo>
                                  <a:close/>
                                  <a:moveTo>
                                    <a:pt x="432" y="460"/>
                                  </a:moveTo>
                                  <a:lnTo>
                                    <a:pt x="387" y="460"/>
                                  </a:lnTo>
                                  <a:lnTo>
                                    <a:pt x="387" y="502"/>
                                  </a:lnTo>
                                  <a:lnTo>
                                    <a:pt x="432" y="502"/>
                                  </a:lnTo>
                                  <a:lnTo>
                                    <a:pt x="432" y="460"/>
                                  </a:lnTo>
                                  <a:close/>
                                  <a:moveTo>
                                    <a:pt x="432" y="173"/>
                                  </a:moveTo>
                                  <a:lnTo>
                                    <a:pt x="387" y="173"/>
                                  </a:lnTo>
                                  <a:lnTo>
                                    <a:pt x="387" y="422"/>
                                  </a:lnTo>
                                  <a:lnTo>
                                    <a:pt x="432" y="422"/>
                                  </a:lnTo>
                                  <a:lnTo>
                                    <a:pt x="432" y="173"/>
                                  </a:lnTo>
                                  <a:close/>
                                  <a:moveTo>
                                    <a:pt x="539" y="134"/>
                                  </a:moveTo>
                                  <a:lnTo>
                                    <a:pt x="0" y="134"/>
                                  </a:lnTo>
                                  <a:lnTo>
                                    <a:pt x="0" y="173"/>
                                  </a:lnTo>
                                  <a:lnTo>
                                    <a:pt x="539" y="173"/>
                                  </a:lnTo>
                                  <a:lnTo>
                                    <a:pt x="539" y="134"/>
                                  </a:lnTo>
                                  <a:close/>
                                  <a:moveTo>
                                    <a:pt x="152" y="4"/>
                                  </a:moveTo>
                                  <a:lnTo>
                                    <a:pt x="107" y="4"/>
                                  </a:lnTo>
                                  <a:lnTo>
                                    <a:pt x="107" y="134"/>
                                  </a:lnTo>
                                  <a:lnTo>
                                    <a:pt x="152" y="134"/>
                                  </a:lnTo>
                                  <a:lnTo>
                                    <a:pt x="152" y="4"/>
                                  </a:lnTo>
                                  <a:close/>
                                  <a:moveTo>
                                    <a:pt x="432" y="3"/>
                                  </a:moveTo>
                                  <a:lnTo>
                                    <a:pt x="387" y="3"/>
                                  </a:lnTo>
                                  <a:lnTo>
                                    <a:pt x="387" y="134"/>
                                  </a:lnTo>
                                  <a:lnTo>
                                    <a:pt x="432" y="134"/>
                                  </a:lnTo>
                                  <a:lnTo>
                                    <a:pt x="432" y="3"/>
                                  </a:lnTo>
                                  <a:close/>
                                  <a:moveTo>
                                    <a:pt x="1136" y="130"/>
                                  </a:moveTo>
                                  <a:lnTo>
                                    <a:pt x="601" y="130"/>
                                  </a:lnTo>
                                  <a:lnTo>
                                    <a:pt x="601" y="171"/>
                                  </a:lnTo>
                                  <a:lnTo>
                                    <a:pt x="1136" y="171"/>
                                  </a:lnTo>
                                  <a:lnTo>
                                    <a:pt x="1136" y="130"/>
                                  </a:lnTo>
                                  <a:close/>
                                  <a:moveTo>
                                    <a:pt x="851" y="0"/>
                                  </a:moveTo>
                                  <a:lnTo>
                                    <a:pt x="810" y="21"/>
                                  </a:lnTo>
                                  <a:lnTo>
                                    <a:pt x="823" y="39"/>
                                  </a:lnTo>
                                  <a:lnTo>
                                    <a:pt x="837" y="60"/>
                                  </a:lnTo>
                                  <a:lnTo>
                                    <a:pt x="852" y="86"/>
                                  </a:lnTo>
                                  <a:lnTo>
                                    <a:pt x="869" y="116"/>
                                  </a:lnTo>
                                  <a:lnTo>
                                    <a:pt x="914" y="93"/>
                                  </a:lnTo>
                                  <a:lnTo>
                                    <a:pt x="896" y="65"/>
                                  </a:lnTo>
                                  <a:lnTo>
                                    <a:pt x="880" y="41"/>
                                  </a:lnTo>
                                  <a:lnTo>
                                    <a:pt x="865" y="19"/>
                                  </a:lnTo>
                                  <a:lnTo>
                                    <a:pt x="851" y="0"/>
                                  </a:lnTo>
                                  <a:close/>
                                  <a:moveTo>
                                    <a:pt x="766" y="231"/>
                                  </a:moveTo>
                                  <a:lnTo>
                                    <a:pt x="729" y="295"/>
                                  </a:lnTo>
                                  <a:lnTo>
                                    <a:pt x="689" y="355"/>
                                  </a:lnTo>
                                  <a:lnTo>
                                    <a:pt x="646" y="410"/>
                                  </a:lnTo>
                                  <a:lnTo>
                                    <a:pt x="600" y="460"/>
                                  </a:lnTo>
                                  <a:lnTo>
                                    <a:pt x="611" y="468"/>
                                  </a:lnTo>
                                  <a:lnTo>
                                    <a:pt x="622" y="477"/>
                                  </a:lnTo>
                                  <a:lnTo>
                                    <a:pt x="632" y="485"/>
                                  </a:lnTo>
                                  <a:lnTo>
                                    <a:pt x="641" y="492"/>
                                  </a:lnTo>
                                  <a:lnTo>
                                    <a:pt x="688" y="435"/>
                                  </a:lnTo>
                                  <a:lnTo>
                                    <a:pt x="733" y="377"/>
                                  </a:lnTo>
                                  <a:lnTo>
                                    <a:pt x="775" y="316"/>
                                  </a:lnTo>
                                  <a:lnTo>
                                    <a:pt x="814" y="254"/>
                                  </a:lnTo>
                                  <a:lnTo>
                                    <a:pt x="766" y="231"/>
                                  </a:lnTo>
                                  <a:close/>
                                  <a:moveTo>
                                    <a:pt x="954" y="235"/>
                                  </a:moveTo>
                                  <a:lnTo>
                                    <a:pt x="916" y="261"/>
                                  </a:lnTo>
                                  <a:lnTo>
                                    <a:pt x="953" y="307"/>
                                  </a:lnTo>
                                  <a:lnTo>
                                    <a:pt x="993" y="360"/>
                                  </a:lnTo>
                                  <a:lnTo>
                                    <a:pt x="1036" y="420"/>
                                  </a:lnTo>
                                  <a:lnTo>
                                    <a:pt x="1082" y="486"/>
                                  </a:lnTo>
                                  <a:lnTo>
                                    <a:pt x="1129" y="454"/>
                                  </a:lnTo>
                                  <a:lnTo>
                                    <a:pt x="1086" y="398"/>
                                  </a:lnTo>
                                  <a:lnTo>
                                    <a:pt x="1042" y="343"/>
                                  </a:lnTo>
                                  <a:lnTo>
                                    <a:pt x="998" y="288"/>
                                  </a:lnTo>
                                  <a:lnTo>
                                    <a:pt x="954" y="2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03" name="任意多边形 1003"/>
                          <wps:cNvSpPr/>
                          <wps:spPr>
                            <a:xfrm>
                              <a:off x="10675" y="9133"/>
                              <a:ext cx="240" cy="10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33" h="504">
                                  <a:moveTo>
                                    <a:pt x="151" y="172"/>
                                  </a:moveTo>
                                  <a:lnTo>
                                    <a:pt x="106" y="172"/>
                                  </a:lnTo>
                                  <a:lnTo>
                                    <a:pt x="106" y="503"/>
                                  </a:lnTo>
                                  <a:lnTo>
                                    <a:pt x="151" y="503"/>
                                  </a:lnTo>
                                  <a:lnTo>
                                    <a:pt x="151" y="459"/>
                                  </a:lnTo>
                                  <a:lnTo>
                                    <a:pt x="432" y="459"/>
                                  </a:lnTo>
                                  <a:lnTo>
                                    <a:pt x="432" y="421"/>
                                  </a:lnTo>
                                  <a:lnTo>
                                    <a:pt x="151" y="421"/>
                                  </a:lnTo>
                                  <a:lnTo>
                                    <a:pt x="151" y="172"/>
                                  </a:lnTo>
                                  <a:close/>
                                  <a:moveTo>
                                    <a:pt x="432" y="459"/>
                                  </a:moveTo>
                                  <a:lnTo>
                                    <a:pt x="387" y="459"/>
                                  </a:lnTo>
                                  <a:lnTo>
                                    <a:pt x="387" y="501"/>
                                  </a:lnTo>
                                  <a:lnTo>
                                    <a:pt x="432" y="501"/>
                                  </a:lnTo>
                                  <a:lnTo>
                                    <a:pt x="432" y="459"/>
                                  </a:lnTo>
                                  <a:close/>
                                  <a:moveTo>
                                    <a:pt x="432" y="172"/>
                                  </a:moveTo>
                                  <a:lnTo>
                                    <a:pt x="387" y="172"/>
                                  </a:lnTo>
                                  <a:lnTo>
                                    <a:pt x="387" y="421"/>
                                  </a:lnTo>
                                  <a:lnTo>
                                    <a:pt x="432" y="421"/>
                                  </a:lnTo>
                                  <a:lnTo>
                                    <a:pt x="432" y="172"/>
                                  </a:lnTo>
                                  <a:close/>
                                  <a:moveTo>
                                    <a:pt x="538" y="133"/>
                                  </a:moveTo>
                                  <a:lnTo>
                                    <a:pt x="0" y="133"/>
                                  </a:lnTo>
                                  <a:lnTo>
                                    <a:pt x="0" y="172"/>
                                  </a:lnTo>
                                  <a:lnTo>
                                    <a:pt x="538" y="172"/>
                                  </a:lnTo>
                                  <a:lnTo>
                                    <a:pt x="538" y="133"/>
                                  </a:lnTo>
                                  <a:close/>
                                  <a:moveTo>
                                    <a:pt x="151" y="3"/>
                                  </a:moveTo>
                                  <a:lnTo>
                                    <a:pt x="106" y="3"/>
                                  </a:lnTo>
                                  <a:lnTo>
                                    <a:pt x="106" y="133"/>
                                  </a:lnTo>
                                  <a:lnTo>
                                    <a:pt x="151" y="133"/>
                                  </a:lnTo>
                                  <a:lnTo>
                                    <a:pt x="151" y="3"/>
                                  </a:lnTo>
                                  <a:close/>
                                  <a:moveTo>
                                    <a:pt x="432" y="2"/>
                                  </a:moveTo>
                                  <a:lnTo>
                                    <a:pt x="387" y="2"/>
                                  </a:lnTo>
                                  <a:lnTo>
                                    <a:pt x="387" y="133"/>
                                  </a:lnTo>
                                  <a:lnTo>
                                    <a:pt x="432" y="133"/>
                                  </a:lnTo>
                                  <a:lnTo>
                                    <a:pt x="432" y="2"/>
                                  </a:lnTo>
                                  <a:close/>
                                  <a:moveTo>
                                    <a:pt x="838" y="217"/>
                                  </a:moveTo>
                                  <a:lnTo>
                                    <a:pt x="788" y="217"/>
                                  </a:lnTo>
                                  <a:lnTo>
                                    <a:pt x="788" y="406"/>
                                  </a:lnTo>
                                  <a:lnTo>
                                    <a:pt x="794" y="441"/>
                                  </a:lnTo>
                                  <a:lnTo>
                                    <a:pt x="811" y="466"/>
                                  </a:lnTo>
                                  <a:lnTo>
                                    <a:pt x="840" y="481"/>
                                  </a:lnTo>
                                  <a:lnTo>
                                    <a:pt x="881" y="486"/>
                                  </a:lnTo>
                                  <a:lnTo>
                                    <a:pt x="1018" y="486"/>
                                  </a:lnTo>
                                  <a:lnTo>
                                    <a:pt x="1052" y="483"/>
                                  </a:lnTo>
                                  <a:lnTo>
                                    <a:pt x="1079" y="473"/>
                                  </a:lnTo>
                                  <a:lnTo>
                                    <a:pt x="1098" y="456"/>
                                  </a:lnTo>
                                  <a:lnTo>
                                    <a:pt x="1104" y="443"/>
                                  </a:lnTo>
                                  <a:lnTo>
                                    <a:pt x="893" y="443"/>
                                  </a:lnTo>
                                  <a:lnTo>
                                    <a:pt x="869" y="440"/>
                                  </a:lnTo>
                                  <a:lnTo>
                                    <a:pt x="852" y="431"/>
                                  </a:lnTo>
                                  <a:lnTo>
                                    <a:pt x="841" y="416"/>
                                  </a:lnTo>
                                  <a:lnTo>
                                    <a:pt x="838" y="396"/>
                                  </a:lnTo>
                                  <a:lnTo>
                                    <a:pt x="838" y="217"/>
                                  </a:lnTo>
                                  <a:close/>
                                  <a:moveTo>
                                    <a:pt x="1079" y="329"/>
                                  </a:moveTo>
                                  <a:lnTo>
                                    <a:pt x="1076" y="351"/>
                                  </a:lnTo>
                                  <a:lnTo>
                                    <a:pt x="1073" y="372"/>
                                  </a:lnTo>
                                  <a:lnTo>
                                    <a:pt x="1070" y="392"/>
                                  </a:lnTo>
                                  <a:lnTo>
                                    <a:pt x="1067" y="410"/>
                                  </a:lnTo>
                                  <a:lnTo>
                                    <a:pt x="1060" y="425"/>
                                  </a:lnTo>
                                  <a:lnTo>
                                    <a:pt x="1047" y="435"/>
                                  </a:lnTo>
                                  <a:lnTo>
                                    <a:pt x="1028" y="441"/>
                                  </a:lnTo>
                                  <a:lnTo>
                                    <a:pt x="1002" y="443"/>
                                  </a:lnTo>
                                  <a:lnTo>
                                    <a:pt x="1104" y="443"/>
                                  </a:lnTo>
                                  <a:lnTo>
                                    <a:pt x="1109" y="433"/>
                                  </a:lnTo>
                                  <a:lnTo>
                                    <a:pt x="1113" y="415"/>
                                  </a:lnTo>
                                  <a:lnTo>
                                    <a:pt x="1118" y="395"/>
                                  </a:lnTo>
                                  <a:lnTo>
                                    <a:pt x="1122" y="372"/>
                                  </a:lnTo>
                                  <a:lnTo>
                                    <a:pt x="1127" y="347"/>
                                  </a:lnTo>
                                  <a:lnTo>
                                    <a:pt x="1114" y="342"/>
                                  </a:lnTo>
                                  <a:lnTo>
                                    <a:pt x="1101" y="338"/>
                                  </a:lnTo>
                                  <a:lnTo>
                                    <a:pt x="1090" y="334"/>
                                  </a:lnTo>
                                  <a:lnTo>
                                    <a:pt x="1079" y="329"/>
                                  </a:lnTo>
                                  <a:close/>
                                  <a:moveTo>
                                    <a:pt x="838" y="0"/>
                                  </a:moveTo>
                                  <a:lnTo>
                                    <a:pt x="788" y="0"/>
                                  </a:lnTo>
                                  <a:lnTo>
                                    <a:pt x="788" y="175"/>
                                  </a:lnTo>
                                  <a:lnTo>
                                    <a:pt x="599" y="194"/>
                                  </a:lnTo>
                                  <a:lnTo>
                                    <a:pt x="603" y="237"/>
                                  </a:lnTo>
                                  <a:lnTo>
                                    <a:pt x="788" y="217"/>
                                  </a:lnTo>
                                  <a:lnTo>
                                    <a:pt x="838" y="217"/>
                                  </a:lnTo>
                                  <a:lnTo>
                                    <a:pt x="838" y="212"/>
                                  </a:lnTo>
                                  <a:lnTo>
                                    <a:pt x="1133" y="181"/>
                                  </a:lnTo>
                                  <a:lnTo>
                                    <a:pt x="1132" y="170"/>
                                  </a:lnTo>
                                  <a:lnTo>
                                    <a:pt x="838" y="170"/>
                                  </a:lnTo>
                                  <a:lnTo>
                                    <a:pt x="838" y="0"/>
                                  </a:lnTo>
                                  <a:close/>
                                  <a:moveTo>
                                    <a:pt x="1129" y="139"/>
                                  </a:moveTo>
                                  <a:lnTo>
                                    <a:pt x="838" y="170"/>
                                  </a:lnTo>
                                  <a:lnTo>
                                    <a:pt x="1132" y="170"/>
                                  </a:lnTo>
                                  <a:lnTo>
                                    <a:pt x="1129" y="1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04" name="任意多边形 1004"/>
                          <wps:cNvSpPr/>
                          <wps:spPr>
                            <a:xfrm>
                              <a:off x="8777" y="9335"/>
                              <a:ext cx="225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2" h="687">
                                  <a:moveTo>
                                    <a:pt x="403" y="71"/>
                                  </a:moveTo>
                                  <a:lnTo>
                                    <a:pt x="217" y="71"/>
                                  </a:lnTo>
                                  <a:lnTo>
                                    <a:pt x="248" y="72"/>
                                  </a:lnTo>
                                  <a:lnTo>
                                    <a:pt x="274" y="78"/>
                                  </a:lnTo>
                                  <a:lnTo>
                                    <a:pt x="297" y="88"/>
                                  </a:lnTo>
                                  <a:lnTo>
                                    <a:pt x="315" y="101"/>
                                  </a:lnTo>
                                  <a:lnTo>
                                    <a:pt x="330" y="118"/>
                                  </a:lnTo>
                                  <a:lnTo>
                                    <a:pt x="341" y="138"/>
                                  </a:lnTo>
                                  <a:lnTo>
                                    <a:pt x="347" y="161"/>
                                  </a:lnTo>
                                  <a:lnTo>
                                    <a:pt x="349" y="188"/>
                                  </a:lnTo>
                                  <a:lnTo>
                                    <a:pt x="348" y="212"/>
                                  </a:lnTo>
                                  <a:lnTo>
                                    <a:pt x="342" y="237"/>
                                  </a:lnTo>
                                  <a:lnTo>
                                    <a:pt x="333" y="260"/>
                                  </a:lnTo>
                                  <a:lnTo>
                                    <a:pt x="320" y="284"/>
                                  </a:lnTo>
                                  <a:lnTo>
                                    <a:pt x="302" y="309"/>
                                  </a:lnTo>
                                  <a:lnTo>
                                    <a:pt x="277" y="339"/>
                                  </a:lnTo>
                                  <a:lnTo>
                                    <a:pt x="245" y="372"/>
                                  </a:lnTo>
                                  <a:lnTo>
                                    <a:pt x="206" y="410"/>
                                  </a:lnTo>
                                  <a:lnTo>
                                    <a:pt x="0" y="602"/>
                                  </a:lnTo>
                                  <a:lnTo>
                                    <a:pt x="0" y="675"/>
                                  </a:lnTo>
                                  <a:lnTo>
                                    <a:pt x="432" y="675"/>
                                  </a:lnTo>
                                  <a:lnTo>
                                    <a:pt x="432" y="601"/>
                                  </a:lnTo>
                                  <a:lnTo>
                                    <a:pt x="106" y="601"/>
                                  </a:lnTo>
                                  <a:lnTo>
                                    <a:pt x="106" y="599"/>
                                  </a:lnTo>
                                  <a:lnTo>
                                    <a:pt x="268" y="451"/>
                                  </a:lnTo>
                                  <a:lnTo>
                                    <a:pt x="314" y="407"/>
                                  </a:lnTo>
                                  <a:lnTo>
                                    <a:pt x="351" y="368"/>
                                  </a:lnTo>
                                  <a:lnTo>
                                    <a:pt x="381" y="332"/>
                                  </a:lnTo>
                                  <a:lnTo>
                                    <a:pt x="403" y="300"/>
                                  </a:lnTo>
                                  <a:lnTo>
                                    <a:pt x="418" y="270"/>
                                  </a:lnTo>
                                  <a:lnTo>
                                    <a:pt x="430" y="240"/>
                                  </a:lnTo>
                                  <a:lnTo>
                                    <a:pt x="436" y="210"/>
                                  </a:lnTo>
                                  <a:lnTo>
                                    <a:pt x="438" y="179"/>
                                  </a:lnTo>
                                  <a:lnTo>
                                    <a:pt x="435" y="140"/>
                                  </a:lnTo>
                                  <a:lnTo>
                                    <a:pt x="425" y="105"/>
                                  </a:lnTo>
                                  <a:lnTo>
                                    <a:pt x="407" y="75"/>
                                  </a:lnTo>
                                  <a:lnTo>
                                    <a:pt x="403" y="71"/>
                                  </a:lnTo>
                                  <a:close/>
                                  <a:moveTo>
                                    <a:pt x="232" y="0"/>
                                  </a:moveTo>
                                  <a:lnTo>
                                    <a:pt x="177" y="4"/>
                                  </a:lnTo>
                                  <a:lnTo>
                                    <a:pt x="127" y="15"/>
                                  </a:lnTo>
                                  <a:lnTo>
                                    <a:pt x="80" y="34"/>
                                  </a:lnTo>
                                  <a:lnTo>
                                    <a:pt x="36" y="61"/>
                                  </a:lnTo>
                                  <a:lnTo>
                                    <a:pt x="36" y="146"/>
                                  </a:lnTo>
                                  <a:lnTo>
                                    <a:pt x="80" y="113"/>
                                  </a:lnTo>
                                  <a:lnTo>
                                    <a:pt x="125" y="89"/>
                                  </a:lnTo>
                                  <a:lnTo>
                                    <a:pt x="170" y="75"/>
                                  </a:lnTo>
                                  <a:lnTo>
                                    <a:pt x="217" y="71"/>
                                  </a:lnTo>
                                  <a:lnTo>
                                    <a:pt x="403" y="71"/>
                                  </a:lnTo>
                                  <a:lnTo>
                                    <a:pt x="383" y="49"/>
                                  </a:lnTo>
                                  <a:lnTo>
                                    <a:pt x="353" y="28"/>
                                  </a:lnTo>
                                  <a:lnTo>
                                    <a:pt x="317" y="12"/>
                                  </a:lnTo>
                                  <a:lnTo>
                                    <a:pt x="277" y="3"/>
                                  </a:lnTo>
                                  <a:lnTo>
                                    <a:pt x="232" y="0"/>
                                  </a:lnTo>
                                  <a:close/>
                                  <a:moveTo>
                                    <a:pt x="844" y="0"/>
                                  </a:moveTo>
                                  <a:lnTo>
                                    <a:pt x="799" y="3"/>
                                  </a:lnTo>
                                  <a:lnTo>
                                    <a:pt x="759" y="12"/>
                                  </a:lnTo>
                                  <a:lnTo>
                                    <a:pt x="723" y="26"/>
                                  </a:lnTo>
                                  <a:lnTo>
                                    <a:pt x="691" y="46"/>
                                  </a:lnTo>
                                  <a:lnTo>
                                    <a:pt x="665" y="71"/>
                                  </a:lnTo>
                                  <a:lnTo>
                                    <a:pt x="647" y="99"/>
                                  </a:lnTo>
                                  <a:lnTo>
                                    <a:pt x="635" y="131"/>
                                  </a:lnTo>
                                  <a:lnTo>
                                    <a:pt x="632" y="166"/>
                                  </a:lnTo>
                                  <a:lnTo>
                                    <a:pt x="640" y="215"/>
                                  </a:lnTo>
                                  <a:lnTo>
                                    <a:pt x="663" y="258"/>
                                  </a:lnTo>
                                  <a:lnTo>
                                    <a:pt x="703" y="295"/>
                                  </a:lnTo>
                                  <a:lnTo>
                                    <a:pt x="759" y="326"/>
                                  </a:lnTo>
                                  <a:lnTo>
                                    <a:pt x="759" y="328"/>
                                  </a:lnTo>
                                  <a:lnTo>
                                    <a:pt x="692" y="361"/>
                                  </a:lnTo>
                                  <a:lnTo>
                                    <a:pt x="645" y="403"/>
                                  </a:lnTo>
                                  <a:lnTo>
                                    <a:pt x="616" y="453"/>
                                  </a:lnTo>
                                  <a:lnTo>
                                    <a:pt x="607" y="512"/>
                                  </a:lnTo>
                                  <a:lnTo>
                                    <a:pt x="610" y="549"/>
                                  </a:lnTo>
                                  <a:lnTo>
                                    <a:pt x="621" y="582"/>
                                  </a:lnTo>
                                  <a:lnTo>
                                    <a:pt x="640" y="612"/>
                                  </a:lnTo>
                                  <a:lnTo>
                                    <a:pt x="666" y="638"/>
                                  </a:lnTo>
                                  <a:lnTo>
                                    <a:pt x="697" y="659"/>
                                  </a:lnTo>
                                  <a:lnTo>
                                    <a:pt x="734" y="674"/>
                                  </a:lnTo>
                                  <a:lnTo>
                                    <a:pt x="774" y="683"/>
                                  </a:lnTo>
                                  <a:lnTo>
                                    <a:pt x="819" y="686"/>
                                  </a:lnTo>
                                  <a:lnTo>
                                    <a:pt x="873" y="683"/>
                                  </a:lnTo>
                                  <a:lnTo>
                                    <a:pt x="921" y="674"/>
                                  </a:lnTo>
                                  <a:lnTo>
                                    <a:pt x="962" y="659"/>
                                  </a:lnTo>
                                  <a:lnTo>
                                    <a:pt x="998" y="637"/>
                                  </a:lnTo>
                                  <a:lnTo>
                                    <a:pt x="1018" y="618"/>
                                  </a:lnTo>
                                  <a:lnTo>
                                    <a:pt x="836" y="618"/>
                                  </a:lnTo>
                                  <a:lnTo>
                                    <a:pt x="806" y="616"/>
                                  </a:lnTo>
                                  <a:lnTo>
                                    <a:pt x="780" y="610"/>
                                  </a:lnTo>
                                  <a:lnTo>
                                    <a:pt x="756" y="600"/>
                                  </a:lnTo>
                                  <a:lnTo>
                                    <a:pt x="735" y="587"/>
                                  </a:lnTo>
                                  <a:lnTo>
                                    <a:pt x="719" y="570"/>
                                  </a:lnTo>
                                  <a:lnTo>
                                    <a:pt x="707" y="552"/>
                                  </a:lnTo>
                                  <a:lnTo>
                                    <a:pt x="699" y="531"/>
                                  </a:lnTo>
                                  <a:lnTo>
                                    <a:pt x="697" y="508"/>
                                  </a:lnTo>
                                  <a:lnTo>
                                    <a:pt x="705" y="464"/>
                                  </a:lnTo>
                                  <a:lnTo>
                                    <a:pt x="730" y="426"/>
                                  </a:lnTo>
                                  <a:lnTo>
                                    <a:pt x="771" y="393"/>
                                  </a:lnTo>
                                  <a:lnTo>
                                    <a:pt x="829" y="366"/>
                                  </a:lnTo>
                                  <a:lnTo>
                                    <a:pt x="984" y="366"/>
                                  </a:lnTo>
                                  <a:lnTo>
                                    <a:pt x="974" y="358"/>
                                  </a:lnTo>
                                  <a:lnTo>
                                    <a:pt x="906" y="327"/>
                                  </a:lnTo>
                                  <a:lnTo>
                                    <a:pt x="906" y="325"/>
                                  </a:lnTo>
                                  <a:lnTo>
                                    <a:pt x="964" y="293"/>
                                  </a:lnTo>
                                  <a:lnTo>
                                    <a:pt x="966" y="291"/>
                                  </a:lnTo>
                                  <a:lnTo>
                                    <a:pt x="834" y="291"/>
                                  </a:lnTo>
                                  <a:lnTo>
                                    <a:pt x="785" y="267"/>
                                  </a:lnTo>
                                  <a:lnTo>
                                    <a:pt x="750" y="238"/>
                                  </a:lnTo>
                                  <a:lnTo>
                                    <a:pt x="730" y="204"/>
                                  </a:lnTo>
                                  <a:lnTo>
                                    <a:pt x="723" y="164"/>
                                  </a:lnTo>
                                  <a:lnTo>
                                    <a:pt x="725" y="145"/>
                                  </a:lnTo>
                                  <a:lnTo>
                                    <a:pt x="731" y="127"/>
                                  </a:lnTo>
                                  <a:lnTo>
                                    <a:pt x="741" y="110"/>
                                  </a:lnTo>
                                  <a:lnTo>
                                    <a:pt x="756" y="96"/>
                                  </a:lnTo>
                                  <a:lnTo>
                                    <a:pt x="774" y="84"/>
                                  </a:lnTo>
                                  <a:lnTo>
                                    <a:pt x="793" y="76"/>
                                  </a:lnTo>
                                  <a:lnTo>
                                    <a:pt x="814" y="71"/>
                                  </a:lnTo>
                                  <a:lnTo>
                                    <a:pt x="837" y="69"/>
                                  </a:lnTo>
                                  <a:lnTo>
                                    <a:pt x="1009" y="69"/>
                                  </a:lnTo>
                                  <a:lnTo>
                                    <a:pt x="1008" y="67"/>
                                  </a:lnTo>
                                  <a:lnTo>
                                    <a:pt x="984" y="44"/>
                                  </a:lnTo>
                                  <a:lnTo>
                                    <a:pt x="954" y="25"/>
                                  </a:lnTo>
                                  <a:lnTo>
                                    <a:pt x="921" y="11"/>
                                  </a:lnTo>
                                  <a:lnTo>
                                    <a:pt x="884" y="3"/>
                                  </a:lnTo>
                                  <a:lnTo>
                                    <a:pt x="844" y="0"/>
                                  </a:lnTo>
                                  <a:close/>
                                  <a:moveTo>
                                    <a:pt x="984" y="366"/>
                                  </a:moveTo>
                                  <a:lnTo>
                                    <a:pt x="829" y="366"/>
                                  </a:lnTo>
                                  <a:lnTo>
                                    <a:pt x="891" y="393"/>
                                  </a:lnTo>
                                  <a:lnTo>
                                    <a:pt x="936" y="426"/>
                                  </a:lnTo>
                                  <a:lnTo>
                                    <a:pt x="962" y="465"/>
                                  </a:lnTo>
                                  <a:lnTo>
                                    <a:pt x="971" y="511"/>
                                  </a:lnTo>
                                  <a:lnTo>
                                    <a:pt x="969" y="533"/>
                                  </a:lnTo>
                                  <a:lnTo>
                                    <a:pt x="962" y="553"/>
                                  </a:lnTo>
                                  <a:lnTo>
                                    <a:pt x="950" y="571"/>
                                  </a:lnTo>
                                  <a:lnTo>
                                    <a:pt x="933" y="587"/>
                                  </a:lnTo>
                                  <a:lnTo>
                                    <a:pt x="913" y="601"/>
                                  </a:lnTo>
                                  <a:lnTo>
                                    <a:pt x="890" y="610"/>
                                  </a:lnTo>
                                  <a:lnTo>
                                    <a:pt x="864" y="616"/>
                                  </a:lnTo>
                                  <a:lnTo>
                                    <a:pt x="836" y="618"/>
                                  </a:lnTo>
                                  <a:lnTo>
                                    <a:pt x="1018" y="618"/>
                                  </a:lnTo>
                                  <a:lnTo>
                                    <a:pt x="1026" y="611"/>
                                  </a:lnTo>
                                  <a:lnTo>
                                    <a:pt x="1046" y="580"/>
                                  </a:lnTo>
                                  <a:lnTo>
                                    <a:pt x="1058" y="545"/>
                                  </a:lnTo>
                                  <a:lnTo>
                                    <a:pt x="1062" y="506"/>
                                  </a:lnTo>
                                  <a:lnTo>
                                    <a:pt x="1052" y="447"/>
                                  </a:lnTo>
                                  <a:lnTo>
                                    <a:pt x="1023" y="398"/>
                                  </a:lnTo>
                                  <a:lnTo>
                                    <a:pt x="984" y="366"/>
                                  </a:lnTo>
                                  <a:close/>
                                  <a:moveTo>
                                    <a:pt x="1009" y="69"/>
                                  </a:moveTo>
                                  <a:lnTo>
                                    <a:pt x="837" y="69"/>
                                  </a:lnTo>
                                  <a:lnTo>
                                    <a:pt x="861" y="71"/>
                                  </a:lnTo>
                                  <a:lnTo>
                                    <a:pt x="883" y="76"/>
                                  </a:lnTo>
                                  <a:lnTo>
                                    <a:pt x="902" y="84"/>
                                  </a:lnTo>
                                  <a:lnTo>
                                    <a:pt x="918" y="95"/>
                                  </a:lnTo>
                                  <a:lnTo>
                                    <a:pt x="931" y="109"/>
                                  </a:lnTo>
                                  <a:lnTo>
                                    <a:pt x="940" y="125"/>
                                  </a:lnTo>
                                  <a:lnTo>
                                    <a:pt x="946" y="144"/>
                                  </a:lnTo>
                                  <a:lnTo>
                                    <a:pt x="948" y="164"/>
                                  </a:lnTo>
                                  <a:lnTo>
                                    <a:pt x="948" y="166"/>
                                  </a:lnTo>
                                  <a:lnTo>
                                    <a:pt x="941" y="204"/>
                                  </a:lnTo>
                                  <a:lnTo>
                                    <a:pt x="919" y="237"/>
                                  </a:lnTo>
                                  <a:lnTo>
                                    <a:pt x="884" y="266"/>
                                  </a:lnTo>
                                  <a:lnTo>
                                    <a:pt x="834" y="291"/>
                                  </a:lnTo>
                                  <a:lnTo>
                                    <a:pt x="966" y="291"/>
                                  </a:lnTo>
                                  <a:lnTo>
                                    <a:pt x="1005" y="253"/>
                                  </a:lnTo>
                                  <a:lnTo>
                                    <a:pt x="1030" y="207"/>
                                  </a:lnTo>
                                  <a:lnTo>
                                    <a:pt x="1039" y="155"/>
                                  </a:lnTo>
                                  <a:lnTo>
                                    <a:pt x="1035" y="123"/>
                                  </a:lnTo>
                                  <a:lnTo>
                                    <a:pt x="1025" y="93"/>
                                  </a:lnTo>
                                  <a:lnTo>
                                    <a:pt x="1009" y="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05" name="任意多边形 1005"/>
                          <wps:cNvSpPr/>
                          <wps:spPr>
                            <a:xfrm>
                              <a:off x="9256" y="9335"/>
                              <a:ext cx="224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0" h="687">
                                  <a:moveTo>
                                    <a:pt x="403" y="71"/>
                                  </a:moveTo>
                                  <a:lnTo>
                                    <a:pt x="217" y="71"/>
                                  </a:lnTo>
                                  <a:lnTo>
                                    <a:pt x="248" y="73"/>
                                  </a:lnTo>
                                  <a:lnTo>
                                    <a:pt x="274" y="78"/>
                                  </a:lnTo>
                                  <a:lnTo>
                                    <a:pt x="297" y="88"/>
                                  </a:lnTo>
                                  <a:lnTo>
                                    <a:pt x="316" y="101"/>
                                  </a:lnTo>
                                  <a:lnTo>
                                    <a:pt x="331" y="118"/>
                                  </a:lnTo>
                                  <a:lnTo>
                                    <a:pt x="341" y="138"/>
                                  </a:lnTo>
                                  <a:lnTo>
                                    <a:pt x="348" y="161"/>
                                  </a:lnTo>
                                  <a:lnTo>
                                    <a:pt x="350" y="188"/>
                                  </a:lnTo>
                                  <a:lnTo>
                                    <a:pt x="348" y="212"/>
                                  </a:lnTo>
                                  <a:lnTo>
                                    <a:pt x="342" y="237"/>
                                  </a:lnTo>
                                  <a:lnTo>
                                    <a:pt x="333" y="260"/>
                                  </a:lnTo>
                                  <a:lnTo>
                                    <a:pt x="321" y="284"/>
                                  </a:lnTo>
                                  <a:lnTo>
                                    <a:pt x="303" y="309"/>
                                  </a:lnTo>
                                  <a:lnTo>
                                    <a:pt x="278" y="339"/>
                                  </a:lnTo>
                                  <a:lnTo>
                                    <a:pt x="246" y="372"/>
                                  </a:lnTo>
                                  <a:lnTo>
                                    <a:pt x="207" y="410"/>
                                  </a:lnTo>
                                  <a:lnTo>
                                    <a:pt x="0" y="603"/>
                                  </a:lnTo>
                                  <a:lnTo>
                                    <a:pt x="0" y="675"/>
                                  </a:lnTo>
                                  <a:lnTo>
                                    <a:pt x="432" y="675"/>
                                  </a:lnTo>
                                  <a:lnTo>
                                    <a:pt x="432" y="601"/>
                                  </a:lnTo>
                                  <a:lnTo>
                                    <a:pt x="106" y="601"/>
                                  </a:lnTo>
                                  <a:lnTo>
                                    <a:pt x="106" y="599"/>
                                  </a:lnTo>
                                  <a:lnTo>
                                    <a:pt x="268" y="451"/>
                                  </a:lnTo>
                                  <a:lnTo>
                                    <a:pt x="314" y="407"/>
                                  </a:lnTo>
                                  <a:lnTo>
                                    <a:pt x="352" y="368"/>
                                  </a:lnTo>
                                  <a:lnTo>
                                    <a:pt x="381" y="332"/>
                                  </a:lnTo>
                                  <a:lnTo>
                                    <a:pt x="403" y="300"/>
                                  </a:lnTo>
                                  <a:lnTo>
                                    <a:pt x="419" y="270"/>
                                  </a:lnTo>
                                  <a:lnTo>
                                    <a:pt x="430" y="240"/>
                                  </a:lnTo>
                                  <a:lnTo>
                                    <a:pt x="436" y="210"/>
                                  </a:lnTo>
                                  <a:lnTo>
                                    <a:pt x="439" y="179"/>
                                  </a:lnTo>
                                  <a:lnTo>
                                    <a:pt x="435" y="140"/>
                                  </a:lnTo>
                                  <a:lnTo>
                                    <a:pt x="425" y="106"/>
                                  </a:lnTo>
                                  <a:lnTo>
                                    <a:pt x="407" y="75"/>
                                  </a:lnTo>
                                  <a:lnTo>
                                    <a:pt x="403" y="71"/>
                                  </a:lnTo>
                                  <a:close/>
                                  <a:moveTo>
                                    <a:pt x="232" y="0"/>
                                  </a:moveTo>
                                  <a:lnTo>
                                    <a:pt x="178" y="4"/>
                                  </a:lnTo>
                                  <a:lnTo>
                                    <a:pt x="127" y="16"/>
                                  </a:lnTo>
                                  <a:lnTo>
                                    <a:pt x="80" y="34"/>
                                  </a:lnTo>
                                  <a:lnTo>
                                    <a:pt x="36" y="61"/>
                                  </a:lnTo>
                                  <a:lnTo>
                                    <a:pt x="36" y="146"/>
                                  </a:lnTo>
                                  <a:lnTo>
                                    <a:pt x="80" y="113"/>
                                  </a:lnTo>
                                  <a:lnTo>
                                    <a:pt x="125" y="90"/>
                                  </a:lnTo>
                                  <a:lnTo>
                                    <a:pt x="171" y="75"/>
                                  </a:lnTo>
                                  <a:lnTo>
                                    <a:pt x="217" y="71"/>
                                  </a:lnTo>
                                  <a:lnTo>
                                    <a:pt x="403" y="71"/>
                                  </a:lnTo>
                                  <a:lnTo>
                                    <a:pt x="383" y="49"/>
                                  </a:lnTo>
                                  <a:lnTo>
                                    <a:pt x="353" y="28"/>
                                  </a:lnTo>
                                  <a:lnTo>
                                    <a:pt x="318" y="13"/>
                                  </a:lnTo>
                                  <a:lnTo>
                                    <a:pt x="277" y="3"/>
                                  </a:lnTo>
                                  <a:lnTo>
                                    <a:pt x="232" y="0"/>
                                  </a:lnTo>
                                  <a:close/>
                                  <a:moveTo>
                                    <a:pt x="643" y="585"/>
                                  </a:moveTo>
                                  <a:lnTo>
                                    <a:pt x="643" y="664"/>
                                  </a:lnTo>
                                  <a:lnTo>
                                    <a:pt x="670" y="674"/>
                                  </a:lnTo>
                                  <a:lnTo>
                                    <a:pt x="700" y="681"/>
                                  </a:lnTo>
                                  <a:lnTo>
                                    <a:pt x="734" y="685"/>
                                  </a:lnTo>
                                  <a:lnTo>
                                    <a:pt x="770" y="686"/>
                                  </a:lnTo>
                                  <a:lnTo>
                                    <a:pt x="834" y="680"/>
                                  </a:lnTo>
                                  <a:lnTo>
                                    <a:pt x="891" y="662"/>
                                  </a:lnTo>
                                  <a:lnTo>
                                    <a:pt x="941" y="631"/>
                                  </a:lnTo>
                                  <a:lnTo>
                                    <a:pt x="954" y="617"/>
                                  </a:lnTo>
                                  <a:lnTo>
                                    <a:pt x="770" y="617"/>
                                  </a:lnTo>
                                  <a:lnTo>
                                    <a:pt x="736" y="615"/>
                                  </a:lnTo>
                                  <a:lnTo>
                                    <a:pt x="704" y="609"/>
                                  </a:lnTo>
                                  <a:lnTo>
                                    <a:pt x="673" y="599"/>
                                  </a:lnTo>
                                  <a:lnTo>
                                    <a:pt x="643" y="585"/>
                                  </a:lnTo>
                                  <a:close/>
                                  <a:moveTo>
                                    <a:pt x="1058" y="347"/>
                                  </a:moveTo>
                                  <a:lnTo>
                                    <a:pt x="970" y="347"/>
                                  </a:lnTo>
                                  <a:lnTo>
                                    <a:pt x="967" y="408"/>
                                  </a:lnTo>
                                  <a:lnTo>
                                    <a:pt x="957" y="462"/>
                                  </a:lnTo>
                                  <a:lnTo>
                                    <a:pt x="940" y="508"/>
                                  </a:lnTo>
                                  <a:lnTo>
                                    <a:pt x="917" y="547"/>
                                  </a:lnTo>
                                  <a:lnTo>
                                    <a:pt x="889" y="578"/>
                                  </a:lnTo>
                                  <a:lnTo>
                                    <a:pt x="854" y="600"/>
                                  </a:lnTo>
                                  <a:lnTo>
                                    <a:pt x="815" y="613"/>
                                  </a:lnTo>
                                  <a:lnTo>
                                    <a:pt x="770" y="617"/>
                                  </a:lnTo>
                                  <a:lnTo>
                                    <a:pt x="954" y="617"/>
                                  </a:lnTo>
                                  <a:lnTo>
                                    <a:pt x="983" y="587"/>
                                  </a:lnTo>
                                  <a:lnTo>
                                    <a:pt x="1017" y="533"/>
                                  </a:lnTo>
                                  <a:lnTo>
                                    <a:pt x="1041" y="467"/>
                                  </a:lnTo>
                                  <a:lnTo>
                                    <a:pt x="1055" y="391"/>
                                  </a:lnTo>
                                  <a:lnTo>
                                    <a:pt x="1058" y="347"/>
                                  </a:lnTo>
                                  <a:close/>
                                  <a:moveTo>
                                    <a:pt x="835" y="0"/>
                                  </a:moveTo>
                                  <a:lnTo>
                                    <a:pt x="786" y="4"/>
                                  </a:lnTo>
                                  <a:lnTo>
                                    <a:pt x="742" y="16"/>
                                  </a:lnTo>
                                  <a:lnTo>
                                    <a:pt x="703" y="36"/>
                                  </a:lnTo>
                                  <a:lnTo>
                                    <a:pt x="668" y="63"/>
                                  </a:lnTo>
                                  <a:lnTo>
                                    <a:pt x="640" y="97"/>
                                  </a:lnTo>
                                  <a:lnTo>
                                    <a:pt x="620" y="135"/>
                                  </a:lnTo>
                                  <a:lnTo>
                                    <a:pt x="608" y="177"/>
                                  </a:lnTo>
                                  <a:lnTo>
                                    <a:pt x="604" y="224"/>
                                  </a:lnTo>
                                  <a:lnTo>
                                    <a:pt x="608" y="267"/>
                                  </a:lnTo>
                                  <a:lnTo>
                                    <a:pt x="619" y="307"/>
                                  </a:lnTo>
                                  <a:lnTo>
                                    <a:pt x="637" y="342"/>
                                  </a:lnTo>
                                  <a:lnTo>
                                    <a:pt x="663" y="373"/>
                                  </a:lnTo>
                                  <a:lnTo>
                                    <a:pt x="694" y="398"/>
                                  </a:lnTo>
                                  <a:lnTo>
                                    <a:pt x="729" y="416"/>
                                  </a:lnTo>
                                  <a:lnTo>
                                    <a:pt x="768" y="427"/>
                                  </a:lnTo>
                                  <a:lnTo>
                                    <a:pt x="811" y="430"/>
                                  </a:lnTo>
                                  <a:lnTo>
                                    <a:pt x="862" y="425"/>
                                  </a:lnTo>
                                  <a:lnTo>
                                    <a:pt x="905" y="409"/>
                                  </a:lnTo>
                                  <a:lnTo>
                                    <a:pt x="941" y="383"/>
                                  </a:lnTo>
                                  <a:lnTo>
                                    <a:pt x="960" y="358"/>
                                  </a:lnTo>
                                  <a:lnTo>
                                    <a:pt x="833" y="358"/>
                                  </a:lnTo>
                                  <a:lnTo>
                                    <a:pt x="802" y="356"/>
                                  </a:lnTo>
                                  <a:lnTo>
                                    <a:pt x="775" y="348"/>
                                  </a:lnTo>
                                  <a:lnTo>
                                    <a:pt x="752" y="336"/>
                                  </a:lnTo>
                                  <a:lnTo>
                                    <a:pt x="731" y="319"/>
                                  </a:lnTo>
                                  <a:lnTo>
                                    <a:pt x="715" y="298"/>
                                  </a:lnTo>
                                  <a:lnTo>
                                    <a:pt x="704" y="273"/>
                                  </a:lnTo>
                                  <a:lnTo>
                                    <a:pt x="697" y="245"/>
                                  </a:lnTo>
                                  <a:lnTo>
                                    <a:pt x="695" y="213"/>
                                  </a:lnTo>
                                  <a:lnTo>
                                    <a:pt x="697" y="184"/>
                                  </a:lnTo>
                                  <a:lnTo>
                                    <a:pt x="704" y="157"/>
                                  </a:lnTo>
                                  <a:lnTo>
                                    <a:pt x="716" y="133"/>
                                  </a:lnTo>
                                  <a:lnTo>
                                    <a:pt x="732" y="111"/>
                                  </a:lnTo>
                                  <a:lnTo>
                                    <a:pt x="752" y="93"/>
                                  </a:lnTo>
                                  <a:lnTo>
                                    <a:pt x="775" y="80"/>
                                  </a:lnTo>
                                  <a:lnTo>
                                    <a:pt x="800" y="73"/>
                                  </a:lnTo>
                                  <a:lnTo>
                                    <a:pt x="827" y="70"/>
                                  </a:lnTo>
                                  <a:lnTo>
                                    <a:pt x="993" y="70"/>
                                  </a:lnTo>
                                  <a:lnTo>
                                    <a:pt x="968" y="44"/>
                                  </a:lnTo>
                                  <a:lnTo>
                                    <a:pt x="929" y="20"/>
                                  </a:lnTo>
                                  <a:lnTo>
                                    <a:pt x="885" y="5"/>
                                  </a:lnTo>
                                  <a:lnTo>
                                    <a:pt x="835" y="0"/>
                                  </a:lnTo>
                                  <a:close/>
                                  <a:moveTo>
                                    <a:pt x="993" y="70"/>
                                  </a:moveTo>
                                  <a:lnTo>
                                    <a:pt x="827" y="70"/>
                                  </a:lnTo>
                                  <a:lnTo>
                                    <a:pt x="857" y="73"/>
                                  </a:lnTo>
                                  <a:lnTo>
                                    <a:pt x="883" y="82"/>
                                  </a:lnTo>
                                  <a:lnTo>
                                    <a:pt x="907" y="97"/>
                                  </a:lnTo>
                                  <a:lnTo>
                                    <a:pt x="927" y="117"/>
                                  </a:lnTo>
                                  <a:lnTo>
                                    <a:pt x="944" y="142"/>
                                  </a:lnTo>
                                  <a:lnTo>
                                    <a:pt x="955" y="170"/>
                                  </a:lnTo>
                                  <a:lnTo>
                                    <a:pt x="963" y="201"/>
                                  </a:lnTo>
                                  <a:lnTo>
                                    <a:pt x="965" y="236"/>
                                  </a:lnTo>
                                  <a:lnTo>
                                    <a:pt x="963" y="260"/>
                                  </a:lnTo>
                                  <a:lnTo>
                                    <a:pt x="955" y="283"/>
                                  </a:lnTo>
                                  <a:lnTo>
                                    <a:pt x="944" y="304"/>
                                  </a:lnTo>
                                  <a:lnTo>
                                    <a:pt x="927" y="322"/>
                                  </a:lnTo>
                                  <a:lnTo>
                                    <a:pt x="907" y="338"/>
                                  </a:lnTo>
                                  <a:lnTo>
                                    <a:pt x="884" y="349"/>
                                  </a:lnTo>
                                  <a:lnTo>
                                    <a:pt x="860" y="356"/>
                                  </a:lnTo>
                                  <a:lnTo>
                                    <a:pt x="833" y="358"/>
                                  </a:lnTo>
                                  <a:lnTo>
                                    <a:pt x="960" y="358"/>
                                  </a:lnTo>
                                  <a:lnTo>
                                    <a:pt x="968" y="347"/>
                                  </a:lnTo>
                                  <a:lnTo>
                                    <a:pt x="1058" y="347"/>
                                  </a:lnTo>
                                  <a:lnTo>
                                    <a:pt x="1060" y="307"/>
                                  </a:lnTo>
                                  <a:lnTo>
                                    <a:pt x="1060" y="304"/>
                                  </a:lnTo>
                                  <a:lnTo>
                                    <a:pt x="1056" y="235"/>
                                  </a:lnTo>
                                  <a:lnTo>
                                    <a:pt x="1045" y="174"/>
                                  </a:lnTo>
                                  <a:lnTo>
                                    <a:pt x="1026" y="121"/>
                                  </a:lnTo>
                                  <a:lnTo>
                                    <a:pt x="1000" y="78"/>
                                  </a:lnTo>
                                  <a:lnTo>
                                    <a:pt x="993" y="70"/>
                                  </a:lnTo>
                                  <a:close/>
                                  <a:moveTo>
                                    <a:pt x="970" y="347"/>
                                  </a:moveTo>
                                  <a:lnTo>
                                    <a:pt x="968" y="347"/>
                                  </a:lnTo>
                                  <a:lnTo>
                                    <a:pt x="969" y="348"/>
                                  </a:lnTo>
                                  <a:lnTo>
                                    <a:pt x="969" y="348"/>
                                  </a:lnTo>
                                  <a:lnTo>
                                    <a:pt x="970" y="3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06" name="任意多边形 1006"/>
                          <wps:cNvSpPr/>
                          <wps:spPr>
                            <a:xfrm>
                              <a:off x="9729" y="9335"/>
                              <a:ext cx="223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2" h="687">
                                  <a:moveTo>
                                    <a:pt x="0" y="564"/>
                                  </a:moveTo>
                                  <a:lnTo>
                                    <a:pt x="0" y="651"/>
                                  </a:lnTo>
                                  <a:lnTo>
                                    <a:pt x="33" y="667"/>
                                  </a:lnTo>
                                  <a:lnTo>
                                    <a:pt x="72" y="678"/>
                                  </a:lnTo>
                                  <a:lnTo>
                                    <a:pt x="115" y="684"/>
                                  </a:lnTo>
                                  <a:lnTo>
                                    <a:pt x="163" y="686"/>
                                  </a:lnTo>
                                  <a:lnTo>
                                    <a:pt x="217" y="683"/>
                                  </a:lnTo>
                                  <a:lnTo>
                                    <a:pt x="266" y="673"/>
                                  </a:lnTo>
                                  <a:lnTo>
                                    <a:pt x="309" y="656"/>
                                  </a:lnTo>
                                  <a:lnTo>
                                    <a:pt x="346" y="632"/>
                                  </a:lnTo>
                                  <a:lnTo>
                                    <a:pt x="361" y="617"/>
                                  </a:lnTo>
                                  <a:lnTo>
                                    <a:pt x="165" y="617"/>
                                  </a:lnTo>
                                  <a:lnTo>
                                    <a:pt x="120" y="614"/>
                                  </a:lnTo>
                                  <a:lnTo>
                                    <a:pt x="77" y="604"/>
                                  </a:lnTo>
                                  <a:lnTo>
                                    <a:pt x="38" y="587"/>
                                  </a:lnTo>
                                  <a:lnTo>
                                    <a:pt x="0" y="564"/>
                                  </a:lnTo>
                                  <a:close/>
                                  <a:moveTo>
                                    <a:pt x="361" y="70"/>
                                  </a:moveTo>
                                  <a:lnTo>
                                    <a:pt x="168" y="70"/>
                                  </a:lnTo>
                                  <a:lnTo>
                                    <a:pt x="225" y="77"/>
                                  </a:lnTo>
                                  <a:lnTo>
                                    <a:pt x="266" y="98"/>
                                  </a:lnTo>
                                  <a:lnTo>
                                    <a:pt x="291" y="132"/>
                                  </a:lnTo>
                                  <a:lnTo>
                                    <a:pt x="299" y="179"/>
                                  </a:lnTo>
                                  <a:lnTo>
                                    <a:pt x="288" y="231"/>
                                  </a:lnTo>
                                  <a:lnTo>
                                    <a:pt x="256" y="268"/>
                                  </a:lnTo>
                                  <a:lnTo>
                                    <a:pt x="203" y="290"/>
                                  </a:lnTo>
                                  <a:lnTo>
                                    <a:pt x="128" y="298"/>
                                  </a:lnTo>
                                  <a:lnTo>
                                    <a:pt x="71" y="298"/>
                                  </a:lnTo>
                                  <a:lnTo>
                                    <a:pt x="71" y="367"/>
                                  </a:lnTo>
                                  <a:lnTo>
                                    <a:pt x="131" y="367"/>
                                  </a:lnTo>
                                  <a:lnTo>
                                    <a:pt x="215" y="375"/>
                                  </a:lnTo>
                                  <a:lnTo>
                                    <a:pt x="275" y="399"/>
                                  </a:lnTo>
                                  <a:lnTo>
                                    <a:pt x="312" y="438"/>
                                  </a:lnTo>
                                  <a:lnTo>
                                    <a:pt x="324" y="493"/>
                                  </a:lnTo>
                                  <a:lnTo>
                                    <a:pt x="321" y="520"/>
                                  </a:lnTo>
                                  <a:lnTo>
                                    <a:pt x="313" y="544"/>
                                  </a:lnTo>
                                  <a:lnTo>
                                    <a:pt x="300" y="565"/>
                                  </a:lnTo>
                                  <a:lnTo>
                                    <a:pt x="281" y="584"/>
                                  </a:lnTo>
                                  <a:lnTo>
                                    <a:pt x="257" y="598"/>
                                  </a:lnTo>
                                  <a:lnTo>
                                    <a:pt x="230" y="609"/>
                                  </a:lnTo>
                                  <a:lnTo>
                                    <a:pt x="199" y="615"/>
                                  </a:lnTo>
                                  <a:lnTo>
                                    <a:pt x="165" y="617"/>
                                  </a:lnTo>
                                  <a:lnTo>
                                    <a:pt x="361" y="617"/>
                                  </a:lnTo>
                                  <a:lnTo>
                                    <a:pt x="377" y="602"/>
                                  </a:lnTo>
                                  <a:lnTo>
                                    <a:pt x="398" y="568"/>
                                  </a:lnTo>
                                  <a:lnTo>
                                    <a:pt x="411" y="530"/>
                                  </a:lnTo>
                                  <a:lnTo>
                                    <a:pt x="415" y="487"/>
                                  </a:lnTo>
                                  <a:lnTo>
                                    <a:pt x="413" y="456"/>
                                  </a:lnTo>
                                  <a:lnTo>
                                    <a:pt x="404" y="428"/>
                                  </a:lnTo>
                                  <a:lnTo>
                                    <a:pt x="390" y="403"/>
                                  </a:lnTo>
                                  <a:lnTo>
                                    <a:pt x="371" y="380"/>
                                  </a:lnTo>
                                  <a:lnTo>
                                    <a:pt x="346" y="361"/>
                                  </a:lnTo>
                                  <a:lnTo>
                                    <a:pt x="318" y="346"/>
                                  </a:lnTo>
                                  <a:lnTo>
                                    <a:pt x="285" y="335"/>
                                  </a:lnTo>
                                  <a:lnTo>
                                    <a:pt x="249" y="329"/>
                                  </a:lnTo>
                                  <a:lnTo>
                                    <a:pt x="249" y="327"/>
                                  </a:lnTo>
                                  <a:lnTo>
                                    <a:pt x="311" y="303"/>
                                  </a:lnTo>
                                  <a:lnTo>
                                    <a:pt x="356" y="267"/>
                                  </a:lnTo>
                                  <a:lnTo>
                                    <a:pt x="382" y="219"/>
                                  </a:lnTo>
                                  <a:lnTo>
                                    <a:pt x="391" y="160"/>
                                  </a:lnTo>
                                  <a:lnTo>
                                    <a:pt x="388" y="126"/>
                                  </a:lnTo>
                                  <a:lnTo>
                                    <a:pt x="377" y="96"/>
                                  </a:lnTo>
                                  <a:lnTo>
                                    <a:pt x="361" y="70"/>
                                  </a:lnTo>
                                  <a:close/>
                                  <a:moveTo>
                                    <a:pt x="190" y="0"/>
                                  </a:moveTo>
                                  <a:lnTo>
                                    <a:pt x="145" y="3"/>
                                  </a:lnTo>
                                  <a:lnTo>
                                    <a:pt x="103" y="10"/>
                                  </a:lnTo>
                                  <a:lnTo>
                                    <a:pt x="64" y="22"/>
                                  </a:lnTo>
                                  <a:lnTo>
                                    <a:pt x="27" y="38"/>
                                  </a:lnTo>
                                  <a:lnTo>
                                    <a:pt x="27" y="117"/>
                                  </a:lnTo>
                                  <a:lnTo>
                                    <a:pt x="61" y="97"/>
                                  </a:lnTo>
                                  <a:lnTo>
                                    <a:pt x="96" y="82"/>
                                  </a:lnTo>
                                  <a:lnTo>
                                    <a:pt x="131" y="73"/>
                                  </a:lnTo>
                                  <a:lnTo>
                                    <a:pt x="168" y="70"/>
                                  </a:lnTo>
                                  <a:lnTo>
                                    <a:pt x="361" y="70"/>
                                  </a:lnTo>
                                  <a:lnTo>
                                    <a:pt x="360" y="69"/>
                                  </a:lnTo>
                                  <a:lnTo>
                                    <a:pt x="336" y="45"/>
                                  </a:lnTo>
                                  <a:lnTo>
                                    <a:pt x="306" y="25"/>
                                  </a:lnTo>
                                  <a:lnTo>
                                    <a:pt x="272" y="12"/>
                                  </a:lnTo>
                                  <a:lnTo>
                                    <a:pt x="233" y="3"/>
                                  </a:lnTo>
                                  <a:lnTo>
                                    <a:pt x="190" y="0"/>
                                  </a:lnTo>
                                  <a:close/>
                                  <a:moveTo>
                                    <a:pt x="826" y="0"/>
                                  </a:moveTo>
                                  <a:lnTo>
                                    <a:pt x="770" y="6"/>
                                  </a:lnTo>
                                  <a:lnTo>
                                    <a:pt x="721" y="23"/>
                                  </a:lnTo>
                                  <a:lnTo>
                                    <a:pt x="680" y="51"/>
                                  </a:lnTo>
                                  <a:lnTo>
                                    <a:pt x="645" y="91"/>
                                  </a:lnTo>
                                  <a:lnTo>
                                    <a:pt x="618" y="141"/>
                                  </a:lnTo>
                                  <a:lnTo>
                                    <a:pt x="598" y="202"/>
                                  </a:lnTo>
                                  <a:lnTo>
                                    <a:pt x="587" y="274"/>
                                  </a:lnTo>
                                  <a:lnTo>
                                    <a:pt x="583" y="356"/>
                                  </a:lnTo>
                                  <a:lnTo>
                                    <a:pt x="586" y="432"/>
                                  </a:lnTo>
                                  <a:lnTo>
                                    <a:pt x="597" y="498"/>
                                  </a:lnTo>
                                  <a:lnTo>
                                    <a:pt x="616" y="555"/>
                                  </a:lnTo>
                                  <a:lnTo>
                                    <a:pt x="642" y="602"/>
                                  </a:lnTo>
                                  <a:lnTo>
                                    <a:pt x="675" y="639"/>
                                  </a:lnTo>
                                  <a:lnTo>
                                    <a:pt x="714" y="665"/>
                                  </a:lnTo>
                                  <a:lnTo>
                                    <a:pt x="759" y="681"/>
                                  </a:lnTo>
                                  <a:lnTo>
                                    <a:pt x="810" y="686"/>
                                  </a:lnTo>
                                  <a:lnTo>
                                    <a:pt x="864" y="681"/>
                                  </a:lnTo>
                                  <a:lnTo>
                                    <a:pt x="912" y="664"/>
                                  </a:lnTo>
                                  <a:lnTo>
                                    <a:pt x="953" y="636"/>
                                  </a:lnTo>
                                  <a:lnTo>
                                    <a:pt x="970" y="617"/>
                                  </a:lnTo>
                                  <a:lnTo>
                                    <a:pt x="818" y="617"/>
                                  </a:lnTo>
                                  <a:lnTo>
                                    <a:pt x="766" y="607"/>
                                  </a:lnTo>
                                  <a:lnTo>
                                    <a:pt x="726" y="575"/>
                                  </a:lnTo>
                                  <a:lnTo>
                                    <a:pt x="697" y="522"/>
                                  </a:lnTo>
                                  <a:lnTo>
                                    <a:pt x="680" y="448"/>
                                  </a:lnTo>
                                  <a:lnTo>
                                    <a:pt x="674" y="353"/>
                                  </a:lnTo>
                                  <a:lnTo>
                                    <a:pt x="680" y="251"/>
                                  </a:lnTo>
                                  <a:lnTo>
                                    <a:pt x="698" y="172"/>
                                  </a:lnTo>
                                  <a:lnTo>
                                    <a:pt x="727" y="115"/>
                                  </a:lnTo>
                                  <a:lnTo>
                                    <a:pt x="768" y="82"/>
                                  </a:lnTo>
                                  <a:lnTo>
                                    <a:pt x="821" y="70"/>
                                  </a:lnTo>
                                  <a:lnTo>
                                    <a:pt x="981" y="70"/>
                                  </a:lnTo>
                                  <a:lnTo>
                                    <a:pt x="951" y="38"/>
                                  </a:lnTo>
                                  <a:lnTo>
                                    <a:pt x="895" y="10"/>
                                  </a:lnTo>
                                  <a:lnTo>
                                    <a:pt x="826" y="0"/>
                                  </a:lnTo>
                                  <a:close/>
                                  <a:moveTo>
                                    <a:pt x="981" y="70"/>
                                  </a:moveTo>
                                  <a:lnTo>
                                    <a:pt x="821" y="70"/>
                                  </a:lnTo>
                                  <a:lnTo>
                                    <a:pt x="871" y="81"/>
                                  </a:lnTo>
                                  <a:lnTo>
                                    <a:pt x="909" y="115"/>
                                  </a:lnTo>
                                  <a:lnTo>
                                    <a:pt x="937" y="170"/>
                                  </a:lnTo>
                                  <a:lnTo>
                                    <a:pt x="954" y="248"/>
                                  </a:lnTo>
                                  <a:lnTo>
                                    <a:pt x="959" y="348"/>
                                  </a:lnTo>
                                  <a:lnTo>
                                    <a:pt x="954" y="445"/>
                                  </a:lnTo>
                                  <a:lnTo>
                                    <a:pt x="937" y="520"/>
                                  </a:lnTo>
                                  <a:lnTo>
                                    <a:pt x="908" y="574"/>
                                  </a:lnTo>
                                  <a:lnTo>
                                    <a:pt x="869" y="606"/>
                                  </a:lnTo>
                                  <a:lnTo>
                                    <a:pt x="818" y="617"/>
                                  </a:lnTo>
                                  <a:lnTo>
                                    <a:pt x="970" y="617"/>
                                  </a:lnTo>
                                  <a:lnTo>
                                    <a:pt x="988" y="598"/>
                                  </a:lnTo>
                                  <a:lnTo>
                                    <a:pt x="1016" y="548"/>
                                  </a:lnTo>
                                  <a:lnTo>
                                    <a:pt x="1036" y="489"/>
                                  </a:lnTo>
                                  <a:lnTo>
                                    <a:pt x="1047" y="420"/>
                                  </a:lnTo>
                                  <a:lnTo>
                                    <a:pt x="1051" y="341"/>
                                  </a:lnTo>
                                  <a:lnTo>
                                    <a:pt x="1045" y="237"/>
                                  </a:lnTo>
                                  <a:lnTo>
                                    <a:pt x="1026" y="152"/>
                                  </a:lnTo>
                                  <a:lnTo>
                                    <a:pt x="995" y="85"/>
                                  </a:lnTo>
                                  <a:lnTo>
                                    <a:pt x="981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85" name="任意多边形 1485"/>
                          <wps:cNvSpPr/>
                          <wps:spPr>
                            <a:xfrm>
                              <a:off x="8264" y="7245"/>
                              <a:ext cx="393" cy="1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3" h="504">
                                  <a:moveTo>
                                    <a:pt x="161" y="237"/>
                                  </a:moveTo>
                                  <a:lnTo>
                                    <a:pt x="157" y="248"/>
                                  </a:lnTo>
                                  <a:lnTo>
                                    <a:pt x="152" y="260"/>
                                  </a:lnTo>
                                  <a:lnTo>
                                    <a:pt x="146" y="274"/>
                                  </a:lnTo>
                                  <a:lnTo>
                                    <a:pt x="138" y="291"/>
                                  </a:lnTo>
                                  <a:lnTo>
                                    <a:pt x="128" y="309"/>
                                  </a:lnTo>
                                  <a:lnTo>
                                    <a:pt x="119" y="326"/>
                                  </a:lnTo>
                                  <a:lnTo>
                                    <a:pt x="109" y="342"/>
                                  </a:lnTo>
                                  <a:lnTo>
                                    <a:pt x="99" y="358"/>
                                  </a:lnTo>
                                  <a:lnTo>
                                    <a:pt x="88" y="373"/>
                                  </a:lnTo>
                                  <a:lnTo>
                                    <a:pt x="69" y="397"/>
                                  </a:lnTo>
                                  <a:lnTo>
                                    <a:pt x="50" y="419"/>
                                  </a:lnTo>
                                  <a:lnTo>
                                    <a:pt x="31" y="437"/>
                                  </a:lnTo>
                                  <a:lnTo>
                                    <a:pt x="12" y="453"/>
                                  </a:lnTo>
                                  <a:lnTo>
                                    <a:pt x="0" y="462"/>
                                  </a:lnTo>
                                  <a:lnTo>
                                    <a:pt x="17" y="468"/>
                                  </a:lnTo>
                                  <a:lnTo>
                                    <a:pt x="32" y="476"/>
                                  </a:lnTo>
                                  <a:lnTo>
                                    <a:pt x="45" y="486"/>
                                  </a:lnTo>
                                  <a:lnTo>
                                    <a:pt x="57" y="498"/>
                                  </a:lnTo>
                                  <a:lnTo>
                                    <a:pt x="77" y="472"/>
                                  </a:lnTo>
                                  <a:lnTo>
                                    <a:pt x="103" y="438"/>
                                  </a:lnTo>
                                  <a:lnTo>
                                    <a:pt x="129" y="401"/>
                                  </a:lnTo>
                                  <a:lnTo>
                                    <a:pt x="157" y="361"/>
                                  </a:lnTo>
                                  <a:lnTo>
                                    <a:pt x="185" y="319"/>
                                  </a:lnTo>
                                  <a:lnTo>
                                    <a:pt x="215" y="274"/>
                                  </a:lnTo>
                                  <a:lnTo>
                                    <a:pt x="202" y="265"/>
                                  </a:lnTo>
                                  <a:lnTo>
                                    <a:pt x="188" y="256"/>
                                  </a:lnTo>
                                  <a:lnTo>
                                    <a:pt x="175" y="247"/>
                                  </a:lnTo>
                                  <a:lnTo>
                                    <a:pt x="161" y="237"/>
                                  </a:lnTo>
                                  <a:close/>
                                  <a:moveTo>
                                    <a:pt x="6" y="138"/>
                                  </a:moveTo>
                                  <a:lnTo>
                                    <a:pt x="8" y="153"/>
                                  </a:lnTo>
                                  <a:lnTo>
                                    <a:pt x="9" y="163"/>
                                  </a:lnTo>
                                  <a:lnTo>
                                    <a:pt x="9" y="175"/>
                                  </a:lnTo>
                                  <a:lnTo>
                                    <a:pt x="8" y="185"/>
                                  </a:lnTo>
                                  <a:lnTo>
                                    <a:pt x="6" y="199"/>
                                  </a:lnTo>
                                  <a:lnTo>
                                    <a:pt x="31" y="197"/>
                                  </a:lnTo>
                                  <a:lnTo>
                                    <a:pt x="52" y="195"/>
                                  </a:lnTo>
                                  <a:lnTo>
                                    <a:pt x="71" y="194"/>
                                  </a:lnTo>
                                  <a:lnTo>
                                    <a:pt x="86" y="194"/>
                                  </a:lnTo>
                                  <a:lnTo>
                                    <a:pt x="490" y="194"/>
                                  </a:lnTo>
                                  <a:lnTo>
                                    <a:pt x="489" y="184"/>
                                  </a:lnTo>
                                  <a:lnTo>
                                    <a:pt x="489" y="175"/>
                                  </a:lnTo>
                                  <a:lnTo>
                                    <a:pt x="489" y="163"/>
                                  </a:lnTo>
                                  <a:lnTo>
                                    <a:pt x="490" y="153"/>
                                  </a:lnTo>
                                  <a:lnTo>
                                    <a:pt x="490" y="143"/>
                                  </a:lnTo>
                                  <a:lnTo>
                                    <a:pt x="86" y="143"/>
                                  </a:lnTo>
                                  <a:lnTo>
                                    <a:pt x="74" y="142"/>
                                  </a:lnTo>
                                  <a:lnTo>
                                    <a:pt x="57" y="141"/>
                                  </a:lnTo>
                                  <a:lnTo>
                                    <a:pt x="6" y="138"/>
                                  </a:lnTo>
                                  <a:close/>
                                  <a:moveTo>
                                    <a:pt x="490" y="194"/>
                                  </a:moveTo>
                                  <a:lnTo>
                                    <a:pt x="408" y="194"/>
                                  </a:lnTo>
                                  <a:lnTo>
                                    <a:pt x="424" y="194"/>
                                  </a:lnTo>
                                  <a:lnTo>
                                    <a:pt x="443" y="195"/>
                                  </a:lnTo>
                                  <a:lnTo>
                                    <a:pt x="465" y="197"/>
                                  </a:lnTo>
                                  <a:lnTo>
                                    <a:pt x="491" y="199"/>
                                  </a:lnTo>
                                  <a:lnTo>
                                    <a:pt x="490" y="194"/>
                                  </a:lnTo>
                                  <a:close/>
                                  <a:moveTo>
                                    <a:pt x="491" y="138"/>
                                  </a:moveTo>
                                  <a:lnTo>
                                    <a:pt x="439" y="141"/>
                                  </a:lnTo>
                                  <a:lnTo>
                                    <a:pt x="421" y="142"/>
                                  </a:lnTo>
                                  <a:lnTo>
                                    <a:pt x="408" y="143"/>
                                  </a:lnTo>
                                  <a:lnTo>
                                    <a:pt x="490" y="143"/>
                                  </a:lnTo>
                                  <a:lnTo>
                                    <a:pt x="491" y="138"/>
                                  </a:lnTo>
                                  <a:close/>
                                  <a:moveTo>
                                    <a:pt x="250" y="0"/>
                                  </a:moveTo>
                                  <a:lnTo>
                                    <a:pt x="238" y="5"/>
                                  </a:lnTo>
                                  <a:lnTo>
                                    <a:pt x="224" y="10"/>
                                  </a:lnTo>
                                  <a:lnTo>
                                    <a:pt x="208" y="14"/>
                                  </a:lnTo>
                                  <a:lnTo>
                                    <a:pt x="191" y="18"/>
                                  </a:lnTo>
                                  <a:lnTo>
                                    <a:pt x="199" y="34"/>
                                  </a:lnTo>
                                  <a:lnTo>
                                    <a:pt x="207" y="48"/>
                                  </a:lnTo>
                                  <a:lnTo>
                                    <a:pt x="214" y="62"/>
                                  </a:lnTo>
                                  <a:lnTo>
                                    <a:pt x="219" y="74"/>
                                  </a:lnTo>
                                  <a:lnTo>
                                    <a:pt x="225" y="87"/>
                                  </a:lnTo>
                                  <a:lnTo>
                                    <a:pt x="229" y="101"/>
                                  </a:lnTo>
                                  <a:lnTo>
                                    <a:pt x="233" y="116"/>
                                  </a:lnTo>
                                  <a:lnTo>
                                    <a:pt x="236" y="130"/>
                                  </a:lnTo>
                                  <a:lnTo>
                                    <a:pt x="253" y="124"/>
                                  </a:lnTo>
                                  <a:lnTo>
                                    <a:pt x="268" y="119"/>
                                  </a:lnTo>
                                  <a:lnTo>
                                    <a:pt x="283" y="115"/>
                                  </a:lnTo>
                                  <a:lnTo>
                                    <a:pt x="296" y="112"/>
                                  </a:lnTo>
                                  <a:lnTo>
                                    <a:pt x="250" y="0"/>
                                  </a:lnTo>
                                  <a:close/>
                                  <a:moveTo>
                                    <a:pt x="327" y="244"/>
                                  </a:moveTo>
                                  <a:lnTo>
                                    <a:pt x="314" y="253"/>
                                  </a:lnTo>
                                  <a:lnTo>
                                    <a:pt x="302" y="261"/>
                                  </a:lnTo>
                                  <a:lnTo>
                                    <a:pt x="289" y="268"/>
                                  </a:lnTo>
                                  <a:lnTo>
                                    <a:pt x="277" y="274"/>
                                  </a:lnTo>
                                  <a:lnTo>
                                    <a:pt x="302" y="308"/>
                                  </a:lnTo>
                                  <a:lnTo>
                                    <a:pt x="318" y="330"/>
                                  </a:lnTo>
                                  <a:lnTo>
                                    <a:pt x="334" y="354"/>
                                  </a:lnTo>
                                  <a:lnTo>
                                    <a:pt x="352" y="382"/>
                                  </a:lnTo>
                                  <a:lnTo>
                                    <a:pt x="371" y="412"/>
                                  </a:lnTo>
                                  <a:lnTo>
                                    <a:pt x="373" y="416"/>
                                  </a:lnTo>
                                  <a:lnTo>
                                    <a:pt x="379" y="425"/>
                                  </a:lnTo>
                                  <a:lnTo>
                                    <a:pt x="398" y="457"/>
                                  </a:lnTo>
                                  <a:lnTo>
                                    <a:pt x="405" y="468"/>
                                  </a:lnTo>
                                  <a:lnTo>
                                    <a:pt x="410" y="476"/>
                                  </a:lnTo>
                                  <a:lnTo>
                                    <a:pt x="418" y="491"/>
                                  </a:lnTo>
                                  <a:lnTo>
                                    <a:pt x="430" y="482"/>
                                  </a:lnTo>
                                  <a:lnTo>
                                    <a:pt x="444" y="473"/>
                                  </a:lnTo>
                                  <a:lnTo>
                                    <a:pt x="458" y="465"/>
                                  </a:lnTo>
                                  <a:lnTo>
                                    <a:pt x="474" y="457"/>
                                  </a:lnTo>
                                  <a:lnTo>
                                    <a:pt x="438" y="404"/>
                                  </a:lnTo>
                                  <a:lnTo>
                                    <a:pt x="402" y="351"/>
                                  </a:lnTo>
                                  <a:lnTo>
                                    <a:pt x="364" y="298"/>
                                  </a:lnTo>
                                  <a:lnTo>
                                    <a:pt x="327" y="244"/>
                                  </a:lnTo>
                                  <a:close/>
                                  <a:moveTo>
                                    <a:pt x="726" y="17"/>
                                  </a:moveTo>
                                  <a:lnTo>
                                    <a:pt x="730" y="89"/>
                                  </a:lnTo>
                                  <a:lnTo>
                                    <a:pt x="730" y="197"/>
                                  </a:lnTo>
                                  <a:lnTo>
                                    <a:pt x="728" y="252"/>
                                  </a:lnTo>
                                  <a:lnTo>
                                    <a:pt x="724" y="301"/>
                                  </a:lnTo>
                                  <a:lnTo>
                                    <a:pt x="716" y="342"/>
                                  </a:lnTo>
                                  <a:lnTo>
                                    <a:pt x="706" y="376"/>
                                  </a:lnTo>
                                  <a:lnTo>
                                    <a:pt x="693" y="401"/>
                                  </a:lnTo>
                                  <a:lnTo>
                                    <a:pt x="676" y="424"/>
                                  </a:lnTo>
                                  <a:lnTo>
                                    <a:pt x="655" y="446"/>
                                  </a:lnTo>
                                  <a:lnTo>
                                    <a:pt x="630" y="466"/>
                                  </a:lnTo>
                                  <a:lnTo>
                                    <a:pt x="619" y="474"/>
                                  </a:lnTo>
                                  <a:lnTo>
                                    <a:pt x="626" y="475"/>
                                  </a:lnTo>
                                  <a:lnTo>
                                    <a:pt x="636" y="477"/>
                                  </a:lnTo>
                                  <a:lnTo>
                                    <a:pt x="660" y="488"/>
                                  </a:lnTo>
                                  <a:lnTo>
                                    <a:pt x="670" y="495"/>
                                  </a:lnTo>
                                  <a:lnTo>
                                    <a:pt x="679" y="504"/>
                                  </a:lnTo>
                                  <a:lnTo>
                                    <a:pt x="687" y="495"/>
                                  </a:lnTo>
                                  <a:lnTo>
                                    <a:pt x="706" y="472"/>
                                  </a:lnTo>
                                  <a:lnTo>
                                    <a:pt x="722" y="449"/>
                                  </a:lnTo>
                                  <a:lnTo>
                                    <a:pt x="736" y="426"/>
                                  </a:lnTo>
                                  <a:lnTo>
                                    <a:pt x="748" y="402"/>
                                  </a:lnTo>
                                  <a:lnTo>
                                    <a:pt x="755" y="384"/>
                                  </a:lnTo>
                                  <a:lnTo>
                                    <a:pt x="762" y="362"/>
                                  </a:lnTo>
                                  <a:lnTo>
                                    <a:pt x="769" y="339"/>
                                  </a:lnTo>
                                  <a:lnTo>
                                    <a:pt x="774" y="313"/>
                                  </a:lnTo>
                                  <a:lnTo>
                                    <a:pt x="1039" y="313"/>
                                  </a:lnTo>
                                  <a:lnTo>
                                    <a:pt x="1039" y="269"/>
                                  </a:lnTo>
                                  <a:lnTo>
                                    <a:pt x="779" y="269"/>
                                  </a:lnTo>
                                  <a:lnTo>
                                    <a:pt x="781" y="189"/>
                                  </a:lnTo>
                                  <a:lnTo>
                                    <a:pt x="1039" y="189"/>
                                  </a:lnTo>
                                  <a:lnTo>
                                    <a:pt x="1039" y="145"/>
                                  </a:lnTo>
                                  <a:lnTo>
                                    <a:pt x="781" y="145"/>
                                  </a:lnTo>
                                  <a:lnTo>
                                    <a:pt x="781" y="66"/>
                                  </a:lnTo>
                                  <a:lnTo>
                                    <a:pt x="1039" y="66"/>
                                  </a:lnTo>
                                  <a:lnTo>
                                    <a:pt x="1040" y="60"/>
                                  </a:lnTo>
                                  <a:lnTo>
                                    <a:pt x="1041" y="41"/>
                                  </a:lnTo>
                                  <a:lnTo>
                                    <a:pt x="1042" y="20"/>
                                  </a:lnTo>
                                  <a:lnTo>
                                    <a:pt x="799" y="20"/>
                                  </a:lnTo>
                                  <a:lnTo>
                                    <a:pt x="785" y="20"/>
                                  </a:lnTo>
                                  <a:lnTo>
                                    <a:pt x="768" y="19"/>
                                  </a:lnTo>
                                  <a:lnTo>
                                    <a:pt x="748" y="18"/>
                                  </a:lnTo>
                                  <a:lnTo>
                                    <a:pt x="726" y="17"/>
                                  </a:lnTo>
                                  <a:close/>
                                  <a:moveTo>
                                    <a:pt x="917" y="428"/>
                                  </a:moveTo>
                                  <a:lnTo>
                                    <a:pt x="923" y="441"/>
                                  </a:lnTo>
                                  <a:lnTo>
                                    <a:pt x="928" y="451"/>
                                  </a:lnTo>
                                  <a:lnTo>
                                    <a:pt x="932" y="459"/>
                                  </a:lnTo>
                                  <a:lnTo>
                                    <a:pt x="934" y="466"/>
                                  </a:lnTo>
                                  <a:lnTo>
                                    <a:pt x="936" y="473"/>
                                  </a:lnTo>
                                  <a:lnTo>
                                    <a:pt x="937" y="483"/>
                                  </a:lnTo>
                                  <a:lnTo>
                                    <a:pt x="937" y="488"/>
                                  </a:lnTo>
                                  <a:lnTo>
                                    <a:pt x="937" y="497"/>
                                  </a:lnTo>
                                  <a:lnTo>
                                    <a:pt x="972" y="495"/>
                                  </a:lnTo>
                                  <a:lnTo>
                                    <a:pt x="1000" y="489"/>
                                  </a:lnTo>
                                  <a:lnTo>
                                    <a:pt x="1020" y="481"/>
                                  </a:lnTo>
                                  <a:lnTo>
                                    <a:pt x="1034" y="471"/>
                                  </a:lnTo>
                                  <a:lnTo>
                                    <a:pt x="1036" y="466"/>
                                  </a:lnTo>
                                  <a:lnTo>
                                    <a:pt x="1037" y="456"/>
                                  </a:lnTo>
                                  <a:lnTo>
                                    <a:pt x="1038" y="442"/>
                                  </a:lnTo>
                                  <a:lnTo>
                                    <a:pt x="1038" y="434"/>
                                  </a:lnTo>
                                  <a:lnTo>
                                    <a:pt x="956" y="434"/>
                                  </a:lnTo>
                                  <a:lnTo>
                                    <a:pt x="952" y="434"/>
                                  </a:lnTo>
                                  <a:lnTo>
                                    <a:pt x="947" y="433"/>
                                  </a:lnTo>
                                  <a:lnTo>
                                    <a:pt x="923" y="429"/>
                                  </a:lnTo>
                                  <a:lnTo>
                                    <a:pt x="917" y="428"/>
                                  </a:lnTo>
                                  <a:close/>
                                  <a:moveTo>
                                    <a:pt x="1039" y="313"/>
                                  </a:moveTo>
                                  <a:lnTo>
                                    <a:pt x="987" y="313"/>
                                  </a:lnTo>
                                  <a:lnTo>
                                    <a:pt x="987" y="420"/>
                                  </a:lnTo>
                                  <a:lnTo>
                                    <a:pt x="985" y="428"/>
                                  </a:lnTo>
                                  <a:lnTo>
                                    <a:pt x="981" y="430"/>
                                  </a:lnTo>
                                  <a:lnTo>
                                    <a:pt x="976" y="433"/>
                                  </a:lnTo>
                                  <a:lnTo>
                                    <a:pt x="969" y="434"/>
                                  </a:lnTo>
                                  <a:lnTo>
                                    <a:pt x="1038" y="434"/>
                                  </a:lnTo>
                                  <a:lnTo>
                                    <a:pt x="1038" y="428"/>
                                  </a:lnTo>
                                  <a:lnTo>
                                    <a:pt x="1039" y="313"/>
                                  </a:lnTo>
                                  <a:close/>
                                  <a:moveTo>
                                    <a:pt x="1039" y="189"/>
                                  </a:moveTo>
                                  <a:lnTo>
                                    <a:pt x="987" y="189"/>
                                  </a:lnTo>
                                  <a:lnTo>
                                    <a:pt x="987" y="269"/>
                                  </a:lnTo>
                                  <a:lnTo>
                                    <a:pt x="1039" y="269"/>
                                  </a:lnTo>
                                  <a:lnTo>
                                    <a:pt x="1039" y="189"/>
                                  </a:lnTo>
                                  <a:close/>
                                  <a:moveTo>
                                    <a:pt x="1039" y="66"/>
                                  </a:moveTo>
                                  <a:lnTo>
                                    <a:pt x="987" y="66"/>
                                  </a:lnTo>
                                  <a:lnTo>
                                    <a:pt x="987" y="145"/>
                                  </a:lnTo>
                                  <a:lnTo>
                                    <a:pt x="1039" y="145"/>
                                  </a:lnTo>
                                  <a:lnTo>
                                    <a:pt x="1039" y="84"/>
                                  </a:lnTo>
                                  <a:lnTo>
                                    <a:pt x="1039" y="75"/>
                                  </a:lnTo>
                                  <a:lnTo>
                                    <a:pt x="1039" y="66"/>
                                  </a:lnTo>
                                  <a:close/>
                                  <a:moveTo>
                                    <a:pt x="1042" y="17"/>
                                  </a:moveTo>
                                  <a:lnTo>
                                    <a:pt x="994" y="19"/>
                                  </a:lnTo>
                                  <a:lnTo>
                                    <a:pt x="977" y="20"/>
                                  </a:lnTo>
                                  <a:lnTo>
                                    <a:pt x="965" y="20"/>
                                  </a:lnTo>
                                  <a:lnTo>
                                    <a:pt x="1042" y="20"/>
                                  </a:lnTo>
                                  <a:lnTo>
                                    <a:pt x="1042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87" name="任意多边形 1487"/>
                          <wps:cNvSpPr/>
                          <wps:spPr>
                            <a:xfrm>
                              <a:off x="11026" y="7295"/>
                              <a:ext cx="439" cy="1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99" h="382">
                                  <a:moveTo>
                                    <a:pt x="7" y="328"/>
                                  </a:moveTo>
                                  <a:lnTo>
                                    <a:pt x="0" y="375"/>
                                  </a:lnTo>
                                  <a:lnTo>
                                    <a:pt x="11" y="378"/>
                                  </a:lnTo>
                                  <a:lnTo>
                                    <a:pt x="23" y="380"/>
                                  </a:lnTo>
                                  <a:lnTo>
                                    <a:pt x="36" y="382"/>
                                  </a:lnTo>
                                  <a:lnTo>
                                    <a:pt x="50" y="382"/>
                                  </a:lnTo>
                                  <a:lnTo>
                                    <a:pt x="95" y="376"/>
                                  </a:lnTo>
                                  <a:lnTo>
                                    <a:pt x="131" y="354"/>
                                  </a:lnTo>
                                  <a:lnTo>
                                    <a:pt x="143" y="333"/>
                                  </a:lnTo>
                                  <a:lnTo>
                                    <a:pt x="29" y="333"/>
                                  </a:lnTo>
                                  <a:lnTo>
                                    <a:pt x="17" y="331"/>
                                  </a:lnTo>
                                  <a:lnTo>
                                    <a:pt x="7" y="328"/>
                                  </a:lnTo>
                                  <a:close/>
                                  <a:moveTo>
                                    <a:pt x="163" y="0"/>
                                  </a:moveTo>
                                  <a:lnTo>
                                    <a:pt x="106" y="0"/>
                                  </a:lnTo>
                                  <a:lnTo>
                                    <a:pt x="106" y="250"/>
                                  </a:lnTo>
                                  <a:lnTo>
                                    <a:pt x="101" y="291"/>
                                  </a:lnTo>
                                  <a:lnTo>
                                    <a:pt x="89" y="317"/>
                                  </a:lnTo>
                                  <a:lnTo>
                                    <a:pt x="70" y="330"/>
                                  </a:lnTo>
                                  <a:lnTo>
                                    <a:pt x="45" y="333"/>
                                  </a:lnTo>
                                  <a:lnTo>
                                    <a:pt x="143" y="333"/>
                                  </a:lnTo>
                                  <a:lnTo>
                                    <a:pt x="154" y="314"/>
                                  </a:lnTo>
                                  <a:lnTo>
                                    <a:pt x="163" y="252"/>
                                  </a:lnTo>
                                  <a:lnTo>
                                    <a:pt x="163" y="0"/>
                                  </a:lnTo>
                                  <a:close/>
                                  <a:moveTo>
                                    <a:pt x="316" y="0"/>
                                  </a:moveTo>
                                  <a:lnTo>
                                    <a:pt x="259" y="0"/>
                                  </a:lnTo>
                                  <a:lnTo>
                                    <a:pt x="259" y="225"/>
                                  </a:lnTo>
                                  <a:lnTo>
                                    <a:pt x="268" y="297"/>
                                  </a:lnTo>
                                  <a:lnTo>
                                    <a:pt x="295" y="345"/>
                                  </a:lnTo>
                                  <a:lnTo>
                                    <a:pt x="335" y="373"/>
                                  </a:lnTo>
                                  <a:lnTo>
                                    <a:pt x="388" y="382"/>
                                  </a:lnTo>
                                  <a:lnTo>
                                    <a:pt x="443" y="373"/>
                                  </a:lnTo>
                                  <a:lnTo>
                                    <a:pt x="486" y="345"/>
                                  </a:lnTo>
                                  <a:lnTo>
                                    <a:pt x="491" y="335"/>
                                  </a:lnTo>
                                  <a:lnTo>
                                    <a:pt x="390" y="335"/>
                                  </a:lnTo>
                                  <a:lnTo>
                                    <a:pt x="360" y="329"/>
                                  </a:lnTo>
                                  <a:lnTo>
                                    <a:pt x="337" y="310"/>
                                  </a:lnTo>
                                  <a:lnTo>
                                    <a:pt x="321" y="277"/>
                                  </a:lnTo>
                                  <a:lnTo>
                                    <a:pt x="316" y="228"/>
                                  </a:lnTo>
                                  <a:lnTo>
                                    <a:pt x="316" y="0"/>
                                  </a:lnTo>
                                  <a:close/>
                                  <a:moveTo>
                                    <a:pt x="524" y="0"/>
                                  </a:moveTo>
                                  <a:lnTo>
                                    <a:pt x="467" y="0"/>
                                  </a:lnTo>
                                  <a:lnTo>
                                    <a:pt x="467" y="228"/>
                                  </a:lnTo>
                                  <a:lnTo>
                                    <a:pt x="461" y="276"/>
                                  </a:lnTo>
                                  <a:lnTo>
                                    <a:pt x="446" y="310"/>
                                  </a:lnTo>
                                  <a:lnTo>
                                    <a:pt x="422" y="329"/>
                                  </a:lnTo>
                                  <a:lnTo>
                                    <a:pt x="390" y="335"/>
                                  </a:lnTo>
                                  <a:lnTo>
                                    <a:pt x="491" y="335"/>
                                  </a:lnTo>
                                  <a:lnTo>
                                    <a:pt x="514" y="295"/>
                                  </a:lnTo>
                                  <a:lnTo>
                                    <a:pt x="524" y="223"/>
                                  </a:lnTo>
                                  <a:lnTo>
                                    <a:pt x="524" y="0"/>
                                  </a:lnTo>
                                  <a:close/>
                                  <a:moveTo>
                                    <a:pt x="685" y="0"/>
                                  </a:moveTo>
                                  <a:lnTo>
                                    <a:pt x="623" y="0"/>
                                  </a:lnTo>
                                  <a:lnTo>
                                    <a:pt x="623" y="377"/>
                                  </a:lnTo>
                                  <a:lnTo>
                                    <a:pt x="676" y="377"/>
                                  </a:lnTo>
                                  <a:lnTo>
                                    <a:pt x="676" y="200"/>
                                  </a:lnTo>
                                  <a:lnTo>
                                    <a:pt x="676" y="182"/>
                                  </a:lnTo>
                                  <a:lnTo>
                                    <a:pt x="675" y="148"/>
                                  </a:lnTo>
                                  <a:lnTo>
                                    <a:pt x="674" y="110"/>
                                  </a:lnTo>
                                  <a:lnTo>
                                    <a:pt x="672" y="73"/>
                                  </a:lnTo>
                                  <a:lnTo>
                                    <a:pt x="674" y="73"/>
                                  </a:lnTo>
                                  <a:lnTo>
                                    <a:pt x="726" y="73"/>
                                  </a:lnTo>
                                  <a:lnTo>
                                    <a:pt x="685" y="0"/>
                                  </a:lnTo>
                                  <a:close/>
                                  <a:moveTo>
                                    <a:pt x="726" y="73"/>
                                  </a:moveTo>
                                  <a:lnTo>
                                    <a:pt x="674" y="73"/>
                                  </a:lnTo>
                                  <a:lnTo>
                                    <a:pt x="688" y="105"/>
                                  </a:lnTo>
                                  <a:lnTo>
                                    <a:pt x="703" y="137"/>
                                  </a:lnTo>
                                  <a:lnTo>
                                    <a:pt x="720" y="169"/>
                                  </a:lnTo>
                                  <a:lnTo>
                                    <a:pt x="736" y="200"/>
                                  </a:lnTo>
                                  <a:lnTo>
                                    <a:pt x="835" y="377"/>
                                  </a:lnTo>
                                  <a:lnTo>
                                    <a:pt x="893" y="377"/>
                                  </a:lnTo>
                                  <a:lnTo>
                                    <a:pt x="893" y="299"/>
                                  </a:lnTo>
                                  <a:lnTo>
                                    <a:pt x="845" y="299"/>
                                  </a:lnTo>
                                  <a:lnTo>
                                    <a:pt x="832" y="268"/>
                                  </a:lnTo>
                                  <a:lnTo>
                                    <a:pt x="817" y="237"/>
                                  </a:lnTo>
                                  <a:lnTo>
                                    <a:pt x="801" y="206"/>
                                  </a:lnTo>
                                  <a:lnTo>
                                    <a:pt x="784" y="174"/>
                                  </a:lnTo>
                                  <a:lnTo>
                                    <a:pt x="726" y="73"/>
                                  </a:lnTo>
                                  <a:close/>
                                  <a:moveTo>
                                    <a:pt x="893" y="0"/>
                                  </a:moveTo>
                                  <a:lnTo>
                                    <a:pt x="840" y="0"/>
                                  </a:lnTo>
                                  <a:lnTo>
                                    <a:pt x="840" y="148"/>
                                  </a:lnTo>
                                  <a:lnTo>
                                    <a:pt x="841" y="182"/>
                                  </a:lnTo>
                                  <a:lnTo>
                                    <a:pt x="842" y="222"/>
                                  </a:lnTo>
                                  <a:lnTo>
                                    <a:pt x="843" y="260"/>
                                  </a:lnTo>
                                  <a:lnTo>
                                    <a:pt x="846" y="298"/>
                                  </a:lnTo>
                                  <a:lnTo>
                                    <a:pt x="845" y="299"/>
                                  </a:lnTo>
                                  <a:lnTo>
                                    <a:pt x="893" y="299"/>
                                  </a:lnTo>
                                  <a:lnTo>
                                    <a:pt x="893" y="0"/>
                                  </a:lnTo>
                                  <a:close/>
                                  <a:moveTo>
                                    <a:pt x="1190" y="0"/>
                                  </a:moveTo>
                                  <a:lnTo>
                                    <a:pt x="993" y="0"/>
                                  </a:lnTo>
                                  <a:lnTo>
                                    <a:pt x="993" y="377"/>
                                  </a:lnTo>
                                  <a:lnTo>
                                    <a:pt x="1198" y="377"/>
                                  </a:lnTo>
                                  <a:lnTo>
                                    <a:pt x="1198" y="329"/>
                                  </a:lnTo>
                                  <a:lnTo>
                                    <a:pt x="1050" y="329"/>
                                  </a:lnTo>
                                  <a:lnTo>
                                    <a:pt x="1050" y="204"/>
                                  </a:lnTo>
                                  <a:lnTo>
                                    <a:pt x="1182" y="204"/>
                                  </a:lnTo>
                                  <a:lnTo>
                                    <a:pt x="1182" y="157"/>
                                  </a:lnTo>
                                  <a:lnTo>
                                    <a:pt x="1050" y="157"/>
                                  </a:lnTo>
                                  <a:lnTo>
                                    <a:pt x="1050" y="48"/>
                                  </a:lnTo>
                                  <a:lnTo>
                                    <a:pt x="1190" y="48"/>
                                  </a:lnTo>
                                  <a:lnTo>
                                    <a:pt x="119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</wpg:grpSp>
                      <wpg:grpSp>
                        <wpg:cNvPr id="379" name="组合 379"/>
                        <wpg:cNvGrpSpPr/>
                        <wpg:grpSpPr>
                          <a:xfrm>
                            <a:off x="12076" y="10262"/>
                            <a:ext cx="3380" cy="2397"/>
                            <a:chOff x="2568" y="10262"/>
                            <a:chExt cx="3380" cy="2397"/>
                          </a:xfrm>
                        </wpg:grpSpPr>
                        <wpg:grpSp>
                          <wpg:cNvPr id="115" name="组合 838"/>
                          <wpg:cNvGrpSpPr/>
                          <wpg:grpSpPr>
                            <a:xfrm rot="0">
                              <a:off x="2568" y="10542"/>
                              <a:ext cx="3380" cy="200"/>
                              <a:chOff x="2473" y="2521"/>
                              <a:chExt cx="3278" cy="194"/>
                            </a:xfrm>
                          </wpg:grpSpPr>
                          <wps:wsp>
                            <wps:cNvPr id="839" name="矩形 1"/>
                            <wps:cNvSpPr/>
                            <wps:spPr>
                              <a:xfrm>
                                <a:off x="2473" y="2521"/>
                                <a:ext cx="3279" cy="1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36A7A8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  <wpg:grpSp>
                            <wpg:cNvPr id="116" name="组合 735"/>
                            <wpg:cNvGrpSpPr/>
                            <wpg:grpSpPr>
                              <a:xfrm>
                                <a:off x="2582" y="2571"/>
                                <a:ext cx="3061" cy="97"/>
                                <a:chOff x="1304" y="2571"/>
                                <a:chExt cx="3061" cy="97"/>
                              </a:xfrm>
                            </wpg:grpSpPr>
                            <wps:wsp>
                              <wps:cNvPr id="841" name="任意多边形 2"/>
                              <wps:cNvSpPr/>
                              <wps:spPr>
                                <a:xfrm>
                                  <a:off x="1304" y="2572"/>
                                  <a:ext cx="283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4" y="66"/>
                                      </a:moveTo>
                                      <a:lnTo>
                                        <a:pt x="306" y="66"/>
                                      </a:lnTo>
                                      <a:lnTo>
                                        <a:pt x="306" y="78"/>
                                      </a:lnTo>
                                      <a:lnTo>
                                        <a:pt x="444" y="78"/>
                                      </a:lnTo>
                                      <a:lnTo>
                                        <a:pt x="444" y="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42" name="任意多边形 3"/>
                              <wps:cNvSpPr/>
                              <wps:spPr>
                                <a:xfrm>
                                  <a:off x="1771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20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20" y="13"/>
                                      </a:lnTo>
                                      <a:lnTo>
                                        <a:pt x="120" y="4"/>
                                      </a:lnTo>
                                      <a:close/>
                                      <a:moveTo>
                                        <a:pt x="120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120" y="38"/>
                                      </a:lnTo>
                                      <a:close/>
                                      <a:moveTo>
                                        <a:pt x="120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120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7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5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6" y="90"/>
                                      </a:lnTo>
                                      <a:lnTo>
                                        <a:pt x="126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5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3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9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5" y="144"/>
                                      </a:lnTo>
                                      <a:lnTo>
                                        <a:pt x="159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9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2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7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7" y="30"/>
                                      </a:lnTo>
                                      <a:lnTo>
                                        <a:pt x="227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0" y="21"/>
                                      </a:moveTo>
                                      <a:lnTo>
                                        <a:pt x="321" y="21"/>
                                      </a:lnTo>
                                      <a:lnTo>
                                        <a:pt x="321" y="33"/>
                                      </a:lnTo>
                                      <a:lnTo>
                                        <a:pt x="430" y="33"/>
                                      </a:lnTo>
                                      <a:lnTo>
                                        <a:pt x="430" y="21"/>
                                      </a:lnTo>
                                      <a:close/>
                                      <a:moveTo>
                                        <a:pt x="443" y="120"/>
                                      </a:moveTo>
                                      <a:lnTo>
                                        <a:pt x="308" y="120"/>
                                      </a:lnTo>
                                      <a:lnTo>
                                        <a:pt x="308" y="132"/>
                                      </a:lnTo>
                                      <a:lnTo>
                                        <a:pt x="443" y="132"/>
                                      </a:lnTo>
                                      <a:lnTo>
                                        <a:pt x="443" y="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43" name="任意多边形 4"/>
                              <wps:cNvSpPr/>
                              <wps:spPr>
                                <a:xfrm>
                                  <a:off x="2237" y="2572"/>
                                  <a:ext cx="28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1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1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5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8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4" y="81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4" y="55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4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4" y="99"/>
                                      </a:lnTo>
                                      <a:lnTo>
                                        <a:pt x="214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4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214" y="55"/>
                                      </a:lnTo>
                                      <a:close/>
                                      <a:moveTo>
                                        <a:pt x="214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214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4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4" y="20"/>
                                      </a:lnTo>
                                      <a:lnTo>
                                        <a:pt x="214" y="0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  <a:moveTo>
                                        <a:pt x="420" y="68"/>
                                      </a:moveTo>
                                      <a:lnTo>
                                        <a:pt x="327" y="68"/>
                                      </a:lnTo>
                                      <a:lnTo>
                                        <a:pt x="327" y="79"/>
                                      </a:lnTo>
                                      <a:lnTo>
                                        <a:pt x="420" y="79"/>
                                      </a:lnTo>
                                      <a:lnTo>
                                        <a:pt x="420" y="68"/>
                                      </a:lnTo>
                                      <a:close/>
                                      <a:moveTo>
                                        <a:pt x="440" y="126"/>
                                      </a:moveTo>
                                      <a:lnTo>
                                        <a:pt x="308" y="126"/>
                                      </a:lnTo>
                                      <a:lnTo>
                                        <a:pt x="308" y="137"/>
                                      </a:lnTo>
                                      <a:lnTo>
                                        <a:pt x="440" y="137"/>
                                      </a:lnTo>
                                      <a:lnTo>
                                        <a:pt x="440" y="1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44" name="任意多边形 5"/>
                              <wps:cNvSpPr/>
                              <wps:spPr>
                                <a:xfrm>
                                  <a:off x="2701" y="2572"/>
                                  <a:ext cx="278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37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7" y="12"/>
                                      </a:moveTo>
                                      <a:lnTo>
                                        <a:pt x="312" y="12"/>
                                      </a:lnTo>
                                      <a:lnTo>
                                        <a:pt x="312" y="144"/>
                                      </a:lnTo>
                                      <a:lnTo>
                                        <a:pt x="323" y="144"/>
                                      </a:lnTo>
                                      <a:lnTo>
                                        <a:pt x="323" y="131"/>
                                      </a:lnTo>
                                      <a:lnTo>
                                        <a:pt x="437" y="131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323" y="120"/>
                                      </a:lnTo>
                                      <a:lnTo>
                                        <a:pt x="323" y="23"/>
                                      </a:lnTo>
                                      <a:lnTo>
                                        <a:pt x="437" y="23"/>
                                      </a:lnTo>
                                      <a:lnTo>
                                        <a:pt x="437" y="12"/>
                                      </a:lnTo>
                                      <a:close/>
                                      <a:moveTo>
                                        <a:pt x="437" y="131"/>
                                      </a:moveTo>
                                      <a:lnTo>
                                        <a:pt x="426" y="131"/>
                                      </a:lnTo>
                                      <a:lnTo>
                                        <a:pt x="426" y="143"/>
                                      </a:lnTo>
                                      <a:lnTo>
                                        <a:pt x="437" y="143"/>
                                      </a:lnTo>
                                      <a:lnTo>
                                        <a:pt x="437" y="131"/>
                                      </a:lnTo>
                                      <a:close/>
                                      <a:moveTo>
                                        <a:pt x="437" y="23"/>
                                      </a:moveTo>
                                      <a:lnTo>
                                        <a:pt x="426" y="23"/>
                                      </a:lnTo>
                                      <a:lnTo>
                                        <a:pt x="426" y="120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437" y="23"/>
                                      </a:lnTo>
                                      <a:close/>
                                      <a:moveTo>
                                        <a:pt x="363" y="23"/>
                                      </a:moveTo>
                                      <a:lnTo>
                                        <a:pt x="353" y="23"/>
                                      </a:lnTo>
                                      <a:lnTo>
                                        <a:pt x="352" y="51"/>
                                      </a:lnTo>
                                      <a:lnTo>
                                        <a:pt x="348" y="72"/>
                                      </a:lnTo>
                                      <a:lnTo>
                                        <a:pt x="339" y="88"/>
                                      </a:lnTo>
                                      <a:lnTo>
                                        <a:pt x="325" y="98"/>
                                      </a:lnTo>
                                      <a:lnTo>
                                        <a:pt x="327" y="100"/>
                                      </a:lnTo>
                                      <a:lnTo>
                                        <a:pt x="330" y="104"/>
                                      </a:lnTo>
                                      <a:lnTo>
                                        <a:pt x="331" y="107"/>
                                      </a:lnTo>
                                      <a:lnTo>
                                        <a:pt x="347" y="95"/>
                                      </a:lnTo>
                                      <a:lnTo>
                                        <a:pt x="357" y="77"/>
                                      </a:lnTo>
                                      <a:lnTo>
                                        <a:pt x="361" y="53"/>
                                      </a:lnTo>
                                      <a:lnTo>
                                        <a:pt x="363" y="23"/>
                                      </a:lnTo>
                                      <a:close/>
                                      <a:moveTo>
                                        <a:pt x="395" y="23"/>
                                      </a:moveTo>
                                      <a:lnTo>
                                        <a:pt x="385" y="23"/>
                                      </a:lnTo>
                                      <a:lnTo>
                                        <a:pt x="385" y="88"/>
                                      </a:lnTo>
                                      <a:lnTo>
                                        <a:pt x="388" y="93"/>
                                      </a:lnTo>
                                      <a:lnTo>
                                        <a:pt x="418" y="93"/>
                                      </a:lnTo>
                                      <a:lnTo>
                                        <a:pt x="422" y="93"/>
                                      </a:lnTo>
                                      <a:lnTo>
                                        <a:pt x="424" y="92"/>
                                      </a:lnTo>
                                      <a:lnTo>
                                        <a:pt x="424" y="90"/>
                                      </a:lnTo>
                                      <a:lnTo>
                                        <a:pt x="423" y="86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395" y="84"/>
                                      </a:lnTo>
                                      <a:lnTo>
                                        <a:pt x="395" y="82"/>
                                      </a:lnTo>
                                      <a:lnTo>
                                        <a:pt x="395" y="23"/>
                                      </a:lnTo>
                                      <a:close/>
                                      <a:moveTo>
                                        <a:pt x="423" y="83"/>
                                      </a:moveTo>
                                      <a:lnTo>
                                        <a:pt x="421" y="84"/>
                                      </a:lnTo>
                                      <a:lnTo>
                                        <a:pt x="417" y="84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423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45" name="任意多边形 6"/>
                              <wps:cNvSpPr/>
                              <wps:spPr>
                                <a:xfrm>
                                  <a:off x="3163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3" y="129"/>
                                      </a:moveTo>
                                      <a:lnTo>
                                        <a:pt x="308" y="129"/>
                                      </a:lnTo>
                                      <a:lnTo>
                                        <a:pt x="308" y="140"/>
                                      </a:lnTo>
                                      <a:lnTo>
                                        <a:pt x="443" y="140"/>
                                      </a:lnTo>
                                      <a:lnTo>
                                        <a:pt x="443" y="129"/>
                                      </a:lnTo>
                                      <a:close/>
                                      <a:moveTo>
                                        <a:pt x="366" y="73"/>
                                      </a:moveTo>
                                      <a:lnTo>
                                        <a:pt x="355" y="73"/>
                                      </a:lnTo>
                                      <a:lnTo>
                                        <a:pt x="352" y="88"/>
                                      </a:lnTo>
                                      <a:lnTo>
                                        <a:pt x="350" y="103"/>
                                      </a:lnTo>
                                      <a:lnTo>
                                        <a:pt x="348" y="117"/>
                                      </a:lnTo>
                                      <a:lnTo>
                                        <a:pt x="345" y="129"/>
                                      </a:lnTo>
                                      <a:lnTo>
                                        <a:pt x="356" y="129"/>
                                      </a:lnTo>
                                      <a:lnTo>
                                        <a:pt x="359" y="117"/>
                                      </a:lnTo>
                                      <a:lnTo>
                                        <a:pt x="361" y="103"/>
                                      </a:lnTo>
                                      <a:lnTo>
                                        <a:pt x="363" y="88"/>
                                      </a:lnTo>
                                      <a:lnTo>
                                        <a:pt x="366" y="73"/>
                                      </a:lnTo>
                                      <a:close/>
                                      <a:moveTo>
                                        <a:pt x="409" y="62"/>
                                      </a:moveTo>
                                      <a:lnTo>
                                        <a:pt x="408" y="62"/>
                                      </a:lnTo>
                                      <a:lnTo>
                                        <a:pt x="326" y="62"/>
                                      </a:lnTo>
                                      <a:lnTo>
                                        <a:pt x="326" y="73"/>
                                      </a:lnTo>
                                      <a:lnTo>
                                        <a:pt x="406" y="73"/>
                                      </a:lnTo>
                                      <a:lnTo>
                                        <a:pt x="405" y="88"/>
                                      </a:lnTo>
                                      <a:lnTo>
                                        <a:pt x="403" y="103"/>
                                      </a:lnTo>
                                      <a:lnTo>
                                        <a:pt x="402" y="117"/>
                                      </a:lnTo>
                                      <a:lnTo>
                                        <a:pt x="401" y="129"/>
                                      </a:lnTo>
                                      <a:lnTo>
                                        <a:pt x="411" y="129"/>
                                      </a:lnTo>
                                      <a:lnTo>
                                        <a:pt x="413" y="112"/>
                                      </a:lnTo>
                                      <a:lnTo>
                                        <a:pt x="415" y="95"/>
                                      </a:lnTo>
                                      <a:lnTo>
                                        <a:pt x="416" y="78"/>
                                      </a:lnTo>
                                      <a:lnTo>
                                        <a:pt x="417" y="62"/>
                                      </a:lnTo>
                                      <a:lnTo>
                                        <a:pt x="409" y="62"/>
                                      </a:lnTo>
                                      <a:close/>
                                      <a:moveTo>
                                        <a:pt x="372" y="25"/>
                                      </a:moveTo>
                                      <a:lnTo>
                                        <a:pt x="362" y="25"/>
                                      </a:lnTo>
                                      <a:lnTo>
                                        <a:pt x="360" y="36"/>
                                      </a:lnTo>
                                      <a:lnTo>
                                        <a:pt x="357" y="62"/>
                                      </a:lnTo>
                                      <a:lnTo>
                                        <a:pt x="367" y="62"/>
                                      </a:lnTo>
                                      <a:lnTo>
                                        <a:pt x="371" y="36"/>
                                      </a:lnTo>
                                      <a:lnTo>
                                        <a:pt x="372" y="25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46" name="任意多边形 7"/>
                              <wps:cNvSpPr/>
                              <wps:spPr>
                                <a:xfrm>
                                  <a:off x="3629" y="2571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4" h="152">
                                      <a:moveTo>
                                        <a:pt x="120" y="6"/>
                                      </a:moveTo>
                                      <a:lnTo>
                                        <a:pt x="19" y="6"/>
                                      </a:lnTo>
                                      <a:lnTo>
                                        <a:pt x="19" y="65"/>
                                      </a:lnTo>
                                      <a:lnTo>
                                        <a:pt x="120" y="65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29" y="56"/>
                                      </a:lnTo>
                                      <a:lnTo>
                                        <a:pt x="29" y="40"/>
                                      </a:lnTo>
                                      <a:lnTo>
                                        <a:pt x="120" y="40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29" y="31"/>
                                      </a:lnTo>
                                      <a:lnTo>
                                        <a:pt x="29" y="15"/>
                                      </a:lnTo>
                                      <a:lnTo>
                                        <a:pt x="120" y="15"/>
                                      </a:lnTo>
                                      <a:lnTo>
                                        <a:pt x="120" y="6"/>
                                      </a:lnTo>
                                      <a:close/>
                                      <a:moveTo>
                                        <a:pt x="120" y="40"/>
                                      </a:moveTo>
                                      <a:lnTo>
                                        <a:pt x="109" y="40"/>
                                      </a:lnTo>
                                      <a:lnTo>
                                        <a:pt x="109" y="56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120" y="40"/>
                                      </a:lnTo>
                                      <a:close/>
                                      <a:moveTo>
                                        <a:pt x="120" y="15"/>
                                      </a:moveTo>
                                      <a:lnTo>
                                        <a:pt x="109" y="15"/>
                                      </a:lnTo>
                                      <a:lnTo>
                                        <a:pt x="109" y="31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120" y="15"/>
                                      </a:lnTo>
                                      <a:close/>
                                      <a:moveTo>
                                        <a:pt x="135" y="137"/>
                                      </a:moveTo>
                                      <a:lnTo>
                                        <a:pt x="2" y="137"/>
                                      </a:lnTo>
                                      <a:lnTo>
                                        <a:pt x="2" y="147"/>
                                      </a:lnTo>
                                      <a:lnTo>
                                        <a:pt x="135" y="147"/>
                                      </a:lnTo>
                                      <a:lnTo>
                                        <a:pt x="135" y="137"/>
                                      </a:lnTo>
                                      <a:close/>
                                      <a:moveTo>
                                        <a:pt x="74" y="118"/>
                                      </a:moveTo>
                                      <a:lnTo>
                                        <a:pt x="63" y="118"/>
                                      </a:lnTo>
                                      <a:lnTo>
                                        <a:pt x="63" y="137"/>
                                      </a:lnTo>
                                      <a:lnTo>
                                        <a:pt x="74" y="137"/>
                                      </a:lnTo>
                                      <a:lnTo>
                                        <a:pt x="74" y="118"/>
                                      </a:lnTo>
                                      <a:close/>
                                      <a:moveTo>
                                        <a:pt x="119" y="109"/>
                                      </a:moveTo>
                                      <a:lnTo>
                                        <a:pt x="20" y="109"/>
                                      </a:lnTo>
                                      <a:lnTo>
                                        <a:pt x="20" y="118"/>
                                      </a:lnTo>
                                      <a:lnTo>
                                        <a:pt x="119" y="118"/>
                                      </a:lnTo>
                                      <a:lnTo>
                                        <a:pt x="119" y="109"/>
                                      </a:lnTo>
                                      <a:close/>
                                      <a:moveTo>
                                        <a:pt x="29" y="65"/>
                                      </a:moveTo>
                                      <a:lnTo>
                                        <a:pt x="23" y="76"/>
                                      </a:lnTo>
                                      <a:lnTo>
                                        <a:pt x="17" y="87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0" y="104"/>
                                      </a:lnTo>
                                      <a:lnTo>
                                        <a:pt x="3" y="106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9" y="111"/>
                                      </a:lnTo>
                                      <a:lnTo>
                                        <a:pt x="15" y="106"/>
                                      </a:lnTo>
                                      <a:lnTo>
                                        <a:pt x="20" y="99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126" y="92"/>
                                      </a:lnTo>
                                      <a:lnTo>
                                        <a:pt x="126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34" y="78"/>
                                      </a:lnTo>
                                      <a:lnTo>
                                        <a:pt x="37" y="73"/>
                                      </a:lnTo>
                                      <a:lnTo>
                                        <a:pt x="39" y="68"/>
                                      </a:lnTo>
                                      <a:lnTo>
                                        <a:pt x="29" y="65"/>
                                      </a:lnTo>
                                      <a:close/>
                                      <a:moveTo>
                                        <a:pt x="74" y="92"/>
                                      </a:moveTo>
                                      <a:lnTo>
                                        <a:pt x="63" y="92"/>
                                      </a:lnTo>
                                      <a:lnTo>
                                        <a:pt x="63" y="109"/>
                                      </a:lnTo>
                                      <a:lnTo>
                                        <a:pt x="74" y="109"/>
                                      </a:lnTo>
                                      <a:lnTo>
                                        <a:pt x="74" y="92"/>
                                      </a:lnTo>
                                      <a:close/>
                                      <a:moveTo>
                                        <a:pt x="74" y="69"/>
                                      </a:moveTo>
                                      <a:lnTo>
                                        <a:pt x="63" y="69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74" y="69"/>
                                      </a:lnTo>
                                      <a:close/>
                                      <a:moveTo>
                                        <a:pt x="287" y="8"/>
                                      </a:moveTo>
                                      <a:lnTo>
                                        <a:pt x="235" y="8"/>
                                      </a:lnTo>
                                      <a:lnTo>
                                        <a:pt x="234" y="74"/>
                                      </a:lnTo>
                                      <a:lnTo>
                                        <a:pt x="234" y="87"/>
                                      </a:lnTo>
                                      <a:lnTo>
                                        <a:pt x="232" y="108"/>
                                      </a:lnTo>
                                      <a:lnTo>
                                        <a:pt x="228" y="128"/>
                                      </a:lnTo>
                                      <a:lnTo>
                                        <a:pt x="220" y="146"/>
                                      </a:lnTo>
                                      <a:lnTo>
                                        <a:pt x="223" y="147"/>
                                      </a:lnTo>
                                      <a:lnTo>
                                        <a:pt x="227" y="150"/>
                                      </a:lnTo>
                                      <a:lnTo>
                                        <a:pt x="228" y="152"/>
                                      </a:lnTo>
                                      <a:lnTo>
                                        <a:pt x="234" y="139"/>
                                      </a:lnTo>
                                      <a:lnTo>
                                        <a:pt x="239" y="125"/>
                                      </a:lnTo>
                                      <a:lnTo>
                                        <a:pt x="242" y="110"/>
                                      </a:lnTo>
                                      <a:lnTo>
                                        <a:pt x="243" y="95"/>
                                      </a:lnTo>
                                      <a:lnTo>
                                        <a:pt x="287" y="9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44" y="85"/>
                                      </a:lnTo>
                                      <a:lnTo>
                                        <a:pt x="244" y="74"/>
                                      </a:lnTo>
                                      <a:lnTo>
                                        <a:pt x="244" y="56"/>
                                      </a:lnTo>
                                      <a:lnTo>
                                        <a:pt x="287" y="5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44" y="46"/>
                                      </a:lnTo>
                                      <a:lnTo>
                                        <a:pt x="244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7" y="8"/>
                                      </a:lnTo>
                                      <a:close/>
                                      <a:moveTo>
                                        <a:pt x="174" y="115"/>
                                      </a:moveTo>
                                      <a:lnTo>
                                        <a:pt x="169" y="126"/>
                                      </a:lnTo>
                                      <a:lnTo>
                                        <a:pt x="161" y="137"/>
                                      </a:lnTo>
                                      <a:lnTo>
                                        <a:pt x="152" y="145"/>
                                      </a:lnTo>
                                      <a:lnTo>
                                        <a:pt x="155" y="146"/>
                                      </a:lnTo>
                                      <a:lnTo>
                                        <a:pt x="159" y="150"/>
                                      </a:lnTo>
                                      <a:lnTo>
                                        <a:pt x="161" y="151"/>
                                      </a:lnTo>
                                      <a:lnTo>
                                        <a:pt x="167" y="144"/>
                                      </a:lnTo>
                                      <a:lnTo>
                                        <a:pt x="173" y="136"/>
                                      </a:lnTo>
                                      <a:lnTo>
                                        <a:pt x="179" y="127"/>
                                      </a:lnTo>
                                      <a:lnTo>
                                        <a:pt x="183" y="118"/>
                                      </a:lnTo>
                                      <a:lnTo>
                                        <a:pt x="174" y="115"/>
                                      </a:lnTo>
                                      <a:close/>
                                      <a:moveTo>
                                        <a:pt x="287" y="95"/>
                                      </a:moveTo>
                                      <a:lnTo>
                                        <a:pt x="277" y="95"/>
                                      </a:lnTo>
                                      <a:lnTo>
                                        <a:pt x="277" y="139"/>
                                      </a:lnTo>
                                      <a:lnTo>
                                        <a:pt x="276" y="140"/>
                                      </a:lnTo>
                                      <a:lnTo>
                                        <a:pt x="272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57" y="143"/>
                                      </a:lnTo>
                                      <a:lnTo>
                                        <a:pt x="258" y="148"/>
                                      </a:lnTo>
                                      <a:lnTo>
                                        <a:pt x="259" y="151"/>
                                      </a:lnTo>
                                      <a:lnTo>
                                        <a:pt x="270" y="151"/>
                                      </a:lnTo>
                                      <a:lnTo>
                                        <a:pt x="277" y="150"/>
                                      </a:lnTo>
                                      <a:lnTo>
                                        <a:pt x="281" y="149"/>
                                      </a:lnTo>
                                      <a:lnTo>
                                        <a:pt x="285" y="147"/>
                                      </a:lnTo>
                                      <a:lnTo>
                                        <a:pt x="287" y="143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64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87" y="95"/>
                                      </a:lnTo>
                                      <a:close/>
                                      <a:moveTo>
                                        <a:pt x="203" y="115"/>
                                      </a:moveTo>
                                      <a:lnTo>
                                        <a:pt x="195" y="120"/>
                                      </a:lnTo>
                                      <a:lnTo>
                                        <a:pt x="201" y="127"/>
                                      </a:lnTo>
                                      <a:lnTo>
                                        <a:pt x="208" y="138"/>
                                      </a:lnTo>
                                      <a:lnTo>
                                        <a:pt x="211" y="145"/>
                                      </a:lnTo>
                                      <a:lnTo>
                                        <a:pt x="219" y="140"/>
                                      </a:lnTo>
                                      <a:lnTo>
                                        <a:pt x="216" y="133"/>
                                      </a:lnTo>
                                      <a:lnTo>
                                        <a:pt x="209" y="123"/>
                                      </a:lnTo>
                                      <a:lnTo>
                                        <a:pt x="203" y="115"/>
                                      </a:lnTo>
                                      <a:close/>
                                      <a:moveTo>
                                        <a:pt x="227" y="101"/>
                                      </a:moveTo>
                                      <a:lnTo>
                                        <a:pt x="152" y="101"/>
                                      </a:lnTo>
                                      <a:lnTo>
                                        <a:pt x="152" y="111"/>
                                      </a:lnTo>
                                      <a:lnTo>
                                        <a:pt x="227" y="111"/>
                                      </a:lnTo>
                                      <a:lnTo>
                                        <a:pt x="227" y="101"/>
                                      </a:lnTo>
                                      <a:close/>
                                      <a:moveTo>
                                        <a:pt x="176" y="32"/>
                                      </a:moveTo>
                                      <a:lnTo>
                                        <a:pt x="167" y="32"/>
                                      </a:lnTo>
                                      <a:lnTo>
                                        <a:pt x="167" y="101"/>
                                      </a:lnTo>
                                      <a:lnTo>
                                        <a:pt x="176" y="101"/>
                                      </a:lnTo>
                                      <a:lnTo>
                                        <a:pt x="176" y="83"/>
                                      </a:lnTo>
                                      <a:lnTo>
                                        <a:pt x="215" y="83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176" y="74"/>
                                      </a:lnTo>
                                      <a:lnTo>
                                        <a:pt x="176" y="57"/>
                                      </a:lnTo>
                                      <a:lnTo>
                                        <a:pt x="215" y="57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176" y="48"/>
                                      </a:lnTo>
                                      <a:lnTo>
                                        <a:pt x="176" y="32"/>
                                      </a:lnTo>
                                      <a:close/>
                                      <a:moveTo>
                                        <a:pt x="215" y="83"/>
                                      </a:moveTo>
                                      <a:lnTo>
                                        <a:pt x="206" y="83"/>
                                      </a:lnTo>
                                      <a:lnTo>
                                        <a:pt x="206" y="101"/>
                                      </a:lnTo>
                                      <a:lnTo>
                                        <a:pt x="215" y="101"/>
                                      </a:lnTo>
                                      <a:lnTo>
                                        <a:pt x="215" y="83"/>
                                      </a:lnTo>
                                      <a:close/>
                                      <a:moveTo>
                                        <a:pt x="287" y="56"/>
                                      </a:moveTo>
                                      <a:lnTo>
                                        <a:pt x="277" y="56"/>
                                      </a:lnTo>
                                      <a:lnTo>
                                        <a:pt x="277" y="8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87" y="56"/>
                                      </a:lnTo>
                                      <a:close/>
                                      <a:moveTo>
                                        <a:pt x="215" y="57"/>
                                      </a:moveTo>
                                      <a:lnTo>
                                        <a:pt x="206" y="57"/>
                                      </a:lnTo>
                                      <a:lnTo>
                                        <a:pt x="206" y="74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215" y="57"/>
                                      </a:lnTo>
                                      <a:close/>
                                      <a:moveTo>
                                        <a:pt x="215" y="32"/>
                                      </a:moveTo>
                                      <a:lnTo>
                                        <a:pt x="206" y="32"/>
                                      </a:lnTo>
                                      <a:lnTo>
                                        <a:pt x="206" y="48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215" y="32"/>
                                      </a:lnTo>
                                      <a:close/>
                                      <a:moveTo>
                                        <a:pt x="287" y="18"/>
                                      </a:moveTo>
                                      <a:lnTo>
                                        <a:pt x="277" y="18"/>
                                      </a:lnTo>
                                      <a:lnTo>
                                        <a:pt x="277" y="4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87" y="18"/>
                                      </a:lnTo>
                                      <a:close/>
                                      <a:moveTo>
                                        <a:pt x="227" y="22"/>
                                      </a:moveTo>
                                      <a:lnTo>
                                        <a:pt x="154" y="22"/>
                                      </a:lnTo>
                                      <a:lnTo>
                                        <a:pt x="154" y="32"/>
                                      </a:lnTo>
                                      <a:lnTo>
                                        <a:pt x="227" y="32"/>
                                      </a:lnTo>
                                      <a:lnTo>
                                        <a:pt x="227" y="22"/>
                                      </a:lnTo>
                                      <a:close/>
                                      <a:moveTo>
                                        <a:pt x="176" y="2"/>
                                      </a:moveTo>
                                      <a:lnTo>
                                        <a:pt x="167" y="2"/>
                                      </a:lnTo>
                                      <a:lnTo>
                                        <a:pt x="167" y="22"/>
                                      </a:lnTo>
                                      <a:lnTo>
                                        <a:pt x="176" y="22"/>
                                      </a:lnTo>
                                      <a:lnTo>
                                        <a:pt x="176" y="2"/>
                                      </a:lnTo>
                                      <a:close/>
                                      <a:moveTo>
                                        <a:pt x="215" y="2"/>
                                      </a:moveTo>
                                      <a:lnTo>
                                        <a:pt x="206" y="2"/>
                                      </a:lnTo>
                                      <a:lnTo>
                                        <a:pt x="206" y="22"/>
                                      </a:lnTo>
                                      <a:lnTo>
                                        <a:pt x="215" y="22"/>
                                      </a:lnTo>
                                      <a:lnTo>
                                        <a:pt x="215" y="2"/>
                                      </a:lnTo>
                                      <a:close/>
                                      <a:moveTo>
                                        <a:pt x="443" y="44"/>
                                      </a:moveTo>
                                      <a:lnTo>
                                        <a:pt x="308" y="44"/>
                                      </a:lnTo>
                                      <a:lnTo>
                                        <a:pt x="308" y="55"/>
                                      </a:lnTo>
                                      <a:lnTo>
                                        <a:pt x="443" y="55"/>
                                      </a:lnTo>
                                      <a:lnTo>
                                        <a:pt x="443" y="44"/>
                                      </a:lnTo>
                                      <a:close/>
                                      <a:moveTo>
                                        <a:pt x="347" y="75"/>
                                      </a:moveTo>
                                      <a:lnTo>
                                        <a:pt x="338" y="94"/>
                                      </a:lnTo>
                                      <a:lnTo>
                                        <a:pt x="328" y="112"/>
                                      </a:lnTo>
                                      <a:lnTo>
                                        <a:pt x="317" y="129"/>
                                      </a:lnTo>
                                      <a:lnTo>
                                        <a:pt x="306" y="143"/>
                                      </a:lnTo>
                                      <a:lnTo>
                                        <a:pt x="309" y="145"/>
                                      </a:lnTo>
                                      <a:lnTo>
                                        <a:pt x="314" y="148"/>
                                      </a:lnTo>
                                      <a:lnTo>
                                        <a:pt x="316" y="150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38" y="118"/>
                                      </a:lnTo>
                                      <a:lnTo>
                                        <a:pt x="348" y="99"/>
                                      </a:lnTo>
                                      <a:lnTo>
                                        <a:pt x="358" y="79"/>
                                      </a:lnTo>
                                      <a:lnTo>
                                        <a:pt x="347" y="75"/>
                                      </a:lnTo>
                                      <a:close/>
                                      <a:moveTo>
                                        <a:pt x="402" y="74"/>
                                      </a:moveTo>
                                      <a:lnTo>
                                        <a:pt x="392" y="79"/>
                                      </a:lnTo>
                                      <a:lnTo>
                                        <a:pt x="404" y="97"/>
                                      </a:lnTo>
                                      <a:lnTo>
                                        <a:pt x="415" y="116"/>
                                      </a:lnTo>
                                      <a:lnTo>
                                        <a:pt x="426" y="134"/>
                                      </a:lnTo>
                                      <a:lnTo>
                                        <a:pt x="434" y="149"/>
                                      </a:lnTo>
                                      <a:lnTo>
                                        <a:pt x="444" y="143"/>
                                      </a:lnTo>
                                      <a:lnTo>
                                        <a:pt x="436" y="128"/>
                                      </a:lnTo>
                                      <a:lnTo>
                                        <a:pt x="425" y="110"/>
                                      </a:lnTo>
                                      <a:lnTo>
                                        <a:pt x="413" y="92"/>
                                      </a:lnTo>
                                      <a:lnTo>
                                        <a:pt x="402" y="74"/>
                                      </a:lnTo>
                                      <a:close/>
                                      <a:moveTo>
                                        <a:pt x="372" y="0"/>
                                      </a:moveTo>
                                      <a:lnTo>
                                        <a:pt x="362" y="4"/>
                                      </a:lnTo>
                                      <a:lnTo>
                                        <a:pt x="367" y="15"/>
                                      </a:lnTo>
                                      <a:lnTo>
                                        <a:pt x="373" y="31"/>
                                      </a:lnTo>
                                      <a:lnTo>
                                        <a:pt x="376" y="40"/>
                                      </a:lnTo>
                                      <a:lnTo>
                                        <a:pt x="387" y="35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377" y="11"/>
                                      </a:lnTo>
                                      <a:lnTo>
                                        <a:pt x="3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47" name="任意多边形 8"/>
                              <wps:cNvSpPr/>
                              <wps:spPr>
                                <a:xfrm>
                                  <a:off x="4095" y="2572"/>
                                  <a:ext cx="27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2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25" y="9"/>
                                      </a:moveTo>
                                      <a:lnTo>
                                        <a:pt x="326" y="9"/>
                                      </a:lnTo>
                                      <a:lnTo>
                                        <a:pt x="326" y="147"/>
                                      </a:lnTo>
                                      <a:lnTo>
                                        <a:pt x="336" y="147"/>
                                      </a:lnTo>
                                      <a:lnTo>
                                        <a:pt x="336" y="137"/>
                                      </a:lnTo>
                                      <a:lnTo>
                                        <a:pt x="425" y="137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336" y="126"/>
                                      </a:lnTo>
                                      <a:lnTo>
                                        <a:pt x="336" y="78"/>
                                      </a:lnTo>
                                      <a:lnTo>
                                        <a:pt x="425" y="78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336" y="67"/>
                                      </a:lnTo>
                                      <a:lnTo>
                                        <a:pt x="336" y="20"/>
                                      </a:lnTo>
                                      <a:lnTo>
                                        <a:pt x="425" y="20"/>
                                      </a:lnTo>
                                      <a:lnTo>
                                        <a:pt x="425" y="9"/>
                                      </a:lnTo>
                                      <a:close/>
                                      <a:moveTo>
                                        <a:pt x="425" y="137"/>
                                      </a:moveTo>
                                      <a:lnTo>
                                        <a:pt x="414" y="137"/>
                                      </a:lnTo>
                                      <a:lnTo>
                                        <a:pt x="414" y="147"/>
                                      </a:lnTo>
                                      <a:lnTo>
                                        <a:pt x="425" y="147"/>
                                      </a:lnTo>
                                      <a:lnTo>
                                        <a:pt x="425" y="137"/>
                                      </a:lnTo>
                                      <a:close/>
                                      <a:moveTo>
                                        <a:pt x="425" y="78"/>
                                      </a:moveTo>
                                      <a:lnTo>
                                        <a:pt x="414" y="78"/>
                                      </a:lnTo>
                                      <a:lnTo>
                                        <a:pt x="414" y="126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425" y="78"/>
                                      </a:lnTo>
                                      <a:close/>
                                      <a:moveTo>
                                        <a:pt x="425" y="20"/>
                                      </a:moveTo>
                                      <a:lnTo>
                                        <a:pt x="414" y="20"/>
                                      </a:lnTo>
                                      <a:lnTo>
                                        <a:pt x="414" y="67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425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</wpg:grpSp>
                        </wpg:grpSp>
                        <wpg:grpSp>
                          <wpg:cNvPr id="118" name="组合 2"/>
                          <wpg:cNvGrpSpPr/>
                          <wpg:grpSpPr>
                            <a:xfrm rot="0">
                              <a:off x="5117" y="11404"/>
                              <a:ext cx="245" cy="108"/>
                              <a:chOff x="0" y="0"/>
                              <a:chExt cx="1117" cy="493"/>
                            </a:xfrm>
                          </wpg:grpSpPr>
                          <wps:wsp>
                            <wps:cNvPr id="1040" name="任意多边形 1"/>
                            <wps:cNvSpPr/>
                            <wps:spPr>
                              <a:xfrm>
                                <a:off x="0" y="0"/>
                                <a:ext cx="1117" cy="49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17" h="493">
                                    <a:moveTo>
                                      <a:pt x="526" y="186"/>
                                    </a:moveTo>
                                    <a:lnTo>
                                      <a:pt x="288" y="186"/>
                                    </a:lnTo>
                                    <a:lnTo>
                                      <a:pt x="288" y="0"/>
                                    </a:lnTo>
                                    <a:lnTo>
                                      <a:pt x="238" y="0"/>
                                    </a:lnTo>
                                    <a:lnTo>
                                      <a:pt x="238" y="186"/>
                                    </a:lnTo>
                                    <a:lnTo>
                                      <a:pt x="0" y="186"/>
                                    </a:lnTo>
                                    <a:lnTo>
                                      <a:pt x="0" y="227"/>
                                    </a:lnTo>
                                    <a:lnTo>
                                      <a:pt x="238" y="227"/>
                                    </a:lnTo>
                                    <a:lnTo>
                                      <a:pt x="238" y="493"/>
                                    </a:lnTo>
                                    <a:lnTo>
                                      <a:pt x="288" y="493"/>
                                    </a:lnTo>
                                    <a:lnTo>
                                      <a:pt x="288" y="227"/>
                                    </a:lnTo>
                                    <a:lnTo>
                                      <a:pt x="526" y="227"/>
                                    </a:lnTo>
                                    <a:lnTo>
                                      <a:pt x="526" y="186"/>
                                    </a:lnTo>
                                    <a:close/>
                                    <a:moveTo>
                                      <a:pt x="1117" y="208"/>
                                    </a:moveTo>
                                    <a:lnTo>
                                      <a:pt x="580" y="208"/>
                                    </a:lnTo>
                                    <a:lnTo>
                                      <a:pt x="580" y="252"/>
                                    </a:lnTo>
                                    <a:lnTo>
                                      <a:pt x="1117" y="252"/>
                                    </a:lnTo>
                                    <a:lnTo>
                                      <a:pt x="1117" y="20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119" name="组合 4"/>
                          <wpg:cNvGrpSpPr/>
                          <wpg:grpSpPr>
                            <a:xfrm rot="0">
                              <a:off x="4626" y="11403"/>
                              <a:ext cx="246" cy="110"/>
                              <a:chOff x="0" y="0"/>
                              <a:chExt cx="1120" cy="499"/>
                            </a:xfrm>
                          </wpg:grpSpPr>
                          <wps:wsp>
                            <wps:cNvPr id="1042" name="任意多边形 3"/>
                            <wps:cNvSpPr/>
                            <wps:spPr>
                              <a:xfrm>
                                <a:off x="0" y="0"/>
                                <a:ext cx="1120" cy="49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20" h="499">
                                    <a:moveTo>
                                      <a:pt x="343" y="85"/>
                                    </a:moveTo>
                                    <a:lnTo>
                                      <a:pt x="297" y="85"/>
                                    </a:lnTo>
                                    <a:lnTo>
                                      <a:pt x="296" y="128"/>
                                    </a:lnTo>
                                    <a:lnTo>
                                      <a:pt x="295" y="168"/>
                                    </a:lnTo>
                                    <a:lnTo>
                                      <a:pt x="292" y="206"/>
                                    </a:lnTo>
                                    <a:lnTo>
                                      <a:pt x="290" y="241"/>
                                    </a:lnTo>
                                    <a:lnTo>
                                      <a:pt x="277" y="305"/>
                                    </a:lnTo>
                                    <a:lnTo>
                                      <a:pt x="251" y="365"/>
                                    </a:lnTo>
                                    <a:lnTo>
                                      <a:pt x="210" y="418"/>
                                    </a:lnTo>
                                    <a:lnTo>
                                      <a:pt x="154" y="466"/>
                                    </a:lnTo>
                                    <a:lnTo>
                                      <a:pt x="164" y="474"/>
                                    </a:lnTo>
                                    <a:lnTo>
                                      <a:pt x="173" y="483"/>
                                    </a:lnTo>
                                    <a:lnTo>
                                      <a:pt x="181" y="491"/>
                                    </a:lnTo>
                                    <a:lnTo>
                                      <a:pt x="189" y="498"/>
                                    </a:lnTo>
                                    <a:lnTo>
                                      <a:pt x="248" y="445"/>
                                    </a:lnTo>
                                    <a:lnTo>
                                      <a:pt x="292" y="385"/>
                                    </a:lnTo>
                                    <a:lnTo>
                                      <a:pt x="321" y="318"/>
                                    </a:lnTo>
                                    <a:lnTo>
                                      <a:pt x="335" y="243"/>
                                    </a:lnTo>
                                    <a:lnTo>
                                      <a:pt x="337" y="211"/>
                                    </a:lnTo>
                                    <a:lnTo>
                                      <a:pt x="339" y="174"/>
                                    </a:lnTo>
                                    <a:lnTo>
                                      <a:pt x="341" y="132"/>
                                    </a:lnTo>
                                    <a:lnTo>
                                      <a:pt x="343" y="85"/>
                                    </a:lnTo>
                                    <a:close/>
                                    <a:moveTo>
                                      <a:pt x="185" y="271"/>
                                    </a:moveTo>
                                    <a:lnTo>
                                      <a:pt x="81" y="271"/>
                                    </a:lnTo>
                                    <a:lnTo>
                                      <a:pt x="81" y="496"/>
                                    </a:lnTo>
                                    <a:lnTo>
                                      <a:pt x="122" y="496"/>
                                    </a:lnTo>
                                    <a:lnTo>
                                      <a:pt x="122" y="284"/>
                                    </a:lnTo>
                                    <a:lnTo>
                                      <a:pt x="187" y="284"/>
                                    </a:lnTo>
                                    <a:lnTo>
                                      <a:pt x="179" y="278"/>
                                    </a:lnTo>
                                    <a:lnTo>
                                      <a:pt x="185" y="271"/>
                                    </a:lnTo>
                                    <a:close/>
                                    <a:moveTo>
                                      <a:pt x="325" y="437"/>
                                    </a:moveTo>
                                    <a:lnTo>
                                      <a:pt x="327" y="448"/>
                                    </a:lnTo>
                                    <a:lnTo>
                                      <a:pt x="329" y="459"/>
                                    </a:lnTo>
                                    <a:lnTo>
                                      <a:pt x="331" y="471"/>
                                    </a:lnTo>
                                    <a:lnTo>
                                      <a:pt x="333" y="482"/>
                                    </a:lnTo>
                                    <a:lnTo>
                                      <a:pt x="379" y="484"/>
                                    </a:lnTo>
                                    <a:lnTo>
                                      <a:pt x="413" y="484"/>
                                    </a:lnTo>
                                    <a:lnTo>
                                      <a:pt x="450" y="478"/>
                                    </a:lnTo>
                                    <a:lnTo>
                                      <a:pt x="476" y="461"/>
                                    </a:lnTo>
                                    <a:lnTo>
                                      <a:pt x="487" y="442"/>
                                    </a:lnTo>
                                    <a:lnTo>
                                      <a:pt x="408" y="442"/>
                                    </a:lnTo>
                                    <a:lnTo>
                                      <a:pt x="391" y="441"/>
                                    </a:lnTo>
                                    <a:lnTo>
                                      <a:pt x="371" y="440"/>
                                    </a:lnTo>
                                    <a:lnTo>
                                      <a:pt x="349" y="439"/>
                                    </a:lnTo>
                                    <a:lnTo>
                                      <a:pt x="325" y="437"/>
                                    </a:lnTo>
                                    <a:close/>
                                    <a:moveTo>
                                      <a:pt x="511" y="46"/>
                                    </a:moveTo>
                                    <a:lnTo>
                                      <a:pt x="211" y="46"/>
                                    </a:lnTo>
                                    <a:lnTo>
                                      <a:pt x="211" y="85"/>
                                    </a:lnTo>
                                    <a:lnTo>
                                      <a:pt x="466" y="85"/>
                                    </a:lnTo>
                                    <a:lnTo>
                                      <a:pt x="463" y="188"/>
                                    </a:lnTo>
                                    <a:lnTo>
                                      <a:pt x="460" y="273"/>
                                    </a:lnTo>
                                    <a:lnTo>
                                      <a:pt x="457" y="340"/>
                                    </a:lnTo>
                                    <a:lnTo>
                                      <a:pt x="454" y="388"/>
                                    </a:lnTo>
                                    <a:lnTo>
                                      <a:pt x="451" y="412"/>
                                    </a:lnTo>
                                    <a:lnTo>
                                      <a:pt x="442" y="429"/>
                                    </a:lnTo>
                                    <a:lnTo>
                                      <a:pt x="427" y="439"/>
                                    </a:lnTo>
                                    <a:lnTo>
                                      <a:pt x="408" y="442"/>
                                    </a:lnTo>
                                    <a:lnTo>
                                      <a:pt x="487" y="442"/>
                                    </a:lnTo>
                                    <a:lnTo>
                                      <a:pt x="493" y="432"/>
                                    </a:lnTo>
                                    <a:lnTo>
                                      <a:pt x="499" y="391"/>
                                    </a:lnTo>
                                    <a:lnTo>
                                      <a:pt x="501" y="339"/>
                                    </a:lnTo>
                                    <a:lnTo>
                                      <a:pt x="505" y="257"/>
                                    </a:lnTo>
                                    <a:lnTo>
                                      <a:pt x="508" y="167"/>
                                    </a:lnTo>
                                    <a:lnTo>
                                      <a:pt x="511" y="46"/>
                                    </a:lnTo>
                                    <a:close/>
                                    <a:moveTo>
                                      <a:pt x="187" y="284"/>
                                    </a:moveTo>
                                    <a:lnTo>
                                      <a:pt x="122" y="284"/>
                                    </a:lnTo>
                                    <a:lnTo>
                                      <a:pt x="164" y="315"/>
                                    </a:lnTo>
                                    <a:lnTo>
                                      <a:pt x="206" y="346"/>
                                    </a:lnTo>
                                    <a:lnTo>
                                      <a:pt x="234" y="316"/>
                                    </a:lnTo>
                                    <a:lnTo>
                                      <a:pt x="193" y="287"/>
                                    </a:lnTo>
                                    <a:lnTo>
                                      <a:pt x="187" y="284"/>
                                    </a:lnTo>
                                    <a:close/>
                                    <a:moveTo>
                                      <a:pt x="186" y="98"/>
                                    </a:moveTo>
                                    <a:lnTo>
                                      <a:pt x="8" y="98"/>
                                    </a:lnTo>
                                    <a:lnTo>
                                      <a:pt x="8" y="134"/>
                                    </a:lnTo>
                                    <a:lnTo>
                                      <a:pt x="138" y="134"/>
                                    </a:lnTo>
                                    <a:lnTo>
                                      <a:pt x="107" y="180"/>
                                    </a:lnTo>
                                    <a:lnTo>
                                      <a:pt x="73" y="221"/>
                                    </a:lnTo>
                                    <a:lnTo>
                                      <a:pt x="38" y="257"/>
                                    </a:lnTo>
                                    <a:lnTo>
                                      <a:pt x="0" y="288"/>
                                    </a:lnTo>
                                    <a:lnTo>
                                      <a:pt x="4" y="299"/>
                                    </a:lnTo>
                                    <a:lnTo>
                                      <a:pt x="8" y="311"/>
                                    </a:lnTo>
                                    <a:lnTo>
                                      <a:pt x="11" y="321"/>
                                    </a:lnTo>
                                    <a:lnTo>
                                      <a:pt x="15" y="331"/>
                                    </a:lnTo>
                                    <a:lnTo>
                                      <a:pt x="32" y="317"/>
                                    </a:lnTo>
                                    <a:lnTo>
                                      <a:pt x="49" y="302"/>
                                    </a:lnTo>
                                    <a:lnTo>
                                      <a:pt x="65" y="287"/>
                                    </a:lnTo>
                                    <a:lnTo>
                                      <a:pt x="81" y="271"/>
                                    </a:lnTo>
                                    <a:lnTo>
                                      <a:pt x="185" y="271"/>
                                    </a:lnTo>
                                    <a:lnTo>
                                      <a:pt x="195" y="260"/>
                                    </a:lnTo>
                                    <a:lnTo>
                                      <a:pt x="196" y="257"/>
                                    </a:lnTo>
                                    <a:lnTo>
                                      <a:pt x="149" y="257"/>
                                    </a:lnTo>
                                    <a:lnTo>
                                      <a:pt x="131" y="246"/>
                                    </a:lnTo>
                                    <a:lnTo>
                                      <a:pt x="122" y="240"/>
                                    </a:lnTo>
                                    <a:lnTo>
                                      <a:pt x="122" y="225"/>
                                    </a:lnTo>
                                    <a:lnTo>
                                      <a:pt x="139" y="203"/>
                                    </a:lnTo>
                                    <a:lnTo>
                                      <a:pt x="155" y="182"/>
                                    </a:lnTo>
                                    <a:lnTo>
                                      <a:pt x="171" y="159"/>
                                    </a:lnTo>
                                    <a:lnTo>
                                      <a:pt x="186" y="135"/>
                                    </a:lnTo>
                                    <a:lnTo>
                                      <a:pt x="186" y="98"/>
                                    </a:lnTo>
                                    <a:close/>
                                    <a:moveTo>
                                      <a:pt x="199" y="188"/>
                                    </a:moveTo>
                                    <a:lnTo>
                                      <a:pt x="187" y="206"/>
                                    </a:lnTo>
                                    <a:lnTo>
                                      <a:pt x="174" y="223"/>
                                    </a:lnTo>
                                    <a:lnTo>
                                      <a:pt x="162" y="241"/>
                                    </a:lnTo>
                                    <a:lnTo>
                                      <a:pt x="149" y="257"/>
                                    </a:lnTo>
                                    <a:lnTo>
                                      <a:pt x="196" y="257"/>
                                    </a:lnTo>
                                    <a:lnTo>
                                      <a:pt x="209" y="242"/>
                                    </a:lnTo>
                                    <a:lnTo>
                                      <a:pt x="222" y="225"/>
                                    </a:lnTo>
                                    <a:lnTo>
                                      <a:pt x="234" y="209"/>
                                    </a:lnTo>
                                    <a:lnTo>
                                      <a:pt x="199" y="188"/>
                                    </a:lnTo>
                                    <a:close/>
                                    <a:moveTo>
                                      <a:pt x="96" y="0"/>
                                    </a:moveTo>
                                    <a:lnTo>
                                      <a:pt x="59" y="18"/>
                                    </a:lnTo>
                                    <a:lnTo>
                                      <a:pt x="69" y="33"/>
                                    </a:lnTo>
                                    <a:lnTo>
                                      <a:pt x="79" y="50"/>
                                    </a:lnTo>
                                    <a:lnTo>
                                      <a:pt x="89" y="69"/>
                                    </a:lnTo>
                                    <a:lnTo>
                                      <a:pt x="99" y="88"/>
                                    </a:lnTo>
                                    <a:lnTo>
                                      <a:pt x="139" y="69"/>
                                    </a:lnTo>
                                    <a:lnTo>
                                      <a:pt x="128" y="50"/>
                                    </a:lnTo>
                                    <a:lnTo>
                                      <a:pt x="117" y="32"/>
                                    </a:lnTo>
                                    <a:lnTo>
                                      <a:pt x="107" y="15"/>
                                    </a:lnTo>
                                    <a:lnTo>
                                      <a:pt x="96" y="0"/>
                                    </a:lnTo>
                                    <a:close/>
                                    <a:moveTo>
                                      <a:pt x="881" y="232"/>
                                    </a:moveTo>
                                    <a:lnTo>
                                      <a:pt x="831" y="232"/>
                                    </a:lnTo>
                                    <a:lnTo>
                                      <a:pt x="831" y="498"/>
                                    </a:lnTo>
                                    <a:lnTo>
                                      <a:pt x="881" y="498"/>
                                    </a:lnTo>
                                    <a:lnTo>
                                      <a:pt x="881" y="232"/>
                                    </a:lnTo>
                                    <a:close/>
                                    <a:moveTo>
                                      <a:pt x="1119" y="192"/>
                                    </a:moveTo>
                                    <a:lnTo>
                                      <a:pt x="593" y="192"/>
                                    </a:lnTo>
                                    <a:lnTo>
                                      <a:pt x="593" y="232"/>
                                    </a:lnTo>
                                    <a:lnTo>
                                      <a:pt x="1119" y="232"/>
                                    </a:lnTo>
                                    <a:lnTo>
                                      <a:pt x="1119" y="192"/>
                                    </a:lnTo>
                                    <a:close/>
                                    <a:moveTo>
                                      <a:pt x="881" y="6"/>
                                    </a:moveTo>
                                    <a:lnTo>
                                      <a:pt x="831" y="6"/>
                                    </a:lnTo>
                                    <a:lnTo>
                                      <a:pt x="831" y="192"/>
                                    </a:lnTo>
                                    <a:lnTo>
                                      <a:pt x="881" y="192"/>
                                    </a:lnTo>
                                    <a:lnTo>
                                      <a:pt x="881" y="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120" name="组合 6"/>
                          <wpg:cNvGrpSpPr/>
                          <wpg:grpSpPr>
                            <a:xfrm rot="0">
                              <a:off x="4143" y="11404"/>
                              <a:ext cx="246" cy="108"/>
                              <a:chOff x="0" y="0"/>
                              <a:chExt cx="1118" cy="493"/>
                            </a:xfrm>
                          </wpg:grpSpPr>
                          <wps:wsp>
                            <wps:cNvPr id="1044" name="任意多边形 5"/>
                            <wps:cNvSpPr/>
                            <wps:spPr>
                              <a:xfrm>
                                <a:off x="0" y="0"/>
                                <a:ext cx="1118" cy="49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18" h="493">
                                    <a:moveTo>
                                      <a:pt x="132" y="434"/>
                                    </a:moveTo>
                                    <a:lnTo>
                                      <a:pt x="134" y="447"/>
                                    </a:lnTo>
                                    <a:lnTo>
                                      <a:pt x="137" y="459"/>
                                    </a:lnTo>
                                    <a:lnTo>
                                      <a:pt x="139" y="471"/>
                                    </a:lnTo>
                                    <a:lnTo>
                                      <a:pt x="141" y="482"/>
                                    </a:lnTo>
                                    <a:lnTo>
                                      <a:pt x="186" y="483"/>
                                    </a:lnTo>
                                    <a:lnTo>
                                      <a:pt x="221" y="483"/>
                                    </a:lnTo>
                                    <a:lnTo>
                                      <a:pt x="255" y="479"/>
                                    </a:lnTo>
                                    <a:lnTo>
                                      <a:pt x="278" y="467"/>
                                    </a:lnTo>
                                    <a:lnTo>
                                      <a:pt x="293" y="446"/>
                                    </a:lnTo>
                                    <a:lnTo>
                                      <a:pt x="294" y="439"/>
                                    </a:lnTo>
                                    <a:lnTo>
                                      <a:pt x="211" y="439"/>
                                    </a:lnTo>
                                    <a:lnTo>
                                      <a:pt x="196" y="439"/>
                                    </a:lnTo>
                                    <a:lnTo>
                                      <a:pt x="177" y="438"/>
                                    </a:lnTo>
                                    <a:lnTo>
                                      <a:pt x="156" y="436"/>
                                    </a:lnTo>
                                    <a:lnTo>
                                      <a:pt x="132" y="434"/>
                                    </a:lnTo>
                                    <a:close/>
                                    <a:moveTo>
                                      <a:pt x="297" y="0"/>
                                    </a:moveTo>
                                    <a:lnTo>
                                      <a:pt x="249" y="0"/>
                                    </a:lnTo>
                                    <a:lnTo>
                                      <a:pt x="249" y="407"/>
                                    </a:lnTo>
                                    <a:lnTo>
                                      <a:pt x="247" y="421"/>
                                    </a:lnTo>
                                    <a:lnTo>
                                      <a:pt x="240" y="431"/>
                                    </a:lnTo>
                                    <a:lnTo>
                                      <a:pt x="228" y="437"/>
                                    </a:lnTo>
                                    <a:lnTo>
                                      <a:pt x="211" y="439"/>
                                    </a:lnTo>
                                    <a:lnTo>
                                      <a:pt x="294" y="439"/>
                                    </a:lnTo>
                                    <a:lnTo>
                                      <a:pt x="297" y="418"/>
                                    </a:lnTo>
                                    <a:lnTo>
                                      <a:pt x="297" y="0"/>
                                    </a:lnTo>
                                    <a:close/>
                                    <a:moveTo>
                                      <a:pt x="121" y="110"/>
                                    </a:moveTo>
                                    <a:lnTo>
                                      <a:pt x="91" y="184"/>
                                    </a:lnTo>
                                    <a:lnTo>
                                      <a:pt x="61" y="250"/>
                                    </a:lnTo>
                                    <a:lnTo>
                                      <a:pt x="31" y="309"/>
                                    </a:lnTo>
                                    <a:lnTo>
                                      <a:pt x="0" y="362"/>
                                    </a:lnTo>
                                    <a:lnTo>
                                      <a:pt x="13" y="368"/>
                                    </a:lnTo>
                                    <a:lnTo>
                                      <a:pt x="24" y="374"/>
                                    </a:lnTo>
                                    <a:lnTo>
                                      <a:pt x="35" y="379"/>
                                    </a:lnTo>
                                    <a:lnTo>
                                      <a:pt x="44" y="385"/>
                                    </a:lnTo>
                                    <a:lnTo>
                                      <a:pt x="78" y="323"/>
                                    </a:lnTo>
                                    <a:lnTo>
                                      <a:pt x="109" y="259"/>
                                    </a:lnTo>
                                    <a:lnTo>
                                      <a:pt x="138" y="193"/>
                                    </a:lnTo>
                                    <a:lnTo>
                                      <a:pt x="165" y="125"/>
                                    </a:lnTo>
                                    <a:lnTo>
                                      <a:pt x="121" y="110"/>
                                    </a:lnTo>
                                    <a:close/>
                                    <a:moveTo>
                                      <a:pt x="402" y="111"/>
                                    </a:moveTo>
                                    <a:lnTo>
                                      <a:pt x="361" y="130"/>
                                    </a:lnTo>
                                    <a:lnTo>
                                      <a:pt x="392" y="185"/>
                                    </a:lnTo>
                                    <a:lnTo>
                                      <a:pt x="422" y="245"/>
                                    </a:lnTo>
                                    <a:lnTo>
                                      <a:pt x="454" y="309"/>
                                    </a:lnTo>
                                    <a:lnTo>
                                      <a:pt x="487" y="378"/>
                                    </a:lnTo>
                                    <a:lnTo>
                                      <a:pt x="536" y="356"/>
                                    </a:lnTo>
                                    <a:lnTo>
                                      <a:pt x="503" y="293"/>
                                    </a:lnTo>
                                    <a:lnTo>
                                      <a:pt x="470" y="231"/>
                                    </a:lnTo>
                                    <a:lnTo>
                                      <a:pt x="436" y="170"/>
                                    </a:lnTo>
                                    <a:lnTo>
                                      <a:pt x="402" y="111"/>
                                    </a:lnTo>
                                    <a:close/>
                                    <a:moveTo>
                                      <a:pt x="737" y="360"/>
                                    </a:moveTo>
                                    <a:lnTo>
                                      <a:pt x="698" y="360"/>
                                    </a:lnTo>
                                    <a:lnTo>
                                      <a:pt x="698" y="493"/>
                                    </a:lnTo>
                                    <a:lnTo>
                                      <a:pt x="737" y="493"/>
                                    </a:lnTo>
                                    <a:lnTo>
                                      <a:pt x="737" y="476"/>
                                    </a:lnTo>
                                    <a:lnTo>
                                      <a:pt x="1043" y="476"/>
                                    </a:lnTo>
                                    <a:lnTo>
                                      <a:pt x="1043" y="447"/>
                                    </a:lnTo>
                                    <a:lnTo>
                                      <a:pt x="737" y="447"/>
                                    </a:lnTo>
                                    <a:lnTo>
                                      <a:pt x="737" y="409"/>
                                    </a:lnTo>
                                    <a:lnTo>
                                      <a:pt x="1043" y="409"/>
                                    </a:lnTo>
                                    <a:lnTo>
                                      <a:pt x="1043" y="382"/>
                                    </a:lnTo>
                                    <a:lnTo>
                                      <a:pt x="737" y="382"/>
                                    </a:lnTo>
                                    <a:lnTo>
                                      <a:pt x="737" y="360"/>
                                    </a:lnTo>
                                    <a:close/>
                                    <a:moveTo>
                                      <a:pt x="1043" y="476"/>
                                    </a:moveTo>
                                    <a:lnTo>
                                      <a:pt x="1004" y="476"/>
                                    </a:lnTo>
                                    <a:lnTo>
                                      <a:pt x="1004" y="493"/>
                                    </a:lnTo>
                                    <a:lnTo>
                                      <a:pt x="1043" y="493"/>
                                    </a:lnTo>
                                    <a:lnTo>
                                      <a:pt x="1043" y="476"/>
                                    </a:lnTo>
                                    <a:close/>
                                    <a:moveTo>
                                      <a:pt x="1043" y="409"/>
                                    </a:moveTo>
                                    <a:lnTo>
                                      <a:pt x="1004" y="409"/>
                                    </a:lnTo>
                                    <a:lnTo>
                                      <a:pt x="1004" y="447"/>
                                    </a:lnTo>
                                    <a:lnTo>
                                      <a:pt x="1043" y="447"/>
                                    </a:lnTo>
                                    <a:lnTo>
                                      <a:pt x="1043" y="409"/>
                                    </a:lnTo>
                                    <a:close/>
                                    <a:moveTo>
                                      <a:pt x="916" y="278"/>
                                    </a:moveTo>
                                    <a:lnTo>
                                      <a:pt x="833" y="278"/>
                                    </a:lnTo>
                                    <a:lnTo>
                                      <a:pt x="774" y="300"/>
                                    </a:lnTo>
                                    <a:lnTo>
                                      <a:pt x="713" y="320"/>
                                    </a:lnTo>
                                    <a:lnTo>
                                      <a:pt x="650" y="339"/>
                                    </a:lnTo>
                                    <a:lnTo>
                                      <a:pt x="586" y="356"/>
                                    </a:lnTo>
                                    <a:lnTo>
                                      <a:pt x="592" y="366"/>
                                    </a:lnTo>
                                    <a:lnTo>
                                      <a:pt x="598" y="377"/>
                                    </a:lnTo>
                                    <a:lnTo>
                                      <a:pt x="604" y="389"/>
                                    </a:lnTo>
                                    <a:lnTo>
                                      <a:pt x="651" y="375"/>
                                    </a:lnTo>
                                    <a:lnTo>
                                      <a:pt x="675" y="367"/>
                                    </a:lnTo>
                                    <a:lnTo>
                                      <a:pt x="698" y="360"/>
                                    </a:lnTo>
                                    <a:lnTo>
                                      <a:pt x="737" y="360"/>
                                    </a:lnTo>
                                    <a:lnTo>
                                      <a:pt x="737" y="347"/>
                                    </a:lnTo>
                                    <a:lnTo>
                                      <a:pt x="745" y="344"/>
                                    </a:lnTo>
                                    <a:lnTo>
                                      <a:pt x="1043" y="344"/>
                                    </a:lnTo>
                                    <a:lnTo>
                                      <a:pt x="1043" y="316"/>
                                    </a:lnTo>
                                    <a:lnTo>
                                      <a:pt x="824" y="316"/>
                                    </a:lnTo>
                                    <a:lnTo>
                                      <a:pt x="847" y="306"/>
                                    </a:lnTo>
                                    <a:lnTo>
                                      <a:pt x="871" y="297"/>
                                    </a:lnTo>
                                    <a:lnTo>
                                      <a:pt x="894" y="287"/>
                                    </a:lnTo>
                                    <a:lnTo>
                                      <a:pt x="916" y="278"/>
                                    </a:lnTo>
                                    <a:close/>
                                    <a:moveTo>
                                      <a:pt x="1043" y="344"/>
                                    </a:moveTo>
                                    <a:lnTo>
                                      <a:pt x="1004" y="344"/>
                                    </a:lnTo>
                                    <a:lnTo>
                                      <a:pt x="1004" y="382"/>
                                    </a:lnTo>
                                    <a:lnTo>
                                      <a:pt x="1043" y="382"/>
                                    </a:lnTo>
                                    <a:lnTo>
                                      <a:pt x="1043" y="344"/>
                                    </a:lnTo>
                                    <a:close/>
                                    <a:moveTo>
                                      <a:pt x="1117" y="249"/>
                                    </a:moveTo>
                                    <a:lnTo>
                                      <a:pt x="598" y="249"/>
                                    </a:lnTo>
                                    <a:lnTo>
                                      <a:pt x="598" y="278"/>
                                    </a:lnTo>
                                    <a:lnTo>
                                      <a:pt x="1117" y="278"/>
                                    </a:lnTo>
                                    <a:lnTo>
                                      <a:pt x="1117" y="249"/>
                                    </a:lnTo>
                                    <a:close/>
                                    <a:moveTo>
                                      <a:pt x="854" y="214"/>
                                    </a:moveTo>
                                    <a:lnTo>
                                      <a:pt x="815" y="214"/>
                                    </a:lnTo>
                                    <a:lnTo>
                                      <a:pt x="815" y="249"/>
                                    </a:lnTo>
                                    <a:lnTo>
                                      <a:pt x="854" y="249"/>
                                    </a:lnTo>
                                    <a:lnTo>
                                      <a:pt x="854" y="214"/>
                                    </a:lnTo>
                                    <a:close/>
                                    <a:moveTo>
                                      <a:pt x="978" y="185"/>
                                    </a:moveTo>
                                    <a:lnTo>
                                      <a:pt x="654" y="185"/>
                                    </a:lnTo>
                                    <a:lnTo>
                                      <a:pt x="654" y="214"/>
                                    </a:lnTo>
                                    <a:lnTo>
                                      <a:pt x="975" y="214"/>
                                    </a:lnTo>
                                    <a:lnTo>
                                      <a:pt x="957" y="223"/>
                                    </a:lnTo>
                                    <a:lnTo>
                                      <a:pt x="939" y="232"/>
                                    </a:lnTo>
                                    <a:lnTo>
                                      <a:pt x="921" y="240"/>
                                    </a:lnTo>
                                    <a:lnTo>
                                      <a:pt x="903" y="249"/>
                                    </a:lnTo>
                                    <a:lnTo>
                                      <a:pt x="981" y="249"/>
                                    </a:lnTo>
                                    <a:lnTo>
                                      <a:pt x="1010" y="234"/>
                                    </a:lnTo>
                                    <a:lnTo>
                                      <a:pt x="1039" y="220"/>
                                    </a:lnTo>
                                    <a:lnTo>
                                      <a:pt x="1052" y="213"/>
                                    </a:lnTo>
                                    <a:lnTo>
                                      <a:pt x="978" y="213"/>
                                    </a:lnTo>
                                    <a:lnTo>
                                      <a:pt x="978" y="185"/>
                                    </a:lnTo>
                                    <a:close/>
                                    <a:moveTo>
                                      <a:pt x="1067" y="164"/>
                                    </a:moveTo>
                                    <a:lnTo>
                                      <a:pt x="1045" y="176"/>
                                    </a:lnTo>
                                    <a:lnTo>
                                      <a:pt x="1023" y="189"/>
                                    </a:lnTo>
                                    <a:lnTo>
                                      <a:pt x="1001" y="201"/>
                                    </a:lnTo>
                                    <a:lnTo>
                                      <a:pt x="978" y="213"/>
                                    </a:lnTo>
                                    <a:lnTo>
                                      <a:pt x="1052" y="213"/>
                                    </a:lnTo>
                                    <a:lnTo>
                                      <a:pt x="1067" y="205"/>
                                    </a:lnTo>
                                    <a:lnTo>
                                      <a:pt x="1094" y="190"/>
                                    </a:lnTo>
                                    <a:lnTo>
                                      <a:pt x="1067" y="164"/>
                                    </a:lnTo>
                                    <a:close/>
                                    <a:moveTo>
                                      <a:pt x="854" y="160"/>
                                    </a:moveTo>
                                    <a:lnTo>
                                      <a:pt x="815" y="160"/>
                                    </a:lnTo>
                                    <a:lnTo>
                                      <a:pt x="815" y="185"/>
                                    </a:lnTo>
                                    <a:lnTo>
                                      <a:pt x="854" y="185"/>
                                    </a:lnTo>
                                    <a:lnTo>
                                      <a:pt x="854" y="160"/>
                                    </a:lnTo>
                                    <a:close/>
                                    <a:moveTo>
                                      <a:pt x="1047" y="15"/>
                                    </a:moveTo>
                                    <a:lnTo>
                                      <a:pt x="655" y="15"/>
                                    </a:lnTo>
                                    <a:lnTo>
                                      <a:pt x="655" y="165"/>
                                    </a:lnTo>
                                    <a:lnTo>
                                      <a:pt x="693" y="165"/>
                                    </a:lnTo>
                                    <a:lnTo>
                                      <a:pt x="693" y="154"/>
                                    </a:lnTo>
                                    <a:lnTo>
                                      <a:pt x="1047" y="154"/>
                                    </a:lnTo>
                                    <a:lnTo>
                                      <a:pt x="1047" y="126"/>
                                    </a:lnTo>
                                    <a:lnTo>
                                      <a:pt x="693" y="126"/>
                                    </a:lnTo>
                                    <a:lnTo>
                                      <a:pt x="693" y="97"/>
                                    </a:lnTo>
                                    <a:lnTo>
                                      <a:pt x="1047" y="97"/>
                                    </a:lnTo>
                                    <a:lnTo>
                                      <a:pt x="1047" y="70"/>
                                    </a:lnTo>
                                    <a:lnTo>
                                      <a:pt x="693" y="70"/>
                                    </a:lnTo>
                                    <a:lnTo>
                                      <a:pt x="693" y="43"/>
                                    </a:lnTo>
                                    <a:lnTo>
                                      <a:pt x="1047" y="43"/>
                                    </a:lnTo>
                                    <a:lnTo>
                                      <a:pt x="1047" y="15"/>
                                    </a:lnTo>
                                    <a:close/>
                                    <a:moveTo>
                                      <a:pt x="1047" y="154"/>
                                    </a:moveTo>
                                    <a:lnTo>
                                      <a:pt x="1009" y="154"/>
                                    </a:lnTo>
                                    <a:lnTo>
                                      <a:pt x="1009" y="165"/>
                                    </a:lnTo>
                                    <a:lnTo>
                                      <a:pt x="1047" y="165"/>
                                    </a:lnTo>
                                    <a:lnTo>
                                      <a:pt x="1047" y="154"/>
                                    </a:lnTo>
                                    <a:close/>
                                    <a:moveTo>
                                      <a:pt x="1047" y="97"/>
                                    </a:moveTo>
                                    <a:lnTo>
                                      <a:pt x="1009" y="97"/>
                                    </a:lnTo>
                                    <a:lnTo>
                                      <a:pt x="1009" y="126"/>
                                    </a:lnTo>
                                    <a:lnTo>
                                      <a:pt x="1047" y="126"/>
                                    </a:lnTo>
                                    <a:lnTo>
                                      <a:pt x="1047" y="97"/>
                                    </a:lnTo>
                                    <a:close/>
                                    <a:moveTo>
                                      <a:pt x="1047" y="43"/>
                                    </a:moveTo>
                                    <a:lnTo>
                                      <a:pt x="1009" y="43"/>
                                    </a:lnTo>
                                    <a:lnTo>
                                      <a:pt x="1009" y="70"/>
                                    </a:lnTo>
                                    <a:lnTo>
                                      <a:pt x="1047" y="70"/>
                                    </a:lnTo>
                                    <a:lnTo>
                                      <a:pt x="1047" y="4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121" name="组合 8"/>
                          <wpg:cNvGrpSpPr/>
                          <wpg:grpSpPr>
                            <a:xfrm rot="0">
                              <a:off x="3660" y="11403"/>
                              <a:ext cx="247" cy="110"/>
                              <a:chOff x="0" y="0"/>
                              <a:chExt cx="1126" cy="499"/>
                            </a:xfrm>
                          </wpg:grpSpPr>
                          <wps:wsp>
                            <wps:cNvPr id="1046" name="任意多边形 7"/>
                            <wps:cNvSpPr/>
                            <wps:spPr>
                              <a:xfrm>
                                <a:off x="0" y="0"/>
                                <a:ext cx="1126" cy="49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26" h="499">
                                    <a:moveTo>
                                      <a:pt x="343" y="85"/>
                                    </a:moveTo>
                                    <a:lnTo>
                                      <a:pt x="297" y="85"/>
                                    </a:lnTo>
                                    <a:lnTo>
                                      <a:pt x="296" y="128"/>
                                    </a:lnTo>
                                    <a:lnTo>
                                      <a:pt x="295" y="168"/>
                                    </a:lnTo>
                                    <a:lnTo>
                                      <a:pt x="292" y="206"/>
                                    </a:lnTo>
                                    <a:lnTo>
                                      <a:pt x="290" y="241"/>
                                    </a:lnTo>
                                    <a:lnTo>
                                      <a:pt x="277" y="305"/>
                                    </a:lnTo>
                                    <a:lnTo>
                                      <a:pt x="251" y="365"/>
                                    </a:lnTo>
                                    <a:lnTo>
                                      <a:pt x="210" y="418"/>
                                    </a:lnTo>
                                    <a:lnTo>
                                      <a:pt x="154" y="466"/>
                                    </a:lnTo>
                                    <a:lnTo>
                                      <a:pt x="164" y="474"/>
                                    </a:lnTo>
                                    <a:lnTo>
                                      <a:pt x="173" y="483"/>
                                    </a:lnTo>
                                    <a:lnTo>
                                      <a:pt x="181" y="491"/>
                                    </a:lnTo>
                                    <a:lnTo>
                                      <a:pt x="189" y="498"/>
                                    </a:lnTo>
                                    <a:lnTo>
                                      <a:pt x="248" y="445"/>
                                    </a:lnTo>
                                    <a:lnTo>
                                      <a:pt x="292" y="385"/>
                                    </a:lnTo>
                                    <a:lnTo>
                                      <a:pt x="321" y="318"/>
                                    </a:lnTo>
                                    <a:lnTo>
                                      <a:pt x="335" y="243"/>
                                    </a:lnTo>
                                    <a:lnTo>
                                      <a:pt x="337" y="211"/>
                                    </a:lnTo>
                                    <a:lnTo>
                                      <a:pt x="339" y="174"/>
                                    </a:lnTo>
                                    <a:lnTo>
                                      <a:pt x="341" y="132"/>
                                    </a:lnTo>
                                    <a:lnTo>
                                      <a:pt x="343" y="85"/>
                                    </a:lnTo>
                                    <a:close/>
                                    <a:moveTo>
                                      <a:pt x="185" y="271"/>
                                    </a:moveTo>
                                    <a:lnTo>
                                      <a:pt x="81" y="271"/>
                                    </a:lnTo>
                                    <a:lnTo>
                                      <a:pt x="81" y="496"/>
                                    </a:lnTo>
                                    <a:lnTo>
                                      <a:pt x="122" y="496"/>
                                    </a:lnTo>
                                    <a:lnTo>
                                      <a:pt x="122" y="284"/>
                                    </a:lnTo>
                                    <a:lnTo>
                                      <a:pt x="187" y="284"/>
                                    </a:lnTo>
                                    <a:lnTo>
                                      <a:pt x="179" y="278"/>
                                    </a:lnTo>
                                    <a:lnTo>
                                      <a:pt x="185" y="271"/>
                                    </a:lnTo>
                                    <a:close/>
                                    <a:moveTo>
                                      <a:pt x="325" y="437"/>
                                    </a:moveTo>
                                    <a:lnTo>
                                      <a:pt x="327" y="448"/>
                                    </a:lnTo>
                                    <a:lnTo>
                                      <a:pt x="329" y="459"/>
                                    </a:lnTo>
                                    <a:lnTo>
                                      <a:pt x="331" y="471"/>
                                    </a:lnTo>
                                    <a:lnTo>
                                      <a:pt x="333" y="482"/>
                                    </a:lnTo>
                                    <a:lnTo>
                                      <a:pt x="379" y="484"/>
                                    </a:lnTo>
                                    <a:lnTo>
                                      <a:pt x="413" y="484"/>
                                    </a:lnTo>
                                    <a:lnTo>
                                      <a:pt x="450" y="478"/>
                                    </a:lnTo>
                                    <a:lnTo>
                                      <a:pt x="476" y="461"/>
                                    </a:lnTo>
                                    <a:lnTo>
                                      <a:pt x="487" y="442"/>
                                    </a:lnTo>
                                    <a:lnTo>
                                      <a:pt x="408" y="442"/>
                                    </a:lnTo>
                                    <a:lnTo>
                                      <a:pt x="391" y="441"/>
                                    </a:lnTo>
                                    <a:lnTo>
                                      <a:pt x="371" y="440"/>
                                    </a:lnTo>
                                    <a:lnTo>
                                      <a:pt x="349" y="439"/>
                                    </a:lnTo>
                                    <a:lnTo>
                                      <a:pt x="325" y="437"/>
                                    </a:lnTo>
                                    <a:close/>
                                    <a:moveTo>
                                      <a:pt x="511" y="46"/>
                                    </a:moveTo>
                                    <a:lnTo>
                                      <a:pt x="211" y="46"/>
                                    </a:lnTo>
                                    <a:lnTo>
                                      <a:pt x="211" y="85"/>
                                    </a:lnTo>
                                    <a:lnTo>
                                      <a:pt x="466" y="85"/>
                                    </a:lnTo>
                                    <a:lnTo>
                                      <a:pt x="463" y="188"/>
                                    </a:lnTo>
                                    <a:lnTo>
                                      <a:pt x="460" y="273"/>
                                    </a:lnTo>
                                    <a:lnTo>
                                      <a:pt x="457" y="340"/>
                                    </a:lnTo>
                                    <a:lnTo>
                                      <a:pt x="454" y="388"/>
                                    </a:lnTo>
                                    <a:lnTo>
                                      <a:pt x="451" y="412"/>
                                    </a:lnTo>
                                    <a:lnTo>
                                      <a:pt x="442" y="429"/>
                                    </a:lnTo>
                                    <a:lnTo>
                                      <a:pt x="427" y="439"/>
                                    </a:lnTo>
                                    <a:lnTo>
                                      <a:pt x="408" y="442"/>
                                    </a:lnTo>
                                    <a:lnTo>
                                      <a:pt x="487" y="442"/>
                                    </a:lnTo>
                                    <a:lnTo>
                                      <a:pt x="493" y="432"/>
                                    </a:lnTo>
                                    <a:lnTo>
                                      <a:pt x="499" y="391"/>
                                    </a:lnTo>
                                    <a:lnTo>
                                      <a:pt x="501" y="339"/>
                                    </a:lnTo>
                                    <a:lnTo>
                                      <a:pt x="505" y="257"/>
                                    </a:lnTo>
                                    <a:lnTo>
                                      <a:pt x="508" y="167"/>
                                    </a:lnTo>
                                    <a:lnTo>
                                      <a:pt x="511" y="46"/>
                                    </a:lnTo>
                                    <a:close/>
                                    <a:moveTo>
                                      <a:pt x="187" y="284"/>
                                    </a:moveTo>
                                    <a:lnTo>
                                      <a:pt x="122" y="284"/>
                                    </a:lnTo>
                                    <a:lnTo>
                                      <a:pt x="165" y="315"/>
                                    </a:lnTo>
                                    <a:lnTo>
                                      <a:pt x="206" y="346"/>
                                    </a:lnTo>
                                    <a:lnTo>
                                      <a:pt x="234" y="316"/>
                                    </a:lnTo>
                                    <a:lnTo>
                                      <a:pt x="193" y="287"/>
                                    </a:lnTo>
                                    <a:lnTo>
                                      <a:pt x="187" y="284"/>
                                    </a:lnTo>
                                    <a:close/>
                                    <a:moveTo>
                                      <a:pt x="186" y="98"/>
                                    </a:moveTo>
                                    <a:lnTo>
                                      <a:pt x="8" y="98"/>
                                    </a:lnTo>
                                    <a:lnTo>
                                      <a:pt x="8" y="134"/>
                                    </a:lnTo>
                                    <a:lnTo>
                                      <a:pt x="138" y="134"/>
                                    </a:lnTo>
                                    <a:lnTo>
                                      <a:pt x="107" y="180"/>
                                    </a:lnTo>
                                    <a:lnTo>
                                      <a:pt x="73" y="221"/>
                                    </a:lnTo>
                                    <a:lnTo>
                                      <a:pt x="38" y="257"/>
                                    </a:lnTo>
                                    <a:lnTo>
                                      <a:pt x="0" y="288"/>
                                    </a:lnTo>
                                    <a:lnTo>
                                      <a:pt x="4" y="299"/>
                                    </a:lnTo>
                                    <a:lnTo>
                                      <a:pt x="8" y="311"/>
                                    </a:lnTo>
                                    <a:lnTo>
                                      <a:pt x="11" y="321"/>
                                    </a:lnTo>
                                    <a:lnTo>
                                      <a:pt x="15" y="331"/>
                                    </a:lnTo>
                                    <a:lnTo>
                                      <a:pt x="32" y="317"/>
                                    </a:lnTo>
                                    <a:lnTo>
                                      <a:pt x="49" y="302"/>
                                    </a:lnTo>
                                    <a:lnTo>
                                      <a:pt x="65" y="287"/>
                                    </a:lnTo>
                                    <a:lnTo>
                                      <a:pt x="81" y="271"/>
                                    </a:lnTo>
                                    <a:lnTo>
                                      <a:pt x="185" y="271"/>
                                    </a:lnTo>
                                    <a:lnTo>
                                      <a:pt x="195" y="260"/>
                                    </a:lnTo>
                                    <a:lnTo>
                                      <a:pt x="196" y="257"/>
                                    </a:lnTo>
                                    <a:lnTo>
                                      <a:pt x="149" y="257"/>
                                    </a:lnTo>
                                    <a:lnTo>
                                      <a:pt x="131" y="246"/>
                                    </a:lnTo>
                                    <a:lnTo>
                                      <a:pt x="122" y="240"/>
                                    </a:lnTo>
                                    <a:lnTo>
                                      <a:pt x="122" y="225"/>
                                    </a:lnTo>
                                    <a:lnTo>
                                      <a:pt x="139" y="203"/>
                                    </a:lnTo>
                                    <a:lnTo>
                                      <a:pt x="155" y="182"/>
                                    </a:lnTo>
                                    <a:lnTo>
                                      <a:pt x="171" y="159"/>
                                    </a:lnTo>
                                    <a:lnTo>
                                      <a:pt x="186" y="135"/>
                                    </a:lnTo>
                                    <a:lnTo>
                                      <a:pt x="186" y="98"/>
                                    </a:lnTo>
                                    <a:close/>
                                    <a:moveTo>
                                      <a:pt x="199" y="188"/>
                                    </a:moveTo>
                                    <a:lnTo>
                                      <a:pt x="187" y="206"/>
                                    </a:lnTo>
                                    <a:lnTo>
                                      <a:pt x="174" y="223"/>
                                    </a:lnTo>
                                    <a:lnTo>
                                      <a:pt x="162" y="241"/>
                                    </a:lnTo>
                                    <a:lnTo>
                                      <a:pt x="149" y="257"/>
                                    </a:lnTo>
                                    <a:lnTo>
                                      <a:pt x="196" y="257"/>
                                    </a:lnTo>
                                    <a:lnTo>
                                      <a:pt x="209" y="242"/>
                                    </a:lnTo>
                                    <a:lnTo>
                                      <a:pt x="222" y="225"/>
                                    </a:lnTo>
                                    <a:lnTo>
                                      <a:pt x="234" y="209"/>
                                    </a:lnTo>
                                    <a:lnTo>
                                      <a:pt x="199" y="188"/>
                                    </a:lnTo>
                                    <a:close/>
                                    <a:moveTo>
                                      <a:pt x="96" y="0"/>
                                    </a:moveTo>
                                    <a:lnTo>
                                      <a:pt x="59" y="18"/>
                                    </a:lnTo>
                                    <a:lnTo>
                                      <a:pt x="69" y="33"/>
                                    </a:lnTo>
                                    <a:lnTo>
                                      <a:pt x="79" y="50"/>
                                    </a:lnTo>
                                    <a:lnTo>
                                      <a:pt x="89" y="69"/>
                                    </a:lnTo>
                                    <a:lnTo>
                                      <a:pt x="99" y="88"/>
                                    </a:lnTo>
                                    <a:lnTo>
                                      <a:pt x="139" y="69"/>
                                    </a:lnTo>
                                    <a:lnTo>
                                      <a:pt x="128" y="50"/>
                                    </a:lnTo>
                                    <a:lnTo>
                                      <a:pt x="117" y="32"/>
                                    </a:lnTo>
                                    <a:lnTo>
                                      <a:pt x="107" y="15"/>
                                    </a:lnTo>
                                    <a:lnTo>
                                      <a:pt x="96" y="0"/>
                                    </a:lnTo>
                                    <a:close/>
                                    <a:moveTo>
                                      <a:pt x="749" y="29"/>
                                    </a:moveTo>
                                    <a:lnTo>
                                      <a:pt x="744" y="99"/>
                                    </a:lnTo>
                                    <a:lnTo>
                                      <a:pt x="735" y="164"/>
                                    </a:lnTo>
                                    <a:lnTo>
                                      <a:pt x="723" y="223"/>
                                    </a:lnTo>
                                    <a:lnTo>
                                      <a:pt x="706" y="276"/>
                                    </a:lnTo>
                                    <a:lnTo>
                                      <a:pt x="683" y="328"/>
                                    </a:lnTo>
                                    <a:lnTo>
                                      <a:pt x="656" y="375"/>
                                    </a:lnTo>
                                    <a:lnTo>
                                      <a:pt x="623" y="418"/>
                                    </a:lnTo>
                                    <a:lnTo>
                                      <a:pt x="585" y="457"/>
                                    </a:lnTo>
                                    <a:lnTo>
                                      <a:pt x="594" y="465"/>
                                    </a:lnTo>
                                    <a:lnTo>
                                      <a:pt x="603" y="474"/>
                                    </a:lnTo>
                                    <a:lnTo>
                                      <a:pt x="611" y="483"/>
                                    </a:lnTo>
                                    <a:lnTo>
                                      <a:pt x="619" y="491"/>
                                    </a:lnTo>
                                    <a:lnTo>
                                      <a:pt x="661" y="449"/>
                                    </a:lnTo>
                                    <a:lnTo>
                                      <a:pt x="697" y="402"/>
                                    </a:lnTo>
                                    <a:lnTo>
                                      <a:pt x="727" y="350"/>
                                    </a:lnTo>
                                    <a:lnTo>
                                      <a:pt x="752" y="293"/>
                                    </a:lnTo>
                                    <a:lnTo>
                                      <a:pt x="768" y="238"/>
                                    </a:lnTo>
                                    <a:lnTo>
                                      <a:pt x="781" y="176"/>
                                    </a:lnTo>
                                    <a:lnTo>
                                      <a:pt x="791" y="108"/>
                                    </a:lnTo>
                                    <a:lnTo>
                                      <a:pt x="798" y="33"/>
                                    </a:lnTo>
                                    <a:lnTo>
                                      <a:pt x="749" y="29"/>
                                    </a:lnTo>
                                    <a:close/>
                                    <a:moveTo>
                                      <a:pt x="946" y="23"/>
                                    </a:moveTo>
                                    <a:lnTo>
                                      <a:pt x="900" y="24"/>
                                    </a:lnTo>
                                    <a:lnTo>
                                      <a:pt x="908" y="119"/>
                                    </a:lnTo>
                                    <a:lnTo>
                                      <a:pt x="922" y="204"/>
                                    </a:lnTo>
                                    <a:lnTo>
                                      <a:pt x="943" y="279"/>
                                    </a:lnTo>
                                    <a:lnTo>
                                      <a:pt x="969" y="345"/>
                                    </a:lnTo>
                                    <a:lnTo>
                                      <a:pt x="1002" y="402"/>
                                    </a:lnTo>
                                    <a:lnTo>
                                      <a:pt x="1041" y="449"/>
                                    </a:lnTo>
                                    <a:lnTo>
                                      <a:pt x="1086" y="487"/>
                                    </a:lnTo>
                                    <a:lnTo>
                                      <a:pt x="1095" y="478"/>
                                    </a:lnTo>
                                    <a:lnTo>
                                      <a:pt x="1115" y="457"/>
                                    </a:lnTo>
                                    <a:lnTo>
                                      <a:pt x="1126" y="445"/>
                                    </a:lnTo>
                                    <a:lnTo>
                                      <a:pt x="1075" y="407"/>
                                    </a:lnTo>
                                    <a:lnTo>
                                      <a:pt x="1033" y="356"/>
                                    </a:lnTo>
                                    <a:lnTo>
                                      <a:pt x="999" y="292"/>
                                    </a:lnTo>
                                    <a:lnTo>
                                      <a:pt x="973" y="215"/>
                                    </a:lnTo>
                                    <a:lnTo>
                                      <a:pt x="956" y="125"/>
                                    </a:lnTo>
                                    <a:lnTo>
                                      <a:pt x="946" y="2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122" name="组合 10"/>
                          <wpg:cNvGrpSpPr/>
                          <wpg:grpSpPr>
                            <a:xfrm rot="0">
                              <a:off x="3173" y="11403"/>
                              <a:ext cx="246" cy="110"/>
                              <a:chOff x="0" y="0"/>
                              <a:chExt cx="1118" cy="499"/>
                            </a:xfrm>
                          </wpg:grpSpPr>
                          <wps:wsp>
                            <wps:cNvPr id="1047" name="任意多边形 9"/>
                            <wps:cNvSpPr/>
                            <wps:spPr>
                              <a:xfrm>
                                <a:off x="0" y="0"/>
                                <a:ext cx="1118" cy="49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18" h="499">
                                    <a:moveTo>
                                      <a:pt x="343" y="85"/>
                                    </a:moveTo>
                                    <a:lnTo>
                                      <a:pt x="297" y="85"/>
                                    </a:lnTo>
                                    <a:lnTo>
                                      <a:pt x="296" y="128"/>
                                    </a:lnTo>
                                    <a:lnTo>
                                      <a:pt x="295" y="168"/>
                                    </a:lnTo>
                                    <a:lnTo>
                                      <a:pt x="292" y="206"/>
                                    </a:lnTo>
                                    <a:lnTo>
                                      <a:pt x="290" y="241"/>
                                    </a:lnTo>
                                    <a:lnTo>
                                      <a:pt x="277" y="305"/>
                                    </a:lnTo>
                                    <a:lnTo>
                                      <a:pt x="251" y="365"/>
                                    </a:lnTo>
                                    <a:lnTo>
                                      <a:pt x="210" y="418"/>
                                    </a:lnTo>
                                    <a:lnTo>
                                      <a:pt x="154" y="466"/>
                                    </a:lnTo>
                                    <a:lnTo>
                                      <a:pt x="164" y="474"/>
                                    </a:lnTo>
                                    <a:lnTo>
                                      <a:pt x="173" y="483"/>
                                    </a:lnTo>
                                    <a:lnTo>
                                      <a:pt x="181" y="491"/>
                                    </a:lnTo>
                                    <a:lnTo>
                                      <a:pt x="189" y="498"/>
                                    </a:lnTo>
                                    <a:lnTo>
                                      <a:pt x="248" y="445"/>
                                    </a:lnTo>
                                    <a:lnTo>
                                      <a:pt x="292" y="385"/>
                                    </a:lnTo>
                                    <a:lnTo>
                                      <a:pt x="321" y="318"/>
                                    </a:lnTo>
                                    <a:lnTo>
                                      <a:pt x="335" y="243"/>
                                    </a:lnTo>
                                    <a:lnTo>
                                      <a:pt x="337" y="211"/>
                                    </a:lnTo>
                                    <a:lnTo>
                                      <a:pt x="339" y="174"/>
                                    </a:lnTo>
                                    <a:lnTo>
                                      <a:pt x="341" y="132"/>
                                    </a:lnTo>
                                    <a:lnTo>
                                      <a:pt x="343" y="85"/>
                                    </a:lnTo>
                                    <a:close/>
                                    <a:moveTo>
                                      <a:pt x="185" y="271"/>
                                    </a:moveTo>
                                    <a:lnTo>
                                      <a:pt x="81" y="271"/>
                                    </a:lnTo>
                                    <a:lnTo>
                                      <a:pt x="81" y="496"/>
                                    </a:lnTo>
                                    <a:lnTo>
                                      <a:pt x="122" y="496"/>
                                    </a:lnTo>
                                    <a:lnTo>
                                      <a:pt x="122" y="284"/>
                                    </a:lnTo>
                                    <a:lnTo>
                                      <a:pt x="187" y="284"/>
                                    </a:lnTo>
                                    <a:lnTo>
                                      <a:pt x="179" y="278"/>
                                    </a:lnTo>
                                    <a:lnTo>
                                      <a:pt x="185" y="271"/>
                                    </a:lnTo>
                                    <a:close/>
                                    <a:moveTo>
                                      <a:pt x="325" y="437"/>
                                    </a:moveTo>
                                    <a:lnTo>
                                      <a:pt x="327" y="448"/>
                                    </a:lnTo>
                                    <a:lnTo>
                                      <a:pt x="329" y="459"/>
                                    </a:lnTo>
                                    <a:lnTo>
                                      <a:pt x="331" y="471"/>
                                    </a:lnTo>
                                    <a:lnTo>
                                      <a:pt x="333" y="482"/>
                                    </a:lnTo>
                                    <a:lnTo>
                                      <a:pt x="379" y="484"/>
                                    </a:lnTo>
                                    <a:lnTo>
                                      <a:pt x="413" y="484"/>
                                    </a:lnTo>
                                    <a:lnTo>
                                      <a:pt x="450" y="478"/>
                                    </a:lnTo>
                                    <a:lnTo>
                                      <a:pt x="476" y="461"/>
                                    </a:lnTo>
                                    <a:lnTo>
                                      <a:pt x="487" y="442"/>
                                    </a:lnTo>
                                    <a:lnTo>
                                      <a:pt x="408" y="442"/>
                                    </a:lnTo>
                                    <a:lnTo>
                                      <a:pt x="391" y="441"/>
                                    </a:lnTo>
                                    <a:lnTo>
                                      <a:pt x="371" y="440"/>
                                    </a:lnTo>
                                    <a:lnTo>
                                      <a:pt x="349" y="439"/>
                                    </a:lnTo>
                                    <a:lnTo>
                                      <a:pt x="325" y="437"/>
                                    </a:lnTo>
                                    <a:close/>
                                    <a:moveTo>
                                      <a:pt x="511" y="46"/>
                                    </a:moveTo>
                                    <a:lnTo>
                                      <a:pt x="211" y="46"/>
                                    </a:lnTo>
                                    <a:lnTo>
                                      <a:pt x="211" y="85"/>
                                    </a:lnTo>
                                    <a:lnTo>
                                      <a:pt x="466" y="85"/>
                                    </a:lnTo>
                                    <a:lnTo>
                                      <a:pt x="463" y="188"/>
                                    </a:lnTo>
                                    <a:lnTo>
                                      <a:pt x="460" y="273"/>
                                    </a:lnTo>
                                    <a:lnTo>
                                      <a:pt x="457" y="340"/>
                                    </a:lnTo>
                                    <a:lnTo>
                                      <a:pt x="454" y="388"/>
                                    </a:lnTo>
                                    <a:lnTo>
                                      <a:pt x="451" y="412"/>
                                    </a:lnTo>
                                    <a:lnTo>
                                      <a:pt x="442" y="429"/>
                                    </a:lnTo>
                                    <a:lnTo>
                                      <a:pt x="427" y="439"/>
                                    </a:lnTo>
                                    <a:lnTo>
                                      <a:pt x="408" y="442"/>
                                    </a:lnTo>
                                    <a:lnTo>
                                      <a:pt x="487" y="442"/>
                                    </a:lnTo>
                                    <a:lnTo>
                                      <a:pt x="493" y="432"/>
                                    </a:lnTo>
                                    <a:lnTo>
                                      <a:pt x="499" y="391"/>
                                    </a:lnTo>
                                    <a:lnTo>
                                      <a:pt x="501" y="339"/>
                                    </a:lnTo>
                                    <a:lnTo>
                                      <a:pt x="505" y="257"/>
                                    </a:lnTo>
                                    <a:lnTo>
                                      <a:pt x="508" y="167"/>
                                    </a:lnTo>
                                    <a:lnTo>
                                      <a:pt x="511" y="46"/>
                                    </a:lnTo>
                                    <a:close/>
                                    <a:moveTo>
                                      <a:pt x="187" y="284"/>
                                    </a:moveTo>
                                    <a:lnTo>
                                      <a:pt x="122" y="284"/>
                                    </a:lnTo>
                                    <a:lnTo>
                                      <a:pt x="164" y="315"/>
                                    </a:lnTo>
                                    <a:lnTo>
                                      <a:pt x="206" y="346"/>
                                    </a:lnTo>
                                    <a:lnTo>
                                      <a:pt x="234" y="316"/>
                                    </a:lnTo>
                                    <a:lnTo>
                                      <a:pt x="193" y="287"/>
                                    </a:lnTo>
                                    <a:lnTo>
                                      <a:pt x="187" y="284"/>
                                    </a:lnTo>
                                    <a:close/>
                                    <a:moveTo>
                                      <a:pt x="186" y="98"/>
                                    </a:moveTo>
                                    <a:lnTo>
                                      <a:pt x="8" y="98"/>
                                    </a:lnTo>
                                    <a:lnTo>
                                      <a:pt x="8" y="134"/>
                                    </a:lnTo>
                                    <a:lnTo>
                                      <a:pt x="138" y="134"/>
                                    </a:lnTo>
                                    <a:lnTo>
                                      <a:pt x="107" y="180"/>
                                    </a:lnTo>
                                    <a:lnTo>
                                      <a:pt x="73" y="221"/>
                                    </a:lnTo>
                                    <a:lnTo>
                                      <a:pt x="38" y="257"/>
                                    </a:lnTo>
                                    <a:lnTo>
                                      <a:pt x="0" y="288"/>
                                    </a:lnTo>
                                    <a:lnTo>
                                      <a:pt x="4" y="299"/>
                                    </a:lnTo>
                                    <a:lnTo>
                                      <a:pt x="8" y="311"/>
                                    </a:lnTo>
                                    <a:lnTo>
                                      <a:pt x="11" y="321"/>
                                    </a:lnTo>
                                    <a:lnTo>
                                      <a:pt x="15" y="331"/>
                                    </a:lnTo>
                                    <a:lnTo>
                                      <a:pt x="32" y="317"/>
                                    </a:lnTo>
                                    <a:lnTo>
                                      <a:pt x="49" y="302"/>
                                    </a:lnTo>
                                    <a:lnTo>
                                      <a:pt x="65" y="287"/>
                                    </a:lnTo>
                                    <a:lnTo>
                                      <a:pt x="81" y="271"/>
                                    </a:lnTo>
                                    <a:lnTo>
                                      <a:pt x="185" y="271"/>
                                    </a:lnTo>
                                    <a:lnTo>
                                      <a:pt x="195" y="260"/>
                                    </a:lnTo>
                                    <a:lnTo>
                                      <a:pt x="196" y="257"/>
                                    </a:lnTo>
                                    <a:lnTo>
                                      <a:pt x="149" y="257"/>
                                    </a:lnTo>
                                    <a:lnTo>
                                      <a:pt x="131" y="246"/>
                                    </a:lnTo>
                                    <a:lnTo>
                                      <a:pt x="122" y="240"/>
                                    </a:lnTo>
                                    <a:lnTo>
                                      <a:pt x="122" y="225"/>
                                    </a:lnTo>
                                    <a:lnTo>
                                      <a:pt x="139" y="203"/>
                                    </a:lnTo>
                                    <a:lnTo>
                                      <a:pt x="155" y="182"/>
                                    </a:lnTo>
                                    <a:lnTo>
                                      <a:pt x="171" y="159"/>
                                    </a:lnTo>
                                    <a:lnTo>
                                      <a:pt x="186" y="135"/>
                                    </a:lnTo>
                                    <a:lnTo>
                                      <a:pt x="186" y="98"/>
                                    </a:lnTo>
                                    <a:close/>
                                    <a:moveTo>
                                      <a:pt x="199" y="188"/>
                                    </a:moveTo>
                                    <a:lnTo>
                                      <a:pt x="187" y="206"/>
                                    </a:lnTo>
                                    <a:lnTo>
                                      <a:pt x="174" y="223"/>
                                    </a:lnTo>
                                    <a:lnTo>
                                      <a:pt x="162" y="241"/>
                                    </a:lnTo>
                                    <a:lnTo>
                                      <a:pt x="149" y="257"/>
                                    </a:lnTo>
                                    <a:lnTo>
                                      <a:pt x="196" y="257"/>
                                    </a:lnTo>
                                    <a:lnTo>
                                      <a:pt x="209" y="242"/>
                                    </a:lnTo>
                                    <a:lnTo>
                                      <a:pt x="222" y="225"/>
                                    </a:lnTo>
                                    <a:lnTo>
                                      <a:pt x="234" y="209"/>
                                    </a:lnTo>
                                    <a:lnTo>
                                      <a:pt x="199" y="188"/>
                                    </a:lnTo>
                                    <a:close/>
                                    <a:moveTo>
                                      <a:pt x="96" y="0"/>
                                    </a:moveTo>
                                    <a:lnTo>
                                      <a:pt x="59" y="18"/>
                                    </a:lnTo>
                                    <a:lnTo>
                                      <a:pt x="69" y="33"/>
                                    </a:lnTo>
                                    <a:lnTo>
                                      <a:pt x="79" y="50"/>
                                    </a:lnTo>
                                    <a:lnTo>
                                      <a:pt x="89" y="69"/>
                                    </a:lnTo>
                                    <a:lnTo>
                                      <a:pt x="99" y="88"/>
                                    </a:lnTo>
                                    <a:lnTo>
                                      <a:pt x="139" y="69"/>
                                    </a:lnTo>
                                    <a:lnTo>
                                      <a:pt x="128" y="50"/>
                                    </a:lnTo>
                                    <a:lnTo>
                                      <a:pt x="117" y="32"/>
                                    </a:lnTo>
                                    <a:lnTo>
                                      <a:pt x="107" y="15"/>
                                    </a:lnTo>
                                    <a:lnTo>
                                      <a:pt x="96" y="0"/>
                                    </a:lnTo>
                                    <a:close/>
                                    <a:moveTo>
                                      <a:pt x="828" y="220"/>
                                    </a:moveTo>
                                    <a:lnTo>
                                      <a:pt x="779" y="220"/>
                                    </a:lnTo>
                                    <a:lnTo>
                                      <a:pt x="779" y="405"/>
                                    </a:lnTo>
                                    <a:lnTo>
                                      <a:pt x="785" y="439"/>
                                    </a:lnTo>
                                    <a:lnTo>
                                      <a:pt x="802" y="464"/>
                                    </a:lnTo>
                                    <a:lnTo>
                                      <a:pt x="831" y="479"/>
                                    </a:lnTo>
                                    <a:lnTo>
                                      <a:pt x="870" y="483"/>
                                    </a:lnTo>
                                    <a:lnTo>
                                      <a:pt x="1004" y="483"/>
                                    </a:lnTo>
                                    <a:lnTo>
                                      <a:pt x="1038" y="480"/>
                                    </a:lnTo>
                                    <a:lnTo>
                                      <a:pt x="1064" y="470"/>
                                    </a:lnTo>
                                    <a:lnTo>
                                      <a:pt x="1083" y="454"/>
                                    </a:lnTo>
                                    <a:lnTo>
                                      <a:pt x="1089" y="441"/>
                                    </a:lnTo>
                                    <a:lnTo>
                                      <a:pt x="882" y="441"/>
                                    </a:lnTo>
                                    <a:lnTo>
                                      <a:pt x="859" y="438"/>
                                    </a:lnTo>
                                    <a:lnTo>
                                      <a:pt x="841" y="429"/>
                                    </a:lnTo>
                                    <a:lnTo>
                                      <a:pt x="831" y="415"/>
                                    </a:lnTo>
                                    <a:lnTo>
                                      <a:pt x="828" y="395"/>
                                    </a:lnTo>
                                    <a:lnTo>
                                      <a:pt x="828" y="220"/>
                                    </a:lnTo>
                                    <a:close/>
                                    <a:moveTo>
                                      <a:pt x="1064" y="330"/>
                                    </a:moveTo>
                                    <a:lnTo>
                                      <a:pt x="1062" y="351"/>
                                    </a:lnTo>
                                    <a:lnTo>
                                      <a:pt x="1059" y="372"/>
                                    </a:lnTo>
                                    <a:lnTo>
                                      <a:pt x="1056" y="391"/>
                                    </a:lnTo>
                                    <a:lnTo>
                                      <a:pt x="1052" y="409"/>
                                    </a:lnTo>
                                    <a:lnTo>
                                      <a:pt x="1046" y="423"/>
                                    </a:lnTo>
                                    <a:lnTo>
                                      <a:pt x="1033" y="433"/>
                                    </a:lnTo>
                                    <a:lnTo>
                                      <a:pt x="1014" y="439"/>
                                    </a:lnTo>
                                    <a:lnTo>
                                      <a:pt x="989" y="441"/>
                                    </a:lnTo>
                                    <a:lnTo>
                                      <a:pt x="1089" y="441"/>
                                    </a:lnTo>
                                    <a:lnTo>
                                      <a:pt x="1094" y="431"/>
                                    </a:lnTo>
                                    <a:lnTo>
                                      <a:pt x="1098" y="414"/>
                                    </a:lnTo>
                                    <a:lnTo>
                                      <a:pt x="1102" y="394"/>
                                    </a:lnTo>
                                    <a:lnTo>
                                      <a:pt x="1107" y="372"/>
                                    </a:lnTo>
                                    <a:lnTo>
                                      <a:pt x="1111" y="347"/>
                                    </a:lnTo>
                                    <a:lnTo>
                                      <a:pt x="1098" y="343"/>
                                    </a:lnTo>
                                    <a:lnTo>
                                      <a:pt x="1086" y="338"/>
                                    </a:lnTo>
                                    <a:lnTo>
                                      <a:pt x="1075" y="334"/>
                                    </a:lnTo>
                                    <a:lnTo>
                                      <a:pt x="1064" y="330"/>
                                    </a:lnTo>
                                    <a:close/>
                                    <a:moveTo>
                                      <a:pt x="828" y="7"/>
                                    </a:moveTo>
                                    <a:lnTo>
                                      <a:pt x="779" y="7"/>
                                    </a:lnTo>
                                    <a:lnTo>
                                      <a:pt x="779" y="178"/>
                                    </a:lnTo>
                                    <a:lnTo>
                                      <a:pt x="594" y="197"/>
                                    </a:lnTo>
                                    <a:lnTo>
                                      <a:pt x="598" y="239"/>
                                    </a:lnTo>
                                    <a:lnTo>
                                      <a:pt x="779" y="220"/>
                                    </a:lnTo>
                                    <a:lnTo>
                                      <a:pt x="828" y="220"/>
                                    </a:lnTo>
                                    <a:lnTo>
                                      <a:pt x="828" y="215"/>
                                    </a:lnTo>
                                    <a:lnTo>
                                      <a:pt x="1117" y="185"/>
                                    </a:lnTo>
                                    <a:lnTo>
                                      <a:pt x="1116" y="173"/>
                                    </a:lnTo>
                                    <a:lnTo>
                                      <a:pt x="828" y="173"/>
                                    </a:lnTo>
                                    <a:lnTo>
                                      <a:pt x="828" y="7"/>
                                    </a:lnTo>
                                    <a:close/>
                                    <a:moveTo>
                                      <a:pt x="1113" y="144"/>
                                    </a:moveTo>
                                    <a:lnTo>
                                      <a:pt x="828" y="173"/>
                                    </a:lnTo>
                                    <a:lnTo>
                                      <a:pt x="1116" y="173"/>
                                    </a:lnTo>
                                    <a:lnTo>
                                      <a:pt x="1113" y="14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123" name="组合 12"/>
                          <wpg:cNvGrpSpPr/>
                          <wpg:grpSpPr>
                            <a:xfrm rot="0">
                              <a:off x="5192" y="10849"/>
                              <a:ext cx="95" cy="145"/>
                              <a:chOff x="0" y="0"/>
                              <a:chExt cx="430" cy="662"/>
                            </a:xfrm>
                          </wpg:grpSpPr>
                          <wps:wsp>
                            <wps:cNvPr id="124" name="任意多边形 11"/>
                            <wps:cNvSpPr/>
                            <wps:spPr>
                              <a:xfrm>
                                <a:off x="0" y="0"/>
                                <a:ext cx="430" cy="662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30" h="662">
                                    <a:moveTo>
                                      <a:pt x="227" y="0"/>
                                    </a:moveTo>
                                    <a:lnTo>
                                      <a:pt x="174" y="4"/>
                                    </a:lnTo>
                                    <a:lnTo>
                                      <a:pt x="124" y="15"/>
                                    </a:lnTo>
                                    <a:lnTo>
                                      <a:pt x="78" y="33"/>
                                    </a:lnTo>
                                    <a:lnTo>
                                      <a:pt x="35" y="59"/>
                                    </a:lnTo>
                                    <a:lnTo>
                                      <a:pt x="35" y="143"/>
                                    </a:lnTo>
                                    <a:lnTo>
                                      <a:pt x="78" y="110"/>
                                    </a:lnTo>
                                    <a:lnTo>
                                      <a:pt x="122" y="87"/>
                                    </a:lnTo>
                                    <a:lnTo>
                                      <a:pt x="167" y="73"/>
                                    </a:lnTo>
                                    <a:lnTo>
                                      <a:pt x="213" y="69"/>
                                    </a:lnTo>
                                    <a:lnTo>
                                      <a:pt x="243" y="71"/>
                                    </a:lnTo>
                                    <a:lnTo>
                                      <a:pt x="309" y="99"/>
                                    </a:lnTo>
                                    <a:lnTo>
                                      <a:pt x="341" y="157"/>
                                    </a:lnTo>
                                    <a:lnTo>
                                      <a:pt x="343" y="184"/>
                                    </a:lnTo>
                                    <a:lnTo>
                                      <a:pt x="341" y="208"/>
                                    </a:lnTo>
                                    <a:lnTo>
                                      <a:pt x="314" y="278"/>
                                    </a:lnTo>
                                    <a:lnTo>
                                      <a:pt x="272" y="332"/>
                                    </a:lnTo>
                                    <a:lnTo>
                                      <a:pt x="202" y="402"/>
                                    </a:lnTo>
                                    <a:lnTo>
                                      <a:pt x="0" y="590"/>
                                    </a:lnTo>
                                    <a:lnTo>
                                      <a:pt x="0" y="662"/>
                                    </a:lnTo>
                                    <a:lnTo>
                                      <a:pt x="424" y="662"/>
                                    </a:lnTo>
                                    <a:lnTo>
                                      <a:pt x="424" y="589"/>
                                    </a:lnTo>
                                    <a:lnTo>
                                      <a:pt x="104" y="589"/>
                                    </a:lnTo>
                                    <a:lnTo>
                                      <a:pt x="104" y="587"/>
                                    </a:lnTo>
                                    <a:lnTo>
                                      <a:pt x="263" y="442"/>
                                    </a:lnTo>
                                    <a:lnTo>
                                      <a:pt x="308" y="399"/>
                                    </a:lnTo>
                                    <a:lnTo>
                                      <a:pt x="374" y="325"/>
                                    </a:lnTo>
                                    <a:lnTo>
                                      <a:pt x="410" y="265"/>
                                    </a:lnTo>
                                    <a:lnTo>
                                      <a:pt x="428" y="205"/>
                                    </a:lnTo>
                                    <a:lnTo>
                                      <a:pt x="430" y="175"/>
                                    </a:lnTo>
                                    <a:lnTo>
                                      <a:pt x="426" y="137"/>
                                    </a:lnTo>
                                    <a:lnTo>
                                      <a:pt x="399" y="73"/>
                                    </a:lnTo>
                                    <a:lnTo>
                                      <a:pt x="346" y="27"/>
                                    </a:lnTo>
                                    <a:lnTo>
                                      <a:pt x="272" y="3"/>
                                    </a:lnTo>
                                    <a:lnTo>
                                      <a:pt x="22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125" name="组合 14"/>
                          <wpg:cNvGrpSpPr/>
                          <wpg:grpSpPr>
                            <a:xfrm rot="0">
                              <a:off x="4704" y="10849"/>
                              <a:ext cx="89" cy="146"/>
                              <a:chOff x="0" y="0"/>
                              <a:chExt cx="404" cy="665"/>
                            </a:xfrm>
                          </wpg:grpSpPr>
                          <wps:wsp>
                            <wps:cNvPr id="1048" name="任意多边形 13"/>
                            <wps:cNvSpPr/>
                            <wps:spPr>
                              <a:xfrm>
                                <a:off x="0" y="0"/>
                                <a:ext cx="404" cy="66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04" h="665">
                                    <a:moveTo>
                                      <a:pt x="248" y="0"/>
                                    </a:moveTo>
                                    <a:lnTo>
                                      <a:pt x="0" y="67"/>
                                    </a:lnTo>
                                    <a:lnTo>
                                      <a:pt x="0" y="143"/>
                                    </a:lnTo>
                                    <a:lnTo>
                                      <a:pt x="160" y="100"/>
                                    </a:lnTo>
                                    <a:lnTo>
                                      <a:pt x="160" y="594"/>
                                    </a:lnTo>
                                    <a:lnTo>
                                      <a:pt x="4" y="594"/>
                                    </a:lnTo>
                                    <a:lnTo>
                                      <a:pt x="4" y="665"/>
                                    </a:lnTo>
                                    <a:lnTo>
                                      <a:pt x="403" y="665"/>
                                    </a:lnTo>
                                    <a:lnTo>
                                      <a:pt x="403" y="594"/>
                                    </a:lnTo>
                                    <a:lnTo>
                                      <a:pt x="248" y="594"/>
                                    </a:lnTo>
                                    <a:lnTo>
                                      <a:pt x="24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126" name="组合 16"/>
                          <wpg:cNvGrpSpPr/>
                          <wpg:grpSpPr>
                            <a:xfrm rot="0">
                              <a:off x="4561" y="11016"/>
                              <a:ext cx="374" cy="110"/>
                              <a:chOff x="0" y="0"/>
                              <a:chExt cx="1703" cy="501"/>
                            </a:xfrm>
                          </wpg:grpSpPr>
                          <wps:wsp>
                            <wps:cNvPr id="127" name="任意多边形 15"/>
                            <wps:cNvSpPr/>
                            <wps:spPr>
                              <a:xfrm>
                                <a:off x="0" y="0"/>
                                <a:ext cx="1703" cy="50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703" h="501">
                                    <a:moveTo>
                                      <a:pt x="44" y="262"/>
                                    </a:moveTo>
                                    <a:lnTo>
                                      <a:pt x="8" y="274"/>
                                    </a:lnTo>
                                    <a:lnTo>
                                      <a:pt x="21" y="312"/>
                                    </a:lnTo>
                                    <a:lnTo>
                                      <a:pt x="35" y="345"/>
                                    </a:lnTo>
                                    <a:lnTo>
                                      <a:pt x="51" y="373"/>
                                    </a:lnTo>
                                    <a:lnTo>
                                      <a:pt x="68" y="397"/>
                                    </a:lnTo>
                                    <a:lnTo>
                                      <a:pt x="53" y="415"/>
                                    </a:lnTo>
                                    <a:lnTo>
                                      <a:pt x="37" y="433"/>
                                    </a:lnTo>
                                    <a:lnTo>
                                      <a:pt x="19" y="449"/>
                                    </a:lnTo>
                                    <a:lnTo>
                                      <a:pt x="0" y="464"/>
                                    </a:lnTo>
                                    <a:lnTo>
                                      <a:pt x="9" y="476"/>
                                    </a:lnTo>
                                    <a:lnTo>
                                      <a:pt x="16" y="487"/>
                                    </a:lnTo>
                                    <a:lnTo>
                                      <a:pt x="22" y="496"/>
                                    </a:lnTo>
                                    <a:lnTo>
                                      <a:pt x="43" y="480"/>
                                    </a:lnTo>
                                    <a:lnTo>
                                      <a:pt x="62" y="463"/>
                                    </a:lnTo>
                                    <a:lnTo>
                                      <a:pt x="80" y="444"/>
                                    </a:lnTo>
                                    <a:lnTo>
                                      <a:pt x="96" y="424"/>
                                    </a:lnTo>
                                    <a:lnTo>
                                      <a:pt x="181" y="424"/>
                                    </a:lnTo>
                                    <a:lnTo>
                                      <a:pt x="150" y="413"/>
                                    </a:lnTo>
                                    <a:lnTo>
                                      <a:pt x="117" y="392"/>
                                    </a:lnTo>
                                    <a:lnTo>
                                      <a:pt x="131" y="363"/>
                                    </a:lnTo>
                                    <a:lnTo>
                                      <a:pt x="89" y="363"/>
                                    </a:lnTo>
                                    <a:lnTo>
                                      <a:pt x="75" y="342"/>
                                    </a:lnTo>
                                    <a:lnTo>
                                      <a:pt x="63" y="318"/>
                                    </a:lnTo>
                                    <a:lnTo>
                                      <a:pt x="53" y="291"/>
                                    </a:lnTo>
                                    <a:lnTo>
                                      <a:pt x="44" y="262"/>
                                    </a:lnTo>
                                    <a:close/>
                                    <a:moveTo>
                                      <a:pt x="181" y="424"/>
                                    </a:moveTo>
                                    <a:lnTo>
                                      <a:pt x="96" y="424"/>
                                    </a:lnTo>
                                    <a:lnTo>
                                      <a:pt x="132" y="447"/>
                                    </a:lnTo>
                                    <a:lnTo>
                                      <a:pt x="174" y="464"/>
                                    </a:lnTo>
                                    <a:lnTo>
                                      <a:pt x="224" y="474"/>
                                    </a:lnTo>
                                    <a:lnTo>
                                      <a:pt x="281" y="477"/>
                                    </a:lnTo>
                                    <a:lnTo>
                                      <a:pt x="519" y="478"/>
                                    </a:lnTo>
                                    <a:lnTo>
                                      <a:pt x="526" y="464"/>
                                    </a:lnTo>
                                    <a:lnTo>
                                      <a:pt x="536" y="441"/>
                                    </a:lnTo>
                                    <a:lnTo>
                                      <a:pt x="353" y="441"/>
                                    </a:lnTo>
                                    <a:lnTo>
                                      <a:pt x="299" y="441"/>
                                    </a:lnTo>
                                    <a:lnTo>
                                      <a:pt x="242" y="437"/>
                                    </a:lnTo>
                                    <a:lnTo>
                                      <a:pt x="192" y="428"/>
                                    </a:lnTo>
                                    <a:lnTo>
                                      <a:pt x="181" y="424"/>
                                    </a:lnTo>
                                    <a:close/>
                                    <a:moveTo>
                                      <a:pt x="537" y="438"/>
                                    </a:moveTo>
                                    <a:lnTo>
                                      <a:pt x="472" y="440"/>
                                    </a:lnTo>
                                    <a:lnTo>
                                      <a:pt x="410" y="441"/>
                                    </a:lnTo>
                                    <a:lnTo>
                                      <a:pt x="353" y="441"/>
                                    </a:lnTo>
                                    <a:lnTo>
                                      <a:pt x="536" y="441"/>
                                    </a:lnTo>
                                    <a:lnTo>
                                      <a:pt x="537" y="438"/>
                                    </a:lnTo>
                                    <a:close/>
                                    <a:moveTo>
                                      <a:pt x="349" y="377"/>
                                    </a:moveTo>
                                    <a:lnTo>
                                      <a:pt x="309" y="377"/>
                                    </a:lnTo>
                                    <a:lnTo>
                                      <a:pt x="309" y="429"/>
                                    </a:lnTo>
                                    <a:lnTo>
                                      <a:pt x="349" y="429"/>
                                    </a:lnTo>
                                    <a:lnTo>
                                      <a:pt x="349" y="377"/>
                                    </a:lnTo>
                                    <a:close/>
                                    <a:moveTo>
                                      <a:pt x="510" y="347"/>
                                    </a:moveTo>
                                    <a:lnTo>
                                      <a:pt x="171" y="347"/>
                                    </a:lnTo>
                                    <a:lnTo>
                                      <a:pt x="171" y="377"/>
                                    </a:lnTo>
                                    <a:lnTo>
                                      <a:pt x="510" y="377"/>
                                    </a:lnTo>
                                    <a:lnTo>
                                      <a:pt x="510" y="347"/>
                                    </a:lnTo>
                                    <a:close/>
                                    <a:moveTo>
                                      <a:pt x="166" y="49"/>
                                    </a:moveTo>
                                    <a:lnTo>
                                      <a:pt x="6" y="49"/>
                                    </a:lnTo>
                                    <a:lnTo>
                                      <a:pt x="6" y="84"/>
                                    </a:lnTo>
                                    <a:lnTo>
                                      <a:pt x="117" y="84"/>
                                    </a:lnTo>
                                    <a:lnTo>
                                      <a:pt x="17" y="198"/>
                                    </a:lnTo>
                                    <a:lnTo>
                                      <a:pt x="17" y="235"/>
                                    </a:lnTo>
                                    <a:lnTo>
                                      <a:pt x="125" y="235"/>
                                    </a:lnTo>
                                    <a:lnTo>
                                      <a:pt x="120" y="270"/>
                                    </a:lnTo>
                                    <a:lnTo>
                                      <a:pt x="112" y="303"/>
                                    </a:lnTo>
                                    <a:lnTo>
                                      <a:pt x="102" y="334"/>
                                    </a:lnTo>
                                    <a:lnTo>
                                      <a:pt x="89" y="363"/>
                                    </a:lnTo>
                                    <a:lnTo>
                                      <a:pt x="131" y="363"/>
                                    </a:lnTo>
                                    <a:lnTo>
                                      <a:pt x="134" y="357"/>
                                    </a:lnTo>
                                    <a:lnTo>
                                      <a:pt x="148" y="318"/>
                                    </a:lnTo>
                                    <a:lnTo>
                                      <a:pt x="159" y="276"/>
                                    </a:lnTo>
                                    <a:lnTo>
                                      <a:pt x="166" y="230"/>
                                    </a:lnTo>
                                    <a:lnTo>
                                      <a:pt x="166" y="201"/>
                                    </a:lnTo>
                                    <a:lnTo>
                                      <a:pt x="65" y="201"/>
                                    </a:lnTo>
                                    <a:lnTo>
                                      <a:pt x="166" y="84"/>
                                    </a:lnTo>
                                    <a:lnTo>
                                      <a:pt x="166" y="49"/>
                                    </a:lnTo>
                                    <a:close/>
                                    <a:moveTo>
                                      <a:pt x="349" y="303"/>
                                    </a:moveTo>
                                    <a:lnTo>
                                      <a:pt x="309" y="303"/>
                                    </a:lnTo>
                                    <a:lnTo>
                                      <a:pt x="309" y="347"/>
                                    </a:lnTo>
                                    <a:lnTo>
                                      <a:pt x="349" y="347"/>
                                    </a:lnTo>
                                    <a:lnTo>
                                      <a:pt x="349" y="303"/>
                                    </a:lnTo>
                                    <a:close/>
                                    <a:moveTo>
                                      <a:pt x="485" y="273"/>
                                    </a:moveTo>
                                    <a:lnTo>
                                      <a:pt x="189" y="273"/>
                                    </a:lnTo>
                                    <a:lnTo>
                                      <a:pt x="189" y="303"/>
                                    </a:lnTo>
                                    <a:lnTo>
                                      <a:pt x="485" y="303"/>
                                    </a:lnTo>
                                    <a:lnTo>
                                      <a:pt x="485" y="273"/>
                                    </a:lnTo>
                                    <a:close/>
                                    <a:moveTo>
                                      <a:pt x="349" y="229"/>
                                    </a:moveTo>
                                    <a:lnTo>
                                      <a:pt x="309" y="229"/>
                                    </a:lnTo>
                                    <a:lnTo>
                                      <a:pt x="309" y="273"/>
                                    </a:lnTo>
                                    <a:lnTo>
                                      <a:pt x="349" y="273"/>
                                    </a:lnTo>
                                    <a:lnTo>
                                      <a:pt x="349" y="229"/>
                                    </a:lnTo>
                                    <a:close/>
                                    <a:moveTo>
                                      <a:pt x="474" y="155"/>
                                    </a:moveTo>
                                    <a:lnTo>
                                      <a:pt x="435" y="155"/>
                                    </a:lnTo>
                                    <a:lnTo>
                                      <a:pt x="435" y="199"/>
                                    </a:lnTo>
                                    <a:lnTo>
                                      <a:pt x="197" y="199"/>
                                    </a:lnTo>
                                    <a:lnTo>
                                      <a:pt x="197" y="229"/>
                                    </a:lnTo>
                                    <a:lnTo>
                                      <a:pt x="435" y="229"/>
                                    </a:lnTo>
                                    <a:lnTo>
                                      <a:pt x="435" y="242"/>
                                    </a:lnTo>
                                    <a:lnTo>
                                      <a:pt x="474" y="242"/>
                                    </a:lnTo>
                                    <a:lnTo>
                                      <a:pt x="474" y="155"/>
                                    </a:lnTo>
                                    <a:close/>
                                    <a:moveTo>
                                      <a:pt x="349" y="155"/>
                                    </a:moveTo>
                                    <a:lnTo>
                                      <a:pt x="309" y="155"/>
                                    </a:lnTo>
                                    <a:lnTo>
                                      <a:pt x="309" y="199"/>
                                    </a:lnTo>
                                    <a:lnTo>
                                      <a:pt x="349" y="199"/>
                                    </a:lnTo>
                                    <a:lnTo>
                                      <a:pt x="349" y="155"/>
                                    </a:lnTo>
                                    <a:close/>
                                    <a:moveTo>
                                      <a:pt x="531" y="124"/>
                                    </a:moveTo>
                                    <a:lnTo>
                                      <a:pt x="169" y="124"/>
                                    </a:lnTo>
                                    <a:lnTo>
                                      <a:pt x="169" y="155"/>
                                    </a:lnTo>
                                    <a:lnTo>
                                      <a:pt x="531" y="155"/>
                                    </a:lnTo>
                                    <a:lnTo>
                                      <a:pt x="531" y="124"/>
                                    </a:lnTo>
                                    <a:close/>
                                    <a:moveTo>
                                      <a:pt x="349" y="80"/>
                                    </a:moveTo>
                                    <a:lnTo>
                                      <a:pt x="309" y="80"/>
                                    </a:lnTo>
                                    <a:lnTo>
                                      <a:pt x="309" y="124"/>
                                    </a:lnTo>
                                    <a:lnTo>
                                      <a:pt x="349" y="124"/>
                                    </a:lnTo>
                                    <a:lnTo>
                                      <a:pt x="349" y="80"/>
                                    </a:lnTo>
                                    <a:close/>
                                    <a:moveTo>
                                      <a:pt x="474" y="49"/>
                                    </a:moveTo>
                                    <a:lnTo>
                                      <a:pt x="197" y="49"/>
                                    </a:lnTo>
                                    <a:lnTo>
                                      <a:pt x="197" y="80"/>
                                    </a:lnTo>
                                    <a:lnTo>
                                      <a:pt x="435" y="80"/>
                                    </a:lnTo>
                                    <a:lnTo>
                                      <a:pt x="435" y="124"/>
                                    </a:lnTo>
                                    <a:lnTo>
                                      <a:pt x="474" y="124"/>
                                    </a:lnTo>
                                    <a:lnTo>
                                      <a:pt x="474" y="49"/>
                                    </a:lnTo>
                                    <a:close/>
                                    <a:moveTo>
                                      <a:pt x="349" y="0"/>
                                    </a:moveTo>
                                    <a:lnTo>
                                      <a:pt x="309" y="0"/>
                                    </a:lnTo>
                                    <a:lnTo>
                                      <a:pt x="309" y="49"/>
                                    </a:lnTo>
                                    <a:lnTo>
                                      <a:pt x="349" y="49"/>
                                    </a:lnTo>
                                    <a:lnTo>
                                      <a:pt x="349" y="0"/>
                                    </a:lnTo>
                                    <a:close/>
                                    <a:moveTo>
                                      <a:pt x="815" y="330"/>
                                    </a:moveTo>
                                    <a:lnTo>
                                      <a:pt x="772" y="330"/>
                                    </a:lnTo>
                                    <a:lnTo>
                                      <a:pt x="768" y="354"/>
                                    </a:lnTo>
                                    <a:lnTo>
                                      <a:pt x="759" y="375"/>
                                    </a:lnTo>
                                    <a:lnTo>
                                      <a:pt x="747" y="393"/>
                                    </a:lnTo>
                                    <a:lnTo>
                                      <a:pt x="731" y="409"/>
                                    </a:lnTo>
                                    <a:lnTo>
                                      <a:pt x="707" y="425"/>
                                    </a:lnTo>
                                    <a:lnTo>
                                      <a:pt x="676" y="440"/>
                                    </a:lnTo>
                                    <a:lnTo>
                                      <a:pt x="640" y="452"/>
                                    </a:lnTo>
                                    <a:lnTo>
                                      <a:pt x="597" y="463"/>
                                    </a:lnTo>
                                    <a:lnTo>
                                      <a:pt x="604" y="471"/>
                                    </a:lnTo>
                                    <a:lnTo>
                                      <a:pt x="610" y="480"/>
                                    </a:lnTo>
                                    <a:lnTo>
                                      <a:pt x="617" y="490"/>
                                    </a:lnTo>
                                    <a:lnTo>
                                      <a:pt x="623" y="500"/>
                                    </a:lnTo>
                                    <a:lnTo>
                                      <a:pt x="665" y="487"/>
                                    </a:lnTo>
                                    <a:lnTo>
                                      <a:pt x="701" y="473"/>
                                    </a:lnTo>
                                    <a:lnTo>
                                      <a:pt x="732" y="458"/>
                                    </a:lnTo>
                                    <a:lnTo>
                                      <a:pt x="757" y="441"/>
                                    </a:lnTo>
                                    <a:lnTo>
                                      <a:pt x="779" y="419"/>
                                    </a:lnTo>
                                    <a:lnTo>
                                      <a:pt x="796" y="394"/>
                                    </a:lnTo>
                                    <a:lnTo>
                                      <a:pt x="808" y="364"/>
                                    </a:lnTo>
                                    <a:lnTo>
                                      <a:pt x="815" y="330"/>
                                    </a:lnTo>
                                    <a:close/>
                                    <a:moveTo>
                                      <a:pt x="929" y="330"/>
                                    </a:moveTo>
                                    <a:lnTo>
                                      <a:pt x="887" y="330"/>
                                    </a:lnTo>
                                    <a:lnTo>
                                      <a:pt x="887" y="421"/>
                                    </a:lnTo>
                                    <a:lnTo>
                                      <a:pt x="888" y="438"/>
                                    </a:lnTo>
                                    <a:lnTo>
                                      <a:pt x="892" y="453"/>
                                    </a:lnTo>
                                    <a:lnTo>
                                      <a:pt x="898" y="464"/>
                                    </a:lnTo>
                                    <a:lnTo>
                                      <a:pt x="906" y="473"/>
                                    </a:lnTo>
                                    <a:lnTo>
                                      <a:pt x="916" y="478"/>
                                    </a:lnTo>
                                    <a:lnTo>
                                      <a:pt x="928" y="482"/>
                                    </a:lnTo>
                                    <a:lnTo>
                                      <a:pt x="944" y="485"/>
                                    </a:lnTo>
                                    <a:lnTo>
                                      <a:pt x="962" y="485"/>
                                    </a:lnTo>
                                    <a:lnTo>
                                      <a:pt x="1026" y="485"/>
                                    </a:lnTo>
                                    <a:lnTo>
                                      <a:pt x="1055" y="482"/>
                                    </a:lnTo>
                                    <a:lnTo>
                                      <a:pt x="1078" y="474"/>
                                    </a:lnTo>
                                    <a:lnTo>
                                      <a:pt x="1095" y="459"/>
                                    </a:lnTo>
                                    <a:lnTo>
                                      <a:pt x="1100" y="450"/>
                                    </a:lnTo>
                                    <a:lnTo>
                                      <a:pt x="952" y="450"/>
                                    </a:lnTo>
                                    <a:lnTo>
                                      <a:pt x="940" y="447"/>
                                    </a:lnTo>
                                    <a:lnTo>
                                      <a:pt x="935" y="441"/>
                                    </a:lnTo>
                                    <a:lnTo>
                                      <a:pt x="931" y="437"/>
                                    </a:lnTo>
                                    <a:lnTo>
                                      <a:pt x="929" y="428"/>
                                    </a:lnTo>
                                    <a:lnTo>
                                      <a:pt x="929" y="330"/>
                                    </a:lnTo>
                                    <a:close/>
                                    <a:moveTo>
                                      <a:pt x="1080" y="358"/>
                                    </a:moveTo>
                                    <a:lnTo>
                                      <a:pt x="1077" y="378"/>
                                    </a:lnTo>
                                    <a:lnTo>
                                      <a:pt x="1074" y="397"/>
                                    </a:lnTo>
                                    <a:lnTo>
                                      <a:pt x="1070" y="412"/>
                                    </a:lnTo>
                                    <a:lnTo>
                                      <a:pt x="1066" y="426"/>
                                    </a:lnTo>
                                    <a:lnTo>
                                      <a:pt x="1061" y="436"/>
                                    </a:lnTo>
                                    <a:lnTo>
                                      <a:pt x="1051" y="444"/>
                                    </a:lnTo>
                                    <a:lnTo>
                                      <a:pt x="1037" y="448"/>
                                    </a:lnTo>
                                    <a:lnTo>
                                      <a:pt x="1018" y="450"/>
                                    </a:lnTo>
                                    <a:lnTo>
                                      <a:pt x="1100" y="450"/>
                                    </a:lnTo>
                                    <a:lnTo>
                                      <a:pt x="1105" y="439"/>
                                    </a:lnTo>
                                    <a:lnTo>
                                      <a:pt x="1109" y="424"/>
                                    </a:lnTo>
                                    <a:lnTo>
                                      <a:pt x="1114" y="408"/>
                                    </a:lnTo>
                                    <a:lnTo>
                                      <a:pt x="1118" y="391"/>
                                    </a:lnTo>
                                    <a:lnTo>
                                      <a:pt x="1121" y="372"/>
                                    </a:lnTo>
                                    <a:lnTo>
                                      <a:pt x="1111" y="369"/>
                                    </a:lnTo>
                                    <a:lnTo>
                                      <a:pt x="1100" y="365"/>
                                    </a:lnTo>
                                    <a:lnTo>
                                      <a:pt x="1090" y="362"/>
                                    </a:lnTo>
                                    <a:lnTo>
                                      <a:pt x="1080" y="358"/>
                                    </a:lnTo>
                                    <a:close/>
                                    <a:moveTo>
                                      <a:pt x="1021" y="183"/>
                                    </a:moveTo>
                                    <a:lnTo>
                                      <a:pt x="685" y="183"/>
                                    </a:lnTo>
                                    <a:lnTo>
                                      <a:pt x="685" y="346"/>
                                    </a:lnTo>
                                    <a:lnTo>
                                      <a:pt x="726" y="346"/>
                                    </a:lnTo>
                                    <a:lnTo>
                                      <a:pt x="726" y="330"/>
                                    </a:lnTo>
                                    <a:lnTo>
                                      <a:pt x="1021" y="330"/>
                                    </a:lnTo>
                                    <a:lnTo>
                                      <a:pt x="1021" y="295"/>
                                    </a:lnTo>
                                    <a:lnTo>
                                      <a:pt x="726" y="295"/>
                                    </a:lnTo>
                                    <a:lnTo>
                                      <a:pt x="726" y="218"/>
                                    </a:lnTo>
                                    <a:lnTo>
                                      <a:pt x="1021" y="218"/>
                                    </a:lnTo>
                                    <a:lnTo>
                                      <a:pt x="1021" y="183"/>
                                    </a:lnTo>
                                    <a:close/>
                                    <a:moveTo>
                                      <a:pt x="1021" y="330"/>
                                    </a:moveTo>
                                    <a:lnTo>
                                      <a:pt x="980" y="330"/>
                                    </a:lnTo>
                                    <a:lnTo>
                                      <a:pt x="980" y="346"/>
                                    </a:lnTo>
                                    <a:lnTo>
                                      <a:pt x="1021" y="346"/>
                                    </a:lnTo>
                                    <a:lnTo>
                                      <a:pt x="1021" y="330"/>
                                    </a:lnTo>
                                    <a:close/>
                                    <a:moveTo>
                                      <a:pt x="1021" y="218"/>
                                    </a:moveTo>
                                    <a:lnTo>
                                      <a:pt x="980" y="218"/>
                                    </a:lnTo>
                                    <a:lnTo>
                                      <a:pt x="980" y="295"/>
                                    </a:lnTo>
                                    <a:lnTo>
                                      <a:pt x="1021" y="295"/>
                                    </a:lnTo>
                                    <a:lnTo>
                                      <a:pt x="1021" y="218"/>
                                    </a:lnTo>
                                    <a:close/>
                                    <a:moveTo>
                                      <a:pt x="1099" y="99"/>
                                    </a:moveTo>
                                    <a:lnTo>
                                      <a:pt x="608" y="99"/>
                                    </a:lnTo>
                                    <a:lnTo>
                                      <a:pt x="608" y="211"/>
                                    </a:lnTo>
                                    <a:lnTo>
                                      <a:pt x="648" y="211"/>
                                    </a:lnTo>
                                    <a:lnTo>
                                      <a:pt x="648" y="134"/>
                                    </a:lnTo>
                                    <a:lnTo>
                                      <a:pt x="1099" y="134"/>
                                    </a:lnTo>
                                    <a:lnTo>
                                      <a:pt x="1099" y="99"/>
                                    </a:lnTo>
                                    <a:close/>
                                    <a:moveTo>
                                      <a:pt x="1099" y="134"/>
                                    </a:moveTo>
                                    <a:lnTo>
                                      <a:pt x="1059" y="134"/>
                                    </a:lnTo>
                                    <a:lnTo>
                                      <a:pt x="1059" y="211"/>
                                    </a:lnTo>
                                    <a:lnTo>
                                      <a:pt x="1099" y="211"/>
                                    </a:lnTo>
                                    <a:lnTo>
                                      <a:pt x="1099" y="134"/>
                                    </a:lnTo>
                                    <a:close/>
                                    <a:moveTo>
                                      <a:pt x="874" y="0"/>
                                    </a:moveTo>
                                    <a:lnTo>
                                      <a:pt x="833" y="0"/>
                                    </a:lnTo>
                                    <a:lnTo>
                                      <a:pt x="833" y="99"/>
                                    </a:lnTo>
                                    <a:lnTo>
                                      <a:pt x="874" y="99"/>
                                    </a:lnTo>
                                    <a:lnTo>
                                      <a:pt x="874" y="0"/>
                                    </a:lnTo>
                                    <a:close/>
                                    <a:moveTo>
                                      <a:pt x="1028" y="4"/>
                                    </a:moveTo>
                                    <a:lnTo>
                                      <a:pt x="1007" y="19"/>
                                    </a:lnTo>
                                    <a:lnTo>
                                      <a:pt x="986" y="34"/>
                                    </a:lnTo>
                                    <a:lnTo>
                                      <a:pt x="964" y="48"/>
                                    </a:lnTo>
                                    <a:lnTo>
                                      <a:pt x="942" y="61"/>
                                    </a:lnTo>
                                    <a:lnTo>
                                      <a:pt x="968" y="91"/>
                                    </a:lnTo>
                                    <a:lnTo>
                                      <a:pt x="990" y="78"/>
                                    </a:lnTo>
                                    <a:lnTo>
                                      <a:pt x="1012" y="64"/>
                                    </a:lnTo>
                                    <a:lnTo>
                                      <a:pt x="1035" y="49"/>
                                    </a:lnTo>
                                    <a:lnTo>
                                      <a:pt x="1058" y="33"/>
                                    </a:lnTo>
                                    <a:lnTo>
                                      <a:pt x="1028" y="4"/>
                                    </a:lnTo>
                                    <a:close/>
                                    <a:moveTo>
                                      <a:pt x="684" y="7"/>
                                    </a:moveTo>
                                    <a:lnTo>
                                      <a:pt x="659" y="33"/>
                                    </a:lnTo>
                                    <a:lnTo>
                                      <a:pt x="679" y="47"/>
                                    </a:lnTo>
                                    <a:lnTo>
                                      <a:pt x="698" y="61"/>
                                    </a:lnTo>
                                    <a:lnTo>
                                      <a:pt x="717" y="75"/>
                                    </a:lnTo>
                                    <a:lnTo>
                                      <a:pt x="736" y="89"/>
                                    </a:lnTo>
                                    <a:lnTo>
                                      <a:pt x="765" y="60"/>
                                    </a:lnTo>
                                    <a:lnTo>
                                      <a:pt x="745" y="46"/>
                                    </a:lnTo>
                                    <a:lnTo>
                                      <a:pt x="724" y="32"/>
                                    </a:lnTo>
                                    <a:lnTo>
                                      <a:pt x="704" y="19"/>
                                    </a:lnTo>
                                    <a:lnTo>
                                      <a:pt x="684" y="7"/>
                                    </a:lnTo>
                                    <a:close/>
                                    <a:moveTo>
                                      <a:pt x="1384" y="229"/>
                                    </a:moveTo>
                                    <a:lnTo>
                                      <a:pt x="1339" y="229"/>
                                    </a:lnTo>
                                    <a:lnTo>
                                      <a:pt x="1339" y="495"/>
                                    </a:lnTo>
                                    <a:lnTo>
                                      <a:pt x="1384" y="495"/>
                                    </a:lnTo>
                                    <a:lnTo>
                                      <a:pt x="1384" y="229"/>
                                    </a:lnTo>
                                    <a:close/>
                                    <a:moveTo>
                                      <a:pt x="1449" y="381"/>
                                    </a:moveTo>
                                    <a:lnTo>
                                      <a:pt x="1452" y="391"/>
                                    </a:lnTo>
                                    <a:lnTo>
                                      <a:pt x="1454" y="402"/>
                                    </a:lnTo>
                                    <a:lnTo>
                                      <a:pt x="1456" y="413"/>
                                    </a:lnTo>
                                    <a:lnTo>
                                      <a:pt x="1458" y="425"/>
                                    </a:lnTo>
                                    <a:lnTo>
                                      <a:pt x="1475" y="426"/>
                                    </a:lnTo>
                                    <a:lnTo>
                                      <a:pt x="1495" y="427"/>
                                    </a:lnTo>
                                    <a:lnTo>
                                      <a:pt x="1517" y="428"/>
                                    </a:lnTo>
                                    <a:lnTo>
                                      <a:pt x="1542" y="428"/>
                                    </a:lnTo>
                                    <a:lnTo>
                                      <a:pt x="1580" y="423"/>
                                    </a:lnTo>
                                    <a:lnTo>
                                      <a:pt x="1609" y="409"/>
                                    </a:lnTo>
                                    <a:lnTo>
                                      <a:pt x="1625" y="388"/>
                                    </a:lnTo>
                                    <a:lnTo>
                                      <a:pt x="1537" y="388"/>
                                    </a:lnTo>
                                    <a:lnTo>
                                      <a:pt x="1516" y="388"/>
                                    </a:lnTo>
                                    <a:lnTo>
                                      <a:pt x="1494" y="386"/>
                                    </a:lnTo>
                                    <a:lnTo>
                                      <a:pt x="1472" y="384"/>
                                    </a:lnTo>
                                    <a:lnTo>
                                      <a:pt x="1449" y="381"/>
                                    </a:lnTo>
                                    <a:close/>
                                    <a:moveTo>
                                      <a:pt x="1646" y="192"/>
                                    </a:moveTo>
                                    <a:lnTo>
                                      <a:pt x="1200" y="192"/>
                                    </a:lnTo>
                                    <a:lnTo>
                                      <a:pt x="1200" y="229"/>
                                    </a:lnTo>
                                    <a:lnTo>
                                      <a:pt x="1600" y="229"/>
                                    </a:lnTo>
                                    <a:lnTo>
                                      <a:pt x="1599" y="264"/>
                                    </a:lnTo>
                                    <a:lnTo>
                                      <a:pt x="1597" y="294"/>
                                    </a:lnTo>
                                    <a:lnTo>
                                      <a:pt x="1594" y="320"/>
                                    </a:lnTo>
                                    <a:lnTo>
                                      <a:pt x="1592" y="341"/>
                                    </a:lnTo>
                                    <a:lnTo>
                                      <a:pt x="1587" y="361"/>
                                    </a:lnTo>
                                    <a:lnTo>
                                      <a:pt x="1577" y="376"/>
                                    </a:lnTo>
                                    <a:lnTo>
                                      <a:pt x="1560" y="385"/>
                                    </a:lnTo>
                                    <a:lnTo>
                                      <a:pt x="1537" y="388"/>
                                    </a:lnTo>
                                    <a:lnTo>
                                      <a:pt x="1625" y="388"/>
                                    </a:lnTo>
                                    <a:lnTo>
                                      <a:pt x="1627" y="386"/>
                                    </a:lnTo>
                                    <a:lnTo>
                                      <a:pt x="1635" y="354"/>
                                    </a:lnTo>
                                    <a:lnTo>
                                      <a:pt x="1637" y="323"/>
                                    </a:lnTo>
                                    <a:lnTo>
                                      <a:pt x="1640" y="285"/>
                                    </a:lnTo>
                                    <a:lnTo>
                                      <a:pt x="1643" y="242"/>
                                    </a:lnTo>
                                    <a:lnTo>
                                      <a:pt x="1646" y="192"/>
                                    </a:lnTo>
                                    <a:close/>
                                    <a:moveTo>
                                      <a:pt x="1553" y="104"/>
                                    </a:moveTo>
                                    <a:lnTo>
                                      <a:pt x="1510" y="104"/>
                                    </a:lnTo>
                                    <a:lnTo>
                                      <a:pt x="1510" y="160"/>
                                    </a:lnTo>
                                    <a:lnTo>
                                      <a:pt x="1553" y="160"/>
                                    </a:lnTo>
                                    <a:lnTo>
                                      <a:pt x="1553" y="104"/>
                                    </a:lnTo>
                                    <a:close/>
                                    <a:moveTo>
                                      <a:pt x="1366" y="104"/>
                                    </a:moveTo>
                                    <a:lnTo>
                                      <a:pt x="1322" y="104"/>
                                    </a:lnTo>
                                    <a:lnTo>
                                      <a:pt x="1322" y="160"/>
                                    </a:lnTo>
                                    <a:lnTo>
                                      <a:pt x="1366" y="160"/>
                                    </a:lnTo>
                                    <a:lnTo>
                                      <a:pt x="1366" y="104"/>
                                    </a:lnTo>
                                    <a:close/>
                                    <a:moveTo>
                                      <a:pt x="1703" y="67"/>
                                    </a:moveTo>
                                    <a:lnTo>
                                      <a:pt x="1173" y="67"/>
                                    </a:lnTo>
                                    <a:lnTo>
                                      <a:pt x="1173" y="104"/>
                                    </a:lnTo>
                                    <a:lnTo>
                                      <a:pt x="1703" y="104"/>
                                    </a:lnTo>
                                    <a:lnTo>
                                      <a:pt x="1703" y="67"/>
                                    </a:lnTo>
                                    <a:close/>
                                    <a:moveTo>
                                      <a:pt x="1366" y="1"/>
                                    </a:moveTo>
                                    <a:lnTo>
                                      <a:pt x="1322" y="1"/>
                                    </a:lnTo>
                                    <a:lnTo>
                                      <a:pt x="1322" y="67"/>
                                    </a:lnTo>
                                    <a:lnTo>
                                      <a:pt x="1366" y="67"/>
                                    </a:lnTo>
                                    <a:lnTo>
                                      <a:pt x="1366" y="1"/>
                                    </a:lnTo>
                                    <a:close/>
                                    <a:moveTo>
                                      <a:pt x="1553" y="1"/>
                                    </a:moveTo>
                                    <a:lnTo>
                                      <a:pt x="1510" y="1"/>
                                    </a:lnTo>
                                    <a:lnTo>
                                      <a:pt x="1510" y="67"/>
                                    </a:lnTo>
                                    <a:lnTo>
                                      <a:pt x="1553" y="67"/>
                                    </a:lnTo>
                                    <a:lnTo>
                                      <a:pt x="1553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128" name="组合 18"/>
                          <wpg:cNvGrpSpPr/>
                          <wpg:grpSpPr>
                            <a:xfrm rot="0">
                              <a:off x="5119" y="11016"/>
                              <a:ext cx="241" cy="110"/>
                              <a:chOff x="0" y="0"/>
                              <a:chExt cx="1095" cy="499"/>
                            </a:xfrm>
                          </wpg:grpSpPr>
                          <wps:wsp>
                            <wps:cNvPr id="129" name="任意多边形 17"/>
                            <wps:cNvSpPr/>
                            <wps:spPr>
                              <a:xfrm>
                                <a:off x="0" y="0"/>
                                <a:ext cx="1095" cy="49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095" h="499">
                                    <a:moveTo>
                                      <a:pt x="343" y="85"/>
                                    </a:moveTo>
                                    <a:lnTo>
                                      <a:pt x="297" y="85"/>
                                    </a:lnTo>
                                    <a:lnTo>
                                      <a:pt x="296" y="128"/>
                                    </a:lnTo>
                                    <a:lnTo>
                                      <a:pt x="295" y="168"/>
                                    </a:lnTo>
                                    <a:lnTo>
                                      <a:pt x="292" y="206"/>
                                    </a:lnTo>
                                    <a:lnTo>
                                      <a:pt x="290" y="241"/>
                                    </a:lnTo>
                                    <a:lnTo>
                                      <a:pt x="277" y="305"/>
                                    </a:lnTo>
                                    <a:lnTo>
                                      <a:pt x="251" y="365"/>
                                    </a:lnTo>
                                    <a:lnTo>
                                      <a:pt x="210" y="418"/>
                                    </a:lnTo>
                                    <a:lnTo>
                                      <a:pt x="154" y="466"/>
                                    </a:lnTo>
                                    <a:lnTo>
                                      <a:pt x="164" y="474"/>
                                    </a:lnTo>
                                    <a:lnTo>
                                      <a:pt x="173" y="483"/>
                                    </a:lnTo>
                                    <a:lnTo>
                                      <a:pt x="181" y="491"/>
                                    </a:lnTo>
                                    <a:lnTo>
                                      <a:pt x="189" y="498"/>
                                    </a:lnTo>
                                    <a:lnTo>
                                      <a:pt x="248" y="445"/>
                                    </a:lnTo>
                                    <a:lnTo>
                                      <a:pt x="292" y="385"/>
                                    </a:lnTo>
                                    <a:lnTo>
                                      <a:pt x="321" y="318"/>
                                    </a:lnTo>
                                    <a:lnTo>
                                      <a:pt x="335" y="243"/>
                                    </a:lnTo>
                                    <a:lnTo>
                                      <a:pt x="337" y="211"/>
                                    </a:lnTo>
                                    <a:lnTo>
                                      <a:pt x="339" y="174"/>
                                    </a:lnTo>
                                    <a:lnTo>
                                      <a:pt x="341" y="132"/>
                                    </a:lnTo>
                                    <a:lnTo>
                                      <a:pt x="343" y="85"/>
                                    </a:lnTo>
                                    <a:close/>
                                    <a:moveTo>
                                      <a:pt x="185" y="271"/>
                                    </a:moveTo>
                                    <a:lnTo>
                                      <a:pt x="81" y="271"/>
                                    </a:lnTo>
                                    <a:lnTo>
                                      <a:pt x="81" y="496"/>
                                    </a:lnTo>
                                    <a:lnTo>
                                      <a:pt x="122" y="496"/>
                                    </a:lnTo>
                                    <a:lnTo>
                                      <a:pt x="122" y="284"/>
                                    </a:lnTo>
                                    <a:lnTo>
                                      <a:pt x="187" y="284"/>
                                    </a:lnTo>
                                    <a:lnTo>
                                      <a:pt x="179" y="278"/>
                                    </a:lnTo>
                                    <a:lnTo>
                                      <a:pt x="185" y="271"/>
                                    </a:lnTo>
                                    <a:close/>
                                    <a:moveTo>
                                      <a:pt x="325" y="437"/>
                                    </a:moveTo>
                                    <a:lnTo>
                                      <a:pt x="327" y="448"/>
                                    </a:lnTo>
                                    <a:lnTo>
                                      <a:pt x="329" y="459"/>
                                    </a:lnTo>
                                    <a:lnTo>
                                      <a:pt x="331" y="471"/>
                                    </a:lnTo>
                                    <a:lnTo>
                                      <a:pt x="333" y="482"/>
                                    </a:lnTo>
                                    <a:lnTo>
                                      <a:pt x="379" y="484"/>
                                    </a:lnTo>
                                    <a:lnTo>
                                      <a:pt x="413" y="484"/>
                                    </a:lnTo>
                                    <a:lnTo>
                                      <a:pt x="450" y="478"/>
                                    </a:lnTo>
                                    <a:lnTo>
                                      <a:pt x="476" y="461"/>
                                    </a:lnTo>
                                    <a:lnTo>
                                      <a:pt x="487" y="442"/>
                                    </a:lnTo>
                                    <a:lnTo>
                                      <a:pt x="408" y="442"/>
                                    </a:lnTo>
                                    <a:lnTo>
                                      <a:pt x="391" y="441"/>
                                    </a:lnTo>
                                    <a:lnTo>
                                      <a:pt x="371" y="440"/>
                                    </a:lnTo>
                                    <a:lnTo>
                                      <a:pt x="349" y="439"/>
                                    </a:lnTo>
                                    <a:lnTo>
                                      <a:pt x="325" y="437"/>
                                    </a:lnTo>
                                    <a:close/>
                                    <a:moveTo>
                                      <a:pt x="511" y="46"/>
                                    </a:moveTo>
                                    <a:lnTo>
                                      <a:pt x="211" y="46"/>
                                    </a:lnTo>
                                    <a:lnTo>
                                      <a:pt x="211" y="85"/>
                                    </a:lnTo>
                                    <a:lnTo>
                                      <a:pt x="466" y="85"/>
                                    </a:lnTo>
                                    <a:lnTo>
                                      <a:pt x="463" y="188"/>
                                    </a:lnTo>
                                    <a:lnTo>
                                      <a:pt x="460" y="273"/>
                                    </a:lnTo>
                                    <a:lnTo>
                                      <a:pt x="457" y="340"/>
                                    </a:lnTo>
                                    <a:lnTo>
                                      <a:pt x="454" y="388"/>
                                    </a:lnTo>
                                    <a:lnTo>
                                      <a:pt x="451" y="412"/>
                                    </a:lnTo>
                                    <a:lnTo>
                                      <a:pt x="442" y="429"/>
                                    </a:lnTo>
                                    <a:lnTo>
                                      <a:pt x="427" y="439"/>
                                    </a:lnTo>
                                    <a:lnTo>
                                      <a:pt x="408" y="442"/>
                                    </a:lnTo>
                                    <a:lnTo>
                                      <a:pt x="487" y="442"/>
                                    </a:lnTo>
                                    <a:lnTo>
                                      <a:pt x="493" y="432"/>
                                    </a:lnTo>
                                    <a:lnTo>
                                      <a:pt x="499" y="391"/>
                                    </a:lnTo>
                                    <a:lnTo>
                                      <a:pt x="501" y="339"/>
                                    </a:lnTo>
                                    <a:lnTo>
                                      <a:pt x="505" y="257"/>
                                    </a:lnTo>
                                    <a:lnTo>
                                      <a:pt x="508" y="167"/>
                                    </a:lnTo>
                                    <a:lnTo>
                                      <a:pt x="511" y="46"/>
                                    </a:lnTo>
                                    <a:close/>
                                    <a:moveTo>
                                      <a:pt x="187" y="284"/>
                                    </a:moveTo>
                                    <a:lnTo>
                                      <a:pt x="122" y="284"/>
                                    </a:lnTo>
                                    <a:lnTo>
                                      <a:pt x="165" y="315"/>
                                    </a:lnTo>
                                    <a:lnTo>
                                      <a:pt x="206" y="346"/>
                                    </a:lnTo>
                                    <a:lnTo>
                                      <a:pt x="234" y="316"/>
                                    </a:lnTo>
                                    <a:lnTo>
                                      <a:pt x="193" y="287"/>
                                    </a:lnTo>
                                    <a:lnTo>
                                      <a:pt x="187" y="284"/>
                                    </a:lnTo>
                                    <a:close/>
                                    <a:moveTo>
                                      <a:pt x="186" y="98"/>
                                    </a:moveTo>
                                    <a:lnTo>
                                      <a:pt x="8" y="98"/>
                                    </a:lnTo>
                                    <a:lnTo>
                                      <a:pt x="8" y="134"/>
                                    </a:lnTo>
                                    <a:lnTo>
                                      <a:pt x="138" y="134"/>
                                    </a:lnTo>
                                    <a:lnTo>
                                      <a:pt x="107" y="180"/>
                                    </a:lnTo>
                                    <a:lnTo>
                                      <a:pt x="73" y="221"/>
                                    </a:lnTo>
                                    <a:lnTo>
                                      <a:pt x="38" y="257"/>
                                    </a:lnTo>
                                    <a:lnTo>
                                      <a:pt x="0" y="288"/>
                                    </a:lnTo>
                                    <a:lnTo>
                                      <a:pt x="4" y="299"/>
                                    </a:lnTo>
                                    <a:lnTo>
                                      <a:pt x="8" y="311"/>
                                    </a:lnTo>
                                    <a:lnTo>
                                      <a:pt x="11" y="321"/>
                                    </a:lnTo>
                                    <a:lnTo>
                                      <a:pt x="15" y="331"/>
                                    </a:lnTo>
                                    <a:lnTo>
                                      <a:pt x="32" y="317"/>
                                    </a:lnTo>
                                    <a:lnTo>
                                      <a:pt x="49" y="302"/>
                                    </a:lnTo>
                                    <a:lnTo>
                                      <a:pt x="65" y="287"/>
                                    </a:lnTo>
                                    <a:lnTo>
                                      <a:pt x="81" y="271"/>
                                    </a:lnTo>
                                    <a:lnTo>
                                      <a:pt x="185" y="271"/>
                                    </a:lnTo>
                                    <a:lnTo>
                                      <a:pt x="195" y="260"/>
                                    </a:lnTo>
                                    <a:lnTo>
                                      <a:pt x="196" y="257"/>
                                    </a:lnTo>
                                    <a:lnTo>
                                      <a:pt x="149" y="257"/>
                                    </a:lnTo>
                                    <a:lnTo>
                                      <a:pt x="131" y="246"/>
                                    </a:lnTo>
                                    <a:lnTo>
                                      <a:pt x="122" y="240"/>
                                    </a:lnTo>
                                    <a:lnTo>
                                      <a:pt x="122" y="225"/>
                                    </a:lnTo>
                                    <a:lnTo>
                                      <a:pt x="139" y="203"/>
                                    </a:lnTo>
                                    <a:lnTo>
                                      <a:pt x="155" y="182"/>
                                    </a:lnTo>
                                    <a:lnTo>
                                      <a:pt x="171" y="159"/>
                                    </a:lnTo>
                                    <a:lnTo>
                                      <a:pt x="186" y="135"/>
                                    </a:lnTo>
                                    <a:lnTo>
                                      <a:pt x="186" y="98"/>
                                    </a:lnTo>
                                    <a:close/>
                                    <a:moveTo>
                                      <a:pt x="199" y="188"/>
                                    </a:moveTo>
                                    <a:lnTo>
                                      <a:pt x="187" y="206"/>
                                    </a:lnTo>
                                    <a:lnTo>
                                      <a:pt x="174" y="223"/>
                                    </a:lnTo>
                                    <a:lnTo>
                                      <a:pt x="162" y="241"/>
                                    </a:lnTo>
                                    <a:lnTo>
                                      <a:pt x="149" y="257"/>
                                    </a:lnTo>
                                    <a:lnTo>
                                      <a:pt x="196" y="257"/>
                                    </a:lnTo>
                                    <a:lnTo>
                                      <a:pt x="209" y="242"/>
                                    </a:lnTo>
                                    <a:lnTo>
                                      <a:pt x="222" y="225"/>
                                    </a:lnTo>
                                    <a:lnTo>
                                      <a:pt x="234" y="209"/>
                                    </a:lnTo>
                                    <a:lnTo>
                                      <a:pt x="199" y="188"/>
                                    </a:lnTo>
                                    <a:close/>
                                    <a:moveTo>
                                      <a:pt x="96" y="0"/>
                                    </a:moveTo>
                                    <a:lnTo>
                                      <a:pt x="59" y="18"/>
                                    </a:lnTo>
                                    <a:lnTo>
                                      <a:pt x="69" y="33"/>
                                    </a:lnTo>
                                    <a:lnTo>
                                      <a:pt x="79" y="50"/>
                                    </a:lnTo>
                                    <a:lnTo>
                                      <a:pt x="89" y="69"/>
                                    </a:lnTo>
                                    <a:lnTo>
                                      <a:pt x="99" y="88"/>
                                    </a:lnTo>
                                    <a:lnTo>
                                      <a:pt x="139" y="69"/>
                                    </a:lnTo>
                                    <a:lnTo>
                                      <a:pt x="128" y="50"/>
                                    </a:lnTo>
                                    <a:lnTo>
                                      <a:pt x="117" y="32"/>
                                    </a:lnTo>
                                    <a:lnTo>
                                      <a:pt x="107" y="15"/>
                                    </a:lnTo>
                                    <a:lnTo>
                                      <a:pt x="96" y="0"/>
                                    </a:lnTo>
                                    <a:close/>
                                    <a:moveTo>
                                      <a:pt x="1094" y="40"/>
                                    </a:moveTo>
                                    <a:lnTo>
                                      <a:pt x="630" y="40"/>
                                    </a:lnTo>
                                    <a:lnTo>
                                      <a:pt x="630" y="496"/>
                                    </a:lnTo>
                                    <a:lnTo>
                                      <a:pt x="675" y="496"/>
                                    </a:lnTo>
                                    <a:lnTo>
                                      <a:pt x="675" y="466"/>
                                    </a:lnTo>
                                    <a:lnTo>
                                      <a:pt x="1094" y="466"/>
                                    </a:lnTo>
                                    <a:lnTo>
                                      <a:pt x="1094" y="427"/>
                                    </a:lnTo>
                                    <a:lnTo>
                                      <a:pt x="675" y="427"/>
                                    </a:lnTo>
                                    <a:lnTo>
                                      <a:pt x="675" y="80"/>
                                    </a:lnTo>
                                    <a:lnTo>
                                      <a:pt x="1094" y="80"/>
                                    </a:lnTo>
                                    <a:lnTo>
                                      <a:pt x="1094" y="40"/>
                                    </a:lnTo>
                                    <a:close/>
                                    <a:moveTo>
                                      <a:pt x="1094" y="466"/>
                                    </a:moveTo>
                                    <a:lnTo>
                                      <a:pt x="1049" y="466"/>
                                    </a:lnTo>
                                    <a:lnTo>
                                      <a:pt x="1049" y="496"/>
                                    </a:lnTo>
                                    <a:lnTo>
                                      <a:pt x="1094" y="496"/>
                                    </a:lnTo>
                                    <a:lnTo>
                                      <a:pt x="1094" y="466"/>
                                    </a:lnTo>
                                    <a:close/>
                                    <a:moveTo>
                                      <a:pt x="1094" y="80"/>
                                    </a:moveTo>
                                    <a:lnTo>
                                      <a:pt x="1049" y="80"/>
                                    </a:lnTo>
                                    <a:lnTo>
                                      <a:pt x="1049" y="427"/>
                                    </a:lnTo>
                                    <a:lnTo>
                                      <a:pt x="1094" y="427"/>
                                    </a:lnTo>
                                    <a:lnTo>
                                      <a:pt x="1094" y="80"/>
                                    </a:lnTo>
                                    <a:close/>
                                    <a:moveTo>
                                      <a:pt x="823" y="80"/>
                                    </a:moveTo>
                                    <a:lnTo>
                                      <a:pt x="779" y="80"/>
                                    </a:lnTo>
                                    <a:lnTo>
                                      <a:pt x="778" y="142"/>
                                    </a:lnTo>
                                    <a:lnTo>
                                      <a:pt x="775" y="191"/>
                                    </a:lnTo>
                                    <a:lnTo>
                                      <a:pt x="770" y="227"/>
                                    </a:lnTo>
                                    <a:lnTo>
                                      <a:pt x="764" y="250"/>
                                    </a:lnTo>
                                    <a:lnTo>
                                      <a:pt x="753" y="273"/>
                                    </a:lnTo>
                                    <a:lnTo>
                                      <a:pt x="735" y="295"/>
                                    </a:lnTo>
                                    <a:lnTo>
                                      <a:pt x="710" y="317"/>
                                    </a:lnTo>
                                    <a:lnTo>
                                      <a:pt x="677" y="338"/>
                                    </a:lnTo>
                                    <a:lnTo>
                                      <a:pt x="686" y="346"/>
                                    </a:lnTo>
                                    <a:lnTo>
                                      <a:pt x="695" y="354"/>
                                    </a:lnTo>
                                    <a:lnTo>
                                      <a:pt x="703" y="362"/>
                                    </a:lnTo>
                                    <a:lnTo>
                                      <a:pt x="710" y="370"/>
                                    </a:lnTo>
                                    <a:lnTo>
                                      <a:pt x="745" y="346"/>
                                    </a:lnTo>
                                    <a:lnTo>
                                      <a:pt x="773" y="321"/>
                                    </a:lnTo>
                                    <a:lnTo>
                                      <a:pt x="793" y="295"/>
                                    </a:lnTo>
                                    <a:lnTo>
                                      <a:pt x="805" y="267"/>
                                    </a:lnTo>
                                    <a:lnTo>
                                      <a:pt x="813" y="239"/>
                                    </a:lnTo>
                                    <a:lnTo>
                                      <a:pt x="818" y="198"/>
                                    </a:lnTo>
                                    <a:lnTo>
                                      <a:pt x="822" y="145"/>
                                    </a:lnTo>
                                    <a:lnTo>
                                      <a:pt x="823" y="80"/>
                                    </a:lnTo>
                                    <a:close/>
                                    <a:moveTo>
                                      <a:pt x="944" y="80"/>
                                    </a:moveTo>
                                    <a:lnTo>
                                      <a:pt x="900" y="80"/>
                                    </a:lnTo>
                                    <a:lnTo>
                                      <a:pt x="900" y="270"/>
                                    </a:lnTo>
                                    <a:lnTo>
                                      <a:pt x="905" y="297"/>
                                    </a:lnTo>
                                    <a:lnTo>
                                      <a:pt x="918" y="316"/>
                                    </a:lnTo>
                                    <a:lnTo>
                                      <a:pt x="941" y="327"/>
                                    </a:lnTo>
                                    <a:lnTo>
                                      <a:pt x="972" y="331"/>
                                    </a:lnTo>
                                    <a:lnTo>
                                      <a:pt x="1034" y="331"/>
                                    </a:lnTo>
                                    <a:lnTo>
                                      <a:pt x="1042" y="291"/>
                                    </a:lnTo>
                                    <a:lnTo>
                                      <a:pt x="979" y="291"/>
                                    </a:lnTo>
                                    <a:lnTo>
                                      <a:pt x="964" y="289"/>
                                    </a:lnTo>
                                    <a:lnTo>
                                      <a:pt x="953" y="284"/>
                                    </a:lnTo>
                                    <a:lnTo>
                                      <a:pt x="947" y="276"/>
                                    </a:lnTo>
                                    <a:lnTo>
                                      <a:pt x="944" y="265"/>
                                    </a:lnTo>
                                    <a:lnTo>
                                      <a:pt x="944" y="80"/>
                                    </a:lnTo>
                                    <a:close/>
                                    <a:moveTo>
                                      <a:pt x="1042" y="290"/>
                                    </a:moveTo>
                                    <a:lnTo>
                                      <a:pt x="1024" y="290"/>
                                    </a:lnTo>
                                    <a:lnTo>
                                      <a:pt x="979" y="291"/>
                                    </a:lnTo>
                                    <a:lnTo>
                                      <a:pt x="1042" y="291"/>
                                    </a:lnTo>
                                    <a:lnTo>
                                      <a:pt x="1042" y="29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1050" name="任意多边形 19"/>
                          <wps:cNvSpPr/>
                          <wps:spPr>
                            <a:xfrm>
                              <a:off x="3177" y="12549"/>
                              <a:ext cx="238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5" h="501">
                                  <a:moveTo>
                                    <a:pt x="254" y="313"/>
                                  </a:moveTo>
                                  <a:lnTo>
                                    <a:pt x="208" y="313"/>
                                  </a:lnTo>
                                  <a:lnTo>
                                    <a:pt x="208" y="500"/>
                                  </a:lnTo>
                                  <a:lnTo>
                                    <a:pt x="254" y="500"/>
                                  </a:lnTo>
                                  <a:lnTo>
                                    <a:pt x="254" y="313"/>
                                  </a:lnTo>
                                  <a:close/>
                                  <a:moveTo>
                                    <a:pt x="464" y="110"/>
                                  </a:moveTo>
                                  <a:lnTo>
                                    <a:pt x="0" y="110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44" y="340"/>
                                  </a:lnTo>
                                  <a:lnTo>
                                    <a:pt x="44" y="313"/>
                                  </a:lnTo>
                                  <a:lnTo>
                                    <a:pt x="464" y="313"/>
                                  </a:lnTo>
                                  <a:lnTo>
                                    <a:pt x="464" y="276"/>
                                  </a:lnTo>
                                  <a:lnTo>
                                    <a:pt x="44" y="276"/>
                                  </a:lnTo>
                                  <a:lnTo>
                                    <a:pt x="44" y="148"/>
                                  </a:lnTo>
                                  <a:lnTo>
                                    <a:pt x="464" y="148"/>
                                  </a:lnTo>
                                  <a:lnTo>
                                    <a:pt x="464" y="110"/>
                                  </a:lnTo>
                                  <a:close/>
                                  <a:moveTo>
                                    <a:pt x="464" y="313"/>
                                  </a:moveTo>
                                  <a:lnTo>
                                    <a:pt x="420" y="313"/>
                                  </a:lnTo>
                                  <a:lnTo>
                                    <a:pt x="420" y="340"/>
                                  </a:lnTo>
                                  <a:lnTo>
                                    <a:pt x="464" y="340"/>
                                  </a:lnTo>
                                  <a:lnTo>
                                    <a:pt x="464" y="313"/>
                                  </a:lnTo>
                                  <a:close/>
                                  <a:moveTo>
                                    <a:pt x="254" y="148"/>
                                  </a:moveTo>
                                  <a:lnTo>
                                    <a:pt x="208" y="148"/>
                                  </a:lnTo>
                                  <a:lnTo>
                                    <a:pt x="208" y="276"/>
                                  </a:lnTo>
                                  <a:lnTo>
                                    <a:pt x="254" y="276"/>
                                  </a:lnTo>
                                  <a:lnTo>
                                    <a:pt x="254" y="148"/>
                                  </a:lnTo>
                                  <a:close/>
                                  <a:moveTo>
                                    <a:pt x="464" y="148"/>
                                  </a:moveTo>
                                  <a:lnTo>
                                    <a:pt x="420" y="148"/>
                                  </a:lnTo>
                                  <a:lnTo>
                                    <a:pt x="420" y="276"/>
                                  </a:lnTo>
                                  <a:lnTo>
                                    <a:pt x="464" y="276"/>
                                  </a:lnTo>
                                  <a:lnTo>
                                    <a:pt x="464" y="148"/>
                                  </a:lnTo>
                                  <a:close/>
                                  <a:moveTo>
                                    <a:pt x="254" y="0"/>
                                  </a:moveTo>
                                  <a:lnTo>
                                    <a:pt x="208" y="0"/>
                                  </a:lnTo>
                                  <a:lnTo>
                                    <a:pt x="208" y="110"/>
                                  </a:lnTo>
                                  <a:lnTo>
                                    <a:pt x="254" y="110"/>
                                  </a:lnTo>
                                  <a:lnTo>
                                    <a:pt x="254" y="0"/>
                                  </a:lnTo>
                                  <a:close/>
                                  <a:moveTo>
                                    <a:pt x="903" y="192"/>
                                  </a:moveTo>
                                  <a:lnTo>
                                    <a:pt x="857" y="192"/>
                                  </a:lnTo>
                                  <a:lnTo>
                                    <a:pt x="840" y="271"/>
                                  </a:lnTo>
                                  <a:lnTo>
                                    <a:pt x="805" y="343"/>
                                  </a:lnTo>
                                  <a:lnTo>
                                    <a:pt x="751" y="407"/>
                                  </a:lnTo>
                                  <a:lnTo>
                                    <a:pt x="679" y="463"/>
                                  </a:lnTo>
                                  <a:lnTo>
                                    <a:pt x="687" y="472"/>
                                  </a:lnTo>
                                  <a:lnTo>
                                    <a:pt x="695" y="482"/>
                                  </a:lnTo>
                                  <a:lnTo>
                                    <a:pt x="702" y="490"/>
                                  </a:lnTo>
                                  <a:lnTo>
                                    <a:pt x="709" y="499"/>
                                  </a:lnTo>
                                  <a:lnTo>
                                    <a:pt x="774" y="447"/>
                                  </a:lnTo>
                                  <a:lnTo>
                                    <a:pt x="825" y="392"/>
                                  </a:lnTo>
                                  <a:lnTo>
                                    <a:pt x="862" y="332"/>
                                  </a:lnTo>
                                  <a:lnTo>
                                    <a:pt x="885" y="267"/>
                                  </a:lnTo>
                                  <a:lnTo>
                                    <a:pt x="925" y="267"/>
                                  </a:lnTo>
                                  <a:lnTo>
                                    <a:pt x="903" y="192"/>
                                  </a:lnTo>
                                  <a:close/>
                                  <a:moveTo>
                                    <a:pt x="660" y="216"/>
                                  </a:moveTo>
                                  <a:lnTo>
                                    <a:pt x="619" y="216"/>
                                  </a:lnTo>
                                  <a:lnTo>
                                    <a:pt x="619" y="496"/>
                                  </a:lnTo>
                                  <a:lnTo>
                                    <a:pt x="660" y="496"/>
                                  </a:lnTo>
                                  <a:lnTo>
                                    <a:pt x="660" y="216"/>
                                  </a:lnTo>
                                  <a:close/>
                                  <a:moveTo>
                                    <a:pt x="925" y="267"/>
                                  </a:moveTo>
                                  <a:lnTo>
                                    <a:pt x="885" y="267"/>
                                  </a:lnTo>
                                  <a:lnTo>
                                    <a:pt x="910" y="333"/>
                                  </a:lnTo>
                                  <a:lnTo>
                                    <a:pt x="945" y="392"/>
                                  </a:lnTo>
                                  <a:lnTo>
                                    <a:pt x="991" y="446"/>
                                  </a:lnTo>
                                  <a:lnTo>
                                    <a:pt x="1048" y="494"/>
                                  </a:lnTo>
                                  <a:lnTo>
                                    <a:pt x="1056" y="486"/>
                                  </a:lnTo>
                                  <a:lnTo>
                                    <a:pt x="1065" y="476"/>
                                  </a:lnTo>
                                  <a:lnTo>
                                    <a:pt x="1074" y="467"/>
                                  </a:lnTo>
                                  <a:lnTo>
                                    <a:pt x="1085" y="456"/>
                                  </a:lnTo>
                                  <a:lnTo>
                                    <a:pt x="1018" y="406"/>
                                  </a:lnTo>
                                  <a:lnTo>
                                    <a:pt x="965" y="346"/>
                                  </a:lnTo>
                                  <a:lnTo>
                                    <a:pt x="927" y="274"/>
                                  </a:lnTo>
                                  <a:lnTo>
                                    <a:pt x="925" y="267"/>
                                  </a:lnTo>
                                  <a:close/>
                                  <a:moveTo>
                                    <a:pt x="674" y="4"/>
                                  </a:moveTo>
                                  <a:lnTo>
                                    <a:pt x="650" y="69"/>
                                  </a:lnTo>
                                  <a:lnTo>
                                    <a:pt x="621" y="131"/>
                                  </a:lnTo>
                                  <a:lnTo>
                                    <a:pt x="587" y="188"/>
                                  </a:lnTo>
                                  <a:lnTo>
                                    <a:pt x="547" y="243"/>
                                  </a:lnTo>
                                  <a:lnTo>
                                    <a:pt x="556" y="266"/>
                                  </a:lnTo>
                                  <a:lnTo>
                                    <a:pt x="561" y="277"/>
                                  </a:lnTo>
                                  <a:lnTo>
                                    <a:pt x="565" y="288"/>
                                  </a:lnTo>
                                  <a:lnTo>
                                    <a:pt x="579" y="271"/>
                                  </a:lnTo>
                                  <a:lnTo>
                                    <a:pt x="592" y="253"/>
                                  </a:lnTo>
                                  <a:lnTo>
                                    <a:pt x="606" y="235"/>
                                  </a:lnTo>
                                  <a:lnTo>
                                    <a:pt x="619" y="216"/>
                                  </a:lnTo>
                                  <a:lnTo>
                                    <a:pt x="660" y="216"/>
                                  </a:lnTo>
                                  <a:lnTo>
                                    <a:pt x="660" y="147"/>
                                  </a:lnTo>
                                  <a:lnTo>
                                    <a:pt x="675" y="117"/>
                                  </a:lnTo>
                                  <a:lnTo>
                                    <a:pt x="690" y="85"/>
                                  </a:lnTo>
                                  <a:lnTo>
                                    <a:pt x="704" y="52"/>
                                  </a:lnTo>
                                  <a:lnTo>
                                    <a:pt x="718" y="18"/>
                                  </a:lnTo>
                                  <a:lnTo>
                                    <a:pt x="674" y="4"/>
                                  </a:lnTo>
                                  <a:close/>
                                  <a:moveTo>
                                    <a:pt x="1081" y="155"/>
                                  </a:moveTo>
                                  <a:lnTo>
                                    <a:pt x="699" y="155"/>
                                  </a:lnTo>
                                  <a:lnTo>
                                    <a:pt x="699" y="192"/>
                                  </a:lnTo>
                                  <a:lnTo>
                                    <a:pt x="1081" y="192"/>
                                  </a:lnTo>
                                  <a:lnTo>
                                    <a:pt x="1081" y="155"/>
                                  </a:lnTo>
                                  <a:close/>
                                  <a:moveTo>
                                    <a:pt x="905" y="2"/>
                                  </a:moveTo>
                                  <a:lnTo>
                                    <a:pt x="861" y="2"/>
                                  </a:lnTo>
                                  <a:lnTo>
                                    <a:pt x="861" y="18"/>
                                  </a:lnTo>
                                  <a:lnTo>
                                    <a:pt x="861" y="49"/>
                                  </a:lnTo>
                                  <a:lnTo>
                                    <a:pt x="860" y="79"/>
                                  </a:lnTo>
                                  <a:lnTo>
                                    <a:pt x="859" y="120"/>
                                  </a:lnTo>
                                  <a:lnTo>
                                    <a:pt x="858" y="155"/>
                                  </a:lnTo>
                                  <a:lnTo>
                                    <a:pt x="902" y="155"/>
                                  </a:lnTo>
                                  <a:lnTo>
                                    <a:pt x="904" y="64"/>
                                  </a:lnTo>
                                  <a:lnTo>
                                    <a:pt x="904" y="18"/>
                                  </a:lnTo>
                                  <a:lnTo>
                                    <a:pt x="905" y="2"/>
                                  </a:lnTo>
                                  <a:close/>
                                  <a:moveTo>
                                    <a:pt x="972" y="25"/>
                                  </a:moveTo>
                                  <a:lnTo>
                                    <a:pt x="943" y="49"/>
                                  </a:lnTo>
                                  <a:lnTo>
                                    <a:pt x="962" y="68"/>
                                  </a:lnTo>
                                  <a:lnTo>
                                    <a:pt x="981" y="87"/>
                                  </a:lnTo>
                                  <a:lnTo>
                                    <a:pt x="999" y="107"/>
                                  </a:lnTo>
                                  <a:lnTo>
                                    <a:pt x="1017" y="127"/>
                                  </a:lnTo>
                                  <a:lnTo>
                                    <a:pt x="1026" y="120"/>
                                  </a:lnTo>
                                  <a:lnTo>
                                    <a:pt x="1034" y="113"/>
                                  </a:lnTo>
                                  <a:lnTo>
                                    <a:pt x="1042" y="106"/>
                                  </a:lnTo>
                                  <a:lnTo>
                                    <a:pt x="1050" y="99"/>
                                  </a:lnTo>
                                  <a:lnTo>
                                    <a:pt x="1033" y="82"/>
                                  </a:lnTo>
                                  <a:lnTo>
                                    <a:pt x="1014" y="64"/>
                                  </a:lnTo>
                                  <a:lnTo>
                                    <a:pt x="972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0" name="任意多边形 20"/>
                          <wps:cNvSpPr/>
                          <wps:spPr>
                            <a:xfrm>
                              <a:off x="3661" y="12549"/>
                              <a:ext cx="246" cy="10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8" h="495">
                                  <a:moveTo>
                                    <a:pt x="148" y="171"/>
                                  </a:moveTo>
                                  <a:lnTo>
                                    <a:pt x="104" y="171"/>
                                  </a:lnTo>
                                  <a:lnTo>
                                    <a:pt x="104" y="495"/>
                                  </a:lnTo>
                                  <a:lnTo>
                                    <a:pt x="148" y="495"/>
                                  </a:lnTo>
                                  <a:lnTo>
                                    <a:pt x="148" y="452"/>
                                  </a:lnTo>
                                  <a:lnTo>
                                    <a:pt x="423" y="452"/>
                                  </a:lnTo>
                                  <a:lnTo>
                                    <a:pt x="423" y="414"/>
                                  </a:lnTo>
                                  <a:lnTo>
                                    <a:pt x="148" y="414"/>
                                  </a:lnTo>
                                  <a:lnTo>
                                    <a:pt x="148" y="171"/>
                                  </a:lnTo>
                                  <a:close/>
                                  <a:moveTo>
                                    <a:pt x="423" y="452"/>
                                  </a:moveTo>
                                  <a:lnTo>
                                    <a:pt x="379" y="452"/>
                                  </a:lnTo>
                                  <a:lnTo>
                                    <a:pt x="379" y="493"/>
                                  </a:lnTo>
                                  <a:lnTo>
                                    <a:pt x="423" y="493"/>
                                  </a:lnTo>
                                  <a:lnTo>
                                    <a:pt x="423" y="452"/>
                                  </a:lnTo>
                                  <a:close/>
                                  <a:moveTo>
                                    <a:pt x="423" y="171"/>
                                  </a:moveTo>
                                  <a:lnTo>
                                    <a:pt x="379" y="171"/>
                                  </a:lnTo>
                                  <a:lnTo>
                                    <a:pt x="379" y="414"/>
                                  </a:lnTo>
                                  <a:lnTo>
                                    <a:pt x="423" y="414"/>
                                  </a:lnTo>
                                  <a:lnTo>
                                    <a:pt x="423" y="171"/>
                                  </a:lnTo>
                                  <a:close/>
                                  <a:moveTo>
                                    <a:pt x="528" y="132"/>
                                  </a:moveTo>
                                  <a:lnTo>
                                    <a:pt x="0" y="132"/>
                                  </a:lnTo>
                                  <a:lnTo>
                                    <a:pt x="0" y="171"/>
                                  </a:lnTo>
                                  <a:lnTo>
                                    <a:pt x="528" y="171"/>
                                  </a:lnTo>
                                  <a:lnTo>
                                    <a:pt x="528" y="132"/>
                                  </a:lnTo>
                                  <a:close/>
                                  <a:moveTo>
                                    <a:pt x="148" y="5"/>
                                  </a:moveTo>
                                  <a:lnTo>
                                    <a:pt x="104" y="5"/>
                                  </a:lnTo>
                                  <a:lnTo>
                                    <a:pt x="104" y="132"/>
                                  </a:lnTo>
                                  <a:lnTo>
                                    <a:pt x="148" y="132"/>
                                  </a:lnTo>
                                  <a:lnTo>
                                    <a:pt x="148" y="5"/>
                                  </a:lnTo>
                                  <a:close/>
                                  <a:moveTo>
                                    <a:pt x="423" y="4"/>
                                  </a:moveTo>
                                  <a:lnTo>
                                    <a:pt x="379" y="4"/>
                                  </a:lnTo>
                                  <a:lnTo>
                                    <a:pt x="379" y="132"/>
                                  </a:lnTo>
                                  <a:lnTo>
                                    <a:pt x="423" y="132"/>
                                  </a:lnTo>
                                  <a:lnTo>
                                    <a:pt x="423" y="4"/>
                                  </a:lnTo>
                                  <a:close/>
                                  <a:moveTo>
                                    <a:pt x="797" y="142"/>
                                  </a:moveTo>
                                  <a:lnTo>
                                    <a:pt x="751" y="142"/>
                                  </a:lnTo>
                                  <a:lnTo>
                                    <a:pt x="748" y="191"/>
                                  </a:lnTo>
                                  <a:lnTo>
                                    <a:pt x="743" y="232"/>
                                  </a:lnTo>
                                  <a:lnTo>
                                    <a:pt x="738" y="265"/>
                                  </a:lnTo>
                                  <a:lnTo>
                                    <a:pt x="731" y="289"/>
                                  </a:lnTo>
                                  <a:lnTo>
                                    <a:pt x="709" y="338"/>
                                  </a:lnTo>
                                  <a:lnTo>
                                    <a:pt x="677" y="383"/>
                                  </a:lnTo>
                                  <a:lnTo>
                                    <a:pt x="634" y="423"/>
                                  </a:lnTo>
                                  <a:lnTo>
                                    <a:pt x="581" y="458"/>
                                  </a:lnTo>
                                  <a:lnTo>
                                    <a:pt x="591" y="466"/>
                                  </a:lnTo>
                                  <a:lnTo>
                                    <a:pt x="601" y="475"/>
                                  </a:lnTo>
                                  <a:lnTo>
                                    <a:pt x="609" y="483"/>
                                  </a:lnTo>
                                  <a:lnTo>
                                    <a:pt x="616" y="491"/>
                                  </a:lnTo>
                                  <a:lnTo>
                                    <a:pt x="673" y="452"/>
                                  </a:lnTo>
                                  <a:lnTo>
                                    <a:pt x="718" y="408"/>
                                  </a:lnTo>
                                  <a:lnTo>
                                    <a:pt x="753" y="357"/>
                                  </a:lnTo>
                                  <a:lnTo>
                                    <a:pt x="777" y="301"/>
                                  </a:lnTo>
                                  <a:lnTo>
                                    <a:pt x="784" y="272"/>
                                  </a:lnTo>
                                  <a:lnTo>
                                    <a:pt x="789" y="236"/>
                                  </a:lnTo>
                                  <a:lnTo>
                                    <a:pt x="794" y="193"/>
                                  </a:lnTo>
                                  <a:lnTo>
                                    <a:pt x="797" y="142"/>
                                  </a:lnTo>
                                  <a:close/>
                                  <a:moveTo>
                                    <a:pt x="969" y="103"/>
                                  </a:moveTo>
                                  <a:lnTo>
                                    <a:pt x="598" y="103"/>
                                  </a:lnTo>
                                  <a:lnTo>
                                    <a:pt x="598" y="142"/>
                                  </a:lnTo>
                                  <a:lnTo>
                                    <a:pt x="923" y="142"/>
                                  </a:lnTo>
                                  <a:lnTo>
                                    <a:pt x="923" y="414"/>
                                  </a:lnTo>
                                  <a:lnTo>
                                    <a:pt x="927" y="443"/>
                                  </a:lnTo>
                                  <a:lnTo>
                                    <a:pt x="940" y="463"/>
                                  </a:lnTo>
                                  <a:lnTo>
                                    <a:pt x="961" y="476"/>
                                  </a:lnTo>
                                  <a:lnTo>
                                    <a:pt x="992" y="480"/>
                                  </a:lnTo>
                                  <a:lnTo>
                                    <a:pt x="1031" y="480"/>
                                  </a:lnTo>
                                  <a:lnTo>
                                    <a:pt x="1060" y="476"/>
                                  </a:lnTo>
                                  <a:lnTo>
                                    <a:pt x="1083" y="466"/>
                                  </a:lnTo>
                                  <a:lnTo>
                                    <a:pt x="1098" y="449"/>
                                  </a:lnTo>
                                  <a:lnTo>
                                    <a:pt x="1101" y="441"/>
                                  </a:lnTo>
                                  <a:lnTo>
                                    <a:pt x="999" y="441"/>
                                  </a:lnTo>
                                  <a:lnTo>
                                    <a:pt x="985" y="439"/>
                                  </a:lnTo>
                                  <a:lnTo>
                                    <a:pt x="976" y="433"/>
                                  </a:lnTo>
                                  <a:lnTo>
                                    <a:pt x="970" y="423"/>
                                  </a:lnTo>
                                  <a:lnTo>
                                    <a:pt x="969" y="411"/>
                                  </a:lnTo>
                                  <a:lnTo>
                                    <a:pt x="969" y="103"/>
                                  </a:lnTo>
                                  <a:close/>
                                  <a:moveTo>
                                    <a:pt x="1072" y="327"/>
                                  </a:moveTo>
                                  <a:lnTo>
                                    <a:pt x="1071" y="350"/>
                                  </a:lnTo>
                                  <a:lnTo>
                                    <a:pt x="1069" y="372"/>
                                  </a:lnTo>
                                  <a:lnTo>
                                    <a:pt x="1066" y="393"/>
                                  </a:lnTo>
                                  <a:lnTo>
                                    <a:pt x="1064" y="411"/>
                                  </a:lnTo>
                                  <a:lnTo>
                                    <a:pt x="1060" y="424"/>
                                  </a:lnTo>
                                  <a:lnTo>
                                    <a:pt x="1052" y="434"/>
                                  </a:lnTo>
                                  <a:lnTo>
                                    <a:pt x="1041" y="439"/>
                                  </a:lnTo>
                                  <a:lnTo>
                                    <a:pt x="1025" y="441"/>
                                  </a:lnTo>
                                  <a:lnTo>
                                    <a:pt x="1101" y="441"/>
                                  </a:lnTo>
                                  <a:lnTo>
                                    <a:pt x="1107" y="424"/>
                                  </a:lnTo>
                                  <a:lnTo>
                                    <a:pt x="1110" y="405"/>
                                  </a:lnTo>
                                  <a:lnTo>
                                    <a:pt x="1113" y="385"/>
                                  </a:lnTo>
                                  <a:lnTo>
                                    <a:pt x="1115" y="364"/>
                                  </a:lnTo>
                                  <a:lnTo>
                                    <a:pt x="1118" y="343"/>
                                  </a:lnTo>
                                  <a:lnTo>
                                    <a:pt x="1106" y="339"/>
                                  </a:lnTo>
                                  <a:lnTo>
                                    <a:pt x="1094" y="335"/>
                                  </a:lnTo>
                                  <a:lnTo>
                                    <a:pt x="1083" y="331"/>
                                  </a:lnTo>
                                  <a:lnTo>
                                    <a:pt x="1072" y="327"/>
                                  </a:lnTo>
                                  <a:close/>
                                  <a:moveTo>
                                    <a:pt x="800" y="0"/>
                                  </a:moveTo>
                                  <a:lnTo>
                                    <a:pt x="754" y="0"/>
                                  </a:lnTo>
                                  <a:lnTo>
                                    <a:pt x="754" y="28"/>
                                  </a:lnTo>
                                  <a:lnTo>
                                    <a:pt x="754" y="54"/>
                                  </a:lnTo>
                                  <a:lnTo>
                                    <a:pt x="753" y="79"/>
                                  </a:lnTo>
                                  <a:lnTo>
                                    <a:pt x="752" y="103"/>
                                  </a:lnTo>
                                  <a:lnTo>
                                    <a:pt x="799" y="103"/>
                                  </a:lnTo>
                                  <a:lnTo>
                                    <a:pt x="800" y="79"/>
                                  </a:lnTo>
                                  <a:lnTo>
                                    <a:pt x="800" y="54"/>
                                  </a:lnTo>
                                  <a:lnTo>
                                    <a:pt x="800" y="28"/>
                                  </a:lnTo>
                                  <a:lnTo>
                                    <a:pt x="8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1" name="矩形 21"/>
                          <wps:cNvSpPr/>
                          <wps:spPr>
                            <a:xfrm>
                              <a:off x="4151" y="12559"/>
                              <a:ext cx="99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51" name="矩形 22"/>
                          <wps:cNvSpPr/>
                          <wps:spPr>
                            <a:xfrm>
                              <a:off x="4144" y="12640"/>
                              <a:ext cx="114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2" name="矩形 23"/>
                          <wps:cNvSpPr/>
                          <wps:spPr>
                            <a:xfrm>
                              <a:off x="4156" y="12598"/>
                              <a:ext cx="89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3" name="任意多边形 24"/>
                          <wps:cNvSpPr/>
                          <wps:spPr>
                            <a:xfrm>
                              <a:off x="4272" y="12549"/>
                              <a:ext cx="116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26" h="493">
                                  <a:moveTo>
                                    <a:pt x="525" y="186"/>
                                  </a:moveTo>
                                  <a:lnTo>
                                    <a:pt x="287" y="186"/>
                                  </a:lnTo>
                                  <a:lnTo>
                                    <a:pt x="287" y="0"/>
                                  </a:lnTo>
                                  <a:lnTo>
                                    <a:pt x="237" y="0"/>
                                  </a:lnTo>
                                  <a:lnTo>
                                    <a:pt x="237" y="186"/>
                                  </a:lnTo>
                                  <a:lnTo>
                                    <a:pt x="0" y="186"/>
                                  </a:lnTo>
                                  <a:lnTo>
                                    <a:pt x="0" y="227"/>
                                  </a:lnTo>
                                  <a:lnTo>
                                    <a:pt x="237" y="227"/>
                                  </a:lnTo>
                                  <a:lnTo>
                                    <a:pt x="237" y="493"/>
                                  </a:lnTo>
                                  <a:lnTo>
                                    <a:pt x="287" y="493"/>
                                  </a:lnTo>
                                  <a:lnTo>
                                    <a:pt x="287" y="227"/>
                                  </a:lnTo>
                                  <a:lnTo>
                                    <a:pt x="525" y="227"/>
                                  </a:lnTo>
                                  <a:lnTo>
                                    <a:pt x="525" y="1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52" name="任意多边形 25"/>
                          <wps:cNvSpPr/>
                          <wps:spPr>
                            <a:xfrm>
                              <a:off x="4625" y="12548"/>
                              <a:ext cx="247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25" h="499">
                                  <a:moveTo>
                                    <a:pt x="343" y="85"/>
                                  </a:moveTo>
                                  <a:lnTo>
                                    <a:pt x="297" y="85"/>
                                  </a:lnTo>
                                  <a:lnTo>
                                    <a:pt x="296" y="128"/>
                                  </a:lnTo>
                                  <a:lnTo>
                                    <a:pt x="295" y="168"/>
                                  </a:lnTo>
                                  <a:lnTo>
                                    <a:pt x="292" y="206"/>
                                  </a:lnTo>
                                  <a:lnTo>
                                    <a:pt x="290" y="240"/>
                                  </a:lnTo>
                                  <a:lnTo>
                                    <a:pt x="277" y="305"/>
                                  </a:lnTo>
                                  <a:lnTo>
                                    <a:pt x="251" y="365"/>
                                  </a:lnTo>
                                  <a:lnTo>
                                    <a:pt x="210" y="418"/>
                                  </a:lnTo>
                                  <a:lnTo>
                                    <a:pt x="154" y="466"/>
                                  </a:lnTo>
                                  <a:lnTo>
                                    <a:pt x="164" y="474"/>
                                  </a:lnTo>
                                  <a:lnTo>
                                    <a:pt x="173" y="482"/>
                                  </a:lnTo>
                                  <a:lnTo>
                                    <a:pt x="181" y="490"/>
                                  </a:lnTo>
                                  <a:lnTo>
                                    <a:pt x="189" y="498"/>
                                  </a:lnTo>
                                  <a:lnTo>
                                    <a:pt x="248" y="445"/>
                                  </a:lnTo>
                                  <a:lnTo>
                                    <a:pt x="292" y="385"/>
                                  </a:lnTo>
                                  <a:lnTo>
                                    <a:pt x="321" y="318"/>
                                  </a:lnTo>
                                  <a:lnTo>
                                    <a:pt x="335" y="243"/>
                                  </a:lnTo>
                                  <a:lnTo>
                                    <a:pt x="337" y="211"/>
                                  </a:lnTo>
                                  <a:lnTo>
                                    <a:pt x="339" y="174"/>
                                  </a:lnTo>
                                  <a:lnTo>
                                    <a:pt x="341" y="132"/>
                                  </a:lnTo>
                                  <a:lnTo>
                                    <a:pt x="343" y="85"/>
                                  </a:lnTo>
                                  <a:close/>
                                  <a:moveTo>
                                    <a:pt x="185" y="271"/>
                                  </a:moveTo>
                                  <a:lnTo>
                                    <a:pt x="81" y="271"/>
                                  </a:lnTo>
                                  <a:lnTo>
                                    <a:pt x="81" y="496"/>
                                  </a:lnTo>
                                  <a:lnTo>
                                    <a:pt x="122" y="496"/>
                                  </a:lnTo>
                                  <a:lnTo>
                                    <a:pt x="122" y="283"/>
                                  </a:lnTo>
                                  <a:lnTo>
                                    <a:pt x="187" y="283"/>
                                  </a:lnTo>
                                  <a:lnTo>
                                    <a:pt x="179" y="278"/>
                                  </a:lnTo>
                                  <a:lnTo>
                                    <a:pt x="185" y="271"/>
                                  </a:lnTo>
                                  <a:close/>
                                  <a:moveTo>
                                    <a:pt x="325" y="437"/>
                                  </a:moveTo>
                                  <a:lnTo>
                                    <a:pt x="327" y="448"/>
                                  </a:lnTo>
                                  <a:lnTo>
                                    <a:pt x="329" y="459"/>
                                  </a:lnTo>
                                  <a:lnTo>
                                    <a:pt x="331" y="470"/>
                                  </a:lnTo>
                                  <a:lnTo>
                                    <a:pt x="333" y="482"/>
                                  </a:lnTo>
                                  <a:lnTo>
                                    <a:pt x="379" y="483"/>
                                  </a:lnTo>
                                  <a:lnTo>
                                    <a:pt x="413" y="484"/>
                                  </a:lnTo>
                                  <a:lnTo>
                                    <a:pt x="450" y="478"/>
                                  </a:lnTo>
                                  <a:lnTo>
                                    <a:pt x="476" y="461"/>
                                  </a:lnTo>
                                  <a:lnTo>
                                    <a:pt x="487" y="441"/>
                                  </a:lnTo>
                                  <a:lnTo>
                                    <a:pt x="408" y="441"/>
                                  </a:lnTo>
                                  <a:lnTo>
                                    <a:pt x="391" y="441"/>
                                  </a:lnTo>
                                  <a:lnTo>
                                    <a:pt x="371" y="440"/>
                                  </a:lnTo>
                                  <a:lnTo>
                                    <a:pt x="349" y="439"/>
                                  </a:lnTo>
                                  <a:lnTo>
                                    <a:pt x="325" y="437"/>
                                  </a:lnTo>
                                  <a:close/>
                                  <a:moveTo>
                                    <a:pt x="511" y="46"/>
                                  </a:moveTo>
                                  <a:lnTo>
                                    <a:pt x="211" y="46"/>
                                  </a:lnTo>
                                  <a:lnTo>
                                    <a:pt x="211" y="85"/>
                                  </a:lnTo>
                                  <a:lnTo>
                                    <a:pt x="465" y="85"/>
                                  </a:lnTo>
                                  <a:lnTo>
                                    <a:pt x="463" y="188"/>
                                  </a:lnTo>
                                  <a:lnTo>
                                    <a:pt x="460" y="273"/>
                                  </a:lnTo>
                                  <a:lnTo>
                                    <a:pt x="457" y="339"/>
                                  </a:lnTo>
                                  <a:lnTo>
                                    <a:pt x="454" y="388"/>
                                  </a:lnTo>
                                  <a:lnTo>
                                    <a:pt x="450" y="412"/>
                                  </a:lnTo>
                                  <a:lnTo>
                                    <a:pt x="441" y="429"/>
                                  </a:lnTo>
                                  <a:lnTo>
                                    <a:pt x="427" y="439"/>
                                  </a:lnTo>
                                  <a:lnTo>
                                    <a:pt x="408" y="441"/>
                                  </a:lnTo>
                                  <a:lnTo>
                                    <a:pt x="487" y="441"/>
                                  </a:lnTo>
                                  <a:lnTo>
                                    <a:pt x="493" y="432"/>
                                  </a:lnTo>
                                  <a:lnTo>
                                    <a:pt x="499" y="390"/>
                                  </a:lnTo>
                                  <a:lnTo>
                                    <a:pt x="501" y="339"/>
                                  </a:lnTo>
                                  <a:lnTo>
                                    <a:pt x="504" y="257"/>
                                  </a:lnTo>
                                  <a:lnTo>
                                    <a:pt x="508" y="167"/>
                                  </a:lnTo>
                                  <a:lnTo>
                                    <a:pt x="511" y="46"/>
                                  </a:lnTo>
                                  <a:close/>
                                  <a:moveTo>
                                    <a:pt x="187" y="283"/>
                                  </a:moveTo>
                                  <a:lnTo>
                                    <a:pt x="122" y="283"/>
                                  </a:lnTo>
                                  <a:lnTo>
                                    <a:pt x="164" y="315"/>
                                  </a:lnTo>
                                  <a:lnTo>
                                    <a:pt x="206" y="346"/>
                                  </a:lnTo>
                                  <a:lnTo>
                                    <a:pt x="234" y="315"/>
                                  </a:lnTo>
                                  <a:lnTo>
                                    <a:pt x="193" y="287"/>
                                  </a:lnTo>
                                  <a:lnTo>
                                    <a:pt x="187" y="283"/>
                                  </a:lnTo>
                                  <a:close/>
                                  <a:moveTo>
                                    <a:pt x="186" y="98"/>
                                  </a:moveTo>
                                  <a:lnTo>
                                    <a:pt x="7" y="98"/>
                                  </a:lnTo>
                                  <a:lnTo>
                                    <a:pt x="7" y="134"/>
                                  </a:lnTo>
                                  <a:lnTo>
                                    <a:pt x="138" y="134"/>
                                  </a:lnTo>
                                  <a:lnTo>
                                    <a:pt x="107" y="180"/>
                                  </a:lnTo>
                                  <a:lnTo>
                                    <a:pt x="73" y="221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4" y="299"/>
                                  </a:lnTo>
                                  <a:lnTo>
                                    <a:pt x="8" y="310"/>
                                  </a:lnTo>
                                  <a:lnTo>
                                    <a:pt x="11" y="321"/>
                                  </a:lnTo>
                                  <a:lnTo>
                                    <a:pt x="14" y="331"/>
                                  </a:lnTo>
                                  <a:lnTo>
                                    <a:pt x="32" y="317"/>
                                  </a:lnTo>
                                  <a:lnTo>
                                    <a:pt x="49" y="302"/>
                                  </a:lnTo>
                                  <a:lnTo>
                                    <a:pt x="65" y="287"/>
                                  </a:lnTo>
                                  <a:lnTo>
                                    <a:pt x="81" y="271"/>
                                  </a:lnTo>
                                  <a:lnTo>
                                    <a:pt x="185" y="271"/>
                                  </a:lnTo>
                                  <a:lnTo>
                                    <a:pt x="195" y="259"/>
                                  </a:lnTo>
                                  <a:lnTo>
                                    <a:pt x="196" y="257"/>
                                  </a:lnTo>
                                  <a:lnTo>
                                    <a:pt x="149" y="257"/>
                                  </a:lnTo>
                                  <a:lnTo>
                                    <a:pt x="131" y="246"/>
                                  </a:lnTo>
                                  <a:lnTo>
                                    <a:pt x="122" y="240"/>
                                  </a:lnTo>
                                  <a:lnTo>
                                    <a:pt x="122" y="224"/>
                                  </a:lnTo>
                                  <a:lnTo>
                                    <a:pt x="139" y="203"/>
                                  </a:lnTo>
                                  <a:lnTo>
                                    <a:pt x="155" y="181"/>
                                  </a:lnTo>
                                  <a:lnTo>
                                    <a:pt x="171" y="159"/>
                                  </a:lnTo>
                                  <a:lnTo>
                                    <a:pt x="186" y="135"/>
                                  </a:lnTo>
                                  <a:lnTo>
                                    <a:pt x="186" y="98"/>
                                  </a:lnTo>
                                  <a:close/>
                                  <a:moveTo>
                                    <a:pt x="198" y="188"/>
                                  </a:moveTo>
                                  <a:lnTo>
                                    <a:pt x="187" y="206"/>
                                  </a:lnTo>
                                  <a:lnTo>
                                    <a:pt x="174" y="223"/>
                                  </a:lnTo>
                                  <a:lnTo>
                                    <a:pt x="162" y="240"/>
                                  </a:lnTo>
                                  <a:lnTo>
                                    <a:pt x="149" y="257"/>
                                  </a:lnTo>
                                  <a:lnTo>
                                    <a:pt x="196" y="257"/>
                                  </a:lnTo>
                                  <a:lnTo>
                                    <a:pt x="209" y="242"/>
                                  </a:lnTo>
                                  <a:lnTo>
                                    <a:pt x="222" y="225"/>
                                  </a:lnTo>
                                  <a:lnTo>
                                    <a:pt x="234" y="209"/>
                                  </a:lnTo>
                                  <a:lnTo>
                                    <a:pt x="198" y="188"/>
                                  </a:lnTo>
                                  <a:close/>
                                  <a:moveTo>
                                    <a:pt x="96" y="0"/>
                                  </a:moveTo>
                                  <a:lnTo>
                                    <a:pt x="59" y="17"/>
                                  </a:lnTo>
                                  <a:lnTo>
                                    <a:pt x="69" y="33"/>
                                  </a:lnTo>
                                  <a:lnTo>
                                    <a:pt x="79" y="50"/>
                                  </a:lnTo>
                                  <a:lnTo>
                                    <a:pt x="89" y="69"/>
                                  </a:lnTo>
                                  <a:lnTo>
                                    <a:pt x="99" y="88"/>
                                  </a:lnTo>
                                  <a:lnTo>
                                    <a:pt x="139" y="69"/>
                                  </a:lnTo>
                                  <a:lnTo>
                                    <a:pt x="128" y="50"/>
                                  </a:lnTo>
                                  <a:lnTo>
                                    <a:pt x="117" y="32"/>
                                  </a:lnTo>
                                  <a:lnTo>
                                    <a:pt x="107" y="15"/>
                                  </a:lnTo>
                                  <a:lnTo>
                                    <a:pt x="96" y="0"/>
                                  </a:lnTo>
                                  <a:close/>
                                  <a:moveTo>
                                    <a:pt x="1125" y="214"/>
                                  </a:moveTo>
                                  <a:lnTo>
                                    <a:pt x="588" y="214"/>
                                  </a:lnTo>
                                  <a:lnTo>
                                    <a:pt x="588" y="258"/>
                                  </a:lnTo>
                                  <a:lnTo>
                                    <a:pt x="1125" y="258"/>
                                  </a:lnTo>
                                  <a:lnTo>
                                    <a:pt x="1125" y="2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4" name="任意多边形 26"/>
                          <wps:cNvSpPr/>
                          <wps:spPr>
                            <a:xfrm>
                              <a:off x="5117" y="12547"/>
                              <a:ext cx="245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5" h="499">
                                  <a:moveTo>
                                    <a:pt x="343" y="85"/>
                                  </a:moveTo>
                                  <a:lnTo>
                                    <a:pt x="298" y="85"/>
                                  </a:lnTo>
                                  <a:lnTo>
                                    <a:pt x="297" y="128"/>
                                  </a:lnTo>
                                  <a:lnTo>
                                    <a:pt x="295" y="168"/>
                                  </a:lnTo>
                                  <a:lnTo>
                                    <a:pt x="293" y="206"/>
                                  </a:lnTo>
                                  <a:lnTo>
                                    <a:pt x="290" y="240"/>
                                  </a:lnTo>
                                  <a:lnTo>
                                    <a:pt x="278" y="305"/>
                                  </a:lnTo>
                                  <a:lnTo>
                                    <a:pt x="251" y="364"/>
                                  </a:lnTo>
                                  <a:lnTo>
                                    <a:pt x="210" y="418"/>
                                  </a:lnTo>
                                  <a:lnTo>
                                    <a:pt x="155" y="466"/>
                                  </a:lnTo>
                                  <a:lnTo>
                                    <a:pt x="164" y="474"/>
                                  </a:lnTo>
                                  <a:lnTo>
                                    <a:pt x="173" y="482"/>
                                  </a:lnTo>
                                  <a:lnTo>
                                    <a:pt x="182" y="490"/>
                                  </a:lnTo>
                                  <a:lnTo>
                                    <a:pt x="189" y="498"/>
                                  </a:lnTo>
                                  <a:lnTo>
                                    <a:pt x="249" y="445"/>
                                  </a:lnTo>
                                  <a:lnTo>
                                    <a:pt x="293" y="385"/>
                                  </a:lnTo>
                                  <a:lnTo>
                                    <a:pt x="322" y="318"/>
                                  </a:lnTo>
                                  <a:lnTo>
                                    <a:pt x="335" y="243"/>
                                  </a:lnTo>
                                  <a:lnTo>
                                    <a:pt x="338" y="211"/>
                                  </a:lnTo>
                                  <a:lnTo>
                                    <a:pt x="340" y="173"/>
                                  </a:lnTo>
                                  <a:lnTo>
                                    <a:pt x="342" y="132"/>
                                  </a:lnTo>
                                  <a:lnTo>
                                    <a:pt x="343" y="85"/>
                                  </a:lnTo>
                                  <a:close/>
                                  <a:moveTo>
                                    <a:pt x="186" y="270"/>
                                  </a:moveTo>
                                  <a:lnTo>
                                    <a:pt x="82" y="270"/>
                                  </a:lnTo>
                                  <a:lnTo>
                                    <a:pt x="82" y="496"/>
                                  </a:lnTo>
                                  <a:lnTo>
                                    <a:pt x="123" y="496"/>
                                  </a:lnTo>
                                  <a:lnTo>
                                    <a:pt x="123" y="283"/>
                                  </a:lnTo>
                                  <a:lnTo>
                                    <a:pt x="188" y="283"/>
                                  </a:lnTo>
                                  <a:lnTo>
                                    <a:pt x="180" y="278"/>
                                  </a:lnTo>
                                  <a:lnTo>
                                    <a:pt x="186" y="270"/>
                                  </a:lnTo>
                                  <a:close/>
                                  <a:moveTo>
                                    <a:pt x="325" y="437"/>
                                  </a:moveTo>
                                  <a:lnTo>
                                    <a:pt x="327" y="448"/>
                                  </a:lnTo>
                                  <a:lnTo>
                                    <a:pt x="330" y="459"/>
                                  </a:lnTo>
                                  <a:lnTo>
                                    <a:pt x="332" y="470"/>
                                  </a:lnTo>
                                  <a:lnTo>
                                    <a:pt x="334" y="482"/>
                                  </a:lnTo>
                                  <a:lnTo>
                                    <a:pt x="379" y="483"/>
                                  </a:lnTo>
                                  <a:lnTo>
                                    <a:pt x="413" y="484"/>
                                  </a:lnTo>
                                  <a:lnTo>
                                    <a:pt x="450" y="478"/>
                                  </a:lnTo>
                                  <a:lnTo>
                                    <a:pt x="477" y="461"/>
                                  </a:lnTo>
                                  <a:lnTo>
                                    <a:pt x="488" y="441"/>
                                  </a:lnTo>
                                  <a:lnTo>
                                    <a:pt x="408" y="441"/>
                                  </a:lnTo>
                                  <a:lnTo>
                                    <a:pt x="391" y="441"/>
                                  </a:lnTo>
                                  <a:lnTo>
                                    <a:pt x="372" y="440"/>
                                  </a:lnTo>
                                  <a:lnTo>
                                    <a:pt x="350" y="439"/>
                                  </a:lnTo>
                                  <a:lnTo>
                                    <a:pt x="325" y="437"/>
                                  </a:lnTo>
                                  <a:close/>
                                  <a:moveTo>
                                    <a:pt x="512" y="46"/>
                                  </a:moveTo>
                                  <a:lnTo>
                                    <a:pt x="212" y="46"/>
                                  </a:lnTo>
                                  <a:lnTo>
                                    <a:pt x="212" y="85"/>
                                  </a:lnTo>
                                  <a:lnTo>
                                    <a:pt x="466" y="85"/>
                                  </a:lnTo>
                                  <a:lnTo>
                                    <a:pt x="463" y="188"/>
                                  </a:lnTo>
                                  <a:lnTo>
                                    <a:pt x="460" y="273"/>
                                  </a:lnTo>
                                  <a:lnTo>
                                    <a:pt x="457" y="339"/>
                                  </a:lnTo>
                                  <a:lnTo>
                                    <a:pt x="455" y="388"/>
                                  </a:lnTo>
                                  <a:lnTo>
                                    <a:pt x="451" y="412"/>
                                  </a:lnTo>
                                  <a:lnTo>
                                    <a:pt x="442" y="429"/>
                                  </a:lnTo>
                                  <a:lnTo>
                                    <a:pt x="428" y="439"/>
                                  </a:lnTo>
                                  <a:lnTo>
                                    <a:pt x="408" y="441"/>
                                  </a:lnTo>
                                  <a:lnTo>
                                    <a:pt x="488" y="441"/>
                                  </a:lnTo>
                                  <a:lnTo>
                                    <a:pt x="493" y="432"/>
                                  </a:lnTo>
                                  <a:lnTo>
                                    <a:pt x="499" y="390"/>
                                  </a:lnTo>
                                  <a:lnTo>
                                    <a:pt x="502" y="339"/>
                                  </a:lnTo>
                                  <a:lnTo>
                                    <a:pt x="505" y="257"/>
                                  </a:lnTo>
                                  <a:lnTo>
                                    <a:pt x="508" y="167"/>
                                  </a:lnTo>
                                  <a:lnTo>
                                    <a:pt x="512" y="46"/>
                                  </a:lnTo>
                                  <a:close/>
                                  <a:moveTo>
                                    <a:pt x="188" y="283"/>
                                  </a:moveTo>
                                  <a:lnTo>
                                    <a:pt x="123" y="283"/>
                                  </a:lnTo>
                                  <a:lnTo>
                                    <a:pt x="165" y="315"/>
                                  </a:lnTo>
                                  <a:lnTo>
                                    <a:pt x="206" y="346"/>
                                  </a:lnTo>
                                  <a:lnTo>
                                    <a:pt x="234" y="315"/>
                                  </a:lnTo>
                                  <a:lnTo>
                                    <a:pt x="193" y="287"/>
                                  </a:lnTo>
                                  <a:lnTo>
                                    <a:pt x="188" y="283"/>
                                  </a:lnTo>
                                  <a:close/>
                                  <a:moveTo>
                                    <a:pt x="186" y="98"/>
                                  </a:moveTo>
                                  <a:lnTo>
                                    <a:pt x="8" y="98"/>
                                  </a:lnTo>
                                  <a:lnTo>
                                    <a:pt x="8" y="134"/>
                                  </a:lnTo>
                                  <a:lnTo>
                                    <a:pt x="138" y="134"/>
                                  </a:lnTo>
                                  <a:lnTo>
                                    <a:pt x="107" y="180"/>
                                  </a:lnTo>
                                  <a:lnTo>
                                    <a:pt x="74" y="221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4" y="299"/>
                                  </a:lnTo>
                                  <a:lnTo>
                                    <a:pt x="8" y="310"/>
                                  </a:lnTo>
                                  <a:lnTo>
                                    <a:pt x="12" y="321"/>
                                  </a:lnTo>
                                  <a:lnTo>
                                    <a:pt x="15" y="331"/>
                                  </a:lnTo>
                                  <a:lnTo>
                                    <a:pt x="32" y="317"/>
                                  </a:lnTo>
                                  <a:lnTo>
                                    <a:pt x="49" y="302"/>
                                  </a:lnTo>
                                  <a:lnTo>
                                    <a:pt x="66" y="287"/>
                                  </a:lnTo>
                                  <a:lnTo>
                                    <a:pt x="82" y="270"/>
                                  </a:lnTo>
                                  <a:lnTo>
                                    <a:pt x="186" y="270"/>
                                  </a:lnTo>
                                  <a:lnTo>
                                    <a:pt x="195" y="259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149" y="257"/>
                                  </a:lnTo>
                                  <a:lnTo>
                                    <a:pt x="131" y="246"/>
                                  </a:lnTo>
                                  <a:lnTo>
                                    <a:pt x="123" y="240"/>
                                  </a:lnTo>
                                  <a:lnTo>
                                    <a:pt x="123" y="224"/>
                                  </a:lnTo>
                                  <a:lnTo>
                                    <a:pt x="139" y="203"/>
                                  </a:lnTo>
                                  <a:lnTo>
                                    <a:pt x="156" y="181"/>
                                  </a:lnTo>
                                  <a:lnTo>
                                    <a:pt x="171" y="159"/>
                                  </a:lnTo>
                                  <a:lnTo>
                                    <a:pt x="186" y="135"/>
                                  </a:lnTo>
                                  <a:lnTo>
                                    <a:pt x="186" y="98"/>
                                  </a:lnTo>
                                  <a:close/>
                                  <a:moveTo>
                                    <a:pt x="199" y="188"/>
                                  </a:moveTo>
                                  <a:lnTo>
                                    <a:pt x="187" y="206"/>
                                  </a:lnTo>
                                  <a:lnTo>
                                    <a:pt x="175" y="223"/>
                                  </a:lnTo>
                                  <a:lnTo>
                                    <a:pt x="162" y="240"/>
                                  </a:lnTo>
                                  <a:lnTo>
                                    <a:pt x="149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9" y="242"/>
                                  </a:lnTo>
                                  <a:lnTo>
                                    <a:pt x="222" y="225"/>
                                  </a:lnTo>
                                  <a:lnTo>
                                    <a:pt x="234" y="209"/>
                                  </a:lnTo>
                                  <a:lnTo>
                                    <a:pt x="199" y="188"/>
                                  </a:lnTo>
                                  <a:close/>
                                  <a:moveTo>
                                    <a:pt x="97" y="0"/>
                                  </a:moveTo>
                                  <a:lnTo>
                                    <a:pt x="59" y="17"/>
                                  </a:lnTo>
                                  <a:lnTo>
                                    <a:pt x="69" y="33"/>
                                  </a:lnTo>
                                  <a:lnTo>
                                    <a:pt x="79" y="50"/>
                                  </a:lnTo>
                                  <a:lnTo>
                                    <a:pt x="89" y="69"/>
                                  </a:lnTo>
                                  <a:lnTo>
                                    <a:pt x="99" y="88"/>
                                  </a:lnTo>
                                  <a:lnTo>
                                    <a:pt x="139" y="69"/>
                                  </a:lnTo>
                                  <a:lnTo>
                                    <a:pt x="128" y="50"/>
                                  </a:lnTo>
                                  <a:lnTo>
                                    <a:pt x="117" y="32"/>
                                  </a:lnTo>
                                  <a:lnTo>
                                    <a:pt x="107" y="15"/>
                                  </a:lnTo>
                                  <a:lnTo>
                                    <a:pt x="97" y="0"/>
                                  </a:lnTo>
                                  <a:close/>
                                  <a:moveTo>
                                    <a:pt x="1076" y="67"/>
                                  </a:moveTo>
                                  <a:lnTo>
                                    <a:pt x="636" y="67"/>
                                  </a:lnTo>
                                  <a:lnTo>
                                    <a:pt x="636" y="111"/>
                                  </a:lnTo>
                                  <a:lnTo>
                                    <a:pt x="1076" y="111"/>
                                  </a:lnTo>
                                  <a:lnTo>
                                    <a:pt x="1076" y="67"/>
                                  </a:lnTo>
                                  <a:close/>
                                  <a:moveTo>
                                    <a:pt x="1115" y="397"/>
                                  </a:moveTo>
                                  <a:lnTo>
                                    <a:pt x="596" y="397"/>
                                  </a:lnTo>
                                  <a:lnTo>
                                    <a:pt x="596" y="440"/>
                                  </a:lnTo>
                                  <a:lnTo>
                                    <a:pt x="1115" y="440"/>
                                  </a:lnTo>
                                  <a:lnTo>
                                    <a:pt x="1115" y="3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5" name="任意多边形 27"/>
                          <wps:cNvSpPr/>
                          <wps:spPr>
                            <a:xfrm>
                              <a:off x="2750" y="11226"/>
                              <a:ext cx="110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00" h="651">
                                  <a:moveTo>
                                    <a:pt x="410" y="481"/>
                                  </a:moveTo>
                                  <a:lnTo>
                                    <a:pt x="325" y="481"/>
                                  </a:lnTo>
                                  <a:lnTo>
                                    <a:pt x="325" y="650"/>
                                  </a:lnTo>
                                  <a:lnTo>
                                    <a:pt x="410" y="650"/>
                                  </a:lnTo>
                                  <a:lnTo>
                                    <a:pt x="410" y="481"/>
                                  </a:lnTo>
                                  <a:close/>
                                  <a:moveTo>
                                    <a:pt x="410" y="0"/>
                                  </a:moveTo>
                                  <a:lnTo>
                                    <a:pt x="308" y="0"/>
                                  </a:lnTo>
                                  <a:lnTo>
                                    <a:pt x="0" y="428"/>
                                  </a:lnTo>
                                  <a:lnTo>
                                    <a:pt x="0" y="481"/>
                                  </a:lnTo>
                                  <a:lnTo>
                                    <a:pt x="499" y="481"/>
                                  </a:lnTo>
                                  <a:lnTo>
                                    <a:pt x="499" y="416"/>
                                  </a:lnTo>
                                  <a:lnTo>
                                    <a:pt x="91" y="416"/>
                                  </a:lnTo>
                                  <a:lnTo>
                                    <a:pt x="298" y="127"/>
                                  </a:lnTo>
                                  <a:lnTo>
                                    <a:pt x="308" y="111"/>
                                  </a:lnTo>
                                  <a:lnTo>
                                    <a:pt x="315" y="97"/>
                                  </a:lnTo>
                                  <a:lnTo>
                                    <a:pt x="321" y="86"/>
                                  </a:lnTo>
                                  <a:lnTo>
                                    <a:pt x="325" y="77"/>
                                  </a:lnTo>
                                  <a:lnTo>
                                    <a:pt x="410" y="77"/>
                                  </a:lnTo>
                                  <a:lnTo>
                                    <a:pt x="410" y="0"/>
                                  </a:lnTo>
                                  <a:close/>
                                  <a:moveTo>
                                    <a:pt x="410" y="77"/>
                                  </a:moveTo>
                                  <a:lnTo>
                                    <a:pt x="327" y="77"/>
                                  </a:lnTo>
                                  <a:lnTo>
                                    <a:pt x="326" y="95"/>
                                  </a:lnTo>
                                  <a:lnTo>
                                    <a:pt x="325" y="113"/>
                                  </a:lnTo>
                                  <a:lnTo>
                                    <a:pt x="325" y="127"/>
                                  </a:lnTo>
                                  <a:lnTo>
                                    <a:pt x="325" y="416"/>
                                  </a:lnTo>
                                  <a:lnTo>
                                    <a:pt x="410" y="416"/>
                                  </a:lnTo>
                                  <a:lnTo>
                                    <a:pt x="410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53" name="任意多边形 28"/>
                          <wps:cNvSpPr/>
                          <wps:spPr>
                            <a:xfrm>
                              <a:off x="2682" y="11402"/>
                              <a:ext cx="246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20" h="499">
                                  <a:moveTo>
                                    <a:pt x="343" y="85"/>
                                  </a:moveTo>
                                  <a:lnTo>
                                    <a:pt x="297" y="85"/>
                                  </a:lnTo>
                                  <a:lnTo>
                                    <a:pt x="296" y="128"/>
                                  </a:lnTo>
                                  <a:lnTo>
                                    <a:pt x="295" y="168"/>
                                  </a:lnTo>
                                  <a:lnTo>
                                    <a:pt x="292" y="206"/>
                                  </a:lnTo>
                                  <a:lnTo>
                                    <a:pt x="290" y="241"/>
                                  </a:lnTo>
                                  <a:lnTo>
                                    <a:pt x="277" y="306"/>
                                  </a:lnTo>
                                  <a:lnTo>
                                    <a:pt x="251" y="365"/>
                                  </a:lnTo>
                                  <a:lnTo>
                                    <a:pt x="210" y="418"/>
                                  </a:lnTo>
                                  <a:lnTo>
                                    <a:pt x="154" y="466"/>
                                  </a:lnTo>
                                  <a:lnTo>
                                    <a:pt x="164" y="475"/>
                                  </a:lnTo>
                                  <a:lnTo>
                                    <a:pt x="173" y="483"/>
                                  </a:lnTo>
                                  <a:lnTo>
                                    <a:pt x="181" y="491"/>
                                  </a:lnTo>
                                  <a:lnTo>
                                    <a:pt x="189" y="499"/>
                                  </a:lnTo>
                                  <a:lnTo>
                                    <a:pt x="248" y="446"/>
                                  </a:lnTo>
                                  <a:lnTo>
                                    <a:pt x="292" y="385"/>
                                  </a:lnTo>
                                  <a:lnTo>
                                    <a:pt x="321" y="318"/>
                                  </a:lnTo>
                                  <a:lnTo>
                                    <a:pt x="335" y="244"/>
                                  </a:lnTo>
                                  <a:lnTo>
                                    <a:pt x="337" y="211"/>
                                  </a:lnTo>
                                  <a:lnTo>
                                    <a:pt x="339" y="174"/>
                                  </a:lnTo>
                                  <a:lnTo>
                                    <a:pt x="341" y="132"/>
                                  </a:lnTo>
                                  <a:lnTo>
                                    <a:pt x="343" y="85"/>
                                  </a:lnTo>
                                  <a:close/>
                                  <a:moveTo>
                                    <a:pt x="185" y="271"/>
                                  </a:moveTo>
                                  <a:lnTo>
                                    <a:pt x="81" y="271"/>
                                  </a:lnTo>
                                  <a:lnTo>
                                    <a:pt x="81" y="496"/>
                                  </a:lnTo>
                                  <a:lnTo>
                                    <a:pt x="122" y="496"/>
                                  </a:lnTo>
                                  <a:lnTo>
                                    <a:pt x="122" y="284"/>
                                  </a:lnTo>
                                  <a:lnTo>
                                    <a:pt x="187" y="284"/>
                                  </a:lnTo>
                                  <a:lnTo>
                                    <a:pt x="179" y="278"/>
                                  </a:lnTo>
                                  <a:lnTo>
                                    <a:pt x="185" y="271"/>
                                  </a:lnTo>
                                  <a:close/>
                                  <a:moveTo>
                                    <a:pt x="325" y="437"/>
                                  </a:moveTo>
                                  <a:lnTo>
                                    <a:pt x="327" y="448"/>
                                  </a:lnTo>
                                  <a:lnTo>
                                    <a:pt x="329" y="459"/>
                                  </a:lnTo>
                                  <a:lnTo>
                                    <a:pt x="331" y="471"/>
                                  </a:lnTo>
                                  <a:lnTo>
                                    <a:pt x="333" y="483"/>
                                  </a:lnTo>
                                  <a:lnTo>
                                    <a:pt x="379" y="484"/>
                                  </a:lnTo>
                                  <a:lnTo>
                                    <a:pt x="413" y="484"/>
                                  </a:lnTo>
                                  <a:lnTo>
                                    <a:pt x="450" y="479"/>
                                  </a:lnTo>
                                  <a:lnTo>
                                    <a:pt x="476" y="461"/>
                                  </a:lnTo>
                                  <a:lnTo>
                                    <a:pt x="487" y="442"/>
                                  </a:lnTo>
                                  <a:lnTo>
                                    <a:pt x="408" y="442"/>
                                  </a:lnTo>
                                  <a:lnTo>
                                    <a:pt x="391" y="441"/>
                                  </a:lnTo>
                                  <a:lnTo>
                                    <a:pt x="371" y="441"/>
                                  </a:lnTo>
                                  <a:lnTo>
                                    <a:pt x="349" y="439"/>
                                  </a:lnTo>
                                  <a:lnTo>
                                    <a:pt x="325" y="437"/>
                                  </a:lnTo>
                                  <a:close/>
                                  <a:moveTo>
                                    <a:pt x="511" y="47"/>
                                  </a:moveTo>
                                  <a:lnTo>
                                    <a:pt x="211" y="47"/>
                                  </a:lnTo>
                                  <a:lnTo>
                                    <a:pt x="211" y="85"/>
                                  </a:lnTo>
                                  <a:lnTo>
                                    <a:pt x="465" y="85"/>
                                  </a:lnTo>
                                  <a:lnTo>
                                    <a:pt x="463" y="188"/>
                                  </a:lnTo>
                                  <a:lnTo>
                                    <a:pt x="460" y="273"/>
                                  </a:lnTo>
                                  <a:lnTo>
                                    <a:pt x="457" y="340"/>
                                  </a:lnTo>
                                  <a:lnTo>
                                    <a:pt x="454" y="388"/>
                                  </a:lnTo>
                                  <a:lnTo>
                                    <a:pt x="450" y="412"/>
                                  </a:lnTo>
                                  <a:lnTo>
                                    <a:pt x="441" y="429"/>
                                  </a:lnTo>
                                  <a:lnTo>
                                    <a:pt x="427" y="439"/>
                                  </a:lnTo>
                                  <a:lnTo>
                                    <a:pt x="408" y="442"/>
                                  </a:lnTo>
                                  <a:lnTo>
                                    <a:pt x="487" y="442"/>
                                  </a:lnTo>
                                  <a:lnTo>
                                    <a:pt x="493" y="432"/>
                                  </a:lnTo>
                                  <a:lnTo>
                                    <a:pt x="499" y="391"/>
                                  </a:lnTo>
                                  <a:lnTo>
                                    <a:pt x="501" y="339"/>
                                  </a:lnTo>
                                  <a:lnTo>
                                    <a:pt x="504" y="257"/>
                                  </a:lnTo>
                                  <a:lnTo>
                                    <a:pt x="508" y="167"/>
                                  </a:lnTo>
                                  <a:lnTo>
                                    <a:pt x="511" y="47"/>
                                  </a:lnTo>
                                  <a:close/>
                                  <a:moveTo>
                                    <a:pt x="187" y="284"/>
                                  </a:moveTo>
                                  <a:lnTo>
                                    <a:pt x="122" y="284"/>
                                  </a:lnTo>
                                  <a:lnTo>
                                    <a:pt x="164" y="315"/>
                                  </a:lnTo>
                                  <a:lnTo>
                                    <a:pt x="206" y="347"/>
                                  </a:lnTo>
                                  <a:lnTo>
                                    <a:pt x="234" y="316"/>
                                  </a:lnTo>
                                  <a:lnTo>
                                    <a:pt x="193" y="287"/>
                                  </a:lnTo>
                                  <a:lnTo>
                                    <a:pt x="187" y="284"/>
                                  </a:lnTo>
                                  <a:close/>
                                  <a:moveTo>
                                    <a:pt x="186" y="98"/>
                                  </a:moveTo>
                                  <a:lnTo>
                                    <a:pt x="7" y="98"/>
                                  </a:lnTo>
                                  <a:lnTo>
                                    <a:pt x="7" y="134"/>
                                  </a:lnTo>
                                  <a:lnTo>
                                    <a:pt x="138" y="134"/>
                                  </a:lnTo>
                                  <a:lnTo>
                                    <a:pt x="107" y="180"/>
                                  </a:lnTo>
                                  <a:lnTo>
                                    <a:pt x="73" y="221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4" y="300"/>
                                  </a:lnTo>
                                  <a:lnTo>
                                    <a:pt x="8" y="311"/>
                                  </a:lnTo>
                                  <a:lnTo>
                                    <a:pt x="11" y="321"/>
                                  </a:lnTo>
                                  <a:lnTo>
                                    <a:pt x="14" y="331"/>
                                  </a:lnTo>
                                  <a:lnTo>
                                    <a:pt x="32" y="317"/>
                                  </a:lnTo>
                                  <a:lnTo>
                                    <a:pt x="49" y="302"/>
                                  </a:lnTo>
                                  <a:lnTo>
                                    <a:pt x="65" y="287"/>
                                  </a:lnTo>
                                  <a:lnTo>
                                    <a:pt x="81" y="271"/>
                                  </a:lnTo>
                                  <a:lnTo>
                                    <a:pt x="185" y="271"/>
                                  </a:lnTo>
                                  <a:lnTo>
                                    <a:pt x="195" y="260"/>
                                  </a:lnTo>
                                  <a:lnTo>
                                    <a:pt x="196" y="258"/>
                                  </a:lnTo>
                                  <a:lnTo>
                                    <a:pt x="149" y="258"/>
                                  </a:lnTo>
                                  <a:lnTo>
                                    <a:pt x="131" y="246"/>
                                  </a:lnTo>
                                  <a:lnTo>
                                    <a:pt x="122" y="240"/>
                                  </a:lnTo>
                                  <a:lnTo>
                                    <a:pt x="122" y="225"/>
                                  </a:lnTo>
                                  <a:lnTo>
                                    <a:pt x="139" y="204"/>
                                  </a:lnTo>
                                  <a:lnTo>
                                    <a:pt x="155" y="182"/>
                                  </a:lnTo>
                                  <a:lnTo>
                                    <a:pt x="171" y="159"/>
                                  </a:lnTo>
                                  <a:lnTo>
                                    <a:pt x="186" y="135"/>
                                  </a:lnTo>
                                  <a:lnTo>
                                    <a:pt x="186" y="98"/>
                                  </a:lnTo>
                                  <a:close/>
                                  <a:moveTo>
                                    <a:pt x="198" y="188"/>
                                  </a:moveTo>
                                  <a:lnTo>
                                    <a:pt x="187" y="206"/>
                                  </a:lnTo>
                                  <a:lnTo>
                                    <a:pt x="174" y="224"/>
                                  </a:lnTo>
                                  <a:lnTo>
                                    <a:pt x="162" y="241"/>
                                  </a:lnTo>
                                  <a:lnTo>
                                    <a:pt x="149" y="258"/>
                                  </a:lnTo>
                                  <a:lnTo>
                                    <a:pt x="196" y="258"/>
                                  </a:lnTo>
                                  <a:lnTo>
                                    <a:pt x="209" y="242"/>
                                  </a:lnTo>
                                  <a:lnTo>
                                    <a:pt x="222" y="225"/>
                                  </a:lnTo>
                                  <a:lnTo>
                                    <a:pt x="234" y="209"/>
                                  </a:lnTo>
                                  <a:lnTo>
                                    <a:pt x="198" y="188"/>
                                  </a:lnTo>
                                  <a:close/>
                                  <a:moveTo>
                                    <a:pt x="96" y="0"/>
                                  </a:moveTo>
                                  <a:lnTo>
                                    <a:pt x="59" y="18"/>
                                  </a:lnTo>
                                  <a:lnTo>
                                    <a:pt x="69" y="34"/>
                                  </a:lnTo>
                                  <a:lnTo>
                                    <a:pt x="79" y="51"/>
                                  </a:lnTo>
                                  <a:lnTo>
                                    <a:pt x="89" y="69"/>
                                  </a:lnTo>
                                  <a:lnTo>
                                    <a:pt x="99" y="88"/>
                                  </a:lnTo>
                                  <a:lnTo>
                                    <a:pt x="139" y="69"/>
                                  </a:lnTo>
                                  <a:lnTo>
                                    <a:pt x="128" y="50"/>
                                  </a:lnTo>
                                  <a:lnTo>
                                    <a:pt x="117" y="32"/>
                                  </a:lnTo>
                                  <a:lnTo>
                                    <a:pt x="107" y="16"/>
                                  </a:lnTo>
                                  <a:lnTo>
                                    <a:pt x="96" y="0"/>
                                  </a:lnTo>
                                  <a:close/>
                                  <a:moveTo>
                                    <a:pt x="1120" y="133"/>
                                  </a:moveTo>
                                  <a:lnTo>
                                    <a:pt x="596" y="133"/>
                                  </a:lnTo>
                                  <a:lnTo>
                                    <a:pt x="596" y="174"/>
                                  </a:lnTo>
                                  <a:lnTo>
                                    <a:pt x="1120" y="174"/>
                                  </a:lnTo>
                                  <a:lnTo>
                                    <a:pt x="1120" y="133"/>
                                  </a:lnTo>
                                  <a:close/>
                                  <a:moveTo>
                                    <a:pt x="840" y="6"/>
                                  </a:moveTo>
                                  <a:lnTo>
                                    <a:pt x="801" y="27"/>
                                  </a:lnTo>
                                  <a:lnTo>
                                    <a:pt x="813" y="44"/>
                                  </a:lnTo>
                                  <a:lnTo>
                                    <a:pt x="827" y="65"/>
                                  </a:lnTo>
                                  <a:lnTo>
                                    <a:pt x="842" y="90"/>
                                  </a:lnTo>
                                  <a:lnTo>
                                    <a:pt x="859" y="120"/>
                                  </a:lnTo>
                                  <a:lnTo>
                                    <a:pt x="903" y="97"/>
                                  </a:lnTo>
                                  <a:lnTo>
                                    <a:pt x="885" y="70"/>
                                  </a:lnTo>
                                  <a:lnTo>
                                    <a:pt x="869" y="46"/>
                                  </a:lnTo>
                                  <a:lnTo>
                                    <a:pt x="854" y="25"/>
                                  </a:lnTo>
                                  <a:lnTo>
                                    <a:pt x="840" y="6"/>
                                  </a:lnTo>
                                  <a:close/>
                                  <a:moveTo>
                                    <a:pt x="758" y="233"/>
                                  </a:moveTo>
                                  <a:lnTo>
                                    <a:pt x="721" y="296"/>
                                  </a:lnTo>
                                  <a:lnTo>
                                    <a:pt x="682" y="354"/>
                                  </a:lnTo>
                                  <a:lnTo>
                                    <a:pt x="639" y="408"/>
                                  </a:lnTo>
                                  <a:lnTo>
                                    <a:pt x="594" y="457"/>
                                  </a:lnTo>
                                  <a:lnTo>
                                    <a:pt x="616" y="474"/>
                                  </a:lnTo>
                                  <a:lnTo>
                                    <a:pt x="626" y="481"/>
                                  </a:lnTo>
                                  <a:lnTo>
                                    <a:pt x="635" y="489"/>
                                  </a:lnTo>
                                  <a:lnTo>
                                    <a:pt x="681" y="433"/>
                                  </a:lnTo>
                                  <a:lnTo>
                                    <a:pt x="725" y="375"/>
                                  </a:lnTo>
                                  <a:lnTo>
                                    <a:pt x="766" y="316"/>
                                  </a:lnTo>
                                  <a:lnTo>
                                    <a:pt x="804" y="256"/>
                                  </a:lnTo>
                                  <a:lnTo>
                                    <a:pt x="758" y="233"/>
                                  </a:lnTo>
                                  <a:close/>
                                  <a:moveTo>
                                    <a:pt x="941" y="237"/>
                                  </a:moveTo>
                                  <a:lnTo>
                                    <a:pt x="904" y="262"/>
                                  </a:lnTo>
                                  <a:lnTo>
                                    <a:pt x="941" y="308"/>
                                  </a:lnTo>
                                  <a:lnTo>
                                    <a:pt x="980" y="360"/>
                                  </a:lnTo>
                                  <a:lnTo>
                                    <a:pt x="1022" y="418"/>
                                  </a:lnTo>
                                  <a:lnTo>
                                    <a:pt x="1067" y="483"/>
                                  </a:lnTo>
                                  <a:lnTo>
                                    <a:pt x="1113" y="452"/>
                                  </a:lnTo>
                                  <a:lnTo>
                                    <a:pt x="1071" y="396"/>
                                  </a:lnTo>
                                  <a:lnTo>
                                    <a:pt x="1028" y="342"/>
                                  </a:lnTo>
                                  <a:lnTo>
                                    <a:pt x="985" y="289"/>
                                  </a:lnTo>
                                  <a:lnTo>
                                    <a:pt x="941" y="2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6" name="任意多边形 29"/>
                          <wps:cNvSpPr/>
                          <wps:spPr>
                            <a:xfrm>
                              <a:off x="2695" y="11608"/>
                              <a:ext cx="220" cy="14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9" h="665">
                                  <a:moveTo>
                                    <a:pt x="403" y="593"/>
                                  </a:moveTo>
                                  <a:lnTo>
                                    <a:pt x="4" y="593"/>
                                  </a:lnTo>
                                  <a:lnTo>
                                    <a:pt x="4" y="664"/>
                                  </a:lnTo>
                                  <a:lnTo>
                                    <a:pt x="403" y="664"/>
                                  </a:lnTo>
                                  <a:lnTo>
                                    <a:pt x="403" y="593"/>
                                  </a:lnTo>
                                  <a:close/>
                                  <a:moveTo>
                                    <a:pt x="248" y="99"/>
                                  </a:moveTo>
                                  <a:lnTo>
                                    <a:pt x="160" y="99"/>
                                  </a:lnTo>
                                  <a:lnTo>
                                    <a:pt x="160" y="593"/>
                                  </a:lnTo>
                                  <a:lnTo>
                                    <a:pt x="248" y="593"/>
                                  </a:lnTo>
                                  <a:lnTo>
                                    <a:pt x="248" y="99"/>
                                  </a:lnTo>
                                  <a:close/>
                                  <a:moveTo>
                                    <a:pt x="248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2"/>
                                  </a:lnTo>
                                  <a:lnTo>
                                    <a:pt x="160" y="99"/>
                                  </a:lnTo>
                                  <a:lnTo>
                                    <a:pt x="248" y="99"/>
                                  </a:lnTo>
                                  <a:lnTo>
                                    <a:pt x="248" y="0"/>
                                  </a:lnTo>
                                  <a:close/>
                                  <a:moveTo>
                                    <a:pt x="998" y="593"/>
                                  </a:moveTo>
                                  <a:lnTo>
                                    <a:pt x="599" y="593"/>
                                  </a:lnTo>
                                  <a:lnTo>
                                    <a:pt x="599" y="664"/>
                                  </a:lnTo>
                                  <a:lnTo>
                                    <a:pt x="998" y="664"/>
                                  </a:lnTo>
                                  <a:lnTo>
                                    <a:pt x="998" y="593"/>
                                  </a:lnTo>
                                  <a:close/>
                                  <a:moveTo>
                                    <a:pt x="842" y="99"/>
                                  </a:moveTo>
                                  <a:lnTo>
                                    <a:pt x="755" y="99"/>
                                  </a:lnTo>
                                  <a:lnTo>
                                    <a:pt x="755" y="593"/>
                                  </a:lnTo>
                                  <a:lnTo>
                                    <a:pt x="842" y="593"/>
                                  </a:lnTo>
                                  <a:lnTo>
                                    <a:pt x="842" y="99"/>
                                  </a:lnTo>
                                  <a:close/>
                                  <a:moveTo>
                                    <a:pt x="842" y="0"/>
                                  </a:moveTo>
                                  <a:lnTo>
                                    <a:pt x="594" y="67"/>
                                  </a:lnTo>
                                  <a:lnTo>
                                    <a:pt x="594" y="142"/>
                                  </a:lnTo>
                                  <a:lnTo>
                                    <a:pt x="755" y="99"/>
                                  </a:lnTo>
                                  <a:lnTo>
                                    <a:pt x="842" y="99"/>
                                  </a:lnTo>
                                  <a:lnTo>
                                    <a:pt x="84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7" name="任意多边形 30"/>
                          <wps:cNvSpPr/>
                          <wps:spPr>
                            <a:xfrm>
                              <a:off x="2683" y="11783"/>
                              <a:ext cx="244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9" h="493">
                                  <a:moveTo>
                                    <a:pt x="526" y="186"/>
                                  </a:moveTo>
                                  <a:lnTo>
                                    <a:pt x="288" y="186"/>
                                  </a:lnTo>
                                  <a:lnTo>
                                    <a:pt x="288" y="0"/>
                                  </a:lnTo>
                                  <a:lnTo>
                                    <a:pt x="238" y="0"/>
                                  </a:lnTo>
                                  <a:lnTo>
                                    <a:pt x="238" y="186"/>
                                  </a:lnTo>
                                  <a:lnTo>
                                    <a:pt x="0" y="186"/>
                                  </a:lnTo>
                                  <a:lnTo>
                                    <a:pt x="0" y="227"/>
                                  </a:lnTo>
                                  <a:lnTo>
                                    <a:pt x="238" y="227"/>
                                  </a:lnTo>
                                  <a:lnTo>
                                    <a:pt x="238" y="493"/>
                                  </a:lnTo>
                                  <a:lnTo>
                                    <a:pt x="288" y="493"/>
                                  </a:lnTo>
                                  <a:lnTo>
                                    <a:pt x="288" y="227"/>
                                  </a:lnTo>
                                  <a:lnTo>
                                    <a:pt x="526" y="227"/>
                                  </a:lnTo>
                                  <a:lnTo>
                                    <a:pt x="526" y="186"/>
                                  </a:lnTo>
                                  <a:close/>
                                  <a:moveTo>
                                    <a:pt x="1049" y="221"/>
                                  </a:moveTo>
                                  <a:lnTo>
                                    <a:pt x="646" y="221"/>
                                  </a:lnTo>
                                  <a:lnTo>
                                    <a:pt x="646" y="264"/>
                                  </a:lnTo>
                                  <a:lnTo>
                                    <a:pt x="1049" y="264"/>
                                  </a:lnTo>
                                  <a:lnTo>
                                    <a:pt x="1049" y="221"/>
                                  </a:lnTo>
                                  <a:close/>
                                  <a:moveTo>
                                    <a:pt x="1109" y="413"/>
                                  </a:moveTo>
                                  <a:lnTo>
                                    <a:pt x="588" y="413"/>
                                  </a:lnTo>
                                  <a:lnTo>
                                    <a:pt x="588" y="455"/>
                                  </a:lnTo>
                                  <a:lnTo>
                                    <a:pt x="1109" y="455"/>
                                  </a:lnTo>
                                  <a:lnTo>
                                    <a:pt x="1109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54" name="矩形 31"/>
                          <wps:cNvSpPr/>
                          <wps:spPr>
                            <a:xfrm>
                              <a:off x="2820" y="11793"/>
                              <a:ext cx="99" cy="9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55" name="任意多边形 32"/>
                          <wps:cNvSpPr/>
                          <wps:spPr>
                            <a:xfrm>
                              <a:off x="2694" y="11988"/>
                              <a:ext cx="221" cy="14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8" h="676">
                                  <a:moveTo>
                                    <a:pt x="403" y="594"/>
                                  </a:moveTo>
                                  <a:lnTo>
                                    <a:pt x="4" y="594"/>
                                  </a:lnTo>
                                  <a:lnTo>
                                    <a:pt x="4" y="665"/>
                                  </a:lnTo>
                                  <a:lnTo>
                                    <a:pt x="403" y="665"/>
                                  </a:lnTo>
                                  <a:lnTo>
                                    <a:pt x="403" y="594"/>
                                  </a:lnTo>
                                  <a:close/>
                                  <a:moveTo>
                                    <a:pt x="248" y="100"/>
                                  </a:moveTo>
                                  <a:lnTo>
                                    <a:pt x="160" y="100"/>
                                  </a:lnTo>
                                  <a:lnTo>
                                    <a:pt x="160" y="594"/>
                                  </a:lnTo>
                                  <a:lnTo>
                                    <a:pt x="248" y="594"/>
                                  </a:lnTo>
                                  <a:lnTo>
                                    <a:pt x="248" y="100"/>
                                  </a:lnTo>
                                  <a:close/>
                                  <a:moveTo>
                                    <a:pt x="248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160" y="100"/>
                                  </a:lnTo>
                                  <a:lnTo>
                                    <a:pt x="248" y="100"/>
                                  </a:lnTo>
                                  <a:lnTo>
                                    <a:pt x="248" y="0"/>
                                  </a:lnTo>
                                  <a:close/>
                                  <a:moveTo>
                                    <a:pt x="794" y="3"/>
                                  </a:moveTo>
                                  <a:lnTo>
                                    <a:pt x="751" y="6"/>
                                  </a:lnTo>
                                  <a:lnTo>
                                    <a:pt x="711" y="14"/>
                                  </a:lnTo>
                                  <a:lnTo>
                                    <a:pt x="676" y="29"/>
                                  </a:lnTo>
                                  <a:lnTo>
                                    <a:pt x="645" y="48"/>
                                  </a:lnTo>
                                  <a:lnTo>
                                    <a:pt x="619" y="73"/>
                                  </a:lnTo>
                                  <a:lnTo>
                                    <a:pt x="601" y="100"/>
                                  </a:lnTo>
                                  <a:lnTo>
                                    <a:pt x="590" y="131"/>
                                  </a:lnTo>
                                  <a:lnTo>
                                    <a:pt x="586" y="165"/>
                                  </a:lnTo>
                                  <a:lnTo>
                                    <a:pt x="594" y="214"/>
                                  </a:lnTo>
                                  <a:lnTo>
                                    <a:pt x="617" y="256"/>
                                  </a:lnTo>
                                  <a:lnTo>
                                    <a:pt x="656" y="292"/>
                                  </a:lnTo>
                                  <a:lnTo>
                                    <a:pt x="711" y="322"/>
                                  </a:lnTo>
                                  <a:lnTo>
                                    <a:pt x="711" y="324"/>
                                  </a:lnTo>
                                  <a:lnTo>
                                    <a:pt x="645" y="357"/>
                                  </a:lnTo>
                                  <a:lnTo>
                                    <a:pt x="599" y="398"/>
                                  </a:lnTo>
                                  <a:lnTo>
                                    <a:pt x="571" y="447"/>
                                  </a:lnTo>
                                  <a:lnTo>
                                    <a:pt x="562" y="505"/>
                                  </a:lnTo>
                                  <a:lnTo>
                                    <a:pt x="565" y="541"/>
                                  </a:lnTo>
                                  <a:lnTo>
                                    <a:pt x="576" y="574"/>
                                  </a:lnTo>
                                  <a:lnTo>
                                    <a:pt x="594" y="603"/>
                                  </a:lnTo>
                                  <a:lnTo>
                                    <a:pt x="620" y="628"/>
                                  </a:lnTo>
                                  <a:lnTo>
                                    <a:pt x="651" y="649"/>
                                  </a:lnTo>
                                  <a:lnTo>
                                    <a:pt x="686" y="664"/>
                                  </a:lnTo>
                                  <a:lnTo>
                                    <a:pt x="726" y="673"/>
                                  </a:lnTo>
                                  <a:lnTo>
                                    <a:pt x="770" y="676"/>
                                  </a:lnTo>
                                  <a:lnTo>
                                    <a:pt x="823" y="673"/>
                                  </a:lnTo>
                                  <a:lnTo>
                                    <a:pt x="870" y="664"/>
                                  </a:lnTo>
                                  <a:lnTo>
                                    <a:pt x="910" y="649"/>
                                  </a:lnTo>
                                  <a:lnTo>
                                    <a:pt x="945" y="628"/>
                                  </a:lnTo>
                                  <a:lnTo>
                                    <a:pt x="965" y="608"/>
                                  </a:lnTo>
                                  <a:lnTo>
                                    <a:pt x="786" y="608"/>
                                  </a:lnTo>
                                  <a:lnTo>
                                    <a:pt x="757" y="607"/>
                                  </a:lnTo>
                                  <a:lnTo>
                                    <a:pt x="731" y="601"/>
                                  </a:lnTo>
                                  <a:lnTo>
                                    <a:pt x="708" y="591"/>
                                  </a:lnTo>
                                  <a:lnTo>
                                    <a:pt x="688" y="578"/>
                                  </a:lnTo>
                                  <a:lnTo>
                                    <a:pt x="671" y="562"/>
                                  </a:lnTo>
                                  <a:lnTo>
                                    <a:pt x="660" y="544"/>
                                  </a:lnTo>
                                  <a:lnTo>
                                    <a:pt x="652" y="523"/>
                                  </a:lnTo>
                                  <a:lnTo>
                                    <a:pt x="650" y="501"/>
                                  </a:lnTo>
                                  <a:lnTo>
                                    <a:pt x="658" y="458"/>
                                  </a:lnTo>
                                  <a:lnTo>
                                    <a:pt x="682" y="421"/>
                                  </a:lnTo>
                                  <a:lnTo>
                                    <a:pt x="723" y="388"/>
                                  </a:lnTo>
                                  <a:lnTo>
                                    <a:pt x="779" y="362"/>
                                  </a:lnTo>
                                  <a:lnTo>
                                    <a:pt x="931" y="362"/>
                                  </a:lnTo>
                                  <a:lnTo>
                                    <a:pt x="922" y="354"/>
                                  </a:lnTo>
                                  <a:lnTo>
                                    <a:pt x="855" y="324"/>
                                  </a:lnTo>
                                  <a:lnTo>
                                    <a:pt x="855" y="322"/>
                                  </a:lnTo>
                                  <a:lnTo>
                                    <a:pt x="912" y="290"/>
                                  </a:lnTo>
                                  <a:lnTo>
                                    <a:pt x="914" y="288"/>
                                  </a:lnTo>
                                  <a:lnTo>
                                    <a:pt x="785" y="288"/>
                                  </a:lnTo>
                                  <a:lnTo>
                                    <a:pt x="737" y="264"/>
                                  </a:lnTo>
                                  <a:lnTo>
                                    <a:pt x="703" y="236"/>
                                  </a:lnTo>
                                  <a:lnTo>
                                    <a:pt x="682" y="202"/>
                                  </a:lnTo>
                                  <a:lnTo>
                                    <a:pt x="675" y="164"/>
                                  </a:lnTo>
                                  <a:lnTo>
                                    <a:pt x="677" y="145"/>
                                  </a:lnTo>
                                  <a:lnTo>
                                    <a:pt x="683" y="127"/>
                                  </a:lnTo>
                                  <a:lnTo>
                                    <a:pt x="694" y="111"/>
                                  </a:lnTo>
                                  <a:lnTo>
                                    <a:pt x="708" y="97"/>
                                  </a:lnTo>
                                  <a:lnTo>
                                    <a:pt x="725" y="86"/>
                                  </a:lnTo>
                                  <a:lnTo>
                                    <a:pt x="744" y="77"/>
                                  </a:lnTo>
                                  <a:lnTo>
                                    <a:pt x="765" y="72"/>
                                  </a:lnTo>
                                  <a:lnTo>
                                    <a:pt x="788" y="71"/>
                                  </a:lnTo>
                                  <a:lnTo>
                                    <a:pt x="956" y="71"/>
                                  </a:lnTo>
                                  <a:lnTo>
                                    <a:pt x="955" y="68"/>
                                  </a:lnTo>
                                  <a:lnTo>
                                    <a:pt x="931" y="46"/>
                                  </a:lnTo>
                                  <a:lnTo>
                                    <a:pt x="902" y="27"/>
                                  </a:lnTo>
                                  <a:lnTo>
                                    <a:pt x="870" y="14"/>
                                  </a:lnTo>
                                  <a:lnTo>
                                    <a:pt x="834" y="6"/>
                                  </a:lnTo>
                                  <a:lnTo>
                                    <a:pt x="794" y="3"/>
                                  </a:lnTo>
                                  <a:close/>
                                  <a:moveTo>
                                    <a:pt x="931" y="362"/>
                                  </a:moveTo>
                                  <a:lnTo>
                                    <a:pt x="779" y="362"/>
                                  </a:lnTo>
                                  <a:lnTo>
                                    <a:pt x="840" y="388"/>
                                  </a:lnTo>
                                  <a:lnTo>
                                    <a:pt x="884" y="421"/>
                                  </a:lnTo>
                                  <a:lnTo>
                                    <a:pt x="910" y="459"/>
                                  </a:lnTo>
                                  <a:lnTo>
                                    <a:pt x="919" y="504"/>
                                  </a:lnTo>
                                  <a:lnTo>
                                    <a:pt x="917" y="525"/>
                                  </a:lnTo>
                                  <a:lnTo>
                                    <a:pt x="910" y="545"/>
                                  </a:lnTo>
                                  <a:lnTo>
                                    <a:pt x="898" y="563"/>
                                  </a:lnTo>
                                  <a:lnTo>
                                    <a:pt x="882" y="579"/>
                                  </a:lnTo>
                                  <a:lnTo>
                                    <a:pt x="862" y="592"/>
                                  </a:lnTo>
                                  <a:lnTo>
                                    <a:pt x="840" y="601"/>
                                  </a:lnTo>
                                  <a:lnTo>
                                    <a:pt x="814" y="607"/>
                                  </a:lnTo>
                                  <a:lnTo>
                                    <a:pt x="786" y="608"/>
                                  </a:lnTo>
                                  <a:lnTo>
                                    <a:pt x="965" y="608"/>
                                  </a:lnTo>
                                  <a:lnTo>
                                    <a:pt x="972" y="602"/>
                                  </a:lnTo>
                                  <a:lnTo>
                                    <a:pt x="992" y="571"/>
                                  </a:lnTo>
                                  <a:lnTo>
                                    <a:pt x="1004" y="537"/>
                                  </a:lnTo>
                                  <a:lnTo>
                                    <a:pt x="1008" y="499"/>
                                  </a:lnTo>
                                  <a:lnTo>
                                    <a:pt x="998" y="441"/>
                                  </a:lnTo>
                                  <a:lnTo>
                                    <a:pt x="969" y="393"/>
                                  </a:lnTo>
                                  <a:lnTo>
                                    <a:pt x="931" y="362"/>
                                  </a:lnTo>
                                  <a:close/>
                                  <a:moveTo>
                                    <a:pt x="956" y="71"/>
                                  </a:moveTo>
                                  <a:lnTo>
                                    <a:pt x="788" y="71"/>
                                  </a:lnTo>
                                  <a:lnTo>
                                    <a:pt x="811" y="72"/>
                                  </a:lnTo>
                                  <a:lnTo>
                                    <a:pt x="832" y="77"/>
                                  </a:lnTo>
                                  <a:lnTo>
                                    <a:pt x="851" y="85"/>
                                  </a:lnTo>
                                  <a:lnTo>
                                    <a:pt x="867" y="96"/>
                                  </a:lnTo>
                                  <a:lnTo>
                                    <a:pt x="880" y="110"/>
                                  </a:lnTo>
                                  <a:lnTo>
                                    <a:pt x="889" y="126"/>
                                  </a:lnTo>
                                  <a:lnTo>
                                    <a:pt x="894" y="144"/>
                                  </a:lnTo>
                                  <a:lnTo>
                                    <a:pt x="896" y="164"/>
                                  </a:lnTo>
                                  <a:lnTo>
                                    <a:pt x="896" y="165"/>
                                  </a:lnTo>
                                  <a:lnTo>
                                    <a:pt x="889" y="203"/>
                                  </a:lnTo>
                                  <a:lnTo>
                                    <a:pt x="868" y="236"/>
                                  </a:lnTo>
                                  <a:lnTo>
                                    <a:pt x="833" y="264"/>
                                  </a:lnTo>
                                  <a:lnTo>
                                    <a:pt x="785" y="288"/>
                                  </a:lnTo>
                                  <a:lnTo>
                                    <a:pt x="914" y="288"/>
                                  </a:lnTo>
                                  <a:lnTo>
                                    <a:pt x="953" y="251"/>
                                  </a:lnTo>
                                  <a:lnTo>
                                    <a:pt x="977" y="206"/>
                                  </a:lnTo>
                                  <a:lnTo>
                                    <a:pt x="985" y="155"/>
                                  </a:lnTo>
                                  <a:lnTo>
                                    <a:pt x="982" y="123"/>
                                  </a:lnTo>
                                  <a:lnTo>
                                    <a:pt x="972" y="94"/>
                                  </a:lnTo>
                                  <a:lnTo>
                                    <a:pt x="956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56" name="矩形 33"/>
                          <wps:cNvSpPr/>
                          <wps:spPr>
                            <a:xfrm>
                              <a:off x="2692" y="12179"/>
                              <a:ext cx="96" cy="9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57" name="矩形 34"/>
                          <wps:cNvSpPr/>
                          <wps:spPr>
                            <a:xfrm>
                              <a:off x="2683" y="12251"/>
                              <a:ext cx="114" cy="9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58" name="任意多边形 35"/>
                          <wps:cNvSpPr/>
                          <wps:spPr>
                            <a:xfrm>
                              <a:off x="2811" y="12165"/>
                              <a:ext cx="116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26" h="493">
                                  <a:moveTo>
                                    <a:pt x="526" y="186"/>
                                  </a:moveTo>
                                  <a:lnTo>
                                    <a:pt x="288" y="186"/>
                                  </a:lnTo>
                                  <a:lnTo>
                                    <a:pt x="288" y="0"/>
                                  </a:lnTo>
                                  <a:lnTo>
                                    <a:pt x="238" y="0"/>
                                  </a:lnTo>
                                  <a:lnTo>
                                    <a:pt x="238" y="186"/>
                                  </a:lnTo>
                                  <a:lnTo>
                                    <a:pt x="0" y="186"/>
                                  </a:lnTo>
                                  <a:lnTo>
                                    <a:pt x="0" y="227"/>
                                  </a:lnTo>
                                  <a:lnTo>
                                    <a:pt x="238" y="227"/>
                                  </a:lnTo>
                                  <a:lnTo>
                                    <a:pt x="238" y="493"/>
                                  </a:lnTo>
                                  <a:lnTo>
                                    <a:pt x="288" y="493"/>
                                  </a:lnTo>
                                  <a:lnTo>
                                    <a:pt x="288" y="227"/>
                                  </a:lnTo>
                                  <a:lnTo>
                                    <a:pt x="526" y="227"/>
                                  </a:lnTo>
                                  <a:lnTo>
                                    <a:pt x="526" y="1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8" name="任意多边形 36"/>
                          <wps:cNvSpPr/>
                          <wps:spPr>
                            <a:xfrm>
                              <a:off x="2693" y="12373"/>
                              <a:ext cx="224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3" h="673">
                                  <a:moveTo>
                                    <a:pt x="395" y="69"/>
                                  </a:moveTo>
                                  <a:lnTo>
                                    <a:pt x="213" y="69"/>
                                  </a:lnTo>
                                  <a:lnTo>
                                    <a:pt x="242" y="71"/>
                                  </a:lnTo>
                                  <a:lnTo>
                                    <a:pt x="268" y="77"/>
                                  </a:lnTo>
                                  <a:lnTo>
                                    <a:pt x="291" y="86"/>
                                  </a:lnTo>
                                  <a:lnTo>
                                    <a:pt x="309" y="99"/>
                                  </a:lnTo>
                                  <a:lnTo>
                                    <a:pt x="324" y="115"/>
                                  </a:lnTo>
                                  <a:lnTo>
                                    <a:pt x="334" y="135"/>
                                  </a:lnTo>
                                  <a:lnTo>
                                    <a:pt x="340" y="158"/>
                                  </a:lnTo>
                                  <a:lnTo>
                                    <a:pt x="342" y="184"/>
                                  </a:lnTo>
                                  <a:lnTo>
                                    <a:pt x="340" y="208"/>
                                  </a:lnTo>
                                  <a:lnTo>
                                    <a:pt x="335" y="232"/>
                                  </a:lnTo>
                                  <a:lnTo>
                                    <a:pt x="326" y="255"/>
                                  </a:lnTo>
                                  <a:lnTo>
                                    <a:pt x="314" y="278"/>
                                  </a:lnTo>
                                  <a:lnTo>
                                    <a:pt x="296" y="303"/>
                                  </a:lnTo>
                                  <a:lnTo>
                                    <a:pt x="272" y="332"/>
                                  </a:lnTo>
                                  <a:lnTo>
                                    <a:pt x="240" y="365"/>
                                  </a:lnTo>
                                  <a:lnTo>
                                    <a:pt x="202" y="402"/>
                                  </a:lnTo>
                                  <a:lnTo>
                                    <a:pt x="0" y="590"/>
                                  </a:lnTo>
                                  <a:lnTo>
                                    <a:pt x="0" y="662"/>
                                  </a:lnTo>
                                  <a:lnTo>
                                    <a:pt x="423" y="662"/>
                                  </a:lnTo>
                                  <a:lnTo>
                                    <a:pt x="423" y="589"/>
                                  </a:lnTo>
                                  <a:lnTo>
                                    <a:pt x="104" y="589"/>
                                  </a:lnTo>
                                  <a:lnTo>
                                    <a:pt x="104" y="587"/>
                                  </a:lnTo>
                                  <a:lnTo>
                                    <a:pt x="263" y="442"/>
                                  </a:lnTo>
                                  <a:lnTo>
                                    <a:pt x="307" y="399"/>
                                  </a:lnTo>
                                  <a:lnTo>
                                    <a:pt x="344" y="360"/>
                                  </a:lnTo>
                                  <a:lnTo>
                                    <a:pt x="373" y="325"/>
                                  </a:lnTo>
                                  <a:lnTo>
                                    <a:pt x="395" y="294"/>
                                  </a:lnTo>
                                  <a:lnTo>
                                    <a:pt x="410" y="265"/>
                                  </a:lnTo>
                                  <a:lnTo>
                                    <a:pt x="421" y="235"/>
                                  </a:lnTo>
                                  <a:lnTo>
                                    <a:pt x="427" y="206"/>
                                  </a:lnTo>
                                  <a:lnTo>
                                    <a:pt x="429" y="175"/>
                                  </a:lnTo>
                                  <a:lnTo>
                                    <a:pt x="426" y="137"/>
                                  </a:lnTo>
                                  <a:lnTo>
                                    <a:pt x="416" y="103"/>
                                  </a:lnTo>
                                  <a:lnTo>
                                    <a:pt x="399" y="74"/>
                                  </a:lnTo>
                                  <a:lnTo>
                                    <a:pt x="395" y="69"/>
                                  </a:lnTo>
                                  <a:close/>
                                  <a:moveTo>
                                    <a:pt x="227" y="0"/>
                                  </a:moveTo>
                                  <a:lnTo>
                                    <a:pt x="174" y="4"/>
                                  </a:lnTo>
                                  <a:lnTo>
                                    <a:pt x="124" y="15"/>
                                  </a:lnTo>
                                  <a:lnTo>
                                    <a:pt x="78" y="34"/>
                                  </a:lnTo>
                                  <a:lnTo>
                                    <a:pt x="35" y="59"/>
                                  </a:lnTo>
                                  <a:lnTo>
                                    <a:pt x="35" y="143"/>
                                  </a:lnTo>
                                  <a:lnTo>
                                    <a:pt x="78" y="111"/>
                                  </a:lnTo>
                                  <a:lnTo>
                                    <a:pt x="122" y="88"/>
                                  </a:lnTo>
                                  <a:lnTo>
                                    <a:pt x="167" y="74"/>
                                  </a:lnTo>
                                  <a:lnTo>
                                    <a:pt x="213" y="69"/>
                                  </a:lnTo>
                                  <a:lnTo>
                                    <a:pt x="395" y="69"/>
                                  </a:lnTo>
                                  <a:lnTo>
                                    <a:pt x="375" y="48"/>
                                  </a:lnTo>
                                  <a:lnTo>
                                    <a:pt x="345" y="27"/>
                                  </a:lnTo>
                                  <a:lnTo>
                                    <a:pt x="311" y="12"/>
                                  </a:lnTo>
                                  <a:lnTo>
                                    <a:pt x="271" y="3"/>
                                  </a:lnTo>
                                  <a:lnTo>
                                    <a:pt x="227" y="0"/>
                                  </a:lnTo>
                                  <a:close/>
                                  <a:moveTo>
                                    <a:pt x="626" y="562"/>
                                  </a:moveTo>
                                  <a:lnTo>
                                    <a:pt x="626" y="646"/>
                                  </a:lnTo>
                                  <a:lnTo>
                                    <a:pt x="654" y="658"/>
                                  </a:lnTo>
                                  <a:lnTo>
                                    <a:pt x="688" y="666"/>
                                  </a:lnTo>
                                  <a:lnTo>
                                    <a:pt x="727" y="671"/>
                                  </a:lnTo>
                                  <a:lnTo>
                                    <a:pt x="773" y="673"/>
                                  </a:lnTo>
                                  <a:lnTo>
                                    <a:pt x="828" y="669"/>
                                  </a:lnTo>
                                  <a:lnTo>
                                    <a:pt x="877" y="658"/>
                                  </a:lnTo>
                                  <a:lnTo>
                                    <a:pt x="920" y="640"/>
                                  </a:lnTo>
                                  <a:lnTo>
                                    <a:pt x="956" y="614"/>
                                  </a:lnTo>
                                  <a:lnTo>
                                    <a:pt x="965" y="605"/>
                                  </a:lnTo>
                                  <a:lnTo>
                                    <a:pt x="772" y="605"/>
                                  </a:lnTo>
                                  <a:lnTo>
                                    <a:pt x="735" y="602"/>
                                  </a:lnTo>
                                  <a:lnTo>
                                    <a:pt x="698" y="594"/>
                                  </a:lnTo>
                                  <a:lnTo>
                                    <a:pt x="662" y="581"/>
                                  </a:lnTo>
                                  <a:lnTo>
                                    <a:pt x="626" y="562"/>
                                  </a:lnTo>
                                  <a:close/>
                                  <a:moveTo>
                                    <a:pt x="977" y="336"/>
                                  </a:moveTo>
                                  <a:lnTo>
                                    <a:pt x="758" y="336"/>
                                  </a:lnTo>
                                  <a:lnTo>
                                    <a:pt x="798" y="338"/>
                                  </a:lnTo>
                                  <a:lnTo>
                                    <a:pt x="833" y="345"/>
                                  </a:lnTo>
                                  <a:lnTo>
                                    <a:pt x="863" y="355"/>
                                  </a:lnTo>
                                  <a:lnTo>
                                    <a:pt x="888" y="370"/>
                                  </a:lnTo>
                                  <a:lnTo>
                                    <a:pt x="907" y="389"/>
                                  </a:lnTo>
                                  <a:lnTo>
                                    <a:pt x="921" y="412"/>
                                  </a:lnTo>
                                  <a:lnTo>
                                    <a:pt x="930" y="438"/>
                                  </a:lnTo>
                                  <a:lnTo>
                                    <a:pt x="932" y="467"/>
                                  </a:lnTo>
                                  <a:lnTo>
                                    <a:pt x="930" y="497"/>
                                  </a:lnTo>
                                  <a:lnTo>
                                    <a:pt x="921" y="523"/>
                                  </a:lnTo>
                                  <a:lnTo>
                                    <a:pt x="908" y="547"/>
                                  </a:lnTo>
                                  <a:lnTo>
                                    <a:pt x="888" y="567"/>
                                  </a:lnTo>
                                  <a:lnTo>
                                    <a:pt x="865" y="584"/>
                                  </a:lnTo>
                                  <a:lnTo>
                                    <a:pt x="837" y="595"/>
                                  </a:lnTo>
                                  <a:lnTo>
                                    <a:pt x="807" y="602"/>
                                  </a:lnTo>
                                  <a:lnTo>
                                    <a:pt x="772" y="605"/>
                                  </a:lnTo>
                                  <a:lnTo>
                                    <a:pt x="965" y="605"/>
                                  </a:lnTo>
                                  <a:lnTo>
                                    <a:pt x="985" y="583"/>
                                  </a:lnTo>
                                  <a:lnTo>
                                    <a:pt x="1005" y="547"/>
                                  </a:lnTo>
                                  <a:lnTo>
                                    <a:pt x="1018" y="507"/>
                                  </a:lnTo>
                                  <a:lnTo>
                                    <a:pt x="1022" y="462"/>
                                  </a:lnTo>
                                  <a:lnTo>
                                    <a:pt x="1018" y="418"/>
                                  </a:lnTo>
                                  <a:lnTo>
                                    <a:pt x="1007" y="380"/>
                                  </a:lnTo>
                                  <a:lnTo>
                                    <a:pt x="987" y="346"/>
                                  </a:lnTo>
                                  <a:lnTo>
                                    <a:pt x="977" y="336"/>
                                  </a:lnTo>
                                  <a:close/>
                                  <a:moveTo>
                                    <a:pt x="990" y="11"/>
                                  </a:moveTo>
                                  <a:lnTo>
                                    <a:pt x="648" y="11"/>
                                  </a:lnTo>
                                  <a:lnTo>
                                    <a:pt x="648" y="342"/>
                                  </a:lnTo>
                                  <a:lnTo>
                                    <a:pt x="681" y="339"/>
                                  </a:lnTo>
                                  <a:lnTo>
                                    <a:pt x="710" y="337"/>
                                  </a:lnTo>
                                  <a:lnTo>
                                    <a:pt x="736" y="336"/>
                                  </a:lnTo>
                                  <a:lnTo>
                                    <a:pt x="758" y="336"/>
                                  </a:lnTo>
                                  <a:lnTo>
                                    <a:pt x="977" y="336"/>
                                  </a:lnTo>
                                  <a:lnTo>
                                    <a:pt x="960" y="318"/>
                                  </a:lnTo>
                                  <a:lnTo>
                                    <a:pt x="926" y="295"/>
                                  </a:lnTo>
                                  <a:lnTo>
                                    <a:pt x="887" y="279"/>
                                  </a:lnTo>
                                  <a:lnTo>
                                    <a:pt x="841" y="269"/>
                                  </a:lnTo>
                                  <a:lnTo>
                                    <a:pt x="823" y="268"/>
                                  </a:lnTo>
                                  <a:lnTo>
                                    <a:pt x="730" y="268"/>
                                  </a:lnTo>
                                  <a:lnTo>
                                    <a:pt x="730" y="84"/>
                                  </a:lnTo>
                                  <a:lnTo>
                                    <a:pt x="990" y="84"/>
                                  </a:lnTo>
                                  <a:lnTo>
                                    <a:pt x="990" y="11"/>
                                  </a:lnTo>
                                  <a:close/>
                                  <a:moveTo>
                                    <a:pt x="788" y="266"/>
                                  </a:moveTo>
                                  <a:lnTo>
                                    <a:pt x="777" y="266"/>
                                  </a:lnTo>
                                  <a:lnTo>
                                    <a:pt x="764" y="266"/>
                                  </a:lnTo>
                                  <a:lnTo>
                                    <a:pt x="730" y="268"/>
                                  </a:lnTo>
                                  <a:lnTo>
                                    <a:pt x="823" y="268"/>
                                  </a:lnTo>
                                  <a:lnTo>
                                    <a:pt x="788" y="2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59" name="任意多边形 37"/>
                          <wps:cNvSpPr/>
                          <wps:spPr>
                            <a:xfrm>
                              <a:off x="2683" y="12550"/>
                              <a:ext cx="244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1" h="494">
                                  <a:moveTo>
                                    <a:pt x="148" y="170"/>
                                  </a:moveTo>
                                  <a:lnTo>
                                    <a:pt x="104" y="170"/>
                                  </a:lnTo>
                                  <a:lnTo>
                                    <a:pt x="104" y="494"/>
                                  </a:lnTo>
                                  <a:lnTo>
                                    <a:pt x="148" y="494"/>
                                  </a:lnTo>
                                  <a:lnTo>
                                    <a:pt x="148" y="451"/>
                                  </a:lnTo>
                                  <a:lnTo>
                                    <a:pt x="423" y="451"/>
                                  </a:lnTo>
                                  <a:lnTo>
                                    <a:pt x="423" y="413"/>
                                  </a:lnTo>
                                  <a:lnTo>
                                    <a:pt x="148" y="413"/>
                                  </a:lnTo>
                                  <a:lnTo>
                                    <a:pt x="148" y="170"/>
                                  </a:lnTo>
                                  <a:close/>
                                  <a:moveTo>
                                    <a:pt x="423" y="451"/>
                                  </a:moveTo>
                                  <a:lnTo>
                                    <a:pt x="379" y="451"/>
                                  </a:lnTo>
                                  <a:lnTo>
                                    <a:pt x="379" y="492"/>
                                  </a:lnTo>
                                  <a:lnTo>
                                    <a:pt x="423" y="492"/>
                                  </a:lnTo>
                                  <a:lnTo>
                                    <a:pt x="423" y="451"/>
                                  </a:lnTo>
                                  <a:close/>
                                  <a:moveTo>
                                    <a:pt x="423" y="170"/>
                                  </a:moveTo>
                                  <a:lnTo>
                                    <a:pt x="379" y="170"/>
                                  </a:lnTo>
                                  <a:lnTo>
                                    <a:pt x="379" y="413"/>
                                  </a:lnTo>
                                  <a:lnTo>
                                    <a:pt x="423" y="413"/>
                                  </a:lnTo>
                                  <a:lnTo>
                                    <a:pt x="423" y="170"/>
                                  </a:lnTo>
                                  <a:close/>
                                  <a:moveTo>
                                    <a:pt x="527" y="131"/>
                                  </a:moveTo>
                                  <a:lnTo>
                                    <a:pt x="0" y="131"/>
                                  </a:lnTo>
                                  <a:lnTo>
                                    <a:pt x="0" y="170"/>
                                  </a:lnTo>
                                  <a:lnTo>
                                    <a:pt x="527" y="170"/>
                                  </a:lnTo>
                                  <a:lnTo>
                                    <a:pt x="527" y="131"/>
                                  </a:lnTo>
                                  <a:close/>
                                  <a:moveTo>
                                    <a:pt x="148" y="4"/>
                                  </a:moveTo>
                                  <a:lnTo>
                                    <a:pt x="104" y="4"/>
                                  </a:lnTo>
                                  <a:lnTo>
                                    <a:pt x="104" y="131"/>
                                  </a:lnTo>
                                  <a:lnTo>
                                    <a:pt x="148" y="131"/>
                                  </a:lnTo>
                                  <a:lnTo>
                                    <a:pt x="148" y="4"/>
                                  </a:lnTo>
                                  <a:close/>
                                  <a:moveTo>
                                    <a:pt x="423" y="3"/>
                                  </a:moveTo>
                                  <a:lnTo>
                                    <a:pt x="379" y="3"/>
                                  </a:lnTo>
                                  <a:lnTo>
                                    <a:pt x="379" y="131"/>
                                  </a:lnTo>
                                  <a:lnTo>
                                    <a:pt x="423" y="131"/>
                                  </a:lnTo>
                                  <a:lnTo>
                                    <a:pt x="423" y="3"/>
                                  </a:lnTo>
                                  <a:close/>
                                  <a:moveTo>
                                    <a:pt x="821" y="214"/>
                                  </a:moveTo>
                                  <a:lnTo>
                                    <a:pt x="772" y="214"/>
                                  </a:lnTo>
                                  <a:lnTo>
                                    <a:pt x="772" y="399"/>
                                  </a:lnTo>
                                  <a:lnTo>
                                    <a:pt x="778" y="433"/>
                                  </a:lnTo>
                                  <a:lnTo>
                                    <a:pt x="795" y="458"/>
                                  </a:lnTo>
                                  <a:lnTo>
                                    <a:pt x="823" y="472"/>
                                  </a:lnTo>
                                  <a:lnTo>
                                    <a:pt x="863" y="477"/>
                                  </a:lnTo>
                                  <a:lnTo>
                                    <a:pt x="997" y="477"/>
                                  </a:lnTo>
                                  <a:lnTo>
                                    <a:pt x="1031" y="474"/>
                                  </a:lnTo>
                                  <a:lnTo>
                                    <a:pt x="1057" y="464"/>
                                  </a:lnTo>
                                  <a:lnTo>
                                    <a:pt x="1076" y="448"/>
                                  </a:lnTo>
                                  <a:lnTo>
                                    <a:pt x="1082" y="435"/>
                                  </a:lnTo>
                                  <a:lnTo>
                                    <a:pt x="875" y="435"/>
                                  </a:lnTo>
                                  <a:lnTo>
                                    <a:pt x="851" y="432"/>
                                  </a:lnTo>
                                  <a:lnTo>
                                    <a:pt x="834" y="423"/>
                                  </a:lnTo>
                                  <a:lnTo>
                                    <a:pt x="824" y="409"/>
                                  </a:lnTo>
                                  <a:lnTo>
                                    <a:pt x="821" y="388"/>
                                  </a:lnTo>
                                  <a:lnTo>
                                    <a:pt x="821" y="214"/>
                                  </a:lnTo>
                                  <a:close/>
                                  <a:moveTo>
                                    <a:pt x="1057" y="323"/>
                                  </a:moveTo>
                                  <a:lnTo>
                                    <a:pt x="1054" y="345"/>
                                  </a:lnTo>
                                  <a:lnTo>
                                    <a:pt x="1052" y="366"/>
                                  </a:lnTo>
                                  <a:lnTo>
                                    <a:pt x="1048" y="385"/>
                                  </a:lnTo>
                                  <a:lnTo>
                                    <a:pt x="1045" y="403"/>
                                  </a:lnTo>
                                  <a:lnTo>
                                    <a:pt x="1039" y="417"/>
                                  </a:lnTo>
                                  <a:lnTo>
                                    <a:pt x="1026" y="427"/>
                                  </a:lnTo>
                                  <a:lnTo>
                                    <a:pt x="1007" y="433"/>
                                  </a:lnTo>
                                  <a:lnTo>
                                    <a:pt x="981" y="435"/>
                                  </a:lnTo>
                                  <a:lnTo>
                                    <a:pt x="1082" y="435"/>
                                  </a:lnTo>
                                  <a:lnTo>
                                    <a:pt x="1087" y="425"/>
                                  </a:lnTo>
                                  <a:lnTo>
                                    <a:pt x="1091" y="408"/>
                                  </a:lnTo>
                                  <a:lnTo>
                                    <a:pt x="1095" y="388"/>
                                  </a:lnTo>
                                  <a:lnTo>
                                    <a:pt x="1100" y="366"/>
                                  </a:lnTo>
                                  <a:lnTo>
                                    <a:pt x="1104" y="341"/>
                                  </a:lnTo>
                                  <a:lnTo>
                                    <a:pt x="1091" y="336"/>
                                  </a:lnTo>
                                  <a:lnTo>
                                    <a:pt x="1079" y="332"/>
                                  </a:lnTo>
                                  <a:lnTo>
                                    <a:pt x="1068" y="328"/>
                                  </a:lnTo>
                                  <a:lnTo>
                                    <a:pt x="1057" y="323"/>
                                  </a:lnTo>
                                  <a:close/>
                                  <a:moveTo>
                                    <a:pt x="821" y="0"/>
                                  </a:moveTo>
                                  <a:lnTo>
                                    <a:pt x="772" y="0"/>
                                  </a:lnTo>
                                  <a:lnTo>
                                    <a:pt x="772" y="172"/>
                                  </a:lnTo>
                                  <a:lnTo>
                                    <a:pt x="586" y="191"/>
                                  </a:lnTo>
                                  <a:lnTo>
                                    <a:pt x="591" y="233"/>
                                  </a:lnTo>
                                  <a:lnTo>
                                    <a:pt x="772" y="214"/>
                                  </a:lnTo>
                                  <a:lnTo>
                                    <a:pt x="821" y="214"/>
                                  </a:lnTo>
                                  <a:lnTo>
                                    <a:pt x="821" y="209"/>
                                  </a:lnTo>
                                  <a:lnTo>
                                    <a:pt x="1110" y="178"/>
                                  </a:lnTo>
                                  <a:lnTo>
                                    <a:pt x="1109" y="167"/>
                                  </a:lnTo>
                                  <a:lnTo>
                                    <a:pt x="821" y="167"/>
                                  </a:lnTo>
                                  <a:lnTo>
                                    <a:pt x="821" y="0"/>
                                  </a:lnTo>
                                  <a:close/>
                                  <a:moveTo>
                                    <a:pt x="1106" y="138"/>
                                  </a:moveTo>
                                  <a:lnTo>
                                    <a:pt x="821" y="167"/>
                                  </a:lnTo>
                                  <a:lnTo>
                                    <a:pt x="1109" y="167"/>
                                  </a:lnTo>
                                  <a:lnTo>
                                    <a:pt x="1106" y="1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9" name="任意多边形 38"/>
                          <wps:cNvSpPr/>
                          <wps:spPr>
                            <a:xfrm>
                              <a:off x="5666" y="10848"/>
                              <a:ext cx="90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08" h="673">
                                  <a:moveTo>
                                    <a:pt x="187" y="0"/>
                                  </a:moveTo>
                                  <a:lnTo>
                                    <a:pt x="143" y="2"/>
                                  </a:lnTo>
                                  <a:lnTo>
                                    <a:pt x="101" y="9"/>
                                  </a:lnTo>
                                  <a:lnTo>
                                    <a:pt x="63" y="21"/>
                                  </a:lnTo>
                                  <a:lnTo>
                                    <a:pt x="27" y="37"/>
                                  </a:lnTo>
                                  <a:lnTo>
                                    <a:pt x="27" y="115"/>
                                  </a:lnTo>
                                  <a:lnTo>
                                    <a:pt x="60" y="95"/>
                                  </a:lnTo>
                                  <a:lnTo>
                                    <a:pt x="94" y="80"/>
                                  </a:lnTo>
                                  <a:lnTo>
                                    <a:pt x="129" y="71"/>
                                  </a:lnTo>
                                  <a:lnTo>
                                    <a:pt x="165" y="69"/>
                                  </a:lnTo>
                                  <a:lnTo>
                                    <a:pt x="221" y="75"/>
                                  </a:lnTo>
                                  <a:lnTo>
                                    <a:pt x="261" y="95"/>
                                  </a:lnTo>
                                  <a:lnTo>
                                    <a:pt x="285" y="129"/>
                                  </a:lnTo>
                                  <a:lnTo>
                                    <a:pt x="293" y="176"/>
                                  </a:lnTo>
                                  <a:lnTo>
                                    <a:pt x="283" y="226"/>
                                  </a:lnTo>
                                  <a:lnTo>
                                    <a:pt x="251" y="263"/>
                                  </a:lnTo>
                                  <a:lnTo>
                                    <a:pt x="199" y="284"/>
                                  </a:lnTo>
                                  <a:lnTo>
                                    <a:pt x="126" y="292"/>
                                  </a:lnTo>
                                  <a:lnTo>
                                    <a:pt x="70" y="292"/>
                                  </a:lnTo>
                                  <a:lnTo>
                                    <a:pt x="70" y="360"/>
                                  </a:lnTo>
                                  <a:lnTo>
                                    <a:pt x="128" y="360"/>
                                  </a:lnTo>
                                  <a:lnTo>
                                    <a:pt x="211" y="367"/>
                                  </a:lnTo>
                                  <a:lnTo>
                                    <a:pt x="270" y="391"/>
                                  </a:lnTo>
                                  <a:lnTo>
                                    <a:pt x="306" y="429"/>
                                  </a:lnTo>
                                  <a:lnTo>
                                    <a:pt x="318" y="483"/>
                                  </a:lnTo>
                                  <a:lnTo>
                                    <a:pt x="315" y="510"/>
                                  </a:lnTo>
                                  <a:lnTo>
                                    <a:pt x="276" y="572"/>
                                  </a:lnTo>
                                  <a:lnTo>
                                    <a:pt x="196" y="603"/>
                                  </a:lnTo>
                                  <a:lnTo>
                                    <a:pt x="162" y="605"/>
                                  </a:lnTo>
                                  <a:lnTo>
                                    <a:pt x="118" y="601"/>
                                  </a:lnTo>
                                  <a:lnTo>
                                    <a:pt x="76" y="592"/>
                                  </a:lnTo>
                                  <a:lnTo>
                                    <a:pt x="37" y="576"/>
                                  </a:lnTo>
                                  <a:lnTo>
                                    <a:pt x="0" y="553"/>
                                  </a:lnTo>
                                  <a:lnTo>
                                    <a:pt x="0" y="638"/>
                                  </a:lnTo>
                                  <a:lnTo>
                                    <a:pt x="33" y="653"/>
                                  </a:lnTo>
                                  <a:lnTo>
                                    <a:pt x="70" y="664"/>
                                  </a:lnTo>
                                  <a:lnTo>
                                    <a:pt x="113" y="670"/>
                                  </a:lnTo>
                                  <a:lnTo>
                                    <a:pt x="160" y="673"/>
                                  </a:lnTo>
                                  <a:lnTo>
                                    <a:pt x="213" y="669"/>
                                  </a:lnTo>
                                  <a:lnTo>
                                    <a:pt x="303" y="642"/>
                                  </a:lnTo>
                                  <a:lnTo>
                                    <a:pt x="369" y="590"/>
                                  </a:lnTo>
                                  <a:lnTo>
                                    <a:pt x="403" y="519"/>
                                  </a:lnTo>
                                  <a:lnTo>
                                    <a:pt x="408" y="477"/>
                                  </a:lnTo>
                                  <a:lnTo>
                                    <a:pt x="405" y="447"/>
                                  </a:lnTo>
                                  <a:lnTo>
                                    <a:pt x="364" y="372"/>
                                  </a:lnTo>
                                  <a:lnTo>
                                    <a:pt x="312" y="339"/>
                                  </a:lnTo>
                                  <a:lnTo>
                                    <a:pt x="244" y="322"/>
                                  </a:lnTo>
                                  <a:lnTo>
                                    <a:pt x="244" y="321"/>
                                  </a:lnTo>
                                  <a:lnTo>
                                    <a:pt x="305" y="297"/>
                                  </a:lnTo>
                                  <a:lnTo>
                                    <a:pt x="349" y="261"/>
                                  </a:lnTo>
                                  <a:lnTo>
                                    <a:pt x="375" y="215"/>
                                  </a:lnTo>
                                  <a:lnTo>
                                    <a:pt x="384" y="156"/>
                                  </a:lnTo>
                                  <a:lnTo>
                                    <a:pt x="380" y="123"/>
                                  </a:lnTo>
                                  <a:lnTo>
                                    <a:pt x="353" y="67"/>
                                  </a:lnTo>
                                  <a:lnTo>
                                    <a:pt x="301" y="25"/>
                                  </a:lnTo>
                                  <a:lnTo>
                                    <a:pt x="229" y="3"/>
                                  </a:lnTo>
                                  <a:lnTo>
                                    <a:pt x="18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65" name="任意多边形 39"/>
                          <wps:cNvSpPr/>
                          <wps:spPr>
                            <a:xfrm>
                              <a:off x="5587" y="11016"/>
                              <a:ext cx="247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25" h="499">
                                  <a:moveTo>
                                    <a:pt x="343" y="86"/>
                                  </a:moveTo>
                                  <a:lnTo>
                                    <a:pt x="297" y="86"/>
                                  </a:lnTo>
                                  <a:lnTo>
                                    <a:pt x="296" y="128"/>
                                  </a:lnTo>
                                  <a:lnTo>
                                    <a:pt x="295" y="169"/>
                                  </a:lnTo>
                                  <a:lnTo>
                                    <a:pt x="292" y="206"/>
                                  </a:lnTo>
                                  <a:lnTo>
                                    <a:pt x="289" y="241"/>
                                  </a:lnTo>
                                  <a:lnTo>
                                    <a:pt x="277" y="306"/>
                                  </a:lnTo>
                                  <a:lnTo>
                                    <a:pt x="251" y="365"/>
                                  </a:lnTo>
                                  <a:lnTo>
                                    <a:pt x="209" y="419"/>
                                  </a:lnTo>
                                  <a:lnTo>
                                    <a:pt x="154" y="467"/>
                                  </a:lnTo>
                                  <a:lnTo>
                                    <a:pt x="164" y="475"/>
                                  </a:lnTo>
                                  <a:lnTo>
                                    <a:pt x="173" y="483"/>
                                  </a:lnTo>
                                  <a:lnTo>
                                    <a:pt x="181" y="491"/>
                                  </a:lnTo>
                                  <a:lnTo>
                                    <a:pt x="189" y="499"/>
                                  </a:lnTo>
                                  <a:lnTo>
                                    <a:pt x="248" y="446"/>
                                  </a:lnTo>
                                  <a:lnTo>
                                    <a:pt x="292" y="385"/>
                                  </a:lnTo>
                                  <a:lnTo>
                                    <a:pt x="321" y="318"/>
                                  </a:lnTo>
                                  <a:lnTo>
                                    <a:pt x="335" y="244"/>
                                  </a:lnTo>
                                  <a:lnTo>
                                    <a:pt x="337" y="211"/>
                                  </a:lnTo>
                                  <a:lnTo>
                                    <a:pt x="339" y="174"/>
                                  </a:lnTo>
                                  <a:lnTo>
                                    <a:pt x="341" y="132"/>
                                  </a:lnTo>
                                  <a:lnTo>
                                    <a:pt x="343" y="86"/>
                                  </a:lnTo>
                                  <a:close/>
                                  <a:moveTo>
                                    <a:pt x="185" y="271"/>
                                  </a:moveTo>
                                  <a:lnTo>
                                    <a:pt x="81" y="271"/>
                                  </a:lnTo>
                                  <a:lnTo>
                                    <a:pt x="81" y="496"/>
                                  </a:lnTo>
                                  <a:lnTo>
                                    <a:pt x="122" y="496"/>
                                  </a:lnTo>
                                  <a:lnTo>
                                    <a:pt x="122" y="284"/>
                                  </a:lnTo>
                                  <a:lnTo>
                                    <a:pt x="187" y="284"/>
                                  </a:lnTo>
                                  <a:lnTo>
                                    <a:pt x="179" y="278"/>
                                  </a:lnTo>
                                  <a:lnTo>
                                    <a:pt x="185" y="271"/>
                                  </a:lnTo>
                                  <a:close/>
                                  <a:moveTo>
                                    <a:pt x="325" y="437"/>
                                  </a:moveTo>
                                  <a:lnTo>
                                    <a:pt x="327" y="448"/>
                                  </a:lnTo>
                                  <a:lnTo>
                                    <a:pt x="329" y="459"/>
                                  </a:lnTo>
                                  <a:lnTo>
                                    <a:pt x="331" y="471"/>
                                  </a:lnTo>
                                  <a:lnTo>
                                    <a:pt x="333" y="483"/>
                                  </a:lnTo>
                                  <a:lnTo>
                                    <a:pt x="379" y="484"/>
                                  </a:lnTo>
                                  <a:lnTo>
                                    <a:pt x="412" y="484"/>
                                  </a:lnTo>
                                  <a:lnTo>
                                    <a:pt x="449" y="479"/>
                                  </a:lnTo>
                                  <a:lnTo>
                                    <a:pt x="476" y="461"/>
                                  </a:lnTo>
                                  <a:lnTo>
                                    <a:pt x="487" y="442"/>
                                  </a:lnTo>
                                  <a:lnTo>
                                    <a:pt x="408" y="442"/>
                                  </a:lnTo>
                                  <a:lnTo>
                                    <a:pt x="391" y="442"/>
                                  </a:lnTo>
                                  <a:lnTo>
                                    <a:pt x="371" y="441"/>
                                  </a:lnTo>
                                  <a:lnTo>
                                    <a:pt x="349" y="439"/>
                                  </a:lnTo>
                                  <a:lnTo>
                                    <a:pt x="325" y="437"/>
                                  </a:lnTo>
                                  <a:close/>
                                  <a:moveTo>
                                    <a:pt x="511" y="47"/>
                                  </a:moveTo>
                                  <a:lnTo>
                                    <a:pt x="211" y="47"/>
                                  </a:lnTo>
                                  <a:lnTo>
                                    <a:pt x="211" y="86"/>
                                  </a:lnTo>
                                  <a:lnTo>
                                    <a:pt x="465" y="86"/>
                                  </a:lnTo>
                                  <a:lnTo>
                                    <a:pt x="462" y="188"/>
                                  </a:lnTo>
                                  <a:lnTo>
                                    <a:pt x="460" y="273"/>
                                  </a:lnTo>
                                  <a:lnTo>
                                    <a:pt x="457" y="340"/>
                                  </a:lnTo>
                                  <a:lnTo>
                                    <a:pt x="454" y="388"/>
                                  </a:lnTo>
                                  <a:lnTo>
                                    <a:pt x="450" y="412"/>
                                  </a:lnTo>
                                  <a:lnTo>
                                    <a:pt x="441" y="429"/>
                                  </a:lnTo>
                                  <a:lnTo>
                                    <a:pt x="427" y="439"/>
                                  </a:lnTo>
                                  <a:lnTo>
                                    <a:pt x="408" y="442"/>
                                  </a:lnTo>
                                  <a:lnTo>
                                    <a:pt x="487" y="442"/>
                                  </a:lnTo>
                                  <a:lnTo>
                                    <a:pt x="493" y="432"/>
                                  </a:lnTo>
                                  <a:lnTo>
                                    <a:pt x="499" y="391"/>
                                  </a:lnTo>
                                  <a:lnTo>
                                    <a:pt x="501" y="339"/>
                                  </a:lnTo>
                                  <a:lnTo>
                                    <a:pt x="504" y="257"/>
                                  </a:lnTo>
                                  <a:lnTo>
                                    <a:pt x="507" y="167"/>
                                  </a:lnTo>
                                  <a:lnTo>
                                    <a:pt x="511" y="47"/>
                                  </a:lnTo>
                                  <a:close/>
                                  <a:moveTo>
                                    <a:pt x="187" y="284"/>
                                  </a:moveTo>
                                  <a:lnTo>
                                    <a:pt x="122" y="284"/>
                                  </a:lnTo>
                                  <a:lnTo>
                                    <a:pt x="164" y="315"/>
                                  </a:lnTo>
                                  <a:lnTo>
                                    <a:pt x="206" y="347"/>
                                  </a:lnTo>
                                  <a:lnTo>
                                    <a:pt x="233" y="316"/>
                                  </a:lnTo>
                                  <a:lnTo>
                                    <a:pt x="193" y="288"/>
                                  </a:lnTo>
                                  <a:lnTo>
                                    <a:pt x="187" y="284"/>
                                  </a:lnTo>
                                  <a:close/>
                                  <a:moveTo>
                                    <a:pt x="186" y="98"/>
                                  </a:moveTo>
                                  <a:lnTo>
                                    <a:pt x="7" y="98"/>
                                  </a:lnTo>
                                  <a:lnTo>
                                    <a:pt x="7" y="134"/>
                                  </a:lnTo>
                                  <a:lnTo>
                                    <a:pt x="138" y="134"/>
                                  </a:lnTo>
                                  <a:lnTo>
                                    <a:pt x="107" y="180"/>
                                  </a:lnTo>
                                  <a:lnTo>
                                    <a:pt x="73" y="221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4" y="300"/>
                                  </a:lnTo>
                                  <a:lnTo>
                                    <a:pt x="8" y="311"/>
                                  </a:lnTo>
                                  <a:lnTo>
                                    <a:pt x="11" y="321"/>
                                  </a:lnTo>
                                  <a:lnTo>
                                    <a:pt x="14" y="331"/>
                                  </a:lnTo>
                                  <a:lnTo>
                                    <a:pt x="32" y="317"/>
                                  </a:lnTo>
                                  <a:lnTo>
                                    <a:pt x="49" y="302"/>
                                  </a:lnTo>
                                  <a:lnTo>
                                    <a:pt x="65" y="287"/>
                                  </a:lnTo>
                                  <a:lnTo>
                                    <a:pt x="81" y="271"/>
                                  </a:lnTo>
                                  <a:lnTo>
                                    <a:pt x="185" y="271"/>
                                  </a:lnTo>
                                  <a:lnTo>
                                    <a:pt x="194" y="260"/>
                                  </a:lnTo>
                                  <a:lnTo>
                                    <a:pt x="196" y="258"/>
                                  </a:lnTo>
                                  <a:lnTo>
                                    <a:pt x="148" y="258"/>
                                  </a:lnTo>
                                  <a:lnTo>
                                    <a:pt x="131" y="246"/>
                                  </a:lnTo>
                                  <a:lnTo>
                                    <a:pt x="122" y="240"/>
                                  </a:lnTo>
                                  <a:lnTo>
                                    <a:pt x="122" y="225"/>
                                  </a:lnTo>
                                  <a:lnTo>
                                    <a:pt x="139" y="204"/>
                                  </a:lnTo>
                                  <a:lnTo>
                                    <a:pt x="155" y="182"/>
                                  </a:lnTo>
                                  <a:lnTo>
                                    <a:pt x="171" y="159"/>
                                  </a:lnTo>
                                  <a:lnTo>
                                    <a:pt x="186" y="135"/>
                                  </a:lnTo>
                                  <a:lnTo>
                                    <a:pt x="186" y="98"/>
                                  </a:lnTo>
                                  <a:close/>
                                  <a:moveTo>
                                    <a:pt x="198" y="188"/>
                                  </a:moveTo>
                                  <a:lnTo>
                                    <a:pt x="187" y="206"/>
                                  </a:lnTo>
                                  <a:lnTo>
                                    <a:pt x="174" y="224"/>
                                  </a:lnTo>
                                  <a:lnTo>
                                    <a:pt x="162" y="241"/>
                                  </a:lnTo>
                                  <a:lnTo>
                                    <a:pt x="148" y="258"/>
                                  </a:lnTo>
                                  <a:lnTo>
                                    <a:pt x="196" y="258"/>
                                  </a:lnTo>
                                  <a:lnTo>
                                    <a:pt x="209" y="242"/>
                                  </a:lnTo>
                                  <a:lnTo>
                                    <a:pt x="222" y="226"/>
                                  </a:lnTo>
                                  <a:lnTo>
                                    <a:pt x="234" y="209"/>
                                  </a:lnTo>
                                  <a:lnTo>
                                    <a:pt x="198" y="188"/>
                                  </a:lnTo>
                                  <a:close/>
                                  <a:moveTo>
                                    <a:pt x="96" y="0"/>
                                  </a:moveTo>
                                  <a:lnTo>
                                    <a:pt x="59" y="18"/>
                                  </a:lnTo>
                                  <a:lnTo>
                                    <a:pt x="69" y="34"/>
                                  </a:lnTo>
                                  <a:lnTo>
                                    <a:pt x="79" y="51"/>
                                  </a:lnTo>
                                  <a:lnTo>
                                    <a:pt x="89" y="69"/>
                                  </a:lnTo>
                                  <a:lnTo>
                                    <a:pt x="99" y="89"/>
                                  </a:lnTo>
                                  <a:lnTo>
                                    <a:pt x="138" y="69"/>
                                  </a:lnTo>
                                  <a:lnTo>
                                    <a:pt x="128" y="50"/>
                                  </a:lnTo>
                                  <a:lnTo>
                                    <a:pt x="117" y="32"/>
                                  </a:lnTo>
                                  <a:lnTo>
                                    <a:pt x="106" y="16"/>
                                  </a:lnTo>
                                  <a:lnTo>
                                    <a:pt x="96" y="0"/>
                                  </a:lnTo>
                                  <a:close/>
                                  <a:moveTo>
                                    <a:pt x="1124" y="435"/>
                                  </a:moveTo>
                                  <a:lnTo>
                                    <a:pt x="590" y="435"/>
                                  </a:lnTo>
                                  <a:lnTo>
                                    <a:pt x="590" y="473"/>
                                  </a:lnTo>
                                  <a:lnTo>
                                    <a:pt x="1124" y="473"/>
                                  </a:lnTo>
                                  <a:lnTo>
                                    <a:pt x="1124" y="435"/>
                                  </a:lnTo>
                                  <a:close/>
                                  <a:moveTo>
                                    <a:pt x="793" y="237"/>
                                  </a:moveTo>
                                  <a:lnTo>
                                    <a:pt x="747" y="237"/>
                                  </a:lnTo>
                                  <a:lnTo>
                                    <a:pt x="716" y="435"/>
                                  </a:lnTo>
                                  <a:lnTo>
                                    <a:pt x="761" y="435"/>
                                  </a:lnTo>
                                  <a:lnTo>
                                    <a:pt x="793" y="237"/>
                                  </a:lnTo>
                                  <a:close/>
                                  <a:moveTo>
                                    <a:pt x="1036" y="199"/>
                                  </a:moveTo>
                                  <a:lnTo>
                                    <a:pt x="624" y="199"/>
                                  </a:lnTo>
                                  <a:lnTo>
                                    <a:pt x="624" y="237"/>
                                  </a:lnTo>
                                  <a:lnTo>
                                    <a:pt x="991" y="237"/>
                                  </a:lnTo>
                                  <a:lnTo>
                                    <a:pt x="991" y="435"/>
                                  </a:lnTo>
                                  <a:lnTo>
                                    <a:pt x="1036" y="435"/>
                                  </a:lnTo>
                                  <a:lnTo>
                                    <a:pt x="1036" y="199"/>
                                  </a:lnTo>
                                  <a:close/>
                                  <a:moveTo>
                                    <a:pt x="819" y="76"/>
                                  </a:moveTo>
                                  <a:lnTo>
                                    <a:pt x="773" y="76"/>
                                  </a:lnTo>
                                  <a:lnTo>
                                    <a:pt x="754" y="199"/>
                                  </a:lnTo>
                                  <a:lnTo>
                                    <a:pt x="799" y="199"/>
                                  </a:lnTo>
                                  <a:lnTo>
                                    <a:pt x="819" y="76"/>
                                  </a:lnTo>
                                  <a:close/>
                                  <a:moveTo>
                                    <a:pt x="1099" y="38"/>
                                  </a:moveTo>
                                  <a:lnTo>
                                    <a:pt x="610" y="38"/>
                                  </a:lnTo>
                                  <a:lnTo>
                                    <a:pt x="610" y="76"/>
                                  </a:lnTo>
                                  <a:lnTo>
                                    <a:pt x="1099" y="76"/>
                                  </a:lnTo>
                                  <a:lnTo>
                                    <a:pt x="1099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60" name="任意多边形 40"/>
                          <wps:cNvSpPr/>
                          <wps:spPr>
                            <a:xfrm>
                              <a:off x="5599" y="11224"/>
                              <a:ext cx="223" cy="14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5" h="676">
                                  <a:moveTo>
                                    <a:pt x="403" y="594"/>
                                  </a:moveTo>
                                  <a:lnTo>
                                    <a:pt x="4" y="594"/>
                                  </a:lnTo>
                                  <a:lnTo>
                                    <a:pt x="4" y="665"/>
                                  </a:lnTo>
                                  <a:lnTo>
                                    <a:pt x="403" y="665"/>
                                  </a:lnTo>
                                  <a:lnTo>
                                    <a:pt x="403" y="594"/>
                                  </a:lnTo>
                                  <a:close/>
                                  <a:moveTo>
                                    <a:pt x="248" y="100"/>
                                  </a:moveTo>
                                  <a:lnTo>
                                    <a:pt x="160" y="100"/>
                                  </a:lnTo>
                                  <a:lnTo>
                                    <a:pt x="160" y="594"/>
                                  </a:lnTo>
                                  <a:lnTo>
                                    <a:pt x="248" y="594"/>
                                  </a:lnTo>
                                  <a:lnTo>
                                    <a:pt x="248" y="100"/>
                                  </a:lnTo>
                                  <a:close/>
                                  <a:moveTo>
                                    <a:pt x="248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160" y="100"/>
                                  </a:lnTo>
                                  <a:lnTo>
                                    <a:pt x="248" y="100"/>
                                  </a:lnTo>
                                  <a:lnTo>
                                    <a:pt x="248" y="0"/>
                                  </a:lnTo>
                                  <a:close/>
                                  <a:moveTo>
                                    <a:pt x="793" y="3"/>
                                  </a:moveTo>
                                  <a:lnTo>
                                    <a:pt x="738" y="9"/>
                                  </a:lnTo>
                                  <a:lnTo>
                                    <a:pt x="690" y="25"/>
                                  </a:lnTo>
                                  <a:lnTo>
                                    <a:pt x="650" y="53"/>
                                  </a:lnTo>
                                  <a:lnTo>
                                    <a:pt x="615" y="91"/>
                                  </a:lnTo>
                                  <a:lnTo>
                                    <a:pt x="589" y="141"/>
                                  </a:lnTo>
                                  <a:lnTo>
                                    <a:pt x="570" y="201"/>
                                  </a:lnTo>
                                  <a:lnTo>
                                    <a:pt x="558" y="271"/>
                                  </a:lnTo>
                                  <a:lnTo>
                                    <a:pt x="554" y="352"/>
                                  </a:lnTo>
                                  <a:lnTo>
                                    <a:pt x="558" y="426"/>
                                  </a:lnTo>
                                  <a:lnTo>
                                    <a:pt x="569" y="491"/>
                                  </a:lnTo>
                                  <a:lnTo>
                                    <a:pt x="587" y="547"/>
                                  </a:lnTo>
                                  <a:lnTo>
                                    <a:pt x="613" y="593"/>
                                  </a:lnTo>
                                  <a:lnTo>
                                    <a:pt x="645" y="629"/>
                                  </a:lnTo>
                                  <a:lnTo>
                                    <a:pt x="683" y="655"/>
                                  </a:lnTo>
                                  <a:lnTo>
                                    <a:pt x="727" y="670"/>
                                  </a:lnTo>
                                  <a:lnTo>
                                    <a:pt x="777" y="676"/>
                                  </a:lnTo>
                                  <a:lnTo>
                                    <a:pt x="830" y="670"/>
                                  </a:lnTo>
                                  <a:lnTo>
                                    <a:pt x="877" y="654"/>
                                  </a:lnTo>
                                  <a:lnTo>
                                    <a:pt x="917" y="627"/>
                                  </a:lnTo>
                                  <a:lnTo>
                                    <a:pt x="934" y="608"/>
                                  </a:lnTo>
                                  <a:lnTo>
                                    <a:pt x="785" y="608"/>
                                  </a:lnTo>
                                  <a:lnTo>
                                    <a:pt x="734" y="597"/>
                                  </a:lnTo>
                                  <a:lnTo>
                                    <a:pt x="695" y="566"/>
                                  </a:lnTo>
                                  <a:lnTo>
                                    <a:pt x="667" y="514"/>
                                  </a:lnTo>
                                  <a:lnTo>
                                    <a:pt x="650" y="442"/>
                                  </a:lnTo>
                                  <a:lnTo>
                                    <a:pt x="644" y="348"/>
                                  </a:lnTo>
                                  <a:lnTo>
                                    <a:pt x="650" y="249"/>
                                  </a:lnTo>
                                  <a:lnTo>
                                    <a:pt x="667" y="171"/>
                                  </a:lnTo>
                                  <a:lnTo>
                                    <a:pt x="696" y="116"/>
                                  </a:lnTo>
                                  <a:lnTo>
                                    <a:pt x="736" y="83"/>
                                  </a:lnTo>
                                  <a:lnTo>
                                    <a:pt x="788" y="71"/>
                                  </a:lnTo>
                                  <a:lnTo>
                                    <a:pt x="945" y="71"/>
                                  </a:lnTo>
                                  <a:lnTo>
                                    <a:pt x="916" y="40"/>
                                  </a:lnTo>
                                  <a:lnTo>
                                    <a:pt x="860" y="12"/>
                                  </a:lnTo>
                                  <a:lnTo>
                                    <a:pt x="793" y="3"/>
                                  </a:lnTo>
                                  <a:close/>
                                  <a:moveTo>
                                    <a:pt x="945" y="71"/>
                                  </a:moveTo>
                                  <a:lnTo>
                                    <a:pt x="788" y="71"/>
                                  </a:lnTo>
                                  <a:lnTo>
                                    <a:pt x="837" y="82"/>
                                  </a:lnTo>
                                  <a:lnTo>
                                    <a:pt x="875" y="115"/>
                                  </a:lnTo>
                                  <a:lnTo>
                                    <a:pt x="902" y="170"/>
                                  </a:lnTo>
                                  <a:lnTo>
                                    <a:pt x="918" y="246"/>
                                  </a:lnTo>
                                  <a:lnTo>
                                    <a:pt x="924" y="344"/>
                                  </a:lnTo>
                                  <a:lnTo>
                                    <a:pt x="918" y="439"/>
                                  </a:lnTo>
                                  <a:lnTo>
                                    <a:pt x="901" y="513"/>
                                  </a:lnTo>
                                  <a:lnTo>
                                    <a:pt x="874" y="565"/>
                                  </a:lnTo>
                                  <a:lnTo>
                                    <a:pt x="835" y="597"/>
                                  </a:lnTo>
                                  <a:lnTo>
                                    <a:pt x="785" y="608"/>
                                  </a:lnTo>
                                  <a:lnTo>
                                    <a:pt x="934" y="608"/>
                                  </a:lnTo>
                                  <a:lnTo>
                                    <a:pt x="952" y="588"/>
                                  </a:lnTo>
                                  <a:lnTo>
                                    <a:pt x="979" y="540"/>
                                  </a:lnTo>
                                  <a:lnTo>
                                    <a:pt x="998" y="482"/>
                                  </a:lnTo>
                                  <a:lnTo>
                                    <a:pt x="1010" y="414"/>
                                  </a:lnTo>
                                  <a:lnTo>
                                    <a:pt x="1014" y="337"/>
                                  </a:lnTo>
                                  <a:lnTo>
                                    <a:pt x="1008" y="235"/>
                                  </a:lnTo>
                                  <a:lnTo>
                                    <a:pt x="989" y="151"/>
                                  </a:lnTo>
                                  <a:lnTo>
                                    <a:pt x="959" y="86"/>
                                  </a:lnTo>
                                  <a:lnTo>
                                    <a:pt x="945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66" name="任意多边形 41"/>
                          <wps:cNvSpPr/>
                          <wps:spPr>
                            <a:xfrm>
                              <a:off x="5589" y="11404"/>
                              <a:ext cx="243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7" h="493">
                                  <a:moveTo>
                                    <a:pt x="526" y="186"/>
                                  </a:moveTo>
                                  <a:lnTo>
                                    <a:pt x="287" y="186"/>
                                  </a:lnTo>
                                  <a:lnTo>
                                    <a:pt x="287" y="0"/>
                                  </a:lnTo>
                                  <a:lnTo>
                                    <a:pt x="238" y="0"/>
                                  </a:lnTo>
                                  <a:lnTo>
                                    <a:pt x="238" y="186"/>
                                  </a:lnTo>
                                  <a:lnTo>
                                    <a:pt x="0" y="186"/>
                                  </a:lnTo>
                                  <a:lnTo>
                                    <a:pt x="0" y="227"/>
                                  </a:lnTo>
                                  <a:lnTo>
                                    <a:pt x="238" y="227"/>
                                  </a:lnTo>
                                  <a:lnTo>
                                    <a:pt x="238" y="493"/>
                                  </a:lnTo>
                                  <a:lnTo>
                                    <a:pt x="287" y="493"/>
                                  </a:lnTo>
                                  <a:lnTo>
                                    <a:pt x="287" y="227"/>
                                  </a:lnTo>
                                  <a:lnTo>
                                    <a:pt x="526" y="227"/>
                                  </a:lnTo>
                                  <a:lnTo>
                                    <a:pt x="526" y="186"/>
                                  </a:lnTo>
                                  <a:close/>
                                  <a:moveTo>
                                    <a:pt x="1106" y="392"/>
                                  </a:moveTo>
                                  <a:lnTo>
                                    <a:pt x="588" y="392"/>
                                  </a:lnTo>
                                  <a:lnTo>
                                    <a:pt x="588" y="434"/>
                                  </a:lnTo>
                                  <a:lnTo>
                                    <a:pt x="1106" y="434"/>
                                  </a:lnTo>
                                  <a:lnTo>
                                    <a:pt x="1106" y="3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67" name="矩形 42"/>
                          <wps:cNvSpPr/>
                          <wps:spPr>
                            <a:xfrm>
                              <a:off x="5727" y="11418"/>
                              <a:ext cx="96" cy="9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61" name="任意多边形 43"/>
                          <wps:cNvSpPr/>
                          <wps:spPr>
                            <a:xfrm>
                              <a:off x="5600" y="11607"/>
                              <a:ext cx="221" cy="14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9" h="665">
                                  <a:moveTo>
                                    <a:pt x="404" y="594"/>
                                  </a:moveTo>
                                  <a:lnTo>
                                    <a:pt x="5" y="594"/>
                                  </a:lnTo>
                                  <a:lnTo>
                                    <a:pt x="5" y="665"/>
                                  </a:lnTo>
                                  <a:lnTo>
                                    <a:pt x="404" y="665"/>
                                  </a:lnTo>
                                  <a:lnTo>
                                    <a:pt x="404" y="594"/>
                                  </a:lnTo>
                                  <a:close/>
                                  <a:moveTo>
                                    <a:pt x="248" y="100"/>
                                  </a:moveTo>
                                  <a:lnTo>
                                    <a:pt x="160" y="100"/>
                                  </a:lnTo>
                                  <a:lnTo>
                                    <a:pt x="160" y="594"/>
                                  </a:lnTo>
                                  <a:lnTo>
                                    <a:pt x="248" y="594"/>
                                  </a:lnTo>
                                  <a:lnTo>
                                    <a:pt x="248" y="100"/>
                                  </a:lnTo>
                                  <a:close/>
                                  <a:moveTo>
                                    <a:pt x="248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160" y="100"/>
                                  </a:lnTo>
                                  <a:lnTo>
                                    <a:pt x="248" y="100"/>
                                  </a:lnTo>
                                  <a:lnTo>
                                    <a:pt x="248" y="0"/>
                                  </a:lnTo>
                                  <a:close/>
                                  <a:moveTo>
                                    <a:pt x="1009" y="14"/>
                                  </a:moveTo>
                                  <a:lnTo>
                                    <a:pt x="556" y="14"/>
                                  </a:lnTo>
                                  <a:lnTo>
                                    <a:pt x="556" y="87"/>
                                  </a:lnTo>
                                  <a:lnTo>
                                    <a:pt x="904" y="87"/>
                                  </a:lnTo>
                                  <a:lnTo>
                                    <a:pt x="645" y="665"/>
                                  </a:lnTo>
                                  <a:lnTo>
                                    <a:pt x="737" y="665"/>
                                  </a:lnTo>
                                  <a:lnTo>
                                    <a:pt x="1009" y="43"/>
                                  </a:lnTo>
                                  <a:lnTo>
                                    <a:pt x="1009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68" name="任意多边形 44"/>
                          <wps:cNvSpPr/>
                          <wps:spPr>
                            <a:xfrm>
                              <a:off x="5588" y="11782"/>
                              <a:ext cx="245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7" h="494">
                                  <a:moveTo>
                                    <a:pt x="287" y="227"/>
                                  </a:moveTo>
                                  <a:lnTo>
                                    <a:pt x="237" y="227"/>
                                  </a:lnTo>
                                  <a:lnTo>
                                    <a:pt x="237" y="493"/>
                                  </a:lnTo>
                                  <a:lnTo>
                                    <a:pt x="287" y="493"/>
                                  </a:lnTo>
                                  <a:lnTo>
                                    <a:pt x="287" y="227"/>
                                  </a:lnTo>
                                  <a:close/>
                                  <a:moveTo>
                                    <a:pt x="526" y="186"/>
                                  </a:moveTo>
                                  <a:lnTo>
                                    <a:pt x="0" y="186"/>
                                  </a:lnTo>
                                  <a:lnTo>
                                    <a:pt x="0" y="227"/>
                                  </a:lnTo>
                                  <a:lnTo>
                                    <a:pt x="526" y="227"/>
                                  </a:lnTo>
                                  <a:lnTo>
                                    <a:pt x="526" y="186"/>
                                  </a:lnTo>
                                  <a:close/>
                                  <a:moveTo>
                                    <a:pt x="287" y="0"/>
                                  </a:moveTo>
                                  <a:lnTo>
                                    <a:pt x="237" y="0"/>
                                  </a:lnTo>
                                  <a:lnTo>
                                    <a:pt x="237" y="186"/>
                                  </a:lnTo>
                                  <a:lnTo>
                                    <a:pt x="287" y="186"/>
                                  </a:lnTo>
                                  <a:lnTo>
                                    <a:pt x="287" y="0"/>
                                  </a:lnTo>
                                  <a:close/>
                                  <a:moveTo>
                                    <a:pt x="796" y="142"/>
                                  </a:moveTo>
                                  <a:lnTo>
                                    <a:pt x="749" y="142"/>
                                  </a:lnTo>
                                  <a:lnTo>
                                    <a:pt x="746" y="191"/>
                                  </a:lnTo>
                                  <a:lnTo>
                                    <a:pt x="742" y="231"/>
                                  </a:lnTo>
                                  <a:lnTo>
                                    <a:pt x="736" y="264"/>
                                  </a:lnTo>
                                  <a:lnTo>
                                    <a:pt x="730" y="289"/>
                                  </a:lnTo>
                                  <a:lnTo>
                                    <a:pt x="708" y="338"/>
                                  </a:lnTo>
                                  <a:lnTo>
                                    <a:pt x="675" y="383"/>
                                  </a:lnTo>
                                  <a:lnTo>
                                    <a:pt x="633" y="422"/>
                                  </a:lnTo>
                                  <a:lnTo>
                                    <a:pt x="580" y="457"/>
                                  </a:lnTo>
                                  <a:lnTo>
                                    <a:pt x="590" y="466"/>
                                  </a:lnTo>
                                  <a:lnTo>
                                    <a:pt x="599" y="474"/>
                                  </a:lnTo>
                                  <a:lnTo>
                                    <a:pt x="607" y="483"/>
                                  </a:lnTo>
                                  <a:lnTo>
                                    <a:pt x="614" y="491"/>
                                  </a:lnTo>
                                  <a:lnTo>
                                    <a:pt x="671" y="452"/>
                                  </a:lnTo>
                                  <a:lnTo>
                                    <a:pt x="717" y="407"/>
                                  </a:lnTo>
                                  <a:lnTo>
                                    <a:pt x="752" y="357"/>
                                  </a:lnTo>
                                  <a:lnTo>
                                    <a:pt x="775" y="301"/>
                                  </a:lnTo>
                                  <a:lnTo>
                                    <a:pt x="782" y="272"/>
                                  </a:lnTo>
                                  <a:lnTo>
                                    <a:pt x="788" y="236"/>
                                  </a:lnTo>
                                  <a:lnTo>
                                    <a:pt x="792" y="192"/>
                                  </a:lnTo>
                                  <a:lnTo>
                                    <a:pt x="796" y="142"/>
                                  </a:lnTo>
                                  <a:close/>
                                  <a:moveTo>
                                    <a:pt x="967" y="103"/>
                                  </a:moveTo>
                                  <a:lnTo>
                                    <a:pt x="596" y="103"/>
                                  </a:lnTo>
                                  <a:lnTo>
                                    <a:pt x="596" y="142"/>
                                  </a:lnTo>
                                  <a:lnTo>
                                    <a:pt x="922" y="142"/>
                                  </a:lnTo>
                                  <a:lnTo>
                                    <a:pt x="922" y="413"/>
                                  </a:lnTo>
                                  <a:lnTo>
                                    <a:pt x="925" y="442"/>
                                  </a:lnTo>
                                  <a:lnTo>
                                    <a:pt x="938" y="463"/>
                                  </a:lnTo>
                                  <a:lnTo>
                                    <a:pt x="960" y="475"/>
                                  </a:lnTo>
                                  <a:lnTo>
                                    <a:pt x="991" y="479"/>
                                  </a:lnTo>
                                  <a:lnTo>
                                    <a:pt x="1029" y="479"/>
                                  </a:lnTo>
                                  <a:lnTo>
                                    <a:pt x="1059" y="476"/>
                                  </a:lnTo>
                                  <a:lnTo>
                                    <a:pt x="1081" y="466"/>
                                  </a:lnTo>
                                  <a:lnTo>
                                    <a:pt x="1097" y="448"/>
                                  </a:lnTo>
                                  <a:lnTo>
                                    <a:pt x="1100" y="441"/>
                                  </a:lnTo>
                                  <a:lnTo>
                                    <a:pt x="998" y="441"/>
                                  </a:lnTo>
                                  <a:lnTo>
                                    <a:pt x="984" y="439"/>
                                  </a:lnTo>
                                  <a:lnTo>
                                    <a:pt x="974" y="433"/>
                                  </a:lnTo>
                                  <a:lnTo>
                                    <a:pt x="968" y="423"/>
                                  </a:lnTo>
                                  <a:lnTo>
                                    <a:pt x="967" y="411"/>
                                  </a:lnTo>
                                  <a:lnTo>
                                    <a:pt x="967" y="103"/>
                                  </a:lnTo>
                                  <a:close/>
                                  <a:moveTo>
                                    <a:pt x="1071" y="327"/>
                                  </a:moveTo>
                                  <a:lnTo>
                                    <a:pt x="1069" y="350"/>
                                  </a:lnTo>
                                  <a:lnTo>
                                    <a:pt x="1067" y="372"/>
                                  </a:lnTo>
                                  <a:lnTo>
                                    <a:pt x="1065" y="392"/>
                                  </a:lnTo>
                                  <a:lnTo>
                                    <a:pt x="1062" y="411"/>
                                  </a:lnTo>
                                  <a:lnTo>
                                    <a:pt x="1058" y="424"/>
                                  </a:lnTo>
                                  <a:lnTo>
                                    <a:pt x="1050" y="433"/>
                                  </a:lnTo>
                                  <a:lnTo>
                                    <a:pt x="1039" y="439"/>
                                  </a:lnTo>
                                  <a:lnTo>
                                    <a:pt x="1024" y="441"/>
                                  </a:lnTo>
                                  <a:lnTo>
                                    <a:pt x="1100" y="441"/>
                                  </a:lnTo>
                                  <a:lnTo>
                                    <a:pt x="1105" y="424"/>
                                  </a:lnTo>
                                  <a:lnTo>
                                    <a:pt x="1108" y="405"/>
                                  </a:lnTo>
                                  <a:lnTo>
                                    <a:pt x="1111" y="385"/>
                                  </a:lnTo>
                                  <a:lnTo>
                                    <a:pt x="1114" y="364"/>
                                  </a:lnTo>
                                  <a:lnTo>
                                    <a:pt x="1116" y="342"/>
                                  </a:lnTo>
                                  <a:lnTo>
                                    <a:pt x="1104" y="339"/>
                                  </a:lnTo>
                                  <a:lnTo>
                                    <a:pt x="1093" y="335"/>
                                  </a:lnTo>
                                  <a:lnTo>
                                    <a:pt x="1081" y="331"/>
                                  </a:lnTo>
                                  <a:lnTo>
                                    <a:pt x="1071" y="327"/>
                                  </a:lnTo>
                                  <a:close/>
                                  <a:moveTo>
                                    <a:pt x="799" y="0"/>
                                  </a:moveTo>
                                  <a:lnTo>
                                    <a:pt x="752" y="0"/>
                                  </a:lnTo>
                                  <a:lnTo>
                                    <a:pt x="752" y="27"/>
                                  </a:lnTo>
                                  <a:lnTo>
                                    <a:pt x="752" y="54"/>
                                  </a:lnTo>
                                  <a:lnTo>
                                    <a:pt x="752" y="79"/>
                                  </a:lnTo>
                                  <a:lnTo>
                                    <a:pt x="751" y="103"/>
                                  </a:lnTo>
                                  <a:lnTo>
                                    <a:pt x="797" y="103"/>
                                  </a:lnTo>
                                  <a:lnTo>
                                    <a:pt x="798" y="79"/>
                                  </a:lnTo>
                                  <a:lnTo>
                                    <a:pt x="798" y="54"/>
                                  </a:lnTo>
                                  <a:lnTo>
                                    <a:pt x="799" y="27"/>
                                  </a:lnTo>
                                  <a:lnTo>
                                    <a:pt x="79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69" name="任意多边形 45"/>
                          <wps:cNvSpPr/>
                          <wps:spPr>
                            <a:xfrm>
                              <a:off x="5595" y="11989"/>
                              <a:ext cx="232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5" h="662">
                                  <a:moveTo>
                                    <a:pt x="395" y="69"/>
                                  </a:moveTo>
                                  <a:lnTo>
                                    <a:pt x="213" y="69"/>
                                  </a:lnTo>
                                  <a:lnTo>
                                    <a:pt x="242" y="71"/>
                                  </a:lnTo>
                                  <a:lnTo>
                                    <a:pt x="268" y="77"/>
                                  </a:lnTo>
                                  <a:lnTo>
                                    <a:pt x="291" y="86"/>
                                  </a:lnTo>
                                  <a:lnTo>
                                    <a:pt x="309" y="99"/>
                                  </a:lnTo>
                                  <a:lnTo>
                                    <a:pt x="324" y="115"/>
                                  </a:lnTo>
                                  <a:lnTo>
                                    <a:pt x="334" y="135"/>
                                  </a:lnTo>
                                  <a:lnTo>
                                    <a:pt x="340" y="158"/>
                                  </a:lnTo>
                                  <a:lnTo>
                                    <a:pt x="342" y="184"/>
                                  </a:lnTo>
                                  <a:lnTo>
                                    <a:pt x="341" y="208"/>
                                  </a:lnTo>
                                  <a:lnTo>
                                    <a:pt x="335" y="232"/>
                                  </a:lnTo>
                                  <a:lnTo>
                                    <a:pt x="326" y="255"/>
                                  </a:lnTo>
                                  <a:lnTo>
                                    <a:pt x="314" y="278"/>
                                  </a:lnTo>
                                  <a:lnTo>
                                    <a:pt x="296" y="303"/>
                                  </a:lnTo>
                                  <a:lnTo>
                                    <a:pt x="272" y="332"/>
                                  </a:lnTo>
                                  <a:lnTo>
                                    <a:pt x="240" y="365"/>
                                  </a:lnTo>
                                  <a:lnTo>
                                    <a:pt x="202" y="402"/>
                                  </a:lnTo>
                                  <a:lnTo>
                                    <a:pt x="0" y="591"/>
                                  </a:lnTo>
                                  <a:lnTo>
                                    <a:pt x="0" y="662"/>
                                  </a:lnTo>
                                  <a:lnTo>
                                    <a:pt x="423" y="662"/>
                                  </a:lnTo>
                                  <a:lnTo>
                                    <a:pt x="423" y="589"/>
                                  </a:lnTo>
                                  <a:lnTo>
                                    <a:pt x="104" y="589"/>
                                  </a:lnTo>
                                  <a:lnTo>
                                    <a:pt x="104" y="587"/>
                                  </a:lnTo>
                                  <a:lnTo>
                                    <a:pt x="263" y="442"/>
                                  </a:lnTo>
                                  <a:lnTo>
                                    <a:pt x="307" y="399"/>
                                  </a:lnTo>
                                  <a:lnTo>
                                    <a:pt x="344" y="360"/>
                                  </a:lnTo>
                                  <a:lnTo>
                                    <a:pt x="373" y="325"/>
                                  </a:lnTo>
                                  <a:lnTo>
                                    <a:pt x="395" y="294"/>
                                  </a:lnTo>
                                  <a:lnTo>
                                    <a:pt x="410" y="265"/>
                                  </a:lnTo>
                                  <a:lnTo>
                                    <a:pt x="421" y="235"/>
                                  </a:lnTo>
                                  <a:lnTo>
                                    <a:pt x="427" y="206"/>
                                  </a:lnTo>
                                  <a:lnTo>
                                    <a:pt x="430" y="175"/>
                                  </a:lnTo>
                                  <a:lnTo>
                                    <a:pt x="426" y="137"/>
                                  </a:lnTo>
                                  <a:lnTo>
                                    <a:pt x="416" y="103"/>
                                  </a:lnTo>
                                  <a:lnTo>
                                    <a:pt x="399" y="74"/>
                                  </a:lnTo>
                                  <a:lnTo>
                                    <a:pt x="395" y="69"/>
                                  </a:lnTo>
                                  <a:close/>
                                  <a:moveTo>
                                    <a:pt x="227" y="0"/>
                                  </a:moveTo>
                                  <a:lnTo>
                                    <a:pt x="174" y="4"/>
                                  </a:lnTo>
                                  <a:lnTo>
                                    <a:pt x="124" y="15"/>
                                  </a:lnTo>
                                  <a:lnTo>
                                    <a:pt x="78" y="34"/>
                                  </a:lnTo>
                                  <a:lnTo>
                                    <a:pt x="35" y="59"/>
                                  </a:lnTo>
                                  <a:lnTo>
                                    <a:pt x="35" y="143"/>
                                  </a:lnTo>
                                  <a:lnTo>
                                    <a:pt x="78" y="111"/>
                                  </a:lnTo>
                                  <a:lnTo>
                                    <a:pt x="122" y="88"/>
                                  </a:lnTo>
                                  <a:lnTo>
                                    <a:pt x="167" y="74"/>
                                  </a:lnTo>
                                  <a:lnTo>
                                    <a:pt x="213" y="69"/>
                                  </a:lnTo>
                                  <a:lnTo>
                                    <a:pt x="395" y="69"/>
                                  </a:lnTo>
                                  <a:lnTo>
                                    <a:pt x="375" y="48"/>
                                  </a:lnTo>
                                  <a:lnTo>
                                    <a:pt x="346" y="27"/>
                                  </a:lnTo>
                                  <a:lnTo>
                                    <a:pt x="311" y="12"/>
                                  </a:lnTo>
                                  <a:lnTo>
                                    <a:pt x="271" y="3"/>
                                  </a:lnTo>
                                  <a:lnTo>
                                    <a:pt x="227" y="0"/>
                                  </a:lnTo>
                                  <a:close/>
                                  <a:moveTo>
                                    <a:pt x="965" y="493"/>
                                  </a:moveTo>
                                  <a:lnTo>
                                    <a:pt x="879" y="493"/>
                                  </a:lnTo>
                                  <a:lnTo>
                                    <a:pt x="879" y="662"/>
                                  </a:lnTo>
                                  <a:lnTo>
                                    <a:pt x="965" y="662"/>
                                  </a:lnTo>
                                  <a:lnTo>
                                    <a:pt x="965" y="493"/>
                                  </a:lnTo>
                                  <a:close/>
                                  <a:moveTo>
                                    <a:pt x="965" y="11"/>
                                  </a:moveTo>
                                  <a:lnTo>
                                    <a:pt x="863" y="11"/>
                                  </a:lnTo>
                                  <a:lnTo>
                                    <a:pt x="555" y="440"/>
                                  </a:lnTo>
                                  <a:lnTo>
                                    <a:pt x="555" y="493"/>
                                  </a:lnTo>
                                  <a:lnTo>
                                    <a:pt x="1054" y="493"/>
                                  </a:lnTo>
                                  <a:lnTo>
                                    <a:pt x="1054" y="428"/>
                                  </a:lnTo>
                                  <a:lnTo>
                                    <a:pt x="646" y="428"/>
                                  </a:lnTo>
                                  <a:lnTo>
                                    <a:pt x="853" y="139"/>
                                  </a:lnTo>
                                  <a:lnTo>
                                    <a:pt x="862" y="123"/>
                                  </a:lnTo>
                                  <a:lnTo>
                                    <a:pt x="870" y="109"/>
                                  </a:lnTo>
                                  <a:lnTo>
                                    <a:pt x="875" y="98"/>
                                  </a:lnTo>
                                  <a:lnTo>
                                    <a:pt x="879" y="88"/>
                                  </a:lnTo>
                                  <a:lnTo>
                                    <a:pt x="965" y="88"/>
                                  </a:lnTo>
                                  <a:lnTo>
                                    <a:pt x="965" y="11"/>
                                  </a:lnTo>
                                  <a:close/>
                                  <a:moveTo>
                                    <a:pt x="965" y="88"/>
                                  </a:moveTo>
                                  <a:lnTo>
                                    <a:pt x="881" y="88"/>
                                  </a:lnTo>
                                  <a:lnTo>
                                    <a:pt x="880" y="107"/>
                                  </a:lnTo>
                                  <a:lnTo>
                                    <a:pt x="880" y="124"/>
                                  </a:lnTo>
                                  <a:lnTo>
                                    <a:pt x="880" y="139"/>
                                  </a:lnTo>
                                  <a:lnTo>
                                    <a:pt x="879" y="428"/>
                                  </a:lnTo>
                                  <a:lnTo>
                                    <a:pt x="965" y="428"/>
                                  </a:lnTo>
                                  <a:lnTo>
                                    <a:pt x="965" y="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62" name="任意多边形 46"/>
                          <wps:cNvSpPr/>
                          <wps:spPr>
                            <a:xfrm>
                              <a:off x="5588" y="12166"/>
                              <a:ext cx="245" cy="10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3" h="494">
                                  <a:moveTo>
                                    <a:pt x="149" y="170"/>
                                  </a:moveTo>
                                  <a:lnTo>
                                    <a:pt x="105" y="170"/>
                                  </a:lnTo>
                                  <a:lnTo>
                                    <a:pt x="105" y="494"/>
                                  </a:lnTo>
                                  <a:lnTo>
                                    <a:pt x="149" y="494"/>
                                  </a:lnTo>
                                  <a:lnTo>
                                    <a:pt x="149" y="450"/>
                                  </a:lnTo>
                                  <a:lnTo>
                                    <a:pt x="424" y="450"/>
                                  </a:lnTo>
                                  <a:lnTo>
                                    <a:pt x="424" y="413"/>
                                  </a:lnTo>
                                  <a:lnTo>
                                    <a:pt x="149" y="413"/>
                                  </a:lnTo>
                                  <a:lnTo>
                                    <a:pt x="149" y="170"/>
                                  </a:lnTo>
                                  <a:close/>
                                  <a:moveTo>
                                    <a:pt x="424" y="450"/>
                                  </a:moveTo>
                                  <a:lnTo>
                                    <a:pt x="380" y="450"/>
                                  </a:lnTo>
                                  <a:lnTo>
                                    <a:pt x="380" y="492"/>
                                  </a:lnTo>
                                  <a:lnTo>
                                    <a:pt x="424" y="492"/>
                                  </a:lnTo>
                                  <a:lnTo>
                                    <a:pt x="424" y="450"/>
                                  </a:lnTo>
                                  <a:close/>
                                  <a:moveTo>
                                    <a:pt x="424" y="170"/>
                                  </a:moveTo>
                                  <a:lnTo>
                                    <a:pt x="380" y="170"/>
                                  </a:lnTo>
                                  <a:lnTo>
                                    <a:pt x="380" y="413"/>
                                  </a:lnTo>
                                  <a:lnTo>
                                    <a:pt x="424" y="413"/>
                                  </a:lnTo>
                                  <a:lnTo>
                                    <a:pt x="424" y="170"/>
                                  </a:lnTo>
                                  <a:close/>
                                  <a:moveTo>
                                    <a:pt x="528" y="131"/>
                                  </a:moveTo>
                                  <a:lnTo>
                                    <a:pt x="0" y="131"/>
                                  </a:lnTo>
                                  <a:lnTo>
                                    <a:pt x="0" y="170"/>
                                  </a:lnTo>
                                  <a:lnTo>
                                    <a:pt x="528" y="170"/>
                                  </a:lnTo>
                                  <a:lnTo>
                                    <a:pt x="528" y="131"/>
                                  </a:lnTo>
                                  <a:close/>
                                  <a:moveTo>
                                    <a:pt x="149" y="4"/>
                                  </a:moveTo>
                                  <a:lnTo>
                                    <a:pt x="105" y="4"/>
                                  </a:lnTo>
                                  <a:lnTo>
                                    <a:pt x="105" y="131"/>
                                  </a:lnTo>
                                  <a:lnTo>
                                    <a:pt x="149" y="131"/>
                                  </a:lnTo>
                                  <a:lnTo>
                                    <a:pt x="149" y="4"/>
                                  </a:lnTo>
                                  <a:close/>
                                  <a:moveTo>
                                    <a:pt x="424" y="3"/>
                                  </a:moveTo>
                                  <a:lnTo>
                                    <a:pt x="380" y="3"/>
                                  </a:lnTo>
                                  <a:lnTo>
                                    <a:pt x="380" y="131"/>
                                  </a:lnTo>
                                  <a:lnTo>
                                    <a:pt x="424" y="131"/>
                                  </a:lnTo>
                                  <a:lnTo>
                                    <a:pt x="424" y="3"/>
                                  </a:lnTo>
                                  <a:close/>
                                  <a:moveTo>
                                    <a:pt x="1113" y="127"/>
                                  </a:moveTo>
                                  <a:lnTo>
                                    <a:pt x="589" y="127"/>
                                  </a:lnTo>
                                  <a:lnTo>
                                    <a:pt x="589" y="167"/>
                                  </a:lnTo>
                                  <a:lnTo>
                                    <a:pt x="1113" y="167"/>
                                  </a:lnTo>
                                  <a:lnTo>
                                    <a:pt x="1113" y="127"/>
                                  </a:lnTo>
                                  <a:close/>
                                  <a:moveTo>
                                    <a:pt x="834" y="0"/>
                                  </a:moveTo>
                                  <a:lnTo>
                                    <a:pt x="794" y="20"/>
                                  </a:lnTo>
                                  <a:lnTo>
                                    <a:pt x="806" y="38"/>
                                  </a:lnTo>
                                  <a:lnTo>
                                    <a:pt x="820" y="59"/>
                                  </a:lnTo>
                                  <a:lnTo>
                                    <a:pt x="835" y="84"/>
                                  </a:lnTo>
                                  <a:lnTo>
                                    <a:pt x="852" y="113"/>
                                  </a:lnTo>
                                  <a:lnTo>
                                    <a:pt x="896" y="91"/>
                                  </a:lnTo>
                                  <a:lnTo>
                                    <a:pt x="879" y="64"/>
                                  </a:lnTo>
                                  <a:lnTo>
                                    <a:pt x="862" y="40"/>
                                  </a:lnTo>
                                  <a:lnTo>
                                    <a:pt x="847" y="18"/>
                                  </a:lnTo>
                                  <a:lnTo>
                                    <a:pt x="834" y="0"/>
                                  </a:lnTo>
                                  <a:close/>
                                  <a:moveTo>
                                    <a:pt x="751" y="227"/>
                                  </a:moveTo>
                                  <a:lnTo>
                                    <a:pt x="715" y="289"/>
                                  </a:lnTo>
                                  <a:lnTo>
                                    <a:pt x="675" y="348"/>
                                  </a:lnTo>
                                  <a:lnTo>
                                    <a:pt x="633" y="401"/>
                                  </a:lnTo>
                                  <a:lnTo>
                                    <a:pt x="588" y="450"/>
                                  </a:lnTo>
                                  <a:lnTo>
                                    <a:pt x="599" y="459"/>
                                  </a:lnTo>
                                  <a:lnTo>
                                    <a:pt x="609" y="467"/>
                                  </a:lnTo>
                                  <a:lnTo>
                                    <a:pt x="619" y="475"/>
                                  </a:lnTo>
                                  <a:lnTo>
                                    <a:pt x="628" y="482"/>
                                  </a:lnTo>
                                  <a:lnTo>
                                    <a:pt x="675" y="426"/>
                                  </a:lnTo>
                                  <a:lnTo>
                                    <a:pt x="719" y="369"/>
                                  </a:lnTo>
                                  <a:lnTo>
                                    <a:pt x="760" y="310"/>
                                  </a:lnTo>
                                  <a:lnTo>
                                    <a:pt x="798" y="249"/>
                                  </a:lnTo>
                                  <a:lnTo>
                                    <a:pt x="751" y="227"/>
                                  </a:lnTo>
                                  <a:close/>
                                  <a:moveTo>
                                    <a:pt x="935" y="230"/>
                                  </a:moveTo>
                                  <a:lnTo>
                                    <a:pt x="897" y="256"/>
                                  </a:lnTo>
                                  <a:lnTo>
                                    <a:pt x="934" y="301"/>
                                  </a:lnTo>
                                  <a:lnTo>
                                    <a:pt x="974" y="353"/>
                                  </a:lnTo>
                                  <a:lnTo>
                                    <a:pt x="1016" y="412"/>
                                  </a:lnTo>
                                  <a:lnTo>
                                    <a:pt x="1061" y="477"/>
                                  </a:lnTo>
                                  <a:lnTo>
                                    <a:pt x="1106" y="445"/>
                                  </a:lnTo>
                                  <a:lnTo>
                                    <a:pt x="1064" y="390"/>
                                  </a:lnTo>
                                  <a:lnTo>
                                    <a:pt x="1022" y="336"/>
                                  </a:lnTo>
                                  <a:lnTo>
                                    <a:pt x="979" y="282"/>
                                  </a:lnTo>
                                  <a:lnTo>
                                    <a:pt x="935" y="2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70" name="任意多边形 47"/>
                          <wps:cNvSpPr/>
                          <wps:spPr>
                            <a:xfrm>
                              <a:off x="5599" y="12365"/>
                              <a:ext cx="223" cy="14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5" h="676">
                                  <a:moveTo>
                                    <a:pt x="0" y="556"/>
                                  </a:moveTo>
                                  <a:lnTo>
                                    <a:pt x="0" y="642"/>
                                  </a:lnTo>
                                  <a:lnTo>
                                    <a:pt x="32" y="657"/>
                                  </a:lnTo>
                                  <a:lnTo>
                                    <a:pt x="70" y="667"/>
                                  </a:lnTo>
                                  <a:lnTo>
                                    <a:pt x="112" y="674"/>
                                  </a:lnTo>
                                  <a:lnTo>
                                    <a:pt x="159" y="676"/>
                                  </a:lnTo>
                                  <a:lnTo>
                                    <a:pt x="213" y="673"/>
                                  </a:lnTo>
                                  <a:lnTo>
                                    <a:pt x="260" y="663"/>
                                  </a:lnTo>
                                  <a:lnTo>
                                    <a:pt x="303" y="646"/>
                                  </a:lnTo>
                                  <a:lnTo>
                                    <a:pt x="339" y="622"/>
                                  </a:lnTo>
                                  <a:lnTo>
                                    <a:pt x="354" y="608"/>
                                  </a:lnTo>
                                  <a:lnTo>
                                    <a:pt x="161" y="608"/>
                                  </a:lnTo>
                                  <a:lnTo>
                                    <a:pt x="117" y="605"/>
                                  </a:lnTo>
                                  <a:lnTo>
                                    <a:pt x="76" y="595"/>
                                  </a:lnTo>
                                  <a:lnTo>
                                    <a:pt x="36" y="579"/>
                                  </a:lnTo>
                                  <a:lnTo>
                                    <a:pt x="0" y="556"/>
                                  </a:lnTo>
                                  <a:close/>
                                  <a:moveTo>
                                    <a:pt x="354" y="72"/>
                                  </a:moveTo>
                                  <a:lnTo>
                                    <a:pt x="165" y="72"/>
                                  </a:lnTo>
                                  <a:lnTo>
                                    <a:pt x="221" y="79"/>
                                  </a:lnTo>
                                  <a:lnTo>
                                    <a:pt x="261" y="99"/>
                                  </a:lnTo>
                                  <a:lnTo>
                                    <a:pt x="285" y="132"/>
                                  </a:lnTo>
                                  <a:lnTo>
                                    <a:pt x="293" y="179"/>
                                  </a:lnTo>
                                  <a:lnTo>
                                    <a:pt x="282" y="230"/>
                                  </a:lnTo>
                                  <a:lnTo>
                                    <a:pt x="251" y="266"/>
                                  </a:lnTo>
                                  <a:lnTo>
                                    <a:pt x="198" y="288"/>
                                  </a:lnTo>
                                  <a:lnTo>
                                    <a:pt x="125" y="295"/>
                                  </a:lnTo>
                                  <a:lnTo>
                                    <a:pt x="70" y="295"/>
                                  </a:lnTo>
                                  <a:lnTo>
                                    <a:pt x="70" y="363"/>
                                  </a:lnTo>
                                  <a:lnTo>
                                    <a:pt x="128" y="363"/>
                                  </a:lnTo>
                                  <a:lnTo>
                                    <a:pt x="210" y="371"/>
                                  </a:lnTo>
                                  <a:lnTo>
                                    <a:pt x="270" y="394"/>
                                  </a:lnTo>
                                  <a:lnTo>
                                    <a:pt x="305" y="433"/>
                                  </a:lnTo>
                                  <a:lnTo>
                                    <a:pt x="317" y="487"/>
                                  </a:lnTo>
                                  <a:lnTo>
                                    <a:pt x="314" y="513"/>
                                  </a:lnTo>
                                  <a:lnTo>
                                    <a:pt x="306" y="536"/>
                                  </a:lnTo>
                                  <a:lnTo>
                                    <a:pt x="293" y="557"/>
                                  </a:lnTo>
                                  <a:lnTo>
                                    <a:pt x="275" y="575"/>
                                  </a:lnTo>
                                  <a:lnTo>
                                    <a:pt x="252" y="589"/>
                                  </a:lnTo>
                                  <a:lnTo>
                                    <a:pt x="225" y="600"/>
                                  </a:lnTo>
                                  <a:lnTo>
                                    <a:pt x="195" y="606"/>
                                  </a:lnTo>
                                  <a:lnTo>
                                    <a:pt x="161" y="608"/>
                                  </a:lnTo>
                                  <a:lnTo>
                                    <a:pt x="354" y="608"/>
                                  </a:lnTo>
                                  <a:lnTo>
                                    <a:pt x="369" y="593"/>
                                  </a:lnTo>
                                  <a:lnTo>
                                    <a:pt x="390" y="560"/>
                                  </a:lnTo>
                                  <a:lnTo>
                                    <a:pt x="403" y="522"/>
                                  </a:lnTo>
                                  <a:lnTo>
                                    <a:pt x="407" y="481"/>
                                  </a:lnTo>
                                  <a:lnTo>
                                    <a:pt x="404" y="450"/>
                                  </a:lnTo>
                                  <a:lnTo>
                                    <a:pt x="396" y="423"/>
                                  </a:lnTo>
                                  <a:lnTo>
                                    <a:pt x="382" y="398"/>
                                  </a:lnTo>
                                  <a:lnTo>
                                    <a:pt x="363" y="375"/>
                                  </a:lnTo>
                                  <a:lnTo>
                                    <a:pt x="339" y="357"/>
                                  </a:lnTo>
                                  <a:lnTo>
                                    <a:pt x="311" y="342"/>
                                  </a:lnTo>
                                  <a:lnTo>
                                    <a:pt x="280" y="332"/>
                                  </a:lnTo>
                                  <a:lnTo>
                                    <a:pt x="244" y="326"/>
                                  </a:lnTo>
                                  <a:lnTo>
                                    <a:pt x="244" y="324"/>
                                  </a:lnTo>
                                  <a:lnTo>
                                    <a:pt x="305" y="300"/>
                                  </a:lnTo>
                                  <a:lnTo>
                                    <a:pt x="348" y="265"/>
                                  </a:lnTo>
                                  <a:lnTo>
                                    <a:pt x="374" y="218"/>
                                  </a:lnTo>
                                  <a:lnTo>
                                    <a:pt x="383" y="160"/>
                                  </a:lnTo>
                                  <a:lnTo>
                                    <a:pt x="380" y="127"/>
                                  </a:lnTo>
                                  <a:lnTo>
                                    <a:pt x="370" y="97"/>
                                  </a:lnTo>
                                  <a:lnTo>
                                    <a:pt x="354" y="72"/>
                                  </a:lnTo>
                                  <a:close/>
                                  <a:moveTo>
                                    <a:pt x="186" y="3"/>
                                  </a:moveTo>
                                  <a:lnTo>
                                    <a:pt x="142" y="6"/>
                                  </a:lnTo>
                                  <a:lnTo>
                                    <a:pt x="101" y="13"/>
                                  </a:lnTo>
                                  <a:lnTo>
                                    <a:pt x="62" y="24"/>
                                  </a:lnTo>
                                  <a:lnTo>
                                    <a:pt x="27" y="40"/>
                                  </a:lnTo>
                                  <a:lnTo>
                                    <a:pt x="27" y="118"/>
                                  </a:lnTo>
                                  <a:lnTo>
                                    <a:pt x="59" y="98"/>
                                  </a:lnTo>
                                  <a:lnTo>
                                    <a:pt x="93" y="83"/>
                                  </a:lnTo>
                                  <a:lnTo>
                                    <a:pt x="128" y="75"/>
                                  </a:lnTo>
                                  <a:lnTo>
                                    <a:pt x="165" y="72"/>
                                  </a:lnTo>
                                  <a:lnTo>
                                    <a:pt x="354" y="72"/>
                                  </a:lnTo>
                                  <a:lnTo>
                                    <a:pt x="353" y="70"/>
                                  </a:lnTo>
                                  <a:lnTo>
                                    <a:pt x="329" y="47"/>
                                  </a:lnTo>
                                  <a:lnTo>
                                    <a:pt x="300" y="28"/>
                                  </a:lnTo>
                                  <a:lnTo>
                                    <a:pt x="266" y="14"/>
                                  </a:lnTo>
                                  <a:lnTo>
                                    <a:pt x="229" y="6"/>
                                  </a:lnTo>
                                  <a:lnTo>
                                    <a:pt x="186" y="3"/>
                                  </a:lnTo>
                                  <a:close/>
                                  <a:moveTo>
                                    <a:pt x="1014" y="594"/>
                                  </a:moveTo>
                                  <a:lnTo>
                                    <a:pt x="615" y="594"/>
                                  </a:lnTo>
                                  <a:lnTo>
                                    <a:pt x="615" y="665"/>
                                  </a:lnTo>
                                  <a:lnTo>
                                    <a:pt x="1014" y="665"/>
                                  </a:lnTo>
                                  <a:lnTo>
                                    <a:pt x="1014" y="594"/>
                                  </a:lnTo>
                                  <a:close/>
                                  <a:moveTo>
                                    <a:pt x="859" y="100"/>
                                  </a:moveTo>
                                  <a:lnTo>
                                    <a:pt x="771" y="100"/>
                                  </a:lnTo>
                                  <a:lnTo>
                                    <a:pt x="771" y="594"/>
                                  </a:lnTo>
                                  <a:lnTo>
                                    <a:pt x="859" y="594"/>
                                  </a:lnTo>
                                  <a:lnTo>
                                    <a:pt x="859" y="100"/>
                                  </a:lnTo>
                                  <a:close/>
                                  <a:moveTo>
                                    <a:pt x="859" y="0"/>
                                  </a:moveTo>
                                  <a:lnTo>
                                    <a:pt x="611" y="68"/>
                                  </a:lnTo>
                                  <a:lnTo>
                                    <a:pt x="611" y="143"/>
                                  </a:lnTo>
                                  <a:lnTo>
                                    <a:pt x="771" y="100"/>
                                  </a:lnTo>
                                  <a:lnTo>
                                    <a:pt x="859" y="100"/>
                                  </a:lnTo>
                                  <a:lnTo>
                                    <a:pt x="85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71" name="任意多边形 48"/>
                          <wps:cNvSpPr/>
                          <wps:spPr>
                            <a:xfrm>
                              <a:off x="5588" y="12540"/>
                              <a:ext cx="246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8" h="499">
                                  <a:moveTo>
                                    <a:pt x="343" y="85"/>
                                  </a:moveTo>
                                  <a:lnTo>
                                    <a:pt x="298" y="85"/>
                                  </a:lnTo>
                                  <a:lnTo>
                                    <a:pt x="297" y="128"/>
                                  </a:lnTo>
                                  <a:lnTo>
                                    <a:pt x="295" y="168"/>
                                  </a:lnTo>
                                  <a:lnTo>
                                    <a:pt x="293" y="206"/>
                                  </a:lnTo>
                                  <a:lnTo>
                                    <a:pt x="290" y="240"/>
                                  </a:lnTo>
                                  <a:lnTo>
                                    <a:pt x="278" y="305"/>
                                  </a:lnTo>
                                  <a:lnTo>
                                    <a:pt x="251" y="365"/>
                                  </a:lnTo>
                                  <a:lnTo>
                                    <a:pt x="210" y="418"/>
                                  </a:lnTo>
                                  <a:lnTo>
                                    <a:pt x="155" y="466"/>
                                  </a:lnTo>
                                  <a:lnTo>
                                    <a:pt x="164" y="474"/>
                                  </a:lnTo>
                                  <a:lnTo>
                                    <a:pt x="173" y="483"/>
                                  </a:lnTo>
                                  <a:lnTo>
                                    <a:pt x="182" y="490"/>
                                  </a:lnTo>
                                  <a:lnTo>
                                    <a:pt x="189" y="498"/>
                                  </a:lnTo>
                                  <a:lnTo>
                                    <a:pt x="249" y="445"/>
                                  </a:lnTo>
                                  <a:lnTo>
                                    <a:pt x="293" y="385"/>
                                  </a:lnTo>
                                  <a:lnTo>
                                    <a:pt x="322" y="318"/>
                                  </a:lnTo>
                                  <a:lnTo>
                                    <a:pt x="335" y="243"/>
                                  </a:lnTo>
                                  <a:lnTo>
                                    <a:pt x="338" y="211"/>
                                  </a:lnTo>
                                  <a:lnTo>
                                    <a:pt x="340" y="174"/>
                                  </a:lnTo>
                                  <a:lnTo>
                                    <a:pt x="342" y="132"/>
                                  </a:lnTo>
                                  <a:lnTo>
                                    <a:pt x="343" y="85"/>
                                  </a:lnTo>
                                  <a:close/>
                                  <a:moveTo>
                                    <a:pt x="186" y="271"/>
                                  </a:moveTo>
                                  <a:lnTo>
                                    <a:pt x="82" y="271"/>
                                  </a:lnTo>
                                  <a:lnTo>
                                    <a:pt x="82" y="496"/>
                                  </a:lnTo>
                                  <a:lnTo>
                                    <a:pt x="123" y="496"/>
                                  </a:lnTo>
                                  <a:lnTo>
                                    <a:pt x="123" y="283"/>
                                  </a:lnTo>
                                  <a:lnTo>
                                    <a:pt x="188" y="283"/>
                                  </a:lnTo>
                                  <a:lnTo>
                                    <a:pt x="180" y="278"/>
                                  </a:lnTo>
                                  <a:lnTo>
                                    <a:pt x="186" y="271"/>
                                  </a:lnTo>
                                  <a:close/>
                                  <a:moveTo>
                                    <a:pt x="325" y="437"/>
                                  </a:moveTo>
                                  <a:lnTo>
                                    <a:pt x="327" y="448"/>
                                  </a:lnTo>
                                  <a:lnTo>
                                    <a:pt x="330" y="459"/>
                                  </a:lnTo>
                                  <a:lnTo>
                                    <a:pt x="332" y="471"/>
                                  </a:lnTo>
                                  <a:lnTo>
                                    <a:pt x="334" y="482"/>
                                  </a:lnTo>
                                  <a:lnTo>
                                    <a:pt x="379" y="483"/>
                                  </a:lnTo>
                                  <a:lnTo>
                                    <a:pt x="413" y="484"/>
                                  </a:lnTo>
                                  <a:lnTo>
                                    <a:pt x="450" y="478"/>
                                  </a:lnTo>
                                  <a:lnTo>
                                    <a:pt x="477" y="461"/>
                                  </a:lnTo>
                                  <a:lnTo>
                                    <a:pt x="488" y="441"/>
                                  </a:lnTo>
                                  <a:lnTo>
                                    <a:pt x="408" y="441"/>
                                  </a:lnTo>
                                  <a:lnTo>
                                    <a:pt x="391" y="441"/>
                                  </a:lnTo>
                                  <a:lnTo>
                                    <a:pt x="372" y="440"/>
                                  </a:lnTo>
                                  <a:lnTo>
                                    <a:pt x="350" y="439"/>
                                  </a:lnTo>
                                  <a:lnTo>
                                    <a:pt x="325" y="437"/>
                                  </a:lnTo>
                                  <a:close/>
                                  <a:moveTo>
                                    <a:pt x="512" y="46"/>
                                  </a:moveTo>
                                  <a:lnTo>
                                    <a:pt x="212" y="46"/>
                                  </a:lnTo>
                                  <a:lnTo>
                                    <a:pt x="212" y="85"/>
                                  </a:lnTo>
                                  <a:lnTo>
                                    <a:pt x="466" y="85"/>
                                  </a:lnTo>
                                  <a:lnTo>
                                    <a:pt x="463" y="188"/>
                                  </a:lnTo>
                                  <a:lnTo>
                                    <a:pt x="460" y="273"/>
                                  </a:lnTo>
                                  <a:lnTo>
                                    <a:pt x="457" y="339"/>
                                  </a:lnTo>
                                  <a:lnTo>
                                    <a:pt x="455" y="388"/>
                                  </a:lnTo>
                                  <a:lnTo>
                                    <a:pt x="451" y="412"/>
                                  </a:lnTo>
                                  <a:lnTo>
                                    <a:pt x="442" y="429"/>
                                  </a:lnTo>
                                  <a:lnTo>
                                    <a:pt x="428" y="439"/>
                                  </a:lnTo>
                                  <a:lnTo>
                                    <a:pt x="408" y="441"/>
                                  </a:lnTo>
                                  <a:lnTo>
                                    <a:pt x="488" y="441"/>
                                  </a:lnTo>
                                  <a:lnTo>
                                    <a:pt x="493" y="432"/>
                                  </a:lnTo>
                                  <a:lnTo>
                                    <a:pt x="499" y="391"/>
                                  </a:lnTo>
                                  <a:lnTo>
                                    <a:pt x="502" y="339"/>
                                  </a:lnTo>
                                  <a:lnTo>
                                    <a:pt x="505" y="257"/>
                                  </a:lnTo>
                                  <a:lnTo>
                                    <a:pt x="508" y="167"/>
                                  </a:lnTo>
                                  <a:lnTo>
                                    <a:pt x="512" y="46"/>
                                  </a:lnTo>
                                  <a:close/>
                                  <a:moveTo>
                                    <a:pt x="188" y="283"/>
                                  </a:moveTo>
                                  <a:lnTo>
                                    <a:pt x="123" y="283"/>
                                  </a:lnTo>
                                  <a:lnTo>
                                    <a:pt x="165" y="315"/>
                                  </a:lnTo>
                                  <a:lnTo>
                                    <a:pt x="206" y="346"/>
                                  </a:lnTo>
                                  <a:lnTo>
                                    <a:pt x="234" y="315"/>
                                  </a:lnTo>
                                  <a:lnTo>
                                    <a:pt x="193" y="287"/>
                                  </a:lnTo>
                                  <a:lnTo>
                                    <a:pt x="188" y="283"/>
                                  </a:lnTo>
                                  <a:close/>
                                  <a:moveTo>
                                    <a:pt x="186" y="98"/>
                                  </a:moveTo>
                                  <a:lnTo>
                                    <a:pt x="8" y="98"/>
                                  </a:lnTo>
                                  <a:lnTo>
                                    <a:pt x="8" y="134"/>
                                  </a:lnTo>
                                  <a:lnTo>
                                    <a:pt x="138" y="134"/>
                                  </a:lnTo>
                                  <a:lnTo>
                                    <a:pt x="107" y="180"/>
                                  </a:lnTo>
                                  <a:lnTo>
                                    <a:pt x="74" y="221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4" y="299"/>
                                  </a:lnTo>
                                  <a:lnTo>
                                    <a:pt x="8" y="310"/>
                                  </a:lnTo>
                                  <a:lnTo>
                                    <a:pt x="12" y="321"/>
                                  </a:lnTo>
                                  <a:lnTo>
                                    <a:pt x="15" y="331"/>
                                  </a:lnTo>
                                  <a:lnTo>
                                    <a:pt x="32" y="317"/>
                                  </a:lnTo>
                                  <a:lnTo>
                                    <a:pt x="49" y="302"/>
                                  </a:lnTo>
                                  <a:lnTo>
                                    <a:pt x="66" y="287"/>
                                  </a:lnTo>
                                  <a:lnTo>
                                    <a:pt x="82" y="271"/>
                                  </a:lnTo>
                                  <a:lnTo>
                                    <a:pt x="186" y="271"/>
                                  </a:lnTo>
                                  <a:lnTo>
                                    <a:pt x="195" y="260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149" y="257"/>
                                  </a:lnTo>
                                  <a:lnTo>
                                    <a:pt x="131" y="246"/>
                                  </a:lnTo>
                                  <a:lnTo>
                                    <a:pt x="123" y="240"/>
                                  </a:lnTo>
                                  <a:lnTo>
                                    <a:pt x="123" y="224"/>
                                  </a:lnTo>
                                  <a:lnTo>
                                    <a:pt x="139" y="203"/>
                                  </a:lnTo>
                                  <a:lnTo>
                                    <a:pt x="156" y="181"/>
                                  </a:lnTo>
                                  <a:lnTo>
                                    <a:pt x="171" y="159"/>
                                  </a:lnTo>
                                  <a:lnTo>
                                    <a:pt x="186" y="135"/>
                                  </a:lnTo>
                                  <a:lnTo>
                                    <a:pt x="186" y="98"/>
                                  </a:lnTo>
                                  <a:close/>
                                  <a:moveTo>
                                    <a:pt x="199" y="188"/>
                                  </a:moveTo>
                                  <a:lnTo>
                                    <a:pt x="187" y="206"/>
                                  </a:lnTo>
                                  <a:lnTo>
                                    <a:pt x="175" y="223"/>
                                  </a:lnTo>
                                  <a:lnTo>
                                    <a:pt x="162" y="240"/>
                                  </a:lnTo>
                                  <a:lnTo>
                                    <a:pt x="149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9" y="242"/>
                                  </a:lnTo>
                                  <a:lnTo>
                                    <a:pt x="222" y="225"/>
                                  </a:lnTo>
                                  <a:lnTo>
                                    <a:pt x="234" y="209"/>
                                  </a:lnTo>
                                  <a:lnTo>
                                    <a:pt x="199" y="188"/>
                                  </a:lnTo>
                                  <a:close/>
                                  <a:moveTo>
                                    <a:pt x="97" y="0"/>
                                  </a:moveTo>
                                  <a:lnTo>
                                    <a:pt x="59" y="18"/>
                                  </a:lnTo>
                                  <a:lnTo>
                                    <a:pt x="69" y="33"/>
                                  </a:lnTo>
                                  <a:lnTo>
                                    <a:pt x="79" y="50"/>
                                  </a:lnTo>
                                  <a:lnTo>
                                    <a:pt x="89" y="69"/>
                                  </a:lnTo>
                                  <a:lnTo>
                                    <a:pt x="99" y="88"/>
                                  </a:lnTo>
                                  <a:lnTo>
                                    <a:pt x="139" y="69"/>
                                  </a:lnTo>
                                  <a:lnTo>
                                    <a:pt x="128" y="50"/>
                                  </a:lnTo>
                                  <a:lnTo>
                                    <a:pt x="117" y="32"/>
                                  </a:lnTo>
                                  <a:lnTo>
                                    <a:pt x="107" y="15"/>
                                  </a:lnTo>
                                  <a:lnTo>
                                    <a:pt x="97" y="0"/>
                                  </a:lnTo>
                                  <a:close/>
                                  <a:moveTo>
                                    <a:pt x="1082" y="53"/>
                                  </a:moveTo>
                                  <a:lnTo>
                                    <a:pt x="630" y="53"/>
                                  </a:lnTo>
                                  <a:lnTo>
                                    <a:pt x="630" y="97"/>
                                  </a:lnTo>
                                  <a:lnTo>
                                    <a:pt x="1082" y="97"/>
                                  </a:lnTo>
                                  <a:lnTo>
                                    <a:pt x="1082" y="53"/>
                                  </a:lnTo>
                                  <a:close/>
                                  <a:moveTo>
                                    <a:pt x="1117" y="418"/>
                                  </a:moveTo>
                                  <a:lnTo>
                                    <a:pt x="596" y="418"/>
                                  </a:lnTo>
                                  <a:lnTo>
                                    <a:pt x="596" y="461"/>
                                  </a:lnTo>
                                  <a:lnTo>
                                    <a:pt x="1117" y="461"/>
                                  </a:lnTo>
                                  <a:lnTo>
                                    <a:pt x="1117" y="418"/>
                                  </a:lnTo>
                                  <a:close/>
                                  <a:moveTo>
                                    <a:pt x="1058" y="226"/>
                                  </a:moveTo>
                                  <a:lnTo>
                                    <a:pt x="654" y="226"/>
                                  </a:lnTo>
                                  <a:lnTo>
                                    <a:pt x="654" y="269"/>
                                  </a:lnTo>
                                  <a:lnTo>
                                    <a:pt x="1058" y="269"/>
                                  </a:lnTo>
                                  <a:lnTo>
                                    <a:pt x="1058" y="2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g:grpSp>
                          <wpg:cNvPr id="272" name="组合 50"/>
                          <wpg:cNvGrpSpPr/>
                          <wpg:grpSpPr>
                            <a:xfrm rot="0">
                              <a:off x="4629" y="12166"/>
                              <a:ext cx="239" cy="108"/>
                              <a:chOff x="0" y="0"/>
                              <a:chExt cx="1088" cy="491"/>
                            </a:xfrm>
                          </wpg:grpSpPr>
                          <wps:wsp>
                            <wps:cNvPr id="1063" name="任意多边形 49"/>
                            <wps:cNvSpPr/>
                            <wps:spPr>
                              <a:xfrm>
                                <a:off x="0" y="0"/>
                                <a:ext cx="1088" cy="49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088" h="491">
                                    <a:moveTo>
                                      <a:pt x="148" y="167"/>
                                    </a:moveTo>
                                    <a:lnTo>
                                      <a:pt x="104" y="167"/>
                                    </a:lnTo>
                                    <a:lnTo>
                                      <a:pt x="104" y="491"/>
                                    </a:lnTo>
                                    <a:lnTo>
                                      <a:pt x="148" y="491"/>
                                    </a:lnTo>
                                    <a:lnTo>
                                      <a:pt x="148" y="448"/>
                                    </a:lnTo>
                                    <a:lnTo>
                                      <a:pt x="423" y="448"/>
                                    </a:lnTo>
                                    <a:lnTo>
                                      <a:pt x="423" y="410"/>
                                    </a:lnTo>
                                    <a:lnTo>
                                      <a:pt x="148" y="410"/>
                                    </a:lnTo>
                                    <a:lnTo>
                                      <a:pt x="148" y="167"/>
                                    </a:lnTo>
                                    <a:close/>
                                    <a:moveTo>
                                      <a:pt x="423" y="448"/>
                                    </a:moveTo>
                                    <a:lnTo>
                                      <a:pt x="379" y="448"/>
                                    </a:lnTo>
                                    <a:lnTo>
                                      <a:pt x="379" y="489"/>
                                    </a:lnTo>
                                    <a:lnTo>
                                      <a:pt x="423" y="489"/>
                                    </a:lnTo>
                                    <a:lnTo>
                                      <a:pt x="423" y="448"/>
                                    </a:lnTo>
                                    <a:close/>
                                    <a:moveTo>
                                      <a:pt x="423" y="167"/>
                                    </a:moveTo>
                                    <a:lnTo>
                                      <a:pt x="379" y="167"/>
                                    </a:lnTo>
                                    <a:lnTo>
                                      <a:pt x="379" y="410"/>
                                    </a:lnTo>
                                    <a:lnTo>
                                      <a:pt x="423" y="410"/>
                                    </a:lnTo>
                                    <a:lnTo>
                                      <a:pt x="423" y="167"/>
                                    </a:lnTo>
                                    <a:close/>
                                    <a:moveTo>
                                      <a:pt x="528" y="128"/>
                                    </a:moveTo>
                                    <a:lnTo>
                                      <a:pt x="0" y="128"/>
                                    </a:lnTo>
                                    <a:lnTo>
                                      <a:pt x="0" y="167"/>
                                    </a:lnTo>
                                    <a:lnTo>
                                      <a:pt x="528" y="167"/>
                                    </a:lnTo>
                                    <a:lnTo>
                                      <a:pt x="528" y="128"/>
                                    </a:lnTo>
                                    <a:close/>
                                    <a:moveTo>
                                      <a:pt x="148" y="1"/>
                                    </a:moveTo>
                                    <a:lnTo>
                                      <a:pt x="104" y="1"/>
                                    </a:lnTo>
                                    <a:lnTo>
                                      <a:pt x="104" y="128"/>
                                    </a:lnTo>
                                    <a:lnTo>
                                      <a:pt x="148" y="128"/>
                                    </a:lnTo>
                                    <a:lnTo>
                                      <a:pt x="148" y="1"/>
                                    </a:lnTo>
                                    <a:close/>
                                    <a:moveTo>
                                      <a:pt x="423" y="0"/>
                                    </a:moveTo>
                                    <a:lnTo>
                                      <a:pt x="379" y="0"/>
                                    </a:lnTo>
                                    <a:lnTo>
                                      <a:pt x="379" y="128"/>
                                    </a:lnTo>
                                    <a:lnTo>
                                      <a:pt x="423" y="128"/>
                                    </a:lnTo>
                                    <a:lnTo>
                                      <a:pt x="423" y="0"/>
                                    </a:lnTo>
                                    <a:close/>
                                    <a:moveTo>
                                      <a:pt x="1087" y="31"/>
                                    </a:moveTo>
                                    <a:lnTo>
                                      <a:pt x="623" y="31"/>
                                    </a:lnTo>
                                    <a:lnTo>
                                      <a:pt x="623" y="487"/>
                                    </a:lnTo>
                                    <a:lnTo>
                                      <a:pt x="668" y="487"/>
                                    </a:lnTo>
                                    <a:lnTo>
                                      <a:pt x="668" y="457"/>
                                    </a:lnTo>
                                    <a:lnTo>
                                      <a:pt x="1087" y="457"/>
                                    </a:lnTo>
                                    <a:lnTo>
                                      <a:pt x="1087" y="418"/>
                                    </a:lnTo>
                                    <a:lnTo>
                                      <a:pt x="668" y="418"/>
                                    </a:lnTo>
                                    <a:lnTo>
                                      <a:pt x="668" y="71"/>
                                    </a:lnTo>
                                    <a:lnTo>
                                      <a:pt x="1087" y="71"/>
                                    </a:lnTo>
                                    <a:lnTo>
                                      <a:pt x="1087" y="31"/>
                                    </a:lnTo>
                                    <a:close/>
                                    <a:moveTo>
                                      <a:pt x="1087" y="457"/>
                                    </a:moveTo>
                                    <a:lnTo>
                                      <a:pt x="1042" y="457"/>
                                    </a:lnTo>
                                    <a:lnTo>
                                      <a:pt x="1042" y="487"/>
                                    </a:lnTo>
                                    <a:lnTo>
                                      <a:pt x="1087" y="487"/>
                                    </a:lnTo>
                                    <a:lnTo>
                                      <a:pt x="1087" y="457"/>
                                    </a:lnTo>
                                    <a:close/>
                                    <a:moveTo>
                                      <a:pt x="1087" y="71"/>
                                    </a:moveTo>
                                    <a:lnTo>
                                      <a:pt x="1042" y="71"/>
                                    </a:lnTo>
                                    <a:lnTo>
                                      <a:pt x="1042" y="418"/>
                                    </a:lnTo>
                                    <a:lnTo>
                                      <a:pt x="1087" y="418"/>
                                    </a:lnTo>
                                    <a:lnTo>
                                      <a:pt x="1087" y="71"/>
                                    </a:lnTo>
                                    <a:close/>
                                    <a:moveTo>
                                      <a:pt x="816" y="71"/>
                                    </a:moveTo>
                                    <a:lnTo>
                                      <a:pt x="772" y="71"/>
                                    </a:lnTo>
                                    <a:lnTo>
                                      <a:pt x="771" y="133"/>
                                    </a:lnTo>
                                    <a:lnTo>
                                      <a:pt x="768" y="182"/>
                                    </a:lnTo>
                                    <a:lnTo>
                                      <a:pt x="763" y="218"/>
                                    </a:lnTo>
                                    <a:lnTo>
                                      <a:pt x="757" y="240"/>
                                    </a:lnTo>
                                    <a:lnTo>
                                      <a:pt x="746" y="264"/>
                                    </a:lnTo>
                                    <a:lnTo>
                                      <a:pt x="728" y="286"/>
                                    </a:lnTo>
                                    <a:lnTo>
                                      <a:pt x="703" y="308"/>
                                    </a:lnTo>
                                    <a:lnTo>
                                      <a:pt x="670" y="329"/>
                                    </a:lnTo>
                                    <a:lnTo>
                                      <a:pt x="679" y="337"/>
                                    </a:lnTo>
                                    <a:lnTo>
                                      <a:pt x="688" y="345"/>
                                    </a:lnTo>
                                    <a:lnTo>
                                      <a:pt x="696" y="353"/>
                                    </a:lnTo>
                                    <a:lnTo>
                                      <a:pt x="703" y="361"/>
                                    </a:lnTo>
                                    <a:lnTo>
                                      <a:pt x="738" y="337"/>
                                    </a:lnTo>
                                    <a:lnTo>
                                      <a:pt x="766" y="312"/>
                                    </a:lnTo>
                                    <a:lnTo>
                                      <a:pt x="786" y="286"/>
                                    </a:lnTo>
                                    <a:lnTo>
                                      <a:pt x="798" y="258"/>
                                    </a:lnTo>
                                    <a:lnTo>
                                      <a:pt x="806" y="230"/>
                                    </a:lnTo>
                                    <a:lnTo>
                                      <a:pt x="811" y="189"/>
                                    </a:lnTo>
                                    <a:lnTo>
                                      <a:pt x="815" y="136"/>
                                    </a:lnTo>
                                    <a:lnTo>
                                      <a:pt x="816" y="71"/>
                                    </a:lnTo>
                                    <a:close/>
                                    <a:moveTo>
                                      <a:pt x="937" y="71"/>
                                    </a:moveTo>
                                    <a:lnTo>
                                      <a:pt x="893" y="71"/>
                                    </a:lnTo>
                                    <a:lnTo>
                                      <a:pt x="893" y="261"/>
                                    </a:lnTo>
                                    <a:lnTo>
                                      <a:pt x="898" y="288"/>
                                    </a:lnTo>
                                    <a:lnTo>
                                      <a:pt x="911" y="307"/>
                                    </a:lnTo>
                                    <a:lnTo>
                                      <a:pt x="934" y="318"/>
                                    </a:lnTo>
                                    <a:lnTo>
                                      <a:pt x="965" y="322"/>
                                    </a:lnTo>
                                    <a:lnTo>
                                      <a:pt x="1027" y="322"/>
                                    </a:lnTo>
                                    <a:lnTo>
                                      <a:pt x="1035" y="282"/>
                                    </a:lnTo>
                                    <a:lnTo>
                                      <a:pt x="972" y="282"/>
                                    </a:lnTo>
                                    <a:lnTo>
                                      <a:pt x="957" y="280"/>
                                    </a:lnTo>
                                    <a:lnTo>
                                      <a:pt x="946" y="275"/>
                                    </a:lnTo>
                                    <a:lnTo>
                                      <a:pt x="940" y="267"/>
                                    </a:lnTo>
                                    <a:lnTo>
                                      <a:pt x="937" y="256"/>
                                    </a:lnTo>
                                    <a:lnTo>
                                      <a:pt x="937" y="71"/>
                                    </a:lnTo>
                                    <a:close/>
                                    <a:moveTo>
                                      <a:pt x="1035" y="281"/>
                                    </a:moveTo>
                                    <a:lnTo>
                                      <a:pt x="1017" y="281"/>
                                    </a:lnTo>
                                    <a:lnTo>
                                      <a:pt x="972" y="282"/>
                                    </a:lnTo>
                                    <a:lnTo>
                                      <a:pt x="1035" y="282"/>
                                    </a:lnTo>
                                    <a:lnTo>
                                      <a:pt x="1035" y="28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273" name="组合 52"/>
                          <wpg:cNvGrpSpPr/>
                          <wpg:grpSpPr>
                            <a:xfrm rot="0">
                              <a:off x="5116" y="12166"/>
                              <a:ext cx="246" cy="109"/>
                              <a:chOff x="0" y="0"/>
                              <a:chExt cx="1120" cy="496"/>
                            </a:xfrm>
                          </wpg:grpSpPr>
                          <wps:wsp>
                            <wps:cNvPr id="274" name="任意多边形 51"/>
                            <wps:cNvSpPr/>
                            <wps:spPr>
                              <a:xfrm>
                                <a:off x="0" y="0"/>
                                <a:ext cx="1120" cy="49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20" h="496">
                                    <a:moveTo>
                                      <a:pt x="288" y="176"/>
                                    </a:moveTo>
                                    <a:lnTo>
                                      <a:pt x="240" y="176"/>
                                    </a:lnTo>
                                    <a:lnTo>
                                      <a:pt x="225" y="246"/>
                                    </a:lnTo>
                                    <a:lnTo>
                                      <a:pt x="193" y="309"/>
                                    </a:lnTo>
                                    <a:lnTo>
                                      <a:pt x="145" y="365"/>
                                    </a:lnTo>
                                    <a:lnTo>
                                      <a:pt x="81" y="413"/>
                                    </a:lnTo>
                                    <a:lnTo>
                                      <a:pt x="0" y="454"/>
                                    </a:lnTo>
                                    <a:lnTo>
                                      <a:pt x="11" y="465"/>
                                    </a:lnTo>
                                    <a:lnTo>
                                      <a:pt x="20" y="476"/>
                                    </a:lnTo>
                                    <a:lnTo>
                                      <a:pt x="27" y="485"/>
                                    </a:lnTo>
                                    <a:lnTo>
                                      <a:pt x="33" y="492"/>
                                    </a:lnTo>
                                    <a:lnTo>
                                      <a:pt x="105" y="453"/>
                                    </a:lnTo>
                                    <a:lnTo>
                                      <a:pt x="164" y="409"/>
                                    </a:lnTo>
                                    <a:lnTo>
                                      <a:pt x="211" y="360"/>
                                    </a:lnTo>
                                    <a:lnTo>
                                      <a:pt x="246" y="306"/>
                                    </a:lnTo>
                                    <a:lnTo>
                                      <a:pt x="269" y="247"/>
                                    </a:lnTo>
                                    <a:lnTo>
                                      <a:pt x="309" y="247"/>
                                    </a:lnTo>
                                    <a:lnTo>
                                      <a:pt x="288" y="176"/>
                                    </a:lnTo>
                                    <a:close/>
                                    <a:moveTo>
                                      <a:pt x="309" y="247"/>
                                    </a:moveTo>
                                    <a:lnTo>
                                      <a:pt x="269" y="247"/>
                                    </a:lnTo>
                                    <a:lnTo>
                                      <a:pt x="304" y="325"/>
                                    </a:lnTo>
                                    <a:lnTo>
                                      <a:pt x="353" y="391"/>
                                    </a:lnTo>
                                    <a:lnTo>
                                      <a:pt x="418" y="443"/>
                                    </a:lnTo>
                                    <a:lnTo>
                                      <a:pt x="498" y="482"/>
                                    </a:lnTo>
                                    <a:lnTo>
                                      <a:pt x="506" y="474"/>
                                    </a:lnTo>
                                    <a:lnTo>
                                      <a:pt x="516" y="464"/>
                                    </a:lnTo>
                                    <a:lnTo>
                                      <a:pt x="527" y="453"/>
                                    </a:lnTo>
                                    <a:lnTo>
                                      <a:pt x="539" y="442"/>
                                    </a:lnTo>
                                    <a:lnTo>
                                      <a:pt x="461" y="410"/>
                                    </a:lnTo>
                                    <a:lnTo>
                                      <a:pt x="397" y="368"/>
                                    </a:lnTo>
                                    <a:lnTo>
                                      <a:pt x="347" y="315"/>
                                    </a:lnTo>
                                    <a:lnTo>
                                      <a:pt x="310" y="251"/>
                                    </a:lnTo>
                                    <a:lnTo>
                                      <a:pt x="309" y="247"/>
                                    </a:lnTo>
                                    <a:close/>
                                    <a:moveTo>
                                      <a:pt x="528" y="137"/>
                                    </a:moveTo>
                                    <a:lnTo>
                                      <a:pt x="10" y="137"/>
                                    </a:lnTo>
                                    <a:lnTo>
                                      <a:pt x="10" y="176"/>
                                    </a:lnTo>
                                    <a:lnTo>
                                      <a:pt x="528" y="176"/>
                                    </a:lnTo>
                                    <a:lnTo>
                                      <a:pt x="528" y="137"/>
                                    </a:lnTo>
                                    <a:close/>
                                    <a:moveTo>
                                      <a:pt x="290" y="0"/>
                                    </a:moveTo>
                                    <a:lnTo>
                                      <a:pt x="243" y="0"/>
                                    </a:lnTo>
                                    <a:lnTo>
                                      <a:pt x="243" y="34"/>
                                    </a:lnTo>
                                    <a:lnTo>
                                      <a:pt x="243" y="69"/>
                                    </a:lnTo>
                                    <a:lnTo>
                                      <a:pt x="243" y="103"/>
                                    </a:lnTo>
                                    <a:lnTo>
                                      <a:pt x="242" y="137"/>
                                    </a:lnTo>
                                    <a:lnTo>
                                      <a:pt x="289" y="137"/>
                                    </a:lnTo>
                                    <a:lnTo>
                                      <a:pt x="290" y="102"/>
                                    </a:lnTo>
                                    <a:lnTo>
                                      <a:pt x="290" y="68"/>
                                    </a:lnTo>
                                    <a:lnTo>
                                      <a:pt x="290" y="34"/>
                                    </a:lnTo>
                                    <a:lnTo>
                                      <a:pt x="290" y="0"/>
                                    </a:lnTo>
                                    <a:close/>
                                    <a:moveTo>
                                      <a:pt x="739" y="363"/>
                                    </a:moveTo>
                                    <a:lnTo>
                                      <a:pt x="700" y="363"/>
                                    </a:lnTo>
                                    <a:lnTo>
                                      <a:pt x="700" y="496"/>
                                    </a:lnTo>
                                    <a:lnTo>
                                      <a:pt x="739" y="496"/>
                                    </a:lnTo>
                                    <a:lnTo>
                                      <a:pt x="739" y="479"/>
                                    </a:lnTo>
                                    <a:lnTo>
                                      <a:pt x="1045" y="479"/>
                                    </a:lnTo>
                                    <a:lnTo>
                                      <a:pt x="1045" y="450"/>
                                    </a:lnTo>
                                    <a:lnTo>
                                      <a:pt x="739" y="450"/>
                                    </a:lnTo>
                                    <a:lnTo>
                                      <a:pt x="739" y="412"/>
                                    </a:lnTo>
                                    <a:lnTo>
                                      <a:pt x="1045" y="412"/>
                                    </a:lnTo>
                                    <a:lnTo>
                                      <a:pt x="1045" y="385"/>
                                    </a:lnTo>
                                    <a:lnTo>
                                      <a:pt x="739" y="385"/>
                                    </a:lnTo>
                                    <a:lnTo>
                                      <a:pt x="739" y="363"/>
                                    </a:lnTo>
                                    <a:close/>
                                    <a:moveTo>
                                      <a:pt x="1045" y="479"/>
                                    </a:moveTo>
                                    <a:lnTo>
                                      <a:pt x="1006" y="479"/>
                                    </a:lnTo>
                                    <a:lnTo>
                                      <a:pt x="1006" y="496"/>
                                    </a:lnTo>
                                    <a:lnTo>
                                      <a:pt x="1045" y="496"/>
                                    </a:lnTo>
                                    <a:lnTo>
                                      <a:pt x="1045" y="479"/>
                                    </a:lnTo>
                                    <a:close/>
                                    <a:moveTo>
                                      <a:pt x="1045" y="412"/>
                                    </a:moveTo>
                                    <a:lnTo>
                                      <a:pt x="1006" y="412"/>
                                    </a:lnTo>
                                    <a:lnTo>
                                      <a:pt x="1006" y="450"/>
                                    </a:lnTo>
                                    <a:lnTo>
                                      <a:pt x="1045" y="450"/>
                                    </a:lnTo>
                                    <a:lnTo>
                                      <a:pt x="1045" y="412"/>
                                    </a:lnTo>
                                    <a:close/>
                                    <a:moveTo>
                                      <a:pt x="919" y="281"/>
                                    </a:moveTo>
                                    <a:lnTo>
                                      <a:pt x="835" y="281"/>
                                    </a:lnTo>
                                    <a:lnTo>
                                      <a:pt x="776" y="303"/>
                                    </a:lnTo>
                                    <a:lnTo>
                                      <a:pt x="715" y="323"/>
                                    </a:lnTo>
                                    <a:lnTo>
                                      <a:pt x="652" y="342"/>
                                    </a:lnTo>
                                    <a:lnTo>
                                      <a:pt x="588" y="359"/>
                                    </a:lnTo>
                                    <a:lnTo>
                                      <a:pt x="594" y="369"/>
                                    </a:lnTo>
                                    <a:lnTo>
                                      <a:pt x="600" y="380"/>
                                    </a:lnTo>
                                    <a:lnTo>
                                      <a:pt x="606" y="392"/>
                                    </a:lnTo>
                                    <a:lnTo>
                                      <a:pt x="653" y="378"/>
                                    </a:lnTo>
                                    <a:lnTo>
                                      <a:pt x="677" y="370"/>
                                    </a:lnTo>
                                    <a:lnTo>
                                      <a:pt x="700" y="363"/>
                                    </a:lnTo>
                                    <a:lnTo>
                                      <a:pt x="739" y="363"/>
                                    </a:lnTo>
                                    <a:lnTo>
                                      <a:pt x="739" y="350"/>
                                    </a:lnTo>
                                    <a:lnTo>
                                      <a:pt x="748" y="347"/>
                                    </a:lnTo>
                                    <a:lnTo>
                                      <a:pt x="1045" y="347"/>
                                    </a:lnTo>
                                    <a:lnTo>
                                      <a:pt x="1045" y="319"/>
                                    </a:lnTo>
                                    <a:lnTo>
                                      <a:pt x="826" y="319"/>
                                    </a:lnTo>
                                    <a:lnTo>
                                      <a:pt x="850" y="309"/>
                                    </a:lnTo>
                                    <a:lnTo>
                                      <a:pt x="873" y="300"/>
                                    </a:lnTo>
                                    <a:lnTo>
                                      <a:pt x="896" y="290"/>
                                    </a:lnTo>
                                    <a:lnTo>
                                      <a:pt x="919" y="281"/>
                                    </a:lnTo>
                                    <a:close/>
                                    <a:moveTo>
                                      <a:pt x="1045" y="347"/>
                                    </a:moveTo>
                                    <a:lnTo>
                                      <a:pt x="1006" y="347"/>
                                    </a:lnTo>
                                    <a:lnTo>
                                      <a:pt x="1006" y="385"/>
                                    </a:lnTo>
                                    <a:lnTo>
                                      <a:pt x="1045" y="385"/>
                                    </a:lnTo>
                                    <a:lnTo>
                                      <a:pt x="1045" y="347"/>
                                    </a:lnTo>
                                    <a:close/>
                                    <a:moveTo>
                                      <a:pt x="1119" y="252"/>
                                    </a:moveTo>
                                    <a:lnTo>
                                      <a:pt x="600" y="252"/>
                                    </a:lnTo>
                                    <a:lnTo>
                                      <a:pt x="600" y="281"/>
                                    </a:lnTo>
                                    <a:lnTo>
                                      <a:pt x="1119" y="281"/>
                                    </a:lnTo>
                                    <a:lnTo>
                                      <a:pt x="1119" y="252"/>
                                    </a:lnTo>
                                    <a:close/>
                                    <a:moveTo>
                                      <a:pt x="856" y="217"/>
                                    </a:moveTo>
                                    <a:lnTo>
                                      <a:pt x="817" y="217"/>
                                    </a:lnTo>
                                    <a:lnTo>
                                      <a:pt x="817" y="252"/>
                                    </a:lnTo>
                                    <a:lnTo>
                                      <a:pt x="856" y="252"/>
                                    </a:lnTo>
                                    <a:lnTo>
                                      <a:pt x="856" y="217"/>
                                    </a:lnTo>
                                    <a:close/>
                                    <a:moveTo>
                                      <a:pt x="981" y="188"/>
                                    </a:moveTo>
                                    <a:lnTo>
                                      <a:pt x="656" y="188"/>
                                    </a:lnTo>
                                    <a:lnTo>
                                      <a:pt x="656" y="217"/>
                                    </a:lnTo>
                                    <a:lnTo>
                                      <a:pt x="977" y="217"/>
                                    </a:lnTo>
                                    <a:lnTo>
                                      <a:pt x="960" y="226"/>
                                    </a:lnTo>
                                    <a:lnTo>
                                      <a:pt x="941" y="235"/>
                                    </a:lnTo>
                                    <a:lnTo>
                                      <a:pt x="923" y="243"/>
                                    </a:lnTo>
                                    <a:lnTo>
                                      <a:pt x="905" y="252"/>
                                    </a:lnTo>
                                    <a:lnTo>
                                      <a:pt x="983" y="252"/>
                                    </a:lnTo>
                                    <a:lnTo>
                                      <a:pt x="1012" y="237"/>
                                    </a:lnTo>
                                    <a:lnTo>
                                      <a:pt x="1041" y="223"/>
                                    </a:lnTo>
                                    <a:lnTo>
                                      <a:pt x="1055" y="216"/>
                                    </a:lnTo>
                                    <a:lnTo>
                                      <a:pt x="981" y="216"/>
                                    </a:lnTo>
                                    <a:lnTo>
                                      <a:pt x="981" y="188"/>
                                    </a:lnTo>
                                    <a:close/>
                                    <a:moveTo>
                                      <a:pt x="1069" y="167"/>
                                    </a:moveTo>
                                    <a:lnTo>
                                      <a:pt x="1047" y="180"/>
                                    </a:lnTo>
                                    <a:lnTo>
                                      <a:pt x="1025" y="192"/>
                                    </a:lnTo>
                                    <a:lnTo>
                                      <a:pt x="1003" y="204"/>
                                    </a:lnTo>
                                    <a:lnTo>
                                      <a:pt x="981" y="216"/>
                                    </a:lnTo>
                                    <a:lnTo>
                                      <a:pt x="1055" y="216"/>
                                    </a:lnTo>
                                    <a:lnTo>
                                      <a:pt x="1069" y="208"/>
                                    </a:lnTo>
                                    <a:lnTo>
                                      <a:pt x="1096" y="193"/>
                                    </a:lnTo>
                                    <a:lnTo>
                                      <a:pt x="1069" y="167"/>
                                    </a:lnTo>
                                    <a:close/>
                                    <a:moveTo>
                                      <a:pt x="856" y="163"/>
                                    </a:moveTo>
                                    <a:lnTo>
                                      <a:pt x="817" y="163"/>
                                    </a:lnTo>
                                    <a:lnTo>
                                      <a:pt x="817" y="188"/>
                                    </a:lnTo>
                                    <a:lnTo>
                                      <a:pt x="856" y="188"/>
                                    </a:lnTo>
                                    <a:lnTo>
                                      <a:pt x="856" y="163"/>
                                    </a:lnTo>
                                    <a:close/>
                                    <a:moveTo>
                                      <a:pt x="1049" y="18"/>
                                    </a:moveTo>
                                    <a:lnTo>
                                      <a:pt x="657" y="18"/>
                                    </a:lnTo>
                                    <a:lnTo>
                                      <a:pt x="657" y="168"/>
                                    </a:lnTo>
                                    <a:lnTo>
                                      <a:pt x="695" y="168"/>
                                    </a:lnTo>
                                    <a:lnTo>
                                      <a:pt x="695" y="157"/>
                                    </a:lnTo>
                                    <a:lnTo>
                                      <a:pt x="1049" y="157"/>
                                    </a:lnTo>
                                    <a:lnTo>
                                      <a:pt x="1049" y="129"/>
                                    </a:lnTo>
                                    <a:lnTo>
                                      <a:pt x="695" y="129"/>
                                    </a:lnTo>
                                    <a:lnTo>
                                      <a:pt x="695" y="100"/>
                                    </a:lnTo>
                                    <a:lnTo>
                                      <a:pt x="1049" y="100"/>
                                    </a:lnTo>
                                    <a:lnTo>
                                      <a:pt x="1049" y="73"/>
                                    </a:lnTo>
                                    <a:lnTo>
                                      <a:pt x="695" y="73"/>
                                    </a:lnTo>
                                    <a:lnTo>
                                      <a:pt x="695" y="46"/>
                                    </a:lnTo>
                                    <a:lnTo>
                                      <a:pt x="1049" y="46"/>
                                    </a:lnTo>
                                    <a:lnTo>
                                      <a:pt x="1049" y="18"/>
                                    </a:lnTo>
                                    <a:close/>
                                    <a:moveTo>
                                      <a:pt x="1049" y="157"/>
                                    </a:moveTo>
                                    <a:lnTo>
                                      <a:pt x="1011" y="157"/>
                                    </a:lnTo>
                                    <a:lnTo>
                                      <a:pt x="1011" y="168"/>
                                    </a:lnTo>
                                    <a:lnTo>
                                      <a:pt x="1049" y="168"/>
                                    </a:lnTo>
                                    <a:lnTo>
                                      <a:pt x="1049" y="157"/>
                                    </a:lnTo>
                                    <a:close/>
                                    <a:moveTo>
                                      <a:pt x="1049" y="100"/>
                                    </a:moveTo>
                                    <a:lnTo>
                                      <a:pt x="1011" y="100"/>
                                    </a:lnTo>
                                    <a:lnTo>
                                      <a:pt x="1011" y="129"/>
                                    </a:lnTo>
                                    <a:lnTo>
                                      <a:pt x="1049" y="129"/>
                                    </a:lnTo>
                                    <a:lnTo>
                                      <a:pt x="1049" y="100"/>
                                    </a:lnTo>
                                    <a:close/>
                                    <a:moveTo>
                                      <a:pt x="1049" y="46"/>
                                    </a:moveTo>
                                    <a:lnTo>
                                      <a:pt x="1011" y="46"/>
                                    </a:lnTo>
                                    <a:lnTo>
                                      <a:pt x="1011" y="73"/>
                                    </a:lnTo>
                                    <a:lnTo>
                                      <a:pt x="1049" y="73"/>
                                    </a:lnTo>
                                    <a:lnTo>
                                      <a:pt x="1049" y="4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275" name="组合 54"/>
                          <wpg:cNvGrpSpPr/>
                          <wpg:grpSpPr>
                            <a:xfrm rot="0">
                              <a:off x="3662" y="12166"/>
                              <a:ext cx="243" cy="108"/>
                              <a:chOff x="0" y="0"/>
                              <a:chExt cx="1108" cy="492"/>
                            </a:xfrm>
                          </wpg:grpSpPr>
                          <wps:wsp>
                            <wps:cNvPr id="276" name="任意多边形 53"/>
                            <wps:cNvSpPr/>
                            <wps:spPr>
                              <a:xfrm>
                                <a:off x="0" y="0"/>
                                <a:ext cx="1108" cy="492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08" h="492">
                                    <a:moveTo>
                                      <a:pt x="528" y="129"/>
                                    </a:moveTo>
                                    <a:lnTo>
                                      <a:pt x="423" y="129"/>
                                    </a:lnTo>
                                    <a:lnTo>
                                      <a:pt x="423" y="0"/>
                                    </a:lnTo>
                                    <a:lnTo>
                                      <a:pt x="379" y="0"/>
                                    </a:lnTo>
                                    <a:lnTo>
                                      <a:pt x="379" y="129"/>
                                    </a:lnTo>
                                    <a:lnTo>
                                      <a:pt x="148" y="129"/>
                                    </a:lnTo>
                                    <a:lnTo>
                                      <a:pt x="148" y="1"/>
                                    </a:lnTo>
                                    <a:lnTo>
                                      <a:pt x="104" y="1"/>
                                    </a:lnTo>
                                    <a:lnTo>
                                      <a:pt x="104" y="129"/>
                                    </a:lnTo>
                                    <a:lnTo>
                                      <a:pt x="0" y="129"/>
                                    </a:lnTo>
                                    <a:lnTo>
                                      <a:pt x="0" y="167"/>
                                    </a:lnTo>
                                    <a:lnTo>
                                      <a:pt x="379" y="167"/>
                                    </a:lnTo>
                                    <a:lnTo>
                                      <a:pt x="379" y="410"/>
                                    </a:lnTo>
                                    <a:lnTo>
                                      <a:pt x="148" y="410"/>
                                    </a:lnTo>
                                    <a:lnTo>
                                      <a:pt x="148" y="168"/>
                                    </a:lnTo>
                                    <a:lnTo>
                                      <a:pt x="104" y="168"/>
                                    </a:lnTo>
                                    <a:lnTo>
                                      <a:pt x="104" y="410"/>
                                    </a:lnTo>
                                    <a:lnTo>
                                      <a:pt x="104" y="448"/>
                                    </a:lnTo>
                                    <a:lnTo>
                                      <a:pt x="104" y="492"/>
                                    </a:lnTo>
                                    <a:lnTo>
                                      <a:pt x="148" y="492"/>
                                    </a:lnTo>
                                    <a:lnTo>
                                      <a:pt x="148" y="448"/>
                                    </a:lnTo>
                                    <a:lnTo>
                                      <a:pt x="379" y="448"/>
                                    </a:lnTo>
                                    <a:lnTo>
                                      <a:pt x="379" y="489"/>
                                    </a:lnTo>
                                    <a:lnTo>
                                      <a:pt x="423" y="489"/>
                                    </a:lnTo>
                                    <a:lnTo>
                                      <a:pt x="423" y="448"/>
                                    </a:lnTo>
                                    <a:lnTo>
                                      <a:pt x="423" y="448"/>
                                    </a:lnTo>
                                    <a:lnTo>
                                      <a:pt x="423" y="410"/>
                                    </a:lnTo>
                                    <a:lnTo>
                                      <a:pt x="423" y="410"/>
                                    </a:lnTo>
                                    <a:lnTo>
                                      <a:pt x="423" y="167"/>
                                    </a:lnTo>
                                    <a:lnTo>
                                      <a:pt x="528" y="167"/>
                                    </a:lnTo>
                                    <a:lnTo>
                                      <a:pt x="528" y="129"/>
                                    </a:lnTo>
                                    <a:close/>
                                    <a:moveTo>
                                      <a:pt x="1107" y="389"/>
                                    </a:moveTo>
                                    <a:lnTo>
                                      <a:pt x="589" y="389"/>
                                    </a:lnTo>
                                    <a:lnTo>
                                      <a:pt x="589" y="431"/>
                                    </a:lnTo>
                                    <a:lnTo>
                                      <a:pt x="1107" y="431"/>
                                    </a:lnTo>
                                    <a:lnTo>
                                      <a:pt x="1107" y="38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277" name="组合 56"/>
                          <wpg:cNvGrpSpPr/>
                          <wpg:grpSpPr>
                            <a:xfrm rot="0">
                              <a:off x="3173" y="12166"/>
                              <a:ext cx="246" cy="108"/>
                              <a:chOff x="0" y="0"/>
                              <a:chExt cx="1118" cy="492"/>
                            </a:xfrm>
                          </wpg:grpSpPr>
                          <wps:wsp>
                            <wps:cNvPr id="1065" name="任意多边形 55"/>
                            <wps:cNvSpPr/>
                            <wps:spPr>
                              <a:xfrm>
                                <a:off x="0" y="0"/>
                                <a:ext cx="1118" cy="492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18" h="492">
                                    <a:moveTo>
                                      <a:pt x="528" y="129"/>
                                    </a:moveTo>
                                    <a:lnTo>
                                      <a:pt x="423" y="129"/>
                                    </a:lnTo>
                                    <a:lnTo>
                                      <a:pt x="423" y="0"/>
                                    </a:lnTo>
                                    <a:lnTo>
                                      <a:pt x="379" y="0"/>
                                    </a:lnTo>
                                    <a:lnTo>
                                      <a:pt x="379" y="129"/>
                                    </a:lnTo>
                                    <a:lnTo>
                                      <a:pt x="148" y="129"/>
                                    </a:lnTo>
                                    <a:lnTo>
                                      <a:pt x="148" y="1"/>
                                    </a:lnTo>
                                    <a:lnTo>
                                      <a:pt x="104" y="1"/>
                                    </a:lnTo>
                                    <a:lnTo>
                                      <a:pt x="104" y="129"/>
                                    </a:lnTo>
                                    <a:lnTo>
                                      <a:pt x="0" y="129"/>
                                    </a:lnTo>
                                    <a:lnTo>
                                      <a:pt x="0" y="167"/>
                                    </a:lnTo>
                                    <a:lnTo>
                                      <a:pt x="379" y="167"/>
                                    </a:lnTo>
                                    <a:lnTo>
                                      <a:pt x="379" y="410"/>
                                    </a:lnTo>
                                    <a:lnTo>
                                      <a:pt x="148" y="410"/>
                                    </a:lnTo>
                                    <a:lnTo>
                                      <a:pt x="148" y="168"/>
                                    </a:lnTo>
                                    <a:lnTo>
                                      <a:pt x="104" y="168"/>
                                    </a:lnTo>
                                    <a:lnTo>
                                      <a:pt x="104" y="410"/>
                                    </a:lnTo>
                                    <a:lnTo>
                                      <a:pt x="104" y="448"/>
                                    </a:lnTo>
                                    <a:lnTo>
                                      <a:pt x="104" y="492"/>
                                    </a:lnTo>
                                    <a:lnTo>
                                      <a:pt x="148" y="492"/>
                                    </a:lnTo>
                                    <a:lnTo>
                                      <a:pt x="148" y="448"/>
                                    </a:lnTo>
                                    <a:lnTo>
                                      <a:pt x="379" y="448"/>
                                    </a:lnTo>
                                    <a:lnTo>
                                      <a:pt x="379" y="489"/>
                                    </a:lnTo>
                                    <a:lnTo>
                                      <a:pt x="423" y="489"/>
                                    </a:lnTo>
                                    <a:lnTo>
                                      <a:pt x="423" y="448"/>
                                    </a:lnTo>
                                    <a:lnTo>
                                      <a:pt x="423" y="448"/>
                                    </a:lnTo>
                                    <a:lnTo>
                                      <a:pt x="423" y="410"/>
                                    </a:lnTo>
                                    <a:lnTo>
                                      <a:pt x="423" y="410"/>
                                    </a:lnTo>
                                    <a:lnTo>
                                      <a:pt x="423" y="167"/>
                                    </a:lnTo>
                                    <a:lnTo>
                                      <a:pt x="528" y="167"/>
                                    </a:lnTo>
                                    <a:lnTo>
                                      <a:pt x="528" y="129"/>
                                    </a:lnTo>
                                    <a:close/>
                                    <a:moveTo>
                                      <a:pt x="1118" y="205"/>
                                    </a:moveTo>
                                    <a:lnTo>
                                      <a:pt x="581" y="205"/>
                                    </a:lnTo>
                                    <a:lnTo>
                                      <a:pt x="581" y="249"/>
                                    </a:lnTo>
                                    <a:lnTo>
                                      <a:pt x="1118" y="249"/>
                                    </a:lnTo>
                                    <a:lnTo>
                                      <a:pt x="1118" y="20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278" name="组合 58"/>
                          <wpg:cNvGrpSpPr/>
                          <wpg:grpSpPr>
                            <a:xfrm rot="0">
                              <a:off x="5116" y="11781"/>
                              <a:ext cx="247" cy="110"/>
                              <a:chOff x="0" y="0"/>
                              <a:chExt cx="1125" cy="501"/>
                            </a:xfrm>
                          </wpg:grpSpPr>
                          <wps:wsp>
                            <wps:cNvPr id="279" name="任意多边形 57"/>
                            <wps:cNvSpPr/>
                            <wps:spPr>
                              <a:xfrm>
                                <a:off x="0" y="0"/>
                                <a:ext cx="1125" cy="50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25" h="501">
                                    <a:moveTo>
                                      <a:pt x="343" y="85"/>
                                    </a:moveTo>
                                    <a:lnTo>
                                      <a:pt x="297" y="85"/>
                                    </a:lnTo>
                                    <a:lnTo>
                                      <a:pt x="296" y="128"/>
                                    </a:lnTo>
                                    <a:lnTo>
                                      <a:pt x="295" y="168"/>
                                    </a:lnTo>
                                    <a:lnTo>
                                      <a:pt x="292" y="206"/>
                                    </a:lnTo>
                                    <a:lnTo>
                                      <a:pt x="290" y="241"/>
                                    </a:lnTo>
                                    <a:lnTo>
                                      <a:pt x="277" y="305"/>
                                    </a:lnTo>
                                    <a:lnTo>
                                      <a:pt x="251" y="365"/>
                                    </a:lnTo>
                                    <a:lnTo>
                                      <a:pt x="210" y="418"/>
                                    </a:lnTo>
                                    <a:lnTo>
                                      <a:pt x="154" y="466"/>
                                    </a:lnTo>
                                    <a:lnTo>
                                      <a:pt x="164" y="474"/>
                                    </a:lnTo>
                                    <a:lnTo>
                                      <a:pt x="173" y="483"/>
                                    </a:lnTo>
                                    <a:lnTo>
                                      <a:pt x="181" y="491"/>
                                    </a:lnTo>
                                    <a:lnTo>
                                      <a:pt x="189" y="498"/>
                                    </a:lnTo>
                                    <a:lnTo>
                                      <a:pt x="248" y="445"/>
                                    </a:lnTo>
                                    <a:lnTo>
                                      <a:pt x="292" y="385"/>
                                    </a:lnTo>
                                    <a:lnTo>
                                      <a:pt x="321" y="318"/>
                                    </a:lnTo>
                                    <a:lnTo>
                                      <a:pt x="335" y="243"/>
                                    </a:lnTo>
                                    <a:lnTo>
                                      <a:pt x="337" y="211"/>
                                    </a:lnTo>
                                    <a:lnTo>
                                      <a:pt x="339" y="174"/>
                                    </a:lnTo>
                                    <a:lnTo>
                                      <a:pt x="341" y="132"/>
                                    </a:lnTo>
                                    <a:lnTo>
                                      <a:pt x="343" y="85"/>
                                    </a:lnTo>
                                    <a:close/>
                                    <a:moveTo>
                                      <a:pt x="185" y="271"/>
                                    </a:moveTo>
                                    <a:lnTo>
                                      <a:pt x="81" y="271"/>
                                    </a:lnTo>
                                    <a:lnTo>
                                      <a:pt x="81" y="496"/>
                                    </a:lnTo>
                                    <a:lnTo>
                                      <a:pt x="122" y="496"/>
                                    </a:lnTo>
                                    <a:lnTo>
                                      <a:pt x="122" y="284"/>
                                    </a:lnTo>
                                    <a:lnTo>
                                      <a:pt x="187" y="284"/>
                                    </a:lnTo>
                                    <a:lnTo>
                                      <a:pt x="179" y="278"/>
                                    </a:lnTo>
                                    <a:lnTo>
                                      <a:pt x="185" y="271"/>
                                    </a:lnTo>
                                    <a:close/>
                                    <a:moveTo>
                                      <a:pt x="325" y="437"/>
                                    </a:moveTo>
                                    <a:lnTo>
                                      <a:pt x="327" y="448"/>
                                    </a:lnTo>
                                    <a:lnTo>
                                      <a:pt x="329" y="459"/>
                                    </a:lnTo>
                                    <a:lnTo>
                                      <a:pt x="331" y="471"/>
                                    </a:lnTo>
                                    <a:lnTo>
                                      <a:pt x="333" y="482"/>
                                    </a:lnTo>
                                    <a:lnTo>
                                      <a:pt x="379" y="484"/>
                                    </a:lnTo>
                                    <a:lnTo>
                                      <a:pt x="413" y="484"/>
                                    </a:lnTo>
                                    <a:lnTo>
                                      <a:pt x="450" y="478"/>
                                    </a:lnTo>
                                    <a:lnTo>
                                      <a:pt x="476" y="461"/>
                                    </a:lnTo>
                                    <a:lnTo>
                                      <a:pt x="487" y="442"/>
                                    </a:lnTo>
                                    <a:lnTo>
                                      <a:pt x="408" y="442"/>
                                    </a:lnTo>
                                    <a:lnTo>
                                      <a:pt x="391" y="441"/>
                                    </a:lnTo>
                                    <a:lnTo>
                                      <a:pt x="371" y="440"/>
                                    </a:lnTo>
                                    <a:lnTo>
                                      <a:pt x="349" y="439"/>
                                    </a:lnTo>
                                    <a:lnTo>
                                      <a:pt x="325" y="437"/>
                                    </a:lnTo>
                                    <a:close/>
                                    <a:moveTo>
                                      <a:pt x="511" y="46"/>
                                    </a:moveTo>
                                    <a:lnTo>
                                      <a:pt x="211" y="46"/>
                                    </a:lnTo>
                                    <a:lnTo>
                                      <a:pt x="211" y="85"/>
                                    </a:lnTo>
                                    <a:lnTo>
                                      <a:pt x="466" y="85"/>
                                    </a:lnTo>
                                    <a:lnTo>
                                      <a:pt x="463" y="188"/>
                                    </a:lnTo>
                                    <a:lnTo>
                                      <a:pt x="460" y="273"/>
                                    </a:lnTo>
                                    <a:lnTo>
                                      <a:pt x="457" y="340"/>
                                    </a:lnTo>
                                    <a:lnTo>
                                      <a:pt x="454" y="388"/>
                                    </a:lnTo>
                                    <a:lnTo>
                                      <a:pt x="451" y="412"/>
                                    </a:lnTo>
                                    <a:lnTo>
                                      <a:pt x="442" y="429"/>
                                    </a:lnTo>
                                    <a:lnTo>
                                      <a:pt x="427" y="439"/>
                                    </a:lnTo>
                                    <a:lnTo>
                                      <a:pt x="408" y="442"/>
                                    </a:lnTo>
                                    <a:lnTo>
                                      <a:pt x="487" y="442"/>
                                    </a:lnTo>
                                    <a:lnTo>
                                      <a:pt x="493" y="432"/>
                                    </a:lnTo>
                                    <a:lnTo>
                                      <a:pt x="499" y="391"/>
                                    </a:lnTo>
                                    <a:lnTo>
                                      <a:pt x="501" y="339"/>
                                    </a:lnTo>
                                    <a:lnTo>
                                      <a:pt x="505" y="257"/>
                                    </a:lnTo>
                                    <a:lnTo>
                                      <a:pt x="508" y="167"/>
                                    </a:lnTo>
                                    <a:lnTo>
                                      <a:pt x="511" y="46"/>
                                    </a:lnTo>
                                    <a:close/>
                                    <a:moveTo>
                                      <a:pt x="187" y="284"/>
                                    </a:moveTo>
                                    <a:lnTo>
                                      <a:pt x="122" y="284"/>
                                    </a:lnTo>
                                    <a:lnTo>
                                      <a:pt x="164" y="315"/>
                                    </a:lnTo>
                                    <a:lnTo>
                                      <a:pt x="206" y="346"/>
                                    </a:lnTo>
                                    <a:lnTo>
                                      <a:pt x="234" y="316"/>
                                    </a:lnTo>
                                    <a:lnTo>
                                      <a:pt x="193" y="287"/>
                                    </a:lnTo>
                                    <a:lnTo>
                                      <a:pt x="187" y="284"/>
                                    </a:lnTo>
                                    <a:close/>
                                    <a:moveTo>
                                      <a:pt x="186" y="98"/>
                                    </a:moveTo>
                                    <a:lnTo>
                                      <a:pt x="8" y="98"/>
                                    </a:lnTo>
                                    <a:lnTo>
                                      <a:pt x="8" y="134"/>
                                    </a:lnTo>
                                    <a:lnTo>
                                      <a:pt x="138" y="134"/>
                                    </a:lnTo>
                                    <a:lnTo>
                                      <a:pt x="107" y="180"/>
                                    </a:lnTo>
                                    <a:lnTo>
                                      <a:pt x="73" y="221"/>
                                    </a:lnTo>
                                    <a:lnTo>
                                      <a:pt x="38" y="257"/>
                                    </a:lnTo>
                                    <a:lnTo>
                                      <a:pt x="0" y="288"/>
                                    </a:lnTo>
                                    <a:lnTo>
                                      <a:pt x="4" y="299"/>
                                    </a:lnTo>
                                    <a:lnTo>
                                      <a:pt x="8" y="311"/>
                                    </a:lnTo>
                                    <a:lnTo>
                                      <a:pt x="11" y="321"/>
                                    </a:lnTo>
                                    <a:lnTo>
                                      <a:pt x="15" y="331"/>
                                    </a:lnTo>
                                    <a:lnTo>
                                      <a:pt x="32" y="317"/>
                                    </a:lnTo>
                                    <a:lnTo>
                                      <a:pt x="49" y="302"/>
                                    </a:lnTo>
                                    <a:lnTo>
                                      <a:pt x="65" y="287"/>
                                    </a:lnTo>
                                    <a:lnTo>
                                      <a:pt x="81" y="271"/>
                                    </a:lnTo>
                                    <a:lnTo>
                                      <a:pt x="185" y="271"/>
                                    </a:lnTo>
                                    <a:lnTo>
                                      <a:pt x="195" y="260"/>
                                    </a:lnTo>
                                    <a:lnTo>
                                      <a:pt x="196" y="257"/>
                                    </a:lnTo>
                                    <a:lnTo>
                                      <a:pt x="149" y="257"/>
                                    </a:lnTo>
                                    <a:lnTo>
                                      <a:pt x="131" y="246"/>
                                    </a:lnTo>
                                    <a:lnTo>
                                      <a:pt x="122" y="240"/>
                                    </a:lnTo>
                                    <a:lnTo>
                                      <a:pt x="122" y="225"/>
                                    </a:lnTo>
                                    <a:lnTo>
                                      <a:pt x="139" y="203"/>
                                    </a:lnTo>
                                    <a:lnTo>
                                      <a:pt x="155" y="182"/>
                                    </a:lnTo>
                                    <a:lnTo>
                                      <a:pt x="171" y="159"/>
                                    </a:lnTo>
                                    <a:lnTo>
                                      <a:pt x="186" y="135"/>
                                    </a:lnTo>
                                    <a:lnTo>
                                      <a:pt x="186" y="98"/>
                                    </a:lnTo>
                                    <a:close/>
                                    <a:moveTo>
                                      <a:pt x="199" y="188"/>
                                    </a:moveTo>
                                    <a:lnTo>
                                      <a:pt x="187" y="206"/>
                                    </a:lnTo>
                                    <a:lnTo>
                                      <a:pt x="174" y="223"/>
                                    </a:lnTo>
                                    <a:lnTo>
                                      <a:pt x="162" y="241"/>
                                    </a:lnTo>
                                    <a:lnTo>
                                      <a:pt x="149" y="257"/>
                                    </a:lnTo>
                                    <a:lnTo>
                                      <a:pt x="196" y="257"/>
                                    </a:lnTo>
                                    <a:lnTo>
                                      <a:pt x="209" y="242"/>
                                    </a:lnTo>
                                    <a:lnTo>
                                      <a:pt x="222" y="225"/>
                                    </a:lnTo>
                                    <a:lnTo>
                                      <a:pt x="234" y="209"/>
                                    </a:lnTo>
                                    <a:lnTo>
                                      <a:pt x="199" y="188"/>
                                    </a:lnTo>
                                    <a:close/>
                                    <a:moveTo>
                                      <a:pt x="96" y="0"/>
                                    </a:moveTo>
                                    <a:lnTo>
                                      <a:pt x="59" y="18"/>
                                    </a:lnTo>
                                    <a:lnTo>
                                      <a:pt x="69" y="33"/>
                                    </a:lnTo>
                                    <a:lnTo>
                                      <a:pt x="79" y="50"/>
                                    </a:lnTo>
                                    <a:lnTo>
                                      <a:pt x="89" y="69"/>
                                    </a:lnTo>
                                    <a:lnTo>
                                      <a:pt x="99" y="88"/>
                                    </a:lnTo>
                                    <a:lnTo>
                                      <a:pt x="139" y="69"/>
                                    </a:lnTo>
                                    <a:lnTo>
                                      <a:pt x="128" y="50"/>
                                    </a:lnTo>
                                    <a:lnTo>
                                      <a:pt x="117" y="32"/>
                                    </a:lnTo>
                                    <a:lnTo>
                                      <a:pt x="107" y="15"/>
                                    </a:lnTo>
                                    <a:lnTo>
                                      <a:pt x="96" y="0"/>
                                    </a:lnTo>
                                    <a:close/>
                                    <a:moveTo>
                                      <a:pt x="943" y="193"/>
                                    </a:moveTo>
                                    <a:lnTo>
                                      <a:pt x="896" y="193"/>
                                    </a:lnTo>
                                    <a:lnTo>
                                      <a:pt x="880" y="273"/>
                                    </a:lnTo>
                                    <a:lnTo>
                                      <a:pt x="845" y="344"/>
                                    </a:lnTo>
                                    <a:lnTo>
                                      <a:pt x="791" y="408"/>
                                    </a:lnTo>
                                    <a:lnTo>
                                      <a:pt x="719" y="464"/>
                                    </a:lnTo>
                                    <a:lnTo>
                                      <a:pt x="727" y="474"/>
                                    </a:lnTo>
                                    <a:lnTo>
                                      <a:pt x="735" y="483"/>
                                    </a:lnTo>
                                    <a:lnTo>
                                      <a:pt x="742" y="492"/>
                                    </a:lnTo>
                                    <a:lnTo>
                                      <a:pt x="749" y="500"/>
                                    </a:lnTo>
                                    <a:lnTo>
                                      <a:pt x="814" y="449"/>
                                    </a:lnTo>
                                    <a:lnTo>
                                      <a:pt x="865" y="393"/>
                                    </a:lnTo>
                                    <a:lnTo>
                                      <a:pt x="902" y="333"/>
                                    </a:lnTo>
                                    <a:lnTo>
                                      <a:pt x="925" y="269"/>
                                    </a:lnTo>
                                    <a:lnTo>
                                      <a:pt x="965" y="269"/>
                                    </a:lnTo>
                                    <a:lnTo>
                                      <a:pt x="943" y="193"/>
                                    </a:lnTo>
                                    <a:close/>
                                    <a:moveTo>
                                      <a:pt x="699" y="217"/>
                                    </a:moveTo>
                                    <a:lnTo>
                                      <a:pt x="658" y="217"/>
                                    </a:lnTo>
                                    <a:lnTo>
                                      <a:pt x="658" y="497"/>
                                    </a:lnTo>
                                    <a:lnTo>
                                      <a:pt x="699" y="497"/>
                                    </a:lnTo>
                                    <a:lnTo>
                                      <a:pt x="699" y="217"/>
                                    </a:lnTo>
                                    <a:close/>
                                    <a:moveTo>
                                      <a:pt x="965" y="269"/>
                                    </a:moveTo>
                                    <a:lnTo>
                                      <a:pt x="925" y="269"/>
                                    </a:lnTo>
                                    <a:lnTo>
                                      <a:pt x="949" y="334"/>
                                    </a:lnTo>
                                    <a:lnTo>
                                      <a:pt x="985" y="394"/>
                                    </a:lnTo>
                                    <a:lnTo>
                                      <a:pt x="1031" y="447"/>
                                    </a:lnTo>
                                    <a:lnTo>
                                      <a:pt x="1088" y="495"/>
                                    </a:lnTo>
                                    <a:lnTo>
                                      <a:pt x="1096" y="487"/>
                                    </a:lnTo>
                                    <a:lnTo>
                                      <a:pt x="1105" y="478"/>
                                    </a:lnTo>
                                    <a:lnTo>
                                      <a:pt x="1114" y="468"/>
                                    </a:lnTo>
                                    <a:lnTo>
                                      <a:pt x="1125" y="457"/>
                                    </a:lnTo>
                                    <a:lnTo>
                                      <a:pt x="1058" y="407"/>
                                    </a:lnTo>
                                    <a:lnTo>
                                      <a:pt x="1005" y="347"/>
                                    </a:lnTo>
                                    <a:lnTo>
                                      <a:pt x="967" y="275"/>
                                    </a:lnTo>
                                    <a:lnTo>
                                      <a:pt x="965" y="269"/>
                                    </a:lnTo>
                                    <a:close/>
                                    <a:moveTo>
                                      <a:pt x="714" y="6"/>
                                    </a:moveTo>
                                    <a:lnTo>
                                      <a:pt x="690" y="70"/>
                                    </a:lnTo>
                                    <a:lnTo>
                                      <a:pt x="661" y="132"/>
                                    </a:lnTo>
                                    <a:lnTo>
                                      <a:pt x="627" y="190"/>
                                    </a:lnTo>
                                    <a:lnTo>
                                      <a:pt x="587" y="244"/>
                                    </a:lnTo>
                                    <a:lnTo>
                                      <a:pt x="592" y="255"/>
                                    </a:lnTo>
                                    <a:lnTo>
                                      <a:pt x="600" y="278"/>
                                    </a:lnTo>
                                    <a:lnTo>
                                      <a:pt x="605" y="289"/>
                                    </a:lnTo>
                                    <a:lnTo>
                                      <a:pt x="619" y="272"/>
                                    </a:lnTo>
                                    <a:lnTo>
                                      <a:pt x="632" y="255"/>
                                    </a:lnTo>
                                    <a:lnTo>
                                      <a:pt x="645" y="236"/>
                                    </a:lnTo>
                                    <a:lnTo>
                                      <a:pt x="658" y="217"/>
                                    </a:lnTo>
                                    <a:lnTo>
                                      <a:pt x="699" y="217"/>
                                    </a:lnTo>
                                    <a:lnTo>
                                      <a:pt x="699" y="148"/>
                                    </a:lnTo>
                                    <a:lnTo>
                                      <a:pt x="715" y="118"/>
                                    </a:lnTo>
                                    <a:lnTo>
                                      <a:pt x="730" y="86"/>
                                    </a:lnTo>
                                    <a:lnTo>
                                      <a:pt x="744" y="54"/>
                                    </a:lnTo>
                                    <a:lnTo>
                                      <a:pt x="758" y="19"/>
                                    </a:lnTo>
                                    <a:lnTo>
                                      <a:pt x="714" y="6"/>
                                    </a:lnTo>
                                    <a:close/>
                                    <a:moveTo>
                                      <a:pt x="1121" y="156"/>
                                    </a:moveTo>
                                    <a:lnTo>
                                      <a:pt x="739" y="156"/>
                                    </a:lnTo>
                                    <a:lnTo>
                                      <a:pt x="739" y="193"/>
                                    </a:lnTo>
                                    <a:lnTo>
                                      <a:pt x="1121" y="193"/>
                                    </a:lnTo>
                                    <a:lnTo>
                                      <a:pt x="1121" y="156"/>
                                    </a:lnTo>
                                    <a:close/>
                                    <a:moveTo>
                                      <a:pt x="944" y="3"/>
                                    </a:moveTo>
                                    <a:lnTo>
                                      <a:pt x="901" y="3"/>
                                    </a:lnTo>
                                    <a:lnTo>
                                      <a:pt x="901" y="19"/>
                                    </a:lnTo>
                                    <a:lnTo>
                                      <a:pt x="900" y="50"/>
                                    </a:lnTo>
                                    <a:lnTo>
                                      <a:pt x="900" y="80"/>
                                    </a:lnTo>
                                    <a:lnTo>
                                      <a:pt x="899" y="121"/>
                                    </a:lnTo>
                                    <a:lnTo>
                                      <a:pt x="898" y="156"/>
                                    </a:lnTo>
                                    <a:lnTo>
                                      <a:pt x="942" y="156"/>
                                    </a:lnTo>
                                    <a:lnTo>
                                      <a:pt x="944" y="65"/>
                                    </a:lnTo>
                                    <a:lnTo>
                                      <a:pt x="944" y="35"/>
                                    </a:lnTo>
                                    <a:lnTo>
                                      <a:pt x="944" y="3"/>
                                    </a:lnTo>
                                    <a:close/>
                                    <a:moveTo>
                                      <a:pt x="1012" y="26"/>
                                    </a:moveTo>
                                    <a:lnTo>
                                      <a:pt x="983" y="50"/>
                                    </a:lnTo>
                                    <a:lnTo>
                                      <a:pt x="1002" y="69"/>
                                    </a:lnTo>
                                    <a:lnTo>
                                      <a:pt x="1020" y="88"/>
                                    </a:lnTo>
                                    <a:lnTo>
                                      <a:pt x="1039" y="108"/>
                                    </a:lnTo>
                                    <a:lnTo>
                                      <a:pt x="1057" y="128"/>
                                    </a:lnTo>
                                    <a:lnTo>
                                      <a:pt x="1065" y="121"/>
                                    </a:lnTo>
                                    <a:lnTo>
                                      <a:pt x="1073" y="114"/>
                                    </a:lnTo>
                                    <a:lnTo>
                                      <a:pt x="1082" y="107"/>
                                    </a:lnTo>
                                    <a:lnTo>
                                      <a:pt x="1090" y="100"/>
                                    </a:lnTo>
                                    <a:lnTo>
                                      <a:pt x="1072" y="83"/>
                                    </a:lnTo>
                                    <a:lnTo>
                                      <a:pt x="1054" y="65"/>
                                    </a:lnTo>
                                    <a:lnTo>
                                      <a:pt x="1012" y="2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280" name="组合 60"/>
                          <wpg:cNvGrpSpPr/>
                          <wpg:grpSpPr>
                            <a:xfrm rot="0">
                              <a:off x="4627" y="11782"/>
                              <a:ext cx="244" cy="108"/>
                              <a:chOff x="0" y="0"/>
                              <a:chExt cx="1109" cy="493"/>
                            </a:xfrm>
                          </wpg:grpSpPr>
                          <wps:wsp>
                            <wps:cNvPr id="281" name="任意多边形 59"/>
                            <wps:cNvSpPr/>
                            <wps:spPr>
                              <a:xfrm>
                                <a:off x="0" y="0"/>
                                <a:ext cx="1109" cy="49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09" h="493">
                                    <a:moveTo>
                                      <a:pt x="288" y="227"/>
                                    </a:moveTo>
                                    <a:lnTo>
                                      <a:pt x="238" y="227"/>
                                    </a:lnTo>
                                    <a:lnTo>
                                      <a:pt x="238" y="493"/>
                                    </a:lnTo>
                                    <a:lnTo>
                                      <a:pt x="288" y="493"/>
                                    </a:lnTo>
                                    <a:lnTo>
                                      <a:pt x="288" y="227"/>
                                    </a:lnTo>
                                    <a:close/>
                                    <a:moveTo>
                                      <a:pt x="526" y="186"/>
                                    </a:moveTo>
                                    <a:lnTo>
                                      <a:pt x="0" y="186"/>
                                    </a:lnTo>
                                    <a:lnTo>
                                      <a:pt x="0" y="227"/>
                                    </a:lnTo>
                                    <a:lnTo>
                                      <a:pt x="526" y="227"/>
                                    </a:lnTo>
                                    <a:lnTo>
                                      <a:pt x="526" y="186"/>
                                    </a:lnTo>
                                    <a:close/>
                                    <a:moveTo>
                                      <a:pt x="288" y="0"/>
                                    </a:moveTo>
                                    <a:lnTo>
                                      <a:pt x="238" y="0"/>
                                    </a:lnTo>
                                    <a:lnTo>
                                      <a:pt x="238" y="186"/>
                                    </a:lnTo>
                                    <a:lnTo>
                                      <a:pt x="288" y="186"/>
                                    </a:lnTo>
                                    <a:lnTo>
                                      <a:pt x="288" y="0"/>
                                    </a:lnTo>
                                    <a:close/>
                                    <a:moveTo>
                                      <a:pt x="820" y="214"/>
                                    </a:moveTo>
                                    <a:lnTo>
                                      <a:pt x="771" y="214"/>
                                    </a:lnTo>
                                    <a:lnTo>
                                      <a:pt x="771" y="399"/>
                                    </a:lnTo>
                                    <a:lnTo>
                                      <a:pt x="777" y="434"/>
                                    </a:lnTo>
                                    <a:lnTo>
                                      <a:pt x="794" y="458"/>
                                    </a:lnTo>
                                    <a:lnTo>
                                      <a:pt x="822" y="473"/>
                                    </a:lnTo>
                                    <a:lnTo>
                                      <a:pt x="862" y="478"/>
                                    </a:lnTo>
                                    <a:lnTo>
                                      <a:pt x="996" y="478"/>
                                    </a:lnTo>
                                    <a:lnTo>
                                      <a:pt x="1030" y="475"/>
                                    </a:lnTo>
                                    <a:lnTo>
                                      <a:pt x="1056" y="465"/>
                                    </a:lnTo>
                                    <a:lnTo>
                                      <a:pt x="1075" y="448"/>
                                    </a:lnTo>
                                    <a:lnTo>
                                      <a:pt x="1081" y="435"/>
                                    </a:lnTo>
                                    <a:lnTo>
                                      <a:pt x="874" y="435"/>
                                    </a:lnTo>
                                    <a:lnTo>
                                      <a:pt x="850" y="433"/>
                                    </a:lnTo>
                                    <a:lnTo>
                                      <a:pt x="833" y="424"/>
                                    </a:lnTo>
                                    <a:lnTo>
                                      <a:pt x="823" y="409"/>
                                    </a:lnTo>
                                    <a:lnTo>
                                      <a:pt x="820" y="389"/>
                                    </a:lnTo>
                                    <a:lnTo>
                                      <a:pt x="820" y="214"/>
                                    </a:lnTo>
                                    <a:close/>
                                    <a:moveTo>
                                      <a:pt x="1056" y="324"/>
                                    </a:moveTo>
                                    <a:lnTo>
                                      <a:pt x="1054" y="346"/>
                                    </a:lnTo>
                                    <a:lnTo>
                                      <a:pt x="1051" y="366"/>
                                    </a:lnTo>
                                    <a:lnTo>
                                      <a:pt x="1048" y="385"/>
                                    </a:lnTo>
                                    <a:lnTo>
                                      <a:pt x="1044" y="404"/>
                                    </a:lnTo>
                                    <a:lnTo>
                                      <a:pt x="1038" y="418"/>
                                    </a:lnTo>
                                    <a:lnTo>
                                      <a:pt x="1025" y="427"/>
                                    </a:lnTo>
                                    <a:lnTo>
                                      <a:pt x="1006" y="433"/>
                                    </a:lnTo>
                                    <a:lnTo>
                                      <a:pt x="981" y="435"/>
                                    </a:lnTo>
                                    <a:lnTo>
                                      <a:pt x="1081" y="435"/>
                                    </a:lnTo>
                                    <a:lnTo>
                                      <a:pt x="1086" y="425"/>
                                    </a:lnTo>
                                    <a:lnTo>
                                      <a:pt x="1090" y="408"/>
                                    </a:lnTo>
                                    <a:lnTo>
                                      <a:pt x="1094" y="388"/>
                                    </a:lnTo>
                                    <a:lnTo>
                                      <a:pt x="1099" y="366"/>
                                    </a:lnTo>
                                    <a:lnTo>
                                      <a:pt x="1103" y="341"/>
                                    </a:lnTo>
                                    <a:lnTo>
                                      <a:pt x="1090" y="337"/>
                                    </a:lnTo>
                                    <a:lnTo>
                                      <a:pt x="1078" y="333"/>
                                    </a:lnTo>
                                    <a:lnTo>
                                      <a:pt x="1067" y="328"/>
                                    </a:lnTo>
                                    <a:lnTo>
                                      <a:pt x="1056" y="324"/>
                                    </a:lnTo>
                                    <a:close/>
                                    <a:moveTo>
                                      <a:pt x="820" y="1"/>
                                    </a:moveTo>
                                    <a:lnTo>
                                      <a:pt x="771" y="1"/>
                                    </a:lnTo>
                                    <a:lnTo>
                                      <a:pt x="771" y="173"/>
                                    </a:lnTo>
                                    <a:lnTo>
                                      <a:pt x="586" y="191"/>
                                    </a:lnTo>
                                    <a:lnTo>
                                      <a:pt x="590" y="233"/>
                                    </a:lnTo>
                                    <a:lnTo>
                                      <a:pt x="771" y="214"/>
                                    </a:lnTo>
                                    <a:lnTo>
                                      <a:pt x="820" y="214"/>
                                    </a:lnTo>
                                    <a:lnTo>
                                      <a:pt x="820" y="209"/>
                                    </a:lnTo>
                                    <a:lnTo>
                                      <a:pt x="1109" y="179"/>
                                    </a:lnTo>
                                    <a:lnTo>
                                      <a:pt x="1108" y="168"/>
                                    </a:lnTo>
                                    <a:lnTo>
                                      <a:pt x="820" y="168"/>
                                    </a:lnTo>
                                    <a:lnTo>
                                      <a:pt x="820" y="1"/>
                                    </a:lnTo>
                                    <a:close/>
                                    <a:moveTo>
                                      <a:pt x="1105" y="138"/>
                                    </a:moveTo>
                                    <a:lnTo>
                                      <a:pt x="820" y="168"/>
                                    </a:lnTo>
                                    <a:lnTo>
                                      <a:pt x="1108" y="168"/>
                                    </a:lnTo>
                                    <a:lnTo>
                                      <a:pt x="1105" y="13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282" name="组合 62"/>
                          <wpg:cNvGrpSpPr/>
                          <wpg:grpSpPr>
                            <a:xfrm rot="0">
                              <a:off x="4143" y="11782"/>
                              <a:ext cx="244" cy="108"/>
                              <a:chOff x="0" y="0"/>
                              <a:chExt cx="1112" cy="493"/>
                            </a:xfrm>
                          </wpg:grpSpPr>
                          <wps:wsp>
                            <wps:cNvPr id="1067" name="任意多边形 61"/>
                            <wps:cNvSpPr/>
                            <wps:spPr>
                              <a:xfrm>
                                <a:off x="0" y="0"/>
                                <a:ext cx="1112" cy="49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12" h="493">
                                    <a:moveTo>
                                      <a:pt x="288" y="227"/>
                                    </a:moveTo>
                                    <a:lnTo>
                                      <a:pt x="238" y="227"/>
                                    </a:lnTo>
                                    <a:lnTo>
                                      <a:pt x="238" y="493"/>
                                    </a:lnTo>
                                    <a:lnTo>
                                      <a:pt x="288" y="493"/>
                                    </a:lnTo>
                                    <a:lnTo>
                                      <a:pt x="288" y="227"/>
                                    </a:lnTo>
                                    <a:close/>
                                    <a:moveTo>
                                      <a:pt x="526" y="186"/>
                                    </a:moveTo>
                                    <a:lnTo>
                                      <a:pt x="0" y="186"/>
                                    </a:lnTo>
                                    <a:lnTo>
                                      <a:pt x="0" y="227"/>
                                    </a:lnTo>
                                    <a:lnTo>
                                      <a:pt x="526" y="227"/>
                                    </a:lnTo>
                                    <a:lnTo>
                                      <a:pt x="526" y="186"/>
                                    </a:lnTo>
                                    <a:close/>
                                    <a:moveTo>
                                      <a:pt x="288" y="0"/>
                                    </a:moveTo>
                                    <a:lnTo>
                                      <a:pt x="238" y="0"/>
                                    </a:lnTo>
                                    <a:lnTo>
                                      <a:pt x="238" y="186"/>
                                    </a:lnTo>
                                    <a:lnTo>
                                      <a:pt x="288" y="186"/>
                                    </a:lnTo>
                                    <a:lnTo>
                                      <a:pt x="288" y="0"/>
                                    </a:lnTo>
                                    <a:close/>
                                    <a:moveTo>
                                      <a:pt x="1112" y="127"/>
                                    </a:moveTo>
                                    <a:lnTo>
                                      <a:pt x="588" y="127"/>
                                    </a:lnTo>
                                    <a:lnTo>
                                      <a:pt x="588" y="168"/>
                                    </a:lnTo>
                                    <a:lnTo>
                                      <a:pt x="1112" y="168"/>
                                    </a:lnTo>
                                    <a:lnTo>
                                      <a:pt x="1112" y="127"/>
                                    </a:lnTo>
                                    <a:close/>
                                    <a:moveTo>
                                      <a:pt x="832" y="1"/>
                                    </a:moveTo>
                                    <a:lnTo>
                                      <a:pt x="793" y="21"/>
                                    </a:lnTo>
                                    <a:lnTo>
                                      <a:pt x="805" y="38"/>
                                    </a:lnTo>
                                    <a:lnTo>
                                      <a:pt x="819" y="59"/>
                                    </a:lnTo>
                                    <a:lnTo>
                                      <a:pt x="834" y="85"/>
                                    </a:lnTo>
                                    <a:lnTo>
                                      <a:pt x="850" y="114"/>
                                    </a:lnTo>
                                    <a:lnTo>
                                      <a:pt x="895" y="92"/>
                                    </a:lnTo>
                                    <a:lnTo>
                                      <a:pt x="877" y="65"/>
                                    </a:lnTo>
                                    <a:lnTo>
                                      <a:pt x="861" y="40"/>
                                    </a:lnTo>
                                    <a:lnTo>
                                      <a:pt x="846" y="19"/>
                                    </a:lnTo>
                                    <a:lnTo>
                                      <a:pt x="832" y="1"/>
                                    </a:lnTo>
                                    <a:close/>
                                    <a:moveTo>
                                      <a:pt x="750" y="227"/>
                                    </a:moveTo>
                                    <a:lnTo>
                                      <a:pt x="713" y="290"/>
                                    </a:lnTo>
                                    <a:lnTo>
                                      <a:pt x="674" y="348"/>
                                    </a:lnTo>
                                    <a:lnTo>
                                      <a:pt x="631" y="402"/>
                                    </a:lnTo>
                                    <a:lnTo>
                                      <a:pt x="586" y="451"/>
                                    </a:lnTo>
                                    <a:lnTo>
                                      <a:pt x="608" y="468"/>
                                    </a:lnTo>
                                    <a:lnTo>
                                      <a:pt x="618" y="476"/>
                                    </a:lnTo>
                                    <a:lnTo>
                                      <a:pt x="627" y="483"/>
                                    </a:lnTo>
                                    <a:lnTo>
                                      <a:pt x="673" y="427"/>
                                    </a:lnTo>
                                    <a:lnTo>
                                      <a:pt x="717" y="370"/>
                                    </a:lnTo>
                                    <a:lnTo>
                                      <a:pt x="758" y="311"/>
                                    </a:lnTo>
                                    <a:lnTo>
                                      <a:pt x="796" y="250"/>
                                    </a:lnTo>
                                    <a:lnTo>
                                      <a:pt x="750" y="227"/>
                                    </a:lnTo>
                                    <a:close/>
                                    <a:moveTo>
                                      <a:pt x="933" y="231"/>
                                    </a:moveTo>
                                    <a:lnTo>
                                      <a:pt x="896" y="257"/>
                                    </a:lnTo>
                                    <a:lnTo>
                                      <a:pt x="933" y="302"/>
                                    </a:lnTo>
                                    <a:lnTo>
                                      <a:pt x="972" y="354"/>
                                    </a:lnTo>
                                    <a:lnTo>
                                      <a:pt x="1014" y="412"/>
                                    </a:lnTo>
                                    <a:lnTo>
                                      <a:pt x="1059" y="477"/>
                                    </a:lnTo>
                                    <a:lnTo>
                                      <a:pt x="1105" y="446"/>
                                    </a:lnTo>
                                    <a:lnTo>
                                      <a:pt x="1063" y="391"/>
                                    </a:lnTo>
                                    <a:lnTo>
                                      <a:pt x="1020" y="336"/>
                                    </a:lnTo>
                                    <a:lnTo>
                                      <a:pt x="977" y="283"/>
                                    </a:lnTo>
                                    <a:lnTo>
                                      <a:pt x="933" y="23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283" name="组合 64"/>
                          <wpg:cNvGrpSpPr/>
                          <wpg:grpSpPr>
                            <a:xfrm rot="0">
                              <a:off x="3661" y="11782"/>
                              <a:ext cx="245" cy="108"/>
                              <a:chOff x="0" y="0"/>
                              <a:chExt cx="1116" cy="493"/>
                            </a:xfrm>
                          </wpg:grpSpPr>
                          <wps:wsp>
                            <wps:cNvPr id="284" name="任意多边形 63"/>
                            <wps:cNvSpPr/>
                            <wps:spPr>
                              <a:xfrm>
                                <a:off x="0" y="0"/>
                                <a:ext cx="1116" cy="49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16" h="493">
                                    <a:moveTo>
                                      <a:pt x="288" y="227"/>
                                    </a:moveTo>
                                    <a:lnTo>
                                      <a:pt x="238" y="227"/>
                                    </a:lnTo>
                                    <a:lnTo>
                                      <a:pt x="238" y="493"/>
                                    </a:lnTo>
                                    <a:lnTo>
                                      <a:pt x="288" y="493"/>
                                    </a:lnTo>
                                    <a:lnTo>
                                      <a:pt x="288" y="227"/>
                                    </a:lnTo>
                                    <a:close/>
                                    <a:moveTo>
                                      <a:pt x="526" y="186"/>
                                    </a:moveTo>
                                    <a:lnTo>
                                      <a:pt x="0" y="186"/>
                                    </a:lnTo>
                                    <a:lnTo>
                                      <a:pt x="0" y="227"/>
                                    </a:lnTo>
                                    <a:lnTo>
                                      <a:pt x="526" y="227"/>
                                    </a:lnTo>
                                    <a:lnTo>
                                      <a:pt x="526" y="186"/>
                                    </a:lnTo>
                                    <a:close/>
                                    <a:moveTo>
                                      <a:pt x="288" y="0"/>
                                    </a:moveTo>
                                    <a:lnTo>
                                      <a:pt x="238" y="0"/>
                                    </a:lnTo>
                                    <a:lnTo>
                                      <a:pt x="238" y="186"/>
                                    </a:lnTo>
                                    <a:lnTo>
                                      <a:pt x="288" y="186"/>
                                    </a:lnTo>
                                    <a:lnTo>
                                      <a:pt x="288" y="0"/>
                                    </a:lnTo>
                                    <a:close/>
                                    <a:moveTo>
                                      <a:pt x="1116" y="429"/>
                                    </a:moveTo>
                                    <a:lnTo>
                                      <a:pt x="582" y="429"/>
                                    </a:lnTo>
                                    <a:lnTo>
                                      <a:pt x="582" y="467"/>
                                    </a:lnTo>
                                    <a:lnTo>
                                      <a:pt x="1116" y="467"/>
                                    </a:lnTo>
                                    <a:lnTo>
                                      <a:pt x="1116" y="429"/>
                                    </a:lnTo>
                                    <a:close/>
                                    <a:moveTo>
                                      <a:pt x="785" y="231"/>
                                    </a:moveTo>
                                    <a:lnTo>
                                      <a:pt x="739" y="231"/>
                                    </a:lnTo>
                                    <a:lnTo>
                                      <a:pt x="708" y="429"/>
                                    </a:lnTo>
                                    <a:lnTo>
                                      <a:pt x="753" y="429"/>
                                    </a:lnTo>
                                    <a:lnTo>
                                      <a:pt x="785" y="231"/>
                                    </a:lnTo>
                                    <a:close/>
                                    <a:moveTo>
                                      <a:pt x="1029" y="193"/>
                                    </a:moveTo>
                                    <a:lnTo>
                                      <a:pt x="616" y="193"/>
                                    </a:lnTo>
                                    <a:lnTo>
                                      <a:pt x="616" y="231"/>
                                    </a:lnTo>
                                    <a:lnTo>
                                      <a:pt x="983" y="231"/>
                                    </a:lnTo>
                                    <a:lnTo>
                                      <a:pt x="983" y="429"/>
                                    </a:lnTo>
                                    <a:lnTo>
                                      <a:pt x="1029" y="429"/>
                                    </a:lnTo>
                                    <a:lnTo>
                                      <a:pt x="1029" y="193"/>
                                    </a:lnTo>
                                    <a:close/>
                                    <a:moveTo>
                                      <a:pt x="811" y="71"/>
                                    </a:moveTo>
                                    <a:lnTo>
                                      <a:pt x="765" y="71"/>
                                    </a:lnTo>
                                    <a:lnTo>
                                      <a:pt x="746" y="193"/>
                                    </a:lnTo>
                                    <a:lnTo>
                                      <a:pt x="791" y="193"/>
                                    </a:lnTo>
                                    <a:lnTo>
                                      <a:pt x="811" y="71"/>
                                    </a:lnTo>
                                    <a:close/>
                                    <a:moveTo>
                                      <a:pt x="1091" y="32"/>
                                    </a:moveTo>
                                    <a:lnTo>
                                      <a:pt x="602" y="32"/>
                                    </a:lnTo>
                                    <a:lnTo>
                                      <a:pt x="602" y="71"/>
                                    </a:lnTo>
                                    <a:lnTo>
                                      <a:pt x="1091" y="71"/>
                                    </a:lnTo>
                                    <a:lnTo>
                                      <a:pt x="1091" y="3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285" name="组合 66"/>
                          <wpg:cNvGrpSpPr/>
                          <wpg:grpSpPr>
                            <a:xfrm rot="0">
                              <a:off x="3176" y="11782"/>
                              <a:ext cx="239" cy="108"/>
                              <a:chOff x="0" y="0"/>
                              <a:chExt cx="1087" cy="493"/>
                            </a:xfrm>
                          </wpg:grpSpPr>
                          <wps:wsp>
                            <wps:cNvPr id="286" name="任意多边形 65"/>
                            <wps:cNvSpPr/>
                            <wps:spPr>
                              <a:xfrm>
                                <a:off x="0" y="0"/>
                                <a:ext cx="1087" cy="49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087" h="493">
                                    <a:moveTo>
                                      <a:pt x="288" y="227"/>
                                    </a:moveTo>
                                    <a:lnTo>
                                      <a:pt x="238" y="227"/>
                                    </a:lnTo>
                                    <a:lnTo>
                                      <a:pt x="238" y="493"/>
                                    </a:lnTo>
                                    <a:lnTo>
                                      <a:pt x="288" y="493"/>
                                    </a:lnTo>
                                    <a:lnTo>
                                      <a:pt x="288" y="227"/>
                                    </a:lnTo>
                                    <a:close/>
                                    <a:moveTo>
                                      <a:pt x="526" y="186"/>
                                    </a:moveTo>
                                    <a:lnTo>
                                      <a:pt x="0" y="186"/>
                                    </a:lnTo>
                                    <a:lnTo>
                                      <a:pt x="0" y="227"/>
                                    </a:lnTo>
                                    <a:lnTo>
                                      <a:pt x="526" y="227"/>
                                    </a:lnTo>
                                    <a:lnTo>
                                      <a:pt x="526" y="186"/>
                                    </a:lnTo>
                                    <a:close/>
                                    <a:moveTo>
                                      <a:pt x="288" y="0"/>
                                    </a:moveTo>
                                    <a:lnTo>
                                      <a:pt x="238" y="0"/>
                                    </a:lnTo>
                                    <a:lnTo>
                                      <a:pt x="238" y="186"/>
                                    </a:lnTo>
                                    <a:lnTo>
                                      <a:pt x="288" y="186"/>
                                    </a:lnTo>
                                    <a:lnTo>
                                      <a:pt x="288" y="0"/>
                                    </a:lnTo>
                                    <a:close/>
                                    <a:moveTo>
                                      <a:pt x="1086" y="34"/>
                                    </a:moveTo>
                                    <a:lnTo>
                                      <a:pt x="622" y="34"/>
                                    </a:lnTo>
                                    <a:lnTo>
                                      <a:pt x="622" y="491"/>
                                    </a:lnTo>
                                    <a:lnTo>
                                      <a:pt x="667" y="491"/>
                                    </a:lnTo>
                                    <a:lnTo>
                                      <a:pt x="667" y="461"/>
                                    </a:lnTo>
                                    <a:lnTo>
                                      <a:pt x="1086" y="461"/>
                                    </a:lnTo>
                                    <a:lnTo>
                                      <a:pt x="1086" y="421"/>
                                    </a:lnTo>
                                    <a:lnTo>
                                      <a:pt x="667" y="421"/>
                                    </a:lnTo>
                                    <a:lnTo>
                                      <a:pt x="667" y="75"/>
                                    </a:lnTo>
                                    <a:lnTo>
                                      <a:pt x="1086" y="75"/>
                                    </a:lnTo>
                                    <a:lnTo>
                                      <a:pt x="1086" y="34"/>
                                    </a:lnTo>
                                    <a:close/>
                                    <a:moveTo>
                                      <a:pt x="1086" y="461"/>
                                    </a:moveTo>
                                    <a:lnTo>
                                      <a:pt x="1041" y="461"/>
                                    </a:lnTo>
                                    <a:lnTo>
                                      <a:pt x="1041" y="491"/>
                                    </a:lnTo>
                                    <a:lnTo>
                                      <a:pt x="1086" y="491"/>
                                    </a:lnTo>
                                    <a:lnTo>
                                      <a:pt x="1086" y="461"/>
                                    </a:lnTo>
                                    <a:close/>
                                    <a:moveTo>
                                      <a:pt x="1086" y="75"/>
                                    </a:moveTo>
                                    <a:lnTo>
                                      <a:pt x="1041" y="75"/>
                                    </a:lnTo>
                                    <a:lnTo>
                                      <a:pt x="1041" y="421"/>
                                    </a:lnTo>
                                    <a:lnTo>
                                      <a:pt x="1086" y="421"/>
                                    </a:lnTo>
                                    <a:lnTo>
                                      <a:pt x="1086" y="75"/>
                                    </a:lnTo>
                                    <a:close/>
                                    <a:moveTo>
                                      <a:pt x="815" y="75"/>
                                    </a:moveTo>
                                    <a:lnTo>
                                      <a:pt x="771" y="75"/>
                                    </a:lnTo>
                                    <a:lnTo>
                                      <a:pt x="769" y="136"/>
                                    </a:lnTo>
                                    <a:lnTo>
                                      <a:pt x="767" y="185"/>
                                    </a:lnTo>
                                    <a:lnTo>
                                      <a:pt x="762" y="221"/>
                                    </a:lnTo>
                                    <a:lnTo>
                                      <a:pt x="756" y="244"/>
                                    </a:lnTo>
                                    <a:lnTo>
                                      <a:pt x="745" y="267"/>
                                    </a:lnTo>
                                    <a:lnTo>
                                      <a:pt x="727" y="290"/>
                                    </a:lnTo>
                                    <a:lnTo>
                                      <a:pt x="701" y="311"/>
                                    </a:lnTo>
                                    <a:lnTo>
                                      <a:pt x="669" y="332"/>
                                    </a:lnTo>
                                    <a:lnTo>
                                      <a:pt x="678" y="340"/>
                                    </a:lnTo>
                                    <a:lnTo>
                                      <a:pt x="687" y="348"/>
                                    </a:lnTo>
                                    <a:lnTo>
                                      <a:pt x="695" y="356"/>
                                    </a:lnTo>
                                    <a:lnTo>
                                      <a:pt x="702" y="364"/>
                                    </a:lnTo>
                                    <a:lnTo>
                                      <a:pt x="737" y="341"/>
                                    </a:lnTo>
                                    <a:lnTo>
                                      <a:pt x="764" y="315"/>
                                    </a:lnTo>
                                    <a:lnTo>
                                      <a:pt x="784" y="289"/>
                                    </a:lnTo>
                                    <a:lnTo>
                                      <a:pt x="797" y="262"/>
                                    </a:lnTo>
                                    <a:lnTo>
                                      <a:pt x="805" y="233"/>
                                    </a:lnTo>
                                    <a:lnTo>
                                      <a:pt x="810" y="192"/>
                                    </a:lnTo>
                                    <a:lnTo>
                                      <a:pt x="814" y="140"/>
                                    </a:lnTo>
                                    <a:lnTo>
                                      <a:pt x="815" y="75"/>
                                    </a:lnTo>
                                    <a:close/>
                                    <a:moveTo>
                                      <a:pt x="936" y="75"/>
                                    </a:moveTo>
                                    <a:lnTo>
                                      <a:pt x="892" y="75"/>
                                    </a:lnTo>
                                    <a:lnTo>
                                      <a:pt x="892" y="265"/>
                                    </a:lnTo>
                                    <a:lnTo>
                                      <a:pt x="897" y="291"/>
                                    </a:lnTo>
                                    <a:lnTo>
                                      <a:pt x="910" y="310"/>
                                    </a:lnTo>
                                    <a:lnTo>
                                      <a:pt x="932" y="322"/>
                                    </a:lnTo>
                                    <a:lnTo>
                                      <a:pt x="964" y="326"/>
                                    </a:lnTo>
                                    <a:lnTo>
                                      <a:pt x="1026" y="326"/>
                                    </a:lnTo>
                                    <a:lnTo>
                                      <a:pt x="1034" y="285"/>
                                    </a:lnTo>
                                    <a:lnTo>
                                      <a:pt x="971" y="285"/>
                                    </a:lnTo>
                                    <a:lnTo>
                                      <a:pt x="956" y="284"/>
                                    </a:lnTo>
                                    <a:lnTo>
                                      <a:pt x="945" y="279"/>
                                    </a:lnTo>
                                    <a:lnTo>
                                      <a:pt x="938" y="271"/>
                                    </a:lnTo>
                                    <a:lnTo>
                                      <a:pt x="936" y="259"/>
                                    </a:lnTo>
                                    <a:lnTo>
                                      <a:pt x="936" y="75"/>
                                    </a:lnTo>
                                    <a:close/>
                                    <a:moveTo>
                                      <a:pt x="1034" y="284"/>
                                    </a:moveTo>
                                    <a:lnTo>
                                      <a:pt x="1016" y="285"/>
                                    </a:lnTo>
                                    <a:lnTo>
                                      <a:pt x="971" y="285"/>
                                    </a:lnTo>
                                    <a:lnTo>
                                      <a:pt x="1034" y="285"/>
                                    </a:lnTo>
                                    <a:lnTo>
                                      <a:pt x="1034" y="28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287" name="组合 68"/>
                          <wpg:cNvGrpSpPr/>
                          <wpg:grpSpPr>
                            <a:xfrm rot="0">
                              <a:off x="4144" y="12166"/>
                              <a:ext cx="244" cy="108"/>
                              <a:chOff x="0" y="0"/>
                              <a:chExt cx="1111" cy="492"/>
                            </a:xfrm>
                          </wpg:grpSpPr>
                          <wps:wsp>
                            <wps:cNvPr id="1069" name="任意多边形 67"/>
                            <wps:cNvSpPr/>
                            <wps:spPr>
                              <a:xfrm>
                                <a:off x="0" y="0"/>
                                <a:ext cx="1111" cy="492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11" h="492">
                                    <a:moveTo>
                                      <a:pt x="528" y="129"/>
                                    </a:moveTo>
                                    <a:lnTo>
                                      <a:pt x="423" y="129"/>
                                    </a:lnTo>
                                    <a:lnTo>
                                      <a:pt x="423" y="0"/>
                                    </a:lnTo>
                                    <a:lnTo>
                                      <a:pt x="379" y="0"/>
                                    </a:lnTo>
                                    <a:lnTo>
                                      <a:pt x="379" y="129"/>
                                    </a:lnTo>
                                    <a:lnTo>
                                      <a:pt x="148" y="129"/>
                                    </a:lnTo>
                                    <a:lnTo>
                                      <a:pt x="148" y="1"/>
                                    </a:lnTo>
                                    <a:lnTo>
                                      <a:pt x="104" y="1"/>
                                    </a:lnTo>
                                    <a:lnTo>
                                      <a:pt x="104" y="129"/>
                                    </a:lnTo>
                                    <a:lnTo>
                                      <a:pt x="0" y="129"/>
                                    </a:lnTo>
                                    <a:lnTo>
                                      <a:pt x="0" y="167"/>
                                    </a:lnTo>
                                    <a:lnTo>
                                      <a:pt x="379" y="167"/>
                                    </a:lnTo>
                                    <a:lnTo>
                                      <a:pt x="379" y="410"/>
                                    </a:lnTo>
                                    <a:lnTo>
                                      <a:pt x="148" y="410"/>
                                    </a:lnTo>
                                    <a:lnTo>
                                      <a:pt x="148" y="168"/>
                                    </a:lnTo>
                                    <a:lnTo>
                                      <a:pt x="104" y="168"/>
                                    </a:lnTo>
                                    <a:lnTo>
                                      <a:pt x="104" y="410"/>
                                    </a:lnTo>
                                    <a:lnTo>
                                      <a:pt x="104" y="448"/>
                                    </a:lnTo>
                                    <a:lnTo>
                                      <a:pt x="104" y="492"/>
                                    </a:lnTo>
                                    <a:lnTo>
                                      <a:pt x="148" y="492"/>
                                    </a:lnTo>
                                    <a:lnTo>
                                      <a:pt x="148" y="448"/>
                                    </a:lnTo>
                                    <a:lnTo>
                                      <a:pt x="379" y="448"/>
                                    </a:lnTo>
                                    <a:lnTo>
                                      <a:pt x="379" y="489"/>
                                    </a:lnTo>
                                    <a:lnTo>
                                      <a:pt x="423" y="489"/>
                                    </a:lnTo>
                                    <a:lnTo>
                                      <a:pt x="423" y="448"/>
                                    </a:lnTo>
                                    <a:lnTo>
                                      <a:pt x="423" y="448"/>
                                    </a:lnTo>
                                    <a:lnTo>
                                      <a:pt x="423" y="410"/>
                                    </a:lnTo>
                                    <a:lnTo>
                                      <a:pt x="423" y="410"/>
                                    </a:lnTo>
                                    <a:lnTo>
                                      <a:pt x="423" y="167"/>
                                    </a:lnTo>
                                    <a:lnTo>
                                      <a:pt x="528" y="167"/>
                                    </a:lnTo>
                                    <a:lnTo>
                                      <a:pt x="528" y="129"/>
                                    </a:lnTo>
                                    <a:close/>
                                    <a:moveTo>
                                      <a:pt x="1050" y="217"/>
                                    </a:moveTo>
                                    <a:lnTo>
                                      <a:pt x="647" y="217"/>
                                    </a:lnTo>
                                    <a:lnTo>
                                      <a:pt x="647" y="260"/>
                                    </a:lnTo>
                                    <a:lnTo>
                                      <a:pt x="1050" y="260"/>
                                    </a:lnTo>
                                    <a:lnTo>
                                      <a:pt x="1050" y="217"/>
                                    </a:lnTo>
                                    <a:close/>
                                    <a:moveTo>
                                      <a:pt x="1110" y="409"/>
                                    </a:moveTo>
                                    <a:lnTo>
                                      <a:pt x="589" y="409"/>
                                    </a:lnTo>
                                    <a:lnTo>
                                      <a:pt x="589" y="452"/>
                                    </a:lnTo>
                                    <a:lnTo>
                                      <a:pt x="1110" y="452"/>
                                    </a:lnTo>
                                    <a:lnTo>
                                      <a:pt x="1110" y="40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288" name="矩形 69"/>
                          <wps:cNvSpPr/>
                          <wps:spPr>
                            <a:xfrm>
                              <a:off x="3801" y="12186"/>
                              <a:ext cx="96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70" name="矩形 70"/>
                          <wps:cNvSpPr/>
                          <wps:spPr>
                            <a:xfrm>
                              <a:off x="4280" y="12174"/>
                              <a:ext cx="99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89" name="任意多边形 71"/>
                          <wps:cNvSpPr/>
                          <wps:spPr>
                            <a:xfrm>
                              <a:off x="3252" y="11226"/>
                              <a:ext cx="87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96" h="662">
                                  <a:moveTo>
                                    <a:pt x="364" y="0"/>
                                  </a:moveTo>
                                  <a:lnTo>
                                    <a:pt x="21" y="0"/>
                                  </a:lnTo>
                                  <a:lnTo>
                                    <a:pt x="21" y="330"/>
                                  </a:lnTo>
                                  <a:lnTo>
                                    <a:pt x="54" y="328"/>
                                  </a:lnTo>
                                  <a:lnTo>
                                    <a:pt x="83" y="326"/>
                                  </a:lnTo>
                                  <a:lnTo>
                                    <a:pt x="109" y="325"/>
                                  </a:lnTo>
                                  <a:lnTo>
                                    <a:pt x="131" y="324"/>
                                  </a:lnTo>
                                  <a:lnTo>
                                    <a:pt x="171" y="327"/>
                                  </a:lnTo>
                                  <a:lnTo>
                                    <a:pt x="236" y="344"/>
                                  </a:lnTo>
                                  <a:lnTo>
                                    <a:pt x="295" y="400"/>
                                  </a:lnTo>
                                  <a:lnTo>
                                    <a:pt x="306" y="456"/>
                                  </a:lnTo>
                                  <a:lnTo>
                                    <a:pt x="303" y="485"/>
                                  </a:lnTo>
                                  <a:lnTo>
                                    <a:pt x="262" y="556"/>
                                  </a:lnTo>
                                  <a:lnTo>
                                    <a:pt x="180" y="591"/>
                                  </a:lnTo>
                                  <a:lnTo>
                                    <a:pt x="146" y="593"/>
                                  </a:lnTo>
                                  <a:lnTo>
                                    <a:pt x="108" y="591"/>
                                  </a:lnTo>
                                  <a:lnTo>
                                    <a:pt x="71" y="582"/>
                                  </a:lnTo>
                                  <a:lnTo>
                                    <a:pt x="35" y="569"/>
                                  </a:lnTo>
                                  <a:lnTo>
                                    <a:pt x="0" y="550"/>
                                  </a:lnTo>
                                  <a:lnTo>
                                    <a:pt x="0" y="634"/>
                                  </a:lnTo>
                                  <a:lnTo>
                                    <a:pt x="27" y="646"/>
                                  </a:lnTo>
                                  <a:lnTo>
                                    <a:pt x="61" y="655"/>
                                  </a:lnTo>
                                  <a:lnTo>
                                    <a:pt x="101" y="660"/>
                                  </a:lnTo>
                                  <a:lnTo>
                                    <a:pt x="147" y="661"/>
                                  </a:lnTo>
                                  <a:lnTo>
                                    <a:pt x="202" y="658"/>
                                  </a:lnTo>
                                  <a:lnTo>
                                    <a:pt x="293" y="628"/>
                                  </a:lnTo>
                                  <a:lnTo>
                                    <a:pt x="358" y="571"/>
                                  </a:lnTo>
                                  <a:lnTo>
                                    <a:pt x="391" y="495"/>
                                  </a:lnTo>
                                  <a:lnTo>
                                    <a:pt x="395" y="450"/>
                                  </a:lnTo>
                                  <a:lnTo>
                                    <a:pt x="391" y="407"/>
                                  </a:lnTo>
                                  <a:lnTo>
                                    <a:pt x="361" y="335"/>
                                  </a:lnTo>
                                  <a:lnTo>
                                    <a:pt x="300" y="283"/>
                                  </a:lnTo>
                                  <a:lnTo>
                                    <a:pt x="214" y="257"/>
                                  </a:lnTo>
                                  <a:lnTo>
                                    <a:pt x="162" y="254"/>
                                  </a:lnTo>
                                  <a:lnTo>
                                    <a:pt x="151" y="254"/>
                                  </a:lnTo>
                                  <a:lnTo>
                                    <a:pt x="103" y="256"/>
                                  </a:lnTo>
                                  <a:lnTo>
                                    <a:pt x="103" y="72"/>
                                  </a:lnTo>
                                  <a:lnTo>
                                    <a:pt x="364" y="72"/>
                                  </a:lnTo>
                                  <a:lnTo>
                                    <a:pt x="36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90" name="任意多边形 72"/>
                          <wps:cNvSpPr/>
                          <wps:spPr>
                            <a:xfrm>
                              <a:off x="3735" y="11224"/>
                              <a:ext cx="98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49" h="673">
                                  <a:moveTo>
                                    <a:pt x="288" y="0"/>
                                  </a:moveTo>
                                  <a:lnTo>
                                    <a:pt x="226" y="6"/>
                                  </a:lnTo>
                                  <a:lnTo>
                                    <a:pt x="171" y="25"/>
                                  </a:lnTo>
                                  <a:lnTo>
                                    <a:pt x="122" y="57"/>
                                  </a:lnTo>
                                  <a:lnTo>
                                    <a:pt x="79" y="102"/>
                                  </a:lnTo>
                                  <a:lnTo>
                                    <a:pt x="44" y="157"/>
                                  </a:lnTo>
                                  <a:lnTo>
                                    <a:pt x="19" y="221"/>
                                  </a:lnTo>
                                  <a:lnTo>
                                    <a:pt x="5" y="294"/>
                                  </a:lnTo>
                                  <a:lnTo>
                                    <a:pt x="0" y="375"/>
                                  </a:lnTo>
                                  <a:lnTo>
                                    <a:pt x="3" y="442"/>
                                  </a:lnTo>
                                  <a:lnTo>
                                    <a:pt x="15" y="501"/>
                                  </a:lnTo>
                                  <a:lnTo>
                                    <a:pt x="34" y="552"/>
                                  </a:lnTo>
                                  <a:lnTo>
                                    <a:pt x="60" y="595"/>
                                  </a:lnTo>
                                  <a:lnTo>
                                    <a:pt x="93" y="629"/>
                                  </a:lnTo>
                                  <a:lnTo>
                                    <a:pt x="132" y="653"/>
                                  </a:lnTo>
                                  <a:lnTo>
                                    <a:pt x="176" y="668"/>
                                  </a:lnTo>
                                  <a:lnTo>
                                    <a:pt x="227" y="673"/>
                                  </a:lnTo>
                                  <a:lnTo>
                                    <a:pt x="273" y="669"/>
                                  </a:lnTo>
                                  <a:lnTo>
                                    <a:pt x="315" y="657"/>
                                  </a:lnTo>
                                  <a:lnTo>
                                    <a:pt x="352" y="638"/>
                                  </a:lnTo>
                                  <a:lnTo>
                                    <a:pt x="386" y="611"/>
                                  </a:lnTo>
                                  <a:lnTo>
                                    <a:pt x="391" y="605"/>
                                  </a:lnTo>
                                  <a:lnTo>
                                    <a:pt x="229" y="605"/>
                                  </a:lnTo>
                                  <a:lnTo>
                                    <a:pt x="200" y="602"/>
                                  </a:lnTo>
                                  <a:lnTo>
                                    <a:pt x="174" y="593"/>
                                  </a:lnTo>
                                  <a:lnTo>
                                    <a:pt x="151" y="579"/>
                                  </a:lnTo>
                                  <a:lnTo>
                                    <a:pt x="132" y="559"/>
                                  </a:lnTo>
                                  <a:lnTo>
                                    <a:pt x="116" y="535"/>
                                  </a:lnTo>
                                  <a:lnTo>
                                    <a:pt x="104" y="508"/>
                                  </a:lnTo>
                                  <a:lnTo>
                                    <a:pt x="97" y="480"/>
                                  </a:lnTo>
                                  <a:lnTo>
                                    <a:pt x="95" y="449"/>
                                  </a:lnTo>
                                  <a:lnTo>
                                    <a:pt x="97" y="424"/>
                                  </a:lnTo>
                                  <a:lnTo>
                                    <a:pt x="104" y="401"/>
                                  </a:lnTo>
                                  <a:lnTo>
                                    <a:pt x="116" y="379"/>
                                  </a:lnTo>
                                  <a:lnTo>
                                    <a:pt x="132" y="359"/>
                                  </a:lnTo>
                                  <a:lnTo>
                                    <a:pt x="152" y="343"/>
                                  </a:lnTo>
                                  <a:lnTo>
                                    <a:pt x="90" y="343"/>
                                  </a:lnTo>
                                  <a:lnTo>
                                    <a:pt x="93" y="283"/>
                                  </a:lnTo>
                                  <a:lnTo>
                                    <a:pt x="104" y="229"/>
                                  </a:lnTo>
                                  <a:lnTo>
                                    <a:pt x="121" y="182"/>
                                  </a:lnTo>
                                  <a:lnTo>
                                    <a:pt x="145" y="142"/>
                                  </a:lnTo>
                                  <a:lnTo>
                                    <a:pt x="175" y="110"/>
                                  </a:lnTo>
                                  <a:lnTo>
                                    <a:pt x="209" y="87"/>
                                  </a:lnTo>
                                  <a:lnTo>
                                    <a:pt x="248" y="73"/>
                                  </a:lnTo>
                                  <a:lnTo>
                                    <a:pt x="291" y="69"/>
                                  </a:lnTo>
                                  <a:lnTo>
                                    <a:pt x="404" y="69"/>
                                  </a:lnTo>
                                  <a:lnTo>
                                    <a:pt x="404" y="19"/>
                                  </a:lnTo>
                                  <a:lnTo>
                                    <a:pt x="381" y="11"/>
                                  </a:lnTo>
                                  <a:lnTo>
                                    <a:pt x="354" y="5"/>
                                  </a:lnTo>
                                  <a:lnTo>
                                    <a:pt x="323" y="1"/>
                                  </a:lnTo>
                                  <a:lnTo>
                                    <a:pt x="288" y="0"/>
                                  </a:lnTo>
                                  <a:close/>
                                  <a:moveTo>
                                    <a:pt x="404" y="321"/>
                                  </a:moveTo>
                                  <a:lnTo>
                                    <a:pt x="228" y="321"/>
                                  </a:lnTo>
                                  <a:lnTo>
                                    <a:pt x="258" y="324"/>
                                  </a:lnTo>
                                  <a:lnTo>
                                    <a:pt x="283" y="331"/>
                                  </a:lnTo>
                                  <a:lnTo>
                                    <a:pt x="306" y="343"/>
                                  </a:lnTo>
                                  <a:lnTo>
                                    <a:pt x="324" y="359"/>
                                  </a:lnTo>
                                  <a:lnTo>
                                    <a:pt x="339" y="379"/>
                                  </a:lnTo>
                                  <a:lnTo>
                                    <a:pt x="350" y="404"/>
                                  </a:lnTo>
                                  <a:lnTo>
                                    <a:pt x="356" y="432"/>
                                  </a:lnTo>
                                  <a:lnTo>
                                    <a:pt x="359" y="463"/>
                                  </a:lnTo>
                                  <a:lnTo>
                                    <a:pt x="356" y="493"/>
                                  </a:lnTo>
                                  <a:lnTo>
                                    <a:pt x="349" y="520"/>
                                  </a:lnTo>
                                  <a:lnTo>
                                    <a:pt x="338" y="544"/>
                                  </a:lnTo>
                                  <a:lnTo>
                                    <a:pt x="322" y="565"/>
                                  </a:lnTo>
                                  <a:lnTo>
                                    <a:pt x="303" y="582"/>
                                  </a:lnTo>
                                  <a:lnTo>
                                    <a:pt x="281" y="595"/>
                                  </a:lnTo>
                                  <a:lnTo>
                                    <a:pt x="256" y="602"/>
                                  </a:lnTo>
                                  <a:lnTo>
                                    <a:pt x="229" y="605"/>
                                  </a:lnTo>
                                  <a:lnTo>
                                    <a:pt x="391" y="605"/>
                                  </a:lnTo>
                                  <a:lnTo>
                                    <a:pt x="413" y="579"/>
                                  </a:lnTo>
                                  <a:lnTo>
                                    <a:pt x="432" y="541"/>
                                  </a:lnTo>
                                  <a:lnTo>
                                    <a:pt x="444" y="500"/>
                                  </a:lnTo>
                                  <a:lnTo>
                                    <a:pt x="448" y="455"/>
                                  </a:lnTo>
                                  <a:lnTo>
                                    <a:pt x="445" y="411"/>
                                  </a:lnTo>
                                  <a:lnTo>
                                    <a:pt x="434" y="373"/>
                                  </a:lnTo>
                                  <a:lnTo>
                                    <a:pt x="418" y="338"/>
                                  </a:lnTo>
                                  <a:lnTo>
                                    <a:pt x="404" y="321"/>
                                  </a:lnTo>
                                  <a:close/>
                                  <a:moveTo>
                                    <a:pt x="250" y="253"/>
                                  </a:moveTo>
                                  <a:lnTo>
                                    <a:pt x="199" y="259"/>
                                  </a:lnTo>
                                  <a:lnTo>
                                    <a:pt x="156" y="276"/>
                                  </a:lnTo>
                                  <a:lnTo>
                                    <a:pt x="120" y="304"/>
                                  </a:lnTo>
                                  <a:lnTo>
                                    <a:pt x="92" y="343"/>
                                  </a:lnTo>
                                  <a:lnTo>
                                    <a:pt x="152" y="343"/>
                                  </a:lnTo>
                                  <a:lnTo>
                                    <a:pt x="152" y="343"/>
                                  </a:lnTo>
                                  <a:lnTo>
                                    <a:pt x="174" y="331"/>
                                  </a:lnTo>
                                  <a:lnTo>
                                    <a:pt x="200" y="324"/>
                                  </a:lnTo>
                                  <a:lnTo>
                                    <a:pt x="228" y="321"/>
                                  </a:lnTo>
                                  <a:lnTo>
                                    <a:pt x="404" y="321"/>
                                  </a:lnTo>
                                  <a:lnTo>
                                    <a:pt x="394" y="308"/>
                                  </a:lnTo>
                                  <a:lnTo>
                                    <a:pt x="365" y="284"/>
                                  </a:lnTo>
                                  <a:lnTo>
                                    <a:pt x="331" y="267"/>
                                  </a:lnTo>
                                  <a:lnTo>
                                    <a:pt x="293" y="257"/>
                                  </a:lnTo>
                                  <a:lnTo>
                                    <a:pt x="250" y="253"/>
                                  </a:lnTo>
                                  <a:close/>
                                  <a:moveTo>
                                    <a:pt x="404" y="69"/>
                                  </a:moveTo>
                                  <a:lnTo>
                                    <a:pt x="291" y="69"/>
                                  </a:lnTo>
                                  <a:lnTo>
                                    <a:pt x="320" y="70"/>
                                  </a:lnTo>
                                  <a:lnTo>
                                    <a:pt x="349" y="75"/>
                                  </a:lnTo>
                                  <a:lnTo>
                                    <a:pt x="377" y="83"/>
                                  </a:lnTo>
                                  <a:lnTo>
                                    <a:pt x="404" y="95"/>
                                  </a:lnTo>
                                  <a:lnTo>
                                    <a:pt x="404" y="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71" name="任意多边形 73"/>
                          <wps:cNvSpPr/>
                          <wps:spPr>
                            <a:xfrm>
                              <a:off x="4216" y="11227"/>
                              <a:ext cx="99" cy="1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53" h="651">
                                  <a:moveTo>
                                    <a:pt x="45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3"/>
                                  </a:lnTo>
                                  <a:lnTo>
                                    <a:pt x="348" y="73"/>
                                  </a:lnTo>
                                  <a:lnTo>
                                    <a:pt x="89" y="651"/>
                                  </a:lnTo>
                                  <a:lnTo>
                                    <a:pt x="180" y="651"/>
                                  </a:lnTo>
                                  <a:lnTo>
                                    <a:pt x="453" y="29"/>
                                  </a:lnTo>
                                  <a:lnTo>
                                    <a:pt x="45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91" name="任意多边形 74"/>
                          <wps:cNvSpPr/>
                          <wps:spPr>
                            <a:xfrm>
                              <a:off x="4699" y="11224"/>
                              <a:ext cx="98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47" h="673">
                                  <a:moveTo>
                                    <a:pt x="233" y="0"/>
                                  </a:moveTo>
                                  <a:lnTo>
                                    <a:pt x="189" y="3"/>
                                  </a:lnTo>
                                  <a:lnTo>
                                    <a:pt x="150" y="12"/>
                                  </a:lnTo>
                                  <a:lnTo>
                                    <a:pt x="115" y="26"/>
                                  </a:lnTo>
                                  <a:lnTo>
                                    <a:pt x="83" y="46"/>
                                  </a:lnTo>
                                  <a:lnTo>
                                    <a:pt x="58" y="70"/>
                                  </a:lnTo>
                                  <a:lnTo>
                                    <a:pt x="40" y="97"/>
                                  </a:lnTo>
                                  <a:lnTo>
                                    <a:pt x="29" y="128"/>
                                  </a:lnTo>
                                  <a:lnTo>
                                    <a:pt x="25" y="163"/>
                                  </a:lnTo>
                                  <a:lnTo>
                                    <a:pt x="33" y="211"/>
                                  </a:lnTo>
                                  <a:lnTo>
                                    <a:pt x="56" y="253"/>
                                  </a:lnTo>
                                  <a:lnTo>
                                    <a:pt x="95" y="290"/>
                                  </a:lnTo>
                                  <a:lnTo>
                                    <a:pt x="149" y="320"/>
                                  </a:lnTo>
                                  <a:lnTo>
                                    <a:pt x="149" y="321"/>
                                  </a:lnTo>
                                  <a:lnTo>
                                    <a:pt x="84" y="354"/>
                                  </a:lnTo>
                                  <a:lnTo>
                                    <a:pt x="38" y="395"/>
                                  </a:lnTo>
                                  <a:lnTo>
                                    <a:pt x="10" y="445"/>
                                  </a:lnTo>
                                  <a:lnTo>
                                    <a:pt x="0" y="502"/>
                                  </a:lnTo>
                                  <a:lnTo>
                                    <a:pt x="4" y="538"/>
                                  </a:lnTo>
                                  <a:lnTo>
                                    <a:pt x="15" y="571"/>
                                  </a:lnTo>
                                  <a:lnTo>
                                    <a:pt x="33" y="600"/>
                                  </a:lnTo>
                                  <a:lnTo>
                                    <a:pt x="58" y="626"/>
                                  </a:lnTo>
                                  <a:lnTo>
                                    <a:pt x="89" y="646"/>
                                  </a:lnTo>
                                  <a:lnTo>
                                    <a:pt x="125" y="661"/>
                                  </a:lnTo>
                                  <a:lnTo>
                                    <a:pt x="164" y="670"/>
                                  </a:lnTo>
                                  <a:lnTo>
                                    <a:pt x="208" y="673"/>
                                  </a:lnTo>
                                  <a:lnTo>
                                    <a:pt x="261" y="670"/>
                                  </a:lnTo>
                                  <a:lnTo>
                                    <a:pt x="308" y="661"/>
                                  </a:lnTo>
                                  <a:lnTo>
                                    <a:pt x="349" y="646"/>
                                  </a:lnTo>
                                  <a:lnTo>
                                    <a:pt x="383" y="625"/>
                                  </a:lnTo>
                                  <a:lnTo>
                                    <a:pt x="404" y="606"/>
                                  </a:lnTo>
                                  <a:lnTo>
                                    <a:pt x="225" y="606"/>
                                  </a:lnTo>
                                  <a:lnTo>
                                    <a:pt x="196" y="604"/>
                                  </a:lnTo>
                                  <a:lnTo>
                                    <a:pt x="170" y="598"/>
                                  </a:lnTo>
                                  <a:lnTo>
                                    <a:pt x="147" y="589"/>
                                  </a:lnTo>
                                  <a:lnTo>
                                    <a:pt x="127" y="575"/>
                                  </a:lnTo>
                                  <a:lnTo>
                                    <a:pt x="110" y="559"/>
                                  </a:lnTo>
                                  <a:lnTo>
                                    <a:pt x="98" y="541"/>
                                  </a:lnTo>
                                  <a:lnTo>
                                    <a:pt x="91" y="521"/>
                                  </a:lnTo>
                                  <a:lnTo>
                                    <a:pt x="89" y="498"/>
                                  </a:lnTo>
                                  <a:lnTo>
                                    <a:pt x="97" y="455"/>
                                  </a:lnTo>
                                  <a:lnTo>
                                    <a:pt x="121" y="418"/>
                                  </a:lnTo>
                                  <a:lnTo>
                                    <a:pt x="161" y="386"/>
                                  </a:lnTo>
                                  <a:lnTo>
                                    <a:pt x="218" y="359"/>
                                  </a:lnTo>
                                  <a:lnTo>
                                    <a:pt x="370" y="359"/>
                                  </a:lnTo>
                                  <a:lnTo>
                                    <a:pt x="361" y="351"/>
                                  </a:lnTo>
                                  <a:lnTo>
                                    <a:pt x="294" y="321"/>
                                  </a:lnTo>
                                  <a:lnTo>
                                    <a:pt x="294" y="319"/>
                                  </a:lnTo>
                                  <a:lnTo>
                                    <a:pt x="351" y="287"/>
                                  </a:lnTo>
                                  <a:lnTo>
                                    <a:pt x="352" y="285"/>
                                  </a:lnTo>
                                  <a:lnTo>
                                    <a:pt x="223" y="285"/>
                                  </a:lnTo>
                                  <a:lnTo>
                                    <a:pt x="175" y="262"/>
                                  </a:lnTo>
                                  <a:lnTo>
                                    <a:pt x="141" y="233"/>
                                  </a:lnTo>
                                  <a:lnTo>
                                    <a:pt x="121" y="200"/>
                                  </a:lnTo>
                                  <a:lnTo>
                                    <a:pt x="114" y="161"/>
                                  </a:lnTo>
                                  <a:lnTo>
                                    <a:pt x="116" y="142"/>
                                  </a:lnTo>
                                  <a:lnTo>
                                    <a:pt x="122" y="124"/>
                                  </a:lnTo>
                                  <a:lnTo>
                                    <a:pt x="132" y="108"/>
                                  </a:lnTo>
                                  <a:lnTo>
                                    <a:pt x="147" y="94"/>
                                  </a:lnTo>
                                  <a:lnTo>
                                    <a:pt x="164" y="83"/>
                                  </a:lnTo>
                                  <a:lnTo>
                                    <a:pt x="183" y="75"/>
                                  </a:lnTo>
                                  <a:lnTo>
                                    <a:pt x="204" y="70"/>
                                  </a:lnTo>
                                  <a:lnTo>
                                    <a:pt x="226" y="68"/>
                                  </a:lnTo>
                                  <a:lnTo>
                                    <a:pt x="395" y="68"/>
                                  </a:lnTo>
                                  <a:lnTo>
                                    <a:pt x="393" y="66"/>
                                  </a:lnTo>
                                  <a:lnTo>
                                    <a:pt x="370" y="43"/>
                                  </a:lnTo>
                                  <a:lnTo>
                                    <a:pt x="341" y="24"/>
                                  </a:lnTo>
                                  <a:lnTo>
                                    <a:pt x="309" y="11"/>
                                  </a:lnTo>
                                  <a:lnTo>
                                    <a:pt x="272" y="3"/>
                                  </a:lnTo>
                                  <a:lnTo>
                                    <a:pt x="233" y="0"/>
                                  </a:lnTo>
                                  <a:close/>
                                  <a:moveTo>
                                    <a:pt x="370" y="359"/>
                                  </a:moveTo>
                                  <a:lnTo>
                                    <a:pt x="218" y="359"/>
                                  </a:lnTo>
                                  <a:lnTo>
                                    <a:pt x="279" y="385"/>
                                  </a:lnTo>
                                  <a:lnTo>
                                    <a:pt x="323" y="418"/>
                                  </a:lnTo>
                                  <a:lnTo>
                                    <a:pt x="349" y="456"/>
                                  </a:lnTo>
                                  <a:lnTo>
                                    <a:pt x="358" y="501"/>
                                  </a:lnTo>
                                  <a:lnTo>
                                    <a:pt x="355" y="522"/>
                                  </a:lnTo>
                                  <a:lnTo>
                                    <a:pt x="348" y="542"/>
                                  </a:lnTo>
                                  <a:lnTo>
                                    <a:pt x="337" y="560"/>
                                  </a:lnTo>
                                  <a:lnTo>
                                    <a:pt x="321" y="576"/>
                                  </a:lnTo>
                                  <a:lnTo>
                                    <a:pt x="301" y="589"/>
                                  </a:lnTo>
                                  <a:lnTo>
                                    <a:pt x="278" y="598"/>
                                  </a:lnTo>
                                  <a:lnTo>
                                    <a:pt x="253" y="604"/>
                                  </a:lnTo>
                                  <a:lnTo>
                                    <a:pt x="225" y="606"/>
                                  </a:lnTo>
                                  <a:lnTo>
                                    <a:pt x="404" y="606"/>
                                  </a:lnTo>
                                  <a:lnTo>
                                    <a:pt x="411" y="599"/>
                                  </a:lnTo>
                                  <a:lnTo>
                                    <a:pt x="431" y="569"/>
                                  </a:lnTo>
                                  <a:lnTo>
                                    <a:pt x="442" y="534"/>
                                  </a:lnTo>
                                  <a:lnTo>
                                    <a:pt x="446" y="496"/>
                                  </a:lnTo>
                                  <a:lnTo>
                                    <a:pt x="437" y="439"/>
                                  </a:lnTo>
                                  <a:lnTo>
                                    <a:pt x="408" y="390"/>
                                  </a:lnTo>
                                  <a:lnTo>
                                    <a:pt x="370" y="359"/>
                                  </a:lnTo>
                                  <a:close/>
                                  <a:moveTo>
                                    <a:pt x="395" y="68"/>
                                  </a:moveTo>
                                  <a:lnTo>
                                    <a:pt x="226" y="68"/>
                                  </a:lnTo>
                                  <a:lnTo>
                                    <a:pt x="250" y="70"/>
                                  </a:lnTo>
                                  <a:lnTo>
                                    <a:pt x="271" y="74"/>
                                  </a:lnTo>
                                  <a:lnTo>
                                    <a:pt x="290" y="82"/>
                                  </a:lnTo>
                                  <a:lnTo>
                                    <a:pt x="306" y="93"/>
                                  </a:lnTo>
                                  <a:lnTo>
                                    <a:pt x="318" y="107"/>
                                  </a:lnTo>
                                  <a:lnTo>
                                    <a:pt x="327" y="123"/>
                                  </a:lnTo>
                                  <a:lnTo>
                                    <a:pt x="333" y="141"/>
                                  </a:lnTo>
                                  <a:lnTo>
                                    <a:pt x="335" y="161"/>
                                  </a:lnTo>
                                  <a:lnTo>
                                    <a:pt x="335" y="163"/>
                                  </a:lnTo>
                                  <a:lnTo>
                                    <a:pt x="328" y="200"/>
                                  </a:lnTo>
                                  <a:lnTo>
                                    <a:pt x="307" y="233"/>
                                  </a:lnTo>
                                  <a:lnTo>
                                    <a:pt x="272" y="261"/>
                                  </a:lnTo>
                                  <a:lnTo>
                                    <a:pt x="223" y="285"/>
                                  </a:lnTo>
                                  <a:lnTo>
                                    <a:pt x="352" y="285"/>
                                  </a:lnTo>
                                  <a:lnTo>
                                    <a:pt x="391" y="248"/>
                                  </a:lnTo>
                                  <a:lnTo>
                                    <a:pt x="416" y="204"/>
                                  </a:lnTo>
                                  <a:lnTo>
                                    <a:pt x="424" y="152"/>
                                  </a:lnTo>
                                  <a:lnTo>
                                    <a:pt x="420" y="120"/>
                                  </a:lnTo>
                                  <a:lnTo>
                                    <a:pt x="410" y="91"/>
                                  </a:lnTo>
                                  <a:lnTo>
                                    <a:pt x="395" y="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92" name="任意多边形 75"/>
                          <wps:cNvSpPr/>
                          <wps:spPr>
                            <a:xfrm>
                              <a:off x="5191" y="11224"/>
                              <a:ext cx="98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47" h="673">
                                  <a:moveTo>
                                    <a:pt x="38" y="573"/>
                                  </a:moveTo>
                                  <a:lnTo>
                                    <a:pt x="38" y="650"/>
                                  </a:lnTo>
                                  <a:lnTo>
                                    <a:pt x="65" y="660"/>
                                  </a:lnTo>
                                  <a:lnTo>
                                    <a:pt x="95" y="666"/>
                                  </a:lnTo>
                                  <a:lnTo>
                                    <a:pt x="127" y="671"/>
                                  </a:lnTo>
                                  <a:lnTo>
                                    <a:pt x="162" y="672"/>
                                  </a:lnTo>
                                  <a:lnTo>
                                    <a:pt x="226" y="666"/>
                                  </a:lnTo>
                                  <a:lnTo>
                                    <a:pt x="281" y="648"/>
                                  </a:lnTo>
                                  <a:lnTo>
                                    <a:pt x="330" y="617"/>
                                  </a:lnTo>
                                  <a:lnTo>
                                    <a:pt x="343" y="604"/>
                                  </a:lnTo>
                                  <a:lnTo>
                                    <a:pt x="162" y="604"/>
                                  </a:lnTo>
                                  <a:lnTo>
                                    <a:pt x="130" y="602"/>
                                  </a:lnTo>
                                  <a:lnTo>
                                    <a:pt x="98" y="596"/>
                                  </a:lnTo>
                                  <a:lnTo>
                                    <a:pt x="68" y="587"/>
                                  </a:lnTo>
                                  <a:lnTo>
                                    <a:pt x="38" y="573"/>
                                  </a:lnTo>
                                  <a:close/>
                                  <a:moveTo>
                                    <a:pt x="445" y="339"/>
                                  </a:moveTo>
                                  <a:lnTo>
                                    <a:pt x="359" y="339"/>
                                  </a:lnTo>
                                  <a:lnTo>
                                    <a:pt x="356" y="399"/>
                                  </a:lnTo>
                                  <a:lnTo>
                                    <a:pt x="346" y="452"/>
                                  </a:lnTo>
                                  <a:lnTo>
                                    <a:pt x="330" y="497"/>
                                  </a:lnTo>
                                  <a:lnTo>
                                    <a:pt x="307" y="535"/>
                                  </a:lnTo>
                                  <a:lnTo>
                                    <a:pt x="279" y="565"/>
                                  </a:lnTo>
                                  <a:lnTo>
                                    <a:pt x="245" y="587"/>
                                  </a:lnTo>
                                  <a:lnTo>
                                    <a:pt x="207" y="600"/>
                                  </a:lnTo>
                                  <a:lnTo>
                                    <a:pt x="162" y="604"/>
                                  </a:lnTo>
                                  <a:lnTo>
                                    <a:pt x="343" y="604"/>
                                  </a:lnTo>
                                  <a:lnTo>
                                    <a:pt x="372" y="575"/>
                                  </a:lnTo>
                                  <a:lnTo>
                                    <a:pt x="405" y="521"/>
                                  </a:lnTo>
                                  <a:lnTo>
                                    <a:pt x="428" y="457"/>
                                  </a:lnTo>
                                  <a:lnTo>
                                    <a:pt x="442" y="383"/>
                                  </a:lnTo>
                                  <a:lnTo>
                                    <a:pt x="445" y="339"/>
                                  </a:lnTo>
                                  <a:close/>
                                  <a:moveTo>
                                    <a:pt x="226" y="0"/>
                                  </a:moveTo>
                                  <a:lnTo>
                                    <a:pt x="178" y="3"/>
                                  </a:lnTo>
                                  <a:lnTo>
                                    <a:pt x="135" y="15"/>
                                  </a:lnTo>
                                  <a:lnTo>
                                    <a:pt x="97" y="34"/>
                                  </a:lnTo>
                                  <a:lnTo>
                                    <a:pt x="63" y="61"/>
                                  </a:lnTo>
                                  <a:lnTo>
                                    <a:pt x="35" y="94"/>
                                  </a:lnTo>
                                  <a:lnTo>
                                    <a:pt x="16" y="131"/>
                                  </a:lnTo>
                                  <a:lnTo>
                                    <a:pt x="4" y="173"/>
                                  </a:lnTo>
                                  <a:lnTo>
                                    <a:pt x="0" y="218"/>
                                  </a:lnTo>
                                  <a:lnTo>
                                    <a:pt x="4" y="261"/>
                                  </a:lnTo>
                                  <a:lnTo>
                                    <a:pt x="14" y="300"/>
                                  </a:lnTo>
                                  <a:lnTo>
                                    <a:pt x="32" y="334"/>
                                  </a:lnTo>
                                  <a:lnTo>
                                    <a:pt x="58" y="365"/>
                                  </a:lnTo>
                                  <a:lnTo>
                                    <a:pt x="88" y="389"/>
                                  </a:lnTo>
                                  <a:lnTo>
                                    <a:pt x="123" y="407"/>
                                  </a:lnTo>
                                  <a:lnTo>
                                    <a:pt x="161" y="417"/>
                                  </a:lnTo>
                                  <a:lnTo>
                                    <a:pt x="203" y="421"/>
                                  </a:lnTo>
                                  <a:lnTo>
                                    <a:pt x="253" y="416"/>
                                  </a:lnTo>
                                  <a:lnTo>
                                    <a:pt x="296" y="400"/>
                                  </a:lnTo>
                                  <a:lnTo>
                                    <a:pt x="330" y="375"/>
                                  </a:lnTo>
                                  <a:lnTo>
                                    <a:pt x="349" y="350"/>
                                  </a:lnTo>
                                  <a:lnTo>
                                    <a:pt x="224" y="350"/>
                                  </a:lnTo>
                                  <a:lnTo>
                                    <a:pt x="194" y="348"/>
                                  </a:lnTo>
                                  <a:lnTo>
                                    <a:pt x="168" y="341"/>
                                  </a:lnTo>
                                  <a:lnTo>
                                    <a:pt x="145" y="329"/>
                                  </a:lnTo>
                                  <a:lnTo>
                                    <a:pt x="125" y="312"/>
                                  </a:lnTo>
                                  <a:lnTo>
                                    <a:pt x="109" y="291"/>
                                  </a:lnTo>
                                  <a:lnTo>
                                    <a:pt x="98" y="267"/>
                                  </a:lnTo>
                                  <a:lnTo>
                                    <a:pt x="91" y="239"/>
                                  </a:lnTo>
                                  <a:lnTo>
                                    <a:pt x="89" y="208"/>
                                  </a:lnTo>
                                  <a:lnTo>
                                    <a:pt x="91" y="179"/>
                                  </a:lnTo>
                                  <a:lnTo>
                                    <a:pt x="98" y="153"/>
                                  </a:lnTo>
                                  <a:lnTo>
                                    <a:pt x="110" y="129"/>
                                  </a:lnTo>
                                  <a:lnTo>
                                    <a:pt x="126" y="108"/>
                                  </a:lnTo>
                                  <a:lnTo>
                                    <a:pt x="146" y="90"/>
                                  </a:lnTo>
                                  <a:lnTo>
                                    <a:pt x="168" y="78"/>
                                  </a:lnTo>
                                  <a:lnTo>
                                    <a:pt x="192" y="70"/>
                                  </a:lnTo>
                                  <a:lnTo>
                                    <a:pt x="219" y="68"/>
                                  </a:lnTo>
                                  <a:lnTo>
                                    <a:pt x="381" y="68"/>
                                  </a:lnTo>
                                  <a:lnTo>
                                    <a:pt x="356" y="42"/>
                                  </a:lnTo>
                                  <a:lnTo>
                                    <a:pt x="319" y="19"/>
                                  </a:lnTo>
                                  <a:lnTo>
                                    <a:pt x="275" y="4"/>
                                  </a:lnTo>
                                  <a:lnTo>
                                    <a:pt x="226" y="0"/>
                                  </a:lnTo>
                                  <a:close/>
                                  <a:moveTo>
                                    <a:pt x="381" y="68"/>
                                  </a:moveTo>
                                  <a:lnTo>
                                    <a:pt x="219" y="68"/>
                                  </a:lnTo>
                                  <a:lnTo>
                                    <a:pt x="248" y="71"/>
                                  </a:lnTo>
                                  <a:lnTo>
                                    <a:pt x="274" y="79"/>
                                  </a:lnTo>
                                  <a:lnTo>
                                    <a:pt x="297" y="94"/>
                                  </a:lnTo>
                                  <a:lnTo>
                                    <a:pt x="317" y="114"/>
                                  </a:lnTo>
                                  <a:lnTo>
                                    <a:pt x="333" y="138"/>
                                  </a:lnTo>
                                  <a:lnTo>
                                    <a:pt x="345" y="166"/>
                                  </a:lnTo>
                                  <a:lnTo>
                                    <a:pt x="352" y="197"/>
                                  </a:lnTo>
                                  <a:lnTo>
                                    <a:pt x="354" y="230"/>
                                  </a:lnTo>
                                  <a:lnTo>
                                    <a:pt x="352" y="254"/>
                                  </a:lnTo>
                                  <a:lnTo>
                                    <a:pt x="345" y="276"/>
                                  </a:lnTo>
                                  <a:lnTo>
                                    <a:pt x="333" y="297"/>
                                  </a:lnTo>
                                  <a:lnTo>
                                    <a:pt x="317" y="315"/>
                                  </a:lnTo>
                                  <a:lnTo>
                                    <a:pt x="297" y="331"/>
                                  </a:lnTo>
                                  <a:lnTo>
                                    <a:pt x="275" y="341"/>
                                  </a:lnTo>
                                  <a:lnTo>
                                    <a:pt x="251" y="348"/>
                                  </a:lnTo>
                                  <a:lnTo>
                                    <a:pt x="224" y="350"/>
                                  </a:lnTo>
                                  <a:lnTo>
                                    <a:pt x="349" y="350"/>
                                  </a:lnTo>
                                  <a:lnTo>
                                    <a:pt x="357" y="339"/>
                                  </a:lnTo>
                                  <a:lnTo>
                                    <a:pt x="445" y="339"/>
                                  </a:lnTo>
                                  <a:lnTo>
                                    <a:pt x="447" y="300"/>
                                  </a:lnTo>
                                  <a:lnTo>
                                    <a:pt x="447" y="297"/>
                                  </a:lnTo>
                                  <a:lnTo>
                                    <a:pt x="443" y="229"/>
                                  </a:lnTo>
                                  <a:lnTo>
                                    <a:pt x="432" y="169"/>
                                  </a:lnTo>
                                  <a:lnTo>
                                    <a:pt x="414" y="118"/>
                                  </a:lnTo>
                                  <a:lnTo>
                                    <a:pt x="389" y="76"/>
                                  </a:lnTo>
                                  <a:lnTo>
                                    <a:pt x="381" y="68"/>
                                  </a:lnTo>
                                  <a:close/>
                                  <a:moveTo>
                                    <a:pt x="359" y="339"/>
                                  </a:moveTo>
                                  <a:lnTo>
                                    <a:pt x="357" y="339"/>
                                  </a:lnTo>
                                  <a:lnTo>
                                    <a:pt x="358" y="340"/>
                                  </a:lnTo>
                                  <a:lnTo>
                                    <a:pt x="358" y="340"/>
                                  </a:lnTo>
                                  <a:lnTo>
                                    <a:pt x="359" y="3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72" name="任意多边形 76"/>
                          <wps:cNvSpPr/>
                          <wps:spPr>
                            <a:xfrm>
                              <a:off x="3186" y="11607"/>
                              <a:ext cx="218" cy="14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2" h="665">
                                  <a:moveTo>
                                    <a:pt x="403" y="594"/>
                                  </a:moveTo>
                                  <a:lnTo>
                                    <a:pt x="4" y="594"/>
                                  </a:lnTo>
                                  <a:lnTo>
                                    <a:pt x="4" y="665"/>
                                  </a:lnTo>
                                  <a:lnTo>
                                    <a:pt x="403" y="665"/>
                                  </a:lnTo>
                                  <a:lnTo>
                                    <a:pt x="403" y="594"/>
                                  </a:lnTo>
                                  <a:close/>
                                  <a:moveTo>
                                    <a:pt x="248" y="100"/>
                                  </a:moveTo>
                                  <a:lnTo>
                                    <a:pt x="160" y="100"/>
                                  </a:lnTo>
                                  <a:lnTo>
                                    <a:pt x="160" y="594"/>
                                  </a:lnTo>
                                  <a:lnTo>
                                    <a:pt x="248" y="594"/>
                                  </a:lnTo>
                                  <a:lnTo>
                                    <a:pt x="248" y="100"/>
                                  </a:lnTo>
                                  <a:close/>
                                  <a:moveTo>
                                    <a:pt x="248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160" y="100"/>
                                  </a:lnTo>
                                  <a:lnTo>
                                    <a:pt x="248" y="100"/>
                                  </a:lnTo>
                                  <a:lnTo>
                                    <a:pt x="248" y="0"/>
                                  </a:lnTo>
                                  <a:close/>
                                  <a:moveTo>
                                    <a:pt x="956" y="72"/>
                                  </a:moveTo>
                                  <a:lnTo>
                                    <a:pt x="774" y="72"/>
                                  </a:lnTo>
                                  <a:lnTo>
                                    <a:pt x="804" y="74"/>
                                  </a:lnTo>
                                  <a:lnTo>
                                    <a:pt x="830" y="79"/>
                                  </a:lnTo>
                                  <a:lnTo>
                                    <a:pt x="852" y="89"/>
                                  </a:lnTo>
                                  <a:lnTo>
                                    <a:pt x="871" y="102"/>
                                  </a:lnTo>
                                  <a:lnTo>
                                    <a:pt x="885" y="118"/>
                                  </a:lnTo>
                                  <a:lnTo>
                                    <a:pt x="896" y="138"/>
                                  </a:lnTo>
                                  <a:lnTo>
                                    <a:pt x="902" y="160"/>
                                  </a:lnTo>
                                  <a:lnTo>
                                    <a:pt x="904" y="187"/>
                                  </a:lnTo>
                                  <a:lnTo>
                                    <a:pt x="902" y="211"/>
                                  </a:lnTo>
                                  <a:lnTo>
                                    <a:pt x="897" y="235"/>
                                  </a:lnTo>
                                  <a:lnTo>
                                    <a:pt x="888" y="258"/>
                                  </a:lnTo>
                                  <a:lnTo>
                                    <a:pt x="875" y="281"/>
                                  </a:lnTo>
                                  <a:lnTo>
                                    <a:pt x="858" y="306"/>
                                  </a:lnTo>
                                  <a:lnTo>
                                    <a:pt x="833" y="335"/>
                                  </a:lnTo>
                                  <a:lnTo>
                                    <a:pt x="802" y="368"/>
                                  </a:lnTo>
                                  <a:lnTo>
                                    <a:pt x="764" y="405"/>
                                  </a:lnTo>
                                  <a:lnTo>
                                    <a:pt x="561" y="593"/>
                                  </a:lnTo>
                                  <a:lnTo>
                                    <a:pt x="561" y="665"/>
                                  </a:lnTo>
                                  <a:lnTo>
                                    <a:pt x="985" y="665"/>
                                  </a:lnTo>
                                  <a:lnTo>
                                    <a:pt x="985" y="592"/>
                                  </a:lnTo>
                                  <a:lnTo>
                                    <a:pt x="665" y="592"/>
                                  </a:lnTo>
                                  <a:lnTo>
                                    <a:pt x="665" y="590"/>
                                  </a:lnTo>
                                  <a:lnTo>
                                    <a:pt x="824" y="445"/>
                                  </a:lnTo>
                                  <a:lnTo>
                                    <a:pt x="869" y="402"/>
                                  </a:lnTo>
                                  <a:lnTo>
                                    <a:pt x="906" y="363"/>
                                  </a:lnTo>
                                  <a:lnTo>
                                    <a:pt x="935" y="328"/>
                                  </a:lnTo>
                                  <a:lnTo>
                                    <a:pt x="956" y="297"/>
                                  </a:lnTo>
                                  <a:lnTo>
                                    <a:pt x="972" y="268"/>
                                  </a:lnTo>
                                  <a:lnTo>
                                    <a:pt x="982" y="238"/>
                                  </a:lnTo>
                                  <a:lnTo>
                                    <a:pt x="989" y="208"/>
                                  </a:lnTo>
                                  <a:lnTo>
                                    <a:pt x="991" y="178"/>
                                  </a:lnTo>
                                  <a:lnTo>
                                    <a:pt x="988" y="140"/>
                                  </a:lnTo>
                                  <a:lnTo>
                                    <a:pt x="977" y="106"/>
                                  </a:lnTo>
                                  <a:lnTo>
                                    <a:pt x="961" y="76"/>
                                  </a:lnTo>
                                  <a:lnTo>
                                    <a:pt x="956" y="72"/>
                                  </a:lnTo>
                                  <a:close/>
                                  <a:moveTo>
                                    <a:pt x="788" y="3"/>
                                  </a:moveTo>
                                  <a:lnTo>
                                    <a:pt x="735" y="7"/>
                                  </a:lnTo>
                                  <a:lnTo>
                                    <a:pt x="686" y="18"/>
                                  </a:lnTo>
                                  <a:lnTo>
                                    <a:pt x="640" y="36"/>
                                  </a:lnTo>
                                  <a:lnTo>
                                    <a:pt x="597" y="62"/>
                                  </a:lnTo>
                                  <a:lnTo>
                                    <a:pt x="597" y="146"/>
                                  </a:lnTo>
                                  <a:lnTo>
                                    <a:pt x="640" y="113"/>
                                  </a:lnTo>
                                  <a:lnTo>
                                    <a:pt x="683" y="90"/>
                                  </a:lnTo>
                                  <a:lnTo>
                                    <a:pt x="728" y="76"/>
                                  </a:lnTo>
                                  <a:lnTo>
                                    <a:pt x="774" y="72"/>
                                  </a:lnTo>
                                  <a:lnTo>
                                    <a:pt x="956" y="72"/>
                                  </a:lnTo>
                                  <a:lnTo>
                                    <a:pt x="937" y="50"/>
                                  </a:lnTo>
                                  <a:lnTo>
                                    <a:pt x="907" y="30"/>
                                  </a:lnTo>
                                  <a:lnTo>
                                    <a:pt x="872" y="15"/>
                                  </a:lnTo>
                                  <a:lnTo>
                                    <a:pt x="833" y="6"/>
                                  </a:lnTo>
                                  <a:lnTo>
                                    <a:pt x="788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93" name="任意多边形 77"/>
                          <wps:cNvSpPr/>
                          <wps:spPr>
                            <a:xfrm>
                              <a:off x="3676" y="11606"/>
                              <a:ext cx="217" cy="14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86" h="676">
                                  <a:moveTo>
                                    <a:pt x="404" y="593"/>
                                  </a:moveTo>
                                  <a:lnTo>
                                    <a:pt x="4" y="593"/>
                                  </a:lnTo>
                                  <a:lnTo>
                                    <a:pt x="4" y="664"/>
                                  </a:lnTo>
                                  <a:lnTo>
                                    <a:pt x="404" y="664"/>
                                  </a:lnTo>
                                  <a:lnTo>
                                    <a:pt x="404" y="593"/>
                                  </a:lnTo>
                                  <a:close/>
                                  <a:moveTo>
                                    <a:pt x="248" y="99"/>
                                  </a:moveTo>
                                  <a:lnTo>
                                    <a:pt x="160" y="99"/>
                                  </a:lnTo>
                                  <a:lnTo>
                                    <a:pt x="160" y="593"/>
                                  </a:lnTo>
                                  <a:lnTo>
                                    <a:pt x="248" y="593"/>
                                  </a:lnTo>
                                  <a:lnTo>
                                    <a:pt x="248" y="99"/>
                                  </a:lnTo>
                                  <a:close/>
                                  <a:moveTo>
                                    <a:pt x="248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2"/>
                                  </a:lnTo>
                                  <a:lnTo>
                                    <a:pt x="160" y="99"/>
                                  </a:lnTo>
                                  <a:lnTo>
                                    <a:pt x="248" y="99"/>
                                  </a:lnTo>
                                  <a:lnTo>
                                    <a:pt x="248" y="0"/>
                                  </a:lnTo>
                                  <a:close/>
                                  <a:moveTo>
                                    <a:pt x="578" y="555"/>
                                  </a:moveTo>
                                  <a:lnTo>
                                    <a:pt x="578" y="641"/>
                                  </a:lnTo>
                                  <a:lnTo>
                                    <a:pt x="611" y="656"/>
                                  </a:lnTo>
                                  <a:lnTo>
                                    <a:pt x="648" y="667"/>
                                  </a:lnTo>
                                  <a:lnTo>
                                    <a:pt x="691" y="673"/>
                                  </a:lnTo>
                                  <a:lnTo>
                                    <a:pt x="738" y="675"/>
                                  </a:lnTo>
                                  <a:lnTo>
                                    <a:pt x="791" y="672"/>
                                  </a:lnTo>
                                  <a:lnTo>
                                    <a:pt x="839" y="662"/>
                                  </a:lnTo>
                                  <a:lnTo>
                                    <a:pt x="881" y="645"/>
                                  </a:lnTo>
                                  <a:lnTo>
                                    <a:pt x="918" y="621"/>
                                  </a:lnTo>
                                  <a:lnTo>
                                    <a:pt x="932" y="607"/>
                                  </a:lnTo>
                                  <a:lnTo>
                                    <a:pt x="740" y="607"/>
                                  </a:lnTo>
                                  <a:lnTo>
                                    <a:pt x="696" y="604"/>
                                  </a:lnTo>
                                  <a:lnTo>
                                    <a:pt x="654" y="594"/>
                                  </a:lnTo>
                                  <a:lnTo>
                                    <a:pt x="615" y="578"/>
                                  </a:lnTo>
                                  <a:lnTo>
                                    <a:pt x="578" y="555"/>
                                  </a:lnTo>
                                  <a:close/>
                                  <a:moveTo>
                                    <a:pt x="932" y="71"/>
                                  </a:moveTo>
                                  <a:lnTo>
                                    <a:pt x="743" y="71"/>
                                  </a:lnTo>
                                  <a:lnTo>
                                    <a:pt x="799" y="78"/>
                                  </a:lnTo>
                                  <a:lnTo>
                                    <a:pt x="839" y="98"/>
                                  </a:lnTo>
                                  <a:lnTo>
                                    <a:pt x="863" y="131"/>
                                  </a:lnTo>
                                  <a:lnTo>
                                    <a:pt x="871" y="178"/>
                                  </a:lnTo>
                                  <a:lnTo>
                                    <a:pt x="861" y="229"/>
                                  </a:lnTo>
                                  <a:lnTo>
                                    <a:pt x="829" y="265"/>
                                  </a:lnTo>
                                  <a:lnTo>
                                    <a:pt x="777" y="287"/>
                                  </a:lnTo>
                                  <a:lnTo>
                                    <a:pt x="704" y="294"/>
                                  </a:lnTo>
                                  <a:lnTo>
                                    <a:pt x="648" y="294"/>
                                  </a:lnTo>
                                  <a:lnTo>
                                    <a:pt x="648" y="362"/>
                                  </a:lnTo>
                                  <a:lnTo>
                                    <a:pt x="706" y="362"/>
                                  </a:lnTo>
                                  <a:lnTo>
                                    <a:pt x="789" y="370"/>
                                  </a:lnTo>
                                  <a:lnTo>
                                    <a:pt x="848" y="393"/>
                                  </a:lnTo>
                                  <a:lnTo>
                                    <a:pt x="884" y="432"/>
                                  </a:lnTo>
                                  <a:lnTo>
                                    <a:pt x="896" y="486"/>
                                  </a:lnTo>
                                  <a:lnTo>
                                    <a:pt x="893" y="512"/>
                                  </a:lnTo>
                                  <a:lnTo>
                                    <a:pt x="885" y="536"/>
                                  </a:lnTo>
                                  <a:lnTo>
                                    <a:pt x="872" y="556"/>
                                  </a:lnTo>
                                  <a:lnTo>
                                    <a:pt x="854" y="574"/>
                                  </a:lnTo>
                                  <a:lnTo>
                                    <a:pt x="831" y="589"/>
                                  </a:lnTo>
                                  <a:lnTo>
                                    <a:pt x="804" y="599"/>
                                  </a:lnTo>
                                  <a:lnTo>
                                    <a:pt x="774" y="605"/>
                                  </a:lnTo>
                                  <a:lnTo>
                                    <a:pt x="740" y="607"/>
                                  </a:lnTo>
                                  <a:lnTo>
                                    <a:pt x="932" y="607"/>
                                  </a:lnTo>
                                  <a:lnTo>
                                    <a:pt x="947" y="592"/>
                                  </a:lnTo>
                                  <a:lnTo>
                                    <a:pt x="969" y="559"/>
                                  </a:lnTo>
                                  <a:lnTo>
                                    <a:pt x="981" y="522"/>
                                  </a:lnTo>
                                  <a:lnTo>
                                    <a:pt x="986" y="480"/>
                                  </a:lnTo>
                                  <a:lnTo>
                                    <a:pt x="983" y="450"/>
                                  </a:lnTo>
                                  <a:lnTo>
                                    <a:pt x="975" y="422"/>
                                  </a:lnTo>
                                  <a:lnTo>
                                    <a:pt x="961" y="397"/>
                                  </a:lnTo>
                                  <a:lnTo>
                                    <a:pt x="942" y="375"/>
                                  </a:lnTo>
                                  <a:lnTo>
                                    <a:pt x="918" y="356"/>
                                  </a:lnTo>
                                  <a:lnTo>
                                    <a:pt x="890" y="341"/>
                                  </a:lnTo>
                                  <a:lnTo>
                                    <a:pt x="858" y="331"/>
                                  </a:lnTo>
                                  <a:lnTo>
                                    <a:pt x="822" y="325"/>
                                  </a:lnTo>
                                  <a:lnTo>
                                    <a:pt x="822" y="323"/>
                                  </a:lnTo>
                                  <a:lnTo>
                                    <a:pt x="883" y="299"/>
                                  </a:lnTo>
                                  <a:lnTo>
                                    <a:pt x="927" y="264"/>
                                  </a:lnTo>
                                  <a:lnTo>
                                    <a:pt x="953" y="217"/>
                                  </a:lnTo>
                                  <a:lnTo>
                                    <a:pt x="962" y="159"/>
                                  </a:lnTo>
                                  <a:lnTo>
                                    <a:pt x="958" y="126"/>
                                  </a:lnTo>
                                  <a:lnTo>
                                    <a:pt x="948" y="96"/>
                                  </a:lnTo>
                                  <a:lnTo>
                                    <a:pt x="932" y="71"/>
                                  </a:lnTo>
                                  <a:close/>
                                  <a:moveTo>
                                    <a:pt x="765" y="3"/>
                                  </a:moveTo>
                                  <a:lnTo>
                                    <a:pt x="721" y="5"/>
                                  </a:lnTo>
                                  <a:lnTo>
                                    <a:pt x="679" y="12"/>
                                  </a:lnTo>
                                  <a:lnTo>
                                    <a:pt x="641" y="23"/>
                                  </a:lnTo>
                                  <a:lnTo>
                                    <a:pt x="605" y="40"/>
                                  </a:lnTo>
                                  <a:lnTo>
                                    <a:pt x="605" y="117"/>
                                  </a:lnTo>
                                  <a:lnTo>
                                    <a:pt x="638" y="97"/>
                                  </a:lnTo>
                                  <a:lnTo>
                                    <a:pt x="672" y="83"/>
                                  </a:lnTo>
                                  <a:lnTo>
                                    <a:pt x="707" y="74"/>
                                  </a:lnTo>
                                  <a:lnTo>
                                    <a:pt x="743" y="71"/>
                                  </a:lnTo>
                                  <a:lnTo>
                                    <a:pt x="932" y="71"/>
                                  </a:lnTo>
                                  <a:lnTo>
                                    <a:pt x="931" y="69"/>
                                  </a:lnTo>
                                  <a:lnTo>
                                    <a:pt x="908" y="46"/>
                                  </a:lnTo>
                                  <a:lnTo>
                                    <a:pt x="879" y="27"/>
                                  </a:lnTo>
                                  <a:lnTo>
                                    <a:pt x="845" y="14"/>
                                  </a:lnTo>
                                  <a:lnTo>
                                    <a:pt x="807" y="5"/>
                                  </a:lnTo>
                                  <a:lnTo>
                                    <a:pt x="765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94" name="任意多边形 78"/>
                          <wps:cNvSpPr/>
                          <wps:spPr>
                            <a:xfrm>
                              <a:off x="4153" y="11607"/>
                              <a:ext cx="224" cy="14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2" h="665">
                                  <a:moveTo>
                                    <a:pt x="403" y="594"/>
                                  </a:moveTo>
                                  <a:lnTo>
                                    <a:pt x="4" y="594"/>
                                  </a:lnTo>
                                  <a:lnTo>
                                    <a:pt x="4" y="665"/>
                                  </a:lnTo>
                                  <a:lnTo>
                                    <a:pt x="403" y="665"/>
                                  </a:lnTo>
                                  <a:lnTo>
                                    <a:pt x="403" y="594"/>
                                  </a:lnTo>
                                  <a:close/>
                                  <a:moveTo>
                                    <a:pt x="248" y="100"/>
                                  </a:moveTo>
                                  <a:lnTo>
                                    <a:pt x="160" y="100"/>
                                  </a:lnTo>
                                  <a:lnTo>
                                    <a:pt x="160" y="594"/>
                                  </a:lnTo>
                                  <a:lnTo>
                                    <a:pt x="248" y="594"/>
                                  </a:lnTo>
                                  <a:lnTo>
                                    <a:pt x="248" y="100"/>
                                  </a:lnTo>
                                  <a:close/>
                                  <a:moveTo>
                                    <a:pt x="248" y="0"/>
                                  </a:moveTo>
                                  <a:lnTo>
                                    <a:pt x="0" y="68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160" y="100"/>
                                  </a:lnTo>
                                  <a:lnTo>
                                    <a:pt x="248" y="100"/>
                                  </a:lnTo>
                                  <a:lnTo>
                                    <a:pt x="248" y="0"/>
                                  </a:lnTo>
                                  <a:close/>
                                  <a:moveTo>
                                    <a:pt x="932" y="496"/>
                                  </a:moveTo>
                                  <a:lnTo>
                                    <a:pt x="846" y="496"/>
                                  </a:lnTo>
                                  <a:lnTo>
                                    <a:pt x="846" y="665"/>
                                  </a:lnTo>
                                  <a:lnTo>
                                    <a:pt x="932" y="665"/>
                                  </a:lnTo>
                                  <a:lnTo>
                                    <a:pt x="932" y="496"/>
                                  </a:lnTo>
                                  <a:close/>
                                  <a:moveTo>
                                    <a:pt x="932" y="14"/>
                                  </a:moveTo>
                                  <a:lnTo>
                                    <a:pt x="830" y="14"/>
                                  </a:lnTo>
                                  <a:lnTo>
                                    <a:pt x="522" y="443"/>
                                  </a:lnTo>
                                  <a:lnTo>
                                    <a:pt x="522" y="496"/>
                                  </a:lnTo>
                                  <a:lnTo>
                                    <a:pt x="1021" y="496"/>
                                  </a:lnTo>
                                  <a:lnTo>
                                    <a:pt x="1021" y="431"/>
                                  </a:lnTo>
                                  <a:lnTo>
                                    <a:pt x="612" y="431"/>
                                  </a:lnTo>
                                  <a:lnTo>
                                    <a:pt x="820" y="142"/>
                                  </a:lnTo>
                                  <a:lnTo>
                                    <a:pt x="829" y="126"/>
                                  </a:lnTo>
                                  <a:lnTo>
                                    <a:pt x="836" y="112"/>
                                  </a:lnTo>
                                  <a:lnTo>
                                    <a:pt x="842" y="101"/>
                                  </a:lnTo>
                                  <a:lnTo>
                                    <a:pt x="846" y="91"/>
                                  </a:lnTo>
                                  <a:lnTo>
                                    <a:pt x="932" y="91"/>
                                  </a:lnTo>
                                  <a:lnTo>
                                    <a:pt x="932" y="14"/>
                                  </a:lnTo>
                                  <a:close/>
                                  <a:moveTo>
                                    <a:pt x="932" y="91"/>
                                  </a:moveTo>
                                  <a:lnTo>
                                    <a:pt x="848" y="91"/>
                                  </a:lnTo>
                                  <a:lnTo>
                                    <a:pt x="847" y="112"/>
                                  </a:lnTo>
                                  <a:lnTo>
                                    <a:pt x="847" y="127"/>
                                  </a:lnTo>
                                  <a:lnTo>
                                    <a:pt x="846" y="142"/>
                                  </a:lnTo>
                                  <a:lnTo>
                                    <a:pt x="846" y="431"/>
                                  </a:lnTo>
                                  <a:lnTo>
                                    <a:pt x="932" y="431"/>
                                  </a:lnTo>
                                  <a:lnTo>
                                    <a:pt x="932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73" name="任意多边形 79"/>
                          <wps:cNvSpPr/>
                          <wps:spPr>
                            <a:xfrm>
                              <a:off x="4640" y="11606"/>
                              <a:ext cx="218" cy="14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0" h="676">
                                  <a:moveTo>
                                    <a:pt x="403" y="594"/>
                                  </a:moveTo>
                                  <a:lnTo>
                                    <a:pt x="4" y="594"/>
                                  </a:lnTo>
                                  <a:lnTo>
                                    <a:pt x="4" y="665"/>
                                  </a:lnTo>
                                  <a:lnTo>
                                    <a:pt x="403" y="665"/>
                                  </a:lnTo>
                                  <a:lnTo>
                                    <a:pt x="403" y="594"/>
                                  </a:lnTo>
                                  <a:close/>
                                  <a:moveTo>
                                    <a:pt x="248" y="100"/>
                                  </a:moveTo>
                                  <a:lnTo>
                                    <a:pt x="160" y="100"/>
                                  </a:lnTo>
                                  <a:lnTo>
                                    <a:pt x="160" y="594"/>
                                  </a:lnTo>
                                  <a:lnTo>
                                    <a:pt x="248" y="594"/>
                                  </a:lnTo>
                                  <a:lnTo>
                                    <a:pt x="248" y="100"/>
                                  </a:lnTo>
                                  <a:close/>
                                  <a:moveTo>
                                    <a:pt x="248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160" y="100"/>
                                  </a:lnTo>
                                  <a:lnTo>
                                    <a:pt x="248" y="100"/>
                                  </a:lnTo>
                                  <a:lnTo>
                                    <a:pt x="248" y="0"/>
                                  </a:lnTo>
                                  <a:close/>
                                  <a:moveTo>
                                    <a:pt x="593" y="565"/>
                                  </a:moveTo>
                                  <a:lnTo>
                                    <a:pt x="593" y="649"/>
                                  </a:lnTo>
                                  <a:lnTo>
                                    <a:pt x="621" y="661"/>
                                  </a:lnTo>
                                  <a:lnTo>
                                    <a:pt x="655" y="669"/>
                                  </a:lnTo>
                                  <a:lnTo>
                                    <a:pt x="694" y="674"/>
                                  </a:lnTo>
                                  <a:lnTo>
                                    <a:pt x="740" y="676"/>
                                  </a:lnTo>
                                  <a:lnTo>
                                    <a:pt x="795" y="672"/>
                                  </a:lnTo>
                                  <a:lnTo>
                                    <a:pt x="844" y="661"/>
                                  </a:lnTo>
                                  <a:lnTo>
                                    <a:pt x="886" y="643"/>
                                  </a:lnTo>
                                  <a:lnTo>
                                    <a:pt x="923" y="617"/>
                                  </a:lnTo>
                                  <a:lnTo>
                                    <a:pt x="931" y="608"/>
                                  </a:lnTo>
                                  <a:lnTo>
                                    <a:pt x="739" y="608"/>
                                  </a:lnTo>
                                  <a:lnTo>
                                    <a:pt x="702" y="605"/>
                                  </a:lnTo>
                                  <a:lnTo>
                                    <a:pt x="665" y="597"/>
                                  </a:lnTo>
                                  <a:lnTo>
                                    <a:pt x="628" y="584"/>
                                  </a:lnTo>
                                  <a:lnTo>
                                    <a:pt x="593" y="565"/>
                                  </a:lnTo>
                                  <a:close/>
                                  <a:moveTo>
                                    <a:pt x="944" y="339"/>
                                  </a:moveTo>
                                  <a:lnTo>
                                    <a:pt x="725" y="339"/>
                                  </a:lnTo>
                                  <a:lnTo>
                                    <a:pt x="765" y="341"/>
                                  </a:lnTo>
                                  <a:lnTo>
                                    <a:pt x="800" y="347"/>
                                  </a:lnTo>
                                  <a:lnTo>
                                    <a:pt x="830" y="358"/>
                                  </a:lnTo>
                                  <a:lnTo>
                                    <a:pt x="855" y="373"/>
                                  </a:lnTo>
                                  <a:lnTo>
                                    <a:pt x="874" y="392"/>
                                  </a:lnTo>
                                  <a:lnTo>
                                    <a:pt x="888" y="415"/>
                                  </a:lnTo>
                                  <a:lnTo>
                                    <a:pt x="897" y="441"/>
                                  </a:lnTo>
                                  <a:lnTo>
                                    <a:pt x="899" y="470"/>
                                  </a:lnTo>
                                  <a:lnTo>
                                    <a:pt x="897" y="500"/>
                                  </a:lnTo>
                                  <a:lnTo>
                                    <a:pt x="888" y="526"/>
                                  </a:lnTo>
                                  <a:lnTo>
                                    <a:pt x="875" y="550"/>
                                  </a:lnTo>
                                  <a:lnTo>
                                    <a:pt x="855" y="570"/>
                                  </a:lnTo>
                                  <a:lnTo>
                                    <a:pt x="831" y="586"/>
                                  </a:lnTo>
                                  <a:lnTo>
                                    <a:pt x="804" y="598"/>
                                  </a:lnTo>
                                  <a:lnTo>
                                    <a:pt x="773" y="605"/>
                                  </a:lnTo>
                                  <a:lnTo>
                                    <a:pt x="739" y="608"/>
                                  </a:lnTo>
                                  <a:lnTo>
                                    <a:pt x="931" y="608"/>
                                  </a:lnTo>
                                  <a:lnTo>
                                    <a:pt x="952" y="586"/>
                                  </a:lnTo>
                                  <a:lnTo>
                                    <a:pt x="972" y="550"/>
                                  </a:lnTo>
                                  <a:lnTo>
                                    <a:pt x="985" y="509"/>
                                  </a:lnTo>
                                  <a:lnTo>
                                    <a:pt x="989" y="464"/>
                                  </a:lnTo>
                                  <a:lnTo>
                                    <a:pt x="985" y="421"/>
                                  </a:lnTo>
                                  <a:lnTo>
                                    <a:pt x="973" y="383"/>
                                  </a:lnTo>
                                  <a:lnTo>
                                    <a:pt x="954" y="349"/>
                                  </a:lnTo>
                                  <a:lnTo>
                                    <a:pt x="944" y="339"/>
                                  </a:lnTo>
                                  <a:close/>
                                  <a:moveTo>
                                    <a:pt x="957" y="14"/>
                                  </a:moveTo>
                                  <a:lnTo>
                                    <a:pt x="615" y="14"/>
                                  </a:lnTo>
                                  <a:lnTo>
                                    <a:pt x="615" y="345"/>
                                  </a:lnTo>
                                  <a:lnTo>
                                    <a:pt x="647" y="342"/>
                                  </a:lnTo>
                                  <a:lnTo>
                                    <a:pt x="677" y="340"/>
                                  </a:lnTo>
                                  <a:lnTo>
                                    <a:pt x="703" y="339"/>
                                  </a:lnTo>
                                  <a:lnTo>
                                    <a:pt x="725" y="339"/>
                                  </a:lnTo>
                                  <a:lnTo>
                                    <a:pt x="944" y="339"/>
                                  </a:lnTo>
                                  <a:lnTo>
                                    <a:pt x="927" y="321"/>
                                  </a:lnTo>
                                  <a:lnTo>
                                    <a:pt x="893" y="298"/>
                                  </a:lnTo>
                                  <a:lnTo>
                                    <a:pt x="853" y="282"/>
                                  </a:lnTo>
                                  <a:lnTo>
                                    <a:pt x="807" y="272"/>
                                  </a:lnTo>
                                  <a:lnTo>
                                    <a:pt x="790" y="271"/>
                                  </a:lnTo>
                                  <a:lnTo>
                                    <a:pt x="696" y="271"/>
                                  </a:lnTo>
                                  <a:lnTo>
                                    <a:pt x="696" y="87"/>
                                  </a:lnTo>
                                  <a:lnTo>
                                    <a:pt x="957" y="87"/>
                                  </a:lnTo>
                                  <a:lnTo>
                                    <a:pt x="957" y="14"/>
                                  </a:lnTo>
                                  <a:close/>
                                  <a:moveTo>
                                    <a:pt x="755" y="269"/>
                                  </a:moveTo>
                                  <a:lnTo>
                                    <a:pt x="744" y="269"/>
                                  </a:lnTo>
                                  <a:lnTo>
                                    <a:pt x="731" y="269"/>
                                  </a:lnTo>
                                  <a:lnTo>
                                    <a:pt x="696" y="271"/>
                                  </a:lnTo>
                                  <a:lnTo>
                                    <a:pt x="790" y="271"/>
                                  </a:lnTo>
                                  <a:lnTo>
                                    <a:pt x="755" y="2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95" name="任意多边形 80"/>
                          <wps:cNvSpPr/>
                          <wps:spPr>
                            <a:xfrm>
                              <a:off x="5128" y="11606"/>
                              <a:ext cx="223" cy="14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6" h="676">
                                  <a:moveTo>
                                    <a:pt x="403" y="593"/>
                                  </a:moveTo>
                                  <a:lnTo>
                                    <a:pt x="4" y="593"/>
                                  </a:lnTo>
                                  <a:lnTo>
                                    <a:pt x="4" y="664"/>
                                  </a:lnTo>
                                  <a:lnTo>
                                    <a:pt x="403" y="664"/>
                                  </a:lnTo>
                                  <a:lnTo>
                                    <a:pt x="403" y="593"/>
                                  </a:lnTo>
                                  <a:close/>
                                  <a:moveTo>
                                    <a:pt x="248" y="99"/>
                                  </a:moveTo>
                                  <a:lnTo>
                                    <a:pt x="160" y="99"/>
                                  </a:lnTo>
                                  <a:lnTo>
                                    <a:pt x="160" y="593"/>
                                  </a:lnTo>
                                  <a:lnTo>
                                    <a:pt x="248" y="593"/>
                                  </a:lnTo>
                                  <a:lnTo>
                                    <a:pt x="248" y="99"/>
                                  </a:lnTo>
                                  <a:close/>
                                  <a:moveTo>
                                    <a:pt x="248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2"/>
                                  </a:lnTo>
                                  <a:lnTo>
                                    <a:pt x="160" y="99"/>
                                  </a:lnTo>
                                  <a:lnTo>
                                    <a:pt x="248" y="99"/>
                                  </a:lnTo>
                                  <a:lnTo>
                                    <a:pt x="248" y="0"/>
                                  </a:lnTo>
                                  <a:close/>
                                  <a:moveTo>
                                    <a:pt x="855" y="3"/>
                                  </a:moveTo>
                                  <a:lnTo>
                                    <a:pt x="793" y="9"/>
                                  </a:lnTo>
                                  <a:lnTo>
                                    <a:pt x="738" y="28"/>
                                  </a:lnTo>
                                  <a:lnTo>
                                    <a:pt x="689" y="60"/>
                                  </a:lnTo>
                                  <a:lnTo>
                                    <a:pt x="646" y="104"/>
                                  </a:lnTo>
                                  <a:lnTo>
                                    <a:pt x="611" y="159"/>
                                  </a:lnTo>
                                  <a:lnTo>
                                    <a:pt x="587" y="223"/>
                                  </a:lnTo>
                                  <a:lnTo>
                                    <a:pt x="572" y="296"/>
                                  </a:lnTo>
                                  <a:lnTo>
                                    <a:pt x="567" y="378"/>
                                  </a:lnTo>
                                  <a:lnTo>
                                    <a:pt x="571" y="445"/>
                                  </a:lnTo>
                                  <a:lnTo>
                                    <a:pt x="582" y="504"/>
                                  </a:lnTo>
                                  <a:lnTo>
                                    <a:pt x="601" y="555"/>
                                  </a:lnTo>
                                  <a:lnTo>
                                    <a:pt x="627" y="598"/>
                                  </a:lnTo>
                                  <a:lnTo>
                                    <a:pt x="660" y="632"/>
                                  </a:lnTo>
                                  <a:lnTo>
                                    <a:pt x="699" y="656"/>
                                  </a:lnTo>
                                  <a:lnTo>
                                    <a:pt x="744" y="670"/>
                                  </a:lnTo>
                                  <a:lnTo>
                                    <a:pt x="794" y="675"/>
                                  </a:lnTo>
                                  <a:lnTo>
                                    <a:pt x="840" y="671"/>
                                  </a:lnTo>
                                  <a:lnTo>
                                    <a:pt x="882" y="660"/>
                                  </a:lnTo>
                                  <a:lnTo>
                                    <a:pt x="920" y="641"/>
                                  </a:lnTo>
                                  <a:lnTo>
                                    <a:pt x="953" y="614"/>
                                  </a:lnTo>
                                  <a:lnTo>
                                    <a:pt x="958" y="607"/>
                                  </a:lnTo>
                                  <a:lnTo>
                                    <a:pt x="796" y="607"/>
                                  </a:lnTo>
                                  <a:lnTo>
                                    <a:pt x="767" y="604"/>
                                  </a:lnTo>
                                  <a:lnTo>
                                    <a:pt x="741" y="596"/>
                                  </a:lnTo>
                                  <a:lnTo>
                                    <a:pt x="719" y="581"/>
                                  </a:lnTo>
                                  <a:lnTo>
                                    <a:pt x="699" y="561"/>
                                  </a:lnTo>
                                  <a:lnTo>
                                    <a:pt x="683" y="537"/>
                                  </a:lnTo>
                                  <a:lnTo>
                                    <a:pt x="671" y="511"/>
                                  </a:lnTo>
                                  <a:lnTo>
                                    <a:pt x="664" y="482"/>
                                  </a:lnTo>
                                  <a:lnTo>
                                    <a:pt x="662" y="451"/>
                                  </a:lnTo>
                                  <a:lnTo>
                                    <a:pt x="664" y="426"/>
                                  </a:lnTo>
                                  <a:lnTo>
                                    <a:pt x="671" y="403"/>
                                  </a:lnTo>
                                  <a:lnTo>
                                    <a:pt x="683" y="382"/>
                                  </a:lnTo>
                                  <a:lnTo>
                                    <a:pt x="699" y="362"/>
                                  </a:lnTo>
                                  <a:lnTo>
                                    <a:pt x="719" y="345"/>
                                  </a:lnTo>
                                  <a:lnTo>
                                    <a:pt x="657" y="345"/>
                                  </a:lnTo>
                                  <a:lnTo>
                                    <a:pt x="661" y="285"/>
                                  </a:lnTo>
                                  <a:lnTo>
                                    <a:pt x="671" y="232"/>
                                  </a:lnTo>
                                  <a:lnTo>
                                    <a:pt x="688" y="185"/>
                                  </a:lnTo>
                                  <a:lnTo>
                                    <a:pt x="712" y="145"/>
                                  </a:lnTo>
                                  <a:lnTo>
                                    <a:pt x="742" y="112"/>
                                  </a:lnTo>
                                  <a:lnTo>
                                    <a:pt x="776" y="89"/>
                                  </a:lnTo>
                                  <a:lnTo>
                                    <a:pt x="815" y="76"/>
                                  </a:lnTo>
                                  <a:lnTo>
                                    <a:pt x="858" y="71"/>
                                  </a:lnTo>
                                  <a:lnTo>
                                    <a:pt x="971" y="71"/>
                                  </a:lnTo>
                                  <a:lnTo>
                                    <a:pt x="971" y="22"/>
                                  </a:lnTo>
                                  <a:lnTo>
                                    <a:pt x="948" y="13"/>
                                  </a:lnTo>
                                  <a:lnTo>
                                    <a:pt x="921" y="7"/>
                                  </a:lnTo>
                                  <a:lnTo>
                                    <a:pt x="890" y="4"/>
                                  </a:lnTo>
                                  <a:lnTo>
                                    <a:pt x="855" y="3"/>
                                  </a:lnTo>
                                  <a:close/>
                                  <a:moveTo>
                                    <a:pt x="971" y="324"/>
                                  </a:moveTo>
                                  <a:lnTo>
                                    <a:pt x="795" y="324"/>
                                  </a:lnTo>
                                  <a:lnTo>
                                    <a:pt x="825" y="326"/>
                                  </a:lnTo>
                                  <a:lnTo>
                                    <a:pt x="851" y="333"/>
                                  </a:lnTo>
                                  <a:lnTo>
                                    <a:pt x="873" y="345"/>
                                  </a:lnTo>
                                  <a:lnTo>
                                    <a:pt x="892" y="361"/>
                                  </a:lnTo>
                                  <a:lnTo>
                                    <a:pt x="906" y="382"/>
                                  </a:lnTo>
                                  <a:lnTo>
                                    <a:pt x="917" y="406"/>
                                  </a:lnTo>
                                  <a:lnTo>
                                    <a:pt x="924" y="434"/>
                                  </a:lnTo>
                                  <a:lnTo>
                                    <a:pt x="926" y="466"/>
                                  </a:lnTo>
                                  <a:lnTo>
                                    <a:pt x="923" y="496"/>
                                  </a:lnTo>
                                  <a:lnTo>
                                    <a:pt x="917" y="523"/>
                                  </a:lnTo>
                                  <a:lnTo>
                                    <a:pt x="905" y="547"/>
                                  </a:lnTo>
                                  <a:lnTo>
                                    <a:pt x="890" y="568"/>
                                  </a:lnTo>
                                  <a:lnTo>
                                    <a:pt x="870" y="585"/>
                                  </a:lnTo>
                                  <a:lnTo>
                                    <a:pt x="848" y="597"/>
                                  </a:lnTo>
                                  <a:lnTo>
                                    <a:pt x="824" y="605"/>
                                  </a:lnTo>
                                  <a:lnTo>
                                    <a:pt x="796" y="607"/>
                                  </a:lnTo>
                                  <a:lnTo>
                                    <a:pt x="958" y="607"/>
                                  </a:lnTo>
                                  <a:lnTo>
                                    <a:pt x="980" y="581"/>
                                  </a:lnTo>
                                  <a:lnTo>
                                    <a:pt x="1000" y="544"/>
                                  </a:lnTo>
                                  <a:lnTo>
                                    <a:pt x="1011" y="503"/>
                                  </a:lnTo>
                                  <a:lnTo>
                                    <a:pt x="1015" y="457"/>
                                  </a:lnTo>
                                  <a:lnTo>
                                    <a:pt x="1012" y="414"/>
                                  </a:lnTo>
                                  <a:lnTo>
                                    <a:pt x="1002" y="375"/>
                                  </a:lnTo>
                                  <a:lnTo>
                                    <a:pt x="985" y="341"/>
                                  </a:lnTo>
                                  <a:lnTo>
                                    <a:pt x="971" y="324"/>
                                  </a:lnTo>
                                  <a:close/>
                                  <a:moveTo>
                                    <a:pt x="817" y="256"/>
                                  </a:moveTo>
                                  <a:lnTo>
                                    <a:pt x="766" y="261"/>
                                  </a:lnTo>
                                  <a:lnTo>
                                    <a:pt x="723" y="278"/>
                                  </a:lnTo>
                                  <a:lnTo>
                                    <a:pt x="687" y="306"/>
                                  </a:lnTo>
                                  <a:lnTo>
                                    <a:pt x="659" y="345"/>
                                  </a:lnTo>
                                  <a:lnTo>
                                    <a:pt x="719" y="345"/>
                                  </a:lnTo>
                                  <a:lnTo>
                                    <a:pt x="719" y="345"/>
                                  </a:lnTo>
                                  <a:lnTo>
                                    <a:pt x="741" y="333"/>
                                  </a:lnTo>
                                  <a:lnTo>
                                    <a:pt x="767" y="326"/>
                                  </a:lnTo>
                                  <a:lnTo>
                                    <a:pt x="795" y="324"/>
                                  </a:lnTo>
                                  <a:lnTo>
                                    <a:pt x="971" y="324"/>
                                  </a:lnTo>
                                  <a:lnTo>
                                    <a:pt x="961" y="311"/>
                                  </a:lnTo>
                                  <a:lnTo>
                                    <a:pt x="932" y="287"/>
                                  </a:lnTo>
                                  <a:lnTo>
                                    <a:pt x="898" y="270"/>
                                  </a:lnTo>
                                  <a:lnTo>
                                    <a:pt x="860" y="259"/>
                                  </a:lnTo>
                                  <a:lnTo>
                                    <a:pt x="817" y="256"/>
                                  </a:lnTo>
                                  <a:close/>
                                  <a:moveTo>
                                    <a:pt x="971" y="71"/>
                                  </a:moveTo>
                                  <a:lnTo>
                                    <a:pt x="858" y="71"/>
                                  </a:lnTo>
                                  <a:lnTo>
                                    <a:pt x="887" y="73"/>
                                  </a:lnTo>
                                  <a:lnTo>
                                    <a:pt x="916" y="78"/>
                                  </a:lnTo>
                                  <a:lnTo>
                                    <a:pt x="944" y="86"/>
                                  </a:lnTo>
                                  <a:lnTo>
                                    <a:pt x="971" y="97"/>
                                  </a:lnTo>
                                  <a:lnTo>
                                    <a:pt x="971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96" name="任意多边形 81"/>
                          <wps:cNvSpPr/>
                          <wps:spPr>
                            <a:xfrm>
                              <a:off x="3185" y="11988"/>
                              <a:ext cx="221" cy="14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6" h="676">
                                  <a:moveTo>
                                    <a:pt x="403" y="594"/>
                                  </a:moveTo>
                                  <a:lnTo>
                                    <a:pt x="4" y="594"/>
                                  </a:lnTo>
                                  <a:lnTo>
                                    <a:pt x="4" y="665"/>
                                  </a:lnTo>
                                  <a:lnTo>
                                    <a:pt x="403" y="665"/>
                                  </a:lnTo>
                                  <a:lnTo>
                                    <a:pt x="403" y="594"/>
                                  </a:lnTo>
                                  <a:close/>
                                  <a:moveTo>
                                    <a:pt x="247" y="100"/>
                                  </a:moveTo>
                                  <a:lnTo>
                                    <a:pt x="160" y="100"/>
                                  </a:lnTo>
                                  <a:lnTo>
                                    <a:pt x="160" y="594"/>
                                  </a:lnTo>
                                  <a:lnTo>
                                    <a:pt x="247" y="594"/>
                                  </a:lnTo>
                                  <a:lnTo>
                                    <a:pt x="247" y="100"/>
                                  </a:lnTo>
                                  <a:close/>
                                  <a:moveTo>
                                    <a:pt x="247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160" y="100"/>
                                  </a:lnTo>
                                  <a:lnTo>
                                    <a:pt x="247" y="100"/>
                                  </a:lnTo>
                                  <a:lnTo>
                                    <a:pt x="247" y="0"/>
                                  </a:lnTo>
                                  <a:close/>
                                  <a:moveTo>
                                    <a:pt x="597" y="576"/>
                                  </a:moveTo>
                                  <a:lnTo>
                                    <a:pt x="597" y="653"/>
                                  </a:lnTo>
                                  <a:lnTo>
                                    <a:pt x="623" y="663"/>
                                  </a:lnTo>
                                  <a:lnTo>
                                    <a:pt x="653" y="670"/>
                                  </a:lnTo>
                                  <a:lnTo>
                                    <a:pt x="685" y="674"/>
                                  </a:lnTo>
                                  <a:lnTo>
                                    <a:pt x="721" y="676"/>
                                  </a:lnTo>
                                  <a:lnTo>
                                    <a:pt x="784" y="670"/>
                                  </a:lnTo>
                                  <a:lnTo>
                                    <a:pt x="840" y="651"/>
                                  </a:lnTo>
                                  <a:lnTo>
                                    <a:pt x="888" y="621"/>
                                  </a:lnTo>
                                  <a:lnTo>
                                    <a:pt x="901" y="608"/>
                                  </a:lnTo>
                                  <a:lnTo>
                                    <a:pt x="721" y="608"/>
                                  </a:lnTo>
                                  <a:lnTo>
                                    <a:pt x="688" y="606"/>
                                  </a:lnTo>
                                  <a:lnTo>
                                    <a:pt x="656" y="600"/>
                                  </a:lnTo>
                                  <a:lnTo>
                                    <a:pt x="626" y="590"/>
                                  </a:lnTo>
                                  <a:lnTo>
                                    <a:pt x="597" y="576"/>
                                  </a:lnTo>
                                  <a:close/>
                                  <a:moveTo>
                                    <a:pt x="1003" y="343"/>
                                  </a:moveTo>
                                  <a:lnTo>
                                    <a:pt x="917" y="343"/>
                                  </a:lnTo>
                                  <a:lnTo>
                                    <a:pt x="914" y="403"/>
                                  </a:lnTo>
                                  <a:lnTo>
                                    <a:pt x="904" y="455"/>
                                  </a:lnTo>
                                  <a:lnTo>
                                    <a:pt x="888" y="501"/>
                                  </a:lnTo>
                                  <a:lnTo>
                                    <a:pt x="866" y="539"/>
                                  </a:lnTo>
                                  <a:lnTo>
                                    <a:pt x="837" y="569"/>
                                  </a:lnTo>
                                  <a:lnTo>
                                    <a:pt x="804" y="590"/>
                                  </a:lnTo>
                                  <a:lnTo>
                                    <a:pt x="765" y="603"/>
                                  </a:lnTo>
                                  <a:lnTo>
                                    <a:pt x="721" y="608"/>
                                  </a:lnTo>
                                  <a:lnTo>
                                    <a:pt x="901" y="608"/>
                                  </a:lnTo>
                                  <a:lnTo>
                                    <a:pt x="930" y="578"/>
                                  </a:lnTo>
                                  <a:lnTo>
                                    <a:pt x="963" y="525"/>
                                  </a:lnTo>
                                  <a:lnTo>
                                    <a:pt x="986" y="461"/>
                                  </a:lnTo>
                                  <a:lnTo>
                                    <a:pt x="1001" y="386"/>
                                  </a:lnTo>
                                  <a:lnTo>
                                    <a:pt x="1003" y="343"/>
                                  </a:lnTo>
                                  <a:close/>
                                  <a:moveTo>
                                    <a:pt x="785" y="3"/>
                                  </a:moveTo>
                                  <a:lnTo>
                                    <a:pt x="737" y="7"/>
                                  </a:lnTo>
                                  <a:lnTo>
                                    <a:pt x="694" y="18"/>
                                  </a:lnTo>
                                  <a:lnTo>
                                    <a:pt x="655" y="38"/>
                                  </a:lnTo>
                                  <a:lnTo>
                                    <a:pt x="621" y="65"/>
                                  </a:lnTo>
                                  <a:lnTo>
                                    <a:pt x="594" y="97"/>
                                  </a:lnTo>
                                  <a:lnTo>
                                    <a:pt x="574" y="135"/>
                                  </a:lnTo>
                                  <a:lnTo>
                                    <a:pt x="562" y="176"/>
                                  </a:lnTo>
                                  <a:lnTo>
                                    <a:pt x="558" y="222"/>
                                  </a:lnTo>
                                  <a:lnTo>
                                    <a:pt x="562" y="265"/>
                                  </a:lnTo>
                                  <a:lnTo>
                                    <a:pt x="573" y="303"/>
                                  </a:lnTo>
                                  <a:lnTo>
                                    <a:pt x="591" y="338"/>
                                  </a:lnTo>
                                  <a:lnTo>
                                    <a:pt x="616" y="368"/>
                                  </a:lnTo>
                                  <a:lnTo>
                                    <a:pt x="647" y="393"/>
                                  </a:lnTo>
                                  <a:lnTo>
                                    <a:pt x="681" y="410"/>
                                  </a:lnTo>
                                  <a:lnTo>
                                    <a:pt x="719" y="421"/>
                                  </a:lnTo>
                                  <a:lnTo>
                                    <a:pt x="761" y="424"/>
                                  </a:lnTo>
                                  <a:lnTo>
                                    <a:pt x="811" y="419"/>
                                  </a:lnTo>
                                  <a:lnTo>
                                    <a:pt x="854" y="404"/>
                                  </a:lnTo>
                                  <a:lnTo>
                                    <a:pt x="889" y="379"/>
                                  </a:lnTo>
                                  <a:lnTo>
                                    <a:pt x="907" y="354"/>
                                  </a:lnTo>
                                  <a:lnTo>
                                    <a:pt x="783" y="354"/>
                                  </a:lnTo>
                                  <a:lnTo>
                                    <a:pt x="753" y="351"/>
                                  </a:lnTo>
                                  <a:lnTo>
                                    <a:pt x="726" y="344"/>
                                  </a:lnTo>
                                  <a:lnTo>
                                    <a:pt x="703" y="332"/>
                                  </a:lnTo>
                                  <a:lnTo>
                                    <a:pt x="683" y="315"/>
                                  </a:lnTo>
                                  <a:lnTo>
                                    <a:pt x="668" y="294"/>
                                  </a:lnTo>
                                  <a:lnTo>
                                    <a:pt x="656" y="270"/>
                                  </a:lnTo>
                                  <a:lnTo>
                                    <a:pt x="650" y="242"/>
                                  </a:lnTo>
                                  <a:lnTo>
                                    <a:pt x="647" y="211"/>
                                  </a:lnTo>
                                  <a:lnTo>
                                    <a:pt x="650" y="183"/>
                                  </a:lnTo>
                                  <a:lnTo>
                                    <a:pt x="657" y="156"/>
                                  </a:lnTo>
                                  <a:lnTo>
                                    <a:pt x="668" y="133"/>
                                  </a:lnTo>
                                  <a:lnTo>
                                    <a:pt x="684" y="111"/>
                                  </a:lnTo>
                                  <a:lnTo>
                                    <a:pt x="704" y="94"/>
                                  </a:lnTo>
                                  <a:lnTo>
                                    <a:pt x="726" y="81"/>
                                  </a:lnTo>
                                  <a:lnTo>
                                    <a:pt x="750" y="74"/>
                                  </a:lnTo>
                                  <a:lnTo>
                                    <a:pt x="777" y="71"/>
                                  </a:lnTo>
                                  <a:lnTo>
                                    <a:pt x="939" y="71"/>
                                  </a:lnTo>
                                  <a:lnTo>
                                    <a:pt x="915" y="46"/>
                                  </a:lnTo>
                                  <a:lnTo>
                                    <a:pt x="877" y="22"/>
                                  </a:lnTo>
                                  <a:lnTo>
                                    <a:pt x="834" y="8"/>
                                  </a:lnTo>
                                  <a:lnTo>
                                    <a:pt x="785" y="3"/>
                                  </a:lnTo>
                                  <a:close/>
                                  <a:moveTo>
                                    <a:pt x="939" y="71"/>
                                  </a:moveTo>
                                  <a:lnTo>
                                    <a:pt x="777" y="71"/>
                                  </a:lnTo>
                                  <a:lnTo>
                                    <a:pt x="806" y="74"/>
                                  </a:lnTo>
                                  <a:lnTo>
                                    <a:pt x="832" y="83"/>
                                  </a:lnTo>
                                  <a:lnTo>
                                    <a:pt x="855" y="97"/>
                                  </a:lnTo>
                                  <a:lnTo>
                                    <a:pt x="875" y="117"/>
                                  </a:lnTo>
                                  <a:lnTo>
                                    <a:pt x="891" y="142"/>
                                  </a:lnTo>
                                  <a:lnTo>
                                    <a:pt x="903" y="170"/>
                                  </a:lnTo>
                                  <a:lnTo>
                                    <a:pt x="910" y="200"/>
                                  </a:lnTo>
                                  <a:lnTo>
                                    <a:pt x="912" y="234"/>
                                  </a:lnTo>
                                  <a:lnTo>
                                    <a:pt x="910" y="258"/>
                                  </a:lnTo>
                                  <a:lnTo>
                                    <a:pt x="903" y="280"/>
                                  </a:lnTo>
                                  <a:lnTo>
                                    <a:pt x="891" y="300"/>
                                  </a:lnTo>
                                  <a:lnTo>
                                    <a:pt x="875" y="319"/>
                                  </a:lnTo>
                                  <a:lnTo>
                                    <a:pt x="855" y="334"/>
                                  </a:lnTo>
                                  <a:lnTo>
                                    <a:pt x="833" y="345"/>
                                  </a:lnTo>
                                  <a:lnTo>
                                    <a:pt x="809" y="352"/>
                                  </a:lnTo>
                                  <a:lnTo>
                                    <a:pt x="783" y="354"/>
                                  </a:lnTo>
                                  <a:lnTo>
                                    <a:pt x="907" y="354"/>
                                  </a:lnTo>
                                  <a:lnTo>
                                    <a:pt x="915" y="343"/>
                                  </a:lnTo>
                                  <a:lnTo>
                                    <a:pt x="1003" y="343"/>
                                  </a:lnTo>
                                  <a:lnTo>
                                    <a:pt x="1005" y="303"/>
                                  </a:lnTo>
                                  <a:lnTo>
                                    <a:pt x="1005" y="300"/>
                                  </a:lnTo>
                                  <a:lnTo>
                                    <a:pt x="1002" y="233"/>
                                  </a:lnTo>
                                  <a:lnTo>
                                    <a:pt x="991" y="173"/>
                                  </a:lnTo>
                                  <a:lnTo>
                                    <a:pt x="972" y="122"/>
                                  </a:lnTo>
                                  <a:lnTo>
                                    <a:pt x="947" y="79"/>
                                  </a:lnTo>
                                  <a:lnTo>
                                    <a:pt x="939" y="71"/>
                                  </a:lnTo>
                                  <a:close/>
                                  <a:moveTo>
                                    <a:pt x="917" y="343"/>
                                  </a:moveTo>
                                  <a:lnTo>
                                    <a:pt x="915" y="343"/>
                                  </a:lnTo>
                                  <a:lnTo>
                                    <a:pt x="916" y="343"/>
                                  </a:lnTo>
                                  <a:lnTo>
                                    <a:pt x="917" y="343"/>
                                  </a:lnTo>
                                  <a:lnTo>
                                    <a:pt x="917" y="3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74" name="任意多边形 82"/>
                          <wps:cNvSpPr/>
                          <wps:spPr>
                            <a:xfrm>
                              <a:off x="3669" y="11988"/>
                              <a:ext cx="230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8" h="673">
                                  <a:moveTo>
                                    <a:pt x="395" y="69"/>
                                  </a:moveTo>
                                  <a:lnTo>
                                    <a:pt x="213" y="69"/>
                                  </a:lnTo>
                                  <a:lnTo>
                                    <a:pt x="243" y="71"/>
                                  </a:lnTo>
                                  <a:lnTo>
                                    <a:pt x="269" y="77"/>
                                  </a:lnTo>
                                  <a:lnTo>
                                    <a:pt x="291" y="86"/>
                                  </a:lnTo>
                                  <a:lnTo>
                                    <a:pt x="309" y="99"/>
                                  </a:lnTo>
                                  <a:lnTo>
                                    <a:pt x="324" y="115"/>
                                  </a:lnTo>
                                  <a:lnTo>
                                    <a:pt x="334" y="135"/>
                                  </a:lnTo>
                                  <a:lnTo>
                                    <a:pt x="341" y="158"/>
                                  </a:lnTo>
                                  <a:lnTo>
                                    <a:pt x="343" y="184"/>
                                  </a:lnTo>
                                  <a:lnTo>
                                    <a:pt x="341" y="208"/>
                                  </a:lnTo>
                                  <a:lnTo>
                                    <a:pt x="336" y="232"/>
                                  </a:lnTo>
                                  <a:lnTo>
                                    <a:pt x="327" y="255"/>
                                  </a:lnTo>
                                  <a:lnTo>
                                    <a:pt x="314" y="278"/>
                                  </a:lnTo>
                                  <a:lnTo>
                                    <a:pt x="297" y="303"/>
                                  </a:lnTo>
                                  <a:lnTo>
                                    <a:pt x="272" y="332"/>
                                  </a:lnTo>
                                  <a:lnTo>
                                    <a:pt x="241" y="365"/>
                                  </a:lnTo>
                                  <a:lnTo>
                                    <a:pt x="202" y="402"/>
                                  </a:lnTo>
                                  <a:lnTo>
                                    <a:pt x="0" y="591"/>
                                  </a:lnTo>
                                  <a:lnTo>
                                    <a:pt x="0" y="662"/>
                                  </a:lnTo>
                                  <a:lnTo>
                                    <a:pt x="424" y="662"/>
                                  </a:lnTo>
                                  <a:lnTo>
                                    <a:pt x="424" y="589"/>
                                  </a:lnTo>
                                  <a:lnTo>
                                    <a:pt x="104" y="589"/>
                                  </a:lnTo>
                                  <a:lnTo>
                                    <a:pt x="104" y="587"/>
                                  </a:lnTo>
                                  <a:lnTo>
                                    <a:pt x="263" y="442"/>
                                  </a:lnTo>
                                  <a:lnTo>
                                    <a:pt x="308" y="399"/>
                                  </a:lnTo>
                                  <a:lnTo>
                                    <a:pt x="345" y="360"/>
                                  </a:lnTo>
                                  <a:lnTo>
                                    <a:pt x="374" y="325"/>
                                  </a:lnTo>
                                  <a:lnTo>
                                    <a:pt x="395" y="294"/>
                                  </a:lnTo>
                                  <a:lnTo>
                                    <a:pt x="410" y="265"/>
                                  </a:lnTo>
                                  <a:lnTo>
                                    <a:pt x="421" y="235"/>
                                  </a:lnTo>
                                  <a:lnTo>
                                    <a:pt x="428" y="206"/>
                                  </a:lnTo>
                                  <a:lnTo>
                                    <a:pt x="430" y="175"/>
                                  </a:lnTo>
                                  <a:lnTo>
                                    <a:pt x="427" y="137"/>
                                  </a:lnTo>
                                  <a:lnTo>
                                    <a:pt x="416" y="103"/>
                                  </a:lnTo>
                                  <a:lnTo>
                                    <a:pt x="399" y="74"/>
                                  </a:lnTo>
                                  <a:lnTo>
                                    <a:pt x="395" y="69"/>
                                  </a:lnTo>
                                  <a:close/>
                                  <a:moveTo>
                                    <a:pt x="227" y="0"/>
                                  </a:moveTo>
                                  <a:lnTo>
                                    <a:pt x="174" y="4"/>
                                  </a:lnTo>
                                  <a:lnTo>
                                    <a:pt x="125" y="15"/>
                                  </a:lnTo>
                                  <a:lnTo>
                                    <a:pt x="78" y="34"/>
                                  </a:lnTo>
                                  <a:lnTo>
                                    <a:pt x="36" y="60"/>
                                  </a:lnTo>
                                  <a:lnTo>
                                    <a:pt x="36" y="143"/>
                                  </a:lnTo>
                                  <a:lnTo>
                                    <a:pt x="78" y="111"/>
                                  </a:lnTo>
                                  <a:lnTo>
                                    <a:pt x="122" y="88"/>
                                  </a:lnTo>
                                  <a:lnTo>
                                    <a:pt x="167" y="74"/>
                                  </a:lnTo>
                                  <a:lnTo>
                                    <a:pt x="213" y="69"/>
                                  </a:lnTo>
                                  <a:lnTo>
                                    <a:pt x="395" y="69"/>
                                  </a:lnTo>
                                  <a:lnTo>
                                    <a:pt x="376" y="48"/>
                                  </a:lnTo>
                                  <a:lnTo>
                                    <a:pt x="346" y="27"/>
                                  </a:lnTo>
                                  <a:lnTo>
                                    <a:pt x="311" y="12"/>
                                  </a:lnTo>
                                  <a:lnTo>
                                    <a:pt x="272" y="3"/>
                                  </a:lnTo>
                                  <a:lnTo>
                                    <a:pt x="227" y="0"/>
                                  </a:lnTo>
                                  <a:close/>
                                  <a:moveTo>
                                    <a:pt x="826" y="0"/>
                                  </a:moveTo>
                                  <a:lnTo>
                                    <a:pt x="772" y="6"/>
                                  </a:lnTo>
                                  <a:lnTo>
                                    <a:pt x="724" y="22"/>
                                  </a:lnTo>
                                  <a:lnTo>
                                    <a:pt x="683" y="50"/>
                                  </a:lnTo>
                                  <a:lnTo>
                                    <a:pt x="649" y="89"/>
                                  </a:lnTo>
                                  <a:lnTo>
                                    <a:pt x="622" y="138"/>
                                  </a:lnTo>
                                  <a:lnTo>
                                    <a:pt x="603" y="198"/>
                                  </a:lnTo>
                                  <a:lnTo>
                                    <a:pt x="592" y="268"/>
                                  </a:lnTo>
                                  <a:lnTo>
                                    <a:pt x="588" y="349"/>
                                  </a:lnTo>
                                  <a:lnTo>
                                    <a:pt x="592" y="424"/>
                                  </a:lnTo>
                                  <a:lnTo>
                                    <a:pt x="603" y="489"/>
                                  </a:lnTo>
                                  <a:lnTo>
                                    <a:pt x="621" y="544"/>
                                  </a:lnTo>
                                  <a:lnTo>
                                    <a:pt x="646" y="590"/>
                                  </a:lnTo>
                                  <a:lnTo>
                                    <a:pt x="678" y="626"/>
                                  </a:lnTo>
                                  <a:lnTo>
                                    <a:pt x="716" y="652"/>
                                  </a:lnTo>
                                  <a:lnTo>
                                    <a:pt x="760" y="668"/>
                                  </a:lnTo>
                                  <a:lnTo>
                                    <a:pt x="811" y="673"/>
                                  </a:lnTo>
                                  <a:lnTo>
                                    <a:pt x="864" y="667"/>
                                  </a:lnTo>
                                  <a:lnTo>
                                    <a:pt x="910" y="651"/>
                                  </a:lnTo>
                                  <a:lnTo>
                                    <a:pt x="951" y="624"/>
                                  </a:lnTo>
                                  <a:lnTo>
                                    <a:pt x="968" y="605"/>
                                  </a:lnTo>
                                  <a:lnTo>
                                    <a:pt x="819" y="605"/>
                                  </a:lnTo>
                                  <a:lnTo>
                                    <a:pt x="768" y="595"/>
                                  </a:lnTo>
                                  <a:lnTo>
                                    <a:pt x="729" y="563"/>
                                  </a:lnTo>
                                  <a:lnTo>
                                    <a:pt x="700" y="512"/>
                                  </a:lnTo>
                                  <a:lnTo>
                                    <a:pt x="684" y="439"/>
                                  </a:lnTo>
                                  <a:lnTo>
                                    <a:pt x="678" y="346"/>
                                  </a:lnTo>
                                  <a:lnTo>
                                    <a:pt x="684" y="246"/>
                                  </a:lnTo>
                                  <a:lnTo>
                                    <a:pt x="701" y="168"/>
                                  </a:lnTo>
                                  <a:lnTo>
                                    <a:pt x="730" y="113"/>
                                  </a:lnTo>
                                  <a:lnTo>
                                    <a:pt x="770" y="80"/>
                                  </a:lnTo>
                                  <a:lnTo>
                                    <a:pt x="821" y="69"/>
                                  </a:lnTo>
                                  <a:lnTo>
                                    <a:pt x="978" y="69"/>
                                  </a:lnTo>
                                  <a:lnTo>
                                    <a:pt x="949" y="37"/>
                                  </a:lnTo>
                                  <a:lnTo>
                                    <a:pt x="894" y="10"/>
                                  </a:lnTo>
                                  <a:lnTo>
                                    <a:pt x="826" y="0"/>
                                  </a:lnTo>
                                  <a:close/>
                                  <a:moveTo>
                                    <a:pt x="978" y="69"/>
                                  </a:moveTo>
                                  <a:lnTo>
                                    <a:pt x="821" y="69"/>
                                  </a:lnTo>
                                  <a:lnTo>
                                    <a:pt x="870" y="80"/>
                                  </a:lnTo>
                                  <a:lnTo>
                                    <a:pt x="908" y="112"/>
                                  </a:lnTo>
                                  <a:lnTo>
                                    <a:pt x="935" y="167"/>
                                  </a:lnTo>
                                  <a:lnTo>
                                    <a:pt x="952" y="243"/>
                                  </a:lnTo>
                                  <a:lnTo>
                                    <a:pt x="957" y="341"/>
                                  </a:lnTo>
                                  <a:lnTo>
                                    <a:pt x="952" y="436"/>
                                  </a:lnTo>
                                  <a:lnTo>
                                    <a:pt x="935" y="510"/>
                                  </a:lnTo>
                                  <a:lnTo>
                                    <a:pt x="907" y="563"/>
                                  </a:lnTo>
                                  <a:lnTo>
                                    <a:pt x="869" y="594"/>
                                  </a:lnTo>
                                  <a:lnTo>
                                    <a:pt x="819" y="605"/>
                                  </a:lnTo>
                                  <a:lnTo>
                                    <a:pt x="968" y="605"/>
                                  </a:lnTo>
                                  <a:lnTo>
                                    <a:pt x="985" y="586"/>
                                  </a:lnTo>
                                  <a:lnTo>
                                    <a:pt x="1012" y="537"/>
                                  </a:lnTo>
                                  <a:lnTo>
                                    <a:pt x="1032" y="479"/>
                                  </a:lnTo>
                                  <a:lnTo>
                                    <a:pt x="1044" y="411"/>
                                  </a:lnTo>
                                  <a:lnTo>
                                    <a:pt x="1048" y="334"/>
                                  </a:lnTo>
                                  <a:lnTo>
                                    <a:pt x="1041" y="232"/>
                                  </a:lnTo>
                                  <a:lnTo>
                                    <a:pt x="1023" y="149"/>
                                  </a:lnTo>
                                  <a:lnTo>
                                    <a:pt x="992" y="84"/>
                                  </a:lnTo>
                                  <a:lnTo>
                                    <a:pt x="978" y="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97" name="任意多边形 83"/>
                          <wps:cNvSpPr/>
                          <wps:spPr>
                            <a:xfrm>
                              <a:off x="4636" y="11989"/>
                              <a:ext cx="225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5" h="662">
                                  <a:moveTo>
                                    <a:pt x="395" y="69"/>
                                  </a:moveTo>
                                  <a:lnTo>
                                    <a:pt x="213" y="69"/>
                                  </a:lnTo>
                                  <a:lnTo>
                                    <a:pt x="243" y="71"/>
                                  </a:lnTo>
                                  <a:lnTo>
                                    <a:pt x="269" y="76"/>
                                  </a:lnTo>
                                  <a:lnTo>
                                    <a:pt x="291" y="85"/>
                                  </a:lnTo>
                                  <a:lnTo>
                                    <a:pt x="309" y="98"/>
                                  </a:lnTo>
                                  <a:lnTo>
                                    <a:pt x="324" y="115"/>
                                  </a:lnTo>
                                  <a:lnTo>
                                    <a:pt x="334" y="135"/>
                                  </a:lnTo>
                                  <a:lnTo>
                                    <a:pt x="341" y="157"/>
                                  </a:lnTo>
                                  <a:lnTo>
                                    <a:pt x="343" y="184"/>
                                  </a:lnTo>
                                  <a:lnTo>
                                    <a:pt x="341" y="208"/>
                                  </a:lnTo>
                                  <a:lnTo>
                                    <a:pt x="336" y="232"/>
                                  </a:lnTo>
                                  <a:lnTo>
                                    <a:pt x="327" y="255"/>
                                  </a:lnTo>
                                  <a:lnTo>
                                    <a:pt x="314" y="278"/>
                                  </a:lnTo>
                                  <a:lnTo>
                                    <a:pt x="297" y="303"/>
                                  </a:lnTo>
                                  <a:lnTo>
                                    <a:pt x="272" y="332"/>
                                  </a:lnTo>
                                  <a:lnTo>
                                    <a:pt x="241" y="364"/>
                                  </a:lnTo>
                                  <a:lnTo>
                                    <a:pt x="202" y="401"/>
                                  </a:lnTo>
                                  <a:lnTo>
                                    <a:pt x="0" y="590"/>
                                  </a:lnTo>
                                  <a:lnTo>
                                    <a:pt x="0" y="662"/>
                                  </a:lnTo>
                                  <a:lnTo>
                                    <a:pt x="424" y="662"/>
                                  </a:lnTo>
                                  <a:lnTo>
                                    <a:pt x="424" y="588"/>
                                  </a:lnTo>
                                  <a:lnTo>
                                    <a:pt x="104" y="588"/>
                                  </a:lnTo>
                                  <a:lnTo>
                                    <a:pt x="104" y="587"/>
                                  </a:lnTo>
                                  <a:lnTo>
                                    <a:pt x="263" y="442"/>
                                  </a:lnTo>
                                  <a:lnTo>
                                    <a:pt x="308" y="399"/>
                                  </a:lnTo>
                                  <a:lnTo>
                                    <a:pt x="345" y="360"/>
                                  </a:lnTo>
                                  <a:lnTo>
                                    <a:pt x="374" y="325"/>
                                  </a:lnTo>
                                  <a:lnTo>
                                    <a:pt x="395" y="294"/>
                                  </a:lnTo>
                                  <a:lnTo>
                                    <a:pt x="410" y="265"/>
                                  </a:lnTo>
                                  <a:lnTo>
                                    <a:pt x="421" y="235"/>
                                  </a:lnTo>
                                  <a:lnTo>
                                    <a:pt x="428" y="205"/>
                                  </a:lnTo>
                                  <a:lnTo>
                                    <a:pt x="430" y="175"/>
                                  </a:lnTo>
                                  <a:lnTo>
                                    <a:pt x="426" y="137"/>
                                  </a:lnTo>
                                  <a:lnTo>
                                    <a:pt x="416" y="103"/>
                                  </a:lnTo>
                                  <a:lnTo>
                                    <a:pt x="399" y="73"/>
                                  </a:lnTo>
                                  <a:lnTo>
                                    <a:pt x="395" y="69"/>
                                  </a:lnTo>
                                  <a:close/>
                                  <a:moveTo>
                                    <a:pt x="227" y="0"/>
                                  </a:moveTo>
                                  <a:lnTo>
                                    <a:pt x="174" y="4"/>
                                  </a:lnTo>
                                  <a:lnTo>
                                    <a:pt x="124" y="15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35" y="59"/>
                                  </a:lnTo>
                                  <a:lnTo>
                                    <a:pt x="35" y="143"/>
                                  </a:lnTo>
                                  <a:lnTo>
                                    <a:pt x="78" y="110"/>
                                  </a:lnTo>
                                  <a:lnTo>
                                    <a:pt x="122" y="87"/>
                                  </a:lnTo>
                                  <a:lnTo>
                                    <a:pt x="167" y="73"/>
                                  </a:lnTo>
                                  <a:lnTo>
                                    <a:pt x="213" y="69"/>
                                  </a:lnTo>
                                  <a:lnTo>
                                    <a:pt x="395" y="69"/>
                                  </a:lnTo>
                                  <a:lnTo>
                                    <a:pt x="375" y="47"/>
                                  </a:lnTo>
                                  <a:lnTo>
                                    <a:pt x="346" y="27"/>
                                  </a:lnTo>
                                  <a:lnTo>
                                    <a:pt x="311" y="12"/>
                                  </a:lnTo>
                                  <a:lnTo>
                                    <a:pt x="272" y="3"/>
                                  </a:lnTo>
                                  <a:lnTo>
                                    <a:pt x="227" y="0"/>
                                  </a:lnTo>
                                  <a:close/>
                                  <a:moveTo>
                                    <a:pt x="990" y="69"/>
                                  </a:moveTo>
                                  <a:lnTo>
                                    <a:pt x="808" y="69"/>
                                  </a:lnTo>
                                  <a:lnTo>
                                    <a:pt x="837" y="71"/>
                                  </a:lnTo>
                                  <a:lnTo>
                                    <a:pt x="863" y="76"/>
                                  </a:lnTo>
                                  <a:lnTo>
                                    <a:pt x="886" y="85"/>
                                  </a:lnTo>
                                  <a:lnTo>
                                    <a:pt x="904" y="98"/>
                                  </a:lnTo>
                                  <a:lnTo>
                                    <a:pt x="919" y="115"/>
                                  </a:lnTo>
                                  <a:lnTo>
                                    <a:pt x="929" y="135"/>
                                  </a:lnTo>
                                  <a:lnTo>
                                    <a:pt x="935" y="157"/>
                                  </a:lnTo>
                                  <a:lnTo>
                                    <a:pt x="937" y="184"/>
                                  </a:lnTo>
                                  <a:lnTo>
                                    <a:pt x="936" y="208"/>
                                  </a:lnTo>
                                  <a:lnTo>
                                    <a:pt x="930" y="232"/>
                                  </a:lnTo>
                                  <a:lnTo>
                                    <a:pt x="921" y="255"/>
                                  </a:lnTo>
                                  <a:lnTo>
                                    <a:pt x="909" y="278"/>
                                  </a:lnTo>
                                  <a:lnTo>
                                    <a:pt x="891" y="303"/>
                                  </a:lnTo>
                                  <a:lnTo>
                                    <a:pt x="867" y="332"/>
                                  </a:lnTo>
                                  <a:lnTo>
                                    <a:pt x="835" y="364"/>
                                  </a:lnTo>
                                  <a:lnTo>
                                    <a:pt x="797" y="401"/>
                                  </a:lnTo>
                                  <a:lnTo>
                                    <a:pt x="595" y="590"/>
                                  </a:lnTo>
                                  <a:lnTo>
                                    <a:pt x="595" y="662"/>
                                  </a:lnTo>
                                  <a:lnTo>
                                    <a:pt x="1018" y="662"/>
                                  </a:lnTo>
                                  <a:lnTo>
                                    <a:pt x="1018" y="588"/>
                                  </a:lnTo>
                                  <a:lnTo>
                                    <a:pt x="699" y="588"/>
                                  </a:lnTo>
                                  <a:lnTo>
                                    <a:pt x="699" y="587"/>
                                  </a:lnTo>
                                  <a:lnTo>
                                    <a:pt x="858" y="442"/>
                                  </a:lnTo>
                                  <a:lnTo>
                                    <a:pt x="902" y="399"/>
                                  </a:lnTo>
                                  <a:lnTo>
                                    <a:pt x="939" y="360"/>
                                  </a:lnTo>
                                  <a:lnTo>
                                    <a:pt x="968" y="325"/>
                                  </a:lnTo>
                                  <a:lnTo>
                                    <a:pt x="990" y="294"/>
                                  </a:lnTo>
                                  <a:lnTo>
                                    <a:pt x="1005" y="265"/>
                                  </a:lnTo>
                                  <a:lnTo>
                                    <a:pt x="1016" y="235"/>
                                  </a:lnTo>
                                  <a:lnTo>
                                    <a:pt x="1022" y="205"/>
                                  </a:lnTo>
                                  <a:lnTo>
                                    <a:pt x="1024" y="175"/>
                                  </a:lnTo>
                                  <a:lnTo>
                                    <a:pt x="1021" y="137"/>
                                  </a:lnTo>
                                  <a:lnTo>
                                    <a:pt x="1011" y="103"/>
                                  </a:lnTo>
                                  <a:lnTo>
                                    <a:pt x="994" y="73"/>
                                  </a:lnTo>
                                  <a:lnTo>
                                    <a:pt x="990" y="69"/>
                                  </a:lnTo>
                                  <a:close/>
                                  <a:moveTo>
                                    <a:pt x="822" y="0"/>
                                  </a:moveTo>
                                  <a:lnTo>
                                    <a:pt x="769" y="4"/>
                                  </a:lnTo>
                                  <a:lnTo>
                                    <a:pt x="719" y="15"/>
                                  </a:lnTo>
                                  <a:lnTo>
                                    <a:pt x="673" y="33"/>
                                  </a:lnTo>
                                  <a:lnTo>
                                    <a:pt x="630" y="59"/>
                                  </a:lnTo>
                                  <a:lnTo>
                                    <a:pt x="630" y="143"/>
                                  </a:lnTo>
                                  <a:lnTo>
                                    <a:pt x="673" y="110"/>
                                  </a:lnTo>
                                  <a:lnTo>
                                    <a:pt x="717" y="87"/>
                                  </a:lnTo>
                                  <a:lnTo>
                                    <a:pt x="762" y="73"/>
                                  </a:lnTo>
                                  <a:lnTo>
                                    <a:pt x="808" y="69"/>
                                  </a:lnTo>
                                  <a:lnTo>
                                    <a:pt x="990" y="69"/>
                                  </a:lnTo>
                                  <a:lnTo>
                                    <a:pt x="970" y="47"/>
                                  </a:lnTo>
                                  <a:lnTo>
                                    <a:pt x="940" y="27"/>
                                  </a:lnTo>
                                  <a:lnTo>
                                    <a:pt x="906" y="12"/>
                                  </a:lnTo>
                                  <a:lnTo>
                                    <a:pt x="866" y="3"/>
                                  </a:lnTo>
                                  <a:lnTo>
                                    <a:pt x="82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98" name="任意多边形 84"/>
                          <wps:cNvSpPr/>
                          <wps:spPr>
                            <a:xfrm>
                              <a:off x="4152" y="11989"/>
                              <a:ext cx="226" cy="14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2" h="665">
                                  <a:moveTo>
                                    <a:pt x="395" y="72"/>
                                  </a:moveTo>
                                  <a:lnTo>
                                    <a:pt x="213" y="72"/>
                                  </a:lnTo>
                                  <a:lnTo>
                                    <a:pt x="242" y="74"/>
                                  </a:lnTo>
                                  <a:lnTo>
                                    <a:pt x="268" y="80"/>
                                  </a:lnTo>
                                  <a:lnTo>
                                    <a:pt x="290" y="89"/>
                                  </a:lnTo>
                                  <a:lnTo>
                                    <a:pt x="309" y="102"/>
                                  </a:lnTo>
                                  <a:lnTo>
                                    <a:pt x="324" y="118"/>
                                  </a:lnTo>
                                  <a:lnTo>
                                    <a:pt x="334" y="138"/>
                                  </a:lnTo>
                                  <a:lnTo>
                                    <a:pt x="340" y="161"/>
                                  </a:lnTo>
                                  <a:lnTo>
                                    <a:pt x="342" y="187"/>
                                  </a:lnTo>
                                  <a:lnTo>
                                    <a:pt x="340" y="211"/>
                                  </a:lnTo>
                                  <a:lnTo>
                                    <a:pt x="335" y="235"/>
                                  </a:lnTo>
                                  <a:lnTo>
                                    <a:pt x="326" y="258"/>
                                  </a:lnTo>
                                  <a:lnTo>
                                    <a:pt x="314" y="281"/>
                                  </a:lnTo>
                                  <a:lnTo>
                                    <a:pt x="296" y="306"/>
                                  </a:lnTo>
                                  <a:lnTo>
                                    <a:pt x="272" y="335"/>
                                  </a:lnTo>
                                  <a:lnTo>
                                    <a:pt x="240" y="368"/>
                                  </a:lnTo>
                                  <a:lnTo>
                                    <a:pt x="202" y="405"/>
                                  </a:lnTo>
                                  <a:lnTo>
                                    <a:pt x="0" y="594"/>
                                  </a:lnTo>
                                  <a:lnTo>
                                    <a:pt x="0" y="665"/>
                                  </a:lnTo>
                                  <a:lnTo>
                                    <a:pt x="423" y="665"/>
                                  </a:lnTo>
                                  <a:lnTo>
                                    <a:pt x="423" y="592"/>
                                  </a:lnTo>
                                  <a:lnTo>
                                    <a:pt x="104" y="592"/>
                                  </a:lnTo>
                                  <a:lnTo>
                                    <a:pt x="104" y="590"/>
                                  </a:lnTo>
                                  <a:lnTo>
                                    <a:pt x="263" y="445"/>
                                  </a:lnTo>
                                  <a:lnTo>
                                    <a:pt x="307" y="402"/>
                                  </a:lnTo>
                                  <a:lnTo>
                                    <a:pt x="344" y="363"/>
                                  </a:lnTo>
                                  <a:lnTo>
                                    <a:pt x="373" y="328"/>
                                  </a:lnTo>
                                  <a:lnTo>
                                    <a:pt x="395" y="297"/>
                                  </a:lnTo>
                                  <a:lnTo>
                                    <a:pt x="410" y="268"/>
                                  </a:lnTo>
                                  <a:lnTo>
                                    <a:pt x="421" y="238"/>
                                  </a:lnTo>
                                  <a:lnTo>
                                    <a:pt x="427" y="209"/>
                                  </a:lnTo>
                                  <a:lnTo>
                                    <a:pt x="429" y="178"/>
                                  </a:lnTo>
                                  <a:lnTo>
                                    <a:pt x="426" y="140"/>
                                  </a:lnTo>
                                  <a:lnTo>
                                    <a:pt x="416" y="106"/>
                                  </a:lnTo>
                                  <a:lnTo>
                                    <a:pt x="399" y="77"/>
                                  </a:lnTo>
                                  <a:lnTo>
                                    <a:pt x="395" y="72"/>
                                  </a:lnTo>
                                  <a:close/>
                                  <a:moveTo>
                                    <a:pt x="227" y="3"/>
                                  </a:moveTo>
                                  <a:lnTo>
                                    <a:pt x="174" y="7"/>
                                  </a:lnTo>
                                  <a:lnTo>
                                    <a:pt x="124" y="18"/>
                                  </a:lnTo>
                                  <a:lnTo>
                                    <a:pt x="78" y="37"/>
                                  </a:lnTo>
                                  <a:lnTo>
                                    <a:pt x="35" y="63"/>
                                  </a:lnTo>
                                  <a:lnTo>
                                    <a:pt x="35" y="146"/>
                                  </a:lnTo>
                                  <a:lnTo>
                                    <a:pt x="78" y="114"/>
                                  </a:lnTo>
                                  <a:lnTo>
                                    <a:pt x="122" y="91"/>
                                  </a:lnTo>
                                  <a:lnTo>
                                    <a:pt x="167" y="77"/>
                                  </a:lnTo>
                                  <a:lnTo>
                                    <a:pt x="213" y="72"/>
                                  </a:lnTo>
                                  <a:lnTo>
                                    <a:pt x="395" y="72"/>
                                  </a:lnTo>
                                  <a:lnTo>
                                    <a:pt x="375" y="51"/>
                                  </a:lnTo>
                                  <a:lnTo>
                                    <a:pt x="345" y="30"/>
                                  </a:lnTo>
                                  <a:lnTo>
                                    <a:pt x="311" y="15"/>
                                  </a:lnTo>
                                  <a:lnTo>
                                    <a:pt x="271" y="6"/>
                                  </a:lnTo>
                                  <a:lnTo>
                                    <a:pt x="227" y="3"/>
                                  </a:lnTo>
                                  <a:close/>
                                  <a:moveTo>
                                    <a:pt x="1031" y="594"/>
                                  </a:moveTo>
                                  <a:lnTo>
                                    <a:pt x="632" y="594"/>
                                  </a:lnTo>
                                  <a:lnTo>
                                    <a:pt x="632" y="665"/>
                                  </a:lnTo>
                                  <a:lnTo>
                                    <a:pt x="1031" y="665"/>
                                  </a:lnTo>
                                  <a:lnTo>
                                    <a:pt x="1031" y="594"/>
                                  </a:lnTo>
                                  <a:close/>
                                  <a:moveTo>
                                    <a:pt x="875" y="100"/>
                                  </a:moveTo>
                                  <a:lnTo>
                                    <a:pt x="788" y="100"/>
                                  </a:lnTo>
                                  <a:lnTo>
                                    <a:pt x="788" y="594"/>
                                  </a:lnTo>
                                  <a:lnTo>
                                    <a:pt x="875" y="594"/>
                                  </a:lnTo>
                                  <a:lnTo>
                                    <a:pt x="875" y="100"/>
                                  </a:lnTo>
                                  <a:close/>
                                  <a:moveTo>
                                    <a:pt x="875" y="0"/>
                                  </a:moveTo>
                                  <a:lnTo>
                                    <a:pt x="627" y="68"/>
                                  </a:lnTo>
                                  <a:lnTo>
                                    <a:pt x="627" y="143"/>
                                  </a:lnTo>
                                  <a:lnTo>
                                    <a:pt x="788" y="100"/>
                                  </a:lnTo>
                                  <a:lnTo>
                                    <a:pt x="875" y="100"/>
                                  </a:lnTo>
                                  <a:lnTo>
                                    <a:pt x="87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75" name="任意多边形 85"/>
                          <wps:cNvSpPr/>
                          <wps:spPr>
                            <a:xfrm>
                              <a:off x="5128" y="11988"/>
                              <a:ext cx="224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9" h="673">
                                  <a:moveTo>
                                    <a:pt x="395" y="69"/>
                                  </a:moveTo>
                                  <a:lnTo>
                                    <a:pt x="213" y="69"/>
                                  </a:lnTo>
                                  <a:lnTo>
                                    <a:pt x="243" y="71"/>
                                  </a:lnTo>
                                  <a:lnTo>
                                    <a:pt x="269" y="77"/>
                                  </a:lnTo>
                                  <a:lnTo>
                                    <a:pt x="291" y="86"/>
                                  </a:lnTo>
                                  <a:lnTo>
                                    <a:pt x="310" y="99"/>
                                  </a:lnTo>
                                  <a:lnTo>
                                    <a:pt x="324" y="115"/>
                                  </a:lnTo>
                                  <a:lnTo>
                                    <a:pt x="335" y="135"/>
                                  </a:lnTo>
                                  <a:lnTo>
                                    <a:pt x="341" y="158"/>
                                  </a:lnTo>
                                  <a:lnTo>
                                    <a:pt x="343" y="184"/>
                                  </a:lnTo>
                                  <a:lnTo>
                                    <a:pt x="341" y="208"/>
                                  </a:lnTo>
                                  <a:lnTo>
                                    <a:pt x="336" y="232"/>
                                  </a:lnTo>
                                  <a:lnTo>
                                    <a:pt x="327" y="255"/>
                                  </a:lnTo>
                                  <a:lnTo>
                                    <a:pt x="314" y="278"/>
                                  </a:lnTo>
                                  <a:lnTo>
                                    <a:pt x="297" y="303"/>
                                  </a:lnTo>
                                  <a:lnTo>
                                    <a:pt x="272" y="332"/>
                                  </a:lnTo>
                                  <a:lnTo>
                                    <a:pt x="241" y="365"/>
                                  </a:lnTo>
                                  <a:lnTo>
                                    <a:pt x="203" y="402"/>
                                  </a:lnTo>
                                  <a:lnTo>
                                    <a:pt x="0" y="591"/>
                                  </a:lnTo>
                                  <a:lnTo>
                                    <a:pt x="0" y="662"/>
                                  </a:lnTo>
                                  <a:lnTo>
                                    <a:pt x="424" y="662"/>
                                  </a:lnTo>
                                  <a:lnTo>
                                    <a:pt x="424" y="589"/>
                                  </a:lnTo>
                                  <a:lnTo>
                                    <a:pt x="104" y="589"/>
                                  </a:lnTo>
                                  <a:lnTo>
                                    <a:pt x="104" y="587"/>
                                  </a:lnTo>
                                  <a:lnTo>
                                    <a:pt x="263" y="442"/>
                                  </a:lnTo>
                                  <a:lnTo>
                                    <a:pt x="308" y="399"/>
                                  </a:lnTo>
                                  <a:lnTo>
                                    <a:pt x="345" y="360"/>
                                  </a:lnTo>
                                  <a:lnTo>
                                    <a:pt x="374" y="325"/>
                                  </a:lnTo>
                                  <a:lnTo>
                                    <a:pt x="395" y="294"/>
                                  </a:lnTo>
                                  <a:lnTo>
                                    <a:pt x="410" y="265"/>
                                  </a:lnTo>
                                  <a:lnTo>
                                    <a:pt x="421" y="235"/>
                                  </a:lnTo>
                                  <a:lnTo>
                                    <a:pt x="428" y="206"/>
                                  </a:lnTo>
                                  <a:lnTo>
                                    <a:pt x="430" y="175"/>
                                  </a:lnTo>
                                  <a:lnTo>
                                    <a:pt x="427" y="137"/>
                                  </a:lnTo>
                                  <a:lnTo>
                                    <a:pt x="416" y="103"/>
                                  </a:lnTo>
                                  <a:lnTo>
                                    <a:pt x="399" y="74"/>
                                  </a:lnTo>
                                  <a:lnTo>
                                    <a:pt x="395" y="69"/>
                                  </a:lnTo>
                                  <a:close/>
                                  <a:moveTo>
                                    <a:pt x="227" y="0"/>
                                  </a:moveTo>
                                  <a:lnTo>
                                    <a:pt x="174" y="4"/>
                                  </a:lnTo>
                                  <a:lnTo>
                                    <a:pt x="125" y="15"/>
                                  </a:lnTo>
                                  <a:lnTo>
                                    <a:pt x="78" y="34"/>
                                  </a:lnTo>
                                  <a:lnTo>
                                    <a:pt x="36" y="60"/>
                                  </a:lnTo>
                                  <a:lnTo>
                                    <a:pt x="36" y="143"/>
                                  </a:lnTo>
                                  <a:lnTo>
                                    <a:pt x="78" y="111"/>
                                  </a:lnTo>
                                  <a:lnTo>
                                    <a:pt x="122" y="88"/>
                                  </a:lnTo>
                                  <a:lnTo>
                                    <a:pt x="167" y="74"/>
                                  </a:lnTo>
                                  <a:lnTo>
                                    <a:pt x="213" y="69"/>
                                  </a:lnTo>
                                  <a:lnTo>
                                    <a:pt x="395" y="69"/>
                                  </a:lnTo>
                                  <a:lnTo>
                                    <a:pt x="376" y="48"/>
                                  </a:lnTo>
                                  <a:lnTo>
                                    <a:pt x="346" y="27"/>
                                  </a:lnTo>
                                  <a:lnTo>
                                    <a:pt x="311" y="12"/>
                                  </a:lnTo>
                                  <a:lnTo>
                                    <a:pt x="272" y="3"/>
                                  </a:lnTo>
                                  <a:lnTo>
                                    <a:pt x="227" y="0"/>
                                  </a:lnTo>
                                  <a:close/>
                                  <a:moveTo>
                                    <a:pt x="611" y="553"/>
                                  </a:moveTo>
                                  <a:lnTo>
                                    <a:pt x="611" y="638"/>
                                  </a:lnTo>
                                  <a:lnTo>
                                    <a:pt x="644" y="654"/>
                                  </a:lnTo>
                                  <a:lnTo>
                                    <a:pt x="682" y="664"/>
                                  </a:lnTo>
                                  <a:lnTo>
                                    <a:pt x="724" y="671"/>
                                  </a:lnTo>
                                  <a:lnTo>
                                    <a:pt x="771" y="673"/>
                                  </a:lnTo>
                                  <a:lnTo>
                                    <a:pt x="824" y="670"/>
                                  </a:lnTo>
                                  <a:lnTo>
                                    <a:pt x="872" y="659"/>
                                  </a:lnTo>
                                  <a:lnTo>
                                    <a:pt x="915" y="643"/>
                                  </a:lnTo>
                                  <a:lnTo>
                                    <a:pt x="951" y="619"/>
                                  </a:lnTo>
                                  <a:lnTo>
                                    <a:pt x="966" y="605"/>
                                  </a:lnTo>
                                  <a:lnTo>
                                    <a:pt x="773" y="605"/>
                                  </a:lnTo>
                                  <a:lnTo>
                                    <a:pt x="729" y="602"/>
                                  </a:lnTo>
                                  <a:lnTo>
                                    <a:pt x="688" y="592"/>
                                  </a:lnTo>
                                  <a:lnTo>
                                    <a:pt x="648" y="576"/>
                                  </a:lnTo>
                                  <a:lnTo>
                                    <a:pt x="611" y="553"/>
                                  </a:lnTo>
                                  <a:close/>
                                  <a:moveTo>
                                    <a:pt x="966" y="69"/>
                                  </a:moveTo>
                                  <a:lnTo>
                                    <a:pt x="776" y="69"/>
                                  </a:lnTo>
                                  <a:lnTo>
                                    <a:pt x="833" y="75"/>
                                  </a:lnTo>
                                  <a:lnTo>
                                    <a:pt x="873" y="96"/>
                                  </a:lnTo>
                                  <a:lnTo>
                                    <a:pt x="897" y="129"/>
                                  </a:lnTo>
                                  <a:lnTo>
                                    <a:pt x="905" y="176"/>
                                  </a:lnTo>
                                  <a:lnTo>
                                    <a:pt x="894" y="227"/>
                                  </a:lnTo>
                                  <a:lnTo>
                                    <a:pt x="863" y="263"/>
                                  </a:lnTo>
                                  <a:lnTo>
                                    <a:pt x="810" y="285"/>
                                  </a:lnTo>
                                  <a:lnTo>
                                    <a:pt x="737" y="292"/>
                                  </a:lnTo>
                                  <a:lnTo>
                                    <a:pt x="682" y="292"/>
                                  </a:lnTo>
                                  <a:lnTo>
                                    <a:pt x="682" y="360"/>
                                  </a:lnTo>
                                  <a:lnTo>
                                    <a:pt x="740" y="360"/>
                                  </a:lnTo>
                                  <a:lnTo>
                                    <a:pt x="822" y="368"/>
                                  </a:lnTo>
                                  <a:lnTo>
                                    <a:pt x="882" y="391"/>
                                  </a:lnTo>
                                  <a:lnTo>
                                    <a:pt x="917" y="429"/>
                                  </a:lnTo>
                                  <a:lnTo>
                                    <a:pt x="929" y="483"/>
                                  </a:lnTo>
                                  <a:lnTo>
                                    <a:pt x="926" y="510"/>
                                  </a:lnTo>
                                  <a:lnTo>
                                    <a:pt x="918" y="533"/>
                                  </a:lnTo>
                                  <a:lnTo>
                                    <a:pt x="905" y="554"/>
                                  </a:lnTo>
                                  <a:lnTo>
                                    <a:pt x="887" y="572"/>
                                  </a:lnTo>
                                  <a:lnTo>
                                    <a:pt x="864" y="586"/>
                                  </a:lnTo>
                                  <a:lnTo>
                                    <a:pt x="837" y="597"/>
                                  </a:lnTo>
                                  <a:lnTo>
                                    <a:pt x="807" y="603"/>
                                  </a:lnTo>
                                  <a:lnTo>
                                    <a:pt x="773" y="605"/>
                                  </a:lnTo>
                                  <a:lnTo>
                                    <a:pt x="966" y="605"/>
                                  </a:lnTo>
                                  <a:lnTo>
                                    <a:pt x="981" y="590"/>
                                  </a:lnTo>
                                  <a:lnTo>
                                    <a:pt x="1002" y="557"/>
                                  </a:lnTo>
                                  <a:lnTo>
                                    <a:pt x="1015" y="519"/>
                                  </a:lnTo>
                                  <a:lnTo>
                                    <a:pt x="1019" y="478"/>
                                  </a:lnTo>
                                  <a:lnTo>
                                    <a:pt x="1016" y="447"/>
                                  </a:lnTo>
                                  <a:lnTo>
                                    <a:pt x="1008" y="420"/>
                                  </a:lnTo>
                                  <a:lnTo>
                                    <a:pt x="994" y="395"/>
                                  </a:lnTo>
                                  <a:lnTo>
                                    <a:pt x="975" y="372"/>
                                  </a:lnTo>
                                  <a:lnTo>
                                    <a:pt x="951" y="353"/>
                                  </a:lnTo>
                                  <a:lnTo>
                                    <a:pt x="923" y="339"/>
                                  </a:lnTo>
                                  <a:lnTo>
                                    <a:pt x="891" y="329"/>
                                  </a:lnTo>
                                  <a:lnTo>
                                    <a:pt x="856" y="323"/>
                                  </a:lnTo>
                                  <a:lnTo>
                                    <a:pt x="856" y="321"/>
                                  </a:lnTo>
                                  <a:lnTo>
                                    <a:pt x="917" y="297"/>
                                  </a:lnTo>
                                  <a:lnTo>
                                    <a:pt x="960" y="261"/>
                                  </a:lnTo>
                                  <a:lnTo>
                                    <a:pt x="986" y="215"/>
                                  </a:lnTo>
                                  <a:lnTo>
                                    <a:pt x="995" y="157"/>
                                  </a:lnTo>
                                  <a:lnTo>
                                    <a:pt x="992" y="124"/>
                                  </a:lnTo>
                                  <a:lnTo>
                                    <a:pt x="982" y="94"/>
                                  </a:lnTo>
                                  <a:lnTo>
                                    <a:pt x="966" y="69"/>
                                  </a:lnTo>
                                  <a:close/>
                                  <a:moveTo>
                                    <a:pt x="798" y="0"/>
                                  </a:moveTo>
                                  <a:lnTo>
                                    <a:pt x="754" y="3"/>
                                  </a:lnTo>
                                  <a:lnTo>
                                    <a:pt x="713" y="10"/>
                                  </a:lnTo>
                                  <a:lnTo>
                                    <a:pt x="674" y="21"/>
                                  </a:lnTo>
                                  <a:lnTo>
                                    <a:pt x="638" y="37"/>
                                  </a:lnTo>
                                  <a:lnTo>
                                    <a:pt x="638" y="115"/>
                                  </a:lnTo>
                                  <a:lnTo>
                                    <a:pt x="671" y="95"/>
                                  </a:lnTo>
                                  <a:lnTo>
                                    <a:pt x="705" y="80"/>
                                  </a:lnTo>
                                  <a:lnTo>
                                    <a:pt x="740" y="72"/>
                                  </a:lnTo>
                                  <a:lnTo>
                                    <a:pt x="776" y="69"/>
                                  </a:lnTo>
                                  <a:lnTo>
                                    <a:pt x="966" y="69"/>
                                  </a:lnTo>
                                  <a:lnTo>
                                    <a:pt x="965" y="67"/>
                                  </a:lnTo>
                                  <a:lnTo>
                                    <a:pt x="941" y="44"/>
                                  </a:lnTo>
                                  <a:lnTo>
                                    <a:pt x="912" y="25"/>
                                  </a:lnTo>
                                  <a:lnTo>
                                    <a:pt x="878" y="11"/>
                                  </a:lnTo>
                                  <a:lnTo>
                                    <a:pt x="840" y="3"/>
                                  </a:lnTo>
                                  <a:lnTo>
                                    <a:pt x="79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299" name="任意多边形 86"/>
                          <wps:cNvSpPr/>
                          <wps:spPr>
                            <a:xfrm>
                              <a:off x="3181" y="12365"/>
                              <a:ext cx="230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9" h="673">
                                  <a:moveTo>
                                    <a:pt x="395" y="69"/>
                                  </a:moveTo>
                                  <a:lnTo>
                                    <a:pt x="213" y="69"/>
                                  </a:lnTo>
                                  <a:lnTo>
                                    <a:pt x="243" y="71"/>
                                  </a:lnTo>
                                  <a:lnTo>
                                    <a:pt x="269" y="77"/>
                                  </a:lnTo>
                                  <a:lnTo>
                                    <a:pt x="291" y="86"/>
                                  </a:lnTo>
                                  <a:lnTo>
                                    <a:pt x="310" y="99"/>
                                  </a:lnTo>
                                  <a:lnTo>
                                    <a:pt x="324" y="115"/>
                                  </a:lnTo>
                                  <a:lnTo>
                                    <a:pt x="335" y="135"/>
                                  </a:lnTo>
                                  <a:lnTo>
                                    <a:pt x="341" y="158"/>
                                  </a:lnTo>
                                  <a:lnTo>
                                    <a:pt x="343" y="184"/>
                                  </a:lnTo>
                                  <a:lnTo>
                                    <a:pt x="341" y="208"/>
                                  </a:lnTo>
                                  <a:lnTo>
                                    <a:pt x="336" y="232"/>
                                  </a:lnTo>
                                  <a:lnTo>
                                    <a:pt x="327" y="255"/>
                                  </a:lnTo>
                                  <a:lnTo>
                                    <a:pt x="314" y="278"/>
                                  </a:lnTo>
                                  <a:lnTo>
                                    <a:pt x="297" y="303"/>
                                  </a:lnTo>
                                  <a:lnTo>
                                    <a:pt x="272" y="332"/>
                                  </a:lnTo>
                                  <a:lnTo>
                                    <a:pt x="241" y="365"/>
                                  </a:lnTo>
                                  <a:lnTo>
                                    <a:pt x="203" y="402"/>
                                  </a:lnTo>
                                  <a:lnTo>
                                    <a:pt x="0" y="591"/>
                                  </a:lnTo>
                                  <a:lnTo>
                                    <a:pt x="0" y="662"/>
                                  </a:lnTo>
                                  <a:lnTo>
                                    <a:pt x="424" y="662"/>
                                  </a:lnTo>
                                  <a:lnTo>
                                    <a:pt x="424" y="589"/>
                                  </a:lnTo>
                                  <a:lnTo>
                                    <a:pt x="104" y="589"/>
                                  </a:lnTo>
                                  <a:lnTo>
                                    <a:pt x="104" y="587"/>
                                  </a:lnTo>
                                  <a:lnTo>
                                    <a:pt x="263" y="442"/>
                                  </a:lnTo>
                                  <a:lnTo>
                                    <a:pt x="308" y="399"/>
                                  </a:lnTo>
                                  <a:lnTo>
                                    <a:pt x="345" y="360"/>
                                  </a:lnTo>
                                  <a:lnTo>
                                    <a:pt x="374" y="325"/>
                                  </a:lnTo>
                                  <a:lnTo>
                                    <a:pt x="395" y="294"/>
                                  </a:lnTo>
                                  <a:lnTo>
                                    <a:pt x="410" y="265"/>
                                  </a:lnTo>
                                  <a:lnTo>
                                    <a:pt x="421" y="235"/>
                                  </a:lnTo>
                                  <a:lnTo>
                                    <a:pt x="428" y="206"/>
                                  </a:lnTo>
                                  <a:lnTo>
                                    <a:pt x="430" y="175"/>
                                  </a:lnTo>
                                  <a:lnTo>
                                    <a:pt x="427" y="137"/>
                                  </a:lnTo>
                                  <a:lnTo>
                                    <a:pt x="416" y="103"/>
                                  </a:lnTo>
                                  <a:lnTo>
                                    <a:pt x="399" y="74"/>
                                  </a:lnTo>
                                  <a:lnTo>
                                    <a:pt x="395" y="69"/>
                                  </a:lnTo>
                                  <a:close/>
                                  <a:moveTo>
                                    <a:pt x="227" y="0"/>
                                  </a:moveTo>
                                  <a:lnTo>
                                    <a:pt x="174" y="4"/>
                                  </a:lnTo>
                                  <a:lnTo>
                                    <a:pt x="125" y="15"/>
                                  </a:lnTo>
                                  <a:lnTo>
                                    <a:pt x="78" y="34"/>
                                  </a:lnTo>
                                  <a:lnTo>
                                    <a:pt x="36" y="60"/>
                                  </a:lnTo>
                                  <a:lnTo>
                                    <a:pt x="36" y="143"/>
                                  </a:lnTo>
                                  <a:lnTo>
                                    <a:pt x="78" y="111"/>
                                  </a:lnTo>
                                  <a:lnTo>
                                    <a:pt x="122" y="88"/>
                                  </a:lnTo>
                                  <a:lnTo>
                                    <a:pt x="167" y="74"/>
                                  </a:lnTo>
                                  <a:lnTo>
                                    <a:pt x="213" y="69"/>
                                  </a:lnTo>
                                  <a:lnTo>
                                    <a:pt x="395" y="69"/>
                                  </a:lnTo>
                                  <a:lnTo>
                                    <a:pt x="376" y="48"/>
                                  </a:lnTo>
                                  <a:lnTo>
                                    <a:pt x="346" y="27"/>
                                  </a:lnTo>
                                  <a:lnTo>
                                    <a:pt x="311" y="12"/>
                                  </a:lnTo>
                                  <a:lnTo>
                                    <a:pt x="272" y="3"/>
                                  </a:lnTo>
                                  <a:lnTo>
                                    <a:pt x="227" y="0"/>
                                  </a:lnTo>
                                  <a:close/>
                                  <a:moveTo>
                                    <a:pt x="889" y="0"/>
                                  </a:moveTo>
                                  <a:lnTo>
                                    <a:pt x="827" y="7"/>
                                  </a:lnTo>
                                  <a:lnTo>
                                    <a:pt x="772" y="26"/>
                                  </a:lnTo>
                                  <a:lnTo>
                                    <a:pt x="722" y="57"/>
                                  </a:lnTo>
                                  <a:lnTo>
                                    <a:pt x="680" y="102"/>
                                  </a:lnTo>
                                  <a:lnTo>
                                    <a:pt x="645" y="157"/>
                                  </a:lnTo>
                                  <a:lnTo>
                                    <a:pt x="620" y="221"/>
                                  </a:lnTo>
                                  <a:lnTo>
                                    <a:pt x="605" y="294"/>
                                  </a:lnTo>
                                  <a:lnTo>
                                    <a:pt x="600" y="375"/>
                                  </a:lnTo>
                                  <a:lnTo>
                                    <a:pt x="604" y="443"/>
                                  </a:lnTo>
                                  <a:lnTo>
                                    <a:pt x="615" y="502"/>
                                  </a:lnTo>
                                  <a:lnTo>
                                    <a:pt x="634" y="553"/>
                                  </a:lnTo>
                                  <a:lnTo>
                                    <a:pt x="661" y="595"/>
                                  </a:lnTo>
                                  <a:lnTo>
                                    <a:pt x="694" y="629"/>
                                  </a:lnTo>
                                  <a:lnTo>
                                    <a:pt x="733" y="654"/>
                                  </a:lnTo>
                                  <a:lnTo>
                                    <a:pt x="777" y="668"/>
                                  </a:lnTo>
                                  <a:lnTo>
                                    <a:pt x="827" y="673"/>
                                  </a:lnTo>
                                  <a:lnTo>
                                    <a:pt x="873" y="669"/>
                                  </a:lnTo>
                                  <a:lnTo>
                                    <a:pt x="915" y="658"/>
                                  </a:lnTo>
                                  <a:lnTo>
                                    <a:pt x="953" y="638"/>
                                  </a:lnTo>
                                  <a:lnTo>
                                    <a:pt x="986" y="611"/>
                                  </a:lnTo>
                                  <a:lnTo>
                                    <a:pt x="992" y="605"/>
                                  </a:lnTo>
                                  <a:lnTo>
                                    <a:pt x="830" y="605"/>
                                  </a:lnTo>
                                  <a:lnTo>
                                    <a:pt x="801" y="602"/>
                                  </a:lnTo>
                                  <a:lnTo>
                                    <a:pt x="775" y="593"/>
                                  </a:lnTo>
                                  <a:lnTo>
                                    <a:pt x="752" y="579"/>
                                  </a:lnTo>
                                  <a:lnTo>
                                    <a:pt x="732" y="559"/>
                                  </a:lnTo>
                                  <a:lnTo>
                                    <a:pt x="716" y="535"/>
                                  </a:lnTo>
                                  <a:lnTo>
                                    <a:pt x="705" y="509"/>
                                  </a:lnTo>
                                  <a:lnTo>
                                    <a:pt x="698" y="480"/>
                                  </a:lnTo>
                                  <a:lnTo>
                                    <a:pt x="696" y="449"/>
                                  </a:lnTo>
                                  <a:lnTo>
                                    <a:pt x="698" y="424"/>
                                  </a:lnTo>
                                  <a:lnTo>
                                    <a:pt x="705" y="401"/>
                                  </a:lnTo>
                                  <a:lnTo>
                                    <a:pt x="716" y="379"/>
                                  </a:lnTo>
                                  <a:lnTo>
                                    <a:pt x="732" y="360"/>
                                  </a:lnTo>
                                  <a:lnTo>
                                    <a:pt x="752" y="343"/>
                                  </a:lnTo>
                                  <a:lnTo>
                                    <a:pt x="690" y="343"/>
                                  </a:lnTo>
                                  <a:lnTo>
                                    <a:pt x="694" y="283"/>
                                  </a:lnTo>
                                  <a:lnTo>
                                    <a:pt x="705" y="229"/>
                                  </a:lnTo>
                                  <a:lnTo>
                                    <a:pt x="722" y="182"/>
                                  </a:lnTo>
                                  <a:lnTo>
                                    <a:pt x="746" y="142"/>
                                  </a:lnTo>
                                  <a:lnTo>
                                    <a:pt x="776" y="110"/>
                                  </a:lnTo>
                                  <a:lnTo>
                                    <a:pt x="810" y="87"/>
                                  </a:lnTo>
                                  <a:lnTo>
                                    <a:pt x="848" y="73"/>
                                  </a:lnTo>
                                  <a:lnTo>
                                    <a:pt x="891" y="69"/>
                                  </a:lnTo>
                                  <a:lnTo>
                                    <a:pt x="1005" y="69"/>
                                  </a:lnTo>
                                  <a:lnTo>
                                    <a:pt x="1005" y="19"/>
                                  </a:lnTo>
                                  <a:lnTo>
                                    <a:pt x="982" y="11"/>
                                  </a:lnTo>
                                  <a:lnTo>
                                    <a:pt x="955" y="5"/>
                                  </a:lnTo>
                                  <a:lnTo>
                                    <a:pt x="924" y="2"/>
                                  </a:lnTo>
                                  <a:lnTo>
                                    <a:pt x="889" y="0"/>
                                  </a:lnTo>
                                  <a:close/>
                                  <a:moveTo>
                                    <a:pt x="1005" y="322"/>
                                  </a:moveTo>
                                  <a:lnTo>
                                    <a:pt x="829" y="322"/>
                                  </a:lnTo>
                                  <a:lnTo>
                                    <a:pt x="858" y="324"/>
                                  </a:lnTo>
                                  <a:lnTo>
                                    <a:pt x="884" y="331"/>
                                  </a:lnTo>
                                  <a:lnTo>
                                    <a:pt x="906" y="343"/>
                                  </a:lnTo>
                                  <a:lnTo>
                                    <a:pt x="925" y="359"/>
                                  </a:lnTo>
                                  <a:lnTo>
                                    <a:pt x="940" y="380"/>
                                  </a:lnTo>
                                  <a:lnTo>
                                    <a:pt x="951" y="404"/>
                                  </a:lnTo>
                                  <a:lnTo>
                                    <a:pt x="957" y="432"/>
                                  </a:lnTo>
                                  <a:lnTo>
                                    <a:pt x="959" y="464"/>
                                  </a:lnTo>
                                  <a:lnTo>
                                    <a:pt x="957" y="493"/>
                                  </a:lnTo>
                                  <a:lnTo>
                                    <a:pt x="950" y="520"/>
                                  </a:lnTo>
                                  <a:lnTo>
                                    <a:pt x="939" y="544"/>
                                  </a:lnTo>
                                  <a:lnTo>
                                    <a:pt x="923" y="565"/>
                                  </a:lnTo>
                                  <a:lnTo>
                                    <a:pt x="904" y="583"/>
                                  </a:lnTo>
                                  <a:lnTo>
                                    <a:pt x="882" y="595"/>
                                  </a:lnTo>
                                  <a:lnTo>
                                    <a:pt x="857" y="602"/>
                                  </a:lnTo>
                                  <a:lnTo>
                                    <a:pt x="830" y="605"/>
                                  </a:lnTo>
                                  <a:lnTo>
                                    <a:pt x="992" y="605"/>
                                  </a:lnTo>
                                  <a:lnTo>
                                    <a:pt x="1014" y="579"/>
                                  </a:lnTo>
                                  <a:lnTo>
                                    <a:pt x="1033" y="542"/>
                                  </a:lnTo>
                                  <a:lnTo>
                                    <a:pt x="1045" y="500"/>
                                  </a:lnTo>
                                  <a:lnTo>
                                    <a:pt x="1049" y="455"/>
                                  </a:lnTo>
                                  <a:lnTo>
                                    <a:pt x="1045" y="412"/>
                                  </a:lnTo>
                                  <a:lnTo>
                                    <a:pt x="1035" y="373"/>
                                  </a:lnTo>
                                  <a:lnTo>
                                    <a:pt x="1018" y="338"/>
                                  </a:lnTo>
                                  <a:lnTo>
                                    <a:pt x="1005" y="322"/>
                                  </a:lnTo>
                                  <a:close/>
                                  <a:moveTo>
                                    <a:pt x="850" y="254"/>
                                  </a:moveTo>
                                  <a:lnTo>
                                    <a:pt x="800" y="259"/>
                                  </a:lnTo>
                                  <a:lnTo>
                                    <a:pt x="757" y="276"/>
                                  </a:lnTo>
                                  <a:lnTo>
                                    <a:pt x="721" y="304"/>
                                  </a:lnTo>
                                  <a:lnTo>
                                    <a:pt x="692" y="343"/>
                                  </a:lnTo>
                                  <a:lnTo>
                                    <a:pt x="752" y="343"/>
                                  </a:lnTo>
                                  <a:lnTo>
                                    <a:pt x="752" y="343"/>
                                  </a:lnTo>
                                  <a:lnTo>
                                    <a:pt x="775" y="331"/>
                                  </a:lnTo>
                                  <a:lnTo>
                                    <a:pt x="800" y="324"/>
                                  </a:lnTo>
                                  <a:lnTo>
                                    <a:pt x="829" y="322"/>
                                  </a:lnTo>
                                  <a:lnTo>
                                    <a:pt x="1005" y="322"/>
                                  </a:lnTo>
                                  <a:lnTo>
                                    <a:pt x="995" y="309"/>
                                  </a:lnTo>
                                  <a:lnTo>
                                    <a:pt x="965" y="285"/>
                                  </a:lnTo>
                                  <a:lnTo>
                                    <a:pt x="932" y="267"/>
                                  </a:lnTo>
                                  <a:lnTo>
                                    <a:pt x="893" y="257"/>
                                  </a:lnTo>
                                  <a:lnTo>
                                    <a:pt x="850" y="254"/>
                                  </a:lnTo>
                                  <a:close/>
                                  <a:moveTo>
                                    <a:pt x="1005" y="69"/>
                                  </a:moveTo>
                                  <a:lnTo>
                                    <a:pt x="891" y="69"/>
                                  </a:lnTo>
                                  <a:lnTo>
                                    <a:pt x="921" y="70"/>
                                  </a:lnTo>
                                  <a:lnTo>
                                    <a:pt x="949" y="75"/>
                                  </a:lnTo>
                                  <a:lnTo>
                                    <a:pt x="977" y="83"/>
                                  </a:lnTo>
                                  <a:lnTo>
                                    <a:pt x="1005" y="95"/>
                                  </a:lnTo>
                                  <a:lnTo>
                                    <a:pt x="1005" y="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300" name="任意多边形 87"/>
                          <wps:cNvSpPr/>
                          <wps:spPr>
                            <a:xfrm>
                              <a:off x="3670" y="12367"/>
                              <a:ext cx="229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3" h="662">
                                  <a:moveTo>
                                    <a:pt x="395" y="69"/>
                                  </a:moveTo>
                                  <a:lnTo>
                                    <a:pt x="213" y="69"/>
                                  </a:lnTo>
                                  <a:lnTo>
                                    <a:pt x="243" y="71"/>
                                  </a:lnTo>
                                  <a:lnTo>
                                    <a:pt x="268" y="76"/>
                                  </a:lnTo>
                                  <a:lnTo>
                                    <a:pt x="291" y="86"/>
                                  </a:lnTo>
                                  <a:lnTo>
                                    <a:pt x="309" y="99"/>
                                  </a:lnTo>
                                  <a:lnTo>
                                    <a:pt x="324" y="115"/>
                                  </a:lnTo>
                                  <a:lnTo>
                                    <a:pt x="334" y="135"/>
                                  </a:lnTo>
                                  <a:lnTo>
                                    <a:pt x="340" y="157"/>
                                  </a:lnTo>
                                  <a:lnTo>
                                    <a:pt x="342" y="184"/>
                                  </a:lnTo>
                                  <a:lnTo>
                                    <a:pt x="341" y="208"/>
                                  </a:lnTo>
                                  <a:lnTo>
                                    <a:pt x="335" y="232"/>
                                  </a:lnTo>
                                  <a:lnTo>
                                    <a:pt x="326" y="255"/>
                                  </a:lnTo>
                                  <a:lnTo>
                                    <a:pt x="314" y="278"/>
                                  </a:lnTo>
                                  <a:lnTo>
                                    <a:pt x="296" y="303"/>
                                  </a:lnTo>
                                  <a:lnTo>
                                    <a:pt x="272" y="332"/>
                                  </a:lnTo>
                                  <a:lnTo>
                                    <a:pt x="240" y="364"/>
                                  </a:lnTo>
                                  <a:lnTo>
                                    <a:pt x="202" y="401"/>
                                  </a:lnTo>
                                  <a:lnTo>
                                    <a:pt x="0" y="590"/>
                                  </a:lnTo>
                                  <a:lnTo>
                                    <a:pt x="0" y="662"/>
                                  </a:lnTo>
                                  <a:lnTo>
                                    <a:pt x="423" y="662"/>
                                  </a:lnTo>
                                  <a:lnTo>
                                    <a:pt x="423" y="588"/>
                                  </a:lnTo>
                                  <a:lnTo>
                                    <a:pt x="104" y="588"/>
                                  </a:lnTo>
                                  <a:lnTo>
                                    <a:pt x="104" y="587"/>
                                  </a:lnTo>
                                  <a:lnTo>
                                    <a:pt x="263" y="442"/>
                                  </a:lnTo>
                                  <a:lnTo>
                                    <a:pt x="307" y="399"/>
                                  </a:lnTo>
                                  <a:lnTo>
                                    <a:pt x="344" y="360"/>
                                  </a:lnTo>
                                  <a:lnTo>
                                    <a:pt x="373" y="325"/>
                                  </a:lnTo>
                                  <a:lnTo>
                                    <a:pt x="395" y="294"/>
                                  </a:lnTo>
                                  <a:lnTo>
                                    <a:pt x="410" y="265"/>
                                  </a:lnTo>
                                  <a:lnTo>
                                    <a:pt x="421" y="235"/>
                                  </a:lnTo>
                                  <a:lnTo>
                                    <a:pt x="427" y="205"/>
                                  </a:lnTo>
                                  <a:lnTo>
                                    <a:pt x="430" y="175"/>
                                  </a:lnTo>
                                  <a:lnTo>
                                    <a:pt x="426" y="137"/>
                                  </a:lnTo>
                                  <a:lnTo>
                                    <a:pt x="416" y="103"/>
                                  </a:lnTo>
                                  <a:lnTo>
                                    <a:pt x="399" y="73"/>
                                  </a:lnTo>
                                  <a:lnTo>
                                    <a:pt x="395" y="69"/>
                                  </a:lnTo>
                                  <a:close/>
                                  <a:moveTo>
                                    <a:pt x="227" y="0"/>
                                  </a:moveTo>
                                  <a:lnTo>
                                    <a:pt x="174" y="4"/>
                                  </a:lnTo>
                                  <a:lnTo>
                                    <a:pt x="124" y="15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35" y="59"/>
                                  </a:lnTo>
                                  <a:lnTo>
                                    <a:pt x="35" y="143"/>
                                  </a:lnTo>
                                  <a:lnTo>
                                    <a:pt x="78" y="110"/>
                                  </a:lnTo>
                                  <a:lnTo>
                                    <a:pt x="122" y="87"/>
                                  </a:lnTo>
                                  <a:lnTo>
                                    <a:pt x="167" y="73"/>
                                  </a:lnTo>
                                  <a:lnTo>
                                    <a:pt x="213" y="69"/>
                                  </a:lnTo>
                                  <a:lnTo>
                                    <a:pt x="395" y="69"/>
                                  </a:lnTo>
                                  <a:lnTo>
                                    <a:pt x="375" y="47"/>
                                  </a:lnTo>
                                  <a:lnTo>
                                    <a:pt x="346" y="27"/>
                                  </a:lnTo>
                                  <a:lnTo>
                                    <a:pt x="311" y="12"/>
                                  </a:lnTo>
                                  <a:lnTo>
                                    <a:pt x="271" y="3"/>
                                  </a:lnTo>
                                  <a:lnTo>
                                    <a:pt x="227" y="0"/>
                                  </a:lnTo>
                                  <a:close/>
                                  <a:moveTo>
                                    <a:pt x="1042" y="11"/>
                                  </a:moveTo>
                                  <a:lnTo>
                                    <a:pt x="589" y="11"/>
                                  </a:lnTo>
                                  <a:lnTo>
                                    <a:pt x="589" y="84"/>
                                  </a:lnTo>
                                  <a:lnTo>
                                    <a:pt x="937" y="84"/>
                                  </a:lnTo>
                                  <a:lnTo>
                                    <a:pt x="678" y="662"/>
                                  </a:lnTo>
                                  <a:lnTo>
                                    <a:pt x="769" y="662"/>
                                  </a:lnTo>
                                  <a:lnTo>
                                    <a:pt x="1042" y="39"/>
                                  </a:lnTo>
                                  <a:lnTo>
                                    <a:pt x="1042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76" name="任意多边形 88"/>
                          <wps:cNvSpPr/>
                          <wps:spPr>
                            <a:xfrm>
                              <a:off x="4151" y="12365"/>
                              <a:ext cx="229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1" h="673">
                                  <a:moveTo>
                                    <a:pt x="395" y="69"/>
                                  </a:moveTo>
                                  <a:lnTo>
                                    <a:pt x="213" y="69"/>
                                  </a:lnTo>
                                  <a:lnTo>
                                    <a:pt x="243" y="71"/>
                                  </a:lnTo>
                                  <a:lnTo>
                                    <a:pt x="269" y="76"/>
                                  </a:lnTo>
                                  <a:lnTo>
                                    <a:pt x="291" y="85"/>
                                  </a:lnTo>
                                  <a:lnTo>
                                    <a:pt x="309" y="98"/>
                                  </a:lnTo>
                                  <a:lnTo>
                                    <a:pt x="324" y="115"/>
                                  </a:lnTo>
                                  <a:lnTo>
                                    <a:pt x="334" y="134"/>
                                  </a:lnTo>
                                  <a:lnTo>
                                    <a:pt x="340" y="157"/>
                                  </a:lnTo>
                                  <a:lnTo>
                                    <a:pt x="342" y="183"/>
                                  </a:lnTo>
                                  <a:lnTo>
                                    <a:pt x="341" y="208"/>
                                  </a:lnTo>
                                  <a:lnTo>
                                    <a:pt x="335" y="231"/>
                                  </a:lnTo>
                                  <a:lnTo>
                                    <a:pt x="326" y="255"/>
                                  </a:lnTo>
                                  <a:lnTo>
                                    <a:pt x="314" y="278"/>
                                  </a:lnTo>
                                  <a:lnTo>
                                    <a:pt x="296" y="303"/>
                                  </a:lnTo>
                                  <a:lnTo>
                                    <a:pt x="272" y="331"/>
                                  </a:lnTo>
                                  <a:lnTo>
                                    <a:pt x="241" y="364"/>
                                  </a:lnTo>
                                  <a:lnTo>
                                    <a:pt x="202" y="401"/>
                                  </a:lnTo>
                                  <a:lnTo>
                                    <a:pt x="0" y="590"/>
                                  </a:lnTo>
                                  <a:lnTo>
                                    <a:pt x="0" y="662"/>
                                  </a:lnTo>
                                  <a:lnTo>
                                    <a:pt x="423" y="662"/>
                                  </a:lnTo>
                                  <a:lnTo>
                                    <a:pt x="423" y="588"/>
                                  </a:lnTo>
                                  <a:lnTo>
                                    <a:pt x="104" y="588"/>
                                  </a:lnTo>
                                  <a:lnTo>
                                    <a:pt x="104" y="587"/>
                                  </a:lnTo>
                                  <a:lnTo>
                                    <a:pt x="263" y="442"/>
                                  </a:lnTo>
                                  <a:lnTo>
                                    <a:pt x="308" y="399"/>
                                  </a:lnTo>
                                  <a:lnTo>
                                    <a:pt x="344" y="360"/>
                                  </a:lnTo>
                                  <a:lnTo>
                                    <a:pt x="374" y="325"/>
                                  </a:lnTo>
                                  <a:lnTo>
                                    <a:pt x="395" y="294"/>
                                  </a:lnTo>
                                  <a:lnTo>
                                    <a:pt x="410" y="265"/>
                                  </a:lnTo>
                                  <a:lnTo>
                                    <a:pt x="421" y="235"/>
                                  </a:lnTo>
                                  <a:lnTo>
                                    <a:pt x="428" y="205"/>
                                  </a:lnTo>
                                  <a:lnTo>
                                    <a:pt x="430" y="175"/>
                                  </a:lnTo>
                                  <a:lnTo>
                                    <a:pt x="426" y="137"/>
                                  </a:lnTo>
                                  <a:lnTo>
                                    <a:pt x="416" y="103"/>
                                  </a:lnTo>
                                  <a:lnTo>
                                    <a:pt x="399" y="73"/>
                                  </a:lnTo>
                                  <a:lnTo>
                                    <a:pt x="395" y="69"/>
                                  </a:lnTo>
                                  <a:close/>
                                  <a:moveTo>
                                    <a:pt x="227" y="0"/>
                                  </a:moveTo>
                                  <a:lnTo>
                                    <a:pt x="174" y="4"/>
                                  </a:lnTo>
                                  <a:lnTo>
                                    <a:pt x="124" y="15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35" y="59"/>
                                  </a:lnTo>
                                  <a:lnTo>
                                    <a:pt x="35" y="143"/>
                                  </a:lnTo>
                                  <a:lnTo>
                                    <a:pt x="78" y="110"/>
                                  </a:lnTo>
                                  <a:lnTo>
                                    <a:pt x="122" y="87"/>
                                  </a:lnTo>
                                  <a:lnTo>
                                    <a:pt x="167" y="73"/>
                                  </a:lnTo>
                                  <a:lnTo>
                                    <a:pt x="213" y="69"/>
                                  </a:lnTo>
                                  <a:lnTo>
                                    <a:pt x="395" y="69"/>
                                  </a:lnTo>
                                  <a:lnTo>
                                    <a:pt x="375" y="47"/>
                                  </a:lnTo>
                                  <a:lnTo>
                                    <a:pt x="346" y="27"/>
                                  </a:lnTo>
                                  <a:lnTo>
                                    <a:pt x="311" y="12"/>
                                  </a:lnTo>
                                  <a:lnTo>
                                    <a:pt x="271" y="3"/>
                                  </a:lnTo>
                                  <a:lnTo>
                                    <a:pt x="227" y="0"/>
                                  </a:lnTo>
                                  <a:close/>
                                  <a:moveTo>
                                    <a:pt x="827" y="0"/>
                                  </a:moveTo>
                                  <a:lnTo>
                                    <a:pt x="784" y="3"/>
                                  </a:lnTo>
                                  <a:lnTo>
                                    <a:pt x="744" y="11"/>
                                  </a:lnTo>
                                  <a:lnTo>
                                    <a:pt x="709" y="25"/>
                                  </a:lnTo>
                                  <a:lnTo>
                                    <a:pt x="678" y="45"/>
                                  </a:lnTo>
                                  <a:lnTo>
                                    <a:pt x="652" y="69"/>
                                  </a:lnTo>
                                  <a:lnTo>
                                    <a:pt x="634" y="97"/>
                                  </a:lnTo>
                                  <a:lnTo>
                                    <a:pt x="623" y="128"/>
                                  </a:lnTo>
                                  <a:lnTo>
                                    <a:pt x="619" y="162"/>
                                  </a:lnTo>
                                  <a:lnTo>
                                    <a:pt x="627" y="210"/>
                                  </a:lnTo>
                                  <a:lnTo>
                                    <a:pt x="650" y="253"/>
                                  </a:lnTo>
                                  <a:lnTo>
                                    <a:pt x="689" y="289"/>
                                  </a:lnTo>
                                  <a:lnTo>
                                    <a:pt x="744" y="319"/>
                                  </a:lnTo>
                                  <a:lnTo>
                                    <a:pt x="744" y="321"/>
                                  </a:lnTo>
                                  <a:lnTo>
                                    <a:pt x="678" y="353"/>
                                  </a:lnTo>
                                  <a:lnTo>
                                    <a:pt x="632" y="394"/>
                                  </a:lnTo>
                                  <a:lnTo>
                                    <a:pt x="604" y="444"/>
                                  </a:lnTo>
                                  <a:lnTo>
                                    <a:pt x="595" y="502"/>
                                  </a:lnTo>
                                  <a:lnTo>
                                    <a:pt x="598" y="538"/>
                                  </a:lnTo>
                                  <a:lnTo>
                                    <a:pt x="609" y="570"/>
                                  </a:lnTo>
                                  <a:lnTo>
                                    <a:pt x="627" y="599"/>
                                  </a:lnTo>
                                  <a:lnTo>
                                    <a:pt x="653" y="625"/>
                                  </a:lnTo>
                                  <a:lnTo>
                                    <a:pt x="684" y="646"/>
                                  </a:lnTo>
                                  <a:lnTo>
                                    <a:pt x="719" y="661"/>
                                  </a:lnTo>
                                  <a:lnTo>
                                    <a:pt x="759" y="669"/>
                                  </a:lnTo>
                                  <a:lnTo>
                                    <a:pt x="803" y="672"/>
                                  </a:lnTo>
                                  <a:lnTo>
                                    <a:pt x="856" y="669"/>
                                  </a:lnTo>
                                  <a:lnTo>
                                    <a:pt x="903" y="660"/>
                                  </a:lnTo>
                                  <a:lnTo>
                                    <a:pt x="943" y="645"/>
                                  </a:lnTo>
                                  <a:lnTo>
                                    <a:pt x="978" y="624"/>
                                  </a:lnTo>
                                  <a:lnTo>
                                    <a:pt x="998" y="605"/>
                                  </a:lnTo>
                                  <a:lnTo>
                                    <a:pt x="819" y="605"/>
                                  </a:lnTo>
                                  <a:lnTo>
                                    <a:pt x="790" y="603"/>
                                  </a:lnTo>
                                  <a:lnTo>
                                    <a:pt x="764" y="598"/>
                                  </a:lnTo>
                                  <a:lnTo>
                                    <a:pt x="741" y="588"/>
                                  </a:lnTo>
                                  <a:lnTo>
                                    <a:pt x="721" y="575"/>
                                  </a:lnTo>
                                  <a:lnTo>
                                    <a:pt x="704" y="559"/>
                                  </a:lnTo>
                                  <a:lnTo>
                                    <a:pt x="693" y="541"/>
                                  </a:lnTo>
                                  <a:lnTo>
                                    <a:pt x="685" y="520"/>
                                  </a:lnTo>
                                  <a:lnTo>
                                    <a:pt x="683" y="498"/>
                                  </a:lnTo>
                                  <a:lnTo>
                                    <a:pt x="691" y="455"/>
                                  </a:lnTo>
                                  <a:lnTo>
                                    <a:pt x="715" y="417"/>
                                  </a:lnTo>
                                  <a:lnTo>
                                    <a:pt x="756" y="385"/>
                                  </a:lnTo>
                                  <a:lnTo>
                                    <a:pt x="812" y="358"/>
                                  </a:lnTo>
                                  <a:lnTo>
                                    <a:pt x="964" y="358"/>
                                  </a:lnTo>
                                  <a:lnTo>
                                    <a:pt x="955" y="351"/>
                                  </a:lnTo>
                                  <a:lnTo>
                                    <a:pt x="888" y="320"/>
                                  </a:lnTo>
                                  <a:lnTo>
                                    <a:pt x="888" y="319"/>
                                  </a:lnTo>
                                  <a:lnTo>
                                    <a:pt x="945" y="286"/>
                                  </a:lnTo>
                                  <a:lnTo>
                                    <a:pt x="947" y="285"/>
                                  </a:lnTo>
                                  <a:lnTo>
                                    <a:pt x="818" y="285"/>
                                  </a:lnTo>
                                  <a:lnTo>
                                    <a:pt x="770" y="261"/>
                                  </a:lnTo>
                                  <a:lnTo>
                                    <a:pt x="736" y="233"/>
                                  </a:lnTo>
                                  <a:lnTo>
                                    <a:pt x="715" y="199"/>
                                  </a:lnTo>
                                  <a:lnTo>
                                    <a:pt x="708" y="161"/>
                                  </a:lnTo>
                                  <a:lnTo>
                                    <a:pt x="710" y="141"/>
                                  </a:lnTo>
                                  <a:lnTo>
                                    <a:pt x="716" y="124"/>
                                  </a:lnTo>
                                  <a:lnTo>
                                    <a:pt x="727" y="108"/>
                                  </a:lnTo>
                                  <a:lnTo>
                                    <a:pt x="741" y="94"/>
                                  </a:lnTo>
                                  <a:lnTo>
                                    <a:pt x="758" y="82"/>
                                  </a:lnTo>
                                  <a:lnTo>
                                    <a:pt x="777" y="74"/>
                                  </a:lnTo>
                                  <a:lnTo>
                                    <a:pt x="798" y="69"/>
                                  </a:lnTo>
                                  <a:lnTo>
                                    <a:pt x="821" y="67"/>
                                  </a:lnTo>
                                  <a:lnTo>
                                    <a:pt x="989" y="67"/>
                                  </a:lnTo>
                                  <a:lnTo>
                                    <a:pt x="988" y="65"/>
                                  </a:lnTo>
                                  <a:lnTo>
                                    <a:pt x="964" y="42"/>
                                  </a:lnTo>
                                  <a:lnTo>
                                    <a:pt x="935" y="24"/>
                                  </a:lnTo>
                                  <a:lnTo>
                                    <a:pt x="903" y="10"/>
                                  </a:lnTo>
                                  <a:lnTo>
                                    <a:pt x="867" y="3"/>
                                  </a:lnTo>
                                  <a:lnTo>
                                    <a:pt x="827" y="0"/>
                                  </a:lnTo>
                                  <a:close/>
                                  <a:moveTo>
                                    <a:pt x="964" y="358"/>
                                  </a:moveTo>
                                  <a:lnTo>
                                    <a:pt x="812" y="358"/>
                                  </a:lnTo>
                                  <a:lnTo>
                                    <a:pt x="873" y="385"/>
                                  </a:lnTo>
                                  <a:lnTo>
                                    <a:pt x="917" y="417"/>
                                  </a:lnTo>
                                  <a:lnTo>
                                    <a:pt x="943" y="456"/>
                                  </a:lnTo>
                                  <a:lnTo>
                                    <a:pt x="952" y="500"/>
                                  </a:lnTo>
                                  <a:lnTo>
                                    <a:pt x="950" y="522"/>
                                  </a:lnTo>
                                  <a:lnTo>
                                    <a:pt x="943" y="541"/>
                                  </a:lnTo>
                                  <a:lnTo>
                                    <a:pt x="931" y="559"/>
                                  </a:lnTo>
                                  <a:lnTo>
                                    <a:pt x="915" y="575"/>
                                  </a:lnTo>
                                  <a:lnTo>
                                    <a:pt x="895" y="588"/>
                                  </a:lnTo>
                                  <a:lnTo>
                                    <a:pt x="873" y="598"/>
                                  </a:lnTo>
                                  <a:lnTo>
                                    <a:pt x="847" y="603"/>
                                  </a:lnTo>
                                  <a:lnTo>
                                    <a:pt x="819" y="605"/>
                                  </a:lnTo>
                                  <a:lnTo>
                                    <a:pt x="998" y="605"/>
                                  </a:lnTo>
                                  <a:lnTo>
                                    <a:pt x="1005" y="598"/>
                                  </a:lnTo>
                                  <a:lnTo>
                                    <a:pt x="1025" y="568"/>
                                  </a:lnTo>
                                  <a:lnTo>
                                    <a:pt x="1037" y="534"/>
                                  </a:lnTo>
                                  <a:lnTo>
                                    <a:pt x="1041" y="495"/>
                                  </a:lnTo>
                                  <a:lnTo>
                                    <a:pt x="1031" y="438"/>
                                  </a:lnTo>
                                  <a:lnTo>
                                    <a:pt x="1002" y="390"/>
                                  </a:lnTo>
                                  <a:lnTo>
                                    <a:pt x="964" y="358"/>
                                  </a:lnTo>
                                  <a:close/>
                                  <a:moveTo>
                                    <a:pt x="989" y="67"/>
                                  </a:moveTo>
                                  <a:lnTo>
                                    <a:pt x="821" y="67"/>
                                  </a:lnTo>
                                  <a:lnTo>
                                    <a:pt x="844" y="69"/>
                                  </a:lnTo>
                                  <a:lnTo>
                                    <a:pt x="865" y="74"/>
                                  </a:lnTo>
                                  <a:lnTo>
                                    <a:pt x="884" y="82"/>
                                  </a:lnTo>
                                  <a:lnTo>
                                    <a:pt x="900" y="93"/>
                                  </a:lnTo>
                                  <a:lnTo>
                                    <a:pt x="913" y="106"/>
                                  </a:lnTo>
                                  <a:lnTo>
                                    <a:pt x="922" y="122"/>
                                  </a:lnTo>
                                  <a:lnTo>
                                    <a:pt x="927" y="141"/>
                                  </a:lnTo>
                                  <a:lnTo>
                                    <a:pt x="929" y="161"/>
                                  </a:lnTo>
                                  <a:lnTo>
                                    <a:pt x="929" y="162"/>
                                  </a:lnTo>
                                  <a:lnTo>
                                    <a:pt x="922" y="199"/>
                                  </a:lnTo>
                                  <a:lnTo>
                                    <a:pt x="901" y="232"/>
                                  </a:lnTo>
                                  <a:lnTo>
                                    <a:pt x="866" y="261"/>
                                  </a:lnTo>
                                  <a:lnTo>
                                    <a:pt x="818" y="285"/>
                                  </a:lnTo>
                                  <a:lnTo>
                                    <a:pt x="947" y="285"/>
                                  </a:lnTo>
                                  <a:lnTo>
                                    <a:pt x="986" y="248"/>
                                  </a:lnTo>
                                  <a:lnTo>
                                    <a:pt x="1010" y="203"/>
                                  </a:lnTo>
                                  <a:lnTo>
                                    <a:pt x="1018" y="152"/>
                                  </a:lnTo>
                                  <a:lnTo>
                                    <a:pt x="1015" y="120"/>
                                  </a:lnTo>
                                  <a:lnTo>
                                    <a:pt x="1005" y="91"/>
                                  </a:lnTo>
                                  <a:lnTo>
                                    <a:pt x="989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301" name="任意多边形 89"/>
                          <wps:cNvSpPr/>
                          <wps:spPr>
                            <a:xfrm>
                              <a:off x="4634" y="12365"/>
                              <a:ext cx="228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9" h="673">
                                  <a:moveTo>
                                    <a:pt x="395" y="69"/>
                                  </a:moveTo>
                                  <a:lnTo>
                                    <a:pt x="213" y="69"/>
                                  </a:lnTo>
                                  <a:lnTo>
                                    <a:pt x="243" y="71"/>
                                  </a:lnTo>
                                  <a:lnTo>
                                    <a:pt x="268" y="76"/>
                                  </a:lnTo>
                                  <a:lnTo>
                                    <a:pt x="291" y="86"/>
                                  </a:lnTo>
                                  <a:lnTo>
                                    <a:pt x="309" y="99"/>
                                  </a:lnTo>
                                  <a:lnTo>
                                    <a:pt x="324" y="115"/>
                                  </a:lnTo>
                                  <a:lnTo>
                                    <a:pt x="334" y="135"/>
                                  </a:lnTo>
                                  <a:lnTo>
                                    <a:pt x="340" y="157"/>
                                  </a:lnTo>
                                  <a:lnTo>
                                    <a:pt x="342" y="184"/>
                                  </a:lnTo>
                                  <a:lnTo>
                                    <a:pt x="341" y="208"/>
                                  </a:lnTo>
                                  <a:lnTo>
                                    <a:pt x="335" y="232"/>
                                  </a:lnTo>
                                  <a:lnTo>
                                    <a:pt x="326" y="255"/>
                                  </a:lnTo>
                                  <a:lnTo>
                                    <a:pt x="314" y="278"/>
                                  </a:lnTo>
                                  <a:lnTo>
                                    <a:pt x="296" y="303"/>
                                  </a:lnTo>
                                  <a:lnTo>
                                    <a:pt x="272" y="332"/>
                                  </a:lnTo>
                                  <a:lnTo>
                                    <a:pt x="240" y="364"/>
                                  </a:lnTo>
                                  <a:lnTo>
                                    <a:pt x="202" y="401"/>
                                  </a:lnTo>
                                  <a:lnTo>
                                    <a:pt x="0" y="590"/>
                                  </a:lnTo>
                                  <a:lnTo>
                                    <a:pt x="0" y="662"/>
                                  </a:lnTo>
                                  <a:lnTo>
                                    <a:pt x="423" y="662"/>
                                  </a:lnTo>
                                  <a:lnTo>
                                    <a:pt x="423" y="588"/>
                                  </a:lnTo>
                                  <a:lnTo>
                                    <a:pt x="104" y="588"/>
                                  </a:lnTo>
                                  <a:lnTo>
                                    <a:pt x="104" y="587"/>
                                  </a:lnTo>
                                  <a:lnTo>
                                    <a:pt x="263" y="442"/>
                                  </a:lnTo>
                                  <a:lnTo>
                                    <a:pt x="307" y="399"/>
                                  </a:lnTo>
                                  <a:lnTo>
                                    <a:pt x="344" y="360"/>
                                  </a:lnTo>
                                  <a:lnTo>
                                    <a:pt x="373" y="325"/>
                                  </a:lnTo>
                                  <a:lnTo>
                                    <a:pt x="395" y="294"/>
                                  </a:lnTo>
                                  <a:lnTo>
                                    <a:pt x="410" y="265"/>
                                  </a:lnTo>
                                  <a:lnTo>
                                    <a:pt x="421" y="235"/>
                                  </a:lnTo>
                                  <a:lnTo>
                                    <a:pt x="427" y="205"/>
                                  </a:lnTo>
                                  <a:lnTo>
                                    <a:pt x="430" y="175"/>
                                  </a:lnTo>
                                  <a:lnTo>
                                    <a:pt x="426" y="137"/>
                                  </a:lnTo>
                                  <a:lnTo>
                                    <a:pt x="416" y="103"/>
                                  </a:lnTo>
                                  <a:lnTo>
                                    <a:pt x="399" y="73"/>
                                  </a:lnTo>
                                  <a:lnTo>
                                    <a:pt x="395" y="69"/>
                                  </a:lnTo>
                                  <a:close/>
                                  <a:moveTo>
                                    <a:pt x="227" y="0"/>
                                  </a:moveTo>
                                  <a:lnTo>
                                    <a:pt x="174" y="4"/>
                                  </a:lnTo>
                                  <a:lnTo>
                                    <a:pt x="124" y="15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35" y="59"/>
                                  </a:lnTo>
                                  <a:lnTo>
                                    <a:pt x="35" y="143"/>
                                  </a:lnTo>
                                  <a:lnTo>
                                    <a:pt x="78" y="110"/>
                                  </a:lnTo>
                                  <a:lnTo>
                                    <a:pt x="122" y="87"/>
                                  </a:lnTo>
                                  <a:lnTo>
                                    <a:pt x="167" y="73"/>
                                  </a:lnTo>
                                  <a:lnTo>
                                    <a:pt x="213" y="69"/>
                                  </a:lnTo>
                                  <a:lnTo>
                                    <a:pt x="395" y="69"/>
                                  </a:lnTo>
                                  <a:lnTo>
                                    <a:pt x="375" y="47"/>
                                  </a:lnTo>
                                  <a:lnTo>
                                    <a:pt x="346" y="27"/>
                                  </a:lnTo>
                                  <a:lnTo>
                                    <a:pt x="311" y="12"/>
                                  </a:lnTo>
                                  <a:lnTo>
                                    <a:pt x="271" y="3"/>
                                  </a:lnTo>
                                  <a:lnTo>
                                    <a:pt x="227" y="0"/>
                                  </a:lnTo>
                                  <a:close/>
                                  <a:moveTo>
                                    <a:pt x="630" y="573"/>
                                  </a:moveTo>
                                  <a:lnTo>
                                    <a:pt x="630" y="650"/>
                                  </a:lnTo>
                                  <a:lnTo>
                                    <a:pt x="657" y="660"/>
                                  </a:lnTo>
                                  <a:lnTo>
                                    <a:pt x="686" y="667"/>
                                  </a:lnTo>
                                  <a:lnTo>
                                    <a:pt x="719" y="671"/>
                                  </a:lnTo>
                                  <a:lnTo>
                                    <a:pt x="754" y="673"/>
                                  </a:lnTo>
                                  <a:lnTo>
                                    <a:pt x="817" y="666"/>
                                  </a:lnTo>
                                  <a:lnTo>
                                    <a:pt x="873" y="648"/>
                                  </a:lnTo>
                                  <a:lnTo>
                                    <a:pt x="922" y="618"/>
                                  </a:lnTo>
                                  <a:lnTo>
                                    <a:pt x="935" y="605"/>
                                  </a:lnTo>
                                  <a:lnTo>
                                    <a:pt x="754" y="605"/>
                                  </a:lnTo>
                                  <a:lnTo>
                                    <a:pt x="721" y="603"/>
                                  </a:lnTo>
                                  <a:lnTo>
                                    <a:pt x="690" y="597"/>
                                  </a:lnTo>
                                  <a:lnTo>
                                    <a:pt x="659" y="587"/>
                                  </a:lnTo>
                                  <a:lnTo>
                                    <a:pt x="630" y="573"/>
                                  </a:lnTo>
                                  <a:close/>
                                  <a:moveTo>
                                    <a:pt x="1036" y="340"/>
                                  </a:moveTo>
                                  <a:lnTo>
                                    <a:pt x="951" y="340"/>
                                  </a:lnTo>
                                  <a:lnTo>
                                    <a:pt x="947" y="400"/>
                                  </a:lnTo>
                                  <a:lnTo>
                                    <a:pt x="938" y="452"/>
                                  </a:lnTo>
                                  <a:lnTo>
                                    <a:pt x="922" y="498"/>
                                  </a:lnTo>
                                  <a:lnTo>
                                    <a:pt x="899" y="536"/>
                                  </a:lnTo>
                                  <a:lnTo>
                                    <a:pt x="871" y="566"/>
                                  </a:lnTo>
                                  <a:lnTo>
                                    <a:pt x="837" y="587"/>
                                  </a:lnTo>
                                  <a:lnTo>
                                    <a:pt x="798" y="600"/>
                                  </a:lnTo>
                                  <a:lnTo>
                                    <a:pt x="754" y="605"/>
                                  </a:lnTo>
                                  <a:lnTo>
                                    <a:pt x="935" y="605"/>
                                  </a:lnTo>
                                  <a:lnTo>
                                    <a:pt x="963" y="575"/>
                                  </a:lnTo>
                                  <a:lnTo>
                                    <a:pt x="996" y="522"/>
                                  </a:lnTo>
                                  <a:lnTo>
                                    <a:pt x="1020" y="458"/>
                                  </a:lnTo>
                                  <a:lnTo>
                                    <a:pt x="1034" y="383"/>
                                  </a:lnTo>
                                  <a:lnTo>
                                    <a:pt x="1036" y="340"/>
                                  </a:lnTo>
                                  <a:close/>
                                  <a:moveTo>
                                    <a:pt x="818" y="0"/>
                                  </a:moveTo>
                                  <a:lnTo>
                                    <a:pt x="770" y="4"/>
                                  </a:lnTo>
                                  <a:lnTo>
                                    <a:pt x="727" y="15"/>
                                  </a:lnTo>
                                  <a:lnTo>
                                    <a:pt x="688" y="35"/>
                                  </a:lnTo>
                                  <a:lnTo>
                                    <a:pt x="655" y="61"/>
                                  </a:lnTo>
                                  <a:lnTo>
                                    <a:pt x="627" y="94"/>
                                  </a:lnTo>
                                  <a:lnTo>
                                    <a:pt x="607" y="132"/>
                                  </a:lnTo>
                                  <a:lnTo>
                                    <a:pt x="596" y="173"/>
                                  </a:lnTo>
                                  <a:lnTo>
                                    <a:pt x="592" y="219"/>
                                  </a:lnTo>
                                  <a:lnTo>
                                    <a:pt x="595" y="262"/>
                                  </a:lnTo>
                                  <a:lnTo>
                                    <a:pt x="606" y="300"/>
                                  </a:lnTo>
                                  <a:lnTo>
                                    <a:pt x="624" y="335"/>
                                  </a:lnTo>
                                  <a:lnTo>
                                    <a:pt x="649" y="365"/>
                                  </a:lnTo>
                                  <a:lnTo>
                                    <a:pt x="680" y="390"/>
                                  </a:lnTo>
                                  <a:lnTo>
                                    <a:pt x="714" y="407"/>
                                  </a:lnTo>
                                  <a:lnTo>
                                    <a:pt x="753" y="418"/>
                                  </a:lnTo>
                                  <a:lnTo>
                                    <a:pt x="794" y="421"/>
                                  </a:lnTo>
                                  <a:lnTo>
                                    <a:pt x="845" y="416"/>
                                  </a:lnTo>
                                  <a:lnTo>
                                    <a:pt x="887" y="401"/>
                                  </a:lnTo>
                                  <a:lnTo>
                                    <a:pt x="922" y="375"/>
                                  </a:lnTo>
                                  <a:lnTo>
                                    <a:pt x="941" y="351"/>
                                  </a:lnTo>
                                  <a:lnTo>
                                    <a:pt x="816" y="351"/>
                                  </a:lnTo>
                                  <a:lnTo>
                                    <a:pt x="786" y="348"/>
                                  </a:lnTo>
                                  <a:lnTo>
                                    <a:pt x="760" y="341"/>
                                  </a:lnTo>
                                  <a:lnTo>
                                    <a:pt x="736" y="329"/>
                                  </a:lnTo>
                                  <a:lnTo>
                                    <a:pt x="717" y="312"/>
                                  </a:lnTo>
                                  <a:lnTo>
                                    <a:pt x="701" y="291"/>
                                  </a:lnTo>
                                  <a:lnTo>
                                    <a:pt x="690" y="267"/>
                                  </a:lnTo>
                                  <a:lnTo>
                                    <a:pt x="683" y="239"/>
                                  </a:lnTo>
                                  <a:lnTo>
                                    <a:pt x="681" y="208"/>
                                  </a:lnTo>
                                  <a:lnTo>
                                    <a:pt x="683" y="180"/>
                                  </a:lnTo>
                                  <a:lnTo>
                                    <a:pt x="690" y="153"/>
                                  </a:lnTo>
                                  <a:lnTo>
                                    <a:pt x="701" y="130"/>
                                  </a:lnTo>
                                  <a:lnTo>
                                    <a:pt x="718" y="108"/>
                                  </a:lnTo>
                                  <a:lnTo>
                                    <a:pt x="737" y="91"/>
                                  </a:lnTo>
                                  <a:lnTo>
                                    <a:pt x="759" y="78"/>
                                  </a:lnTo>
                                  <a:lnTo>
                                    <a:pt x="784" y="71"/>
                                  </a:lnTo>
                                  <a:lnTo>
                                    <a:pt x="811" y="68"/>
                                  </a:lnTo>
                                  <a:lnTo>
                                    <a:pt x="973" y="68"/>
                                  </a:lnTo>
                                  <a:lnTo>
                                    <a:pt x="948" y="43"/>
                                  </a:lnTo>
                                  <a:lnTo>
                                    <a:pt x="910" y="19"/>
                                  </a:lnTo>
                                  <a:lnTo>
                                    <a:pt x="867" y="5"/>
                                  </a:lnTo>
                                  <a:lnTo>
                                    <a:pt x="818" y="0"/>
                                  </a:lnTo>
                                  <a:close/>
                                  <a:moveTo>
                                    <a:pt x="973" y="68"/>
                                  </a:moveTo>
                                  <a:lnTo>
                                    <a:pt x="811" y="68"/>
                                  </a:lnTo>
                                  <a:lnTo>
                                    <a:pt x="840" y="71"/>
                                  </a:lnTo>
                                  <a:lnTo>
                                    <a:pt x="866" y="80"/>
                                  </a:lnTo>
                                  <a:lnTo>
                                    <a:pt x="889" y="94"/>
                                  </a:lnTo>
                                  <a:lnTo>
                                    <a:pt x="909" y="114"/>
                                  </a:lnTo>
                                  <a:lnTo>
                                    <a:pt x="925" y="139"/>
                                  </a:lnTo>
                                  <a:lnTo>
                                    <a:pt x="936" y="166"/>
                                  </a:lnTo>
                                  <a:lnTo>
                                    <a:pt x="943" y="197"/>
                                  </a:lnTo>
                                  <a:lnTo>
                                    <a:pt x="946" y="231"/>
                                  </a:lnTo>
                                  <a:lnTo>
                                    <a:pt x="943" y="255"/>
                                  </a:lnTo>
                                  <a:lnTo>
                                    <a:pt x="936" y="277"/>
                                  </a:lnTo>
                                  <a:lnTo>
                                    <a:pt x="925" y="297"/>
                                  </a:lnTo>
                                  <a:lnTo>
                                    <a:pt x="908" y="316"/>
                                  </a:lnTo>
                                  <a:lnTo>
                                    <a:pt x="888" y="331"/>
                                  </a:lnTo>
                                  <a:lnTo>
                                    <a:pt x="867" y="342"/>
                                  </a:lnTo>
                                  <a:lnTo>
                                    <a:pt x="842" y="349"/>
                                  </a:lnTo>
                                  <a:lnTo>
                                    <a:pt x="816" y="351"/>
                                  </a:lnTo>
                                  <a:lnTo>
                                    <a:pt x="941" y="351"/>
                                  </a:lnTo>
                                  <a:lnTo>
                                    <a:pt x="949" y="340"/>
                                  </a:lnTo>
                                  <a:lnTo>
                                    <a:pt x="1036" y="340"/>
                                  </a:lnTo>
                                  <a:lnTo>
                                    <a:pt x="1039" y="300"/>
                                  </a:lnTo>
                                  <a:lnTo>
                                    <a:pt x="1039" y="297"/>
                                  </a:lnTo>
                                  <a:lnTo>
                                    <a:pt x="1035" y="230"/>
                                  </a:lnTo>
                                  <a:lnTo>
                                    <a:pt x="1024" y="170"/>
                                  </a:lnTo>
                                  <a:lnTo>
                                    <a:pt x="1006" y="119"/>
                                  </a:lnTo>
                                  <a:lnTo>
                                    <a:pt x="980" y="76"/>
                                  </a:lnTo>
                                  <a:lnTo>
                                    <a:pt x="973" y="68"/>
                                  </a:lnTo>
                                  <a:close/>
                                  <a:moveTo>
                                    <a:pt x="951" y="340"/>
                                  </a:moveTo>
                                  <a:lnTo>
                                    <a:pt x="949" y="340"/>
                                  </a:lnTo>
                                  <a:lnTo>
                                    <a:pt x="949" y="340"/>
                                  </a:lnTo>
                                  <a:lnTo>
                                    <a:pt x="950" y="340"/>
                                  </a:lnTo>
                                  <a:lnTo>
                                    <a:pt x="951" y="3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302" name="任意多边形 90"/>
                          <wps:cNvSpPr/>
                          <wps:spPr>
                            <a:xfrm>
                              <a:off x="5126" y="12365"/>
                              <a:ext cx="226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1" h="673">
                                  <a:moveTo>
                                    <a:pt x="0" y="553"/>
                                  </a:moveTo>
                                  <a:lnTo>
                                    <a:pt x="0" y="638"/>
                                  </a:lnTo>
                                  <a:lnTo>
                                    <a:pt x="33" y="653"/>
                                  </a:lnTo>
                                  <a:lnTo>
                                    <a:pt x="70" y="664"/>
                                  </a:lnTo>
                                  <a:lnTo>
                                    <a:pt x="113" y="670"/>
                                  </a:lnTo>
                                  <a:lnTo>
                                    <a:pt x="160" y="673"/>
                                  </a:lnTo>
                                  <a:lnTo>
                                    <a:pt x="213" y="669"/>
                                  </a:lnTo>
                                  <a:lnTo>
                                    <a:pt x="261" y="659"/>
                                  </a:lnTo>
                                  <a:lnTo>
                                    <a:pt x="303" y="642"/>
                                  </a:lnTo>
                                  <a:lnTo>
                                    <a:pt x="340" y="619"/>
                                  </a:lnTo>
                                  <a:lnTo>
                                    <a:pt x="354" y="605"/>
                                  </a:lnTo>
                                  <a:lnTo>
                                    <a:pt x="162" y="605"/>
                                  </a:lnTo>
                                  <a:lnTo>
                                    <a:pt x="118" y="601"/>
                                  </a:lnTo>
                                  <a:lnTo>
                                    <a:pt x="76" y="592"/>
                                  </a:lnTo>
                                  <a:lnTo>
                                    <a:pt x="37" y="575"/>
                                  </a:lnTo>
                                  <a:lnTo>
                                    <a:pt x="0" y="553"/>
                                  </a:lnTo>
                                  <a:close/>
                                  <a:moveTo>
                                    <a:pt x="354" y="68"/>
                                  </a:moveTo>
                                  <a:lnTo>
                                    <a:pt x="165" y="68"/>
                                  </a:lnTo>
                                  <a:lnTo>
                                    <a:pt x="221" y="75"/>
                                  </a:lnTo>
                                  <a:lnTo>
                                    <a:pt x="261" y="95"/>
                                  </a:lnTo>
                                  <a:lnTo>
                                    <a:pt x="285" y="129"/>
                                  </a:lnTo>
                                  <a:lnTo>
                                    <a:pt x="293" y="176"/>
                                  </a:lnTo>
                                  <a:lnTo>
                                    <a:pt x="283" y="226"/>
                                  </a:lnTo>
                                  <a:lnTo>
                                    <a:pt x="251" y="262"/>
                                  </a:lnTo>
                                  <a:lnTo>
                                    <a:pt x="199" y="284"/>
                                  </a:lnTo>
                                  <a:lnTo>
                                    <a:pt x="125" y="292"/>
                                  </a:lnTo>
                                  <a:lnTo>
                                    <a:pt x="70" y="292"/>
                                  </a:lnTo>
                                  <a:lnTo>
                                    <a:pt x="70" y="360"/>
                                  </a:lnTo>
                                  <a:lnTo>
                                    <a:pt x="128" y="360"/>
                                  </a:lnTo>
                                  <a:lnTo>
                                    <a:pt x="211" y="367"/>
                                  </a:lnTo>
                                  <a:lnTo>
                                    <a:pt x="270" y="390"/>
                                  </a:lnTo>
                                  <a:lnTo>
                                    <a:pt x="306" y="429"/>
                                  </a:lnTo>
                                  <a:lnTo>
                                    <a:pt x="318" y="483"/>
                                  </a:lnTo>
                                  <a:lnTo>
                                    <a:pt x="315" y="509"/>
                                  </a:lnTo>
                                  <a:lnTo>
                                    <a:pt x="307" y="533"/>
                                  </a:lnTo>
                                  <a:lnTo>
                                    <a:pt x="294" y="554"/>
                                  </a:lnTo>
                                  <a:lnTo>
                                    <a:pt x="275" y="572"/>
                                  </a:lnTo>
                                  <a:lnTo>
                                    <a:pt x="253" y="586"/>
                                  </a:lnTo>
                                  <a:lnTo>
                                    <a:pt x="226" y="596"/>
                                  </a:lnTo>
                                  <a:lnTo>
                                    <a:pt x="196" y="602"/>
                                  </a:lnTo>
                                  <a:lnTo>
                                    <a:pt x="162" y="605"/>
                                  </a:lnTo>
                                  <a:lnTo>
                                    <a:pt x="354" y="605"/>
                                  </a:lnTo>
                                  <a:lnTo>
                                    <a:pt x="369" y="590"/>
                                  </a:lnTo>
                                  <a:lnTo>
                                    <a:pt x="391" y="556"/>
                                  </a:lnTo>
                                  <a:lnTo>
                                    <a:pt x="403" y="519"/>
                                  </a:lnTo>
                                  <a:lnTo>
                                    <a:pt x="407" y="477"/>
                                  </a:lnTo>
                                  <a:lnTo>
                                    <a:pt x="405" y="447"/>
                                  </a:lnTo>
                                  <a:lnTo>
                                    <a:pt x="397" y="419"/>
                                  </a:lnTo>
                                  <a:lnTo>
                                    <a:pt x="383" y="394"/>
                                  </a:lnTo>
                                  <a:lnTo>
                                    <a:pt x="364" y="372"/>
                                  </a:lnTo>
                                  <a:lnTo>
                                    <a:pt x="340" y="353"/>
                                  </a:lnTo>
                                  <a:lnTo>
                                    <a:pt x="312" y="338"/>
                                  </a:lnTo>
                                  <a:lnTo>
                                    <a:pt x="280" y="328"/>
                                  </a:lnTo>
                                  <a:lnTo>
                                    <a:pt x="244" y="322"/>
                                  </a:lnTo>
                                  <a:lnTo>
                                    <a:pt x="244" y="320"/>
                                  </a:lnTo>
                                  <a:lnTo>
                                    <a:pt x="305" y="296"/>
                                  </a:lnTo>
                                  <a:lnTo>
                                    <a:pt x="349" y="261"/>
                                  </a:lnTo>
                                  <a:lnTo>
                                    <a:pt x="375" y="214"/>
                                  </a:lnTo>
                                  <a:lnTo>
                                    <a:pt x="384" y="156"/>
                                  </a:lnTo>
                                  <a:lnTo>
                                    <a:pt x="380" y="123"/>
                                  </a:lnTo>
                                  <a:lnTo>
                                    <a:pt x="370" y="93"/>
                                  </a:lnTo>
                                  <a:lnTo>
                                    <a:pt x="354" y="68"/>
                                  </a:lnTo>
                                  <a:close/>
                                  <a:moveTo>
                                    <a:pt x="187" y="0"/>
                                  </a:moveTo>
                                  <a:lnTo>
                                    <a:pt x="142" y="2"/>
                                  </a:lnTo>
                                  <a:lnTo>
                                    <a:pt x="101" y="9"/>
                                  </a:lnTo>
                                  <a:lnTo>
                                    <a:pt x="63" y="21"/>
                                  </a:lnTo>
                                  <a:lnTo>
                                    <a:pt x="27" y="37"/>
                                  </a:lnTo>
                                  <a:lnTo>
                                    <a:pt x="27" y="115"/>
                                  </a:lnTo>
                                  <a:lnTo>
                                    <a:pt x="60" y="94"/>
                                  </a:lnTo>
                                  <a:lnTo>
                                    <a:pt x="94" y="80"/>
                                  </a:lnTo>
                                  <a:lnTo>
                                    <a:pt x="129" y="71"/>
                                  </a:lnTo>
                                  <a:lnTo>
                                    <a:pt x="165" y="68"/>
                                  </a:lnTo>
                                  <a:lnTo>
                                    <a:pt x="354" y="68"/>
                                  </a:lnTo>
                                  <a:lnTo>
                                    <a:pt x="353" y="67"/>
                                  </a:lnTo>
                                  <a:lnTo>
                                    <a:pt x="330" y="43"/>
                                  </a:lnTo>
                                  <a:lnTo>
                                    <a:pt x="301" y="24"/>
                                  </a:lnTo>
                                  <a:lnTo>
                                    <a:pt x="267" y="11"/>
                                  </a:lnTo>
                                  <a:lnTo>
                                    <a:pt x="229" y="3"/>
                                  </a:lnTo>
                                  <a:lnTo>
                                    <a:pt x="187" y="0"/>
                                  </a:lnTo>
                                  <a:close/>
                                  <a:moveTo>
                                    <a:pt x="810" y="0"/>
                                  </a:moveTo>
                                  <a:lnTo>
                                    <a:pt x="755" y="5"/>
                                  </a:lnTo>
                                  <a:lnTo>
                                    <a:pt x="707" y="22"/>
                                  </a:lnTo>
                                  <a:lnTo>
                                    <a:pt x="667" y="50"/>
                                  </a:lnTo>
                                  <a:lnTo>
                                    <a:pt x="632" y="88"/>
                                  </a:lnTo>
                                  <a:lnTo>
                                    <a:pt x="606" y="138"/>
                                  </a:lnTo>
                                  <a:lnTo>
                                    <a:pt x="587" y="198"/>
                                  </a:lnTo>
                                  <a:lnTo>
                                    <a:pt x="575" y="268"/>
                                  </a:lnTo>
                                  <a:lnTo>
                                    <a:pt x="571" y="349"/>
                                  </a:lnTo>
                                  <a:lnTo>
                                    <a:pt x="575" y="423"/>
                                  </a:lnTo>
                                  <a:lnTo>
                                    <a:pt x="586" y="488"/>
                                  </a:lnTo>
                                  <a:lnTo>
                                    <a:pt x="604" y="544"/>
                                  </a:lnTo>
                                  <a:lnTo>
                                    <a:pt x="630" y="590"/>
                                  </a:lnTo>
                                  <a:lnTo>
                                    <a:pt x="662" y="626"/>
                                  </a:lnTo>
                                  <a:lnTo>
                                    <a:pt x="700" y="652"/>
                                  </a:lnTo>
                                  <a:lnTo>
                                    <a:pt x="744" y="667"/>
                                  </a:lnTo>
                                  <a:lnTo>
                                    <a:pt x="794" y="673"/>
                                  </a:lnTo>
                                  <a:lnTo>
                                    <a:pt x="847" y="667"/>
                                  </a:lnTo>
                                  <a:lnTo>
                                    <a:pt x="894" y="651"/>
                                  </a:lnTo>
                                  <a:lnTo>
                                    <a:pt x="934" y="623"/>
                                  </a:lnTo>
                                  <a:lnTo>
                                    <a:pt x="951" y="605"/>
                                  </a:lnTo>
                                  <a:lnTo>
                                    <a:pt x="802" y="605"/>
                                  </a:lnTo>
                                  <a:lnTo>
                                    <a:pt x="751" y="594"/>
                                  </a:lnTo>
                                  <a:lnTo>
                                    <a:pt x="712" y="563"/>
                                  </a:lnTo>
                                  <a:lnTo>
                                    <a:pt x="684" y="511"/>
                                  </a:lnTo>
                                  <a:lnTo>
                                    <a:pt x="667" y="439"/>
                                  </a:lnTo>
                                  <a:lnTo>
                                    <a:pt x="661" y="345"/>
                                  </a:lnTo>
                                  <a:lnTo>
                                    <a:pt x="667" y="246"/>
                                  </a:lnTo>
                                  <a:lnTo>
                                    <a:pt x="684" y="168"/>
                                  </a:lnTo>
                                  <a:lnTo>
                                    <a:pt x="713" y="113"/>
                                  </a:lnTo>
                                  <a:lnTo>
                                    <a:pt x="753" y="79"/>
                                  </a:lnTo>
                                  <a:lnTo>
                                    <a:pt x="805" y="68"/>
                                  </a:lnTo>
                                  <a:lnTo>
                                    <a:pt x="962" y="68"/>
                                  </a:lnTo>
                                  <a:lnTo>
                                    <a:pt x="933" y="37"/>
                                  </a:lnTo>
                                  <a:lnTo>
                                    <a:pt x="877" y="9"/>
                                  </a:lnTo>
                                  <a:lnTo>
                                    <a:pt x="810" y="0"/>
                                  </a:lnTo>
                                  <a:close/>
                                  <a:moveTo>
                                    <a:pt x="962" y="68"/>
                                  </a:moveTo>
                                  <a:lnTo>
                                    <a:pt x="805" y="68"/>
                                  </a:lnTo>
                                  <a:lnTo>
                                    <a:pt x="854" y="79"/>
                                  </a:lnTo>
                                  <a:lnTo>
                                    <a:pt x="892" y="112"/>
                                  </a:lnTo>
                                  <a:lnTo>
                                    <a:pt x="919" y="167"/>
                                  </a:lnTo>
                                  <a:lnTo>
                                    <a:pt x="935" y="243"/>
                                  </a:lnTo>
                                  <a:lnTo>
                                    <a:pt x="941" y="341"/>
                                  </a:lnTo>
                                  <a:lnTo>
                                    <a:pt x="935" y="436"/>
                                  </a:lnTo>
                                  <a:lnTo>
                                    <a:pt x="918" y="510"/>
                                  </a:lnTo>
                                  <a:lnTo>
                                    <a:pt x="891" y="562"/>
                                  </a:lnTo>
                                  <a:lnTo>
                                    <a:pt x="852" y="594"/>
                                  </a:lnTo>
                                  <a:lnTo>
                                    <a:pt x="802" y="605"/>
                                  </a:lnTo>
                                  <a:lnTo>
                                    <a:pt x="951" y="605"/>
                                  </a:lnTo>
                                  <a:lnTo>
                                    <a:pt x="969" y="585"/>
                                  </a:lnTo>
                                  <a:lnTo>
                                    <a:pt x="996" y="537"/>
                                  </a:lnTo>
                                  <a:lnTo>
                                    <a:pt x="1015" y="479"/>
                                  </a:lnTo>
                                  <a:lnTo>
                                    <a:pt x="1027" y="411"/>
                                  </a:lnTo>
                                  <a:lnTo>
                                    <a:pt x="1031" y="334"/>
                                  </a:lnTo>
                                  <a:lnTo>
                                    <a:pt x="1025" y="232"/>
                                  </a:lnTo>
                                  <a:lnTo>
                                    <a:pt x="1006" y="148"/>
                                  </a:lnTo>
                                  <a:lnTo>
                                    <a:pt x="976" y="83"/>
                                  </a:lnTo>
                                  <a:lnTo>
                                    <a:pt x="962" y="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80" name="任意多边形 1480"/>
                          <wps:cNvSpPr/>
                          <wps:spPr>
                            <a:xfrm>
                              <a:off x="2657" y="10262"/>
                              <a:ext cx="395" cy="18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0" h="500">
                                  <a:moveTo>
                                    <a:pt x="239" y="241"/>
                                  </a:moveTo>
                                  <a:lnTo>
                                    <a:pt x="187" y="241"/>
                                  </a:lnTo>
                                  <a:lnTo>
                                    <a:pt x="187" y="449"/>
                                  </a:lnTo>
                                  <a:lnTo>
                                    <a:pt x="189" y="452"/>
                                  </a:lnTo>
                                  <a:lnTo>
                                    <a:pt x="191" y="455"/>
                                  </a:lnTo>
                                  <a:lnTo>
                                    <a:pt x="195" y="458"/>
                                  </a:lnTo>
                                  <a:lnTo>
                                    <a:pt x="208" y="464"/>
                                  </a:lnTo>
                                  <a:lnTo>
                                    <a:pt x="229" y="469"/>
                                  </a:lnTo>
                                  <a:lnTo>
                                    <a:pt x="259" y="471"/>
                                  </a:lnTo>
                                  <a:lnTo>
                                    <a:pt x="296" y="472"/>
                                  </a:lnTo>
                                  <a:lnTo>
                                    <a:pt x="320" y="472"/>
                                  </a:lnTo>
                                  <a:lnTo>
                                    <a:pt x="345" y="471"/>
                                  </a:lnTo>
                                  <a:lnTo>
                                    <a:pt x="372" y="469"/>
                                  </a:lnTo>
                                  <a:lnTo>
                                    <a:pt x="400" y="467"/>
                                  </a:lnTo>
                                  <a:lnTo>
                                    <a:pt x="418" y="464"/>
                                  </a:lnTo>
                                  <a:lnTo>
                                    <a:pt x="433" y="459"/>
                                  </a:lnTo>
                                  <a:lnTo>
                                    <a:pt x="444" y="452"/>
                                  </a:lnTo>
                                  <a:lnTo>
                                    <a:pt x="453" y="443"/>
                                  </a:lnTo>
                                  <a:lnTo>
                                    <a:pt x="459" y="433"/>
                                  </a:lnTo>
                                  <a:lnTo>
                                    <a:pt x="462" y="424"/>
                                  </a:lnTo>
                                  <a:lnTo>
                                    <a:pt x="314" y="424"/>
                                  </a:lnTo>
                                  <a:lnTo>
                                    <a:pt x="290" y="424"/>
                                  </a:lnTo>
                                  <a:lnTo>
                                    <a:pt x="271" y="423"/>
                                  </a:lnTo>
                                  <a:lnTo>
                                    <a:pt x="257" y="422"/>
                                  </a:lnTo>
                                  <a:lnTo>
                                    <a:pt x="249" y="420"/>
                                  </a:lnTo>
                                  <a:lnTo>
                                    <a:pt x="242" y="418"/>
                                  </a:lnTo>
                                  <a:lnTo>
                                    <a:pt x="239" y="411"/>
                                  </a:lnTo>
                                  <a:lnTo>
                                    <a:pt x="239" y="241"/>
                                  </a:lnTo>
                                  <a:close/>
                                  <a:moveTo>
                                    <a:pt x="421" y="341"/>
                                  </a:moveTo>
                                  <a:lnTo>
                                    <a:pt x="420" y="354"/>
                                  </a:lnTo>
                                  <a:lnTo>
                                    <a:pt x="419" y="365"/>
                                  </a:lnTo>
                                  <a:lnTo>
                                    <a:pt x="418" y="374"/>
                                  </a:lnTo>
                                  <a:lnTo>
                                    <a:pt x="417" y="381"/>
                                  </a:lnTo>
                                  <a:lnTo>
                                    <a:pt x="413" y="397"/>
                                  </a:lnTo>
                                  <a:lnTo>
                                    <a:pt x="407" y="408"/>
                                  </a:lnTo>
                                  <a:lnTo>
                                    <a:pt x="398" y="414"/>
                                  </a:lnTo>
                                  <a:lnTo>
                                    <a:pt x="387" y="418"/>
                                  </a:lnTo>
                                  <a:lnTo>
                                    <a:pt x="370" y="422"/>
                                  </a:lnTo>
                                  <a:lnTo>
                                    <a:pt x="346" y="423"/>
                                  </a:lnTo>
                                  <a:lnTo>
                                    <a:pt x="314" y="424"/>
                                  </a:lnTo>
                                  <a:lnTo>
                                    <a:pt x="462" y="424"/>
                                  </a:lnTo>
                                  <a:lnTo>
                                    <a:pt x="465" y="418"/>
                                  </a:lnTo>
                                  <a:lnTo>
                                    <a:pt x="471" y="398"/>
                                  </a:lnTo>
                                  <a:lnTo>
                                    <a:pt x="478" y="374"/>
                                  </a:lnTo>
                                  <a:lnTo>
                                    <a:pt x="466" y="369"/>
                                  </a:lnTo>
                                  <a:lnTo>
                                    <a:pt x="457" y="366"/>
                                  </a:lnTo>
                                  <a:lnTo>
                                    <a:pt x="453" y="364"/>
                                  </a:lnTo>
                                  <a:lnTo>
                                    <a:pt x="443" y="359"/>
                                  </a:lnTo>
                                  <a:lnTo>
                                    <a:pt x="432" y="352"/>
                                  </a:lnTo>
                                  <a:lnTo>
                                    <a:pt x="421" y="341"/>
                                  </a:lnTo>
                                  <a:close/>
                                  <a:moveTo>
                                    <a:pt x="184" y="0"/>
                                  </a:moveTo>
                                  <a:lnTo>
                                    <a:pt x="185" y="24"/>
                                  </a:lnTo>
                                  <a:lnTo>
                                    <a:pt x="186" y="44"/>
                                  </a:lnTo>
                                  <a:lnTo>
                                    <a:pt x="187" y="61"/>
                                  </a:lnTo>
                                  <a:lnTo>
                                    <a:pt x="187" y="75"/>
                                  </a:lnTo>
                                  <a:lnTo>
                                    <a:pt x="187" y="193"/>
                                  </a:lnTo>
                                  <a:lnTo>
                                    <a:pt x="139" y="202"/>
                                  </a:lnTo>
                                  <a:lnTo>
                                    <a:pt x="96" y="211"/>
                                  </a:lnTo>
                                  <a:lnTo>
                                    <a:pt x="58" y="218"/>
                                  </a:lnTo>
                                  <a:lnTo>
                                    <a:pt x="26" y="223"/>
                                  </a:lnTo>
                                  <a:lnTo>
                                    <a:pt x="0" y="226"/>
                                  </a:lnTo>
                                  <a:lnTo>
                                    <a:pt x="3" y="241"/>
                                  </a:lnTo>
                                  <a:lnTo>
                                    <a:pt x="6" y="256"/>
                                  </a:lnTo>
                                  <a:lnTo>
                                    <a:pt x="8" y="272"/>
                                  </a:lnTo>
                                  <a:lnTo>
                                    <a:pt x="10" y="287"/>
                                  </a:lnTo>
                                  <a:lnTo>
                                    <a:pt x="29" y="281"/>
                                  </a:lnTo>
                                  <a:lnTo>
                                    <a:pt x="161" y="247"/>
                                  </a:lnTo>
                                  <a:lnTo>
                                    <a:pt x="187" y="241"/>
                                  </a:lnTo>
                                  <a:lnTo>
                                    <a:pt x="239" y="241"/>
                                  </a:lnTo>
                                  <a:lnTo>
                                    <a:pt x="239" y="229"/>
                                  </a:lnTo>
                                  <a:lnTo>
                                    <a:pt x="373" y="202"/>
                                  </a:lnTo>
                                  <a:lnTo>
                                    <a:pt x="426" y="191"/>
                                  </a:lnTo>
                                  <a:lnTo>
                                    <a:pt x="469" y="184"/>
                                  </a:lnTo>
                                  <a:lnTo>
                                    <a:pt x="474" y="183"/>
                                  </a:lnTo>
                                  <a:lnTo>
                                    <a:pt x="239" y="183"/>
                                  </a:lnTo>
                                  <a:lnTo>
                                    <a:pt x="239" y="75"/>
                                  </a:lnTo>
                                  <a:lnTo>
                                    <a:pt x="239" y="60"/>
                                  </a:lnTo>
                                  <a:lnTo>
                                    <a:pt x="240" y="43"/>
                                  </a:lnTo>
                                  <a:lnTo>
                                    <a:pt x="241" y="23"/>
                                  </a:lnTo>
                                  <a:lnTo>
                                    <a:pt x="243" y="2"/>
                                  </a:lnTo>
                                  <a:lnTo>
                                    <a:pt x="210" y="2"/>
                                  </a:lnTo>
                                  <a:lnTo>
                                    <a:pt x="200" y="2"/>
                                  </a:lnTo>
                                  <a:lnTo>
                                    <a:pt x="184" y="0"/>
                                  </a:lnTo>
                                  <a:close/>
                                  <a:moveTo>
                                    <a:pt x="478" y="124"/>
                                  </a:moveTo>
                                  <a:lnTo>
                                    <a:pt x="454" y="133"/>
                                  </a:lnTo>
                                  <a:lnTo>
                                    <a:pt x="426" y="140"/>
                                  </a:lnTo>
                                  <a:lnTo>
                                    <a:pt x="381" y="151"/>
                                  </a:lnTo>
                                  <a:lnTo>
                                    <a:pt x="239" y="183"/>
                                  </a:lnTo>
                                  <a:lnTo>
                                    <a:pt x="474" y="183"/>
                                  </a:lnTo>
                                  <a:lnTo>
                                    <a:pt x="491" y="182"/>
                                  </a:lnTo>
                                  <a:lnTo>
                                    <a:pt x="486" y="167"/>
                                  </a:lnTo>
                                  <a:lnTo>
                                    <a:pt x="483" y="153"/>
                                  </a:lnTo>
                                  <a:lnTo>
                                    <a:pt x="480" y="138"/>
                                  </a:lnTo>
                                  <a:lnTo>
                                    <a:pt x="478" y="124"/>
                                  </a:lnTo>
                                  <a:close/>
                                  <a:moveTo>
                                    <a:pt x="243" y="0"/>
                                  </a:moveTo>
                                  <a:lnTo>
                                    <a:pt x="227" y="2"/>
                                  </a:lnTo>
                                  <a:lnTo>
                                    <a:pt x="217" y="2"/>
                                  </a:lnTo>
                                  <a:lnTo>
                                    <a:pt x="243" y="2"/>
                                  </a:lnTo>
                                  <a:lnTo>
                                    <a:pt x="243" y="0"/>
                                  </a:lnTo>
                                  <a:close/>
                                  <a:moveTo>
                                    <a:pt x="733" y="13"/>
                                  </a:moveTo>
                                  <a:lnTo>
                                    <a:pt x="737" y="85"/>
                                  </a:lnTo>
                                  <a:lnTo>
                                    <a:pt x="737" y="193"/>
                                  </a:lnTo>
                                  <a:lnTo>
                                    <a:pt x="736" y="248"/>
                                  </a:lnTo>
                                  <a:lnTo>
                                    <a:pt x="731" y="297"/>
                                  </a:lnTo>
                                  <a:lnTo>
                                    <a:pt x="723" y="338"/>
                                  </a:lnTo>
                                  <a:lnTo>
                                    <a:pt x="713" y="372"/>
                                  </a:lnTo>
                                  <a:lnTo>
                                    <a:pt x="700" y="397"/>
                                  </a:lnTo>
                                  <a:lnTo>
                                    <a:pt x="683" y="420"/>
                                  </a:lnTo>
                                  <a:lnTo>
                                    <a:pt x="662" y="442"/>
                                  </a:lnTo>
                                  <a:lnTo>
                                    <a:pt x="637" y="462"/>
                                  </a:lnTo>
                                  <a:lnTo>
                                    <a:pt x="626" y="470"/>
                                  </a:lnTo>
                                  <a:lnTo>
                                    <a:pt x="633" y="471"/>
                                  </a:lnTo>
                                  <a:lnTo>
                                    <a:pt x="643" y="473"/>
                                  </a:lnTo>
                                  <a:lnTo>
                                    <a:pt x="667" y="484"/>
                                  </a:lnTo>
                                  <a:lnTo>
                                    <a:pt x="678" y="491"/>
                                  </a:lnTo>
                                  <a:lnTo>
                                    <a:pt x="686" y="500"/>
                                  </a:lnTo>
                                  <a:lnTo>
                                    <a:pt x="694" y="491"/>
                                  </a:lnTo>
                                  <a:lnTo>
                                    <a:pt x="713" y="468"/>
                                  </a:lnTo>
                                  <a:lnTo>
                                    <a:pt x="729" y="445"/>
                                  </a:lnTo>
                                  <a:lnTo>
                                    <a:pt x="743" y="422"/>
                                  </a:lnTo>
                                  <a:lnTo>
                                    <a:pt x="755" y="398"/>
                                  </a:lnTo>
                                  <a:lnTo>
                                    <a:pt x="763" y="380"/>
                                  </a:lnTo>
                                  <a:lnTo>
                                    <a:pt x="770" y="358"/>
                                  </a:lnTo>
                                  <a:lnTo>
                                    <a:pt x="776" y="335"/>
                                  </a:lnTo>
                                  <a:lnTo>
                                    <a:pt x="782" y="309"/>
                                  </a:lnTo>
                                  <a:lnTo>
                                    <a:pt x="1046" y="309"/>
                                  </a:lnTo>
                                  <a:lnTo>
                                    <a:pt x="1046" y="265"/>
                                  </a:lnTo>
                                  <a:lnTo>
                                    <a:pt x="786" y="265"/>
                                  </a:lnTo>
                                  <a:lnTo>
                                    <a:pt x="788" y="185"/>
                                  </a:lnTo>
                                  <a:lnTo>
                                    <a:pt x="1046" y="185"/>
                                  </a:lnTo>
                                  <a:lnTo>
                                    <a:pt x="1046" y="141"/>
                                  </a:lnTo>
                                  <a:lnTo>
                                    <a:pt x="788" y="141"/>
                                  </a:lnTo>
                                  <a:lnTo>
                                    <a:pt x="788" y="62"/>
                                  </a:lnTo>
                                  <a:lnTo>
                                    <a:pt x="1046" y="62"/>
                                  </a:lnTo>
                                  <a:lnTo>
                                    <a:pt x="1047" y="56"/>
                                  </a:lnTo>
                                  <a:lnTo>
                                    <a:pt x="1048" y="37"/>
                                  </a:lnTo>
                                  <a:lnTo>
                                    <a:pt x="1049" y="16"/>
                                  </a:lnTo>
                                  <a:lnTo>
                                    <a:pt x="806" y="16"/>
                                  </a:lnTo>
                                  <a:lnTo>
                                    <a:pt x="792" y="16"/>
                                  </a:lnTo>
                                  <a:lnTo>
                                    <a:pt x="775" y="15"/>
                                  </a:lnTo>
                                  <a:lnTo>
                                    <a:pt x="756" y="14"/>
                                  </a:lnTo>
                                  <a:lnTo>
                                    <a:pt x="733" y="13"/>
                                  </a:lnTo>
                                  <a:close/>
                                  <a:moveTo>
                                    <a:pt x="924" y="424"/>
                                  </a:moveTo>
                                  <a:lnTo>
                                    <a:pt x="931" y="437"/>
                                  </a:lnTo>
                                  <a:lnTo>
                                    <a:pt x="936" y="447"/>
                                  </a:lnTo>
                                  <a:lnTo>
                                    <a:pt x="939" y="455"/>
                                  </a:lnTo>
                                  <a:lnTo>
                                    <a:pt x="941" y="462"/>
                                  </a:lnTo>
                                  <a:lnTo>
                                    <a:pt x="943" y="469"/>
                                  </a:lnTo>
                                  <a:lnTo>
                                    <a:pt x="944" y="479"/>
                                  </a:lnTo>
                                  <a:lnTo>
                                    <a:pt x="944" y="484"/>
                                  </a:lnTo>
                                  <a:lnTo>
                                    <a:pt x="944" y="493"/>
                                  </a:lnTo>
                                  <a:lnTo>
                                    <a:pt x="979" y="491"/>
                                  </a:lnTo>
                                  <a:lnTo>
                                    <a:pt x="1007" y="485"/>
                                  </a:lnTo>
                                  <a:lnTo>
                                    <a:pt x="1027" y="477"/>
                                  </a:lnTo>
                                  <a:lnTo>
                                    <a:pt x="1041" y="467"/>
                                  </a:lnTo>
                                  <a:lnTo>
                                    <a:pt x="1043" y="462"/>
                                  </a:lnTo>
                                  <a:lnTo>
                                    <a:pt x="1044" y="452"/>
                                  </a:lnTo>
                                  <a:lnTo>
                                    <a:pt x="1045" y="438"/>
                                  </a:lnTo>
                                  <a:lnTo>
                                    <a:pt x="1045" y="430"/>
                                  </a:lnTo>
                                  <a:lnTo>
                                    <a:pt x="964" y="430"/>
                                  </a:lnTo>
                                  <a:lnTo>
                                    <a:pt x="959" y="430"/>
                                  </a:lnTo>
                                  <a:lnTo>
                                    <a:pt x="954" y="429"/>
                                  </a:lnTo>
                                  <a:lnTo>
                                    <a:pt x="930" y="425"/>
                                  </a:lnTo>
                                  <a:lnTo>
                                    <a:pt x="924" y="424"/>
                                  </a:lnTo>
                                  <a:close/>
                                  <a:moveTo>
                                    <a:pt x="1046" y="309"/>
                                  </a:moveTo>
                                  <a:lnTo>
                                    <a:pt x="995" y="309"/>
                                  </a:lnTo>
                                  <a:lnTo>
                                    <a:pt x="995" y="416"/>
                                  </a:lnTo>
                                  <a:lnTo>
                                    <a:pt x="992" y="424"/>
                                  </a:lnTo>
                                  <a:lnTo>
                                    <a:pt x="988" y="426"/>
                                  </a:lnTo>
                                  <a:lnTo>
                                    <a:pt x="983" y="429"/>
                                  </a:lnTo>
                                  <a:lnTo>
                                    <a:pt x="976" y="430"/>
                                  </a:lnTo>
                                  <a:lnTo>
                                    <a:pt x="1045" y="430"/>
                                  </a:lnTo>
                                  <a:lnTo>
                                    <a:pt x="1046" y="424"/>
                                  </a:lnTo>
                                  <a:lnTo>
                                    <a:pt x="1046" y="309"/>
                                  </a:lnTo>
                                  <a:close/>
                                  <a:moveTo>
                                    <a:pt x="1046" y="185"/>
                                  </a:moveTo>
                                  <a:lnTo>
                                    <a:pt x="995" y="185"/>
                                  </a:lnTo>
                                  <a:lnTo>
                                    <a:pt x="995" y="265"/>
                                  </a:lnTo>
                                  <a:lnTo>
                                    <a:pt x="1046" y="265"/>
                                  </a:lnTo>
                                  <a:lnTo>
                                    <a:pt x="1046" y="185"/>
                                  </a:lnTo>
                                  <a:close/>
                                  <a:moveTo>
                                    <a:pt x="1046" y="62"/>
                                  </a:moveTo>
                                  <a:lnTo>
                                    <a:pt x="994" y="62"/>
                                  </a:lnTo>
                                  <a:lnTo>
                                    <a:pt x="995" y="141"/>
                                  </a:lnTo>
                                  <a:lnTo>
                                    <a:pt x="1046" y="141"/>
                                  </a:lnTo>
                                  <a:lnTo>
                                    <a:pt x="1046" y="80"/>
                                  </a:lnTo>
                                  <a:lnTo>
                                    <a:pt x="1046" y="71"/>
                                  </a:lnTo>
                                  <a:lnTo>
                                    <a:pt x="1046" y="62"/>
                                  </a:lnTo>
                                  <a:close/>
                                  <a:moveTo>
                                    <a:pt x="1050" y="13"/>
                                  </a:moveTo>
                                  <a:lnTo>
                                    <a:pt x="1002" y="15"/>
                                  </a:lnTo>
                                  <a:lnTo>
                                    <a:pt x="984" y="16"/>
                                  </a:lnTo>
                                  <a:lnTo>
                                    <a:pt x="972" y="16"/>
                                  </a:lnTo>
                                  <a:lnTo>
                                    <a:pt x="1049" y="16"/>
                                  </a:lnTo>
                                  <a:lnTo>
                                    <a:pt x="1050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74" name="任意多边形 1474"/>
                          <wps:cNvSpPr/>
                          <wps:spPr>
                            <a:xfrm>
                              <a:off x="5437" y="10310"/>
                              <a:ext cx="421" cy="1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48" h="382">
                                  <a:moveTo>
                                    <a:pt x="7" y="328"/>
                                  </a:moveTo>
                                  <a:lnTo>
                                    <a:pt x="0" y="375"/>
                                  </a:lnTo>
                                  <a:lnTo>
                                    <a:pt x="10" y="378"/>
                                  </a:lnTo>
                                  <a:lnTo>
                                    <a:pt x="22" y="380"/>
                                  </a:lnTo>
                                  <a:lnTo>
                                    <a:pt x="36" y="382"/>
                                  </a:lnTo>
                                  <a:lnTo>
                                    <a:pt x="49" y="382"/>
                                  </a:lnTo>
                                  <a:lnTo>
                                    <a:pt x="94" y="376"/>
                                  </a:lnTo>
                                  <a:lnTo>
                                    <a:pt x="130" y="354"/>
                                  </a:lnTo>
                                  <a:lnTo>
                                    <a:pt x="142" y="334"/>
                                  </a:lnTo>
                                  <a:lnTo>
                                    <a:pt x="29" y="334"/>
                                  </a:lnTo>
                                  <a:lnTo>
                                    <a:pt x="16" y="331"/>
                                  </a:lnTo>
                                  <a:lnTo>
                                    <a:pt x="7" y="328"/>
                                  </a:lnTo>
                                  <a:close/>
                                  <a:moveTo>
                                    <a:pt x="162" y="0"/>
                                  </a:moveTo>
                                  <a:lnTo>
                                    <a:pt x="105" y="0"/>
                                  </a:lnTo>
                                  <a:lnTo>
                                    <a:pt x="105" y="250"/>
                                  </a:lnTo>
                                  <a:lnTo>
                                    <a:pt x="101" y="291"/>
                                  </a:lnTo>
                                  <a:lnTo>
                                    <a:pt x="89" y="317"/>
                                  </a:lnTo>
                                  <a:lnTo>
                                    <a:pt x="69" y="330"/>
                                  </a:lnTo>
                                  <a:lnTo>
                                    <a:pt x="44" y="334"/>
                                  </a:lnTo>
                                  <a:lnTo>
                                    <a:pt x="142" y="334"/>
                                  </a:lnTo>
                                  <a:lnTo>
                                    <a:pt x="154" y="314"/>
                                  </a:lnTo>
                                  <a:lnTo>
                                    <a:pt x="162" y="252"/>
                                  </a:lnTo>
                                  <a:lnTo>
                                    <a:pt x="162" y="0"/>
                                  </a:lnTo>
                                  <a:close/>
                                  <a:moveTo>
                                    <a:pt x="315" y="0"/>
                                  </a:moveTo>
                                  <a:lnTo>
                                    <a:pt x="258" y="0"/>
                                  </a:lnTo>
                                  <a:lnTo>
                                    <a:pt x="258" y="225"/>
                                  </a:lnTo>
                                  <a:lnTo>
                                    <a:pt x="268" y="297"/>
                                  </a:lnTo>
                                  <a:lnTo>
                                    <a:pt x="294" y="346"/>
                                  </a:lnTo>
                                  <a:lnTo>
                                    <a:pt x="335" y="373"/>
                                  </a:lnTo>
                                  <a:lnTo>
                                    <a:pt x="387" y="382"/>
                                  </a:lnTo>
                                  <a:lnTo>
                                    <a:pt x="442" y="373"/>
                                  </a:lnTo>
                                  <a:lnTo>
                                    <a:pt x="485" y="345"/>
                                  </a:lnTo>
                                  <a:lnTo>
                                    <a:pt x="490" y="336"/>
                                  </a:lnTo>
                                  <a:lnTo>
                                    <a:pt x="389" y="336"/>
                                  </a:lnTo>
                                  <a:lnTo>
                                    <a:pt x="360" y="329"/>
                                  </a:lnTo>
                                  <a:lnTo>
                                    <a:pt x="336" y="310"/>
                                  </a:lnTo>
                                  <a:lnTo>
                                    <a:pt x="321" y="277"/>
                                  </a:lnTo>
                                  <a:lnTo>
                                    <a:pt x="315" y="228"/>
                                  </a:lnTo>
                                  <a:lnTo>
                                    <a:pt x="315" y="0"/>
                                  </a:lnTo>
                                  <a:close/>
                                  <a:moveTo>
                                    <a:pt x="523" y="0"/>
                                  </a:moveTo>
                                  <a:lnTo>
                                    <a:pt x="466" y="0"/>
                                  </a:lnTo>
                                  <a:lnTo>
                                    <a:pt x="466" y="228"/>
                                  </a:lnTo>
                                  <a:lnTo>
                                    <a:pt x="461" y="277"/>
                                  </a:lnTo>
                                  <a:lnTo>
                                    <a:pt x="445" y="310"/>
                                  </a:lnTo>
                                  <a:lnTo>
                                    <a:pt x="421" y="329"/>
                                  </a:lnTo>
                                  <a:lnTo>
                                    <a:pt x="389" y="336"/>
                                  </a:lnTo>
                                  <a:lnTo>
                                    <a:pt x="490" y="336"/>
                                  </a:lnTo>
                                  <a:lnTo>
                                    <a:pt x="513" y="295"/>
                                  </a:lnTo>
                                  <a:lnTo>
                                    <a:pt x="523" y="223"/>
                                  </a:lnTo>
                                  <a:lnTo>
                                    <a:pt x="523" y="0"/>
                                  </a:lnTo>
                                  <a:close/>
                                  <a:moveTo>
                                    <a:pt x="680" y="0"/>
                                  </a:moveTo>
                                  <a:lnTo>
                                    <a:pt x="623" y="0"/>
                                  </a:lnTo>
                                  <a:lnTo>
                                    <a:pt x="623" y="377"/>
                                  </a:lnTo>
                                  <a:lnTo>
                                    <a:pt x="825" y="377"/>
                                  </a:lnTo>
                                  <a:lnTo>
                                    <a:pt x="825" y="329"/>
                                  </a:lnTo>
                                  <a:lnTo>
                                    <a:pt x="680" y="329"/>
                                  </a:lnTo>
                                  <a:lnTo>
                                    <a:pt x="680" y="0"/>
                                  </a:lnTo>
                                  <a:close/>
                                  <a:moveTo>
                                    <a:pt x="928" y="0"/>
                                  </a:moveTo>
                                  <a:lnTo>
                                    <a:pt x="864" y="0"/>
                                  </a:lnTo>
                                  <a:lnTo>
                                    <a:pt x="974" y="219"/>
                                  </a:lnTo>
                                  <a:lnTo>
                                    <a:pt x="974" y="377"/>
                                  </a:lnTo>
                                  <a:lnTo>
                                    <a:pt x="1031" y="377"/>
                                  </a:lnTo>
                                  <a:lnTo>
                                    <a:pt x="1031" y="218"/>
                                  </a:lnTo>
                                  <a:lnTo>
                                    <a:pt x="1053" y="177"/>
                                  </a:lnTo>
                                  <a:lnTo>
                                    <a:pt x="1005" y="177"/>
                                  </a:lnTo>
                                  <a:lnTo>
                                    <a:pt x="998" y="157"/>
                                  </a:lnTo>
                                  <a:lnTo>
                                    <a:pt x="990" y="138"/>
                                  </a:lnTo>
                                  <a:lnTo>
                                    <a:pt x="981" y="119"/>
                                  </a:lnTo>
                                  <a:lnTo>
                                    <a:pt x="972" y="99"/>
                                  </a:lnTo>
                                  <a:lnTo>
                                    <a:pt x="928" y="0"/>
                                  </a:lnTo>
                                  <a:close/>
                                  <a:moveTo>
                                    <a:pt x="1148" y="0"/>
                                  </a:moveTo>
                                  <a:lnTo>
                                    <a:pt x="1084" y="0"/>
                                  </a:lnTo>
                                  <a:lnTo>
                                    <a:pt x="1039" y="98"/>
                                  </a:lnTo>
                                  <a:lnTo>
                                    <a:pt x="1030" y="119"/>
                                  </a:lnTo>
                                  <a:lnTo>
                                    <a:pt x="1021" y="139"/>
                                  </a:lnTo>
                                  <a:lnTo>
                                    <a:pt x="1013" y="158"/>
                                  </a:lnTo>
                                  <a:lnTo>
                                    <a:pt x="1006" y="177"/>
                                  </a:lnTo>
                                  <a:lnTo>
                                    <a:pt x="1053" y="177"/>
                                  </a:lnTo>
                                  <a:lnTo>
                                    <a:pt x="114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</wpg:grpSp>
                      <wpg:grpSp>
                        <wpg:cNvPr id="392" name="组合 392"/>
                        <wpg:cNvGrpSpPr/>
                        <wpg:grpSpPr>
                          <a:xfrm>
                            <a:off x="19332" y="10261"/>
                            <a:ext cx="3380" cy="2452"/>
                            <a:chOff x="8175" y="10261"/>
                            <a:chExt cx="3380" cy="2452"/>
                          </a:xfrm>
                        </wpg:grpSpPr>
                        <wpg:grpSp>
                          <wpg:cNvPr id="304" name="组合 848"/>
                          <wpg:cNvGrpSpPr/>
                          <wpg:grpSpPr>
                            <a:xfrm rot="0">
                              <a:off x="8175" y="10542"/>
                              <a:ext cx="3380" cy="200"/>
                              <a:chOff x="2473" y="2521"/>
                              <a:chExt cx="3278" cy="194"/>
                            </a:xfrm>
                          </wpg:grpSpPr>
                          <wps:wsp>
                            <wps:cNvPr id="849" name="矩形 1"/>
                            <wps:cNvSpPr/>
                            <wps:spPr>
                              <a:xfrm>
                                <a:off x="2473" y="2521"/>
                                <a:ext cx="3279" cy="1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36A7A8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  <wpg:grpSp>
                            <wpg:cNvPr id="305" name="组合 735"/>
                            <wpg:cNvGrpSpPr/>
                            <wpg:grpSpPr>
                              <a:xfrm>
                                <a:off x="2582" y="2571"/>
                                <a:ext cx="3061" cy="97"/>
                                <a:chOff x="1304" y="2571"/>
                                <a:chExt cx="3061" cy="97"/>
                              </a:xfrm>
                            </wpg:grpSpPr>
                            <wps:wsp>
                              <wps:cNvPr id="851" name="任意多边形 2"/>
                              <wps:cNvSpPr/>
                              <wps:spPr>
                                <a:xfrm>
                                  <a:off x="1304" y="2572"/>
                                  <a:ext cx="283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4" y="66"/>
                                      </a:moveTo>
                                      <a:lnTo>
                                        <a:pt x="306" y="66"/>
                                      </a:lnTo>
                                      <a:lnTo>
                                        <a:pt x="306" y="78"/>
                                      </a:lnTo>
                                      <a:lnTo>
                                        <a:pt x="444" y="78"/>
                                      </a:lnTo>
                                      <a:lnTo>
                                        <a:pt x="444" y="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52" name="任意多边形 3"/>
                              <wps:cNvSpPr/>
                              <wps:spPr>
                                <a:xfrm>
                                  <a:off x="1771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20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20" y="13"/>
                                      </a:lnTo>
                                      <a:lnTo>
                                        <a:pt x="120" y="4"/>
                                      </a:lnTo>
                                      <a:close/>
                                      <a:moveTo>
                                        <a:pt x="120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120" y="38"/>
                                      </a:lnTo>
                                      <a:close/>
                                      <a:moveTo>
                                        <a:pt x="120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120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7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5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6" y="90"/>
                                      </a:lnTo>
                                      <a:lnTo>
                                        <a:pt x="126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5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3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9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5" y="144"/>
                                      </a:lnTo>
                                      <a:lnTo>
                                        <a:pt x="159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9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2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7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7" y="30"/>
                                      </a:lnTo>
                                      <a:lnTo>
                                        <a:pt x="227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0" y="21"/>
                                      </a:moveTo>
                                      <a:lnTo>
                                        <a:pt x="321" y="21"/>
                                      </a:lnTo>
                                      <a:lnTo>
                                        <a:pt x="321" y="33"/>
                                      </a:lnTo>
                                      <a:lnTo>
                                        <a:pt x="430" y="33"/>
                                      </a:lnTo>
                                      <a:lnTo>
                                        <a:pt x="430" y="21"/>
                                      </a:lnTo>
                                      <a:close/>
                                      <a:moveTo>
                                        <a:pt x="443" y="120"/>
                                      </a:moveTo>
                                      <a:lnTo>
                                        <a:pt x="308" y="120"/>
                                      </a:lnTo>
                                      <a:lnTo>
                                        <a:pt x="308" y="132"/>
                                      </a:lnTo>
                                      <a:lnTo>
                                        <a:pt x="443" y="132"/>
                                      </a:lnTo>
                                      <a:lnTo>
                                        <a:pt x="443" y="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53" name="任意多边形 4"/>
                              <wps:cNvSpPr/>
                              <wps:spPr>
                                <a:xfrm>
                                  <a:off x="2237" y="2572"/>
                                  <a:ext cx="28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1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1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5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8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4" y="81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4" y="55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4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4" y="99"/>
                                      </a:lnTo>
                                      <a:lnTo>
                                        <a:pt x="214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4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214" y="55"/>
                                      </a:lnTo>
                                      <a:close/>
                                      <a:moveTo>
                                        <a:pt x="214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214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4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4" y="20"/>
                                      </a:lnTo>
                                      <a:lnTo>
                                        <a:pt x="214" y="0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  <a:moveTo>
                                        <a:pt x="420" y="68"/>
                                      </a:moveTo>
                                      <a:lnTo>
                                        <a:pt x="327" y="68"/>
                                      </a:lnTo>
                                      <a:lnTo>
                                        <a:pt x="327" y="79"/>
                                      </a:lnTo>
                                      <a:lnTo>
                                        <a:pt x="420" y="79"/>
                                      </a:lnTo>
                                      <a:lnTo>
                                        <a:pt x="420" y="68"/>
                                      </a:lnTo>
                                      <a:close/>
                                      <a:moveTo>
                                        <a:pt x="440" y="126"/>
                                      </a:moveTo>
                                      <a:lnTo>
                                        <a:pt x="308" y="126"/>
                                      </a:lnTo>
                                      <a:lnTo>
                                        <a:pt x="308" y="137"/>
                                      </a:lnTo>
                                      <a:lnTo>
                                        <a:pt x="440" y="137"/>
                                      </a:lnTo>
                                      <a:lnTo>
                                        <a:pt x="440" y="1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54" name="任意多边形 5"/>
                              <wps:cNvSpPr/>
                              <wps:spPr>
                                <a:xfrm>
                                  <a:off x="2701" y="2572"/>
                                  <a:ext cx="278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37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7" y="12"/>
                                      </a:moveTo>
                                      <a:lnTo>
                                        <a:pt x="312" y="12"/>
                                      </a:lnTo>
                                      <a:lnTo>
                                        <a:pt x="312" y="144"/>
                                      </a:lnTo>
                                      <a:lnTo>
                                        <a:pt x="323" y="144"/>
                                      </a:lnTo>
                                      <a:lnTo>
                                        <a:pt x="323" y="131"/>
                                      </a:lnTo>
                                      <a:lnTo>
                                        <a:pt x="437" y="131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323" y="120"/>
                                      </a:lnTo>
                                      <a:lnTo>
                                        <a:pt x="323" y="23"/>
                                      </a:lnTo>
                                      <a:lnTo>
                                        <a:pt x="437" y="23"/>
                                      </a:lnTo>
                                      <a:lnTo>
                                        <a:pt x="437" y="12"/>
                                      </a:lnTo>
                                      <a:close/>
                                      <a:moveTo>
                                        <a:pt x="437" y="131"/>
                                      </a:moveTo>
                                      <a:lnTo>
                                        <a:pt x="426" y="131"/>
                                      </a:lnTo>
                                      <a:lnTo>
                                        <a:pt x="426" y="143"/>
                                      </a:lnTo>
                                      <a:lnTo>
                                        <a:pt x="437" y="143"/>
                                      </a:lnTo>
                                      <a:lnTo>
                                        <a:pt x="437" y="131"/>
                                      </a:lnTo>
                                      <a:close/>
                                      <a:moveTo>
                                        <a:pt x="437" y="23"/>
                                      </a:moveTo>
                                      <a:lnTo>
                                        <a:pt x="426" y="23"/>
                                      </a:lnTo>
                                      <a:lnTo>
                                        <a:pt x="426" y="120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437" y="23"/>
                                      </a:lnTo>
                                      <a:close/>
                                      <a:moveTo>
                                        <a:pt x="363" y="23"/>
                                      </a:moveTo>
                                      <a:lnTo>
                                        <a:pt x="353" y="23"/>
                                      </a:lnTo>
                                      <a:lnTo>
                                        <a:pt x="352" y="51"/>
                                      </a:lnTo>
                                      <a:lnTo>
                                        <a:pt x="348" y="72"/>
                                      </a:lnTo>
                                      <a:lnTo>
                                        <a:pt x="339" y="88"/>
                                      </a:lnTo>
                                      <a:lnTo>
                                        <a:pt x="325" y="98"/>
                                      </a:lnTo>
                                      <a:lnTo>
                                        <a:pt x="327" y="100"/>
                                      </a:lnTo>
                                      <a:lnTo>
                                        <a:pt x="330" y="104"/>
                                      </a:lnTo>
                                      <a:lnTo>
                                        <a:pt x="331" y="107"/>
                                      </a:lnTo>
                                      <a:lnTo>
                                        <a:pt x="347" y="95"/>
                                      </a:lnTo>
                                      <a:lnTo>
                                        <a:pt x="357" y="77"/>
                                      </a:lnTo>
                                      <a:lnTo>
                                        <a:pt x="361" y="53"/>
                                      </a:lnTo>
                                      <a:lnTo>
                                        <a:pt x="363" y="23"/>
                                      </a:lnTo>
                                      <a:close/>
                                      <a:moveTo>
                                        <a:pt x="395" y="23"/>
                                      </a:moveTo>
                                      <a:lnTo>
                                        <a:pt x="385" y="23"/>
                                      </a:lnTo>
                                      <a:lnTo>
                                        <a:pt x="385" y="88"/>
                                      </a:lnTo>
                                      <a:lnTo>
                                        <a:pt x="388" y="93"/>
                                      </a:lnTo>
                                      <a:lnTo>
                                        <a:pt x="418" y="93"/>
                                      </a:lnTo>
                                      <a:lnTo>
                                        <a:pt x="422" y="93"/>
                                      </a:lnTo>
                                      <a:lnTo>
                                        <a:pt x="424" y="92"/>
                                      </a:lnTo>
                                      <a:lnTo>
                                        <a:pt x="424" y="90"/>
                                      </a:lnTo>
                                      <a:lnTo>
                                        <a:pt x="423" y="86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395" y="84"/>
                                      </a:lnTo>
                                      <a:lnTo>
                                        <a:pt x="395" y="82"/>
                                      </a:lnTo>
                                      <a:lnTo>
                                        <a:pt x="395" y="23"/>
                                      </a:lnTo>
                                      <a:close/>
                                      <a:moveTo>
                                        <a:pt x="423" y="83"/>
                                      </a:moveTo>
                                      <a:lnTo>
                                        <a:pt x="421" y="84"/>
                                      </a:lnTo>
                                      <a:lnTo>
                                        <a:pt x="417" y="84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423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55" name="任意多边形 6"/>
                              <wps:cNvSpPr/>
                              <wps:spPr>
                                <a:xfrm>
                                  <a:off x="3163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3" y="129"/>
                                      </a:moveTo>
                                      <a:lnTo>
                                        <a:pt x="308" y="129"/>
                                      </a:lnTo>
                                      <a:lnTo>
                                        <a:pt x="308" y="140"/>
                                      </a:lnTo>
                                      <a:lnTo>
                                        <a:pt x="443" y="140"/>
                                      </a:lnTo>
                                      <a:lnTo>
                                        <a:pt x="443" y="129"/>
                                      </a:lnTo>
                                      <a:close/>
                                      <a:moveTo>
                                        <a:pt x="366" y="73"/>
                                      </a:moveTo>
                                      <a:lnTo>
                                        <a:pt x="355" y="73"/>
                                      </a:lnTo>
                                      <a:lnTo>
                                        <a:pt x="352" y="88"/>
                                      </a:lnTo>
                                      <a:lnTo>
                                        <a:pt x="350" y="103"/>
                                      </a:lnTo>
                                      <a:lnTo>
                                        <a:pt x="348" y="117"/>
                                      </a:lnTo>
                                      <a:lnTo>
                                        <a:pt x="345" y="129"/>
                                      </a:lnTo>
                                      <a:lnTo>
                                        <a:pt x="356" y="129"/>
                                      </a:lnTo>
                                      <a:lnTo>
                                        <a:pt x="359" y="117"/>
                                      </a:lnTo>
                                      <a:lnTo>
                                        <a:pt x="361" y="103"/>
                                      </a:lnTo>
                                      <a:lnTo>
                                        <a:pt x="363" y="88"/>
                                      </a:lnTo>
                                      <a:lnTo>
                                        <a:pt x="366" y="73"/>
                                      </a:lnTo>
                                      <a:close/>
                                      <a:moveTo>
                                        <a:pt x="409" y="62"/>
                                      </a:moveTo>
                                      <a:lnTo>
                                        <a:pt x="408" y="62"/>
                                      </a:lnTo>
                                      <a:lnTo>
                                        <a:pt x="326" y="62"/>
                                      </a:lnTo>
                                      <a:lnTo>
                                        <a:pt x="326" y="73"/>
                                      </a:lnTo>
                                      <a:lnTo>
                                        <a:pt x="406" y="73"/>
                                      </a:lnTo>
                                      <a:lnTo>
                                        <a:pt x="405" y="88"/>
                                      </a:lnTo>
                                      <a:lnTo>
                                        <a:pt x="403" y="103"/>
                                      </a:lnTo>
                                      <a:lnTo>
                                        <a:pt x="402" y="117"/>
                                      </a:lnTo>
                                      <a:lnTo>
                                        <a:pt x="401" y="129"/>
                                      </a:lnTo>
                                      <a:lnTo>
                                        <a:pt x="411" y="129"/>
                                      </a:lnTo>
                                      <a:lnTo>
                                        <a:pt x="413" y="112"/>
                                      </a:lnTo>
                                      <a:lnTo>
                                        <a:pt x="415" y="95"/>
                                      </a:lnTo>
                                      <a:lnTo>
                                        <a:pt x="416" y="78"/>
                                      </a:lnTo>
                                      <a:lnTo>
                                        <a:pt x="417" y="62"/>
                                      </a:lnTo>
                                      <a:lnTo>
                                        <a:pt x="409" y="62"/>
                                      </a:lnTo>
                                      <a:close/>
                                      <a:moveTo>
                                        <a:pt x="372" y="25"/>
                                      </a:moveTo>
                                      <a:lnTo>
                                        <a:pt x="362" y="25"/>
                                      </a:lnTo>
                                      <a:lnTo>
                                        <a:pt x="360" y="36"/>
                                      </a:lnTo>
                                      <a:lnTo>
                                        <a:pt x="357" y="62"/>
                                      </a:lnTo>
                                      <a:lnTo>
                                        <a:pt x="367" y="62"/>
                                      </a:lnTo>
                                      <a:lnTo>
                                        <a:pt x="371" y="36"/>
                                      </a:lnTo>
                                      <a:lnTo>
                                        <a:pt x="372" y="25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56" name="任意多边形 7"/>
                              <wps:cNvSpPr/>
                              <wps:spPr>
                                <a:xfrm>
                                  <a:off x="3629" y="2571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4" h="152">
                                      <a:moveTo>
                                        <a:pt x="120" y="6"/>
                                      </a:moveTo>
                                      <a:lnTo>
                                        <a:pt x="19" y="6"/>
                                      </a:lnTo>
                                      <a:lnTo>
                                        <a:pt x="19" y="65"/>
                                      </a:lnTo>
                                      <a:lnTo>
                                        <a:pt x="120" y="65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29" y="56"/>
                                      </a:lnTo>
                                      <a:lnTo>
                                        <a:pt x="29" y="40"/>
                                      </a:lnTo>
                                      <a:lnTo>
                                        <a:pt x="120" y="40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29" y="31"/>
                                      </a:lnTo>
                                      <a:lnTo>
                                        <a:pt x="29" y="15"/>
                                      </a:lnTo>
                                      <a:lnTo>
                                        <a:pt x="120" y="15"/>
                                      </a:lnTo>
                                      <a:lnTo>
                                        <a:pt x="120" y="6"/>
                                      </a:lnTo>
                                      <a:close/>
                                      <a:moveTo>
                                        <a:pt x="120" y="40"/>
                                      </a:moveTo>
                                      <a:lnTo>
                                        <a:pt x="109" y="40"/>
                                      </a:lnTo>
                                      <a:lnTo>
                                        <a:pt x="109" y="56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120" y="40"/>
                                      </a:lnTo>
                                      <a:close/>
                                      <a:moveTo>
                                        <a:pt x="120" y="15"/>
                                      </a:moveTo>
                                      <a:lnTo>
                                        <a:pt x="109" y="15"/>
                                      </a:lnTo>
                                      <a:lnTo>
                                        <a:pt x="109" y="31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120" y="15"/>
                                      </a:lnTo>
                                      <a:close/>
                                      <a:moveTo>
                                        <a:pt x="135" y="137"/>
                                      </a:moveTo>
                                      <a:lnTo>
                                        <a:pt x="2" y="137"/>
                                      </a:lnTo>
                                      <a:lnTo>
                                        <a:pt x="2" y="147"/>
                                      </a:lnTo>
                                      <a:lnTo>
                                        <a:pt x="135" y="147"/>
                                      </a:lnTo>
                                      <a:lnTo>
                                        <a:pt x="135" y="137"/>
                                      </a:lnTo>
                                      <a:close/>
                                      <a:moveTo>
                                        <a:pt x="74" y="118"/>
                                      </a:moveTo>
                                      <a:lnTo>
                                        <a:pt x="63" y="118"/>
                                      </a:lnTo>
                                      <a:lnTo>
                                        <a:pt x="63" y="137"/>
                                      </a:lnTo>
                                      <a:lnTo>
                                        <a:pt x="74" y="137"/>
                                      </a:lnTo>
                                      <a:lnTo>
                                        <a:pt x="74" y="118"/>
                                      </a:lnTo>
                                      <a:close/>
                                      <a:moveTo>
                                        <a:pt x="119" y="109"/>
                                      </a:moveTo>
                                      <a:lnTo>
                                        <a:pt x="20" y="109"/>
                                      </a:lnTo>
                                      <a:lnTo>
                                        <a:pt x="20" y="118"/>
                                      </a:lnTo>
                                      <a:lnTo>
                                        <a:pt x="119" y="118"/>
                                      </a:lnTo>
                                      <a:lnTo>
                                        <a:pt x="119" y="109"/>
                                      </a:lnTo>
                                      <a:close/>
                                      <a:moveTo>
                                        <a:pt x="29" y="65"/>
                                      </a:moveTo>
                                      <a:lnTo>
                                        <a:pt x="23" y="76"/>
                                      </a:lnTo>
                                      <a:lnTo>
                                        <a:pt x="17" y="87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0" y="104"/>
                                      </a:lnTo>
                                      <a:lnTo>
                                        <a:pt x="3" y="106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9" y="111"/>
                                      </a:lnTo>
                                      <a:lnTo>
                                        <a:pt x="15" y="106"/>
                                      </a:lnTo>
                                      <a:lnTo>
                                        <a:pt x="20" y="99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126" y="92"/>
                                      </a:lnTo>
                                      <a:lnTo>
                                        <a:pt x="126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34" y="78"/>
                                      </a:lnTo>
                                      <a:lnTo>
                                        <a:pt x="37" y="73"/>
                                      </a:lnTo>
                                      <a:lnTo>
                                        <a:pt x="39" y="68"/>
                                      </a:lnTo>
                                      <a:lnTo>
                                        <a:pt x="29" y="65"/>
                                      </a:lnTo>
                                      <a:close/>
                                      <a:moveTo>
                                        <a:pt x="74" y="92"/>
                                      </a:moveTo>
                                      <a:lnTo>
                                        <a:pt x="63" y="92"/>
                                      </a:lnTo>
                                      <a:lnTo>
                                        <a:pt x="63" y="109"/>
                                      </a:lnTo>
                                      <a:lnTo>
                                        <a:pt x="74" y="109"/>
                                      </a:lnTo>
                                      <a:lnTo>
                                        <a:pt x="74" y="92"/>
                                      </a:lnTo>
                                      <a:close/>
                                      <a:moveTo>
                                        <a:pt x="74" y="69"/>
                                      </a:moveTo>
                                      <a:lnTo>
                                        <a:pt x="63" y="69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74" y="69"/>
                                      </a:lnTo>
                                      <a:close/>
                                      <a:moveTo>
                                        <a:pt x="287" y="8"/>
                                      </a:moveTo>
                                      <a:lnTo>
                                        <a:pt x="235" y="8"/>
                                      </a:lnTo>
                                      <a:lnTo>
                                        <a:pt x="234" y="74"/>
                                      </a:lnTo>
                                      <a:lnTo>
                                        <a:pt x="234" y="87"/>
                                      </a:lnTo>
                                      <a:lnTo>
                                        <a:pt x="232" y="108"/>
                                      </a:lnTo>
                                      <a:lnTo>
                                        <a:pt x="228" y="128"/>
                                      </a:lnTo>
                                      <a:lnTo>
                                        <a:pt x="220" y="146"/>
                                      </a:lnTo>
                                      <a:lnTo>
                                        <a:pt x="223" y="147"/>
                                      </a:lnTo>
                                      <a:lnTo>
                                        <a:pt x="227" y="150"/>
                                      </a:lnTo>
                                      <a:lnTo>
                                        <a:pt x="228" y="152"/>
                                      </a:lnTo>
                                      <a:lnTo>
                                        <a:pt x="234" y="139"/>
                                      </a:lnTo>
                                      <a:lnTo>
                                        <a:pt x="239" y="125"/>
                                      </a:lnTo>
                                      <a:lnTo>
                                        <a:pt x="242" y="110"/>
                                      </a:lnTo>
                                      <a:lnTo>
                                        <a:pt x="243" y="95"/>
                                      </a:lnTo>
                                      <a:lnTo>
                                        <a:pt x="287" y="9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44" y="85"/>
                                      </a:lnTo>
                                      <a:lnTo>
                                        <a:pt x="244" y="74"/>
                                      </a:lnTo>
                                      <a:lnTo>
                                        <a:pt x="244" y="56"/>
                                      </a:lnTo>
                                      <a:lnTo>
                                        <a:pt x="287" y="5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44" y="46"/>
                                      </a:lnTo>
                                      <a:lnTo>
                                        <a:pt x="244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7" y="8"/>
                                      </a:lnTo>
                                      <a:close/>
                                      <a:moveTo>
                                        <a:pt x="174" y="115"/>
                                      </a:moveTo>
                                      <a:lnTo>
                                        <a:pt x="169" y="126"/>
                                      </a:lnTo>
                                      <a:lnTo>
                                        <a:pt x="161" y="137"/>
                                      </a:lnTo>
                                      <a:lnTo>
                                        <a:pt x="152" y="145"/>
                                      </a:lnTo>
                                      <a:lnTo>
                                        <a:pt x="155" y="146"/>
                                      </a:lnTo>
                                      <a:lnTo>
                                        <a:pt x="159" y="150"/>
                                      </a:lnTo>
                                      <a:lnTo>
                                        <a:pt x="161" y="151"/>
                                      </a:lnTo>
                                      <a:lnTo>
                                        <a:pt x="167" y="144"/>
                                      </a:lnTo>
                                      <a:lnTo>
                                        <a:pt x="173" y="136"/>
                                      </a:lnTo>
                                      <a:lnTo>
                                        <a:pt x="179" y="127"/>
                                      </a:lnTo>
                                      <a:lnTo>
                                        <a:pt x="183" y="118"/>
                                      </a:lnTo>
                                      <a:lnTo>
                                        <a:pt x="174" y="115"/>
                                      </a:lnTo>
                                      <a:close/>
                                      <a:moveTo>
                                        <a:pt x="287" y="95"/>
                                      </a:moveTo>
                                      <a:lnTo>
                                        <a:pt x="277" y="95"/>
                                      </a:lnTo>
                                      <a:lnTo>
                                        <a:pt x="277" y="139"/>
                                      </a:lnTo>
                                      <a:lnTo>
                                        <a:pt x="276" y="140"/>
                                      </a:lnTo>
                                      <a:lnTo>
                                        <a:pt x="272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57" y="143"/>
                                      </a:lnTo>
                                      <a:lnTo>
                                        <a:pt x="258" y="148"/>
                                      </a:lnTo>
                                      <a:lnTo>
                                        <a:pt x="259" y="151"/>
                                      </a:lnTo>
                                      <a:lnTo>
                                        <a:pt x="270" y="151"/>
                                      </a:lnTo>
                                      <a:lnTo>
                                        <a:pt x="277" y="150"/>
                                      </a:lnTo>
                                      <a:lnTo>
                                        <a:pt x="281" y="149"/>
                                      </a:lnTo>
                                      <a:lnTo>
                                        <a:pt x="285" y="147"/>
                                      </a:lnTo>
                                      <a:lnTo>
                                        <a:pt x="287" y="143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64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87" y="95"/>
                                      </a:lnTo>
                                      <a:close/>
                                      <a:moveTo>
                                        <a:pt x="203" y="115"/>
                                      </a:moveTo>
                                      <a:lnTo>
                                        <a:pt x="195" y="120"/>
                                      </a:lnTo>
                                      <a:lnTo>
                                        <a:pt x="201" y="127"/>
                                      </a:lnTo>
                                      <a:lnTo>
                                        <a:pt x="208" y="138"/>
                                      </a:lnTo>
                                      <a:lnTo>
                                        <a:pt x="211" y="145"/>
                                      </a:lnTo>
                                      <a:lnTo>
                                        <a:pt x="219" y="140"/>
                                      </a:lnTo>
                                      <a:lnTo>
                                        <a:pt x="216" y="133"/>
                                      </a:lnTo>
                                      <a:lnTo>
                                        <a:pt x="209" y="123"/>
                                      </a:lnTo>
                                      <a:lnTo>
                                        <a:pt x="203" y="115"/>
                                      </a:lnTo>
                                      <a:close/>
                                      <a:moveTo>
                                        <a:pt x="227" y="101"/>
                                      </a:moveTo>
                                      <a:lnTo>
                                        <a:pt x="152" y="101"/>
                                      </a:lnTo>
                                      <a:lnTo>
                                        <a:pt x="152" y="111"/>
                                      </a:lnTo>
                                      <a:lnTo>
                                        <a:pt x="227" y="111"/>
                                      </a:lnTo>
                                      <a:lnTo>
                                        <a:pt x="227" y="101"/>
                                      </a:lnTo>
                                      <a:close/>
                                      <a:moveTo>
                                        <a:pt x="176" y="32"/>
                                      </a:moveTo>
                                      <a:lnTo>
                                        <a:pt x="167" y="32"/>
                                      </a:lnTo>
                                      <a:lnTo>
                                        <a:pt x="167" y="101"/>
                                      </a:lnTo>
                                      <a:lnTo>
                                        <a:pt x="176" y="101"/>
                                      </a:lnTo>
                                      <a:lnTo>
                                        <a:pt x="176" y="83"/>
                                      </a:lnTo>
                                      <a:lnTo>
                                        <a:pt x="215" y="83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176" y="74"/>
                                      </a:lnTo>
                                      <a:lnTo>
                                        <a:pt x="176" y="57"/>
                                      </a:lnTo>
                                      <a:lnTo>
                                        <a:pt x="215" y="57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176" y="48"/>
                                      </a:lnTo>
                                      <a:lnTo>
                                        <a:pt x="176" y="32"/>
                                      </a:lnTo>
                                      <a:close/>
                                      <a:moveTo>
                                        <a:pt x="215" y="83"/>
                                      </a:moveTo>
                                      <a:lnTo>
                                        <a:pt x="206" y="83"/>
                                      </a:lnTo>
                                      <a:lnTo>
                                        <a:pt x="206" y="101"/>
                                      </a:lnTo>
                                      <a:lnTo>
                                        <a:pt x="215" y="101"/>
                                      </a:lnTo>
                                      <a:lnTo>
                                        <a:pt x="215" y="83"/>
                                      </a:lnTo>
                                      <a:close/>
                                      <a:moveTo>
                                        <a:pt x="287" y="56"/>
                                      </a:moveTo>
                                      <a:lnTo>
                                        <a:pt x="277" y="56"/>
                                      </a:lnTo>
                                      <a:lnTo>
                                        <a:pt x="277" y="8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87" y="56"/>
                                      </a:lnTo>
                                      <a:close/>
                                      <a:moveTo>
                                        <a:pt x="215" y="57"/>
                                      </a:moveTo>
                                      <a:lnTo>
                                        <a:pt x="206" y="57"/>
                                      </a:lnTo>
                                      <a:lnTo>
                                        <a:pt x="206" y="74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215" y="57"/>
                                      </a:lnTo>
                                      <a:close/>
                                      <a:moveTo>
                                        <a:pt x="215" y="32"/>
                                      </a:moveTo>
                                      <a:lnTo>
                                        <a:pt x="206" y="32"/>
                                      </a:lnTo>
                                      <a:lnTo>
                                        <a:pt x="206" y="48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215" y="32"/>
                                      </a:lnTo>
                                      <a:close/>
                                      <a:moveTo>
                                        <a:pt x="287" y="18"/>
                                      </a:moveTo>
                                      <a:lnTo>
                                        <a:pt x="277" y="18"/>
                                      </a:lnTo>
                                      <a:lnTo>
                                        <a:pt x="277" y="4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87" y="18"/>
                                      </a:lnTo>
                                      <a:close/>
                                      <a:moveTo>
                                        <a:pt x="227" y="22"/>
                                      </a:moveTo>
                                      <a:lnTo>
                                        <a:pt x="154" y="22"/>
                                      </a:lnTo>
                                      <a:lnTo>
                                        <a:pt x="154" y="32"/>
                                      </a:lnTo>
                                      <a:lnTo>
                                        <a:pt x="227" y="32"/>
                                      </a:lnTo>
                                      <a:lnTo>
                                        <a:pt x="227" y="22"/>
                                      </a:lnTo>
                                      <a:close/>
                                      <a:moveTo>
                                        <a:pt x="176" y="2"/>
                                      </a:moveTo>
                                      <a:lnTo>
                                        <a:pt x="167" y="2"/>
                                      </a:lnTo>
                                      <a:lnTo>
                                        <a:pt x="167" y="22"/>
                                      </a:lnTo>
                                      <a:lnTo>
                                        <a:pt x="176" y="22"/>
                                      </a:lnTo>
                                      <a:lnTo>
                                        <a:pt x="176" y="2"/>
                                      </a:lnTo>
                                      <a:close/>
                                      <a:moveTo>
                                        <a:pt x="215" y="2"/>
                                      </a:moveTo>
                                      <a:lnTo>
                                        <a:pt x="206" y="2"/>
                                      </a:lnTo>
                                      <a:lnTo>
                                        <a:pt x="206" y="22"/>
                                      </a:lnTo>
                                      <a:lnTo>
                                        <a:pt x="215" y="22"/>
                                      </a:lnTo>
                                      <a:lnTo>
                                        <a:pt x="215" y="2"/>
                                      </a:lnTo>
                                      <a:close/>
                                      <a:moveTo>
                                        <a:pt x="443" y="44"/>
                                      </a:moveTo>
                                      <a:lnTo>
                                        <a:pt x="308" y="44"/>
                                      </a:lnTo>
                                      <a:lnTo>
                                        <a:pt x="308" y="55"/>
                                      </a:lnTo>
                                      <a:lnTo>
                                        <a:pt x="443" y="55"/>
                                      </a:lnTo>
                                      <a:lnTo>
                                        <a:pt x="443" y="44"/>
                                      </a:lnTo>
                                      <a:close/>
                                      <a:moveTo>
                                        <a:pt x="347" y="75"/>
                                      </a:moveTo>
                                      <a:lnTo>
                                        <a:pt x="338" y="94"/>
                                      </a:lnTo>
                                      <a:lnTo>
                                        <a:pt x="328" y="112"/>
                                      </a:lnTo>
                                      <a:lnTo>
                                        <a:pt x="317" y="129"/>
                                      </a:lnTo>
                                      <a:lnTo>
                                        <a:pt x="306" y="143"/>
                                      </a:lnTo>
                                      <a:lnTo>
                                        <a:pt x="309" y="145"/>
                                      </a:lnTo>
                                      <a:lnTo>
                                        <a:pt x="314" y="148"/>
                                      </a:lnTo>
                                      <a:lnTo>
                                        <a:pt x="316" y="150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38" y="118"/>
                                      </a:lnTo>
                                      <a:lnTo>
                                        <a:pt x="348" y="99"/>
                                      </a:lnTo>
                                      <a:lnTo>
                                        <a:pt x="358" y="79"/>
                                      </a:lnTo>
                                      <a:lnTo>
                                        <a:pt x="347" y="75"/>
                                      </a:lnTo>
                                      <a:close/>
                                      <a:moveTo>
                                        <a:pt x="402" y="74"/>
                                      </a:moveTo>
                                      <a:lnTo>
                                        <a:pt x="392" y="79"/>
                                      </a:lnTo>
                                      <a:lnTo>
                                        <a:pt x="404" y="97"/>
                                      </a:lnTo>
                                      <a:lnTo>
                                        <a:pt x="415" y="116"/>
                                      </a:lnTo>
                                      <a:lnTo>
                                        <a:pt x="426" y="134"/>
                                      </a:lnTo>
                                      <a:lnTo>
                                        <a:pt x="434" y="149"/>
                                      </a:lnTo>
                                      <a:lnTo>
                                        <a:pt x="444" y="143"/>
                                      </a:lnTo>
                                      <a:lnTo>
                                        <a:pt x="436" y="128"/>
                                      </a:lnTo>
                                      <a:lnTo>
                                        <a:pt x="425" y="110"/>
                                      </a:lnTo>
                                      <a:lnTo>
                                        <a:pt x="413" y="92"/>
                                      </a:lnTo>
                                      <a:lnTo>
                                        <a:pt x="402" y="74"/>
                                      </a:lnTo>
                                      <a:close/>
                                      <a:moveTo>
                                        <a:pt x="372" y="0"/>
                                      </a:moveTo>
                                      <a:lnTo>
                                        <a:pt x="362" y="4"/>
                                      </a:lnTo>
                                      <a:lnTo>
                                        <a:pt x="367" y="15"/>
                                      </a:lnTo>
                                      <a:lnTo>
                                        <a:pt x="373" y="31"/>
                                      </a:lnTo>
                                      <a:lnTo>
                                        <a:pt x="376" y="40"/>
                                      </a:lnTo>
                                      <a:lnTo>
                                        <a:pt x="387" y="35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377" y="11"/>
                                      </a:lnTo>
                                      <a:lnTo>
                                        <a:pt x="3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57" name="任意多边形 8"/>
                              <wps:cNvSpPr/>
                              <wps:spPr>
                                <a:xfrm>
                                  <a:off x="4095" y="2572"/>
                                  <a:ext cx="27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2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25" y="9"/>
                                      </a:moveTo>
                                      <a:lnTo>
                                        <a:pt x="326" y="9"/>
                                      </a:lnTo>
                                      <a:lnTo>
                                        <a:pt x="326" y="147"/>
                                      </a:lnTo>
                                      <a:lnTo>
                                        <a:pt x="336" y="147"/>
                                      </a:lnTo>
                                      <a:lnTo>
                                        <a:pt x="336" y="137"/>
                                      </a:lnTo>
                                      <a:lnTo>
                                        <a:pt x="425" y="137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336" y="126"/>
                                      </a:lnTo>
                                      <a:lnTo>
                                        <a:pt x="336" y="78"/>
                                      </a:lnTo>
                                      <a:lnTo>
                                        <a:pt x="425" y="78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336" y="67"/>
                                      </a:lnTo>
                                      <a:lnTo>
                                        <a:pt x="336" y="20"/>
                                      </a:lnTo>
                                      <a:lnTo>
                                        <a:pt x="425" y="20"/>
                                      </a:lnTo>
                                      <a:lnTo>
                                        <a:pt x="425" y="9"/>
                                      </a:lnTo>
                                      <a:close/>
                                      <a:moveTo>
                                        <a:pt x="425" y="137"/>
                                      </a:moveTo>
                                      <a:lnTo>
                                        <a:pt x="414" y="137"/>
                                      </a:lnTo>
                                      <a:lnTo>
                                        <a:pt x="414" y="147"/>
                                      </a:lnTo>
                                      <a:lnTo>
                                        <a:pt x="425" y="147"/>
                                      </a:lnTo>
                                      <a:lnTo>
                                        <a:pt x="425" y="137"/>
                                      </a:lnTo>
                                      <a:close/>
                                      <a:moveTo>
                                        <a:pt x="425" y="78"/>
                                      </a:moveTo>
                                      <a:lnTo>
                                        <a:pt x="414" y="78"/>
                                      </a:lnTo>
                                      <a:lnTo>
                                        <a:pt x="414" y="126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425" y="78"/>
                                      </a:lnTo>
                                      <a:close/>
                                      <a:moveTo>
                                        <a:pt x="425" y="20"/>
                                      </a:moveTo>
                                      <a:lnTo>
                                        <a:pt x="414" y="20"/>
                                      </a:lnTo>
                                      <a:lnTo>
                                        <a:pt x="414" y="67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425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</wpg:grpSp>
                        </wpg:grpSp>
                        <wpg:grpSp>
                          <wpg:cNvPr id="307" name="组合 1152"/>
                          <wpg:cNvGrpSpPr/>
                          <wpg:grpSpPr>
                            <a:xfrm rot="0">
                              <a:off x="10716" y="11020"/>
                              <a:ext cx="255" cy="113"/>
                              <a:chOff x="0" y="0"/>
                              <a:chExt cx="1188" cy="526"/>
                            </a:xfrm>
                          </wpg:grpSpPr>
                          <wps:wsp>
                            <wps:cNvPr id="1151" name="任意多边形 1151"/>
                            <wps:cNvSpPr/>
                            <wps:spPr>
                              <a:xfrm>
                                <a:off x="0" y="0"/>
                                <a:ext cx="1188" cy="52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88" h="526">
                                    <a:moveTo>
                                      <a:pt x="362" y="90"/>
                                    </a:moveTo>
                                    <a:lnTo>
                                      <a:pt x="314" y="90"/>
                                    </a:lnTo>
                                    <a:lnTo>
                                      <a:pt x="313" y="135"/>
                                    </a:lnTo>
                                    <a:lnTo>
                                      <a:pt x="311" y="178"/>
                                    </a:lnTo>
                                    <a:lnTo>
                                      <a:pt x="309" y="217"/>
                                    </a:lnTo>
                                    <a:lnTo>
                                      <a:pt x="306" y="254"/>
                                    </a:lnTo>
                                    <a:lnTo>
                                      <a:pt x="293" y="322"/>
                                    </a:lnTo>
                                    <a:lnTo>
                                      <a:pt x="265" y="385"/>
                                    </a:lnTo>
                                    <a:lnTo>
                                      <a:pt x="221" y="441"/>
                                    </a:lnTo>
                                    <a:lnTo>
                                      <a:pt x="163" y="492"/>
                                    </a:lnTo>
                                    <a:lnTo>
                                      <a:pt x="173" y="501"/>
                                    </a:lnTo>
                                    <a:lnTo>
                                      <a:pt x="183" y="509"/>
                                    </a:lnTo>
                                    <a:lnTo>
                                      <a:pt x="191" y="518"/>
                                    </a:lnTo>
                                    <a:lnTo>
                                      <a:pt x="199" y="526"/>
                                    </a:lnTo>
                                    <a:lnTo>
                                      <a:pt x="262" y="470"/>
                                    </a:lnTo>
                                    <a:lnTo>
                                      <a:pt x="309" y="406"/>
                                    </a:lnTo>
                                    <a:lnTo>
                                      <a:pt x="339" y="335"/>
                                    </a:lnTo>
                                    <a:lnTo>
                                      <a:pt x="353" y="257"/>
                                    </a:lnTo>
                                    <a:lnTo>
                                      <a:pt x="356" y="223"/>
                                    </a:lnTo>
                                    <a:lnTo>
                                      <a:pt x="358" y="183"/>
                                    </a:lnTo>
                                    <a:lnTo>
                                      <a:pt x="360" y="139"/>
                                    </a:lnTo>
                                    <a:lnTo>
                                      <a:pt x="362" y="90"/>
                                    </a:lnTo>
                                    <a:close/>
                                    <a:moveTo>
                                      <a:pt x="196" y="286"/>
                                    </a:moveTo>
                                    <a:lnTo>
                                      <a:pt x="86" y="286"/>
                                    </a:lnTo>
                                    <a:lnTo>
                                      <a:pt x="86" y="523"/>
                                    </a:lnTo>
                                    <a:lnTo>
                                      <a:pt x="129" y="523"/>
                                    </a:lnTo>
                                    <a:lnTo>
                                      <a:pt x="129" y="299"/>
                                    </a:lnTo>
                                    <a:lnTo>
                                      <a:pt x="198" y="299"/>
                                    </a:lnTo>
                                    <a:lnTo>
                                      <a:pt x="189" y="293"/>
                                    </a:lnTo>
                                    <a:lnTo>
                                      <a:pt x="196" y="286"/>
                                    </a:lnTo>
                                    <a:close/>
                                    <a:moveTo>
                                      <a:pt x="343" y="461"/>
                                    </a:moveTo>
                                    <a:lnTo>
                                      <a:pt x="345" y="473"/>
                                    </a:lnTo>
                                    <a:lnTo>
                                      <a:pt x="347" y="484"/>
                                    </a:lnTo>
                                    <a:lnTo>
                                      <a:pt x="350" y="497"/>
                                    </a:lnTo>
                                    <a:lnTo>
                                      <a:pt x="352" y="509"/>
                                    </a:lnTo>
                                    <a:lnTo>
                                      <a:pt x="400" y="510"/>
                                    </a:lnTo>
                                    <a:lnTo>
                                      <a:pt x="435" y="511"/>
                                    </a:lnTo>
                                    <a:lnTo>
                                      <a:pt x="474" y="505"/>
                                    </a:lnTo>
                                    <a:lnTo>
                                      <a:pt x="503" y="486"/>
                                    </a:lnTo>
                                    <a:lnTo>
                                      <a:pt x="514" y="466"/>
                                    </a:lnTo>
                                    <a:lnTo>
                                      <a:pt x="430" y="466"/>
                                    </a:lnTo>
                                    <a:lnTo>
                                      <a:pt x="412" y="466"/>
                                    </a:lnTo>
                                    <a:lnTo>
                                      <a:pt x="392" y="465"/>
                                    </a:lnTo>
                                    <a:lnTo>
                                      <a:pt x="369" y="463"/>
                                    </a:lnTo>
                                    <a:lnTo>
                                      <a:pt x="343" y="461"/>
                                    </a:lnTo>
                                    <a:close/>
                                    <a:moveTo>
                                      <a:pt x="540" y="49"/>
                                    </a:moveTo>
                                    <a:lnTo>
                                      <a:pt x="223" y="49"/>
                                    </a:lnTo>
                                    <a:lnTo>
                                      <a:pt x="223" y="90"/>
                                    </a:lnTo>
                                    <a:lnTo>
                                      <a:pt x="491" y="90"/>
                                    </a:lnTo>
                                    <a:lnTo>
                                      <a:pt x="488" y="198"/>
                                    </a:lnTo>
                                    <a:lnTo>
                                      <a:pt x="485" y="288"/>
                                    </a:lnTo>
                                    <a:lnTo>
                                      <a:pt x="482" y="358"/>
                                    </a:lnTo>
                                    <a:lnTo>
                                      <a:pt x="479" y="409"/>
                                    </a:lnTo>
                                    <a:lnTo>
                                      <a:pt x="475" y="435"/>
                                    </a:lnTo>
                                    <a:lnTo>
                                      <a:pt x="466" y="453"/>
                                    </a:lnTo>
                                    <a:lnTo>
                                      <a:pt x="451" y="463"/>
                                    </a:lnTo>
                                    <a:lnTo>
                                      <a:pt x="430" y="466"/>
                                    </a:lnTo>
                                    <a:lnTo>
                                      <a:pt x="514" y="466"/>
                                    </a:lnTo>
                                    <a:lnTo>
                                      <a:pt x="520" y="456"/>
                                    </a:lnTo>
                                    <a:lnTo>
                                      <a:pt x="527" y="412"/>
                                    </a:lnTo>
                                    <a:lnTo>
                                      <a:pt x="528" y="370"/>
                                    </a:lnTo>
                                    <a:lnTo>
                                      <a:pt x="531" y="313"/>
                                    </a:lnTo>
                                    <a:lnTo>
                                      <a:pt x="534" y="233"/>
                                    </a:lnTo>
                                    <a:lnTo>
                                      <a:pt x="537" y="135"/>
                                    </a:lnTo>
                                    <a:lnTo>
                                      <a:pt x="540" y="49"/>
                                    </a:lnTo>
                                    <a:close/>
                                    <a:moveTo>
                                      <a:pt x="198" y="299"/>
                                    </a:moveTo>
                                    <a:lnTo>
                                      <a:pt x="129" y="299"/>
                                    </a:lnTo>
                                    <a:lnTo>
                                      <a:pt x="174" y="332"/>
                                    </a:lnTo>
                                    <a:lnTo>
                                      <a:pt x="217" y="365"/>
                                    </a:lnTo>
                                    <a:lnTo>
                                      <a:pt x="246" y="333"/>
                                    </a:lnTo>
                                    <a:lnTo>
                                      <a:pt x="203" y="303"/>
                                    </a:lnTo>
                                    <a:lnTo>
                                      <a:pt x="198" y="299"/>
                                    </a:lnTo>
                                    <a:close/>
                                    <a:moveTo>
                                      <a:pt x="196" y="103"/>
                                    </a:moveTo>
                                    <a:lnTo>
                                      <a:pt x="8" y="103"/>
                                    </a:lnTo>
                                    <a:lnTo>
                                      <a:pt x="8" y="141"/>
                                    </a:lnTo>
                                    <a:lnTo>
                                      <a:pt x="146" y="141"/>
                                    </a:lnTo>
                                    <a:lnTo>
                                      <a:pt x="113" y="190"/>
                                    </a:lnTo>
                                    <a:lnTo>
                                      <a:pt x="77" y="233"/>
                                    </a:lnTo>
                                    <a:lnTo>
                                      <a:pt x="40" y="271"/>
                                    </a:lnTo>
                                    <a:lnTo>
                                      <a:pt x="0" y="304"/>
                                    </a:lnTo>
                                    <a:lnTo>
                                      <a:pt x="4" y="316"/>
                                    </a:lnTo>
                                    <a:lnTo>
                                      <a:pt x="8" y="328"/>
                                    </a:lnTo>
                                    <a:lnTo>
                                      <a:pt x="12" y="339"/>
                                    </a:lnTo>
                                    <a:lnTo>
                                      <a:pt x="15" y="349"/>
                                    </a:lnTo>
                                    <a:lnTo>
                                      <a:pt x="34" y="334"/>
                                    </a:lnTo>
                                    <a:lnTo>
                                      <a:pt x="51" y="319"/>
                                    </a:lnTo>
                                    <a:lnTo>
                                      <a:pt x="69" y="303"/>
                                    </a:lnTo>
                                    <a:lnTo>
                                      <a:pt x="86" y="286"/>
                                    </a:lnTo>
                                    <a:lnTo>
                                      <a:pt x="196" y="286"/>
                                    </a:lnTo>
                                    <a:lnTo>
                                      <a:pt x="205" y="274"/>
                                    </a:lnTo>
                                    <a:lnTo>
                                      <a:pt x="207" y="272"/>
                                    </a:lnTo>
                                    <a:lnTo>
                                      <a:pt x="157" y="272"/>
                                    </a:lnTo>
                                    <a:lnTo>
                                      <a:pt x="138" y="259"/>
                                    </a:lnTo>
                                    <a:lnTo>
                                      <a:pt x="129" y="253"/>
                                    </a:lnTo>
                                    <a:lnTo>
                                      <a:pt x="129" y="237"/>
                                    </a:lnTo>
                                    <a:lnTo>
                                      <a:pt x="147" y="215"/>
                                    </a:lnTo>
                                    <a:lnTo>
                                      <a:pt x="164" y="192"/>
                                    </a:lnTo>
                                    <a:lnTo>
                                      <a:pt x="180" y="168"/>
                                    </a:lnTo>
                                    <a:lnTo>
                                      <a:pt x="196" y="143"/>
                                    </a:lnTo>
                                    <a:lnTo>
                                      <a:pt x="196" y="103"/>
                                    </a:lnTo>
                                    <a:close/>
                                    <a:moveTo>
                                      <a:pt x="209" y="198"/>
                                    </a:moveTo>
                                    <a:lnTo>
                                      <a:pt x="197" y="217"/>
                                    </a:lnTo>
                                    <a:lnTo>
                                      <a:pt x="184" y="236"/>
                                    </a:lnTo>
                                    <a:lnTo>
                                      <a:pt x="171" y="254"/>
                                    </a:lnTo>
                                    <a:lnTo>
                                      <a:pt x="157" y="272"/>
                                    </a:lnTo>
                                    <a:lnTo>
                                      <a:pt x="207" y="272"/>
                                    </a:lnTo>
                                    <a:lnTo>
                                      <a:pt x="220" y="255"/>
                                    </a:lnTo>
                                    <a:lnTo>
                                      <a:pt x="234" y="238"/>
                                    </a:lnTo>
                                    <a:lnTo>
                                      <a:pt x="247" y="221"/>
                                    </a:lnTo>
                                    <a:lnTo>
                                      <a:pt x="209" y="198"/>
                                    </a:lnTo>
                                    <a:close/>
                                    <a:moveTo>
                                      <a:pt x="102" y="0"/>
                                    </a:moveTo>
                                    <a:lnTo>
                                      <a:pt x="62" y="19"/>
                                    </a:lnTo>
                                    <a:lnTo>
                                      <a:pt x="73" y="35"/>
                                    </a:lnTo>
                                    <a:lnTo>
                                      <a:pt x="83" y="53"/>
                                    </a:lnTo>
                                    <a:lnTo>
                                      <a:pt x="94" y="73"/>
                                    </a:lnTo>
                                    <a:lnTo>
                                      <a:pt x="104" y="93"/>
                                    </a:lnTo>
                                    <a:lnTo>
                                      <a:pt x="146" y="73"/>
                                    </a:lnTo>
                                    <a:lnTo>
                                      <a:pt x="135" y="53"/>
                                    </a:lnTo>
                                    <a:lnTo>
                                      <a:pt x="123" y="34"/>
                                    </a:lnTo>
                                    <a:lnTo>
                                      <a:pt x="112" y="16"/>
                                    </a:lnTo>
                                    <a:lnTo>
                                      <a:pt x="102" y="0"/>
                                    </a:lnTo>
                                    <a:close/>
                                    <a:moveTo>
                                      <a:pt x="790" y="31"/>
                                    </a:moveTo>
                                    <a:lnTo>
                                      <a:pt x="785" y="105"/>
                                    </a:lnTo>
                                    <a:lnTo>
                                      <a:pt x="775" y="173"/>
                                    </a:lnTo>
                                    <a:lnTo>
                                      <a:pt x="762" y="235"/>
                                    </a:lnTo>
                                    <a:lnTo>
                                      <a:pt x="745" y="291"/>
                                    </a:lnTo>
                                    <a:lnTo>
                                      <a:pt x="721" y="346"/>
                                    </a:lnTo>
                                    <a:lnTo>
                                      <a:pt x="692" y="396"/>
                                    </a:lnTo>
                                    <a:lnTo>
                                      <a:pt x="657" y="441"/>
                                    </a:lnTo>
                                    <a:lnTo>
                                      <a:pt x="617" y="482"/>
                                    </a:lnTo>
                                    <a:lnTo>
                                      <a:pt x="626" y="491"/>
                                    </a:lnTo>
                                    <a:lnTo>
                                      <a:pt x="636" y="500"/>
                                    </a:lnTo>
                                    <a:lnTo>
                                      <a:pt x="645" y="509"/>
                                    </a:lnTo>
                                    <a:lnTo>
                                      <a:pt x="653" y="518"/>
                                    </a:lnTo>
                                    <a:lnTo>
                                      <a:pt x="697" y="474"/>
                                    </a:lnTo>
                                    <a:lnTo>
                                      <a:pt x="735" y="424"/>
                                    </a:lnTo>
                                    <a:lnTo>
                                      <a:pt x="767" y="369"/>
                                    </a:lnTo>
                                    <a:lnTo>
                                      <a:pt x="794" y="309"/>
                                    </a:lnTo>
                                    <a:lnTo>
                                      <a:pt x="811" y="251"/>
                                    </a:lnTo>
                                    <a:lnTo>
                                      <a:pt x="824" y="186"/>
                                    </a:lnTo>
                                    <a:lnTo>
                                      <a:pt x="835" y="114"/>
                                    </a:lnTo>
                                    <a:lnTo>
                                      <a:pt x="842" y="35"/>
                                    </a:lnTo>
                                    <a:lnTo>
                                      <a:pt x="790" y="31"/>
                                    </a:lnTo>
                                    <a:close/>
                                    <a:moveTo>
                                      <a:pt x="998" y="24"/>
                                    </a:moveTo>
                                    <a:lnTo>
                                      <a:pt x="950" y="26"/>
                                    </a:lnTo>
                                    <a:lnTo>
                                      <a:pt x="958" y="125"/>
                                    </a:lnTo>
                                    <a:lnTo>
                                      <a:pt x="973" y="215"/>
                                    </a:lnTo>
                                    <a:lnTo>
                                      <a:pt x="994" y="295"/>
                                    </a:lnTo>
                                    <a:lnTo>
                                      <a:pt x="1023" y="364"/>
                                    </a:lnTo>
                                    <a:lnTo>
                                      <a:pt x="1057" y="424"/>
                                    </a:lnTo>
                                    <a:lnTo>
                                      <a:pt x="1098" y="474"/>
                                    </a:lnTo>
                                    <a:lnTo>
                                      <a:pt x="1146" y="514"/>
                                    </a:lnTo>
                                    <a:lnTo>
                                      <a:pt x="1155" y="504"/>
                                    </a:lnTo>
                                    <a:lnTo>
                                      <a:pt x="1176" y="482"/>
                                    </a:lnTo>
                                    <a:lnTo>
                                      <a:pt x="1188" y="470"/>
                                    </a:lnTo>
                                    <a:lnTo>
                                      <a:pt x="1142" y="436"/>
                                    </a:lnTo>
                                    <a:lnTo>
                                      <a:pt x="1102" y="392"/>
                                    </a:lnTo>
                                    <a:lnTo>
                                      <a:pt x="1068" y="338"/>
                                    </a:lnTo>
                                    <a:lnTo>
                                      <a:pt x="1041" y="275"/>
                                    </a:lnTo>
                                    <a:lnTo>
                                      <a:pt x="1021" y="201"/>
                                    </a:lnTo>
                                    <a:lnTo>
                                      <a:pt x="1006" y="117"/>
                                    </a:lnTo>
                                    <a:lnTo>
                                      <a:pt x="998" y="2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08" name="组合 1154"/>
                          <wpg:cNvGrpSpPr/>
                          <wpg:grpSpPr>
                            <a:xfrm rot="0">
                              <a:off x="10798" y="10847"/>
                              <a:ext cx="92" cy="153"/>
                              <a:chOff x="0" y="0"/>
                              <a:chExt cx="430" cy="710"/>
                            </a:xfrm>
                          </wpg:grpSpPr>
                          <wps:wsp>
                            <wps:cNvPr id="1153" name="任意多边形 1153"/>
                            <wps:cNvSpPr/>
                            <wps:spPr>
                              <a:xfrm>
                                <a:off x="0" y="0"/>
                                <a:ext cx="430" cy="71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30" h="710">
                                    <a:moveTo>
                                      <a:pt x="197" y="0"/>
                                    </a:moveTo>
                                    <a:lnTo>
                                      <a:pt x="150" y="2"/>
                                    </a:lnTo>
                                    <a:lnTo>
                                      <a:pt x="107" y="10"/>
                                    </a:lnTo>
                                    <a:lnTo>
                                      <a:pt x="66" y="22"/>
                                    </a:lnTo>
                                    <a:lnTo>
                                      <a:pt x="29" y="39"/>
                                    </a:lnTo>
                                    <a:lnTo>
                                      <a:pt x="29" y="121"/>
                                    </a:lnTo>
                                    <a:lnTo>
                                      <a:pt x="63" y="100"/>
                                    </a:lnTo>
                                    <a:lnTo>
                                      <a:pt x="99" y="84"/>
                                    </a:lnTo>
                                    <a:lnTo>
                                      <a:pt x="136" y="75"/>
                                    </a:lnTo>
                                    <a:lnTo>
                                      <a:pt x="174" y="72"/>
                                    </a:lnTo>
                                    <a:lnTo>
                                      <a:pt x="233" y="79"/>
                                    </a:lnTo>
                                    <a:lnTo>
                                      <a:pt x="276" y="100"/>
                                    </a:lnTo>
                                    <a:lnTo>
                                      <a:pt x="301" y="136"/>
                                    </a:lnTo>
                                    <a:lnTo>
                                      <a:pt x="309" y="185"/>
                                    </a:lnTo>
                                    <a:lnTo>
                                      <a:pt x="298" y="239"/>
                                    </a:lnTo>
                                    <a:lnTo>
                                      <a:pt x="265" y="277"/>
                                    </a:lnTo>
                                    <a:lnTo>
                                      <a:pt x="210" y="300"/>
                                    </a:lnTo>
                                    <a:lnTo>
                                      <a:pt x="132" y="308"/>
                                    </a:lnTo>
                                    <a:lnTo>
                                      <a:pt x="74" y="308"/>
                                    </a:lnTo>
                                    <a:lnTo>
                                      <a:pt x="74" y="379"/>
                                    </a:lnTo>
                                    <a:lnTo>
                                      <a:pt x="135" y="379"/>
                                    </a:lnTo>
                                    <a:lnTo>
                                      <a:pt x="223" y="388"/>
                                    </a:lnTo>
                                    <a:lnTo>
                                      <a:pt x="285" y="412"/>
                                    </a:lnTo>
                                    <a:lnTo>
                                      <a:pt x="322" y="453"/>
                                    </a:lnTo>
                                    <a:lnTo>
                                      <a:pt x="335" y="510"/>
                                    </a:lnTo>
                                    <a:lnTo>
                                      <a:pt x="332" y="537"/>
                                    </a:lnTo>
                                    <a:lnTo>
                                      <a:pt x="291" y="603"/>
                                    </a:lnTo>
                                    <a:lnTo>
                                      <a:pt x="206" y="636"/>
                                    </a:lnTo>
                                    <a:lnTo>
                                      <a:pt x="170" y="638"/>
                                    </a:lnTo>
                                    <a:lnTo>
                                      <a:pt x="124" y="634"/>
                                    </a:lnTo>
                                    <a:lnTo>
                                      <a:pt x="80" y="624"/>
                                    </a:lnTo>
                                    <a:lnTo>
                                      <a:pt x="39" y="607"/>
                                    </a:lnTo>
                                    <a:lnTo>
                                      <a:pt x="0" y="583"/>
                                    </a:lnTo>
                                    <a:lnTo>
                                      <a:pt x="0" y="673"/>
                                    </a:lnTo>
                                    <a:lnTo>
                                      <a:pt x="35" y="689"/>
                                    </a:lnTo>
                                    <a:lnTo>
                                      <a:pt x="74" y="700"/>
                                    </a:lnTo>
                                    <a:lnTo>
                                      <a:pt x="119" y="707"/>
                                    </a:lnTo>
                                    <a:lnTo>
                                      <a:pt x="168" y="710"/>
                                    </a:lnTo>
                                    <a:lnTo>
                                      <a:pt x="225" y="706"/>
                                    </a:lnTo>
                                    <a:lnTo>
                                      <a:pt x="320" y="678"/>
                                    </a:lnTo>
                                    <a:lnTo>
                                      <a:pt x="390" y="622"/>
                                    </a:lnTo>
                                    <a:lnTo>
                                      <a:pt x="425" y="548"/>
                                    </a:lnTo>
                                    <a:lnTo>
                                      <a:pt x="430" y="504"/>
                                    </a:lnTo>
                                    <a:lnTo>
                                      <a:pt x="427" y="472"/>
                                    </a:lnTo>
                                    <a:lnTo>
                                      <a:pt x="404" y="416"/>
                                    </a:lnTo>
                                    <a:lnTo>
                                      <a:pt x="358" y="372"/>
                                    </a:lnTo>
                                    <a:lnTo>
                                      <a:pt x="295" y="346"/>
                                    </a:lnTo>
                                    <a:lnTo>
                                      <a:pt x="258" y="340"/>
                                    </a:lnTo>
                                    <a:lnTo>
                                      <a:pt x="258" y="338"/>
                                    </a:lnTo>
                                    <a:lnTo>
                                      <a:pt x="322" y="313"/>
                                    </a:lnTo>
                                    <a:lnTo>
                                      <a:pt x="368" y="276"/>
                                    </a:lnTo>
                                    <a:lnTo>
                                      <a:pt x="396" y="226"/>
                                    </a:lnTo>
                                    <a:lnTo>
                                      <a:pt x="405" y="165"/>
                                    </a:lnTo>
                                    <a:lnTo>
                                      <a:pt x="401" y="130"/>
                                    </a:lnTo>
                                    <a:lnTo>
                                      <a:pt x="373" y="70"/>
                                    </a:lnTo>
                                    <a:lnTo>
                                      <a:pt x="317" y="26"/>
                                    </a:lnTo>
                                    <a:lnTo>
                                      <a:pt x="242" y="3"/>
                                    </a:lnTo>
                                    <a:lnTo>
                                      <a:pt x="19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09" name="组合 1156"/>
                          <wpg:cNvGrpSpPr/>
                          <wpg:grpSpPr>
                            <a:xfrm rot="0">
                              <a:off x="10227" y="11020"/>
                              <a:ext cx="253" cy="113"/>
                              <a:chOff x="0" y="0"/>
                              <a:chExt cx="1179" cy="526"/>
                            </a:xfrm>
                          </wpg:grpSpPr>
                          <wps:wsp>
                            <wps:cNvPr id="1155" name="任意多边形 1155"/>
                            <wps:cNvSpPr/>
                            <wps:spPr>
                              <a:xfrm>
                                <a:off x="0" y="0"/>
                                <a:ext cx="1179" cy="52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79" h="526">
                                    <a:moveTo>
                                      <a:pt x="362" y="90"/>
                                    </a:moveTo>
                                    <a:lnTo>
                                      <a:pt x="314" y="90"/>
                                    </a:lnTo>
                                    <a:lnTo>
                                      <a:pt x="313" y="135"/>
                                    </a:lnTo>
                                    <a:lnTo>
                                      <a:pt x="311" y="178"/>
                                    </a:lnTo>
                                    <a:lnTo>
                                      <a:pt x="309" y="217"/>
                                    </a:lnTo>
                                    <a:lnTo>
                                      <a:pt x="306" y="254"/>
                                    </a:lnTo>
                                    <a:lnTo>
                                      <a:pt x="293" y="322"/>
                                    </a:lnTo>
                                    <a:lnTo>
                                      <a:pt x="265" y="385"/>
                                    </a:lnTo>
                                    <a:lnTo>
                                      <a:pt x="221" y="441"/>
                                    </a:lnTo>
                                    <a:lnTo>
                                      <a:pt x="163" y="492"/>
                                    </a:lnTo>
                                    <a:lnTo>
                                      <a:pt x="173" y="501"/>
                                    </a:lnTo>
                                    <a:lnTo>
                                      <a:pt x="183" y="509"/>
                                    </a:lnTo>
                                    <a:lnTo>
                                      <a:pt x="191" y="518"/>
                                    </a:lnTo>
                                    <a:lnTo>
                                      <a:pt x="199" y="526"/>
                                    </a:lnTo>
                                    <a:lnTo>
                                      <a:pt x="262" y="470"/>
                                    </a:lnTo>
                                    <a:lnTo>
                                      <a:pt x="309" y="406"/>
                                    </a:lnTo>
                                    <a:lnTo>
                                      <a:pt x="339" y="335"/>
                                    </a:lnTo>
                                    <a:lnTo>
                                      <a:pt x="353" y="257"/>
                                    </a:lnTo>
                                    <a:lnTo>
                                      <a:pt x="356" y="223"/>
                                    </a:lnTo>
                                    <a:lnTo>
                                      <a:pt x="358" y="183"/>
                                    </a:lnTo>
                                    <a:lnTo>
                                      <a:pt x="360" y="139"/>
                                    </a:lnTo>
                                    <a:lnTo>
                                      <a:pt x="362" y="90"/>
                                    </a:lnTo>
                                    <a:close/>
                                    <a:moveTo>
                                      <a:pt x="196" y="286"/>
                                    </a:moveTo>
                                    <a:lnTo>
                                      <a:pt x="86" y="286"/>
                                    </a:lnTo>
                                    <a:lnTo>
                                      <a:pt x="86" y="523"/>
                                    </a:lnTo>
                                    <a:lnTo>
                                      <a:pt x="129" y="523"/>
                                    </a:lnTo>
                                    <a:lnTo>
                                      <a:pt x="129" y="299"/>
                                    </a:lnTo>
                                    <a:lnTo>
                                      <a:pt x="198" y="299"/>
                                    </a:lnTo>
                                    <a:lnTo>
                                      <a:pt x="189" y="293"/>
                                    </a:lnTo>
                                    <a:lnTo>
                                      <a:pt x="196" y="286"/>
                                    </a:lnTo>
                                    <a:close/>
                                    <a:moveTo>
                                      <a:pt x="343" y="461"/>
                                    </a:moveTo>
                                    <a:lnTo>
                                      <a:pt x="345" y="473"/>
                                    </a:lnTo>
                                    <a:lnTo>
                                      <a:pt x="347" y="484"/>
                                    </a:lnTo>
                                    <a:lnTo>
                                      <a:pt x="350" y="497"/>
                                    </a:lnTo>
                                    <a:lnTo>
                                      <a:pt x="352" y="509"/>
                                    </a:lnTo>
                                    <a:lnTo>
                                      <a:pt x="400" y="510"/>
                                    </a:lnTo>
                                    <a:lnTo>
                                      <a:pt x="435" y="511"/>
                                    </a:lnTo>
                                    <a:lnTo>
                                      <a:pt x="474" y="505"/>
                                    </a:lnTo>
                                    <a:lnTo>
                                      <a:pt x="503" y="486"/>
                                    </a:lnTo>
                                    <a:lnTo>
                                      <a:pt x="514" y="466"/>
                                    </a:lnTo>
                                    <a:lnTo>
                                      <a:pt x="430" y="466"/>
                                    </a:lnTo>
                                    <a:lnTo>
                                      <a:pt x="412" y="466"/>
                                    </a:lnTo>
                                    <a:lnTo>
                                      <a:pt x="392" y="465"/>
                                    </a:lnTo>
                                    <a:lnTo>
                                      <a:pt x="369" y="463"/>
                                    </a:lnTo>
                                    <a:lnTo>
                                      <a:pt x="343" y="461"/>
                                    </a:lnTo>
                                    <a:close/>
                                    <a:moveTo>
                                      <a:pt x="540" y="49"/>
                                    </a:moveTo>
                                    <a:lnTo>
                                      <a:pt x="223" y="49"/>
                                    </a:lnTo>
                                    <a:lnTo>
                                      <a:pt x="223" y="90"/>
                                    </a:lnTo>
                                    <a:lnTo>
                                      <a:pt x="491" y="90"/>
                                    </a:lnTo>
                                    <a:lnTo>
                                      <a:pt x="488" y="198"/>
                                    </a:lnTo>
                                    <a:lnTo>
                                      <a:pt x="485" y="288"/>
                                    </a:lnTo>
                                    <a:lnTo>
                                      <a:pt x="482" y="358"/>
                                    </a:lnTo>
                                    <a:lnTo>
                                      <a:pt x="479" y="409"/>
                                    </a:lnTo>
                                    <a:lnTo>
                                      <a:pt x="475" y="435"/>
                                    </a:lnTo>
                                    <a:lnTo>
                                      <a:pt x="466" y="453"/>
                                    </a:lnTo>
                                    <a:lnTo>
                                      <a:pt x="451" y="463"/>
                                    </a:lnTo>
                                    <a:lnTo>
                                      <a:pt x="430" y="466"/>
                                    </a:lnTo>
                                    <a:lnTo>
                                      <a:pt x="514" y="466"/>
                                    </a:lnTo>
                                    <a:lnTo>
                                      <a:pt x="520" y="456"/>
                                    </a:lnTo>
                                    <a:lnTo>
                                      <a:pt x="527" y="412"/>
                                    </a:lnTo>
                                    <a:lnTo>
                                      <a:pt x="528" y="370"/>
                                    </a:lnTo>
                                    <a:lnTo>
                                      <a:pt x="531" y="313"/>
                                    </a:lnTo>
                                    <a:lnTo>
                                      <a:pt x="534" y="233"/>
                                    </a:lnTo>
                                    <a:lnTo>
                                      <a:pt x="537" y="135"/>
                                    </a:lnTo>
                                    <a:lnTo>
                                      <a:pt x="540" y="49"/>
                                    </a:lnTo>
                                    <a:close/>
                                    <a:moveTo>
                                      <a:pt x="198" y="299"/>
                                    </a:moveTo>
                                    <a:lnTo>
                                      <a:pt x="129" y="299"/>
                                    </a:lnTo>
                                    <a:lnTo>
                                      <a:pt x="174" y="332"/>
                                    </a:lnTo>
                                    <a:lnTo>
                                      <a:pt x="217" y="365"/>
                                    </a:lnTo>
                                    <a:lnTo>
                                      <a:pt x="246" y="333"/>
                                    </a:lnTo>
                                    <a:lnTo>
                                      <a:pt x="203" y="303"/>
                                    </a:lnTo>
                                    <a:lnTo>
                                      <a:pt x="198" y="299"/>
                                    </a:lnTo>
                                    <a:close/>
                                    <a:moveTo>
                                      <a:pt x="196" y="103"/>
                                    </a:moveTo>
                                    <a:lnTo>
                                      <a:pt x="8" y="103"/>
                                    </a:lnTo>
                                    <a:lnTo>
                                      <a:pt x="8" y="141"/>
                                    </a:lnTo>
                                    <a:lnTo>
                                      <a:pt x="146" y="141"/>
                                    </a:lnTo>
                                    <a:lnTo>
                                      <a:pt x="113" y="190"/>
                                    </a:lnTo>
                                    <a:lnTo>
                                      <a:pt x="77" y="233"/>
                                    </a:lnTo>
                                    <a:lnTo>
                                      <a:pt x="40" y="271"/>
                                    </a:lnTo>
                                    <a:lnTo>
                                      <a:pt x="0" y="304"/>
                                    </a:lnTo>
                                    <a:lnTo>
                                      <a:pt x="4" y="316"/>
                                    </a:lnTo>
                                    <a:lnTo>
                                      <a:pt x="8" y="328"/>
                                    </a:lnTo>
                                    <a:lnTo>
                                      <a:pt x="12" y="339"/>
                                    </a:lnTo>
                                    <a:lnTo>
                                      <a:pt x="15" y="349"/>
                                    </a:lnTo>
                                    <a:lnTo>
                                      <a:pt x="34" y="334"/>
                                    </a:lnTo>
                                    <a:lnTo>
                                      <a:pt x="51" y="319"/>
                                    </a:lnTo>
                                    <a:lnTo>
                                      <a:pt x="69" y="303"/>
                                    </a:lnTo>
                                    <a:lnTo>
                                      <a:pt x="86" y="286"/>
                                    </a:lnTo>
                                    <a:lnTo>
                                      <a:pt x="196" y="286"/>
                                    </a:lnTo>
                                    <a:lnTo>
                                      <a:pt x="205" y="274"/>
                                    </a:lnTo>
                                    <a:lnTo>
                                      <a:pt x="207" y="272"/>
                                    </a:lnTo>
                                    <a:lnTo>
                                      <a:pt x="157" y="272"/>
                                    </a:lnTo>
                                    <a:lnTo>
                                      <a:pt x="138" y="259"/>
                                    </a:lnTo>
                                    <a:lnTo>
                                      <a:pt x="129" y="253"/>
                                    </a:lnTo>
                                    <a:lnTo>
                                      <a:pt x="129" y="237"/>
                                    </a:lnTo>
                                    <a:lnTo>
                                      <a:pt x="147" y="215"/>
                                    </a:lnTo>
                                    <a:lnTo>
                                      <a:pt x="164" y="192"/>
                                    </a:lnTo>
                                    <a:lnTo>
                                      <a:pt x="180" y="168"/>
                                    </a:lnTo>
                                    <a:lnTo>
                                      <a:pt x="196" y="143"/>
                                    </a:lnTo>
                                    <a:lnTo>
                                      <a:pt x="196" y="103"/>
                                    </a:lnTo>
                                    <a:close/>
                                    <a:moveTo>
                                      <a:pt x="209" y="198"/>
                                    </a:moveTo>
                                    <a:lnTo>
                                      <a:pt x="197" y="217"/>
                                    </a:lnTo>
                                    <a:lnTo>
                                      <a:pt x="184" y="236"/>
                                    </a:lnTo>
                                    <a:lnTo>
                                      <a:pt x="171" y="254"/>
                                    </a:lnTo>
                                    <a:lnTo>
                                      <a:pt x="157" y="272"/>
                                    </a:lnTo>
                                    <a:lnTo>
                                      <a:pt x="207" y="272"/>
                                    </a:lnTo>
                                    <a:lnTo>
                                      <a:pt x="220" y="255"/>
                                    </a:lnTo>
                                    <a:lnTo>
                                      <a:pt x="234" y="238"/>
                                    </a:lnTo>
                                    <a:lnTo>
                                      <a:pt x="247" y="221"/>
                                    </a:lnTo>
                                    <a:lnTo>
                                      <a:pt x="209" y="198"/>
                                    </a:lnTo>
                                    <a:close/>
                                    <a:moveTo>
                                      <a:pt x="102" y="0"/>
                                    </a:moveTo>
                                    <a:lnTo>
                                      <a:pt x="62" y="19"/>
                                    </a:lnTo>
                                    <a:lnTo>
                                      <a:pt x="73" y="35"/>
                                    </a:lnTo>
                                    <a:lnTo>
                                      <a:pt x="83" y="53"/>
                                    </a:lnTo>
                                    <a:lnTo>
                                      <a:pt x="94" y="73"/>
                                    </a:lnTo>
                                    <a:lnTo>
                                      <a:pt x="104" y="93"/>
                                    </a:lnTo>
                                    <a:lnTo>
                                      <a:pt x="146" y="73"/>
                                    </a:lnTo>
                                    <a:lnTo>
                                      <a:pt x="135" y="53"/>
                                    </a:lnTo>
                                    <a:lnTo>
                                      <a:pt x="123" y="34"/>
                                    </a:lnTo>
                                    <a:lnTo>
                                      <a:pt x="112" y="16"/>
                                    </a:lnTo>
                                    <a:lnTo>
                                      <a:pt x="102" y="0"/>
                                    </a:lnTo>
                                    <a:close/>
                                    <a:moveTo>
                                      <a:pt x="873" y="232"/>
                                    </a:moveTo>
                                    <a:lnTo>
                                      <a:pt x="822" y="232"/>
                                    </a:lnTo>
                                    <a:lnTo>
                                      <a:pt x="822" y="427"/>
                                    </a:lnTo>
                                    <a:lnTo>
                                      <a:pt x="828" y="463"/>
                                    </a:lnTo>
                                    <a:lnTo>
                                      <a:pt x="846" y="489"/>
                                    </a:lnTo>
                                    <a:lnTo>
                                      <a:pt x="876" y="505"/>
                                    </a:lnTo>
                                    <a:lnTo>
                                      <a:pt x="918" y="510"/>
                                    </a:lnTo>
                                    <a:lnTo>
                                      <a:pt x="1060" y="510"/>
                                    </a:lnTo>
                                    <a:lnTo>
                                      <a:pt x="1095" y="507"/>
                                    </a:lnTo>
                                    <a:lnTo>
                                      <a:pt x="1123" y="496"/>
                                    </a:lnTo>
                                    <a:lnTo>
                                      <a:pt x="1142" y="479"/>
                                    </a:lnTo>
                                    <a:lnTo>
                                      <a:pt x="1149" y="465"/>
                                    </a:lnTo>
                                    <a:lnTo>
                                      <a:pt x="931" y="465"/>
                                    </a:lnTo>
                                    <a:lnTo>
                                      <a:pt x="906" y="462"/>
                                    </a:lnTo>
                                    <a:lnTo>
                                      <a:pt x="888" y="453"/>
                                    </a:lnTo>
                                    <a:lnTo>
                                      <a:pt x="877" y="438"/>
                                    </a:lnTo>
                                    <a:lnTo>
                                      <a:pt x="873" y="416"/>
                                    </a:lnTo>
                                    <a:lnTo>
                                      <a:pt x="873" y="232"/>
                                    </a:lnTo>
                                    <a:close/>
                                    <a:moveTo>
                                      <a:pt x="1123" y="348"/>
                                    </a:moveTo>
                                    <a:lnTo>
                                      <a:pt x="1120" y="371"/>
                                    </a:lnTo>
                                    <a:lnTo>
                                      <a:pt x="1117" y="392"/>
                                    </a:lnTo>
                                    <a:lnTo>
                                      <a:pt x="1114" y="413"/>
                                    </a:lnTo>
                                    <a:lnTo>
                                      <a:pt x="1110" y="432"/>
                                    </a:lnTo>
                                    <a:lnTo>
                                      <a:pt x="1104" y="446"/>
                                    </a:lnTo>
                                    <a:lnTo>
                                      <a:pt x="1090" y="457"/>
                                    </a:lnTo>
                                    <a:lnTo>
                                      <a:pt x="1070" y="463"/>
                                    </a:lnTo>
                                    <a:lnTo>
                                      <a:pt x="1043" y="465"/>
                                    </a:lnTo>
                                    <a:lnTo>
                                      <a:pt x="1149" y="465"/>
                                    </a:lnTo>
                                    <a:lnTo>
                                      <a:pt x="1154" y="455"/>
                                    </a:lnTo>
                                    <a:lnTo>
                                      <a:pt x="1159" y="437"/>
                                    </a:lnTo>
                                    <a:lnTo>
                                      <a:pt x="1163" y="416"/>
                                    </a:lnTo>
                                    <a:lnTo>
                                      <a:pt x="1168" y="392"/>
                                    </a:lnTo>
                                    <a:lnTo>
                                      <a:pt x="1172" y="366"/>
                                    </a:lnTo>
                                    <a:lnTo>
                                      <a:pt x="1159" y="361"/>
                                    </a:lnTo>
                                    <a:lnTo>
                                      <a:pt x="1146" y="357"/>
                                    </a:lnTo>
                                    <a:lnTo>
                                      <a:pt x="1134" y="352"/>
                                    </a:lnTo>
                                    <a:lnTo>
                                      <a:pt x="1123" y="348"/>
                                    </a:lnTo>
                                    <a:close/>
                                    <a:moveTo>
                                      <a:pt x="873" y="7"/>
                                    </a:moveTo>
                                    <a:lnTo>
                                      <a:pt x="822" y="7"/>
                                    </a:lnTo>
                                    <a:lnTo>
                                      <a:pt x="822" y="188"/>
                                    </a:lnTo>
                                    <a:lnTo>
                                      <a:pt x="626" y="208"/>
                                    </a:lnTo>
                                    <a:lnTo>
                                      <a:pt x="631" y="252"/>
                                    </a:lnTo>
                                    <a:lnTo>
                                      <a:pt x="822" y="232"/>
                                    </a:lnTo>
                                    <a:lnTo>
                                      <a:pt x="873" y="232"/>
                                    </a:lnTo>
                                    <a:lnTo>
                                      <a:pt x="873" y="227"/>
                                    </a:lnTo>
                                    <a:lnTo>
                                      <a:pt x="1179" y="195"/>
                                    </a:lnTo>
                                    <a:lnTo>
                                      <a:pt x="1177" y="183"/>
                                    </a:lnTo>
                                    <a:lnTo>
                                      <a:pt x="873" y="183"/>
                                    </a:lnTo>
                                    <a:lnTo>
                                      <a:pt x="873" y="7"/>
                                    </a:lnTo>
                                    <a:close/>
                                    <a:moveTo>
                                      <a:pt x="1175" y="152"/>
                                    </a:moveTo>
                                    <a:lnTo>
                                      <a:pt x="873" y="183"/>
                                    </a:lnTo>
                                    <a:lnTo>
                                      <a:pt x="1177" y="183"/>
                                    </a:lnTo>
                                    <a:lnTo>
                                      <a:pt x="1175" y="15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10" name="组合 1158"/>
                          <wpg:cNvGrpSpPr/>
                          <wpg:grpSpPr>
                            <a:xfrm rot="0">
                              <a:off x="10305" y="10848"/>
                              <a:ext cx="97" cy="150"/>
                              <a:chOff x="0" y="0"/>
                              <a:chExt cx="454" cy="699"/>
                            </a:xfrm>
                          </wpg:grpSpPr>
                          <wps:wsp>
                            <wps:cNvPr id="1157" name="任意多边形 1157"/>
                            <wps:cNvSpPr/>
                            <wps:spPr>
                              <a:xfrm>
                                <a:off x="0" y="0"/>
                                <a:ext cx="454" cy="69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54" h="699">
                                    <a:moveTo>
                                      <a:pt x="240" y="0"/>
                                    </a:moveTo>
                                    <a:lnTo>
                                      <a:pt x="184" y="4"/>
                                    </a:lnTo>
                                    <a:lnTo>
                                      <a:pt x="131" y="16"/>
                                    </a:lnTo>
                                    <a:lnTo>
                                      <a:pt x="83" y="35"/>
                                    </a:lnTo>
                                    <a:lnTo>
                                      <a:pt x="37" y="62"/>
                                    </a:lnTo>
                                    <a:lnTo>
                                      <a:pt x="37" y="151"/>
                                    </a:lnTo>
                                    <a:lnTo>
                                      <a:pt x="83" y="117"/>
                                    </a:lnTo>
                                    <a:lnTo>
                                      <a:pt x="129" y="92"/>
                                    </a:lnTo>
                                    <a:lnTo>
                                      <a:pt x="176" y="77"/>
                                    </a:lnTo>
                                    <a:lnTo>
                                      <a:pt x="225" y="73"/>
                                    </a:lnTo>
                                    <a:lnTo>
                                      <a:pt x="256" y="75"/>
                                    </a:lnTo>
                                    <a:lnTo>
                                      <a:pt x="326" y="104"/>
                                    </a:lnTo>
                                    <a:lnTo>
                                      <a:pt x="359" y="166"/>
                                    </a:lnTo>
                                    <a:lnTo>
                                      <a:pt x="361" y="194"/>
                                    </a:lnTo>
                                    <a:lnTo>
                                      <a:pt x="360" y="219"/>
                                    </a:lnTo>
                                    <a:lnTo>
                                      <a:pt x="331" y="293"/>
                                    </a:lnTo>
                                    <a:lnTo>
                                      <a:pt x="287" y="350"/>
                                    </a:lnTo>
                                    <a:lnTo>
                                      <a:pt x="213" y="424"/>
                                    </a:lnTo>
                                    <a:lnTo>
                                      <a:pt x="0" y="623"/>
                                    </a:lnTo>
                                    <a:lnTo>
                                      <a:pt x="0" y="698"/>
                                    </a:lnTo>
                                    <a:lnTo>
                                      <a:pt x="447" y="698"/>
                                    </a:lnTo>
                                    <a:lnTo>
                                      <a:pt x="447" y="621"/>
                                    </a:lnTo>
                                    <a:lnTo>
                                      <a:pt x="110" y="621"/>
                                    </a:lnTo>
                                    <a:lnTo>
                                      <a:pt x="110" y="619"/>
                                    </a:lnTo>
                                    <a:lnTo>
                                      <a:pt x="277" y="466"/>
                                    </a:lnTo>
                                    <a:lnTo>
                                      <a:pt x="325" y="421"/>
                                    </a:lnTo>
                                    <a:lnTo>
                                      <a:pt x="394" y="343"/>
                                    </a:lnTo>
                                    <a:lnTo>
                                      <a:pt x="433" y="279"/>
                                    </a:lnTo>
                                    <a:lnTo>
                                      <a:pt x="451" y="217"/>
                                    </a:lnTo>
                                    <a:lnTo>
                                      <a:pt x="453" y="185"/>
                                    </a:lnTo>
                                    <a:lnTo>
                                      <a:pt x="450" y="145"/>
                                    </a:lnTo>
                                    <a:lnTo>
                                      <a:pt x="421" y="77"/>
                                    </a:lnTo>
                                    <a:lnTo>
                                      <a:pt x="365" y="28"/>
                                    </a:lnTo>
                                    <a:lnTo>
                                      <a:pt x="286" y="3"/>
                                    </a:lnTo>
                                    <a:lnTo>
                                      <a:pt x="24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11" name="组合 1160"/>
                          <wpg:cNvGrpSpPr/>
                          <wpg:grpSpPr>
                            <a:xfrm rot="0">
                              <a:off x="9745" y="11020"/>
                              <a:ext cx="254" cy="113"/>
                              <a:chOff x="0" y="0"/>
                              <a:chExt cx="1182" cy="526"/>
                            </a:xfrm>
                          </wpg:grpSpPr>
                          <wps:wsp>
                            <wps:cNvPr id="1159" name="任意多边形 1159"/>
                            <wps:cNvSpPr/>
                            <wps:spPr>
                              <a:xfrm>
                                <a:off x="0" y="0"/>
                                <a:ext cx="1182" cy="52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82" h="526">
                                    <a:moveTo>
                                      <a:pt x="362" y="90"/>
                                    </a:moveTo>
                                    <a:lnTo>
                                      <a:pt x="314" y="90"/>
                                    </a:lnTo>
                                    <a:lnTo>
                                      <a:pt x="313" y="135"/>
                                    </a:lnTo>
                                    <a:lnTo>
                                      <a:pt x="311" y="178"/>
                                    </a:lnTo>
                                    <a:lnTo>
                                      <a:pt x="309" y="217"/>
                                    </a:lnTo>
                                    <a:lnTo>
                                      <a:pt x="306" y="254"/>
                                    </a:lnTo>
                                    <a:lnTo>
                                      <a:pt x="293" y="322"/>
                                    </a:lnTo>
                                    <a:lnTo>
                                      <a:pt x="265" y="385"/>
                                    </a:lnTo>
                                    <a:lnTo>
                                      <a:pt x="221" y="441"/>
                                    </a:lnTo>
                                    <a:lnTo>
                                      <a:pt x="163" y="492"/>
                                    </a:lnTo>
                                    <a:lnTo>
                                      <a:pt x="173" y="501"/>
                                    </a:lnTo>
                                    <a:lnTo>
                                      <a:pt x="183" y="509"/>
                                    </a:lnTo>
                                    <a:lnTo>
                                      <a:pt x="191" y="518"/>
                                    </a:lnTo>
                                    <a:lnTo>
                                      <a:pt x="199" y="526"/>
                                    </a:lnTo>
                                    <a:lnTo>
                                      <a:pt x="262" y="470"/>
                                    </a:lnTo>
                                    <a:lnTo>
                                      <a:pt x="309" y="406"/>
                                    </a:lnTo>
                                    <a:lnTo>
                                      <a:pt x="339" y="335"/>
                                    </a:lnTo>
                                    <a:lnTo>
                                      <a:pt x="353" y="257"/>
                                    </a:lnTo>
                                    <a:lnTo>
                                      <a:pt x="356" y="223"/>
                                    </a:lnTo>
                                    <a:lnTo>
                                      <a:pt x="358" y="183"/>
                                    </a:lnTo>
                                    <a:lnTo>
                                      <a:pt x="360" y="139"/>
                                    </a:lnTo>
                                    <a:lnTo>
                                      <a:pt x="362" y="90"/>
                                    </a:lnTo>
                                    <a:close/>
                                    <a:moveTo>
                                      <a:pt x="196" y="286"/>
                                    </a:moveTo>
                                    <a:lnTo>
                                      <a:pt x="86" y="286"/>
                                    </a:lnTo>
                                    <a:lnTo>
                                      <a:pt x="86" y="523"/>
                                    </a:lnTo>
                                    <a:lnTo>
                                      <a:pt x="129" y="523"/>
                                    </a:lnTo>
                                    <a:lnTo>
                                      <a:pt x="129" y="299"/>
                                    </a:lnTo>
                                    <a:lnTo>
                                      <a:pt x="198" y="299"/>
                                    </a:lnTo>
                                    <a:lnTo>
                                      <a:pt x="189" y="293"/>
                                    </a:lnTo>
                                    <a:lnTo>
                                      <a:pt x="196" y="286"/>
                                    </a:lnTo>
                                    <a:close/>
                                    <a:moveTo>
                                      <a:pt x="343" y="461"/>
                                    </a:moveTo>
                                    <a:lnTo>
                                      <a:pt x="345" y="473"/>
                                    </a:lnTo>
                                    <a:lnTo>
                                      <a:pt x="347" y="484"/>
                                    </a:lnTo>
                                    <a:lnTo>
                                      <a:pt x="350" y="497"/>
                                    </a:lnTo>
                                    <a:lnTo>
                                      <a:pt x="352" y="509"/>
                                    </a:lnTo>
                                    <a:lnTo>
                                      <a:pt x="400" y="510"/>
                                    </a:lnTo>
                                    <a:lnTo>
                                      <a:pt x="435" y="511"/>
                                    </a:lnTo>
                                    <a:lnTo>
                                      <a:pt x="474" y="505"/>
                                    </a:lnTo>
                                    <a:lnTo>
                                      <a:pt x="503" y="486"/>
                                    </a:lnTo>
                                    <a:lnTo>
                                      <a:pt x="514" y="466"/>
                                    </a:lnTo>
                                    <a:lnTo>
                                      <a:pt x="430" y="466"/>
                                    </a:lnTo>
                                    <a:lnTo>
                                      <a:pt x="412" y="466"/>
                                    </a:lnTo>
                                    <a:lnTo>
                                      <a:pt x="392" y="465"/>
                                    </a:lnTo>
                                    <a:lnTo>
                                      <a:pt x="369" y="463"/>
                                    </a:lnTo>
                                    <a:lnTo>
                                      <a:pt x="343" y="461"/>
                                    </a:lnTo>
                                    <a:close/>
                                    <a:moveTo>
                                      <a:pt x="540" y="49"/>
                                    </a:moveTo>
                                    <a:lnTo>
                                      <a:pt x="223" y="49"/>
                                    </a:lnTo>
                                    <a:lnTo>
                                      <a:pt x="223" y="90"/>
                                    </a:lnTo>
                                    <a:lnTo>
                                      <a:pt x="491" y="90"/>
                                    </a:lnTo>
                                    <a:lnTo>
                                      <a:pt x="488" y="198"/>
                                    </a:lnTo>
                                    <a:lnTo>
                                      <a:pt x="485" y="288"/>
                                    </a:lnTo>
                                    <a:lnTo>
                                      <a:pt x="482" y="358"/>
                                    </a:lnTo>
                                    <a:lnTo>
                                      <a:pt x="479" y="409"/>
                                    </a:lnTo>
                                    <a:lnTo>
                                      <a:pt x="475" y="435"/>
                                    </a:lnTo>
                                    <a:lnTo>
                                      <a:pt x="466" y="453"/>
                                    </a:lnTo>
                                    <a:lnTo>
                                      <a:pt x="451" y="463"/>
                                    </a:lnTo>
                                    <a:lnTo>
                                      <a:pt x="430" y="466"/>
                                    </a:lnTo>
                                    <a:lnTo>
                                      <a:pt x="514" y="466"/>
                                    </a:lnTo>
                                    <a:lnTo>
                                      <a:pt x="520" y="456"/>
                                    </a:lnTo>
                                    <a:lnTo>
                                      <a:pt x="527" y="412"/>
                                    </a:lnTo>
                                    <a:lnTo>
                                      <a:pt x="529" y="370"/>
                                    </a:lnTo>
                                    <a:lnTo>
                                      <a:pt x="531" y="313"/>
                                    </a:lnTo>
                                    <a:lnTo>
                                      <a:pt x="534" y="233"/>
                                    </a:lnTo>
                                    <a:lnTo>
                                      <a:pt x="537" y="135"/>
                                    </a:lnTo>
                                    <a:lnTo>
                                      <a:pt x="540" y="49"/>
                                    </a:lnTo>
                                    <a:close/>
                                    <a:moveTo>
                                      <a:pt x="198" y="299"/>
                                    </a:moveTo>
                                    <a:lnTo>
                                      <a:pt x="129" y="299"/>
                                    </a:lnTo>
                                    <a:lnTo>
                                      <a:pt x="174" y="332"/>
                                    </a:lnTo>
                                    <a:lnTo>
                                      <a:pt x="217" y="365"/>
                                    </a:lnTo>
                                    <a:lnTo>
                                      <a:pt x="246" y="333"/>
                                    </a:lnTo>
                                    <a:lnTo>
                                      <a:pt x="203" y="303"/>
                                    </a:lnTo>
                                    <a:lnTo>
                                      <a:pt x="198" y="299"/>
                                    </a:lnTo>
                                    <a:close/>
                                    <a:moveTo>
                                      <a:pt x="196" y="103"/>
                                    </a:moveTo>
                                    <a:lnTo>
                                      <a:pt x="8" y="103"/>
                                    </a:lnTo>
                                    <a:lnTo>
                                      <a:pt x="8" y="141"/>
                                    </a:lnTo>
                                    <a:lnTo>
                                      <a:pt x="146" y="141"/>
                                    </a:lnTo>
                                    <a:lnTo>
                                      <a:pt x="113" y="190"/>
                                    </a:lnTo>
                                    <a:lnTo>
                                      <a:pt x="77" y="233"/>
                                    </a:lnTo>
                                    <a:lnTo>
                                      <a:pt x="40" y="271"/>
                                    </a:lnTo>
                                    <a:lnTo>
                                      <a:pt x="0" y="304"/>
                                    </a:lnTo>
                                    <a:lnTo>
                                      <a:pt x="4" y="316"/>
                                    </a:lnTo>
                                    <a:lnTo>
                                      <a:pt x="8" y="328"/>
                                    </a:lnTo>
                                    <a:lnTo>
                                      <a:pt x="12" y="339"/>
                                    </a:lnTo>
                                    <a:lnTo>
                                      <a:pt x="15" y="349"/>
                                    </a:lnTo>
                                    <a:lnTo>
                                      <a:pt x="34" y="334"/>
                                    </a:lnTo>
                                    <a:lnTo>
                                      <a:pt x="51" y="319"/>
                                    </a:lnTo>
                                    <a:lnTo>
                                      <a:pt x="69" y="303"/>
                                    </a:lnTo>
                                    <a:lnTo>
                                      <a:pt x="86" y="286"/>
                                    </a:lnTo>
                                    <a:lnTo>
                                      <a:pt x="196" y="286"/>
                                    </a:lnTo>
                                    <a:lnTo>
                                      <a:pt x="205" y="274"/>
                                    </a:lnTo>
                                    <a:lnTo>
                                      <a:pt x="207" y="272"/>
                                    </a:lnTo>
                                    <a:lnTo>
                                      <a:pt x="157" y="272"/>
                                    </a:lnTo>
                                    <a:lnTo>
                                      <a:pt x="138" y="259"/>
                                    </a:lnTo>
                                    <a:lnTo>
                                      <a:pt x="129" y="253"/>
                                    </a:lnTo>
                                    <a:lnTo>
                                      <a:pt x="129" y="237"/>
                                    </a:lnTo>
                                    <a:lnTo>
                                      <a:pt x="147" y="215"/>
                                    </a:lnTo>
                                    <a:lnTo>
                                      <a:pt x="164" y="192"/>
                                    </a:lnTo>
                                    <a:lnTo>
                                      <a:pt x="180" y="168"/>
                                    </a:lnTo>
                                    <a:lnTo>
                                      <a:pt x="196" y="143"/>
                                    </a:lnTo>
                                    <a:lnTo>
                                      <a:pt x="196" y="103"/>
                                    </a:lnTo>
                                    <a:close/>
                                    <a:moveTo>
                                      <a:pt x="209" y="198"/>
                                    </a:moveTo>
                                    <a:lnTo>
                                      <a:pt x="197" y="217"/>
                                    </a:lnTo>
                                    <a:lnTo>
                                      <a:pt x="184" y="236"/>
                                    </a:lnTo>
                                    <a:lnTo>
                                      <a:pt x="171" y="254"/>
                                    </a:lnTo>
                                    <a:lnTo>
                                      <a:pt x="157" y="272"/>
                                    </a:lnTo>
                                    <a:lnTo>
                                      <a:pt x="207" y="272"/>
                                    </a:lnTo>
                                    <a:lnTo>
                                      <a:pt x="220" y="255"/>
                                    </a:lnTo>
                                    <a:lnTo>
                                      <a:pt x="234" y="238"/>
                                    </a:lnTo>
                                    <a:lnTo>
                                      <a:pt x="247" y="221"/>
                                    </a:lnTo>
                                    <a:lnTo>
                                      <a:pt x="209" y="198"/>
                                    </a:lnTo>
                                    <a:close/>
                                    <a:moveTo>
                                      <a:pt x="102" y="0"/>
                                    </a:moveTo>
                                    <a:lnTo>
                                      <a:pt x="62" y="19"/>
                                    </a:lnTo>
                                    <a:lnTo>
                                      <a:pt x="73" y="35"/>
                                    </a:lnTo>
                                    <a:lnTo>
                                      <a:pt x="83" y="53"/>
                                    </a:lnTo>
                                    <a:lnTo>
                                      <a:pt x="94" y="73"/>
                                    </a:lnTo>
                                    <a:lnTo>
                                      <a:pt x="104" y="93"/>
                                    </a:lnTo>
                                    <a:lnTo>
                                      <a:pt x="146" y="73"/>
                                    </a:lnTo>
                                    <a:lnTo>
                                      <a:pt x="135" y="53"/>
                                    </a:lnTo>
                                    <a:lnTo>
                                      <a:pt x="123" y="34"/>
                                    </a:lnTo>
                                    <a:lnTo>
                                      <a:pt x="112" y="16"/>
                                    </a:lnTo>
                                    <a:lnTo>
                                      <a:pt x="102" y="0"/>
                                    </a:lnTo>
                                    <a:close/>
                                    <a:moveTo>
                                      <a:pt x="1181" y="140"/>
                                    </a:moveTo>
                                    <a:lnTo>
                                      <a:pt x="629" y="140"/>
                                    </a:lnTo>
                                    <a:lnTo>
                                      <a:pt x="629" y="183"/>
                                    </a:lnTo>
                                    <a:lnTo>
                                      <a:pt x="1181" y="183"/>
                                    </a:lnTo>
                                    <a:lnTo>
                                      <a:pt x="1181" y="140"/>
                                    </a:lnTo>
                                    <a:close/>
                                    <a:moveTo>
                                      <a:pt x="887" y="6"/>
                                    </a:moveTo>
                                    <a:lnTo>
                                      <a:pt x="845" y="28"/>
                                    </a:lnTo>
                                    <a:lnTo>
                                      <a:pt x="858" y="46"/>
                                    </a:lnTo>
                                    <a:lnTo>
                                      <a:pt x="872" y="69"/>
                                    </a:lnTo>
                                    <a:lnTo>
                                      <a:pt x="888" y="95"/>
                                    </a:lnTo>
                                    <a:lnTo>
                                      <a:pt x="906" y="126"/>
                                    </a:lnTo>
                                    <a:lnTo>
                                      <a:pt x="953" y="103"/>
                                    </a:lnTo>
                                    <a:lnTo>
                                      <a:pt x="934" y="74"/>
                                    </a:lnTo>
                                    <a:lnTo>
                                      <a:pt x="917" y="49"/>
                                    </a:lnTo>
                                    <a:lnTo>
                                      <a:pt x="901" y="26"/>
                                    </a:lnTo>
                                    <a:lnTo>
                                      <a:pt x="887" y="6"/>
                                    </a:lnTo>
                                    <a:close/>
                                    <a:moveTo>
                                      <a:pt x="800" y="246"/>
                                    </a:moveTo>
                                    <a:lnTo>
                                      <a:pt x="761" y="312"/>
                                    </a:lnTo>
                                    <a:lnTo>
                                      <a:pt x="719" y="373"/>
                                    </a:lnTo>
                                    <a:lnTo>
                                      <a:pt x="675" y="430"/>
                                    </a:lnTo>
                                    <a:lnTo>
                                      <a:pt x="627" y="482"/>
                                    </a:lnTo>
                                    <a:lnTo>
                                      <a:pt x="639" y="491"/>
                                    </a:lnTo>
                                    <a:lnTo>
                                      <a:pt x="650" y="500"/>
                                    </a:lnTo>
                                    <a:lnTo>
                                      <a:pt x="660" y="508"/>
                                    </a:lnTo>
                                    <a:lnTo>
                                      <a:pt x="670" y="515"/>
                                    </a:lnTo>
                                    <a:lnTo>
                                      <a:pt x="719" y="456"/>
                                    </a:lnTo>
                                    <a:lnTo>
                                      <a:pt x="765" y="396"/>
                                    </a:lnTo>
                                    <a:lnTo>
                                      <a:pt x="808" y="334"/>
                                    </a:lnTo>
                                    <a:lnTo>
                                      <a:pt x="848" y="270"/>
                                    </a:lnTo>
                                    <a:lnTo>
                                      <a:pt x="800" y="246"/>
                                    </a:lnTo>
                                    <a:close/>
                                    <a:moveTo>
                                      <a:pt x="993" y="249"/>
                                    </a:moveTo>
                                    <a:lnTo>
                                      <a:pt x="954" y="277"/>
                                    </a:lnTo>
                                    <a:lnTo>
                                      <a:pt x="992" y="324"/>
                                    </a:lnTo>
                                    <a:lnTo>
                                      <a:pt x="1034" y="379"/>
                                    </a:lnTo>
                                    <a:lnTo>
                                      <a:pt x="1079" y="441"/>
                                    </a:lnTo>
                                    <a:lnTo>
                                      <a:pt x="1126" y="509"/>
                                    </a:lnTo>
                                    <a:lnTo>
                                      <a:pt x="1174" y="476"/>
                                    </a:lnTo>
                                    <a:lnTo>
                                      <a:pt x="1130" y="418"/>
                                    </a:lnTo>
                                    <a:lnTo>
                                      <a:pt x="1085" y="361"/>
                                    </a:lnTo>
                                    <a:lnTo>
                                      <a:pt x="1039" y="304"/>
                                    </a:lnTo>
                                    <a:lnTo>
                                      <a:pt x="993" y="24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12" name="组合 1162"/>
                          <wpg:cNvGrpSpPr/>
                          <wpg:grpSpPr>
                            <a:xfrm rot="0">
                              <a:off x="9827" y="10848"/>
                              <a:ext cx="91" cy="151"/>
                              <a:chOff x="0" y="0"/>
                              <a:chExt cx="426" cy="702"/>
                            </a:xfrm>
                          </wpg:grpSpPr>
                          <wps:wsp>
                            <wps:cNvPr id="1161" name="任意多边形 1161"/>
                            <wps:cNvSpPr/>
                            <wps:spPr>
                              <a:xfrm>
                                <a:off x="0" y="0"/>
                                <a:ext cx="426" cy="702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26" h="702">
                                    <a:moveTo>
                                      <a:pt x="262" y="0"/>
                                    </a:moveTo>
                                    <a:lnTo>
                                      <a:pt x="0" y="71"/>
                                    </a:lnTo>
                                    <a:lnTo>
                                      <a:pt x="0" y="151"/>
                                    </a:lnTo>
                                    <a:lnTo>
                                      <a:pt x="169" y="105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4" y="626"/>
                                    </a:lnTo>
                                    <a:lnTo>
                                      <a:pt x="4" y="701"/>
                                    </a:lnTo>
                                    <a:lnTo>
                                      <a:pt x="426" y="701"/>
                                    </a:lnTo>
                                    <a:lnTo>
                                      <a:pt x="426" y="626"/>
                                    </a:lnTo>
                                    <a:lnTo>
                                      <a:pt x="262" y="626"/>
                                    </a:lnTo>
                                    <a:lnTo>
                                      <a:pt x="262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1163" name="任意多边形 1163"/>
                          <wps:cNvSpPr/>
                          <wps:spPr>
                            <a:xfrm>
                              <a:off x="11257" y="10849"/>
                              <a:ext cx="113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27" h="687">
                                  <a:moveTo>
                                    <a:pt x="433" y="508"/>
                                  </a:moveTo>
                                  <a:lnTo>
                                    <a:pt x="343" y="508"/>
                                  </a:lnTo>
                                  <a:lnTo>
                                    <a:pt x="343" y="686"/>
                                  </a:lnTo>
                                  <a:lnTo>
                                    <a:pt x="433" y="686"/>
                                  </a:lnTo>
                                  <a:lnTo>
                                    <a:pt x="433" y="508"/>
                                  </a:lnTo>
                                  <a:close/>
                                  <a:moveTo>
                                    <a:pt x="433" y="0"/>
                                  </a:moveTo>
                                  <a:lnTo>
                                    <a:pt x="325" y="0"/>
                                  </a:lnTo>
                                  <a:lnTo>
                                    <a:pt x="0" y="452"/>
                                  </a:lnTo>
                                  <a:lnTo>
                                    <a:pt x="0" y="508"/>
                                  </a:lnTo>
                                  <a:lnTo>
                                    <a:pt x="527" y="508"/>
                                  </a:lnTo>
                                  <a:lnTo>
                                    <a:pt x="527" y="439"/>
                                  </a:lnTo>
                                  <a:lnTo>
                                    <a:pt x="96" y="439"/>
                                  </a:lnTo>
                                  <a:lnTo>
                                    <a:pt x="315" y="134"/>
                                  </a:lnTo>
                                  <a:lnTo>
                                    <a:pt x="324" y="117"/>
                                  </a:lnTo>
                                  <a:lnTo>
                                    <a:pt x="332" y="103"/>
                                  </a:lnTo>
                                  <a:lnTo>
                                    <a:pt x="339" y="91"/>
                                  </a:lnTo>
                                  <a:lnTo>
                                    <a:pt x="343" y="81"/>
                                  </a:lnTo>
                                  <a:lnTo>
                                    <a:pt x="433" y="81"/>
                                  </a:lnTo>
                                  <a:lnTo>
                                    <a:pt x="433" y="0"/>
                                  </a:lnTo>
                                  <a:close/>
                                  <a:moveTo>
                                    <a:pt x="433" y="81"/>
                                  </a:moveTo>
                                  <a:lnTo>
                                    <a:pt x="345" y="81"/>
                                  </a:lnTo>
                                  <a:lnTo>
                                    <a:pt x="344" y="100"/>
                                  </a:lnTo>
                                  <a:lnTo>
                                    <a:pt x="343" y="119"/>
                                  </a:lnTo>
                                  <a:lnTo>
                                    <a:pt x="343" y="134"/>
                                  </a:lnTo>
                                  <a:lnTo>
                                    <a:pt x="343" y="439"/>
                                  </a:lnTo>
                                  <a:lnTo>
                                    <a:pt x="433" y="439"/>
                                  </a:lnTo>
                                  <a:lnTo>
                                    <a:pt x="433" y="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64" name="任意多边形 1164"/>
                          <wps:cNvSpPr/>
                          <wps:spPr>
                            <a:xfrm>
                              <a:off x="11186" y="11020"/>
                              <a:ext cx="255" cy="11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87" h="526">
                                  <a:moveTo>
                                    <a:pt x="362" y="90"/>
                                  </a:moveTo>
                                  <a:lnTo>
                                    <a:pt x="314" y="90"/>
                                  </a:lnTo>
                                  <a:lnTo>
                                    <a:pt x="313" y="135"/>
                                  </a:lnTo>
                                  <a:lnTo>
                                    <a:pt x="311" y="177"/>
                                  </a:lnTo>
                                  <a:lnTo>
                                    <a:pt x="309" y="217"/>
                                  </a:lnTo>
                                  <a:lnTo>
                                    <a:pt x="306" y="254"/>
                                  </a:lnTo>
                                  <a:lnTo>
                                    <a:pt x="293" y="322"/>
                                  </a:lnTo>
                                  <a:lnTo>
                                    <a:pt x="265" y="385"/>
                                  </a:lnTo>
                                  <a:lnTo>
                                    <a:pt x="221" y="441"/>
                                  </a:lnTo>
                                  <a:lnTo>
                                    <a:pt x="163" y="492"/>
                                  </a:lnTo>
                                  <a:lnTo>
                                    <a:pt x="173" y="500"/>
                                  </a:lnTo>
                                  <a:lnTo>
                                    <a:pt x="183" y="509"/>
                                  </a:lnTo>
                                  <a:lnTo>
                                    <a:pt x="192" y="517"/>
                                  </a:lnTo>
                                  <a:lnTo>
                                    <a:pt x="199" y="526"/>
                                  </a:lnTo>
                                  <a:lnTo>
                                    <a:pt x="262" y="470"/>
                                  </a:lnTo>
                                  <a:lnTo>
                                    <a:pt x="309" y="406"/>
                                  </a:lnTo>
                                  <a:lnTo>
                                    <a:pt x="339" y="335"/>
                                  </a:lnTo>
                                  <a:lnTo>
                                    <a:pt x="354" y="257"/>
                                  </a:lnTo>
                                  <a:lnTo>
                                    <a:pt x="356" y="222"/>
                                  </a:lnTo>
                                  <a:lnTo>
                                    <a:pt x="358" y="183"/>
                                  </a:lnTo>
                                  <a:lnTo>
                                    <a:pt x="360" y="139"/>
                                  </a:lnTo>
                                  <a:lnTo>
                                    <a:pt x="362" y="90"/>
                                  </a:lnTo>
                                  <a:close/>
                                  <a:moveTo>
                                    <a:pt x="196" y="285"/>
                                  </a:moveTo>
                                  <a:lnTo>
                                    <a:pt x="86" y="285"/>
                                  </a:lnTo>
                                  <a:lnTo>
                                    <a:pt x="86" y="523"/>
                                  </a:lnTo>
                                  <a:lnTo>
                                    <a:pt x="129" y="523"/>
                                  </a:lnTo>
                                  <a:lnTo>
                                    <a:pt x="129" y="299"/>
                                  </a:lnTo>
                                  <a:lnTo>
                                    <a:pt x="198" y="299"/>
                                  </a:lnTo>
                                  <a:lnTo>
                                    <a:pt x="190" y="293"/>
                                  </a:lnTo>
                                  <a:lnTo>
                                    <a:pt x="196" y="285"/>
                                  </a:lnTo>
                                  <a:close/>
                                  <a:moveTo>
                                    <a:pt x="343" y="461"/>
                                  </a:moveTo>
                                  <a:lnTo>
                                    <a:pt x="345" y="472"/>
                                  </a:lnTo>
                                  <a:lnTo>
                                    <a:pt x="348" y="484"/>
                                  </a:lnTo>
                                  <a:lnTo>
                                    <a:pt x="350" y="496"/>
                                  </a:lnTo>
                                  <a:lnTo>
                                    <a:pt x="352" y="509"/>
                                  </a:lnTo>
                                  <a:lnTo>
                                    <a:pt x="400" y="510"/>
                                  </a:lnTo>
                                  <a:lnTo>
                                    <a:pt x="436" y="510"/>
                                  </a:lnTo>
                                  <a:lnTo>
                                    <a:pt x="475" y="505"/>
                                  </a:lnTo>
                                  <a:lnTo>
                                    <a:pt x="503" y="486"/>
                                  </a:lnTo>
                                  <a:lnTo>
                                    <a:pt x="514" y="466"/>
                                  </a:lnTo>
                                  <a:lnTo>
                                    <a:pt x="431" y="466"/>
                                  </a:lnTo>
                                  <a:lnTo>
                                    <a:pt x="413" y="465"/>
                                  </a:lnTo>
                                  <a:lnTo>
                                    <a:pt x="392" y="464"/>
                                  </a:lnTo>
                                  <a:lnTo>
                                    <a:pt x="369" y="463"/>
                                  </a:lnTo>
                                  <a:lnTo>
                                    <a:pt x="343" y="461"/>
                                  </a:lnTo>
                                  <a:close/>
                                  <a:moveTo>
                                    <a:pt x="540" y="49"/>
                                  </a:moveTo>
                                  <a:lnTo>
                                    <a:pt x="223" y="49"/>
                                  </a:lnTo>
                                  <a:lnTo>
                                    <a:pt x="223" y="90"/>
                                  </a:lnTo>
                                  <a:lnTo>
                                    <a:pt x="491" y="90"/>
                                  </a:lnTo>
                                  <a:lnTo>
                                    <a:pt x="488" y="198"/>
                                  </a:lnTo>
                                  <a:lnTo>
                                    <a:pt x="485" y="288"/>
                                  </a:lnTo>
                                  <a:lnTo>
                                    <a:pt x="482" y="358"/>
                                  </a:lnTo>
                                  <a:lnTo>
                                    <a:pt x="480" y="409"/>
                                  </a:lnTo>
                                  <a:lnTo>
                                    <a:pt x="476" y="435"/>
                                  </a:lnTo>
                                  <a:lnTo>
                                    <a:pt x="466" y="452"/>
                                  </a:lnTo>
                                  <a:lnTo>
                                    <a:pt x="451" y="463"/>
                                  </a:lnTo>
                                  <a:lnTo>
                                    <a:pt x="431" y="466"/>
                                  </a:lnTo>
                                  <a:lnTo>
                                    <a:pt x="514" y="466"/>
                                  </a:lnTo>
                                  <a:lnTo>
                                    <a:pt x="520" y="455"/>
                                  </a:lnTo>
                                  <a:lnTo>
                                    <a:pt x="527" y="412"/>
                                  </a:lnTo>
                                  <a:lnTo>
                                    <a:pt x="529" y="370"/>
                                  </a:lnTo>
                                  <a:lnTo>
                                    <a:pt x="531" y="313"/>
                                  </a:lnTo>
                                  <a:lnTo>
                                    <a:pt x="534" y="233"/>
                                  </a:lnTo>
                                  <a:lnTo>
                                    <a:pt x="537" y="135"/>
                                  </a:lnTo>
                                  <a:lnTo>
                                    <a:pt x="540" y="49"/>
                                  </a:lnTo>
                                  <a:close/>
                                  <a:moveTo>
                                    <a:pt x="198" y="299"/>
                                  </a:moveTo>
                                  <a:lnTo>
                                    <a:pt x="129" y="299"/>
                                  </a:lnTo>
                                  <a:lnTo>
                                    <a:pt x="174" y="332"/>
                                  </a:lnTo>
                                  <a:lnTo>
                                    <a:pt x="218" y="365"/>
                                  </a:lnTo>
                                  <a:lnTo>
                                    <a:pt x="247" y="333"/>
                                  </a:lnTo>
                                  <a:lnTo>
                                    <a:pt x="198" y="299"/>
                                  </a:lnTo>
                                  <a:close/>
                                  <a:moveTo>
                                    <a:pt x="197" y="103"/>
                                  </a:moveTo>
                                  <a:lnTo>
                                    <a:pt x="8" y="103"/>
                                  </a:lnTo>
                                  <a:lnTo>
                                    <a:pt x="8" y="141"/>
                                  </a:lnTo>
                                  <a:lnTo>
                                    <a:pt x="146" y="141"/>
                                  </a:lnTo>
                                  <a:lnTo>
                                    <a:pt x="113" y="190"/>
                                  </a:lnTo>
                                  <a:lnTo>
                                    <a:pt x="78" y="233"/>
                                  </a:lnTo>
                                  <a:lnTo>
                                    <a:pt x="40" y="271"/>
                                  </a:lnTo>
                                  <a:lnTo>
                                    <a:pt x="0" y="303"/>
                                  </a:lnTo>
                                  <a:lnTo>
                                    <a:pt x="5" y="316"/>
                                  </a:lnTo>
                                  <a:lnTo>
                                    <a:pt x="9" y="327"/>
                                  </a:lnTo>
                                  <a:lnTo>
                                    <a:pt x="12" y="339"/>
                                  </a:lnTo>
                                  <a:lnTo>
                                    <a:pt x="16" y="349"/>
                                  </a:lnTo>
                                  <a:lnTo>
                                    <a:pt x="34" y="334"/>
                                  </a:lnTo>
                                  <a:lnTo>
                                    <a:pt x="52" y="319"/>
                                  </a:lnTo>
                                  <a:lnTo>
                                    <a:pt x="69" y="302"/>
                                  </a:lnTo>
                                  <a:lnTo>
                                    <a:pt x="86" y="285"/>
                                  </a:lnTo>
                                  <a:lnTo>
                                    <a:pt x="196" y="285"/>
                                  </a:lnTo>
                                  <a:lnTo>
                                    <a:pt x="206" y="274"/>
                                  </a:lnTo>
                                  <a:lnTo>
                                    <a:pt x="208" y="271"/>
                                  </a:lnTo>
                                  <a:lnTo>
                                    <a:pt x="157" y="271"/>
                                  </a:lnTo>
                                  <a:lnTo>
                                    <a:pt x="139" y="259"/>
                                  </a:lnTo>
                                  <a:lnTo>
                                    <a:pt x="129" y="253"/>
                                  </a:lnTo>
                                  <a:lnTo>
                                    <a:pt x="129" y="237"/>
                                  </a:lnTo>
                                  <a:lnTo>
                                    <a:pt x="147" y="214"/>
                                  </a:lnTo>
                                  <a:lnTo>
                                    <a:pt x="164" y="191"/>
                                  </a:lnTo>
                                  <a:lnTo>
                                    <a:pt x="181" y="167"/>
                                  </a:lnTo>
                                  <a:lnTo>
                                    <a:pt x="197" y="142"/>
                                  </a:lnTo>
                                  <a:lnTo>
                                    <a:pt x="197" y="103"/>
                                  </a:lnTo>
                                  <a:close/>
                                  <a:moveTo>
                                    <a:pt x="210" y="198"/>
                                  </a:moveTo>
                                  <a:lnTo>
                                    <a:pt x="197" y="217"/>
                                  </a:lnTo>
                                  <a:lnTo>
                                    <a:pt x="184" y="235"/>
                                  </a:lnTo>
                                  <a:lnTo>
                                    <a:pt x="171" y="254"/>
                                  </a:lnTo>
                                  <a:lnTo>
                                    <a:pt x="157" y="271"/>
                                  </a:lnTo>
                                  <a:lnTo>
                                    <a:pt x="208" y="271"/>
                                  </a:lnTo>
                                  <a:lnTo>
                                    <a:pt x="221" y="255"/>
                                  </a:lnTo>
                                  <a:lnTo>
                                    <a:pt x="235" y="237"/>
                                  </a:lnTo>
                                  <a:lnTo>
                                    <a:pt x="247" y="220"/>
                                  </a:lnTo>
                                  <a:lnTo>
                                    <a:pt x="210" y="198"/>
                                  </a:lnTo>
                                  <a:close/>
                                  <a:moveTo>
                                    <a:pt x="102" y="0"/>
                                  </a:moveTo>
                                  <a:lnTo>
                                    <a:pt x="62" y="18"/>
                                  </a:lnTo>
                                  <a:lnTo>
                                    <a:pt x="73" y="35"/>
                                  </a:lnTo>
                                  <a:lnTo>
                                    <a:pt x="83" y="53"/>
                                  </a:lnTo>
                                  <a:lnTo>
                                    <a:pt x="94" y="73"/>
                                  </a:lnTo>
                                  <a:lnTo>
                                    <a:pt x="104" y="93"/>
                                  </a:lnTo>
                                  <a:lnTo>
                                    <a:pt x="147" y="73"/>
                                  </a:lnTo>
                                  <a:lnTo>
                                    <a:pt x="135" y="53"/>
                                  </a:lnTo>
                                  <a:lnTo>
                                    <a:pt x="124" y="34"/>
                                  </a:lnTo>
                                  <a:lnTo>
                                    <a:pt x="113" y="16"/>
                                  </a:lnTo>
                                  <a:lnTo>
                                    <a:pt x="102" y="0"/>
                                  </a:lnTo>
                                  <a:close/>
                                  <a:moveTo>
                                    <a:pt x="849" y="155"/>
                                  </a:moveTo>
                                  <a:lnTo>
                                    <a:pt x="800" y="155"/>
                                  </a:lnTo>
                                  <a:lnTo>
                                    <a:pt x="796" y="207"/>
                                  </a:lnTo>
                                  <a:lnTo>
                                    <a:pt x="792" y="250"/>
                                  </a:lnTo>
                                  <a:lnTo>
                                    <a:pt x="786" y="284"/>
                                  </a:lnTo>
                                  <a:lnTo>
                                    <a:pt x="779" y="310"/>
                                  </a:lnTo>
                                  <a:lnTo>
                                    <a:pt x="756" y="362"/>
                                  </a:lnTo>
                                  <a:lnTo>
                                    <a:pt x="722" y="409"/>
                                  </a:lnTo>
                                  <a:lnTo>
                                    <a:pt x="677" y="451"/>
                                  </a:lnTo>
                                  <a:lnTo>
                                    <a:pt x="621" y="488"/>
                                  </a:lnTo>
                                  <a:lnTo>
                                    <a:pt x="632" y="497"/>
                                  </a:lnTo>
                                  <a:lnTo>
                                    <a:pt x="641" y="506"/>
                                  </a:lnTo>
                                  <a:lnTo>
                                    <a:pt x="650" y="515"/>
                                  </a:lnTo>
                                  <a:lnTo>
                                    <a:pt x="657" y="523"/>
                                  </a:lnTo>
                                  <a:lnTo>
                                    <a:pt x="717" y="482"/>
                                  </a:lnTo>
                                  <a:lnTo>
                                    <a:pt x="766" y="435"/>
                                  </a:lnTo>
                                  <a:lnTo>
                                    <a:pt x="802" y="382"/>
                                  </a:lnTo>
                                  <a:lnTo>
                                    <a:pt x="827" y="323"/>
                                  </a:lnTo>
                                  <a:lnTo>
                                    <a:pt x="834" y="292"/>
                                  </a:lnTo>
                                  <a:lnTo>
                                    <a:pt x="840" y="254"/>
                                  </a:lnTo>
                                  <a:lnTo>
                                    <a:pt x="845" y="208"/>
                                  </a:lnTo>
                                  <a:lnTo>
                                    <a:pt x="849" y="155"/>
                                  </a:lnTo>
                                  <a:close/>
                                  <a:moveTo>
                                    <a:pt x="1030" y="114"/>
                                  </a:moveTo>
                                  <a:lnTo>
                                    <a:pt x="638" y="114"/>
                                  </a:lnTo>
                                  <a:lnTo>
                                    <a:pt x="638" y="155"/>
                                  </a:lnTo>
                                  <a:lnTo>
                                    <a:pt x="982" y="155"/>
                                  </a:lnTo>
                                  <a:lnTo>
                                    <a:pt x="982" y="442"/>
                                  </a:lnTo>
                                  <a:lnTo>
                                    <a:pt x="986" y="472"/>
                                  </a:lnTo>
                                  <a:lnTo>
                                    <a:pt x="999" y="494"/>
                                  </a:lnTo>
                                  <a:lnTo>
                                    <a:pt x="1022" y="507"/>
                                  </a:lnTo>
                                  <a:lnTo>
                                    <a:pt x="1055" y="511"/>
                                  </a:lnTo>
                                  <a:lnTo>
                                    <a:pt x="1095" y="511"/>
                                  </a:lnTo>
                                  <a:lnTo>
                                    <a:pt x="1126" y="508"/>
                                  </a:lnTo>
                                  <a:lnTo>
                                    <a:pt x="1150" y="497"/>
                                  </a:lnTo>
                                  <a:lnTo>
                                    <a:pt x="1167" y="478"/>
                                  </a:lnTo>
                                  <a:lnTo>
                                    <a:pt x="1169" y="470"/>
                                  </a:lnTo>
                                  <a:lnTo>
                                    <a:pt x="1062" y="470"/>
                                  </a:lnTo>
                                  <a:lnTo>
                                    <a:pt x="1047" y="468"/>
                                  </a:lnTo>
                                  <a:lnTo>
                                    <a:pt x="1037" y="462"/>
                                  </a:lnTo>
                                  <a:lnTo>
                                    <a:pt x="1031" y="452"/>
                                  </a:lnTo>
                                  <a:lnTo>
                                    <a:pt x="1030" y="439"/>
                                  </a:lnTo>
                                  <a:lnTo>
                                    <a:pt x="1030" y="114"/>
                                  </a:lnTo>
                                  <a:close/>
                                  <a:moveTo>
                                    <a:pt x="1139" y="350"/>
                                  </a:moveTo>
                                  <a:lnTo>
                                    <a:pt x="1137" y="375"/>
                                  </a:lnTo>
                                  <a:lnTo>
                                    <a:pt x="1135" y="398"/>
                                  </a:lnTo>
                                  <a:lnTo>
                                    <a:pt x="1133" y="419"/>
                                  </a:lnTo>
                                  <a:lnTo>
                                    <a:pt x="1130" y="439"/>
                                  </a:lnTo>
                                  <a:lnTo>
                                    <a:pt x="1126" y="453"/>
                                  </a:lnTo>
                                  <a:lnTo>
                                    <a:pt x="1118" y="463"/>
                                  </a:lnTo>
                                  <a:lnTo>
                                    <a:pt x="1105" y="468"/>
                                  </a:lnTo>
                                  <a:lnTo>
                                    <a:pt x="1089" y="470"/>
                                  </a:lnTo>
                                  <a:lnTo>
                                    <a:pt x="1169" y="470"/>
                                  </a:lnTo>
                                  <a:lnTo>
                                    <a:pt x="1175" y="453"/>
                                  </a:lnTo>
                                  <a:lnTo>
                                    <a:pt x="1179" y="433"/>
                                  </a:lnTo>
                                  <a:lnTo>
                                    <a:pt x="1182" y="411"/>
                                  </a:lnTo>
                                  <a:lnTo>
                                    <a:pt x="1184" y="389"/>
                                  </a:lnTo>
                                  <a:lnTo>
                                    <a:pt x="1187" y="367"/>
                                  </a:lnTo>
                                  <a:lnTo>
                                    <a:pt x="1174" y="363"/>
                                  </a:lnTo>
                                  <a:lnTo>
                                    <a:pt x="1162" y="359"/>
                                  </a:lnTo>
                                  <a:lnTo>
                                    <a:pt x="1150" y="355"/>
                                  </a:lnTo>
                                  <a:lnTo>
                                    <a:pt x="1139" y="350"/>
                                  </a:lnTo>
                                  <a:close/>
                                  <a:moveTo>
                                    <a:pt x="852" y="5"/>
                                  </a:moveTo>
                                  <a:lnTo>
                                    <a:pt x="803" y="5"/>
                                  </a:lnTo>
                                  <a:lnTo>
                                    <a:pt x="803" y="34"/>
                                  </a:lnTo>
                                  <a:lnTo>
                                    <a:pt x="803" y="62"/>
                                  </a:lnTo>
                                  <a:lnTo>
                                    <a:pt x="802" y="89"/>
                                  </a:lnTo>
                                  <a:lnTo>
                                    <a:pt x="801" y="114"/>
                                  </a:lnTo>
                                  <a:lnTo>
                                    <a:pt x="850" y="114"/>
                                  </a:lnTo>
                                  <a:lnTo>
                                    <a:pt x="851" y="89"/>
                                  </a:lnTo>
                                  <a:lnTo>
                                    <a:pt x="852" y="62"/>
                                  </a:lnTo>
                                  <a:lnTo>
                                    <a:pt x="852" y="34"/>
                                  </a:lnTo>
                                  <a:lnTo>
                                    <a:pt x="852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65" name="任意多边形 1165"/>
                          <wps:cNvSpPr/>
                          <wps:spPr>
                            <a:xfrm>
                              <a:off x="8371" y="11240"/>
                              <a:ext cx="90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18" h="699">
                                  <a:moveTo>
                                    <a:pt x="385" y="0"/>
                                  </a:moveTo>
                                  <a:lnTo>
                                    <a:pt x="23" y="0"/>
                                  </a:lnTo>
                                  <a:lnTo>
                                    <a:pt x="23" y="349"/>
                                  </a:lnTo>
                                  <a:lnTo>
                                    <a:pt x="58" y="346"/>
                                  </a:lnTo>
                                  <a:lnTo>
                                    <a:pt x="89" y="344"/>
                                  </a:lnTo>
                                  <a:lnTo>
                                    <a:pt x="116" y="343"/>
                                  </a:lnTo>
                                  <a:lnTo>
                                    <a:pt x="139" y="343"/>
                                  </a:lnTo>
                                  <a:lnTo>
                                    <a:pt x="182" y="345"/>
                                  </a:lnTo>
                                  <a:lnTo>
                                    <a:pt x="250" y="363"/>
                                  </a:lnTo>
                                  <a:lnTo>
                                    <a:pt x="312" y="423"/>
                                  </a:lnTo>
                                  <a:lnTo>
                                    <a:pt x="324" y="481"/>
                                  </a:lnTo>
                                  <a:lnTo>
                                    <a:pt x="321" y="513"/>
                                  </a:lnTo>
                                  <a:lnTo>
                                    <a:pt x="277" y="587"/>
                                  </a:lnTo>
                                  <a:lnTo>
                                    <a:pt x="223" y="616"/>
                                  </a:lnTo>
                                  <a:lnTo>
                                    <a:pt x="155" y="626"/>
                                  </a:lnTo>
                                  <a:lnTo>
                                    <a:pt x="115" y="624"/>
                                  </a:lnTo>
                                  <a:lnTo>
                                    <a:pt x="76" y="615"/>
                                  </a:lnTo>
                                  <a:lnTo>
                                    <a:pt x="38" y="601"/>
                                  </a:lnTo>
                                  <a:lnTo>
                                    <a:pt x="0" y="581"/>
                                  </a:lnTo>
                                  <a:lnTo>
                                    <a:pt x="0" y="670"/>
                                  </a:lnTo>
                                  <a:lnTo>
                                    <a:pt x="30" y="682"/>
                                  </a:lnTo>
                                  <a:lnTo>
                                    <a:pt x="65" y="691"/>
                                  </a:lnTo>
                                  <a:lnTo>
                                    <a:pt x="107" y="696"/>
                                  </a:lnTo>
                                  <a:lnTo>
                                    <a:pt x="156" y="698"/>
                                  </a:lnTo>
                                  <a:lnTo>
                                    <a:pt x="214" y="694"/>
                                  </a:lnTo>
                                  <a:lnTo>
                                    <a:pt x="310" y="663"/>
                                  </a:lnTo>
                                  <a:lnTo>
                                    <a:pt x="379" y="603"/>
                                  </a:lnTo>
                                  <a:lnTo>
                                    <a:pt x="414" y="523"/>
                                  </a:lnTo>
                                  <a:lnTo>
                                    <a:pt x="418" y="475"/>
                                  </a:lnTo>
                                  <a:lnTo>
                                    <a:pt x="414" y="429"/>
                                  </a:lnTo>
                                  <a:lnTo>
                                    <a:pt x="381" y="354"/>
                                  </a:lnTo>
                                  <a:lnTo>
                                    <a:pt x="317" y="299"/>
                                  </a:lnTo>
                                  <a:lnTo>
                                    <a:pt x="227" y="272"/>
                                  </a:lnTo>
                                  <a:lnTo>
                                    <a:pt x="172" y="269"/>
                                  </a:lnTo>
                                  <a:lnTo>
                                    <a:pt x="160" y="269"/>
                                  </a:lnTo>
                                  <a:lnTo>
                                    <a:pt x="109" y="271"/>
                                  </a:lnTo>
                                  <a:lnTo>
                                    <a:pt x="109" y="77"/>
                                  </a:lnTo>
                                  <a:lnTo>
                                    <a:pt x="385" y="77"/>
                                  </a:lnTo>
                                  <a:lnTo>
                                    <a:pt x="38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66" name="任意多边形 1166"/>
                          <wps:cNvSpPr/>
                          <wps:spPr>
                            <a:xfrm>
                              <a:off x="11201" y="11237"/>
                              <a:ext cx="226" cy="15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3" h="702">
                                  <a:moveTo>
                                    <a:pt x="426" y="626"/>
                                  </a:moveTo>
                                  <a:lnTo>
                                    <a:pt x="4" y="626"/>
                                  </a:lnTo>
                                  <a:lnTo>
                                    <a:pt x="4" y="701"/>
                                  </a:lnTo>
                                  <a:lnTo>
                                    <a:pt x="426" y="701"/>
                                  </a:lnTo>
                                  <a:lnTo>
                                    <a:pt x="426" y="626"/>
                                  </a:lnTo>
                                  <a:close/>
                                  <a:moveTo>
                                    <a:pt x="262" y="105"/>
                                  </a:moveTo>
                                  <a:lnTo>
                                    <a:pt x="169" y="105"/>
                                  </a:lnTo>
                                  <a:lnTo>
                                    <a:pt x="169" y="626"/>
                                  </a:lnTo>
                                  <a:lnTo>
                                    <a:pt x="262" y="626"/>
                                  </a:lnTo>
                                  <a:lnTo>
                                    <a:pt x="262" y="105"/>
                                  </a:lnTo>
                                  <a:close/>
                                  <a:moveTo>
                                    <a:pt x="262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169" y="105"/>
                                  </a:lnTo>
                                  <a:lnTo>
                                    <a:pt x="262" y="105"/>
                                  </a:lnTo>
                                  <a:lnTo>
                                    <a:pt x="262" y="0"/>
                                  </a:lnTo>
                                  <a:close/>
                                  <a:moveTo>
                                    <a:pt x="1053" y="626"/>
                                  </a:moveTo>
                                  <a:lnTo>
                                    <a:pt x="632" y="626"/>
                                  </a:lnTo>
                                  <a:lnTo>
                                    <a:pt x="632" y="701"/>
                                  </a:lnTo>
                                  <a:lnTo>
                                    <a:pt x="1053" y="701"/>
                                  </a:lnTo>
                                  <a:lnTo>
                                    <a:pt x="1053" y="626"/>
                                  </a:lnTo>
                                  <a:close/>
                                  <a:moveTo>
                                    <a:pt x="889" y="105"/>
                                  </a:moveTo>
                                  <a:lnTo>
                                    <a:pt x="796" y="105"/>
                                  </a:lnTo>
                                  <a:lnTo>
                                    <a:pt x="796" y="626"/>
                                  </a:lnTo>
                                  <a:lnTo>
                                    <a:pt x="889" y="626"/>
                                  </a:lnTo>
                                  <a:lnTo>
                                    <a:pt x="889" y="105"/>
                                  </a:lnTo>
                                  <a:close/>
                                  <a:moveTo>
                                    <a:pt x="889" y="0"/>
                                  </a:moveTo>
                                  <a:lnTo>
                                    <a:pt x="627" y="71"/>
                                  </a:lnTo>
                                  <a:lnTo>
                                    <a:pt x="627" y="150"/>
                                  </a:lnTo>
                                  <a:lnTo>
                                    <a:pt x="796" y="105"/>
                                  </a:lnTo>
                                  <a:lnTo>
                                    <a:pt x="889" y="105"/>
                                  </a:lnTo>
                                  <a:lnTo>
                                    <a:pt x="88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67" name="任意多边形 1167"/>
                          <wps:cNvSpPr/>
                          <wps:spPr>
                            <a:xfrm>
                              <a:off x="8289" y="11420"/>
                              <a:ext cx="254" cy="11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81" h="526">
                                  <a:moveTo>
                                    <a:pt x="362" y="90"/>
                                  </a:moveTo>
                                  <a:lnTo>
                                    <a:pt x="314" y="90"/>
                                  </a:lnTo>
                                  <a:lnTo>
                                    <a:pt x="313" y="136"/>
                                  </a:lnTo>
                                  <a:lnTo>
                                    <a:pt x="311" y="178"/>
                                  </a:lnTo>
                                  <a:lnTo>
                                    <a:pt x="308" y="218"/>
                                  </a:lnTo>
                                  <a:lnTo>
                                    <a:pt x="305" y="254"/>
                                  </a:lnTo>
                                  <a:lnTo>
                                    <a:pt x="292" y="323"/>
                                  </a:lnTo>
                                  <a:lnTo>
                                    <a:pt x="264" y="385"/>
                                  </a:lnTo>
                                  <a:lnTo>
                                    <a:pt x="221" y="442"/>
                                  </a:lnTo>
                                  <a:lnTo>
                                    <a:pt x="163" y="492"/>
                                  </a:lnTo>
                                  <a:lnTo>
                                    <a:pt x="173" y="501"/>
                                  </a:lnTo>
                                  <a:lnTo>
                                    <a:pt x="183" y="510"/>
                                  </a:lnTo>
                                  <a:lnTo>
                                    <a:pt x="191" y="518"/>
                                  </a:lnTo>
                                  <a:lnTo>
                                    <a:pt x="199" y="526"/>
                                  </a:lnTo>
                                  <a:lnTo>
                                    <a:pt x="262" y="470"/>
                                  </a:lnTo>
                                  <a:lnTo>
                                    <a:pt x="308" y="407"/>
                                  </a:lnTo>
                                  <a:lnTo>
                                    <a:pt x="339" y="336"/>
                                  </a:lnTo>
                                  <a:lnTo>
                                    <a:pt x="353" y="257"/>
                                  </a:lnTo>
                                  <a:lnTo>
                                    <a:pt x="356" y="223"/>
                                  </a:lnTo>
                                  <a:lnTo>
                                    <a:pt x="358" y="184"/>
                                  </a:lnTo>
                                  <a:lnTo>
                                    <a:pt x="360" y="140"/>
                                  </a:lnTo>
                                  <a:lnTo>
                                    <a:pt x="362" y="90"/>
                                  </a:lnTo>
                                  <a:close/>
                                  <a:moveTo>
                                    <a:pt x="195" y="286"/>
                                  </a:moveTo>
                                  <a:lnTo>
                                    <a:pt x="86" y="286"/>
                                  </a:lnTo>
                                  <a:lnTo>
                                    <a:pt x="86" y="524"/>
                                  </a:lnTo>
                                  <a:lnTo>
                                    <a:pt x="129" y="524"/>
                                  </a:lnTo>
                                  <a:lnTo>
                                    <a:pt x="129" y="300"/>
                                  </a:lnTo>
                                  <a:lnTo>
                                    <a:pt x="198" y="300"/>
                                  </a:lnTo>
                                  <a:lnTo>
                                    <a:pt x="189" y="294"/>
                                  </a:lnTo>
                                  <a:lnTo>
                                    <a:pt x="195" y="286"/>
                                  </a:lnTo>
                                  <a:close/>
                                  <a:moveTo>
                                    <a:pt x="342" y="462"/>
                                  </a:moveTo>
                                  <a:lnTo>
                                    <a:pt x="345" y="473"/>
                                  </a:lnTo>
                                  <a:lnTo>
                                    <a:pt x="347" y="485"/>
                                  </a:lnTo>
                                  <a:lnTo>
                                    <a:pt x="349" y="497"/>
                                  </a:lnTo>
                                  <a:lnTo>
                                    <a:pt x="352" y="509"/>
                                  </a:lnTo>
                                  <a:lnTo>
                                    <a:pt x="400" y="511"/>
                                  </a:lnTo>
                                  <a:lnTo>
                                    <a:pt x="435" y="511"/>
                                  </a:lnTo>
                                  <a:lnTo>
                                    <a:pt x="474" y="505"/>
                                  </a:lnTo>
                                  <a:lnTo>
                                    <a:pt x="502" y="487"/>
                                  </a:lnTo>
                                  <a:lnTo>
                                    <a:pt x="514" y="466"/>
                                  </a:lnTo>
                                  <a:lnTo>
                                    <a:pt x="430" y="466"/>
                                  </a:lnTo>
                                  <a:lnTo>
                                    <a:pt x="412" y="466"/>
                                  </a:lnTo>
                                  <a:lnTo>
                                    <a:pt x="392" y="465"/>
                                  </a:lnTo>
                                  <a:lnTo>
                                    <a:pt x="368" y="464"/>
                                  </a:lnTo>
                                  <a:lnTo>
                                    <a:pt x="342" y="462"/>
                                  </a:lnTo>
                                  <a:close/>
                                  <a:moveTo>
                                    <a:pt x="539" y="49"/>
                                  </a:moveTo>
                                  <a:lnTo>
                                    <a:pt x="223" y="49"/>
                                  </a:lnTo>
                                  <a:lnTo>
                                    <a:pt x="223" y="90"/>
                                  </a:lnTo>
                                  <a:lnTo>
                                    <a:pt x="491" y="90"/>
                                  </a:lnTo>
                                  <a:lnTo>
                                    <a:pt x="488" y="199"/>
                                  </a:lnTo>
                                  <a:lnTo>
                                    <a:pt x="485" y="288"/>
                                  </a:lnTo>
                                  <a:lnTo>
                                    <a:pt x="482" y="359"/>
                                  </a:lnTo>
                                  <a:lnTo>
                                    <a:pt x="479" y="410"/>
                                  </a:lnTo>
                                  <a:lnTo>
                                    <a:pt x="475" y="435"/>
                                  </a:lnTo>
                                  <a:lnTo>
                                    <a:pt x="466" y="453"/>
                                  </a:lnTo>
                                  <a:lnTo>
                                    <a:pt x="451" y="463"/>
                                  </a:lnTo>
                                  <a:lnTo>
                                    <a:pt x="430" y="466"/>
                                  </a:lnTo>
                                  <a:lnTo>
                                    <a:pt x="514" y="466"/>
                                  </a:lnTo>
                                  <a:lnTo>
                                    <a:pt x="520" y="456"/>
                                  </a:lnTo>
                                  <a:lnTo>
                                    <a:pt x="526" y="413"/>
                                  </a:lnTo>
                                  <a:lnTo>
                                    <a:pt x="528" y="371"/>
                                  </a:lnTo>
                                  <a:lnTo>
                                    <a:pt x="531" y="313"/>
                                  </a:lnTo>
                                  <a:lnTo>
                                    <a:pt x="533" y="234"/>
                                  </a:lnTo>
                                  <a:lnTo>
                                    <a:pt x="537" y="136"/>
                                  </a:lnTo>
                                  <a:lnTo>
                                    <a:pt x="539" y="49"/>
                                  </a:lnTo>
                                  <a:close/>
                                  <a:moveTo>
                                    <a:pt x="198" y="300"/>
                                  </a:moveTo>
                                  <a:lnTo>
                                    <a:pt x="129" y="300"/>
                                  </a:lnTo>
                                  <a:lnTo>
                                    <a:pt x="173" y="333"/>
                                  </a:lnTo>
                                  <a:lnTo>
                                    <a:pt x="217" y="366"/>
                                  </a:lnTo>
                                  <a:lnTo>
                                    <a:pt x="246" y="333"/>
                                  </a:lnTo>
                                  <a:lnTo>
                                    <a:pt x="203" y="304"/>
                                  </a:lnTo>
                                  <a:lnTo>
                                    <a:pt x="198" y="300"/>
                                  </a:lnTo>
                                  <a:close/>
                                  <a:moveTo>
                                    <a:pt x="196" y="104"/>
                                  </a:moveTo>
                                  <a:lnTo>
                                    <a:pt x="8" y="104"/>
                                  </a:lnTo>
                                  <a:lnTo>
                                    <a:pt x="8" y="142"/>
                                  </a:lnTo>
                                  <a:lnTo>
                                    <a:pt x="146" y="142"/>
                                  </a:lnTo>
                                  <a:lnTo>
                                    <a:pt x="113" y="190"/>
                                  </a:lnTo>
                                  <a:lnTo>
                                    <a:pt x="77" y="234"/>
                                  </a:lnTo>
                                  <a:lnTo>
                                    <a:pt x="40" y="272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4" y="316"/>
                                  </a:lnTo>
                                  <a:lnTo>
                                    <a:pt x="8" y="328"/>
                                  </a:lnTo>
                                  <a:lnTo>
                                    <a:pt x="12" y="339"/>
                                  </a:lnTo>
                                  <a:lnTo>
                                    <a:pt x="15" y="350"/>
                                  </a:lnTo>
                                  <a:lnTo>
                                    <a:pt x="33" y="335"/>
                                  </a:lnTo>
                                  <a:lnTo>
                                    <a:pt x="51" y="319"/>
                                  </a:lnTo>
                                  <a:lnTo>
                                    <a:pt x="69" y="303"/>
                                  </a:lnTo>
                                  <a:lnTo>
                                    <a:pt x="86" y="286"/>
                                  </a:lnTo>
                                  <a:lnTo>
                                    <a:pt x="195" y="286"/>
                                  </a:lnTo>
                                  <a:lnTo>
                                    <a:pt x="205" y="274"/>
                                  </a:lnTo>
                                  <a:lnTo>
                                    <a:pt x="207" y="272"/>
                                  </a:lnTo>
                                  <a:lnTo>
                                    <a:pt x="157" y="272"/>
                                  </a:lnTo>
                                  <a:lnTo>
                                    <a:pt x="138" y="260"/>
                                  </a:lnTo>
                                  <a:lnTo>
                                    <a:pt x="129" y="254"/>
                                  </a:lnTo>
                                  <a:lnTo>
                                    <a:pt x="129" y="237"/>
                                  </a:lnTo>
                                  <a:lnTo>
                                    <a:pt x="147" y="215"/>
                                  </a:lnTo>
                                  <a:lnTo>
                                    <a:pt x="164" y="192"/>
                                  </a:lnTo>
                                  <a:lnTo>
                                    <a:pt x="180" y="168"/>
                                  </a:lnTo>
                                  <a:lnTo>
                                    <a:pt x="196" y="143"/>
                                  </a:lnTo>
                                  <a:lnTo>
                                    <a:pt x="196" y="104"/>
                                  </a:lnTo>
                                  <a:close/>
                                  <a:moveTo>
                                    <a:pt x="209" y="199"/>
                                  </a:moveTo>
                                  <a:lnTo>
                                    <a:pt x="197" y="218"/>
                                  </a:lnTo>
                                  <a:lnTo>
                                    <a:pt x="184" y="236"/>
                                  </a:lnTo>
                                  <a:lnTo>
                                    <a:pt x="170" y="254"/>
                                  </a:lnTo>
                                  <a:lnTo>
                                    <a:pt x="157" y="272"/>
                                  </a:lnTo>
                                  <a:lnTo>
                                    <a:pt x="207" y="272"/>
                                  </a:lnTo>
                                  <a:lnTo>
                                    <a:pt x="220" y="256"/>
                                  </a:lnTo>
                                  <a:lnTo>
                                    <a:pt x="234" y="238"/>
                                  </a:lnTo>
                                  <a:lnTo>
                                    <a:pt x="247" y="221"/>
                                  </a:lnTo>
                                  <a:lnTo>
                                    <a:pt x="209" y="199"/>
                                  </a:lnTo>
                                  <a:close/>
                                  <a:moveTo>
                                    <a:pt x="102" y="0"/>
                                  </a:moveTo>
                                  <a:lnTo>
                                    <a:pt x="62" y="19"/>
                                  </a:lnTo>
                                  <a:lnTo>
                                    <a:pt x="72" y="36"/>
                                  </a:lnTo>
                                  <a:lnTo>
                                    <a:pt x="83" y="54"/>
                                  </a:lnTo>
                                  <a:lnTo>
                                    <a:pt x="94" y="73"/>
                                  </a:lnTo>
                                  <a:lnTo>
                                    <a:pt x="104" y="94"/>
                                  </a:lnTo>
                                  <a:lnTo>
                                    <a:pt x="146" y="73"/>
                                  </a:lnTo>
                                  <a:lnTo>
                                    <a:pt x="135" y="53"/>
                                  </a:lnTo>
                                  <a:lnTo>
                                    <a:pt x="123" y="34"/>
                                  </a:lnTo>
                                  <a:lnTo>
                                    <a:pt x="112" y="17"/>
                                  </a:lnTo>
                                  <a:lnTo>
                                    <a:pt x="102" y="0"/>
                                  </a:lnTo>
                                  <a:close/>
                                  <a:moveTo>
                                    <a:pt x="929" y="246"/>
                                  </a:moveTo>
                                  <a:lnTo>
                                    <a:pt x="877" y="246"/>
                                  </a:lnTo>
                                  <a:lnTo>
                                    <a:pt x="877" y="526"/>
                                  </a:lnTo>
                                  <a:lnTo>
                                    <a:pt x="929" y="526"/>
                                  </a:lnTo>
                                  <a:lnTo>
                                    <a:pt x="929" y="246"/>
                                  </a:lnTo>
                                  <a:close/>
                                  <a:moveTo>
                                    <a:pt x="1181" y="203"/>
                                  </a:moveTo>
                                  <a:lnTo>
                                    <a:pt x="626" y="203"/>
                                  </a:lnTo>
                                  <a:lnTo>
                                    <a:pt x="626" y="246"/>
                                  </a:lnTo>
                                  <a:lnTo>
                                    <a:pt x="1181" y="246"/>
                                  </a:lnTo>
                                  <a:lnTo>
                                    <a:pt x="1181" y="203"/>
                                  </a:lnTo>
                                  <a:close/>
                                  <a:moveTo>
                                    <a:pt x="929" y="6"/>
                                  </a:moveTo>
                                  <a:lnTo>
                                    <a:pt x="877" y="6"/>
                                  </a:lnTo>
                                  <a:lnTo>
                                    <a:pt x="877" y="203"/>
                                  </a:lnTo>
                                  <a:lnTo>
                                    <a:pt x="929" y="203"/>
                                  </a:lnTo>
                                  <a:lnTo>
                                    <a:pt x="929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68" name="任意多边形 1168"/>
                          <wps:cNvSpPr/>
                          <wps:spPr>
                            <a:xfrm>
                              <a:off x="11188" y="11422"/>
                              <a:ext cx="252" cy="1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73" h="520">
                                  <a:moveTo>
                                    <a:pt x="304" y="239"/>
                                  </a:moveTo>
                                  <a:lnTo>
                                    <a:pt x="251" y="239"/>
                                  </a:lnTo>
                                  <a:lnTo>
                                    <a:pt x="251" y="520"/>
                                  </a:lnTo>
                                  <a:lnTo>
                                    <a:pt x="304" y="520"/>
                                  </a:lnTo>
                                  <a:lnTo>
                                    <a:pt x="304" y="239"/>
                                  </a:lnTo>
                                  <a:close/>
                                  <a:moveTo>
                                    <a:pt x="555" y="196"/>
                                  </a:moveTo>
                                  <a:lnTo>
                                    <a:pt x="0" y="196"/>
                                  </a:lnTo>
                                  <a:lnTo>
                                    <a:pt x="0" y="239"/>
                                  </a:lnTo>
                                  <a:lnTo>
                                    <a:pt x="555" y="239"/>
                                  </a:lnTo>
                                  <a:lnTo>
                                    <a:pt x="555" y="196"/>
                                  </a:lnTo>
                                  <a:close/>
                                  <a:moveTo>
                                    <a:pt x="304" y="0"/>
                                  </a:moveTo>
                                  <a:lnTo>
                                    <a:pt x="251" y="0"/>
                                  </a:lnTo>
                                  <a:lnTo>
                                    <a:pt x="251" y="196"/>
                                  </a:lnTo>
                                  <a:lnTo>
                                    <a:pt x="304" y="196"/>
                                  </a:lnTo>
                                  <a:lnTo>
                                    <a:pt x="304" y="0"/>
                                  </a:lnTo>
                                  <a:close/>
                                  <a:moveTo>
                                    <a:pt x="1173" y="134"/>
                                  </a:moveTo>
                                  <a:lnTo>
                                    <a:pt x="620" y="134"/>
                                  </a:lnTo>
                                  <a:lnTo>
                                    <a:pt x="620" y="177"/>
                                  </a:lnTo>
                                  <a:lnTo>
                                    <a:pt x="1173" y="177"/>
                                  </a:lnTo>
                                  <a:lnTo>
                                    <a:pt x="1173" y="134"/>
                                  </a:lnTo>
                                  <a:close/>
                                  <a:moveTo>
                                    <a:pt x="878" y="0"/>
                                  </a:moveTo>
                                  <a:lnTo>
                                    <a:pt x="837" y="22"/>
                                  </a:lnTo>
                                  <a:lnTo>
                                    <a:pt x="849" y="40"/>
                                  </a:lnTo>
                                  <a:lnTo>
                                    <a:pt x="864" y="62"/>
                                  </a:lnTo>
                                  <a:lnTo>
                                    <a:pt x="880" y="89"/>
                                  </a:lnTo>
                                  <a:lnTo>
                                    <a:pt x="897" y="120"/>
                                  </a:lnTo>
                                  <a:lnTo>
                                    <a:pt x="944" y="96"/>
                                  </a:lnTo>
                                  <a:lnTo>
                                    <a:pt x="926" y="68"/>
                                  </a:lnTo>
                                  <a:lnTo>
                                    <a:pt x="908" y="42"/>
                                  </a:lnTo>
                                  <a:lnTo>
                                    <a:pt x="893" y="20"/>
                                  </a:lnTo>
                                  <a:lnTo>
                                    <a:pt x="878" y="0"/>
                                  </a:lnTo>
                                  <a:close/>
                                  <a:moveTo>
                                    <a:pt x="791" y="239"/>
                                  </a:moveTo>
                                  <a:lnTo>
                                    <a:pt x="753" y="306"/>
                                  </a:lnTo>
                                  <a:lnTo>
                                    <a:pt x="711" y="367"/>
                                  </a:lnTo>
                                  <a:lnTo>
                                    <a:pt x="666" y="424"/>
                                  </a:lnTo>
                                  <a:lnTo>
                                    <a:pt x="619" y="476"/>
                                  </a:lnTo>
                                  <a:lnTo>
                                    <a:pt x="630" y="485"/>
                                  </a:lnTo>
                                  <a:lnTo>
                                    <a:pt x="641" y="493"/>
                                  </a:lnTo>
                                  <a:lnTo>
                                    <a:pt x="652" y="501"/>
                                  </a:lnTo>
                                  <a:lnTo>
                                    <a:pt x="661" y="509"/>
                                  </a:lnTo>
                                  <a:lnTo>
                                    <a:pt x="710" y="450"/>
                                  </a:lnTo>
                                  <a:lnTo>
                                    <a:pt x="757" y="390"/>
                                  </a:lnTo>
                                  <a:lnTo>
                                    <a:pt x="800" y="327"/>
                                  </a:lnTo>
                                  <a:lnTo>
                                    <a:pt x="840" y="263"/>
                                  </a:lnTo>
                                  <a:lnTo>
                                    <a:pt x="791" y="239"/>
                                  </a:lnTo>
                                  <a:close/>
                                  <a:moveTo>
                                    <a:pt x="985" y="243"/>
                                  </a:moveTo>
                                  <a:lnTo>
                                    <a:pt x="945" y="270"/>
                                  </a:lnTo>
                                  <a:lnTo>
                                    <a:pt x="984" y="318"/>
                                  </a:lnTo>
                                  <a:lnTo>
                                    <a:pt x="1026" y="373"/>
                                  </a:lnTo>
                                  <a:lnTo>
                                    <a:pt x="1070" y="435"/>
                                  </a:lnTo>
                                  <a:lnTo>
                                    <a:pt x="1118" y="503"/>
                                  </a:lnTo>
                                  <a:lnTo>
                                    <a:pt x="1166" y="470"/>
                                  </a:lnTo>
                                  <a:lnTo>
                                    <a:pt x="1121" y="412"/>
                                  </a:lnTo>
                                  <a:lnTo>
                                    <a:pt x="1077" y="354"/>
                                  </a:lnTo>
                                  <a:lnTo>
                                    <a:pt x="1031" y="298"/>
                                  </a:lnTo>
                                  <a:lnTo>
                                    <a:pt x="985" y="2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69" name="任意多边形 1169"/>
                          <wps:cNvSpPr/>
                          <wps:spPr>
                            <a:xfrm>
                              <a:off x="8303" y="11632"/>
                              <a:ext cx="225" cy="15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6" h="702">
                                  <a:moveTo>
                                    <a:pt x="426" y="627"/>
                                  </a:moveTo>
                                  <a:lnTo>
                                    <a:pt x="5" y="627"/>
                                  </a:lnTo>
                                  <a:lnTo>
                                    <a:pt x="5" y="702"/>
                                  </a:lnTo>
                                  <a:lnTo>
                                    <a:pt x="426" y="702"/>
                                  </a:lnTo>
                                  <a:lnTo>
                                    <a:pt x="426" y="627"/>
                                  </a:lnTo>
                                  <a:close/>
                                  <a:moveTo>
                                    <a:pt x="262" y="106"/>
                                  </a:moveTo>
                                  <a:lnTo>
                                    <a:pt x="169" y="106"/>
                                  </a:lnTo>
                                  <a:lnTo>
                                    <a:pt x="169" y="627"/>
                                  </a:lnTo>
                                  <a:lnTo>
                                    <a:pt x="262" y="627"/>
                                  </a:lnTo>
                                  <a:lnTo>
                                    <a:pt x="262" y="106"/>
                                  </a:lnTo>
                                  <a:close/>
                                  <a:moveTo>
                                    <a:pt x="262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51"/>
                                  </a:lnTo>
                                  <a:lnTo>
                                    <a:pt x="169" y="106"/>
                                  </a:lnTo>
                                  <a:lnTo>
                                    <a:pt x="262" y="106"/>
                                  </a:lnTo>
                                  <a:lnTo>
                                    <a:pt x="262" y="0"/>
                                  </a:lnTo>
                                  <a:close/>
                                  <a:moveTo>
                                    <a:pt x="1010" y="76"/>
                                  </a:moveTo>
                                  <a:lnTo>
                                    <a:pt x="817" y="76"/>
                                  </a:lnTo>
                                  <a:lnTo>
                                    <a:pt x="849" y="78"/>
                                  </a:lnTo>
                                  <a:lnTo>
                                    <a:pt x="876" y="84"/>
                                  </a:lnTo>
                                  <a:lnTo>
                                    <a:pt x="900" y="94"/>
                                  </a:lnTo>
                                  <a:lnTo>
                                    <a:pt x="919" y="107"/>
                                  </a:lnTo>
                                  <a:lnTo>
                                    <a:pt x="934" y="125"/>
                                  </a:lnTo>
                                  <a:lnTo>
                                    <a:pt x="945" y="145"/>
                                  </a:lnTo>
                                  <a:lnTo>
                                    <a:pt x="952" y="170"/>
                                  </a:lnTo>
                                  <a:lnTo>
                                    <a:pt x="954" y="197"/>
                                  </a:lnTo>
                                  <a:lnTo>
                                    <a:pt x="952" y="223"/>
                                  </a:lnTo>
                                  <a:lnTo>
                                    <a:pt x="947" y="248"/>
                                  </a:lnTo>
                                  <a:lnTo>
                                    <a:pt x="937" y="273"/>
                                  </a:lnTo>
                                  <a:lnTo>
                                    <a:pt x="924" y="297"/>
                                  </a:lnTo>
                                  <a:lnTo>
                                    <a:pt x="906" y="323"/>
                                  </a:lnTo>
                                  <a:lnTo>
                                    <a:pt x="880" y="353"/>
                                  </a:lnTo>
                                  <a:lnTo>
                                    <a:pt x="847" y="388"/>
                                  </a:lnTo>
                                  <a:lnTo>
                                    <a:pt x="806" y="427"/>
                                  </a:lnTo>
                                  <a:lnTo>
                                    <a:pt x="593" y="626"/>
                                  </a:lnTo>
                                  <a:lnTo>
                                    <a:pt x="593" y="702"/>
                                  </a:lnTo>
                                  <a:lnTo>
                                    <a:pt x="1040" y="702"/>
                                  </a:lnTo>
                                  <a:lnTo>
                                    <a:pt x="1040" y="624"/>
                                  </a:lnTo>
                                  <a:lnTo>
                                    <a:pt x="703" y="624"/>
                                  </a:lnTo>
                                  <a:lnTo>
                                    <a:pt x="703" y="623"/>
                                  </a:lnTo>
                                  <a:lnTo>
                                    <a:pt x="870" y="470"/>
                                  </a:lnTo>
                                  <a:lnTo>
                                    <a:pt x="917" y="425"/>
                                  </a:lnTo>
                                  <a:lnTo>
                                    <a:pt x="956" y="383"/>
                                  </a:lnTo>
                                  <a:lnTo>
                                    <a:pt x="987" y="346"/>
                                  </a:lnTo>
                                  <a:lnTo>
                                    <a:pt x="1009" y="314"/>
                                  </a:lnTo>
                                  <a:lnTo>
                                    <a:pt x="1026" y="283"/>
                                  </a:lnTo>
                                  <a:lnTo>
                                    <a:pt x="1037" y="252"/>
                                  </a:lnTo>
                                  <a:lnTo>
                                    <a:pt x="1044" y="220"/>
                                  </a:lnTo>
                                  <a:lnTo>
                                    <a:pt x="1046" y="188"/>
                                  </a:lnTo>
                                  <a:lnTo>
                                    <a:pt x="1043" y="148"/>
                                  </a:lnTo>
                                  <a:lnTo>
                                    <a:pt x="1032" y="112"/>
                                  </a:lnTo>
                                  <a:lnTo>
                                    <a:pt x="1014" y="81"/>
                                  </a:lnTo>
                                  <a:lnTo>
                                    <a:pt x="1010" y="76"/>
                                  </a:lnTo>
                                  <a:close/>
                                  <a:moveTo>
                                    <a:pt x="832" y="4"/>
                                  </a:moveTo>
                                  <a:lnTo>
                                    <a:pt x="776" y="7"/>
                                  </a:lnTo>
                                  <a:lnTo>
                                    <a:pt x="724" y="19"/>
                                  </a:lnTo>
                                  <a:lnTo>
                                    <a:pt x="675" y="39"/>
                                  </a:lnTo>
                                  <a:lnTo>
                                    <a:pt x="630" y="66"/>
                                  </a:lnTo>
                                  <a:lnTo>
                                    <a:pt x="630" y="154"/>
                                  </a:lnTo>
                                  <a:lnTo>
                                    <a:pt x="675" y="120"/>
                                  </a:lnTo>
                                  <a:lnTo>
                                    <a:pt x="722" y="96"/>
                                  </a:lnTo>
                                  <a:lnTo>
                                    <a:pt x="769" y="81"/>
                                  </a:lnTo>
                                  <a:lnTo>
                                    <a:pt x="817" y="76"/>
                                  </a:lnTo>
                                  <a:lnTo>
                                    <a:pt x="1010" y="76"/>
                                  </a:lnTo>
                                  <a:lnTo>
                                    <a:pt x="989" y="54"/>
                                  </a:lnTo>
                                  <a:lnTo>
                                    <a:pt x="958" y="32"/>
                                  </a:lnTo>
                                  <a:lnTo>
                                    <a:pt x="921" y="16"/>
                                  </a:lnTo>
                                  <a:lnTo>
                                    <a:pt x="879" y="7"/>
                                  </a:lnTo>
                                  <a:lnTo>
                                    <a:pt x="832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70" name="任意多边形 1170"/>
                          <wps:cNvSpPr/>
                          <wps:spPr>
                            <a:xfrm>
                              <a:off x="11200" y="11631"/>
                              <a:ext cx="228" cy="15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4" h="713">
                                  <a:moveTo>
                                    <a:pt x="426" y="627"/>
                                  </a:moveTo>
                                  <a:lnTo>
                                    <a:pt x="4" y="627"/>
                                  </a:lnTo>
                                  <a:lnTo>
                                    <a:pt x="4" y="701"/>
                                  </a:lnTo>
                                  <a:lnTo>
                                    <a:pt x="426" y="701"/>
                                  </a:lnTo>
                                  <a:lnTo>
                                    <a:pt x="426" y="627"/>
                                  </a:lnTo>
                                  <a:close/>
                                  <a:moveTo>
                                    <a:pt x="262" y="105"/>
                                  </a:moveTo>
                                  <a:lnTo>
                                    <a:pt x="169" y="105"/>
                                  </a:lnTo>
                                  <a:lnTo>
                                    <a:pt x="169" y="627"/>
                                  </a:lnTo>
                                  <a:lnTo>
                                    <a:pt x="262" y="627"/>
                                  </a:lnTo>
                                  <a:lnTo>
                                    <a:pt x="262" y="105"/>
                                  </a:lnTo>
                                  <a:close/>
                                  <a:moveTo>
                                    <a:pt x="262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51"/>
                                  </a:lnTo>
                                  <a:lnTo>
                                    <a:pt x="169" y="105"/>
                                  </a:lnTo>
                                  <a:lnTo>
                                    <a:pt x="262" y="105"/>
                                  </a:lnTo>
                                  <a:lnTo>
                                    <a:pt x="262" y="0"/>
                                  </a:lnTo>
                                  <a:close/>
                                  <a:moveTo>
                                    <a:pt x="838" y="3"/>
                                  </a:moveTo>
                                  <a:lnTo>
                                    <a:pt x="792" y="6"/>
                                  </a:lnTo>
                                  <a:lnTo>
                                    <a:pt x="750" y="15"/>
                                  </a:lnTo>
                                  <a:lnTo>
                                    <a:pt x="713" y="30"/>
                                  </a:lnTo>
                                  <a:lnTo>
                                    <a:pt x="680" y="51"/>
                                  </a:lnTo>
                                  <a:lnTo>
                                    <a:pt x="653" y="77"/>
                                  </a:lnTo>
                                  <a:lnTo>
                                    <a:pt x="634" y="106"/>
                                  </a:lnTo>
                                  <a:lnTo>
                                    <a:pt x="622" y="138"/>
                                  </a:lnTo>
                                  <a:lnTo>
                                    <a:pt x="619" y="175"/>
                                  </a:lnTo>
                                  <a:lnTo>
                                    <a:pt x="627" y="226"/>
                                  </a:lnTo>
                                  <a:lnTo>
                                    <a:pt x="651" y="270"/>
                                  </a:lnTo>
                                  <a:lnTo>
                                    <a:pt x="692" y="308"/>
                                  </a:lnTo>
                                  <a:lnTo>
                                    <a:pt x="750" y="340"/>
                                  </a:lnTo>
                                  <a:lnTo>
                                    <a:pt x="750" y="342"/>
                                  </a:lnTo>
                                  <a:lnTo>
                                    <a:pt x="681" y="376"/>
                                  </a:lnTo>
                                  <a:lnTo>
                                    <a:pt x="632" y="420"/>
                                  </a:lnTo>
                                  <a:lnTo>
                                    <a:pt x="602" y="472"/>
                                  </a:lnTo>
                                  <a:lnTo>
                                    <a:pt x="592" y="533"/>
                                  </a:lnTo>
                                  <a:lnTo>
                                    <a:pt x="596" y="571"/>
                                  </a:lnTo>
                                  <a:lnTo>
                                    <a:pt x="608" y="605"/>
                                  </a:lnTo>
                                  <a:lnTo>
                                    <a:pt x="627" y="636"/>
                                  </a:lnTo>
                                  <a:lnTo>
                                    <a:pt x="654" y="663"/>
                                  </a:lnTo>
                                  <a:lnTo>
                                    <a:pt x="686" y="685"/>
                                  </a:lnTo>
                                  <a:lnTo>
                                    <a:pt x="724" y="700"/>
                                  </a:lnTo>
                                  <a:lnTo>
                                    <a:pt x="766" y="710"/>
                                  </a:lnTo>
                                  <a:lnTo>
                                    <a:pt x="812" y="713"/>
                                  </a:lnTo>
                                  <a:lnTo>
                                    <a:pt x="868" y="710"/>
                                  </a:lnTo>
                                  <a:lnTo>
                                    <a:pt x="918" y="700"/>
                                  </a:lnTo>
                                  <a:lnTo>
                                    <a:pt x="960" y="684"/>
                                  </a:lnTo>
                                  <a:lnTo>
                                    <a:pt x="997" y="662"/>
                                  </a:lnTo>
                                  <a:lnTo>
                                    <a:pt x="1018" y="642"/>
                                  </a:lnTo>
                                  <a:lnTo>
                                    <a:pt x="830" y="642"/>
                                  </a:lnTo>
                                  <a:lnTo>
                                    <a:pt x="799" y="640"/>
                                  </a:lnTo>
                                  <a:lnTo>
                                    <a:pt x="772" y="634"/>
                                  </a:lnTo>
                                  <a:lnTo>
                                    <a:pt x="747" y="624"/>
                                  </a:lnTo>
                                  <a:lnTo>
                                    <a:pt x="726" y="610"/>
                                  </a:lnTo>
                                  <a:lnTo>
                                    <a:pt x="708" y="593"/>
                                  </a:lnTo>
                                  <a:lnTo>
                                    <a:pt x="696" y="574"/>
                                  </a:lnTo>
                                  <a:lnTo>
                                    <a:pt x="688" y="552"/>
                                  </a:lnTo>
                                  <a:lnTo>
                                    <a:pt x="686" y="529"/>
                                  </a:lnTo>
                                  <a:lnTo>
                                    <a:pt x="694" y="483"/>
                                  </a:lnTo>
                                  <a:lnTo>
                                    <a:pt x="720" y="444"/>
                                  </a:lnTo>
                                  <a:lnTo>
                                    <a:pt x="762" y="410"/>
                                  </a:lnTo>
                                  <a:lnTo>
                                    <a:pt x="822" y="382"/>
                                  </a:lnTo>
                                  <a:lnTo>
                                    <a:pt x="983" y="382"/>
                                  </a:lnTo>
                                  <a:lnTo>
                                    <a:pt x="973" y="373"/>
                                  </a:lnTo>
                                  <a:lnTo>
                                    <a:pt x="902" y="342"/>
                                  </a:lnTo>
                                  <a:lnTo>
                                    <a:pt x="902" y="340"/>
                                  </a:lnTo>
                                  <a:lnTo>
                                    <a:pt x="962" y="306"/>
                                  </a:lnTo>
                                  <a:lnTo>
                                    <a:pt x="964" y="304"/>
                                  </a:lnTo>
                                  <a:lnTo>
                                    <a:pt x="828" y="304"/>
                                  </a:lnTo>
                                  <a:lnTo>
                                    <a:pt x="777" y="279"/>
                                  </a:lnTo>
                                  <a:lnTo>
                                    <a:pt x="741" y="249"/>
                                  </a:lnTo>
                                  <a:lnTo>
                                    <a:pt x="720" y="214"/>
                                  </a:lnTo>
                                  <a:lnTo>
                                    <a:pt x="712" y="173"/>
                                  </a:lnTo>
                                  <a:lnTo>
                                    <a:pt x="715" y="153"/>
                                  </a:lnTo>
                                  <a:lnTo>
                                    <a:pt x="721" y="134"/>
                                  </a:lnTo>
                                  <a:lnTo>
                                    <a:pt x="732" y="117"/>
                                  </a:lnTo>
                                  <a:lnTo>
                                    <a:pt x="747" y="103"/>
                                  </a:lnTo>
                                  <a:lnTo>
                                    <a:pt x="765" y="90"/>
                                  </a:lnTo>
                                  <a:lnTo>
                                    <a:pt x="785" y="82"/>
                                  </a:lnTo>
                                  <a:lnTo>
                                    <a:pt x="807" y="76"/>
                                  </a:lnTo>
                                  <a:lnTo>
                                    <a:pt x="831" y="75"/>
                                  </a:lnTo>
                                  <a:lnTo>
                                    <a:pt x="1009" y="75"/>
                                  </a:lnTo>
                                  <a:lnTo>
                                    <a:pt x="1007" y="72"/>
                                  </a:lnTo>
                                  <a:lnTo>
                                    <a:pt x="982" y="48"/>
                                  </a:lnTo>
                                  <a:lnTo>
                                    <a:pt x="952" y="29"/>
                                  </a:lnTo>
                                  <a:lnTo>
                                    <a:pt x="918" y="15"/>
                                  </a:lnTo>
                                  <a:lnTo>
                                    <a:pt x="880" y="6"/>
                                  </a:lnTo>
                                  <a:lnTo>
                                    <a:pt x="838" y="3"/>
                                  </a:lnTo>
                                  <a:close/>
                                  <a:moveTo>
                                    <a:pt x="983" y="382"/>
                                  </a:moveTo>
                                  <a:lnTo>
                                    <a:pt x="822" y="382"/>
                                  </a:lnTo>
                                  <a:lnTo>
                                    <a:pt x="887" y="410"/>
                                  </a:lnTo>
                                  <a:lnTo>
                                    <a:pt x="933" y="444"/>
                                  </a:lnTo>
                                  <a:lnTo>
                                    <a:pt x="960" y="485"/>
                                  </a:lnTo>
                                  <a:lnTo>
                                    <a:pt x="970" y="531"/>
                                  </a:lnTo>
                                  <a:lnTo>
                                    <a:pt x="967" y="554"/>
                                  </a:lnTo>
                                  <a:lnTo>
                                    <a:pt x="960" y="575"/>
                                  </a:lnTo>
                                  <a:lnTo>
                                    <a:pt x="948" y="594"/>
                                  </a:lnTo>
                                  <a:lnTo>
                                    <a:pt x="931" y="610"/>
                                  </a:lnTo>
                                  <a:lnTo>
                                    <a:pt x="910" y="624"/>
                                  </a:lnTo>
                                  <a:lnTo>
                                    <a:pt x="886" y="634"/>
                                  </a:lnTo>
                                  <a:lnTo>
                                    <a:pt x="859" y="640"/>
                                  </a:lnTo>
                                  <a:lnTo>
                                    <a:pt x="830" y="642"/>
                                  </a:lnTo>
                                  <a:lnTo>
                                    <a:pt x="1018" y="642"/>
                                  </a:lnTo>
                                  <a:lnTo>
                                    <a:pt x="1026" y="635"/>
                                  </a:lnTo>
                                  <a:lnTo>
                                    <a:pt x="1047" y="603"/>
                                  </a:lnTo>
                                  <a:lnTo>
                                    <a:pt x="1059" y="567"/>
                                  </a:lnTo>
                                  <a:lnTo>
                                    <a:pt x="1063" y="526"/>
                                  </a:lnTo>
                                  <a:lnTo>
                                    <a:pt x="1053" y="466"/>
                                  </a:lnTo>
                                  <a:lnTo>
                                    <a:pt x="1023" y="415"/>
                                  </a:lnTo>
                                  <a:lnTo>
                                    <a:pt x="983" y="382"/>
                                  </a:lnTo>
                                  <a:close/>
                                  <a:moveTo>
                                    <a:pt x="1009" y="75"/>
                                  </a:moveTo>
                                  <a:lnTo>
                                    <a:pt x="831" y="75"/>
                                  </a:lnTo>
                                  <a:lnTo>
                                    <a:pt x="856" y="76"/>
                                  </a:lnTo>
                                  <a:lnTo>
                                    <a:pt x="878" y="81"/>
                                  </a:lnTo>
                                  <a:lnTo>
                                    <a:pt x="898" y="90"/>
                                  </a:lnTo>
                                  <a:lnTo>
                                    <a:pt x="915" y="101"/>
                                  </a:lnTo>
                                  <a:lnTo>
                                    <a:pt x="928" y="116"/>
                                  </a:lnTo>
                                  <a:lnTo>
                                    <a:pt x="938" y="133"/>
                                  </a:lnTo>
                                  <a:lnTo>
                                    <a:pt x="943" y="152"/>
                                  </a:lnTo>
                                  <a:lnTo>
                                    <a:pt x="945" y="173"/>
                                  </a:lnTo>
                                  <a:lnTo>
                                    <a:pt x="945" y="175"/>
                                  </a:lnTo>
                                  <a:lnTo>
                                    <a:pt x="938" y="214"/>
                                  </a:lnTo>
                                  <a:lnTo>
                                    <a:pt x="916" y="249"/>
                                  </a:lnTo>
                                  <a:lnTo>
                                    <a:pt x="879" y="279"/>
                                  </a:lnTo>
                                  <a:lnTo>
                                    <a:pt x="828" y="304"/>
                                  </a:lnTo>
                                  <a:lnTo>
                                    <a:pt x="964" y="304"/>
                                  </a:lnTo>
                                  <a:lnTo>
                                    <a:pt x="1005" y="265"/>
                                  </a:lnTo>
                                  <a:lnTo>
                                    <a:pt x="1031" y="218"/>
                                  </a:lnTo>
                                  <a:lnTo>
                                    <a:pt x="1039" y="164"/>
                                  </a:lnTo>
                                  <a:lnTo>
                                    <a:pt x="1036" y="130"/>
                                  </a:lnTo>
                                  <a:lnTo>
                                    <a:pt x="1025" y="99"/>
                                  </a:lnTo>
                                  <a:lnTo>
                                    <a:pt x="1009" y="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71" name="任意多边形 1171"/>
                          <wps:cNvSpPr/>
                          <wps:spPr>
                            <a:xfrm>
                              <a:off x="8290" y="11812"/>
                              <a:ext cx="251" cy="1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71" h="521">
                                  <a:moveTo>
                                    <a:pt x="304" y="240"/>
                                  </a:moveTo>
                                  <a:lnTo>
                                    <a:pt x="251" y="240"/>
                                  </a:lnTo>
                                  <a:lnTo>
                                    <a:pt x="251" y="520"/>
                                  </a:lnTo>
                                  <a:lnTo>
                                    <a:pt x="304" y="520"/>
                                  </a:lnTo>
                                  <a:lnTo>
                                    <a:pt x="304" y="240"/>
                                  </a:lnTo>
                                  <a:close/>
                                  <a:moveTo>
                                    <a:pt x="555" y="197"/>
                                  </a:moveTo>
                                  <a:lnTo>
                                    <a:pt x="0" y="197"/>
                                  </a:lnTo>
                                  <a:lnTo>
                                    <a:pt x="0" y="240"/>
                                  </a:lnTo>
                                  <a:lnTo>
                                    <a:pt x="555" y="240"/>
                                  </a:lnTo>
                                  <a:lnTo>
                                    <a:pt x="555" y="197"/>
                                  </a:lnTo>
                                  <a:close/>
                                  <a:moveTo>
                                    <a:pt x="304" y="0"/>
                                  </a:moveTo>
                                  <a:lnTo>
                                    <a:pt x="251" y="0"/>
                                  </a:lnTo>
                                  <a:lnTo>
                                    <a:pt x="251" y="197"/>
                                  </a:lnTo>
                                  <a:lnTo>
                                    <a:pt x="304" y="197"/>
                                  </a:lnTo>
                                  <a:lnTo>
                                    <a:pt x="304" y="0"/>
                                  </a:lnTo>
                                  <a:close/>
                                  <a:moveTo>
                                    <a:pt x="865" y="227"/>
                                  </a:moveTo>
                                  <a:lnTo>
                                    <a:pt x="814" y="227"/>
                                  </a:lnTo>
                                  <a:lnTo>
                                    <a:pt x="814" y="422"/>
                                  </a:lnTo>
                                  <a:lnTo>
                                    <a:pt x="820" y="458"/>
                                  </a:lnTo>
                                  <a:lnTo>
                                    <a:pt x="838" y="484"/>
                                  </a:lnTo>
                                  <a:lnTo>
                                    <a:pt x="868" y="499"/>
                                  </a:lnTo>
                                  <a:lnTo>
                                    <a:pt x="910" y="505"/>
                                  </a:lnTo>
                                  <a:lnTo>
                                    <a:pt x="1051" y="505"/>
                                  </a:lnTo>
                                  <a:lnTo>
                                    <a:pt x="1087" y="501"/>
                                  </a:lnTo>
                                  <a:lnTo>
                                    <a:pt x="1114" y="491"/>
                                  </a:lnTo>
                                  <a:lnTo>
                                    <a:pt x="1134" y="473"/>
                                  </a:lnTo>
                                  <a:lnTo>
                                    <a:pt x="1141" y="460"/>
                                  </a:lnTo>
                                  <a:lnTo>
                                    <a:pt x="923" y="460"/>
                                  </a:lnTo>
                                  <a:lnTo>
                                    <a:pt x="898" y="457"/>
                                  </a:lnTo>
                                  <a:lnTo>
                                    <a:pt x="880" y="448"/>
                                  </a:lnTo>
                                  <a:lnTo>
                                    <a:pt x="869" y="432"/>
                                  </a:lnTo>
                                  <a:lnTo>
                                    <a:pt x="865" y="411"/>
                                  </a:lnTo>
                                  <a:lnTo>
                                    <a:pt x="865" y="227"/>
                                  </a:lnTo>
                                  <a:close/>
                                  <a:moveTo>
                                    <a:pt x="1115" y="342"/>
                                  </a:moveTo>
                                  <a:lnTo>
                                    <a:pt x="1112" y="365"/>
                                  </a:lnTo>
                                  <a:lnTo>
                                    <a:pt x="1109" y="387"/>
                                  </a:lnTo>
                                  <a:lnTo>
                                    <a:pt x="1106" y="407"/>
                                  </a:lnTo>
                                  <a:lnTo>
                                    <a:pt x="1102" y="426"/>
                                  </a:lnTo>
                                  <a:lnTo>
                                    <a:pt x="1095" y="441"/>
                                  </a:lnTo>
                                  <a:lnTo>
                                    <a:pt x="1082" y="451"/>
                                  </a:lnTo>
                                  <a:lnTo>
                                    <a:pt x="1062" y="458"/>
                                  </a:lnTo>
                                  <a:lnTo>
                                    <a:pt x="1035" y="460"/>
                                  </a:lnTo>
                                  <a:lnTo>
                                    <a:pt x="1141" y="460"/>
                                  </a:lnTo>
                                  <a:lnTo>
                                    <a:pt x="1146" y="449"/>
                                  </a:lnTo>
                                  <a:lnTo>
                                    <a:pt x="1150" y="431"/>
                                  </a:lnTo>
                                  <a:lnTo>
                                    <a:pt x="1155" y="410"/>
                                  </a:lnTo>
                                  <a:lnTo>
                                    <a:pt x="1159" y="387"/>
                                  </a:lnTo>
                                  <a:lnTo>
                                    <a:pt x="1164" y="360"/>
                                  </a:lnTo>
                                  <a:lnTo>
                                    <a:pt x="1150" y="356"/>
                                  </a:lnTo>
                                  <a:lnTo>
                                    <a:pt x="1138" y="351"/>
                                  </a:lnTo>
                                  <a:lnTo>
                                    <a:pt x="1126" y="347"/>
                                  </a:lnTo>
                                  <a:lnTo>
                                    <a:pt x="1115" y="342"/>
                                  </a:lnTo>
                                  <a:close/>
                                  <a:moveTo>
                                    <a:pt x="865" y="2"/>
                                  </a:moveTo>
                                  <a:lnTo>
                                    <a:pt x="814" y="2"/>
                                  </a:lnTo>
                                  <a:lnTo>
                                    <a:pt x="814" y="183"/>
                                  </a:lnTo>
                                  <a:lnTo>
                                    <a:pt x="618" y="202"/>
                                  </a:lnTo>
                                  <a:lnTo>
                                    <a:pt x="623" y="247"/>
                                  </a:lnTo>
                                  <a:lnTo>
                                    <a:pt x="814" y="227"/>
                                  </a:lnTo>
                                  <a:lnTo>
                                    <a:pt x="865" y="227"/>
                                  </a:lnTo>
                                  <a:lnTo>
                                    <a:pt x="865" y="221"/>
                                  </a:lnTo>
                                  <a:lnTo>
                                    <a:pt x="1170" y="189"/>
                                  </a:lnTo>
                                  <a:lnTo>
                                    <a:pt x="1169" y="177"/>
                                  </a:lnTo>
                                  <a:lnTo>
                                    <a:pt x="865" y="177"/>
                                  </a:lnTo>
                                  <a:lnTo>
                                    <a:pt x="865" y="2"/>
                                  </a:lnTo>
                                  <a:close/>
                                  <a:moveTo>
                                    <a:pt x="1166" y="146"/>
                                  </a:moveTo>
                                  <a:lnTo>
                                    <a:pt x="865" y="177"/>
                                  </a:lnTo>
                                  <a:lnTo>
                                    <a:pt x="1169" y="177"/>
                                  </a:lnTo>
                                  <a:lnTo>
                                    <a:pt x="1166" y="1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72" name="任意多边形 1172"/>
                          <wps:cNvSpPr/>
                          <wps:spPr>
                            <a:xfrm>
                              <a:off x="8778" y="11812"/>
                              <a:ext cx="253" cy="1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80" h="521">
                                  <a:moveTo>
                                    <a:pt x="304" y="240"/>
                                  </a:moveTo>
                                  <a:lnTo>
                                    <a:pt x="251" y="240"/>
                                  </a:lnTo>
                                  <a:lnTo>
                                    <a:pt x="251" y="520"/>
                                  </a:lnTo>
                                  <a:lnTo>
                                    <a:pt x="304" y="520"/>
                                  </a:lnTo>
                                  <a:lnTo>
                                    <a:pt x="304" y="240"/>
                                  </a:lnTo>
                                  <a:close/>
                                  <a:moveTo>
                                    <a:pt x="555" y="197"/>
                                  </a:moveTo>
                                  <a:lnTo>
                                    <a:pt x="0" y="197"/>
                                  </a:lnTo>
                                  <a:lnTo>
                                    <a:pt x="0" y="240"/>
                                  </a:lnTo>
                                  <a:lnTo>
                                    <a:pt x="555" y="240"/>
                                  </a:lnTo>
                                  <a:lnTo>
                                    <a:pt x="555" y="197"/>
                                  </a:lnTo>
                                  <a:close/>
                                  <a:moveTo>
                                    <a:pt x="304" y="0"/>
                                  </a:moveTo>
                                  <a:lnTo>
                                    <a:pt x="251" y="0"/>
                                  </a:lnTo>
                                  <a:lnTo>
                                    <a:pt x="251" y="197"/>
                                  </a:lnTo>
                                  <a:lnTo>
                                    <a:pt x="304" y="197"/>
                                  </a:lnTo>
                                  <a:lnTo>
                                    <a:pt x="304" y="0"/>
                                  </a:lnTo>
                                  <a:close/>
                                  <a:moveTo>
                                    <a:pt x="782" y="25"/>
                                  </a:moveTo>
                                  <a:lnTo>
                                    <a:pt x="776" y="99"/>
                                  </a:lnTo>
                                  <a:lnTo>
                                    <a:pt x="767" y="167"/>
                                  </a:lnTo>
                                  <a:lnTo>
                                    <a:pt x="754" y="229"/>
                                  </a:lnTo>
                                  <a:lnTo>
                                    <a:pt x="737" y="286"/>
                                  </a:lnTo>
                                  <a:lnTo>
                                    <a:pt x="713" y="341"/>
                                  </a:lnTo>
                                  <a:lnTo>
                                    <a:pt x="683" y="390"/>
                                  </a:lnTo>
                                  <a:lnTo>
                                    <a:pt x="648" y="436"/>
                                  </a:lnTo>
                                  <a:lnTo>
                                    <a:pt x="608" y="476"/>
                                  </a:lnTo>
                                  <a:lnTo>
                                    <a:pt x="618" y="485"/>
                                  </a:lnTo>
                                  <a:lnTo>
                                    <a:pt x="627" y="495"/>
                                  </a:lnTo>
                                  <a:lnTo>
                                    <a:pt x="636" y="504"/>
                                  </a:lnTo>
                                  <a:lnTo>
                                    <a:pt x="645" y="513"/>
                                  </a:lnTo>
                                  <a:lnTo>
                                    <a:pt x="689" y="468"/>
                                  </a:lnTo>
                                  <a:lnTo>
                                    <a:pt x="727" y="419"/>
                                  </a:lnTo>
                                  <a:lnTo>
                                    <a:pt x="759" y="364"/>
                                  </a:lnTo>
                                  <a:lnTo>
                                    <a:pt x="785" y="304"/>
                                  </a:lnTo>
                                  <a:lnTo>
                                    <a:pt x="802" y="246"/>
                                  </a:lnTo>
                                  <a:lnTo>
                                    <a:pt x="816" y="180"/>
                                  </a:lnTo>
                                  <a:lnTo>
                                    <a:pt x="826" y="108"/>
                                  </a:lnTo>
                                  <a:lnTo>
                                    <a:pt x="833" y="29"/>
                                  </a:lnTo>
                                  <a:lnTo>
                                    <a:pt x="782" y="25"/>
                                  </a:lnTo>
                                  <a:close/>
                                  <a:moveTo>
                                    <a:pt x="990" y="18"/>
                                  </a:moveTo>
                                  <a:lnTo>
                                    <a:pt x="941" y="20"/>
                                  </a:lnTo>
                                  <a:lnTo>
                                    <a:pt x="950" y="120"/>
                                  </a:lnTo>
                                  <a:lnTo>
                                    <a:pt x="965" y="209"/>
                                  </a:lnTo>
                                  <a:lnTo>
                                    <a:pt x="986" y="289"/>
                                  </a:lnTo>
                                  <a:lnTo>
                                    <a:pt x="1014" y="359"/>
                                  </a:lnTo>
                                  <a:lnTo>
                                    <a:pt x="1049" y="419"/>
                                  </a:lnTo>
                                  <a:lnTo>
                                    <a:pt x="1090" y="468"/>
                                  </a:lnTo>
                                  <a:lnTo>
                                    <a:pt x="1138" y="508"/>
                                  </a:lnTo>
                                  <a:lnTo>
                                    <a:pt x="1147" y="498"/>
                                  </a:lnTo>
                                  <a:lnTo>
                                    <a:pt x="1168" y="476"/>
                                  </a:lnTo>
                                  <a:lnTo>
                                    <a:pt x="1179" y="464"/>
                                  </a:lnTo>
                                  <a:lnTo>
                                    <a:pt x="1133" y="430"/>
                                  </a:lnTo>
                                  <a:lnTo>
                                    <a:pt x="1093" y="386"/>
                                  </a:lnTo>
                                  <a:lnTo>
                                    <a:pt x="1060" y="333"/>
                                  </a:lnTo>
                                  <a:lnTo>
                                    <a:pt x="1033" y="269"/>
                                  </a:lnTo>
                                  <a:lnTo>
                                    <a:pt x="1012" y="195"/>
                                  </a:lnTo>
                                  <a:lnTo>
                                    <a:pt x="998" y="112"/>
                                  </a:lnTo>
                                  <a:lnTo>
                                    <a:pt x="990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73" name="任意多边形 1173"/>
                          <wps:cNvSpPr/>
                          <wps:spPr>
                            <a:xfrm>
                              <a:off x="9266" y="11812"/>
                              <a:ext cx="253" cy="1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78" h="521">
                                  <a:moveTo>
                                    <a:pt x="303" y="240"/>
                                  </a:moveTo>
                                  <a:lnTo>
                                    <a:pt x="251" y="240"/>
                                  </a:lnTo>
                                  <a:lnTo>
                                    <a:pt x="251" y="520"/>
                                  </a:lnTo>
                                  <a:lnTo>
                                    <a:pt x="303" y="520"/>
                                  </a:lnTo>
                                  <a:lnTo>
                                    <a:pt x="303" y="240"/>
                                  </a:lnTo>
                                  <a:close/>
                                  <a:moveTo>
                                    <a:pt x="555" y="197"/>
                                  </a:moveTo>
                                  <a:lnTo>
                                    <a:pt x="0" y="197"/>
                                  </a:lnTo>
                                  <a:lnTo>
                                    <a:pt x="0" y="240"/>
                                  </a:lnTo>
                                  <a:lnTo>
                                    <a:pt x="555" y="240"/>
                                  </a:lnTo>
                                  <a:lnTo>
                                    <a:pt x="555" y="197"/>
                                  </a:lnTo>
                                  <a:close/>
                                  <a:moveTo>
                                    <a:pt x="303" y="0"/>
                                  </a:moveTo>
                                  <a:lnTo>
                                    <a:pt x="251" y="0"/>
                                  </a:lnTo>
                                  <a:lnTo>
                                    <a:pt x="251" y="197"/>
                                  </a:lnTo>
                                  <a:lnTo>
                                    <a:pt x="303" y="197"/>
                                  </a:lnTo>
                                  <a:lnTo>
                                    <a:pt x="303" y="0"/>
                                  </a:lnTo>
                                  <a:close/>
                                  <a:moveTo>
                                    <a:pt x="840" y="150"/>
                                  </a:moveTo>
                                  <a:lnTo>
                                    <a:pt x="791" y="150"/>
                                  </a:lnTo>
                                  <a:lnTo>
                                    <a:pt x="787" y="201"/>
                                  </a:lnTo>
                                  <a:lnTo>
                                    <a:pt x="783" y="244"/>
                                  </a:lnTo>
                                  <a:lnTo>
                                    <a:pt x="777" y="279"/>
                                  </a:lnTo>
                                  <a:lnTo>
                                    <a:pt x="770" y="305"/>
                                  </a:lnTo>
                                  <a:lnTo>
                                    <a:pt x="747" y="357"/>
                                  </a:lnTo>
                                  <a:lnTo>
                                    <a:pt x="713" y="404"/>
                                  </a:lnTo>
                                  <a:lnTo>
                                    <a:pt x="668" y="446"/>
                                  </a:lnTo>
                                  <a:lnTo>
                                    <a:pt x="612" y="483"/>
                                  </a:lnTo>
                                  <a:lnTo>
                                    <a:pt x="622" y="492"/>
                                  </a:lnTo>
                                  <a:lnTo>
                                    <a:pt x="632" y="501"/>
                                  </a:lnTo>
                                  <a:lnTo>
                                    <a:pt x="641" y="509"/>
                                  </a:lnTo>
                                  <a:lnTo>
                                    <a:pt x="648" y="518"/>
                                  </a:lnTo>
                                  <a:lnTo>
                                    <a:pt x="708" y="477"/>
                                  </a:lnTo>
                                  <a:lnTo>
                                    <a:pt x="756" y="430"/>
                                  </a:lnTo>
                                  <a:lnTo>
                                    <a:pt x="793" y="377"/>
                                  </a:lnTo>
                                  <a:lnTo>
                                    <a:pt x="818" y="318"/>
                                  </a:lnTo>
                                  <a:lnTo>
                                    <a:pt x="825" y="287"/>
                                  </a:lnTo>
                                  <a:lnTo>
                                    <a:pt x="831" y="249"/>
                                  </a:lnTo>
                                  <a:lnTo>
                                    <a:pt x="836" y="203"/>
                                  </a:lnTo>
                                  <a:lnTo>
                                    <a:pt x="840" y="150"/>
                                  </a:lnTo>
                                  <a:close/>
                                  <a:moveTo>
                                    <a:pt x="1021" y="109"/>
                                  </a:moveTo>
                                  <a:lnTo>
                                    <a:pt x="629" y="109"/>
                                  </a:lnTo>
                                  <a:lnTo>
                                    <a:pt x="629" y="150"/>
                                  </a:lnTo>
                                  <a:lnTo>
                                    <a:pt x="973" y="150"/>
                                  </a:lnTo>
                                  <a:lnTo>
                                    <a:pt x="973" y="436"/>
                                  </a:lnTo>
                                  <a:lnTo>
                                    <a:pt x="976" y="467"/>
                                  </a:lnTo>
                                  <a:lnTo>
                                    <a:pt x="990" y="489"/>
                                  </a:lnTo>
                                  <a:lnTo>
                                    <a:pt x="1013" y="502"/>
                                  </a:lnTo>
                                  <a:lnTo>
                                    <a:pt x="1046" y="506"/>
                                  </a:lnTo>
                                  <a:lnTo>
                                    <a:pt x="1086" y="506"/>
                                  </a:lnTo>
                                  <a:lnTo>
                                    <a:pt x="1117" y="502"/>
                                  </a:lnTo>
                                  <a:lnTo>
                                    <a:pt x="1141" y="491"/>
                                  </a:lnTo>
                                  <a:lnTo>
                                    <a:pt x="1157" y="473"/>
                                  </a:lnTo>
                                  <a:lnTo>
                                    <a:pt x="1160" y="465"/>
                                  </a:lnTo>
                                  <a:lnTo>
                                    <a:pt x="1053" y="465"/>
                                  </a:lnTo>
                                  <a:lnTo>
                                    <a:pt x="1038" y="463"/>
                                  </a:lnTo>
                                  <a:lnTo>
                                    <a:pt x="1028" y="457"/>
                                  </a:lnTo>
                                  <a:lnTo>
                                    <a:pt x="1022" y="446"/>
                                  </a:lnTo>
                                  <a:lnTo>
                                    <a:pt x="1021" y="434"/>
                                  </a:lnTo>
                                  <a:lnTo>
                                    <a:pt x="1021" y="109"/>
                                  </a:lnTo>
                                  <a:close/>
                                  <a:moveTo>
                                    <a:pt x="1130" y="345"/>
                                  </a:moveTo>
                                  <a:lnTo>
                                    <a:pt x="1128" y="370"/>
                                  </a:lnTo>
                                  <a:lnTo>
                                    <a:pt x="1126" y="393"/>
                                  </a:lnTo>
                                  <a:lnTo>
                                    <a:pt x="1124" y="414"/>
                                  </a:lnTo>
                                  <a:lnTo>
                                    <a:pt x="1121" y="434"/>
                                  </a:lnTo>
                                  <a:lnTo>
                                    <a:pt x="1117" y="448"/>
                                  </a:lnTo>
                                  <a:lnTo>
                                    <a:pt x="1108" y="457"/>
                                  </a:lnTo>
                                  <a:lnTo>
                                    <a:pt x="1096" y="463"/>
                                  </a:lnTo>
                                  <a:lnTo>
                                    <a:pt x="1080" y="465"/>
                                  </a:lnTo>
                                  <a:lnTo>
                                    <a:pt x="1160" y="465"/>
                                  </a:lnTo>
                                  <a:lnTo>
                                    <a:pt x="1166" y="448"/>
                                  </a:lnTo>
                                  <a:lnTo>
                                    <a:pt x="1170" y="427"/>
                                  </a:lnTo>
                                  <a:lnTo>
                                    <a:pt x="1173" y="406"/>
                                  </a:lnTo>
                                  <a:lnTo>
                                    <a:pt x="1175" y="384"/>
                                  </a:lnTo>
                                  <a:lnTo>
                                    <a:pt x="1178" y="361"/>
                                  </a:lnTo>
                                  <a:lnTo>
                                    <a:pt x="1165" y="358"/>
                                  </a:lnTo>
                                  <a:lnTo>
                                    <a:pt x="1153" y="354"/>
                                  </a:lnTo>
                                  <a:lnTo>
                                    <a:pt x="1141" y="349"/>
                                  </a:lnTo>
                                  <a:lnTo>
                                    <a:pt x="1130" y="345"/>
                                  </a:lnTo>
                                  <a:close/>
                                  <a:moveTo>
                                    <a:pt x="843" y="0"/>
                                  </a:moveTo>
                                  <a:lnTo>
                                    <a:pt x="794" y="0"/>
                                  </a:lnTo>
                                  <a:lnTo>
                                    <a:pt x="794" y="29"/>
                                  </a:lnTo>
                                  <a:lnTo>
                                    <a:pt x="794" y="57"/>
                                  </a:lnTo>
                                  <a:lnTo>
                                    <a:pt x="793" y="84"/>
                                  </a:lnTo>
                                  <a:lnTo>
                                    <a:pt x="792" y="109"/>
                                  </a:lnTo>
                                  <a:lnTo>
                                    <a:pt x="841" y="109"/>
                                  </a:lnTo>
                                  <a:lnTo>
                                    <a:pt x="842" y="84"/>
                                  </a:lnTo>
                                  <a:lnTo>
                                    <a:pt x="843" y="57"/>
                                  </a:lnTo>
                                  <a:lnTo>
                                    <a:pt x="843" y="29"/>
                                  </a:lnTo>
                                  <a:lnTo>
                                    <a:pt x="84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74" name="矩形 1174"/>
                          <wps:cNvSpPr/>
                          <wps:spPr>
                            <a:xfrm>
                              <a:off x="9756" y="11826"/>
                              <a:ext cx="100" cy="10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75" name="矩形 1175"/>
                          <wps:cNvSpPr/>
                          <wps:spPr>
                            <a:xfrm>
                              <a:off x="9747" y="11901"/>
                              <a:ext cx="117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76" name="任意多边形 1176"/>
                          <wps:cNvSpPr/>
                          <wps:spPr>
                            <a:xfrm>
                              <a:off x="9878" y="11812"/>
                              <a:ext cx="119" cy="1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55" h="521">
                                  <a:moveTo>
                                    <a:pt x="555" y="197"/>
                                  </a:moveTo>
                                  <a:lnTo>
                                    <a:pt x="303" y="197"/>
                                  </a:lnTo>
                                  <a:lnTo>
                                    <a:pt x="303" y="0"/>
                                  </a:lnTo>
                                  <a:lnTo>
                                    <a:pt x="251" y="0"/>
                                  </a:lnTo>
                                  <a:lnTo>
                                    <a:pt x="251" y="197"/>
                                  </a:lnTo>
                                  <a:lnTo>
                                    <a:pt x="0" y="197"/>
                                  </a:lnTo>
                                  <a:lnTo>
                                    <a:pt x="0" y="240"/>
                                  </a:lnTo>
                                  <a:lnTo>
                                    <a:pt x="251" y="240"/>
                                  </a:lnTo>
                                  <a:lnTo>
                                    <a:pt x="251" y="520"/>
                                  </a:lnTo>
                                  <a:lnTo>
                                    <a:pt x="303" y="520"/>
                                  </a:lnTo>
                                  <a:lnTo>
                                    <a:pt x="303" y="240"/>
                                  </a:lnTo>
                                  <a:lnTo>
                                    <a:pt x="555" y="240"/>
                                  </a:lnTo>
                                  <a:lnTo>
                                    <a:pt x="555" y="1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77" name="任意多边形 1177"/>
                          <wps:cNvSpPr/>
                          <wps:spPr>
                            <a:xfrm>
                              <a:off x="10227" y="11814"/>
                              <a:ext cx="253" cy="1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80" h="519">
                                  <a:moveTo>
                                    <a:pt x="556" y="136"/>
                                  </a:moveTo>
                                  <a:lnTo>
                                    <a:pt x="446" y="136"/>
                                  </a:lnTo>
                                  <a:lnTo>
                                    <a:pt x="446" y="0"/>
                                  </a:lnTo>
                                  <a:lnTo>
                                    <a:pt x="400" y="0"/>
                                  </a:lnTo>
                                  <a:lnTo>
                                    <a:pt x="400" y="136"/>
                                  </a:lnTo>
                                  <a:lnTo>
                                    <a:pt x="156" y="136"/>
                                  </a:lnTo>
                                  <a:lnTo>
                                    <a:pt x="156" y="1"/>
                                  </a:lnTo>
                                  <a:lnTo>
                                    <a:pt x="109" y="1"/>
                                  </a:lnTo>
                                  <a:lnTo>
                                    <a:pt x="109" y="136"/>
                                  </a:lnTo>
                                  <a:lnTo>
                                    <a:pt x="0" y="136"/>
                                  </a:lnTo>
                                  <a:lnTo>
                                    <a:pt x="0" y="176"/>
                                  </a:lnTo>
                                  <a:lnTo>
                                    <a:pt x="400" y="176"/>
                                  </a:lnTo>
                                  <a:lnTo>
                                    <a:pt x="400" y="433"/>
                                  </a:lnTo>
                                  <a:lnTo>
                                    <a:pt x="156" y="433"/>
                                  </a:lnTo>
                                  <a:lnTo>
                                    <a:pt x="156" y="177"/>
                                  </a:lnTo>
                                  <a:lnTo>
                                    <a:pt x="109" y="177"/>
                                  </a:lnTo>
                                  <a:lnTo>
                                    <a:pt x="109" y="433"/>
                                  </a:lnTo>
                                  <a:lnTo>
                                    <a:pt x="109" y="473"/>
                                  </a:lnTo>
                                  <a:lnTo>
                                    <a:pt x="109" y="519"/>
                                  </a:lnTo>
                                  <a:lnTo>
                                    <a:pt x="156" y="519"/>
                                  </a:lnTo>
                                  <a:lnTo>
                                    <a:pt x="156" y="473"/>
                                  </a:lnTo>
                                  <a:lnTo>
                                    <a:pt x="400" y="473"/>
                                  </a:lnTo>
                                  <a:lnTo>
                                    <a:pt x="400" y="516"/>
                                  </a:lnTo>
                                  <a:lnTo>
                                    <a:pt x="446" y="516"/>
                                  </a:lnTo>
                                  <a:lnTo>
                                    <a:pt x="446" y="473"/>
                                  </a:lnTo>
                                  <a:lnTo>
                                    <a:pt x="446" y="433"/>
                                  </a:lnTo>
                                  <a:lnTo>
                                    <a:pt x="446" y="433"/>
                                  </a:lnTo>
                                  <a:lnTo>
                                    <a:pt x="446" y="176"/>
                                  </a:lnTo>
                                  <a:lnTo>
                                    <a:pt x="556" y="176"/>
                                  </a:lnTo>
                                  <a:lnTo>
                                    <a:pt x="556" y="136"/>
                                  </a:lnTo>
                                  <a:close/>
                                  <a:moveTo>
                                    <a:pt x="1179" y="216"/>
                                  </a:moveTo>
                                  <a:lnTo>
                                    <a:pt x="613" y="216"/>
                                  </a:lnTo>
                                  <a:lnTo>
                                    <a:pt x="613" y="263"/>
                                  </a:lnTo>
                                  <a:lnTo>
                                    <a:pt x="1179" y="263"/>
                                  </a:lnTo>
                                  <a:lnTo>
                                    <a:pt x="1179" y="2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78" name="任意多边形 1178"/>
                          <wps:cNvSpPr/>
                          <wps:spPr>
                            <a:xfrm>
                              <a:off x="10718" y="11814"/>
                              <a:ext cx="251" cy="1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9" h="519">
                                  <a:moveTo>
                                    <a:pt x="557" y="136"/>
                                  </a:moveTo>
                                  <a:lnTo>
                                    <a:pt x="447" y="136"/>
                                  </a:lnTo>
                                  <a:lnTo>
                                    <a:pt x="447" y="0"/>
                                  </a:lnTo>
                                  <a:lnTo>
                                    <a:pt x="400" y="0"/>
                                  </a:lnTo>
                                  <a:lnTo>
                                    <a:pt x="400" y="136"/>
                                  </a:lnTo>
                                  <a:lnTo>
                                    <a:pt x="157" y="136"/>
                                  </a:lnTo>
                                  <a:lnTo>
                                    <a:pt x="157" y="1"/>
                                  </a:lnTo>
                                  <a:lnTo>
                                    <a:pt x="110" y="1"/>
                                  </a:lnTo>
                                  <a:lnTo>
                                    <a:pt x="110" y="136"/>
                                  </a:lnTo>
                                  <a:lnTo>
                                    <a:pt x="0" y="136"/>
                                  </a:lnTo>
                                  <a:lnTo>
                                    <a:pt x="0" y="176"/>
                                  </a:lnTo>
                                  <a:lnTo>
                                    <a:pt x="400" y="176"/>
                                  </a:lnTo>
                                  <a:lnTo>
                                    <a:pt x="400" y="433"/>
                                  </a:lnTo>
                                  <a:lnTo>
                                    <a:pt x="157" y="433"/>
                                  </a:lnTo>
                                  <a:lnTo>
                                    <a:pt x="157" y="177"/>
                                  </a:lnTo>
                                  <a:lnTo>
                                    <a:pt x="110" y="177"/>
                                  </a:lnTo>
                                  <a:lnTo>
                                    <a:pt x="110" y="433"/>
                                  </a:lnTo>
                                  <a:lnTo>
                                    <a:pt x="110" y="473"/>
                                  </a:lnTo>
                                  <a:lnTo>
                                    <a:pt x="110" y="519"/>
                                  </a:lnTo>
                                  <a:lnTo>
                                    <a:pt x="157" y="519"/>
                                  </a:lnTo>
                                  <a:lnTo>
                                    <a:pt x="157" y="473"/>
                                  </a:lnTo>
                                  <a:lnTo>
                                    <a:pt x="400" y="473"/>
                                  </a:lnTo>
                                  <a:lnTo>
                                    <a:pt x="400" y="516"/>
                                  </a:lnTo>
                                  <a:lnTo>
                                    <a:pt x="447" y="516"/>
                                  </a:lnTo>
                                  <a:lnTo>
                                    <a:pt x="447" y="473"/>
                                  </a:lnTo>
                                  <a:lnTo>
                                    <a:pt x="447" y="433"/>
                                  </a:lnTo>
                                  <a:lnTo>
                                    <a:pt x="447" y="433"/>
                                  </a:lnTo>
                                  <a:lnTo>
                                    <a:pt x="447" y="176"/>
                                  </a:lnTo>
                                  <a:lnTo>
                                    <a:pt x="557" y="176"/>
                                  </a:lnTo>
                                  <a:lnTo>
                                    <a:pt x="557" y="136"/>
                                  </a:lnTo>
                                  <a:close/>
                                  <a:moveTo>
                                    <a:pt x="1169" y="410"/>
                                  </a:moveTo>
                                  <a:lnTo>
                                    <a:pt x="621" y="410"/>
                                  </a:lnTo>
                                  <a:lnTo>
                                    <a:pt x="621" y="455"/>
                                  </a:lnTo>
                                  <a:lnTo>
                                    <a:pt x="1169" y="455"/>
                                  </a:lnTo>
                                  <a:lnTo>
                                    <a:pt x="1169" y="4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79" name="矩形 1179"/>
                          <wps:cNvSpPr/>
                          <wps:spPr>
                            <a:xfrm>
                              <a:off x="10861" y="11827"/>
                              <a:ext cx="100" cy="10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80" name="任意多边形 1180"/>
                          <wps:cNvSpPr/>
                          <wps:spPr>
                            <a:xfrm>
                              <a:off x="11188" y="11814"/>
                              <a:ext cx="252" cy="1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72" h="519">
                                  <a:moveTo>
                                    <a:pt x="557" y="136"/>
                                  </a:moveTo>
                                  <a:lnTo>
                                    <a:pt x="447" y="136"/>
                                  </a:lnTo>
                                  <a:lnTo>
                                    <a:pt x="447" y="0"/>
                                  </a:lnTo>
                                  <a:lnTo>
                                    <a:pt x="400" y="0"/>
                                  </a:lnTo>
                                  <a:lnTo>
                                    <a:pt x="400" y="136"/>
                                  </a:lnTo>
                                  <a:lnTo>
                                    <a:pt x="156" y="136"/>
                                  </a:lnTo>
                                  <a:lnTo>
                                    <a:pt x="156" y="1"/>
                                  </a:lnTo>
                                  <a:lnTo>
                                    <a:pt x="110" y="1"/>
                                  </a:lnTo>
                                  <a:lnTo>
                                    <a:pt x="110" y="136"/>
                                  </a:lnTo>
                                  <a:lnTo>
                                    <a:pt x="0" y="136"/>
                                  </a:lnTo>
                                  <a:lnTo>
                                    <a:pt x="0" y="176"/>
                                  </a:lnTo>
                                  <a:lnTo>
                                    <a:pt x="400" y="176"/>
                                  </a:lnTo>
                                  <a:lnTo>
                                    <a:pt x="400" y="433"/>
                                  </a:lnTo>
                                  <a:lnTo>
                                    <a:pt x="156" y="433"/>
                                  </a:lnTo>
                                  <a:lnTo>
                                    <a:pt x="156" y="177"/>
                                  </a:lnTo>
                                  <a:lnTo>
                                    <a:pt x="110" y="177"/>
                                  </a:lnTo>
                                  <a:lnTo>
                                    <a:pt x="110" y="433"/>
                                  </a:lnTo>
                                  <a:lnTo>
                                    <a:pt x="110" y="473"/>
                                  </a:lnTo>
                                  <a:lnTo>
                                    <a:pt x="110" y="519"/>
                                  </a:lnTo>
                                  <a:lnTo>
                                    <a:pt x="156" y="519"/>
                                  </a:lnTo>
                                  <a:lnTo>
                                    <a:pt x="156" y="473"/>
                                  </a:lnTo>
                                  <a:lnTo>
                                    <a:pt x="400" y="473"/>
                                  </a:lnTo>
                                  <a:lnTo>
                                    <a:pt x="400" y="516"/>
                                  </a:lnTo>
                                  <a:lnTo>
                                    <a:pt x="447" y="516"/>
                                  </a:lnTo>
                                  <a:lnTo>
                                    <a:pt x="447" y="473"/>
                                  </a:lnTo>
                                  <a:lnTo>
                                    <a:pt x="447" y="433"/>
                                  </a:lnTo>
                                  <a:lnTo>
                                    <a:pt x="447" y="433"/>
                                  </a:lnTo>
                                  <a:lnTo>
                                    <a:pt x="447" y="176"/>
                                  </a:lnTo>
                                  <a:lnTo>
                                    <a:pt x="557" y="176"/>
                                  </a:lnTo>
                                  <a:lnTo>
                                    <a:pt x="557" y="136"/>
                                  </a:lnTo>
                                  <a:close/>
                                  <a:moveTo>
                                    <a:pt x="1108" y="229"/>
                                  </a:moveTo>
                                  <a:lnTo>
                                    <a:pt x="682" y="229"/>
                                  </a:lnTo>
                                  <a:lnTo>
                                    <a:pt x="682" y="275"/>
                                  </a:lnTo>
                                  <a:lnTo>
                                    <a:pt x="1108" y="275"/>
                                  </a:lnTo>
                                  <a:lnTo>
                                    <a:pt x="1108" y="229"/>
                                  </a:lnTo>
                                  <a:close/>
                                  <a:moveTo>
                                    <a:pt x="1171" y="432"/>
                                  </a:moveTo>
                                  <a:lnTo>
                                    <a:pt x="621" y="432"/>
                                  </a:lnTo>
                                  <a:lnTo>
                                    <a:pt x="621" y="477"/>
                                  </a:lnTo>
                                  <a:lnTo>
                                    <a:pt x="1171" y="477"/>
                                  </a:lnTo>
                                  <a:lnTo>
                                    <a:pt x="1171" y="4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81" name="矩形 1181"/>
                          <wps:cNvSpPr/>
                          <wps:spPr>
                            <a:xfrm>
                              <a:off x="11329" y="11824"/>
                              <a:ext cx="102" cy="10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82" name="任意多边形 1182"/>
                          <wps:cNvSpPr/>
                          <wps:spPr>
                            <a:xfrm>
                              <a:off x="8302" y="12025"/>
                              <a:ext cx="228" cy="15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2" h="713">
                                  <a:moveTo>
                                    <a:pt x="425" y="626"/>
                                  </a:moveTo>
                                  <a:lnTo>
                                    <a:pt x="4" y="626"/>
                                  </a:lnTo>
                                  <a:lnTo>
                                    <a:pt x="4" y="701"/>
                                  </a:lnTo>
                                  <a:lnTo>
                                    <a:pt x="425" y="701"/>
                                  </a:lnTo>
                                  <a:lnTo>
                                    <a:pt x="425" y="626"/>
                                  </a:lnTo>
                                  <a:close/>
                                  <a:moveTo>
                                    <a:pt x="261" y="105"/>
                                  </a:moveTo>
                                  <a:lnTo>
                                    <a:pt x="169" y="105"/>
                                  </a:lnTo>
                                  <a:lnTo>
                                    <a:pt x="169" y="626"/>
                                  </a:lnTo>
                                  <a:lnTo>
                                    <a:pt x="261" y="626"/>
                                  </a:lnTo>
                                  <a:lnTo>
                                    <a:pt x="261" y="105"/>
                                  </a:lnTo>
                                  <a:close/>
                                  <a:moveTo>
                                    <a:pt x="261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169" y="105"/>
                                  </a:lnTo>
                                  <a:lnTo>
                                    <a:pt x="261" y="105"/>
                                  </a:lnTo>
                                  <a:lnTo>
                                    <a:pt x="261" y="0"/>
                                  </a:lnTo>
                                  <a:close/>
                                  <a:moveTo>
                                    <a:pt x="630" y="608"/>
                                  </a:moveTo>
                                  <a:lnTo>
                                    <a:pt x="630" y="689"/>
                                  </a:lnTo>
                                  <a:lnTo>
                                    <a:pt x="658" y="699"/>
                                  </a:lnTo>
                                  <a:lnTo>
                                    <a:pt x="689" y="707"/>
                                  </a:lnTo>
                                  <a:lnTo>
                                    <a:pt x="723" y="711"/>
                                  </a:lnTo>
                                  <a:lnTo>
                                    <a:pt x="761" y="712"/>
                                  </a:lnTo>
                                  <a:lnTo>
                                    <a:pt x="827" y="706"/>
                                  </a:lnTo>
                                  <a:lnTo>
                                    <a:pt x="886" y="687"/>
                                  </a:lnTo>
                                  <a:lnTo>
                                    <a:pt x="937" y="655"/>
                                  </a:lnTo>
                                  <a:lnTo>
                                    <a:pt x="951" y="641"/>
                                  </a:lnTo>
                                  <a:lnTo>
                                    <a:pt x="761" y="641"/>
                                  </a:lnTo>
                                  <a:lnTo>
                                    <a:pt x="726" y="639"/>
                                  </a:lnTo>
                                  <a:lnTo>
                                    <a:pt x="693" y="632"/>
                                  </a:lnTo>
                                  <a:lnTo>
                                    <a:pt x="660" y="622"/>
                                  </a:lnTo>
                                  <a:lnTo>
                                    <a:pt x="630" y="608"/>
                                  </a:lnTo>
                                  <a:close/>
                                  <a:moveTo>
                                    <a:pt x="1058" y="361"/>
                                  </a:moveTo>
                                  <a:lnTo>
                                    <a:pt x="968" y="361"/>
                                  </a:lnTo>
                                  <a:lnTo>
                                    <a:pt x="964" y="425"/>
                                  </a:lnTo>
                                  <a:lnTo>
                                    <a:pt x="954" y="480"/>
                                  </a:lnTo>
                                  <a:lnTo>
                                    <a:pt x="937" y="528"/>
                                  </a:lnTo>
                                  <a:lnTo>
                                    <a:pt x="913" y="568"/>
                                  </a:lnTo>
                                  <a:lnTo>
                                    <a:pt x="884" y="600"/>
                                  </a:lnTo>
                                  <a:lnTo>
                                    <a:pt x="848" y="622"/>
                                  </a:lnTo>
                                  <a:lnTo>
                                    <a:pt x="807" y="636"/>
                                  </a:lnTo>
                                  <a:lnTo>
                                    <a:pt x="761" y="641"/>
                                  </a:lnTo>
                                  <a:lnTo>
                                    <a:pt x="951" y="641"/>
                                  </a:lnTo>
                                  <a:lnTo>
                                    <a:pt x="981" y="610"/>
                                  </a:lnTo>
                                  <a:lnTo>
                                    <a:pt x="1016" y="553"/>
                                  </a:lnTo>
                                  <a:lnTo>
                                    <a:pt x="1041" y="486"/>
                                  </a:lnTo>
                                  <a:lnTo>
                                    <a:pt x="1056" y="407"/>
                                  </a:lnTo>
                                  <a:lnTo>
                                    <a:pt x="1058" y="361"/>
                                  </a:lnTo>
                                  <a:close/>
                                  <a:moveTo>
                                    <a:pt x="828" y="3"/>
                                  </a:moveTo>
                                  <a:lnTo>
                                    <a:pt x="777" y="7"/>
                                  </a:lnTo>
                                  <a:lnTo>
                                    <a:pt x="732" y="19"/>
                                  </a:lnTo>
                                  <a:lnTo>
                                    <a:pt x="691" y="39"/>
                                  </a:lnTo>
                                  <a:lnTo>
                                    <a:pt x="656" y="68"/>
                                  </a:lnTo>
                                  <a:lnTo>
                                    <a:pt x="627" y="102"/>
                                  </a:lnTo>
                                  <a:lnTo>
                                    <a:pt x="606" y="142"/>
                                  </a:lnTo>
                                  <a:lnTo>
                                    <a:pt x="593" y="185"/>
                                  </a:lnTo>
                                  <a:lnTo>
                                    <a:pt x="589" y="234"/>
                                  </a:lnTo>
                                  <a:lnTo>
                                    <a:pt x="593" y="279"/>
                                  </a:lnTo>
                                  <a:lnTo>
                                    <a:pt x="604" y="320"/>
                                  </a:lnTo>
                                  <a:lnTo>
                                    <a:pt x="623" y="356"/>
                                  </a:lnTo>
                                  <a:lnTo>
                                    <a:pt x="650" y="388"/>
                                  </a:lnTo>
                                  <a:lnTo>
                                    <a:pt x="682" y="414"/>
                                  </a:lnTo>
                                  <a:lnTo>
                                    <a:pt x="719" y="433"/>
                                  </a:lnTo>
                                  <a:lnTo>
                                    <a:pt x="759" y="444"/>
                                  </a:lnTo>
                                  <a:lnTo>
                                    <a:pt x="803" y="447"/>
                                  </a:lnTo>
                                  <a:lnTo>
                                    <a:pt x="856" y="442"/>
                                  </a:lnTo>
                                  <a:lnTo>
                                    <a:pt x="901" y="426"/>
                                  </a:lnTo>
                                  <a:lnTo>
                                    <a:pt x="938" y="399"/>
                                  </a:lnTo>
                                  <a:lnTo>
                                    <a:pt x="957" y="373"/>
                                  </a:lnTo>
                                  <a:lnTo>
                                    <a:pt x="826" y="373"/>
                                  </a:lnTo>
                                  <a:lnTo>
                                    <a:pt x="794" y="370"/>
                                  </a:lnTo>
                                  <a:lnTo>
                                    <a:pt x="766" y="363"/>
                                  </a:lnTo>
                                  <a:lnTo>
                                    <a:pt x="742" y="350"/>
                                  </a:lnTo>
                                  <a:lnTo>
                                    <a:pt x="721" y="332"/>
                                  </a:lnTo>
                                  <a:lnTo>
                                    <a:pt x="704" y="310"/>
                                  </a:lnTo>
                                  <a:lnTo>
                                    <a:pt x="693" y="285"/>
                                  </a:lnTo>
                                  <a:lnTo>
                                    <a:pt x="685" y="255"/>
                                  </a:lnTo>
                                  <a:lnTo>
                                    <a:pt x="683" y="223"/>
                                  </a:lnTo>
                                  <a:lnTo>
                                    <a:pt x="686" y="192"/>
                                  </a:lnTo>
                                  <a:lnTo>
                                    <a:pt x="693" y="165"/>
                                  </a:lnTo>
                                  <a:lnTo>
                                    <a:pt x="705" y="140"/>
                                  </a:lnTo>
                                  <a:lnTo>
                                    <a:pt x="722" y="117"/>
                                  </a:lnTo>
                                  <a:lnTo>
                                    <a:pt x="743" y="99"/>
                                  </a:lnTo>
                                  <a:lnTo>
                                    <a:pt x="766" y="86"/>
                                  </a:lnTo>
                                  <a:lnTo>
                                    <a:pt x="792" y="78"/>
                                  </a:lnTo>
                                  <a:lnTo>
                                    <a:pt x="820" y="75"/>
                                  </a:lnTo>
                                  <a:lnTo>
                                    <a:pt x="991" y="75"/>
                                  </a:lnTo>
                                  <a:lnTo>
                                    <a:pt x="965" y="48"/>
                                  </a:lnTo>
                                  <a:lnTo>
                                    <a:pt x="925" y="23"/>
                                  </a:lnTo>
                                  <a:lnTo>
                                    <a:pt x="880" y="8"/>
                                  </a:lnTo>
                                  <a:lnTo>
                                    <a:pt x="828" y="3"/>
                                  </a:lnTo>
                                  <a:close/>
                                  <a:moveTo>
                                    <a:pt x="991" y="75"/>
                                  </a:moveTo>
                                  <a:lnTo>
                                    <a:pt x="820" y="75"/>
                                  </a:lnTo>
                                  <a:lnTo>
                                    <a:pt x="851" y="78"/>
                                  </a:lnTo>
                                  <a:lnTo>
                                    <a:pt x="878" y="87"/>
                                  </a:lnTo>
                                  <a:lnTo>
                                    <a:pt x="902" y="102"/>
                                  </a:lnTo>
                                  <a:lnTo>
                                    <a:pt x="923" y="124"/>
                                  </a:lnTo>
                                  <a:lnTo>
                                    <a:pt x="941" y="149"/>
                                  </a:lnTo>
                                  <a:lnTo>
                                    <a:pt x="953" y="179"/>
                                  </a:lnTo>
                                  <a:lnTo>
                                    <a:pt x="960" y="211"/>
                                  </a:lnTo>
                                  <a:lnTo>
                                    <a:pt x="963" y="246"/>
                                  </a:lnTo>
                                  <a:lnTo>
                                    <a:pt x="960" y="272"/>
                                  </a:lnTo>
                                  <a:lnTo>
                                    <a:pt x="953" y="295"/>
                                  </a:lnTo>
                                  <a:lnTo>
                                    <a:pt x="940" y="316"/>
                                  </a:lnTo>
                                  <a:lnTo>
                                    <a:pt x="923" y="336"/>
                                  </a:lnTo>
                                  <a:lnTo>
                                    <a:pt x="902" y="352"/>
                                  </a:lnTo>
                                  <a:lnTo>
                                    <a:pt x="879" y="364"/>
                                  </a:lnTo>
                                  <a:lnTo>
                                    <a:pt x="854" y="371"/>
                                  </a:lnTo>
                                  <a:lnTo>
                                    <a:pt x="826" y="373"/>
                                  </a:lnTo>
                                  <a:lnTo>
                                    <a:pt x="957" y="373"/>
                                  </a:lnTo>
                                  <a:lnTo>
                                    <a:pt x="966" y="361"/>
                                  </a:lnTo>
                                  <a:lnTo>
                                    <a:pt x="1058" y="361"/>
                                  </a:lnTo>
                                  <a:lnTo>
                                    <a:pt x="1061" y="320"/>
                                  </a:lnTo>
                                  <a:lnTo>
                                    <a:pt x="1061" y="316"/>
                                  </a:lnTo>
                                  <a:lnTo>
                                    <a:pt x="1057" y="245"/>
                                  </a:lnTo>
                                  <a:lnTo>
                                    <a:pt x="1045" y="182"/>
                                  </a:lnTo>
                                  <a:lnTo>
                                    <a:pt x="1026" y="128"/>
                                  </a:lnTo>
                                  <a:lnTo>
                                    <a:pt x="999" y="83"/>
                                  </a:lnTo>
                                  <a:lnTo>
                                    <a:pt x="991" y="75"/>
                                  </a:lnTo>
                                  <a:close/>
                                  <a:moveTo>
                                    <a:pt x="968" y="361"/>
                                  </a:moveTo>
                                  <a:lnTo>
                                    <a:pt x="966" y="361"/>
                                  </a:lnTo>
                                  <a:lnTo>
                                    <a:pt x="967" y="362"/>
                                  </a:lnTo>
                                  <a:lnTo>
                                    <a:pt x="967" y="362"/>
                                  </a:lnTo>
                                  <a:lnTo>
                                    <a:pt x="968" y="3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83" name="任意多边形 1183"/>
                          <wps:cNvSpPr/>
                          <wps:spPr>
                            <a:xfrm>
                              <a:off x="11198" y="12025"/>
                              <a:ext cx="232" cy="15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9" h="710">
                                  <a:moveTo>
                                    <a:pt x="417" y="73"/>
                                  </a:moveTo>
                                  <a:lnTo>
                                    <a:pt x="225" y="73"/>
                                  </a:lnTo>
                                  <a:lnTo>
                                    <a:pt x="256" y="75"/>
                                  </a:lnTo>
                                  <a:lnTo>
                                    <a:pt x="284" y="80"/>
                                  </a:lnTo>
                                  <a:lnTo>
                                    <a:pt x="307" y="90"/>
                                  </a:lnTo>
                                  <a:lnTo>
                                    <a:pt x="327" y="104"/>
                                  </a:lnTo>
                                  <a:lnTo>
                                    <a:pt x="342" y="121"/>
                                  </a:lnTo>
                                  <a:lnTo>
                                    <a:pt x="353" y="142"/>
                                  </a:lnTo>
                                  <a:lnTo>
                                    <a:pt x="360" y="166"/>
                                  </a:lnTo>
                                  <a:lnTo>
                                    <a:pt x="362" y="194"/>
                                  </a:lnTo>
                                  <a:lnTo>
                                    <a:pt x="360" y="219"/>
                                  </a:lnTo>
                                  <a:lnTo>
                                    <a:pt x="354" y="244"/>
                                  </a:lnTo>
                                  <a:lnTo>
                                    <a:pt x="345" y="269"/>
                                  </a:lnTo>
                                  <a:lnTo>
                                    <a:pt x="332" y="293"/>
                                  </a:lnTo>
                                  <a:lnTo>
                                    <a:pt x="313" y="319"/>
                                  </a:lnTo>
                                  <a:lnTo>
                                    <a:pt x="287" y="350"/>
                                  </a:lnTo>
                                  <a:lnTo>
                                    <a:pt x="254" y="385"/>
                                  </a:lnTo>
                                  <a:lnTo>
                                    <a:pt x="214" y="424"/>
                                  </a:lnTo>
                                  <a:lnTo>
                                    <a:pt x="0" y="623"/>
                                  </a:lnTo>
                                  <a:lnTo>
                                    <a:pt x="0" y="698"/>
                                  </a:lnTo>
                                  <a:lnTo>
                                    <a:pt x="447" y="698"/>
                                  </a:lnTo>
                                  <a:lnTo>
                                    <a:pt x="447" y="621"/>
                                  </a:lnTo>
                                  <a:lnTo>
                                    <a:pt x="110" y="621"/>
                                  </a:lnTo>
                                  <a:lnTo>
                                    <a:pt x="110" y="619"/>
                                  </a:lnTo>
                                  <a:lnTo>
                                    <a:pt x="278" y="466"/>
                                  </a:lnTo>
                                  <a:lnTo>
                                    <a:pt x="325" y="421"/>
                                  </a:lnTo>
                                  <a:lnTo>
                                    <a:pt x="364" y="380"/>
                                  </a:lnTo>
                                  <a:lnTo>
                                    <a:pt x="394" y="343"/>
                                  </a:lnTo>
                                  <a:lnTo>
                                    <a:pt x="417" y="310"/>
                                  </a:lnTo>
                                  <a:lnTo>
                                    <a:pt x="433" y="279"/>
                                  </a:lnTo>
                                  <a:lnTo>
                                    <a:pt x="445" y="248"/>
                                  </a:lnTo>
                                  <a:lnTo>
                                    <a:pt x="451" y="217"/>
                                  </a:lnTo>
                                  <a:lnTo>
                                    <a:pt x="454" y="185"/>
                                  </a:lnTo>
                                  <a:lnTo>
                                    <a:pt x="450" y="145"/>
                                  </a:lnTo>
                                  <a:lnTo>
                                    <a:pt x="439" y="109"/>
                                  </a:lnTo>
                                  <a:lnTo>
                                    <a:pt x="421" y="77"/>
                                  </a:lnTo>
                                  <a:lnTo>
                                    <a:pt x="417" y="73"/>
                                  </a:lnTo>
                                  <a:close/>
                                  <a:moveTo>
                                    <a:pt x="240" y="0"/>
                                  </a:moveTo>
                                  <a:lnTo>
                                    <a:pt x="184" y="4"/>
                                  </a:lnTo>
                                  <a:lnTo>
                                    <a:pt x="132" y="16"/>
                                  </a:lnTo>
                                  <a:lnTo>
                                    <a:pt x="83" y="35"/>
                                  </a:lnTo>
                                  <a:lnTo>
                                    <a:pt x="38" y="63"/>
                                  </a:lnTo>
                                  <a:lnTo>
                                    <a:pt x="38" y="151"/>
                                  </a:lnTo>
                                  <a:lnTo>
                                    <a:pt x="83" y="117"/>
                                  </a:lnTo>
                                  <a:lnTo>
                                    <a:pt x="129" y="92"/>
                                  </a:lnTo>
                                  <a:lnTo>
                                    <a:pt x="177" y="78"/>
                                  </a:lnTo>
                                  <a:lnTo>
                                    <a:pt x="225" y="73"/>
                                  </a:lnTo>
                                  <a:lnTo>
                                    <a:pt x="417" y="73"/>
                                  </a:lnTo>
                                  <a:lnTo>
                                    <a:pt x="396" y="50"/>
                                  </a:lnTo>
                                  <a:lnTo>
                                    <a:pt x="365" y="28"/>
                                  </a:lnTo>
                                  <a:lnTo>
                                    <a:pt x="329" y="13"/>
                                  </a:lnTo>
                                  <a:lnTo>
                                    <a:pt x="287" y="3"/>
                                  </a:lnTo>
                                  <a:lnTo>
                                    <a:pt x="240" y="0"/>
                                  </a:lnTo>
                                  <a:close/>
                                  <a:moveTo>
                                    <a:pt x="661" y="593"/>
                                  </a:moveTo>
                                  <a:lnTo>
                                    <a:pt x="661" y="681"/>
                                  </a:lnTo>
                                  <a:lnTo>
                                    <a:pt x="691" y="694"/>
                                  </a:lnTo>
                                  <a:lnTo>
                                    <a:pt x="726" y="703"/>
                                  </a:lnTo>
                                  <a:lnTo>
                                    <a:pt x="768" y="708"/>
                                  </a:lnTo>
                                  <a:lnTo>
                                    <a:pt x="816" y="710"/>
                                  </a:lnTo>
                                  <a:lnTo>
                                    <a:pt x="875" y="706"/>
                                  </a:lnTo>
                                  <a:lnTo>
                                    <a:pt x="926" y="694"/>
                                  </a:lnTo>
                                  <a:lnTo>
                                    <a:pt x="971" y="675"/>
                                  </a:lnTo>
                                  <a:lnTo>
                                    <a:pt x="1009" y="648"/>
                                  </a:lnTo>
                                  <a:lnTo>
                                    <a:pt x="1018" y="638"/>
                                  </a:lnTo>
                                  <a:lnTo>
                                    <a:pt x="816" y="638"/>
                                  </a:lnTo>
                                  <a:lnTo>
                                    <a:pt x="776" y="635"/>
                                  </a:lnTo>
                                  <a:lnTo>
                                    <a:pt x="737" y="627"/>
                                  </a:lnTo>
                                  <a:lnTo>
                                    <a:pt x="699" y="612"/>
                                  </a:lnTo>
                                  <a:lnTo>
                                    <a:pt x="661" y="593"/>
                                  </a:lnTo>
                                  <a:close/>
                                  <a:moveTo>
                                    <a:pt x="1032" y="354"/>
                                  </a:moveTo>
                                  <a:lnTo>
                                    <a:pt x="800" y="354"/>
                                  </a:lnTo>
                                  <a:lnTo>
                                    <a:pt x="842" y="356"/>
                                  </a:lnTo>
                                  <a:lnTo>
                                    <a:pt x="879" y="363"/>
                                  </a:lnTo>
                                  <a:lnTo>
                                    <a:pt x="911" y="375"/>
                                  </a:lnTo>
                                  <a:lnTo>
                                    <a:pt x="937" y="391"/>
                                  </a:lnTo>
                                  <a:lnTo>
                                    <a:pt x="958" y="411"/>
                                  </a:lnTo>
                                  <a:lnTo>
                                    <a:pt x="973" y="434"/>
                                  </a:lnTo>
                                  <a:lnTo>
                                    <a:pt x="981" y="462"/>
                                  </a:lnTo>
                                  <a:lnTo>
                                    <a:pt x="984" y="493"/>
                                  </a:lnTo>
                                  <a:lnTo>
                                    <a:pt x="981" y="524"/>
                                  </a:lnTo>
                                  <a:lnTo>
                                    <a:pt x="973" y="552"/>
                                  </a:lnTo>
                                  <a:lnTo>
                                    <a:pt x="958" y="577"/>
                                  </a:lnTo>
                                  <a:lnTo>
                                    <a:pt x="938" y="598"/>
                                  </a:lnTo>
                                  <a:lnTo>
                                    <a:pt x="913" y="615"/>
                                  </a:lnTo>
                                  <a:lnTo>
                                    <a:pt x="884" y="628"/>
                                  </a:lnTo>
                                  <a:lnTo>
                                    <a:pt x="852" y="635"/>
                                  </a:lnTo>
                                  <a:lnTo>
                                    <a:pt x="816" y="638"/>
                                  </a:lnTo>
                                  <a:lnTo>
                                    <a:pt x="1018" y="638"/>
                                  </a:lnTo>
                                  <a:lnTo>
                                    <a:pt x="1040" y="615"/>
                                  </a:lnTo>
                                  <a:lnTo>
                                    <a:pt x="1061" y="577"/>
                                  </a:lnTo>
                                  <a:lnTo>
                                    <a:pt x="1074" y="534"/>
                                  </a:lnTo>
                                  <a:lnTo>
                                    <a:pt x="1079" y="487"/>
                                  </a:lnTo>
                                  <a:lnTo>
                                    <a:pt x="1075" y="441"/>
                                  </a:lnTo>
                                  <a:lnTo>
                                    <a:pt x="1063" y="401"/>
                                  </a:lnTo>
                                  <a:lnTo>
                                    <a:pt x="1042" y="365"/>
                                  </a:lnTo>
                                  <a:lnTo>
                                    <a:pt x="1032" y="354"/>
                                  </a:lnTo>
                                  <a:close/>
                                  <a:moveTo>
                                    <a:pt x="1046" y="12"/>
                                  </a:moveTo>
                                  <a:lnTo>
                                    <a:pt x="684" y="12"/>
                                  </a:lnTo>
                                  <a:lnTo>
                                    <a:pt x="684" y="360"/>
                                  </a:lnTo>
                                  <a:lnTo>
                                    <a:pt x="719" y="358"/>
                                  </a:lnTo>
                                  <a:lnTo>
                                    <a:pt x="750" y="356"/>
                                  </a:lnTo>
                                  <a:lnTo>
                                    <a:pt x="777" y="355"/>
                                  </a:lnTo>
                                  <a:lnTo>
                                    <a:pt x="800" y="354"/>
                                  </a:lnTo>
                                  <a:lnTo>
                                    <a:pt x="1032" y="354"/>
                                  </a:lnTo>
                                  <a:lnTo>
                                    <a:pt x="1014" y="335"/>
                                  </a:lnTo>
                                  <a:lnTo>
                                    <a:pt x="978" y="311"/>
                                  </a:lnTo>
                                  <a:lnTo>
                                    <a:pt x="936" y="294"/>
                                  </a:lnTo>
                                  <a:lnTo>
                                    <a:pt x="887" y="284"/>
                                  </a:lnTo>
                                  <a:lnTo>
                                    <a:pt x="869" y="282"/>
                                  </a:lnTo>
                                  <a:lnTo>
                                    <a:pt x="770" y="282"/>
                                  </a:lnTo>
                                  <a:lnTo>
                                    <a:pt x="770" y="88"/>
                                  </a:lnTo>
                                  <a:lnTo>
                                    <a:pt x="1046" y="88"/>
                                  </a:lnTo>
                                  <a:lnTo>
                                    <a:pt x="1046" y="12"/>
                                  </a:lnTo>
                                  <a:close/>
                                  <a:moveTo>
                                    <a:pt x="832" y="280"/>
                                  </a:moveTo>
                                  <a:lnTo>
                                    <a:pt x="821" y="280"/>
                                  </a:lnTo>
                                  <a:lnTo>
                                    <a:pt x="806" y="281"/>
                                  </a:lnTo>
                                  <a:lnTo>
                                    <a:pt x="770" y="282"/>
                                  </a:lnTo>
                                  <a:lnTo>
                                    <a:pt x="869" y="282"/>
                                  </a:lnTo>
                                  <a:lnTo>
                                    <a:pt x="832" y="2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84" name="任意多边形 1184"/>
                          <wps:cNvSpPr/>
                          <wps:spPr>
                            <a:xfrm>
                              <a:off x="8292" y="12208"/>
                              <a:ext cx="246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48" h="518">
                                  <a:moveTo>
                                    <a:pt x="156" y="176"/>
                                  </a:moveTo>
                                  <a:lnTo>
                                    <a:pt x="109" y="176"/>
                                  </a:lnTo>
                                  <a:lnTo>
                                    <a:pt x="109" y="518"/>
                                  </a:lnTo>
                                  <a:lnTo>
                                    <a:pt x="156" y="518"/>
                                  </a:lnTo>
                                  <a:lnTo>
                                    <a:pt x="156" y="472"/>
                                  </a:lnTo>
                                  <a:lnTo>
                                    <a:pt x="446" y="472"/>
                                  </a:lnTo>
                                  <a:lnTo>
                                    <a:pt x="446" y="433"/>
                                  </a:lnTo>
                                  <a:lnTo>
                                    <a:pt x="156" y="433"/>
                                  </a:lnTo>
                                  <a:lnTo>
                                    <a:pt x="156" y="176"/>
                                  </a:lnTo>
                                  <a:close/>
                                  <a:moveTo>
                                    <a:pt x="446" y="472"/>
                                  </a:moveTo>
                                  <a:lnTo>
                                    <a:pt x="400" y="472"/>
                                  </a:lnTo>
                                  <a:lnTo>
                                    <a:pt x="400" y="516"/>
                                  </a:lnTo>
                                  <a:lnTo>
                                    <a:pt x="446" y="516"/>
                                  </a:lnTo>
                                  <a:lnTo>
                                    <a:pt x="446" y="472"/>
                                  </a:lnTo>
                                  <a:close/>
                                  <a:moveTo>
                                    <a:pt x="446" y="176"/>
                                  </a:moveTo>
                                  <a:lnTo>
                                    <a:pt x="400" y="176"/>
                                  </a:lnTo>
                                  <a:lnTo>
                                    <a:pt x="400" y="433"/>
                                  </a:lnTo>
                                  <a:lnTo>
                                    <a:pt x="446" y="433"/>
                                  </a:lnTo>
                                  <a:lnTo>
                                    <a:pt x="446" y="176"/>
                                  </a:lnTo>
                                  <a:close/>
                                  <a:moveTo>
                                    <a:pt x="556" y="136"/>
                                  </a:moveTo>
                                  <a:lnTo>
                                    <a:pt x="0" y="136"/>
                                  </a:lnTo>
                                  <a:lnTo>
                                    <a:pt x="0" y="176"/>
                                  </a:lnTo>
                                  <a:lnTo>
                                    <a:pt x="556" y="176"/>
                                  </a:lnTo>
                                  <a:lnTo>
                                    <a:pt x="556" y="136"/>
                                  </a:lnTo>
                                  <a:close/>
                                  <a:moveTo>
                                    <a:pt x="156" y="1"/>
                                  </a:moveTo>
                                  <a:lnTo>
                                    <a:pt x="109" y="1"/>
                                  </a:lnTo>
                                  <a:lnTo>
                                    <a:pt x="109" y="136"/>
                                  </a:lnTo>
                                  <a:lnTo>
                                    <a:pt x="156" y="136"/>
                                  </a:lnTo>
                                  <a:lnTo>
                                    <a:pt x="156" y="1"/>
                                  </a:lnTo>
                                  <a:close/>
                                  <a:moveTo>
                                    <a:pt x="446" y="0"/>
                                  </a:moveTo>
                                  <a:lnTo>
                                    <a:pt x="400" y="0"/>
                                  </a:lnTo>
                                  <a:lnTo>
                                    <a:pt x="400" y="136"/>
                                  </a:lnTo>
                                  <a:lnTo>
                                    <a:pt x="446" y="136"/>
                                  </a:lnTo>
                                  <a:lnTo>
                                    <a:pt x="446" y="0"/>
                                  </a:lnTo>
                                  <a:close/>
                                  <a:moveTo>
                                    <a:pt x="1147" y="32"/>
                                  </a:moveTo>
                                  <a:lnTo>
                                    <a:pt x="657" y="32"/>
                                  </a:lnTo>
                                  <a:lnTo>
                                    <a:pt x="657" y="514"/>
                                  </a:lnTo>
                                  <a:lnTo>
                                    <a:pt x="705" y="514"/>
                                  </a:lnTo>
                                  <a:lnTo>
                                    <a:pt x="705" y="482"/>
                                  </a:lnTo>
                                  <a:lnTo>
                                    <a:pt x="1147" y="482"/>
                                  </a:lnTo>
                                  <a:lnTo>
                                    <a:pt x="1147" y="441"/>
                                  </a:lnTo>
                                  <a:lnTo>
                                    <a:pt x="705" y="441"/>
                                  </a:lnTo>
                                  <a:lnTo>
                                    <a:pt x="705" y="75"/>
                                  </a:lnTo>
                                  <a:lnTo>
                                    <a:pt x="1147" y="75"/>
                                  </a:lnTo>
                                  <a:lnTo>
                                    <a:pt x="1147" y="32"/>
                                  </a:lnTo>
                                  <a:close/>
                                  <a:moveTo>
                                    <a:pt x="1147" y="482"/>
                                  </a:moveTo>
                                  <a:lnTo>
                                    <a:pt x="1099" y="482"/>
                                  </a:lnTo>
                                  <a:lnTo>
                                    <a:pt x="1099" y="514"/>
                                  </a:lnTo>
                                  <a:lnTo>
                                    <a:pt x="1147" y="514"/>
                                  </a:lnTo>
                                  <a:lnTo>
                                    <a:pt x="1147" y="482"/>
                                  </a:lnTo>
                                  <a:close/>
                                  <a:moveTo>
                                    <a:pt x="1147" y="75"/>
                                  </a:moveTo>
                                  <a:lnTo>
                                    <a:pt x="1099" y="75"/>
                                  </a:lnTo>
                                  <a:lnTo>
                                    <a:pt x="1099" y="441"/>
                                  </a:lnTo>
                                  <a:lnTo>
                                    <a:pt x="1147" y="441"/>
                                  </a:lnTo>
                                  <a:lnTo>
                                    <a:pt x="1147" y="75"/>
                                  </a:lnTo>
                                  <a:close/>
                                  <a:moveTo>
                                    <a:pt x="861" y="75"/>
                                  </a:moveTo>
                                  <a:lnTo>
                                    <a:pt x="814" y="75"/>
                                  </a:lnTo>
                                  <a:lnTo>
                                    <a:pt x="813" y="140"/>
                                  </a:lnTo>
                                  <a:lnTo>
                                    <a:pt x="809" y="192"/>
                                  </a:lnTo>
                                  <a:lnTo>
                                    <a:pt x="805" y="230"/>
                                  </a:lnTo>
                                  <a:lnTo>
                                    <a:pt x="798" y="254"/>
                                  </a:lnTo>
                                  <a:lnTo>
                                    <a:pt x="787" y="278"/>
                                  </a:lnTo>
                                  <a:lnTo>
                                    <a:pt x="768" y="302"/>
                                  </a:lnTo>
                                  <a:lnTo>
                                    <a:pt x="741" y="325"/>
                                  </a:lnTo>
                                  <a:lnTo>
                                    <a:pt x="706" y="347"/>
                                  </a:lnTo>
                                  <a:lnTo>
                                    <a:pt x="716" y="355"/>
                                  </a:lnTo>
                                  <a:lnTo>
                                    <a:pt x="725" y="364"/>
                                  </a:lnTo>
                                  <a:lnTo>
                                    <a:pt x="734" y="372"/>
                                  </a:lnTo>
                                  <a:lnTo>
                                    <a:pt x="742" y="381"/>
                                  </a:lnTo>
                                  <a:lnTo>
                                    <a:pt x="778" y="356"/>
                                  </a:lnTo>
                                  <a:lnTo>
                                    <a:pt x="807" y="329"/>
                                  </a:lnTo>
                                  <a:lnTo>
                                    <a:pt x="828" y="301"/>
                                  </a:lnTo>
                                  <a:lnTo>
                                    <a:pt x="842" y="272"/>
                                  </a:lnTo>
                                  <a:lnTo>
                                    <a:pt x="850" y="242"/>
                                  </a:lnTo>
                                  <a:lnTo>
                                    <a:pt x="855" y="199"/>
                                  </a:lnTo>
                                  <a:lnTo>
                                    <a:pt x="859" y="144"/>
                                  </a:lnTo>
                                  <a:lnTo>
                                    <a:pt x="861" y="75"/>
                                  </a:lnTo>
                                  <a:close/>
                                  <a:moveTo>
                                    <a:pt x="989" y="75"/>
                                  </a:moveTo>
                                  <a:lnTo>
                                    <a:pt x="942" y="75"/>
                                  </a:lnTo>
                                  <a:lnTo>
                                    <a:pt x="942" y="275"/>
                                  </a:lnTo>
                                  <a:lnTo>
                                    <a:pt x="947" y="304"/>
                                  </a:lnTo>
                                  <a:lnTo>
                                    <a:pt x="961" y="324"/>
                                  </a:lnTo>
                                  <a:lnTo>
                                    <a:pt x="985" y="336"/>
                                  </a:lnTo>
                                  <a:lnTo>
                                    <a:pt x="1018" y="340"/>
                                  </a:lnTo>
                                  <a:lnTo>
                                    <a:pt x="1083" y="340"/>
                                  </a:lnTo>
                                  <a:lnTo>
                                    <a:pt x="1092" y="297"/>
                                  </a:lnTo>
                                  <a:lnTo>
                                    <a:pt x="1025" y="297"/>
                                  </a:lnTo>
                                  <a:lnTo>
                                    <a:pt x="1009" y="295"/>
                                  </a:lnTo>
                                  <a:lnTo>
                                    <a:pt x="998" y="290"/>
                                  </a:lnTo>
                                  <a:lnTo>
                                    <a:pt x="991" y="282"/>
                                  </a:lnTo>
                                  <a:lnTo>
                                    <a:pt x="989" y="270"/>
                                  </a:lnTo>
                                  <a:lnTo>
                                    <a:pt x="989" y="75"/>
                                  </a:lnTo>
                                  <a:close/>
                                  <a:moveTo>
                                    <a:pt x="1092" y="296"/>
                                  </a:moveTo>
                                  <a:lnTo>
                                    <a:pt x="1025" y="297"/>
                                  </a:lnTo>
                                  <a:lnTo>
                                    <a:pt x="1092" y="297"/>
                                  </a:lnTo>
                                  <a:lnTo>
                                    <a:pt x="1092" y="2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85" name="矩形 1185"/>
                          <wps:cNvSpPr/>
                          <wps:spPr>
                            <a:xfrm>
                              <a:off x="11196" y="12218"/>
                              <a:ext cx="102" cy="10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86" name="矩形 1186"/>
                          <wps:cNvSpPr/>
                          <wps:spPr>
                            <a:xfrm>
                              <a:off x="11188" y="12301"/>
                              <a:ext cx="118" cy="9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87" name="矩形 1187"/>
                          <wps:cNvSpPr/>
                          <wps:spPr>
                            <a:xfrm>
                              <a:off x="11201" y="12257"/>
                              <a:ext cx="91" cy="10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88" name="任意多边形 1188"/>
                          <wps:cNvSpPr/>
                          <wps:spPr>
                            <a:xfrm>
                              <a:off x="11320" y="12207"/>
                              <a:ext cx="119" cy="1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55" h="521">
                                  <a:moveTo>
                                    <a:pt x="555" y="196"/>
                                  </a:moveTo>
                                  <a:lnTo>
                                    <a:pt x="304" y="196"/>
                                  </a:lnTo>
                                  <a:lnTo>
                                    <a:pt x="304" y="0"/>
                                  </a:lnTo>
                                  <a:lnTo>
                                    <a:pt x="251" y="0"/>
                                  </a:lnTo>
                                  <a:lnTo>
                                    <a:pt x="251" y="196"/>
                                  </a:lnTo>
                                  <a:lnTo>
                                    <a:pt x="0" y="196"/>
                                  </a:lnTo>
                                  <a:lnTo>
                                    <a:pt x="0" y="240"/>
                                  </a:lnTo>
                                  <a:lnTo>
                                    <a:pt x="251" y="240"/>
                                  </a:lnTo>
                                  <a:lnTo>
                                    <a:pt x="251" y="520"/>
                                  </a:lnTo>
                                  <a:lnTo>
                                    <a:pt x="304" y="520"/>
                                  </a:lnTo>
                                  <a:lnTo>
                                    <a:pt x="304" y="240"/>
                                  </a:lnTo>
                                  <a:lnTo>
                                    <a:pt x="555" y="240"/>
                                  </a:lnTo>
                                  <a:lnTo>
                                    <a:pt x="555" y="1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89" name="任意多边形 1189"/>
                          <wps:cNvSpPr/>
                          <wps:spPr>
                            <a:xfrm>
                              <a:off x="8297" y="12422"/>
                              <a:ext cx="238" cy="15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7" h="710">
                                  <a:moveTo>
                                    <a:pt x="417" y="73"/>
                                  </a:moveTo>
                                  <a:lnTo>
                                    <a:pt x="225" y="73"/>
                                  </a:lnTo>
                                  <a:lnTo>
                                    <a:pt x="256" y="75"/>
                                  </a:lnTo>
                                  <a:lnTo>
                                    <a:pt x="284" y="80"/>
                                  </a:lnTo>
                                  <a:lnTo>
                                    <a:pt x="307" y="90"/>
                                  </a:lnTo>
                                  <a:lnTo>
                                    <a:pt x="327" y="104"/>
                                  </a:lnTo>
                                  <a:lnTo>
                                    <a:pt x="342" y="121"/>
                                  </a:lnTo>
                                  <a:lnTo>
                                    <a:pt x="353" y="142"/>
                                  </a:lnTo>
                                  <a:lnTo>
                                    <a:pt x="359" y="166"/>
                                  </a:lnTo>
                                  <a:lnTo>
                                    <a:pt x="362" y="194"/>
                                  </a:lnTo>
                                  <a:lnTo>
                                    <a:pt x="360" y="219"/>
                                  </a:lnTo>
                                  <a:lnTo>
                                    <a:pt x="354" y="244"/>
                                  </a:lnTo>
                                  <a:lnTo>
                                    <a:pt x="345" y="269"/>
                                  </a:lnTo>
                                  <a:lnTo>
                                    <a:pt x="332" y="293"/>
                                  </a:lnTo>
                                  <a:lnTo>
                                    <a:pt x="313" y="319"/>
                                  </a:lnTo>
                                  <a:lnTo>
                                    <a:pt x="287" y="350"/>
                                  </a:lnTo>
                                  <a:lnTo>
                                    <a:pt x="254" y="385"/>
                                  </a:lnTo>
                                  <a:lnTo>
                                    <a:pt x="214" y="424"/>
                                  </a:lnTo>
                                  <a:lnTo>
                                    <a:pt x="0" y="623"/>
                                  </a:lnTo>
                                  <a:lnTo>
                                    <a:pt x="0" y="698"/>
                                  </a:lnTo>
                                  <a:lnTo>
                                    <a:pt x="447" y="698"/>
                                  </a:lnTo>
                                  <a:lnTo>
                                    <a:pt x="447" y="621"/>
                                  </a:lnTo>
                                  <a:lnTo>
                                    <a:pt x="110" y="621"/>
                                  </a:lnTo>
                                  <a:lnTo>
                                    <a:pt x="110" y="619"/>
                                  </a:lnTo>
                                  <a:lnTo>
                                    <a:pt x="278" y="466"/>
                                  </a:lnTo>
                                  <a:lnTo>
                                    <a:pt x="325" y="421"/>
                                  </a:lnTo>
                                  <a:lnTo>
                                    <a:pt x="364" y="380"/>
                                  </a:lnTo>
                                  <a:lnTo>
                                    <a:pt x="394" y="343"/>
                                  </a:lnTo>
                                  <a:lnTo>
                                    <a:pt x="417" y="310"/>
                                  </a:lnTo>
                                  <a:lnTo>
                                    <a:pt x="433" y="279"/>
                                  </a:lnTo>
                                  <a:lnTo>
                                    <a:pt x="445" y="248"/>
                                  </a:lnTo>
                                  <a:lnTo>
                                    <a:pt x="451" y="217"/>
                                  </a:lnTo>
                                  <a:lnTo>
                                    <a:pt x="454" y="185"/>
                                  </a:lnTo>
                                  <a:lnTo>
                                    <a:pt x="450" y="145"/>
                                  </a:lnTo>
                                  <a:lnTo>
                                    <a:pt x="439" y="109"/>
                                  </a:lnTo>
                                  <a:lnTo>
                                    <a:pt x="421" y="77"/>
                                  </a:lnTo>
                                  <a:lnTo>
                                    <a:pt x="417" y="73"/>
                                  </a:lnTo>
                                  <a:close/>
                                  <a:moveTo>
                                    <a:pt x="240" y="0"/>
                                  </a:moveTo>
                                  <a:lnTo>
                                    <a:pt x="184" y="4"/>
                                  </a:lnTo>
                                  <a:lnTo>
                                    <a:pt x="131" y="16"/>
                                  </a:lnTo>
                                  <a:lnTo>
                                    <a:pt x="83" y="35"/>
                                  </a:lnTo>
                                  <a:lnTo>
                                    <a:pt x="38" y="63"/>
                                  </a:lnTo>
                                  <a:lnTo>
                                    <a:pt x="38" y="151"/>
                                  </a:lnTo>
                                  <a:lnTo>
                                    <a:pt x="83" y="117"/>
                                  </a:lnTo>
                                  <a:lnTo>
                                    <a:pt x="129" y="92"/>
                                  </a:lnTo>
                                  <a:lnTo>
                                    <a:pt x="176" y="78"/>
                                  </a:lnTo>
                                  <a:lnTo>
                                    <a:pt x="225" y="73"/>
                                  </a:lnTo>
                                  <a:lnTo>
                                    <a:pt x="417" y="73"/>
                                  </a:lnTo>
                                  <a:lnTo>
                                    <a:pt x="396" y="50"/>
                                  </a:lnTo>
                                  <a:lnTo>
                                    <a:pt x="365" y="28"/>
                                  </a:lnTo>
                                  <a:lnTo>
                                    <a:pt x="328" y="13"/>
                                  </a:lnTo>
                                  <a:lnTo>
                                    <a:pt x="287" y="3"/>
                                  </a:lnTo>
                                  <a:lnTo>
                                    <a:pt x="240" y="0"/>
                                  </a:lnTo>
                                  <a:close/>
                                  <a:moveTo>
                                    <a:pt x="937" y="0"/>
                                  </a:moveTo>
                                  <a:lnTo>
                                    <a:pt x="872" y="7"/>
                                  </a:lnTo>
                                  <a:lnTo>
                                    <a:pt x="814" y="27"/>
                                  </a:lnTo>
                                  <a:lnTo>
                                    <a:pt x="762" y="60"/>
                                  </a:lnTo>
                                  <a:lnTo>
                                    <a:pt x="717" y="107"/>
                                  </a:lnTo>
                                  <a:lnTo>
                                    <a:pt x="680" y="165"/>
                                  </a:lnTo>
                                  <a:lnTo>
                                    <a:pt x="654" y="233"/>
                                  </a:lnTo>
                                  <a:lnTo>
                                    <a:pt x="638" y="310"/>
                                  </a:lnTo>
                                  <a:lnTo>
                                    <a:pt x="633" y="396"/>
                                  </a:lnTo>
                                  <a:lnTo>
                                    <a:pt x="637" y="467"/>
                                  </a:lnTo>
                                  <a:lnTo>
                                    <a:pt x="649" y="529"/>
                                  </a:lnTo>
                                  <a:lnTo>
                                    <a:pt x="669" y="583"/>
                                  </a:lnTo>
                                  <a:lnTo>
                                    <a:pt x="697" y="628"/>
                                  </a:lnTo>
                                  <a:lnTo>
                                    <a:pt x="732" y="664"/>
                                  </a:lnTo>
                                  <a:lnTo>
                                    <a:pt x="773" y="689"/>
                                  </a:lnTo>
                                  <a:lnTo>
                                    <a:pt x="820" y="704"/>
                                  </a:lnTo>
                                  <a:lnTo>
                                    <a:pt x="873" y="710"/>
                                  </a:lnTo>
                                  <a:lnTo>
                                    <a:pt x="922" y="706"/>
                                  </a:lnTo>
                                  <a:lnTo>
                                    <a:pt x="966" y="693"/>
                                  </a:lnTo>
                                  <a:lnTo>
                                    <a:pt x="1005" y="673"/>
                                  </a:lnTo>
                                  <a:lnTo>
                                    <a:pt x="1041" y="645"/>
                                  </a:lnTo>
                                  <a:lnTo>
                                    <a:pt x="1046" y="638"/>
                                  </a:lnTo>
                                  <a:lnTo>
                                    <a:pt x="875" y="638"/>
                                  </a:lnTo>
                                  <a:lnTo>
                                    <a:pt x="845" y="635"/>
                                  </a:lnTo>
                                  <a:lnTo>
                                    <a:pt x="817" y="626"/>
                                  </a:lnTo>
                                  <a:lnTo>
                                    <a:pt x="793" y="611"/>
                                  </a:lnTo>
                                  <a:lnTo>
                                    <a:pt x="773" y="589"/>
                                  </a:lnTo>
                                  <a:lnTo>
                                    <a:pt x="756" y="564"/>
                                  </a:lnTo>
                                  <a:lnTo>
                                    <a:pt x="743" y="536"/>
                                  </a:lnTo>
                                  <a:lnTo>
                                    <a:pt x="736" y="506"/>
                                  </a:lnTo>
                                  <a:lnTo>
                                    <a:pt x="734" y="473"/>
                                  </a:lnTo>
                                  <a:lnTo>
                                    <a:pt x="736" y="447"/>
                                  </a:lnTo>
                                  <a:lnTo>
                                    <a:pt x="744" y="422"/>
                                  </a:lnTo>
                                  <a:lnTo>
                                    <a:pt x="756" y="400"/>
                                  </a:lnTo>
                                  <a:lnTo>
                                    <a:pt x="773" y="379"/>
                                  </a:lnTo>
                                  <a:lnTo>
                                    <a:pt x="794" y="362"/>
                                  </a:lnTo>
                                  <a:lnTo>
                                    <a:pt x="728" y="362"/>
                                  </a:lnTo>
                                  <a:lnTo>
                                    <a:pt x="732" y="298"/>
                                  </a:lnTo>
                                  <a:lnTo>
                                    <a:pt x="743" y="242"/>
                                  </a:lnTo>
                                  <a:lnTo>
                                    <a:pt x="762" y="192"/>
                                  </a:lnTo>
                                  <a:lnTo>
                                    <a:pt x="787" y="150"/>
                                  </a:lnTo>
                                  <a:lnTo>
                                    <a:pt x="818" y="116"/>
                                  </a:lnTo>
                                  <a:lnTo>
                                    <a:pt x="854" y="92"/>
                                  </a:lnTo>
                                  <a:lnTo>
                                    <a:pt x="895" y="77"/>
                                  </a:lnTo>
                                  <a:lnTo>
                                    <a:pt x="940" y="72"/>
                                  </a:lnTo>
                                  <a:lnTo>
                                    <a:pt x="1060" y="72"/>
                                  </a:lnTo>
                                  <a:lnTo>
                                    <a:pt x="1060" y="20"/>
                                  </a:lnTo>
                                  <a:lnTo>
                                    <a:pt x="1036" y="11"/>
                                  </a:lnTo>
                                  <a:lnTo>
                                    <a:pt x="1007" y="5"/>
                                  </a:lnTo>
                                  <a:lnTo>
                                    <a:pt x="974" y="1"/>
                                  </a:lnTo>
                                  <a:lnTo>
                                    <a:pt x="937" y="0"/>
                                  </a:lnTo>
                                  <a:close/>
                                  <a:moveTo>
                                    <a:pt x="1060" y="339"/>
                                  </a:moveTo>
                                  <a:lnTo>
                                    <a:pt x="874" y="339"/>
                                  </a:lnTo>
                                  <a:lnTo>
                                    <a:pt x="905" y="342"/>
                                  </a:lnTo>
                                  <a:lnTo>
                                    <a:pt x="933" y="349"/>
                                  </a:lnTo>
                                  <a:lnTo>
                                    <a:pt x="956" y="361"/>
                                  </a:lnTo>
                                  <a:lnTo>
                                    <a:pt x="976" y="379"/>
                                  </a:lnTo>
                                  <a:lnTo>
                                    <a:pt x="992" y="400"/>
                                  </a:lnTo>
                                  <a:lnTo>
                                    <a:pt x="1003" y="426"/>
                                  </a:lnTo>
                                  <a:lnTo>
                                    <a:pt x="1010" y="455"/>
                                  </a:lnTo>
                                  <a:lnTo>
                                    <a:pt x="1012" y="489"/>
                                  </a:lnTo>
                                  <a:lnTo>
                                    <a:pt x="1009" y="520"/>
                                  </a:lnTo>
                                  <a:lnTo>
                                    <a:pt x="1002" y="549"/>
                                  </a:lnTo>
                                  <a:lnTo>
                                    <a:pt x="990" y="574"/>
                                  </a:lnTo>
                                  <a:lnTo>
                                    <a:pt x="974" y="596"/>
                                  </a:lnTo>
                                  <a:lnTo>
                                    <a:pt x="953" y="614"/>
                                  </a:lnTo>
                                  <a:lnTo>
                                    <a:pt x="930" y="627"/>
                                  </a:lnTo>
                                  <a:lnTo>
                                    <a:pt x="904" y="635"/>
                                  </a:lnTo>
                                  <a:lnTo>
                                    <a:pt x="875" y="638"/>
                                  </a:lnTo>
                                  <a:lnTo>
                                    <a:pt x="1046" y="638"/>
                                  </a:lnTo>
                                  <a:lnTo>
                                    <a:pt x="1069" y="610"/>
                                  </a:lnTo>
                                  <a:lnTo>
                                    <a:pt x="1090" y="571"/>
                                  </a:lnTo>
                                  <a:lnTo>
                                    <a:pt x="1102" y="528"/>
                                  </a:lnTo>
                                  <a:lnTo>
                                    <a:pt x="1106" y="480"/>
                                  </a:lnTo>
                                  <a:lnTo>
                                    <a:pt x="1103" y="434"/>
                                  </a:lnTo>
                                  <a:lnTo>
                                    <a:pt x="1092" y="393"/>
                                  </a:lnTo>
                                  <a:lnTo>
                                    <a:pt x="1074" y="357"/>
                                  </a:lnTo>
                                  <a:lnTo>
                                    <a:pt x="1060" y="339"/>
                                  </a:lnTo>
                                  <a:close/>
                                  <a:moveTo>
                                    <a:pt x="897" y="267"/>
                                  </a:moveTo>
                                  <a:lnTo>
                                    <a:pt x="844" y="273"/>
                                  </a:lnTo>
                                  <a:lnTo>
                                    <a:pt x="798" y="291"/>
                                  </a:lnTo>
                                  <a:lnTo>
                                    <a:pt x="760" y="320"/>
                                  </a:lnTo>
                                  <a:lnTo>
                                    <a:pt x="730" y="362"/>
                                  </a:lnTo>
                                  <a:lnTo>
                                    <a:pt x="794" y="362"/>
                                  </a:lnTo>
                                  <a:lnTo>
                                    <a:pt x="794" y="362"/>
                                  </a:lnTo>
                                  <a:lnTo>
                                    <a:pt x="817" y="349"/>
                                  </a:lnTo>
                                  <a:lnTo>
                                    <a:pt x="844" y="342"/>
                                  </a:lnTo>
                                  <a:lnTo>
                                    <a:pt x="874" y="339"/>
                                  </a:lnTo>
                                  <a:lnTo>
                                    <a:pt x="1060" y="339"/>
                                  </a:lnTo>
                                  <a:lnTo>
                                    <a:pt x="1049" y="325"/>
                                  </a:lnTo>
                                  <a:lnTo>
                                    <a:pt x="1018" y="300"/>
                                  </a:lnTo>
                                  <a:lnTo>
                                    <a:pt x="983" y="282"/>
                                  </a:lnTo>
                                  <a:lnTo>
                                    <a:pt x="942" y="271"/>
                                  </a:lnTo>
                                  <a:lnTo>
                                    <a:pt x="897" y="267"/>
                                  </a:lnTo>
                                  <a:close/>
                                  <a:moveTo>
                                    <a:pt x="1060" y="72"/>
                                  </a:moveTo>
                                  <a:lnTo>
                                    <a:pt x="940" y="72"/>
                                  </a:lnTo>
                                  <a:lnTo>
                                    <a:pt x="971" y="74"/>
                                  </a:lnTo>
                                  <a:lnTo>
                                    <a:pt x="1001" y="79"/>
                                  </a:lnTo>
                                  <a:lnTo>
                                    <a:pt x="1031" y="88"/>
                                  </a:lnTo>
                                  <a:lnTo>
                                    <a:pt x="1060" y="100"/>
                                  </a:lnTo>
                                  <a:lnTo>
                                    <a:pt x="1060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90" name="任意多边形 1190"/>
                          <wps:cNvSpPr/>
                          <wps:spPr>
                            <a:xfrm>
                              <a:off x="8288" y="12601"/>
                              <a:ext cx="255" cy="11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87" h="526">
                                  <a:moveTo>
                                    <a:pt x="362" y="90"/>
                                  </a:moveTo>
                                  <a:lnTo>
                                    <a:pt x="314" y="90"/>
                                  </a:lnTo>
                                  <a:lnTo>
                                    <a:pt x="313" y="135"/>
                                  </a:lnTo>
                                  <a:lnTo>
                                    <a:pt x="311" y="178"/>
                                  </a:lnTo>
                                  <a:lnTo>
                                    <a:pt x="309" y="217"/>
                                  </a:lnTo>
                                  <a:lnTo>
                                    <a:pt x="306" y="254"/>
                                  </a:lnTo>
                                  <a:lnTo>
                                    <a:pt x="293" y="322"/>
                                  </a:lnTo>
                                  <a:lnTo>
                                    <a:pt x="264" y="385"/>
                                  </a:lnTo>
                                  <a:lnTo>
                                    <a:pt x="221" y="441"/>
                                  </a:lnTo>
                                  <a:lnTo>
                                    <a:pt x="163" y="492"/>
                                  </a:lnTo>
                                  <a:lnTo>
                                    <a:pt x="173" y="501"/>
                                  </a:lnTo>
                                  <a:lnTo>
                                    <a:pt x="183" y="509"/>
                                  </a:lnTo>
                                  <a:lnTo>
                                    <a:pt x="191" y="518"/>
                                  </a:lnTo>
                                  <a:lnTo>
                                    <a:pt x="199" y="526"/>
                                  </a:lnTo>
                                  <a:lnTo>
                                    <a:pt x="262" y="470"/>
                                  </a:lnTo>
                                  <a:lnTo>
                                    <a:pt x="309" y="406"/>
                                  </a:lnTo>
                                  <a:lnTo>
                                    <a:pt x="339" y="335"/>
                                  </a:lnTo>
                                  <a:lnTo>
                                    <a:pt x="353" y="257"/>
                                  </a:lnTo>
                                  <a:lnTo>
                                    <a:pt x="356" y="223"/>
                                  </a:lnTo>
                                  <a:lnTo>
                                    <a:pt x="358" y="183"/>
                                  </a:lnTo>
                                  <a:lnTo>
                                    <a:pt x="360" y="139"/>
                                  </a:lnTo>
                                  <a:lnTo>
                                    <a:pt x="362" y="90"/>
                                  </a:lnTo>
                                  <a:close/>
                                  <a:moveTo>
                                    <a:pt x="196" y="286"/>
                                  </a:moveTo>
                                  <a:lnTo>
                                    <a:pt x="86" y="286"/>
                                  </a:lnTo>
                                  <a:lnTo>
                                    <a:pt x="86" y="523"/>
                                  </a:lnTo>
                                  <a:lnTo>
                                    <a:pt x="129" y="523"/>
                                  </a:lnTo>
                                  <a:lnTo>
                                    <a:pt x="129" y="299"/>
                                  </a:lnTo>
                                  <a:lnTo>
                                    <a:pt x="198" y="299"/>
                                  </a:lnTo>
                                  <a:lnTo>
                                    <a:pt x="189" y="293"/>
                                  </a:lnTo>
                                  <a:lnTo>
                                    <a:pt x="196" y="286"/>
                                  </a:lnTo>
                                  <a:close/>
                                  <a:moveTo>
                                    <a:pt x="343" y="461"/>
                                  </a:moveTo>
                                  <a:lnTo>
                                    <a:pt x="345" y="473"/>
                                  </a:lnTo>
                                  <a:lnTo>
                                    <a:pt x="347" y="484"/>
                                  </a:lnTo>
                                  <a:lnTo>
                                    <a:pt x="350" y="497"/>
                                  </a:lnTo>
                                  <a:lnTo>
                                    <a:pt x="352" y="509"/>
                                  </a:lnTo>
                                  <a:lnTo>
                                    <a:pt x="400" y="510"/>
                                  </a:lnTo>
                                  <a:lnTo>
                                    <a:pt x="435" y="511"/>
                                  </a:lnTo>
                                  <a:lnTo>
                                    <a:pt x="474" y="505"/>
                                  </a:lnTo>
                                  <a:lnTo>
                                    <a:pt x="503" y="486"/>
                                  </a:lnTo>
                                  <a:lnTo>
                                    <a:pt x="514" y="466"/>
                                  </a:lnTo>
                                  <a:lnTo>
                                    <a:pt x="430" y="466"/>
                                  </a:lnTo>
                                  <a:lnTo>
                                    <a:pt x="412" y="466"/>
                                  </a:lnTo>
                                  <a:lnTo>
                                    <a:pt x="392" y="465"/>
                                  </a:lnTo>
                                  <a:lnTo>
                                    <a:pt x="369" y="463"/>
                                  </a:lnTo>
                                  <a:lnTo>
                                    <a:pt x="343" y="461"/>
                                  </a:lnTo>
                                  <a:close/>
                                  <a:moveTo>
                                    <a:pt x="540" y="49"/>
                                  </a:moveTo>
                                  <a:lnTo>
                                    <a:pt x="223" y="49"/>
                                  </a:lnTo>
                                  <a:lnTo>
                                    <a:pt x="223" y="90"/>
                                  </a:lnTo>
                                  <a:lnTo>
                                    <a:pt x="491" y="90"/>
                                  </a:lnTo>
                                  <a:lnTo>
                                    <a:pt x="488" y="198"/>
                                  </a:lnTo>
                                  <a:lnTo>
                                    <a:pt x="485" y="288"/>
                                  </a:lnTo>
                                  <a:lnTo>
                                    <a:pt x="482" y="358"/>
                                  </a:lnTo>
                                  <a:lnTo>
                                    <a:pt x="479" y="410"/>
                                  </a:lnTo>
                                  <a:lnTo>
                                    <a:pt x="475" y="435"/>
                                  </a:lnTo>
                                  <a:lnTo>
                                    <a:pt x="466" y="453"/>
                                  </a:lnTo>
                                  <a:lnTo>
                                    <a:pt x="451" y="463"/>
                                  </a:lnTo>
                                  <a:lnTo>
                                    <a:pt x="430" y="466"/>
                                  </a:lnTo>
                                  <a:lnTo>
                                    <a:pt x="514" y="466"/>
                                  </a:lnTo>
                                  <a:lnTo>
                                    <a:pt x="520" y="456"/>
                                  </a:lnTo>
                                  <a:lnTo>
                                    <a:pt x="527" y="412"/>
                                  </a:lnTo>
                                  <a:lnTo>
                                    <a:pt x="528" y="370"/>
                                  </a:lnTo>
                                  <a:lnTo>
                                    <a:pt x="531" y="313"/>
                                  </a:lnTo>
                                  <a:lnTo>
                                    <a:pt x="534" y="233"/>
                                  </a:lnTo>
                                  <a:lnTo>
                                    <a:pt x="537" y="135"/>
                                  </a:lnTo>
                                  <a:lnTo>
                                    <a:pt x="540" y="49"/>
                                  </a:lnTo>
                                  <a:close/>
                                  <a:moveTo>
                                    <a:pt x="198" y="299"/>
                                  </a:moveTo>
                                  <a:lnTo>
                                    <a:pt x="129" y="299"/>
                                  </a:lnTo>
                                  <a:lnTo>
                                    <a:pt x="174" y="332"/>
                                  </a:lnTo>
                                  <a:lnTo>
                                    <a:pt x="217" y="365"/>
                                  </a:lnTo>
                                  <a:lnTo>
                                    <a:pt x="246" y="333"/>
                                  </a:lnTo>
                                  <a:lnTo>
                                    <a:pt x="203" y="303"/>
                                  </a:lnTo>
                                  <a:lnTo>
                                    <a:pt x="198" y="299"/>
                                  </a:lnTo>
                                  <a:close/>
                                  <a:moveTo>
                                    <a:pt x="196" y="103"/>
                                  </a:moveTo>
                                  <a:lnTo>
                                    <a:pt x="8" y="103"/>
                                  </a:lnTo>
                                  <a:lnTo>
                                    <a:pt x="8" y="141"/>
                                  </a:lnTo>
                                  <a:lnTo>
                                    <a:pt x="146" y="141"/>
                                  </a:lnTo>
                                  <a:lnTo>
                                    <a:pt x="113" y="190"/>
                                  </a:lnTo>
                                  <a:lnTo>
                                    <a:pt x="77" y="233"/>
                                  </a:lnTo>
                                  <a:lnTo>
                                    <a:pt x="40" y="271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4" y="316"/>
                                  </a:lnTo>
                                  <a:lnTo>
                                    <a:pt x="8" y="328"/>
                                  </a:lnTo>
                                  <a:lnTo>
                                    <a:pt x="12" y="339"/>
                                  </a:lnTo>
                                  <a:lnTo>
                                    <a:pt x="15" y="349"/>
                                  </a:lnTo>
                                  <a:lnTo>
                                    <a:pt x="34" y="334"/>
                                  </a:lnTo>
                                  <a:lnTo>
                                    <a:pt x="51" y="319"/>
                                  </a:lnTo>
                                  <a:lnTo>
                                    <a:pt x="69" y="303"/>
                                  </a:lnTo>
                                  <a:lnTo>
                                    <a:pt x="86" y="286"/>
                                  </a:lnTo>
                                  <a:lnTo>
                                    <a:pt x="196" y="286"/>
                                  </a:lnTo>
                                  <a:lnTo>
                                    <a:pt x="205" y="274"/>
                                  </a:lnTo>
                                  <a:lnTo>
                                    <a:pt x="207" y="272"/>
                                  </a:lnTo>
                                  <a:lnTo>
                                    <a:pt x="157" y="272"/>
                                  </a:lnTo>
                                  <a:lnTo>
                                    <a:pt x="138" y="259"/>
                                  </a:lnTo>
                                  <a:lnTo>
                                    <a:pt x="129" y="253"/>
                                  </a:lnTo>
                                  <a:lnTo>
                                    <a:pt x="129" y="237"/>
                                  </a:lnTo>
                                  <a:lnTo>
                                    <a:pt x="147" y="215"/>
                                  </a:lnTo>
                                  <a:lnTo>
                                    <a:pt x="164" y="192"/>
                                  </a:lnTo>
                                  <a:lnTo>
                                    <a:pt x="180" y="168"/>
                                  </a:lnTo>
                                  <a:lnTo>
                                    <a:pt x="196" y="143"/>
                                  </a:lnTo>
                                  <a:lnTo>
                                    <a:pt x="196" y="103"/>
                                  </a:lnTo>
                                  <a:close/>
                                  <a:moveTo>
                                    <a:pt x="209" y="198"/>
                                  </a:moveTo>
                                  <a:lnTo>
                                    <a:pt x="197" y="217"/>
                                  </a:lnTo>
                                  <a:lnTo>
                                    <a:pt x="184" y="236"/>
                                  </a:lnTo>
                                  <a:lnTo>
                                    <a:pt x="171" y="254"/>
                                  </a:lnTo>
                                  <a:lnTo>
                                    <a:pt x="157" y="272"/>
                                  </a:lnTo>
                                  <a:lnTo>
                                    <a:pt x="207" y="272"/>
                                  </a:lnTo>
                                  <a:lnTo>
                                    <a:pt x="220" y="255"/>
                                  </a:lnTo>
                                  <a:lnTo>
                                    <a:pt x="234" y="238"/>
                                  </a:lnTo>
                                  <a:lnTo>
                                    <a:pt x="247" y="221"/>
                                  </a:lnTo>
                                  <a:lnTo>
                                    <a:pt x="209" y="198"/>
                                  </a:lnTo>
                                  <a:close/>
                                  <a:moveTo>
                                    <a:pt x="102" y="0"/>
                                  </a:moveTo>
                                  <a:lnTo>
                                    <a:pt x="62" y="19"/>
                                  </a:lnTo>
                                  <a:lnTo>
                                    <a:pt x="72" y="35"/>
                                  </a:lnTo>
                                  <a:lnTo>
                                    <a:pt x="83" y="53"/>
                                  </a:lnTo>
                                  <a:lnTo>
                                    <a:pt x="94" y="73"/>
                                  </a:lnTo>
                                  <a:lnTo>
                                    <a:pt x="104" y="93"/>
                                  </a:lnTo>
                                  <a:lnTo>
                                    <a:pt x="146" y="73"/>
                                  </a:lnTo>
                                  <a:lnTo>
                                    <a:pt x="135" y="53"/>
                                  </a:lnTo>
                                  <a:lnTo>
                                    <a:pt x="123" y="34"/>
                                  </a:lnTo>
                                  <a:lnTo>
                                    <a:pt x="112" y="16"/>
                                  </a:lnTo>
                                  <a:lnTo>
                                    <a:pt x="102" y="0"/>
                                  </a:lnTo>
                                  <a:close/>
                                  <a:moveTo>
                                    <a:pt x="1187" y="226"/>
                                  </a:moveTo>
                                  <a:lnTo>
                                    <a:pt x="621" y="226"/>
                                  </a:lnTo>
                                  <a:lnTo>
                                    <a:pt x="621" y="272"/>
                                  </a:lnTo>
                                  <a:lnTo>
                                    <a:pt x="1187" y="272"/>
                                  </a:lnTo>
                                  <a:lnTo>
                                    <a:pt x="1187" y="2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g:grpSp>
                          <wpg:cNvPr id="313" name="组合 1192"/>
                          <wpg:cNvGrpSpPr/>
                          <wpg:grpSpPr>
                            <a:xfrm rot="0">
                              <a:off x="10227" y="12601"/>
                              <a:ext cx="255" cy="113"/>
                              <a:chOff x="0" y="0"/>
                              <a:chExt cx="1186" cy="526"/>
                            </a:xfrm>
                          </wpg:grpSpPr>
                          <wps:wsp>
                            <wps:cNvPr id="1191" name="任意多边形 1191"/>
                            <wps:cNvSpPr/>
                            <wps:spPr>
                              <a:xfrm>
                                <a:off x="0" y="0"/>
                                <a:ext cx="1186" cy="52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86" h="526">
                                    <a:moveTo>
                                      <a:pt x="362" y="90"/>
                                    </a:moveTo>
                                    <a:lnTo>
                                      <a:pt x="314" y="90"/>
                                    </a:lnTo>
                                    <a:lnTo>
                                      <a:pt x="313" y="135"/>
                                    </a:lnTo>
                                    <a:lnTo>
                                      <a:pt x="311" y="178"/>
                                    </a:lnTo>
                                    <a:lnTo>
                                      <a:pt x="309" y="217"/>
                                    </a:lnTo>
                                    <a:lnTo>
                                      <a:pt x="306" y="254"/>
                                    </a:lnTo>
                                    <a:lnTo>
                                      <a:pt x="293" y="322"/>
                                    </a:lnTo>
                                    <a:lnTo>
                                      <a:pt x="265" y="385"/>
                                    </a:lnTo>
                                    <a:lnTo>
                                      <a:pt x="221" y="441"/>
                                    </a:lnTo>
                                    <a:lnTo>
                                      <a:pt x="163" y="492"/>
                                    </a:lnTo>
                                    <a:lnTo>
                                      <a:pt x="173" y="501"/>
                                    </a:lnTo>
                                    <a:lnTo>
                                      <a:pt x="183" y="509"/>
                                    </a:lnTo>
                                    <a:lnTo>
                                      <a:pt x="191" y="518"/>
                                    </a:lnTo>
                                    <a:lnTo>
                                      <a:pt x="199" y="526"/>
                                    </a:lnTo>
                                    <a:lnTo>
                                      <a:pt x="262" y="470"/>
                                    </a:lnTo>
                                    <a:lnTo>
                                      <a:pt x="309" y="406"/>
                                    </a:lnTo>
                                    <a:lnTo>
                                      <a:pt x="339" y="335"/>
                                    </a:lnTo>
                                    <a:lnTo>
                                      <a:pt x="353" y="257"/>
                                    </a:lnTo>
                                    <a:lnTo>
                                      <a:pt x="356" y="223"/>
                                    </a:lnTo>
                                    <a:lnTo>
                                      <a:pt x="358" y="183"/>
                                    </a:lnTo>
                                    <a:lnTo>
                                      <a:pt x="360" y="139"/>
                                    </a:lnTo>
                                    <a:lnTo>
                                      <a:pt x="362" y="90"/>
                                    </a:lnTo>
                                    <a:close/>
                                    <a:moveTo>
                                      <a:pt x="196" y="286"/>
                                    </a:moveTo>
                                    <a:lnTo>
                                      <a:pt x="86" y="286"/>
                                    </a:lnTo>
                                    <a:lnTo>
                                      <a:pt x="86" y="523"/>
                                    </a:lnTo>
                                    <a:lnTo>
                                      <a:pt x="129" y="523"/>
                                    </a:lnTo>
                                    <a:lnTo>
                                      <a:pt x="129" y="299"/>
                                    </a:lnTo>
                                    <a:lnTo>
                                      <a:pt x="198" y="299"/>
                                    </a:lnTo>
                                    <a:lnTo>
                                      <a:pt x="189" y="293"/>
                                    </a:lnTo>
                                    <a:lnTo>
                                      <a:pt x="196" y="286"/>
                                    </a:lnTo>
                                    <a:close/>
                                    <a:moveTo>
                                      <a:pt x="343" y="461"/>
                                    </a:moveTo>
                                    <a:lnTo>
                                      <a:pt x="345" y="473"/>
                                    </a:lnTo>
                                    <a:lnTo>
                                      <a:pt x="347" y="484"/>
                                    </a:lnTo>
                                    <a:lnTo>
                                      <a:pt x="350" y="497"/>
                                    </a:lnTo>
                                    <a:lnTo>
                                      <a:pt x="352" y="509"/>
                                    </a:lnTo>
                                    <a:lnTo>
                                      <a:pt x="400" y="510"/>
                                    </a:lnTo>
                                    <a:lnTo>
                                      <a:pt x="435" y="511"/>
                                    </a:lnTo>
                                    <a:lnTo>
                                      <a:pt x="474" y="505"/>
                                    </a:lnTo>
                                    <a:lnTo>
                                      <a:pt x="503" y="486"/>
                                    </a:lnTo>
                                    <a:lnTo>
                                      <a:pt x="514" y="466"/>
                                    </a:lnTo>
                                    <a:lnTo>
                                      <a:pt x="430" y="466"/>
                                    </a:lnTo>
                                    <a:lnTo>
                                      <a:pt x="412" y="466"/>
                                    </a:lnTo>
                                    <a:lnTo>
                                      <a:pt x="392" y="465"/>
                                    </a:lnTo>
                                    <a:lnTo>
                                      <a:pt x="369" y="463"/>
                                    </a:lnTo>
                                    <a:lnTo>
                                      <a:pt x="343" y="461"/>
                                    </a:lnTo>
                                    <a:close/>
                                    <a:moveTo>
                                      <a:pt x="540" y="49"/>
                                    </a:moveTo>
                                    <a:lnTo>
                                      <a:pt x="223" y="49"/>
                                    </a:lnTo>
                                    <a:lnTo>
                                      <a:pt x="223" y="90"/>
                                    </a:lnTo>
                                    <a:lnTo>
                                      <a:pt x="491" y="90"/>
                                    </a:lnTo>
                                    <a:lnTo>
                                      <a:pt x="488" y="198"/>
                                    </a:lnTo>
                                    <a:lnTo>
                                      <a:pt x="485" y="288"/>
                                    </a:lnTo>
                                    <a:lnTo>
                                      <a:pt x="482" y="358"/>
                                    </a:lnTo>
                                    <a:lnTo>
                                      <a:pt x="479" y="409"/>
                                    </a:lnTo>
                                    <a:lnTo>
                                      <a:pt x="475" y="435"/>
                                    </a:lnTo>
                                    <a:lnTo>
                                      <a:pt x="466" y="453"/>
                                    </a:lnTo>
                                    <a:lnTo>
                                      <a:pt x="451" y="463"/>
                                    </a:lnTo>
                                    <a:lnTo>
                                      <a:pt x="430" y="466"/>
                                    </a:lnTo>
                                    <a:lnTo>
                                      <a:pt x="514" y="466"/>
                                    </a:lnTo>
                                    <a:lnTo>
                                      <a:pt x="520" y="456"/>
                                    </a:lnTo>
                                    <a:lnTo>
                                      <a:pt x="527" y="412"/>
                                    </a:lnTo>
                                    <a:lnTo>
                                      <a:pt x="528" y="370"/>
                                    </a:lnTo>
                                    <a:lnTo>
                                      <a:pt x="531" y="313"/>
                                    </a:lnTo>
                                    <a:lnTo>
                                      <a:pt x="534" y="233"/>
                                    </a:lnTo>
                                    <a:lnTo>
                                      <a:pt x="537" y="135"/>
                                    </a:lnTo>
                                    <a:lnTo>
                                      <a:pt x="540" y="49"/>
                                    </a:lnTo>
                                    <a:close/>
                                    <a:moveTo>
                                      <a:pt x="198" y="299"/>
                                    </a:moveTo>
                                    <a:lnTo>
                                      <a:pt x="129" y="299"/>
                                    </a:lnTo>
                                    <a:lnTo>
                                      <a:pt x="174" y="332"/>
                                    </a:lnTo>
                                    <a:lnTo>
                                      <a:pt x="217" y="365"/>
                                    </a:lnTo>
                                    <a:lnTo>
                                      <a:pt x="246" y="333"/>
                                    </a:lnTo>
                                    <a:lnTo>
                                      <a:pt x="198" y="299"/>
                                    </a:lnTo>
                                    <a:close/>
                                    <a:moveTo>
                                      <a:pt x="196" y="103"/>
                                    </a:moveTo>
                                    <a:lnTo>
                                      <a:pt x="8" y="103"/>
                                    </a:lnTo>
                                    <a:lnTo>
                                      <a:pt x="8" y="141"/>
                                    </a:lnTo>
                                    <a:lnTo>
                                      <a:pt x="146" y="141"/>
                                    </a:lnTo>
                                    <a:lnTo>
                                      <a:pt x="113" y="190"/>
                                    </a:lnTo>
                                    <a:lnTo>
                                      <a:pt x="77" y="233"/>
                                    </a:lnTo>
                                    <a:lnTo>
                                      <a:pt x="40" y="271"/>
                                    </a:lnTo>
                                    <a:lnTo>
                                      <a:pt x="0" y="304"/>
                                    </a:lnTo>
                                    <a:lnTo>
                                      <a:pt x="4" y="316"/>
                                    </a:lnTo>
                                    <a:lnTo>
                                      <a:pt x="8" y="328"/>
                                    </a:lnTo>
                                    <a:lnTo>
                                      <a:pt x="12" y="339"/>
                                    </a:lnTo>
                                    <a:lnTo>
                                      <a:pt x="15" y="349"/>
                                    </a:lnTo>
                                    <a:lnTo>
                                      <a:pt x="34" y="334"/>
                                    </a:lnTo>
                                    <a:lnTo>
                                      <a:pt x="51" y="319"/>
                                    </a:lnTo>
                                    <a:lnTo>
                                      <a:pt x="69" y="303"/>
                                    </a:lnTo>
                                    <a:lnTo>
                                      <a:pt x="86" y="286"/>
                                    </a:lnTo>
                                    <a:lnTo>
                                      <a:pt x="196" y="286"/>
                                    </a:lnTo>
                                    <a:lnTo>
                                      <a:pt x="205" y="274"/>
                                    </a:lnTo>
                                    <a:lnTo>
                                      <a:pt x="207" y="272"/>
                                    </a:lnTo>
                                    <a:lnTo>
                                      <a:pt x="157" y="272"/>
                                    </a:lnTo>
                                    <a:lnTo>
                                      <a:pt x="138" y="259"/>
                                    </a:lnTo>
                                    <a:lnTo>
                                      <a:pt x="129" y="253"/>
                                    </a:lnTo>
                                    <a:lnTo>
                                      <a:pt x="129" y="237"/>
                                    </a:lnTo>
                                    <a:lnTo>
                                      <a:pt x="147" y="215"/>
                                    </a:lnTo>
                                    <a:lnTo>
                                      <a:pt x="164" y="192"/>
                                    </a:lnTo>
                                    <a:lnTo>
                                      <a:pt x="180" y="168"/>
                                    </a:lnTo>
                                    <a:lnTo>
                                      <a:pt x="196" y="143"/>
                                    </a:lnTo>
                                    <a:lnTo>
                                      <a:pt x="196" y="103"/>
                                    </a:lnTo>
                                    <a:close/>
                                    <a:moveTo>
                                      <a:pt x="209" y="198"/>
                                    </a:moveTo>
                                    <a:lnTo>
                                      <a:pt x="197" y="217"/>
                                    </a:lnTo>
                                    <a:lnTo>
                                      <a:pt x="184" y="236"/>
                                    </a:lnTo>
                                    <a:lnTo>
                                      <a:pt x="171" y="254"/>
                                    </a:lnTo>
                                    <a:lnTo>
                                      <a:pt x="157" y="272"/>
                                    </a:lnTo>
                                    <a:lnTo>
                                      <a:pt x="207" y="272"/>
                                    </a:lnTo>
                                    <a:lnTo>
                                      <a:pt x="220" y="255"/>
                                    </a:lnTo>
                                    <a:lnTo>
                                      <a:pt x="234" y="238"/>
                                    </a:lnTo>
                                    <a:lnTo>
                                      <a:pt x="247" y="221"/>
                                    </a:lnTo>
                                    <a:lnTo>
                                      <a:pt x="209" y="198"/>
                                    </a:lnTo>
                                    <a:close/>
                                    <a:moveTo>
                                      <a:pt x="102" y="0"/>
                                    </a:moveTo>
                                    <a:lnTo>
                                      <a:pt x="62" y="19"/>
                                    </a:lnTo>
                                    <a:lnTo>
                                      <a:pt x="73" y="35"/>
                                    </a:lnTo>
                                    <a:lnTo>
                                      <a:pt x="83" y="53"/>
                                    </a:lnTo>
                                    <a:lnTo>
                                      <a:pt x="94" y="73"/>
                                    </a:lnTo>
                                    <a:lnTo>
                                      <a:pt x="104" y="93"/>
                                    </a:lnTo>
                                    <a:lnTo>
                                      <a:pt x="146" y="73"/>
                                    </a:lnTo>
                                    <a:lnTo>
                                      <a:pt x="135" y="53"/>
                                    </a:lnTo>
                                    <a:lnTo>
                                      <a:pt x="123" y="34"/>
                                    </a:lnTo>
                                    <a:lnTo>
                                      <a:pt x="112" y="16"/>
                                    </a:lnTo>
                                    <a:lnTo>
                                      <a:pt x="102" y="0"/>
                                    </a:lnTo>
                                    <a:close/>
                                    <a:moveTo>
                                      <a:pt x="1186" y="458"/>
                                    </a:moveTo>
                                    <a:lnTo>
                                      <a:pt x="623" y="458"/>
                                    </a:lnTo>
                                    <a:lnTo>
                                      <a:pt x="623" y="498"/>
                                    </a:lnTo>
                                    <a:lnTo>
                                      <a:pt x="1186" y="498"/>
                                    </a:lnTo>
                                    <a:lnTo>
                                      <a:pt x="1186" y="458"/>
                                    </a:lnTo>
                                    <a:close/>
                                    <a:moveTo>
                                      <a:pt x="837" y="250"/>
                                    </a:moveTo>
                                    <a:lnTo>
                                      <a:pt x="789" y="250"/>
                                    </a:lnTo>
                                    <a:lnTo>
                                      <a:pt x="756" y="458"/>
                                    </a:lnTo>
                                    <a:lnTo>
                                      <a:pt x="803" y="458"/>
                                    </a:lnTo>
                                    <a:lnTo>
                                      <a:pt x="837" y="250"/>
                                    </a:lnTo>
                                    <a:close/>
                                    <a:moveTo>
                                      <a:pt x="1094" y="210"/>
                                    </a:moveTo>
                                    <a:lnTo>
                                      <a:pt x="659" y="210"/>
                                    </a:lnTo>
                                    <a:lnTo>
                                      <a:pt x="659" y="250"/>
                                    </a:lnTo>
                                    <a:lnTo>
                                      <a:pt x="1046" y="250"/>
                                    </a:lnTo>
                                    <a:lnTo>
                                      <a:pt x="1046" y="458"/>
                                    </a:lnTo>
                                    <a:lnTo>
                                      <a:pt x="1094" y="458"/>
                                    </a:lnTo>
                                    <a:lnTo>
                                      <a:pt x="1094" y="210"/>
                                    </a:lnTo>
                                    <a:close/>
                                    <a:moveTo>
                                      <a:pt x="864" y="80"/>
                                    </a:moveTo>
                                    <a:lnTo>
                                      <a:pt x="816" y="80"/>
                                    </a:lnTo>
                                    <a:lnTo>
                                      <a:pt x="796" y="210"/>
                                    </a:lnTo>
                                    <a:lnTo>
                                      <a:pt x="843" y="210"/>
                                    </a:lnTo>
                                    <a:lnTo>
                                      <a:pt x="864" y="80"/>
                                    </a:lnTo>
                                    <a:close/>
                                    <a:moveTo>
                                      <a:pt x="1159" y="40"/>
                                    </a:moveTo>
                                    <a:lnTo>
                                      <a:pt x="643" y="40"/>
                                    </a:lnTo>
                                    <a:lnTo>
                                      <a:pt x="643" y="80"/>
                                    </a:lnTo>
                                    <a:lnTo>
                                      <a:pt x="1159" y="80"/>
                                    </a:lnTo>
                                    <a:lnTo>
                                      <a:pt x="1159" y="4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14" name="组合 1194"/>
                          <wpg:cNvGrpSpPr/>
                          <wpg:grpSpPr>
                            <a:xfrm rot="0">
                              <a:off x="9748" y="12601"/>
                              <a:ext cx="248" cy="113"/>
                              <a:chOff x="0" y="0"/>
                              <a:chExt cx="1155" cy="526"/>
                            </a:xfrm>
                          </wpg:grpSpPr>
                          <wps:wsp>
                            <wps:cNvPr id="1193" name="任意多边形 1193"/>
                            <wps:cNvSpPr/>
                            <wps:spPr>
                              <a:xfrm>
                                <a:off x="0" y="0"/>
                                <a:ext cx="1155" cy="52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55" h="526">
                                    <a:moveTo>
                                      <a:pt x="362" y="90"/>
                                    </a:moveTo>
                                    <a:lnTo>
                                      <a:pt x="314" y="90"/>
                                    </a:lnTo>
                                    <a:lnTo>
                                      <a:pt x="313" y="135"/>
                                    </a:lnTo>
                                    <a:lnTo>
                                      <a:pt x="311" y="178"/>
                                    </a:lnTo>
                                    <a:lnTo>
                                      <a:pt x="309" y="217"/>
                                    </a:lnTo>
                                    <a:lnTo>
                                      <a:pt x="306" y="254"/>
                                    </a:lnTo>
                                    <a:lnTo>
                                      <a:pt x="293" y="322"/>
                                    </a:lnTo>
                                    <a:lnTo>
                                      <a:pt x="265" y="385"/>
                                    </a:lnTo>
                                    <a:lnTo>
                                      <a:pt x="221" y="441"/>
                                    </a:lnTo>
                                    <a:lnTo>
                                      <a:pt x="163" y="492"/>
                                    </a:lnTo>
                                    <a:lnTo>
                                      <a:pt x="173" y="501"/>
                                    </a:lnTo>
                                    <a:lnTo>
                                      <a:pt x="183" y="509"/>
                                    </a:lnTo>
                                    <a:lnTo>
                                      <a:pt x="191" y="518"/>
                                    </a:lnTo>
                                    <a:lnTo>
                                      <a:pt x="199" y="526"/>
                                    </a:lnTo>
                                    <a:lnTo>
                                      <a:pt x="262" y="470"/>
                                    </a:lnTo>
                                    <a:lnTo>
                                      <a:pt x="309" y="406"/>
                                    </a:lnTo>
                                    <a:lnTo>
                                      <a:pt x="339" y="335"/>
                                    </a:lnTo>
                                    <a:lnTo>
                                      <a:pt x="353" y="257"/>
                                    </a:lnTo>
                                    <a:lnTo>
                                      <a:pt x="356" y="223"/>
                                    </a:lnTo>
                                    <a:lnTo>
                                      <a:pt x="358" y="183"/>
                                    </a:lnTo>
                                    <a:lnTo>
                                      <a:pt x="360" y="139"/>
                                    </a:lnTo>
                                    <a:lnTo>
                                      <a:pt x="362" y="90"/>
                                    </a:lnTo>
                                    <a:close/>
                                    <a:moveTo>
                                      <a:pt x="196" y="286"/>
                                    </a:moveTo>
                                    <a:lnTo>
                                      <a:pt x="86" y="286"/>
                                    </a:lnTo>
                                    <a:lnTo>
                                      <a:pt x="86" y="523"/>
                                    </a:lnTo>
                                    <a:lnTo>
                                      <a:pt x="129" y="523"/>
                                    </a:lnTo>
                                    <a:lnTo>
                                      <a:pt x="129" y="299"/>
                                    </a:lnTo>
                                    <a:lnTo>
                                      <a:pt x="198" y="299"/>
                                    </a:lnTo>
                                    <a:lnTo>
                                      <a:pt x="189" y="293"/>
                                    </a:lnTo>
                                    <a:lnTo>
                                      <a:pt x="196" y="286"/>
                                    </a:lnTo>
                                    <a:close/>
                                    <a:moveTo>
                                      <a:pt x="343" y="461"/>
                                    </a:moveTo>
                                    <a:lnTo>
                                      <a:pt x="345" y="473"/>
                                    </a:lnTo>
                                    <a:lnTo>
                                      <a:pt x="347" y="484"/>
                                    </a:lnTo>
                                    <a:lnTo>
                                      <a:pt x="350" y="497"/>
                                    </a:lnTo>
                                    <a:lnTo>
                                      <a:pt x="352" y="509"/>
                                    </a:lnTo>
                                    <a:lnTo>
                                      <a:pt x="400" y="510"/>
                                    </a:lnTo>
                                    <a:lnTo>
                                      <a:pt x="435" y="511"/>
                                    </a:lnTo>
                                    <a:lnTo>
                                      <a:pt x="474" y="505"/>
                                    </a:lnTo>
                                    <a:lnTo>
                                      <a:pt x="503" y="486"/>
                                    </a:lnTo>
                                    <a:lnTo>
                                      <a:pt x="514" y="466"/>
                                    </a:lnTo>
                                    <a:lnTo>
                                      <a:pt x="430" y="466"/>
                                    </a:lnTo>
                                    <a:lnTo>
                                      <a:pt x="412" y="466"/>
                                    </a:lnTo>
                                    <a:lnTo>
                                      <a:pt x="392" y="465"/>
                                    </a:lnTo>
                                    <a:lnTo>
                                      <a:pt x="369" y="463"/>
                                    </a:lnTo>
                                    <a:lnTo>
                                      <a:pt x="343" y="461"/>
                                    </a:lnTo>
                                    <a:close/>
                                    <a:moveTo>
                                      <a:pt x="540" y="49"/>
                                    </a:moveTo>
                                    <a:lnTo>
                                      <a:pt x="223" y="49"/>
                                    </a:lnTo>
                                    <a:lnTo>
                                      <a:pt x="223" y="90"/>
                                    </a:lnTo>
                                    <a:lnTo>
                                      <a:pt x="491" y="90"/>
                                    </a:lnTo>
                                    <a:lnTo>
                                      <a:pt x="488" y="198"/>
                                    </a:lnTo>
                                    <a:lnTo>
                                      <a:pt x="485" y="288"/>
                                    </a:lnTo>
                                    <a:lnTo>
                                      <a:pt x="482" y="358"/>
                                    </a:lnTo>
                                    <a:lnTo>
                                      <a:pt x="479" y="409"/>
                                    </a:lnTo>
                                    <a:lnTo>
                                      <a:pt x="475" y="435"/>
                                    </a:lnTo>
                                    <a:lnTo>
                                      <a:pt x="466" y="453"/>
                                    </a:lnTo>
                                    <a:lnTo>
                                      <a:pt x="451" y="463"/>
                                    </a:lnTo>
                                    <a:lnTo>
                                      <a:pt x="430" y="466"/>
                                    </a:lnTo>
                                    <a:lnTo>
                                      <a:pt x="514" y="466"/>
                                    </a:lnTo>
                                    <a:lnTo>
                                      <a:pt x="520" y="456"/>
                                    </a:lnTo>
                                    <a:lnTo>
                                      <a:pt x="527" y="412"/>
                                    </a:lnTo>
                                    <a:lnTo>
                                      <a:pt x="529" y="370"/>
                                    </a:lnTo>
                                    <a:lnTo>
                                      <a:pt x="531" y="313"/>
                                    </a:lnTo>
                                    <a:lnTo>
                                      <a:pt x="534" y="233"/>
                                    </a:lnTo>
                                    <a:lnTo>
                                      <a:pt x="537" y="135"/>
                                    </a:lnTo>
                                    <a:lnTo>
                                      <a:pt x="540" y="49"/>
                                    </a:lnTo>
                                    <a:close/>
                                    <a:moveTo>
                                      <a:pt x="198" y="299"/>
                                    </a:moveTo>
                                    <a:lnTo>
                                      <a:pt x="129" y="299"/>
                                    </a:lnTo>
                                    <a:lnTo>
                                      <a:pt x="174" y="332"/>
                                    </a:lnTo>
                                    <a:lnTo>
                                      <a:pt x="217" y="365"/>
                                    </a:lnTo>
                                    <a:lnTo>
                                      <a:pt x="246" y="333"/>
                                    </a:lnTo>
                                    <a:lnTo>
                                      <a:pt x="198" y="299"/>
                                    </a:lnTo>
                                    <a:close/>
                                    <a:moveTo>
                                      <a:pt x="196" y="103"/>
                                    </a:moveTo>
                                    <a:lnTo>
                                      <a:pt x="8" y="103"/>
                                    </a:lnTo>
                                    <a:lnTo>
                                      <a:pt x="8" y="141"/>
                                    </a:lnTo>
                                    <a:lnTo>
                                      <a:pt x="146" y="141"/>
                                    </a:lnTo>
                                    <a:lnTo>
                                      <a:pt x="113" y="190"/>
                                    </a:lnTo>
                                    <a:lnTo>
                                      <a:pt x="77" y="233"/>
                                    </a:lnTo>
                                    <a:lnTo>
                                      <a:pt x="40" y="271"/>
                                    </a:lnTo>
                                    <a:lnTo>
                                      <a:pt x="0" y="304"/>
                                    </a:lnTo>
                                    <a:lnTo>
                                      <a:pt x="4" y="316"/>
                                    </a:lnTo>
                                    <a:lnTo>
                                      <a:pt x="8" y="328"/>
                                    </a:lnTo>
                                    <a:lnTo>
                                      <a:pt x="12" y="339"/>
                                    </a:lnTo>
                                    <a:lnTo>
                                      <a:pt x="15" y="349"/>
                                    </a:lnTo>
                                    <a:lnTo>
                                      <a:pt x="34" y="334"/>
                                    </a:lnTo>
                                    <a:lnTo>
                                      <a:pt x="51" y="319"/>
                                    </a:lnTo>
                                    <a:lnTo>
                                      <a:pt x="69" y="303"/>
                                    </a:lnTo>
                                    <a:lnTo>
                                      <a:pt x="86" y="286"/>
                                    </a:lnTo>
                                    <a:lnTo>
                                      <a:pt x="196" y="286"/>
                                    </a:lnTo>
                                    <a:lnTo>
                                      <a:pt x="205" y="274"/>
                                    </a:lnTo>
                                    <a:lnTo>
                                      <a:pt x="207" y="272"/>
                                    </a:lnTo>
                                    <a:lnTo>
                                      <a:pt x="157" y="272"/>
                                    </a:lnTo>
                                    <a:lnTo>
                                      <a:pt x="138" y="259"/>
                                    </a:lnTo>
                                    <a:lnTo>
                                      <a:pt x="129" y="253"/>
                                    </a:lnTo>
                                    <a:lnTo>
                                      <a:pt x="129" y="237"/>
                                    </a:lnTo>
                                    <a:lnTo>
                                      <a:pt x="147" y="215"/>
                                    </a:lnTo>
                                    <a:lnTo>
                                      <a:pt x="164" y="192"/>
                                    </a:lnTo>
                                    <a:lnTo>
                                      <a:pt x="180" y="168"/>
                                    </a:lnTo>
                                    <a:lnTo>
                                      <a:pt x="196" y="143"/>
                                    </a:lnTo>
                                    <a:lnTo>
                                      <a:pt x="196" y="103"/>
                                    </a:lnTo>
                                    <a:close/>
                                    <a:moveTo>
                                      <a:pt x="209" y="198"/>
                                    </a:moveTo>
                                    <a:lnTo>
                                      <a:pt x="197" y="217"/>
                                    </a:lnTo>
                                    <a:lnTo>
                                      <a:pt x="184" y="236"/>
                                    </a:lnTo>
                                    <a:lnTo>
                                      <a:pt x="171" y="254"/>
                                    </a:lnTo>
                                    <a:lnTo>
                                      <a:pt x="157" y="272"/>
                                    </a:lnTo>
                                    <a:lnTo>
                                      <a:pt x="207" y="272"/>
                                    </a:lnTo>
                                    <a:lnTo>
                                      <a:pt x="220" y="255"/>
                                    </a:lnTo>
                                    <a:lnTo>
                                      <a:pt x="234" y="238"/>
                                    </a:lnTo>
                                    <a:lnTo>
                                      <a:pt x="247" y="221"/>
                                    </a:lnTo>
                                    <a:lnTo>
                                      <a:pt x="209" y="198"/>
                                    </a:lnTo>
                                    <a:close/>
                                    <a:moveTo>
                                      <a:pt x="102" y="0"/>
                                    </a:moveTo>
                                    <a:lnTo>
                                      <a:pt x="62" y="19"/>
                                    </a:lnTo>
                                    <a:lnTo>
                                      <a:pt x="73" y="35"/>
                                    </a:lnTo>
                                    <a:lnTo>
                                      <a:pt x="83" y="53"/>
                                    </a:lnTo>
                                    <a:lnTo>
                                      <a:pt x="94" y="73"/>
                                    </a:lnTo>
                                    <a:lnTo>
                                      <a:pt x="104" y="93"/>
                                    </a:lnTo>
                                    <a:lnTo>
                                      <a:pt x="146" y="73"/>
                                    </a:lnTo>
                                    <a:lnTo>
                                      <a:pt x="135" y="53"/>
                                    </a:lnTo>
                                    <a:lnTo>
                                      <a:pt x="123" y="34"/>
                                    </a:lnTo>
                                    <a:lnTo>
                                      <a:pt x="113" y="16"/>
                                    </a:lnTo>
                                    <a:lnTo>
                                      <a:pt x="102" y="0"/>
                                    </a:lnTo>
                                    <a:close/>
                                    <a:moveTo>
                                      <a:pt x="1155" y="42"/>
                                    </a:moveTo>
                                    <a:lnTo>
                                      <a:pt x="665" y="42"/>
                                    </a:lnTo>
                                    <a:lnTo>
                                      <a:pt x="665" y="524"/>
                                    </a:lnTo>
                                    <a:lnTo>
                                      <a:pt x="712" y="524"/>
                                    </a:lnTo>
                                    <a:lnTo>
                                      <a:pt x="712" y="492"/>
                                    </a:lnTo>
                                    <a:lnTo>
                                      <a:pt x="1155" y="492"/>
                                    </a:lnTo>
                                    <a:lnTo>
                                      <a:pt x="1155" y="450"/>
                                    </a:lnTo>
                                    <a:lnTo>
                                      <a:pt x="712" y="450"/>
                                    </a:lnTo>
                                    <a:lnTo>
                                      <a:pt x="712" y="85"/>
                                    </a:lnTo>
                                    <a:lnTo>
                                      <a:pt x="1155" y="85"/>
                                    </a:lnTo>
                                    <a:lnTo>
                                      <a:pt x="1155" y="42"/>
                                    </a:lnTo>
                                    <a:close/>
                                    <a:moveTo>
                                      <a:pt x="1155" y="492"/>
                                    </a:moveTo>
                                    <a:lnTo>
                                      <a:pt x="1107" y="492"/>
                                    </a:lnTo>
                                    <a:lnTo>
                                      <a:pt x="1107" y="524"/>
                                    </a:lnTo>
                                    <a:lnTo>
                                      <a:pt x="1155" y="524"/>
                                    </a:lnTo>
                                    <a:lnTo>
                                      <a:pt x="1155" y="492"/>
                                    </a:lnTo>
                                    <a:close/>
                                    <a:moveTo>
                                      <a:pt x="1155" y="85"/>
                                    </a:moveTo>
                                    <a:lnTo>
                                      <a:pt x="1107" y="85"/>
                                    </a:lnTo>
                                    <a:lnTo>
                                      <a:pt x="1107" y="450"/>
                                    </a:lnTo>
                                    <a:lnTo>
                                      <a:pt x="1155" y="450"/>
                                    </a:lnTo>
                                    <a:lnTo>
                                      <a:pt x="1155" y="85"/>
                                    </a:lnTo>
                                    <a:close/>
                                    <a:moveTo>
                                      <a:pt x="868" y="85"/>
                                    </a:moveTo>
                                    <a:lnTo>
                                      <a:pt x="822" y="85"/>
                                    </a:lnTo>
                                    <a:lnTo>
                                      <a:pt x="820" y="150"/>
                                    </a:lnTo>
                                    <a:lnTo>
                                      <a:pt x="817" y="201"/>
                                    </a:lnTo>
                                    <a:lnTo>
                                      <a:pt x="812" y="239"/>
                                    </a:lnTo>
                                    <a:lnTo>
                                      <a:pt x="806" y="263"/>
                                    </a:lnTo>
                                    <a:lnTo>
                                      <a:pt x="794" y="288"/>
                                    </a:lnTo>
                                    <a:lnTo>
                                      <a:pt x="775" y="312"/>
                                    </a:lnTo>
                                    <a:lnTo>
                                      <a:pt x="749" y="334"/>
                                    </a:lnTo>
                                    <a:lnTo>
                                      <a:pt x="714" y="356"/>
                                    </a:lnTo>
                                    <a:lnTo>
                                      <a:pt x="724" y="365"/>
                                    </a:lnTo>
                                    <a:lnTo>
                                      <a:pt x="733" y="374"/>
                                    </a:lnTo>
                                    <a:lnTo>
                                      <a:pt x="742" y="382"/>
                                    </a:lnTo>
                                    <a:lnTo>
                                      <a:pt x="749" y="390"/>
                                    </a:lnTo>
                                    <a:lnTo>
                                      <a:pt x="786" y="365"/>
                                    </a:lnTo>
                                    <a:lnTo>
                                      <a:pt x="815" y="339"/>
                                    </a:lnTo>
                                    <a:lnTo>
                                      <a:pt x="836" y="311"/>
                                    </a:lnTo>
                                    <a:lnTo>
                                      <a:pt x="850" y="282"/>
                                    </a:lnTo>
                                    <a:lnTo>
                                      <a:pt x="857" y="252"/>
                                    </a:lnTo>
                                    <a:lnTo>
                                      <a:pt x="863" y="209"/>
                                    </a:lnTo>
                                    <a:lnTo>
                                      <a:pt x="867" y="153"/>
                                    </a:lnTo>
                                    <a:lnTo>
                                      <a:pt x="868" y="85"/>
                                    </a:lnTo>
                                    <a:close/>
                                    <a:moveTo>
                                      <a:pt x="996" y="85"/>
                                    </a:moveTo>
                                    <a:lnTo>
                                      <a:pt x="950" y="85"/>
                                    </a:lnTo>
                                    <a:lnTo>
                                      <a:pt x="950" y="285"/>
                                    </a:lnTo>
                                    <a:lnTo>
                                      <a:pt x="954" y="313"/>
                                    </a:lnTo>
                                    <a:lnTo>
                                      <a:pt x="969" y="333"/>
                                    </a:lnTo>
                                    <a:lnTo>
                                      <a:pt x="992" y="345"/>
                                    </a:lnTo>
                                    <a:lnTo>
                                      <a:pt x="1025" y="349"/>
                                    </a:lnTo>
                                    <a:lnTo>
                                      <a:pt x="1091" y="349"/>
                                    </a:lnTo>
                                    <a:lnTo>
                                      <a:pt x="1099" y="307"/>
                                    </a:lnTo>
                                    <a:lnTo>
                                      <a:pt x="1033" y="307"/>
                                    </a:lnTo>
                                    <a:lnTo>
                                      <a:pt x="1017" y="305"/>
                                    </a:lnTo>
                                    <a:lnTo>
                                      <a:pt x="1006" y="300"/>
                                    </a:lnTo>
                                    <a:lnTo>
                                      <a:pt x="999" y="291"/>
                                    </a:lnTo>
                                    <a:lnTo>
                                      <a:pt x="996" y="279"/>
                                    </a:lnTo>
                                    <a:lnTo>
                                      <a:pt x="996" y="85"/>
                                    </a:lnTo>
                                    <a:close/>
                                    <a:moveTo>
                                      <a:pt x="1100" y="306"/>
                                    </a:moveTo>
                                    <a:lnTo>
                                      <a:pt x="1033" y="307"/>
                                    </a:lnTo>
                                    <a:lnTo>
                                      <a:pt x="1099" y="307"/>
                                    </a:lnTo>
                                    <a:lnTo>
                                      <a:pt x="1100" y="30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15" name="组合 1196"/>
                          <wpg:cNvGrpSpPr/>
                          <wpg:grpSpPr>
                            <a:xfrm rot="0">
                              <a:off x="9266" y="12601"/>
                              <a:ext cx="253" cy="113"/>
                              <a:chOff x="0" y="0"/>
                              <a:chExt cx="1179" cy="526"/>
                            </a:xfrm>
                          </wpg:grpSpPr>
                          <wps:wsp>
                            <wps:cNvPr id="1195" name="任意多边形 1195"/>
                            <wps:cNvSpPr/>
                            <wps:spPr>
                              <a:xfrm>
                                <a:off x="0" y="0"/>
                                <a:ext cx="1179" cy="52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79" h="526">
                                    <a:moveTo>
                                      <a:pt x="362" y="90"/>
                                    </a:moveTo>
                                    <a:lnTo>
                                      <a:pt x="314" y="90"/>
                                    </a:lnTo>
                                    <a:lnTo>
                                      <a:pt x="313" y="135"/>
                                    </a:lnTo>
                                    <a:lnTo>
                                      <a:pt x="311" y="178"/>
                                    </a:lnTo>
                                    <a:lnTo>
                                      <a:pt x="309" y="217"/>
                                    </a:lnTo>
                                    <a:lnTo>
                                      <a:pt x="306" y="254"/>
                                    </a:lnTo>
                                    <a:lnTo>
                                      <a:pt x="293" y="322"/>
                                    </a:lnTo>
                                    <a:lnTo>
                                      <a:pt x="265" y="385"/>
                                    </a:lnTo>
                                    <a:lnTo>
                                      <a:pt x="221" y="441"/>
                                    </a:lnTo>
                                    <a:lnTo>
                                      <a:pt x="163" y="492"/>
                                    </a:lnTo>
                                    <a:lnTo>
                                      <a:pt x="173" y="501"/>
                                    </a:lnTo>
                                    <a:lnTo>
                                      <a:pt x="183" y="509"/>
                                    </a:lnTo>
                                    <a:lnTo>
                                      <a:pt x="191" y="518"/>
                                    </a:lnTo>
                                    <a:lnTo>
                                      <a:pt x="199" y="526"/>
                                    </a:lnTo>
                                    <a:lnTo>
                                      <a:pt x="262" y="470"/>
                                    </a:lnTo>
                                    <a:lnTo>
                                      <a:pt x="309" y="406"/>
                                    </a:lnTo>
                                    <a:lnTo>
                                      <a:pt x="339" y="335"/>
                                    </a:lnTo>
                                    <a:lnTo>
                                      <a:pt x="353" y="257"/>
                                    </a:lnTo>
                                    <a:lnTo>
                                      <a:pt x="356" y="223"/>
                                    </a:lnTo>
                                    <a:lnTo>
                                      <a:pt x="358" y="183"/>
                                    </a:lnTo>
                                    <a:lnTo>
                                      <a:pt x="360" y="139"/>
                                    </a:lnTo>
                                    <a:lnTo>
                                      <a:pt x="362" y="90"/>
                                    </a:lnTo>
                                    <a:close/>
                                    <a:moveTo>
                                      <a:pt x="196" y="286"/>
                                    </a:moveTo>
                                    <a:lnTo>
                                      <a:pt x="86" y="286"/>
                                    </a:lnTo>
                                    <a:lnTo>
                                      <a:pt x="86" y="523"/>
                                    </a:lnTo>
                                    <a:lnTo>
                                      <a:pt x="129" y="523"/>
                                    </a:lnTo>
                                    <a:lnTo>
                                      <a:pt x="129" y="299"/>
                                    </a:lnTo>
                                    <a:lnTo>
                                      <a:pt x="198" y="299"/>
                                    </a:lnTo>
                                    <a:lnTo>
                                      <a:pt x="189" y="293"/>
                                    </a:lnTo>
                                    <a:lnTo>
                                      <a:pt x="196" y="286"/>
                                    </a:lnTo>
                                    <a:close/>
                                    <a:moveTo>
                                      <a:pt x="343" y="461"/>
                                    </a:moveTo>
                                    <a:lnTo>
                                      <a:pt x="345" y="473"/>
                                    </a:lnTo>
                                    <a:lnTo>
                                      <a:pt x="347" y="484"/>
                                    </a:lnTo>
                                    <a:lnTo>
                                      <a:pt x="350" y="497"/>
                                    </a:lnTo>
                                    <a:lnTo>
                                      <a:pt x="352" y="509"/>
                                    </a:lnTo>
                                    <a:lnTo>
                                      <a:pt x="400" y="510"/>
                                    </a:lnTo>
                                    <a:lnTo>
                                      <a:pt x="435" y="511"/>
                                    </a:lnTo>
                                    <a:lnTo>
                                      <a:pt x="474" y="505"/>
                                    </a:lnTo>
                                    <a:lnTo>
                                      <a:pt x="503" y="486"/>
                                    </a:lnTo>
                                    <a:lnTo>
                                      <a:pt x="514" y="466"/>
                                    </a:lnTo>
                                    <a:lnTo>
                                      <a:pt x="430" y="466"/>
                                    </a:lnTo>
                                    <a:lnTo>
                                      <a:pt x="412" y="466"/>
                                    </a:lnTo>
                                    <a:lnTo>
                                      <a:pt x="392" y="465"/>
                                    </a:lnTo>
                                    <a:lnTo>
                                      <a:pt x="369" y="463"/>
                                    </a:lnTo>
                                    <a:lnTo>
                                      <a:pt x="343" y="461"/>
                                    </a:lnTo>
                                    <a:close/>
                                    <a:moveTo>
                                      <a:pt x="540" y="49"/>
                                    </a:moveTo>
                                    <a:lnTo>
                                      <a:pt x="223" y="49"/>
                                    </a:lnTo>
                                    <a:lnTo>
                                      <a:pt x="223" y="90"/>
                                    </a:lnTo>
                                    <a:lnTo>
                                      <a:pt x="491" y="90"/>
                                    </a:lnTo>
                                    <a:lnTo>
                                      <a:pt x="488" y="198"/>
                                    </a:lnTo>
                                    <a:lnTo>
                                      <a:pt x="485" y="288"/>
                                    </a:lnTo>
                                    <a:lnTo>
                                      <a:pt x="482" y="358"/>
                                    </a:lnTo>
                                    <a:lnTo>
                                      <a:pt x="479" y="409"/>
                                    </a:lnTo>
                                    <a:lnTo>
                                      <a:pt x="475" y="435"/>
                                    </a:lnTo>
                                    <a:lnTo>
                                      <a:pt x="466" y="453"/>
                                    </a:lnTo>
                                    <a:lnTo>
                                      <a:pt x="451" y="463"/>
                                    </a:lnTo>
                                    <a:lnTo>
                                      <a:pt x="430" y="466"/>
                                    </a:lnTo>
                                    <a:lnTo>
                                      <a:pt x="514" y="466"/>
                                    </a:lnTo>
                                    <a:lnTo>
                                      <a:pt x="520" y="456"/>
                                    </a:lnTo>
                                    <a:lnTo>
                                      <a:pt x="527" y="412"/>
                                    </a:lnTo>
                                    <a:lnTo>
                                      <a:pt x="529" y="370"/>
                                    </a:lnTo>
                                    <a:lnTo>
                                      <a:pt x="531" y="313"/>
                                    </a:lnTo>
                                    <a:lnTo>
                                      <a:pt x="534" y="233"/>
                                    </a:lnTo>
                                    <a:lnTo>
                                      <a:pt x="537" y="135"/>
                                    </a:lnTo>
                                    <a:lnTo>
                                      <a:pt x="540" y="49"/>
                                    </a:lnTo>
                                    <a:close/>
                                    <a:moveTo>
                                      <a:pt x="198" y="299"/>
                                    </a:moveTo>
                                    <a:lnTo>
                                      <a:pt x="129" y="299"/>
                                    </a:lnTo>
                                    <a:lnTo>
                                      <a:pt x="174" y="332"/>
                                    </a:lnTo>
                                    <a:lnTo>
                                      <a:pt x="217" y="365"/>
                                    </a:lnTo>
                                    <a:lnTo>
                                      <a:pt x="246" y="333"/>
                                    </a:lnTo>
                                    <a:lnTo>
                                      <a:pt x="198" y="299"/>
                                    </a:lnTo>
                                    <a:close/>
                                    <a:moveTo>
                                      <a:pt x="196" y="103"/>
                                    </a:moveTo>
                                    <a:lnTo>
                                      <a:pt x="8" y="103"/>
                                    </a:lnTo>
                                    <a:lnTo>
                                      <a:pt x="8" y="141"/>
                                    </a:lnTo>
                                    <a:lnTo>
                                      <a:pt x="146" y="141"/>
                                    </a:lnTo>
                                    <a:lnTo>
                                      <a:pt x="113" y="190"/>
                                    </a:lnTo>
                                    <a:lnTo>
                                      <a:pt x="77" y="233"/>
                                    </a:lnTo>
                                    <a:lnTo>
                                      <a:pt x="40" y="271"/>
                                    </a:lnTo>
                                    <a:lnTo>
                                      <a:pt x="0" y="304"/>
                                    </a:lnTo>
                                    <a:lnTo>
                                      <a:pt x="4" y="316"/>
                                    </a:lnTo>
                                    <a:lnTo>
                                      <a:pt x="8" y="328"/>
                                    </a:lnTo>
                                    <a:lnTo>
                                      <a:pt x="12" y="339"/>
                                    </a:lnTo>
                                    <a:lnTo>
                                      <a:pt x="15" y="349"/>
                                    </a:lnTo>
                                    <a:lnTo>
                                      <a:pt x="34" y="334"/>
                                    </a:lnTo>
                                    <a:lnTo>
                                      <a:pt x="51" y="319"/>
                                    </a:lnTo>
                                    <a:lnTo>
                                      <a:pt x="69" y="303"/>
                                    </a:lnTo>
                                    <a:lnTo>
                                      <a:pt x="86" y="286"/>
                                    </a:lnTo>
                                    <a:lnTo>
                                      <a:pt x="196" y="286"/>
                                    </a:lnTo>
                                    <a:lnTo>
                                      <a:pt x="205" y="274"/>
                                    </a:lnTo>
                                    <a:lnTo>
                                      <a:pt x="207" y="272"/>
                                    </a:lnTo>
                                    <a:lnTo>
                                      <a:pt x="157" y="272"/>
                                    </a:lnTo>
                                    <a:lnTo>
                                      <a:pt x="138" y="259"/>
                                    </a:lnTo>
                                    <a:lnTo>
                                      <a:pt x="129" y="253"/>
                                    </a:lnTo>
                                    <a:lnTo>
                                      <a:pt x="129" y="237"/>
                                    </a:lnTo>
                                    <a:lnTo>
                                      <a:pt x="147" y="215"/>
                                    </a:lnTo>
                                    <a:lnTo>
                                      <a:pt x="164" y="192"/>
                                    </a:lnTo>
                                    <a:lnTo>
                                      <a:pt x="180" y="168"/>
                                    </a:lnTo>
                                    <a:lnTo>
                                      <a:pt x="196" y="143"/>
                                    </a:lnTo>
                                    <a:lnTo>
                                      <a:pt x="196" y="103"/>
                                    </a:lnTo>
                                    <a:close/>
                                    <a:moveTo>
                                      <a:pt x="209" y="198"/>
                                    </a:moveTo>
                                    <a:lnTo>
                                      <a:pt x="197" y="217"/>
                                    </a:lnTo>
                                    <a:lnTo>
                                      <a:pt x="184" y="236"/>
                                    </a:lnTo>
                                    <a:lnTo>
                                      <a:pt x="171" y="254"/>
                                    </a:lnTo>
                                    <a:lnTo>
                                      <a:pt x="157" y="272"/>
                                    </a:lnTo>
                                    <a:lnTo>
                                      <a:pt x="207" y="272"/>
                                    </a:lnTo>
                                    <a:lnTo>
                                      <a:pt x="220" y="255"/>
                                    </a:lnTo>
                                    <a:lnTo>
                                      <a:pt x="234" y="238"/>
                                    </a:lnTo>
                                    <a:lnTo>
                                      <a:pt x="247" y="221"/>
                                    </a:lnTo>
                                    <a:lnTo>
                                      <a:pt x="209" y="198"/>
                                    </a:lnTo>
                                    <a:close/>
                                    <a:moveTo>
                                      <a:pt x="102" y="0"/>
                                    </a:moveTo>
                                    <a:lnTo>
                                      <a:pt x="62" y="19"/>
                                    </a:lnTo>
                                    <a:lnTo>
                                      <a:pt x="73" y="35"/>
                                    </a:lnTo>
                                    <a:lnTo>
                                      <a:pt x="83" y="53"/>
                                    </a:lnTo>
                                    <a:lnTo>
                                      <a:pt x="94" y="73"/>
                                    </a:lnTo>
                                    <a:lnTo>
                                      <a:pt x="104" y="93"/>
                                    </a:lnTo>
                                    <a:lnTo>
                                      <a:pt x="146" y="73"/>
                                    </a:lnTo>
                                    <a:lnTo>
                                      <a:pt x="135" y="53"/>
                                    </a:lnTo>
                                    <a:lnTo>
                                      <a:pt x="123" y="34"/>
                                    </a:lnTo>
                                    <a:lnTo>
                                      <a:pt x="113" y="16"/>
                                    </a:lnTo>
                                    <a:lnTo>
                                      <a:pt x="102" y="0"/>
                                    </a:lnTo>
                                    <a:close/>
                                    <a:moveTo>
                                      <a:pt x="1141" y="56"/>
                                    </a:moveTo>
                                    <a:lnTo>
                                      <a:pt x="664" y="56"/>
                                    </a:lnTo>
                                    <a:lnTo>
                                      <a:pt x="664" y="102"/>
                                    </a:lnTo>
                                    <a:lnTo>
                                      <a:pt x="1141" y="102"/>
                                    </a:lnTo>
                                    <a:lnTo>
                                      <a:pt x="1141" y="56"/>
                                    </a:lnTo>
                                    <a:close/>
                                    <a:moveTo>
                                      <a:pt x="1179" y="441"/>
                                    </a:moveTo>
                                    <a:lnTo>
                                      <a:pt x="629" y="441"/>
                                    </a:lnTo>
                                    <a:lnTo>
                                      <a:pt x="629" y="486"/>
                                    </a:lnTo>
                                    <a:lnTo>
                                      <a:pt x="1179" y="486"/>
                                    </a:lnTo>
                                    <a:lnTo>
                                      <a:pt x="1179" y="441"/>
                                    </a:lnTo>
                                    <a:close/>
                                    <a:moveTo>
                                      <a:pt x="1115" y="239"/>
                                    </a:moveTo>
                                    <a:lnTo>
                                      <a:pt x="690" y="239"/>
                                    </a:lnTo>
                                    <a:lnTo>
                                      <a:pt x="690" y="284"/>
                                    </a:lnTo>
                                    <a:lnTo>
                                      <a:pt x="1115" y="284"/>
                                    </a:lnTo>
                                    <a:lnTo>
                                      <a:pt x="1115" y="23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16" name="组合 1198"/>
                          <wpg:cNvGrpSpPr/>
                          <wpg:grpSpPr>
                            <a:xfrm rot="0">
                              <a:off x="8779" y="12601"/>
                              <a:ext cx="252" cy="113"/>
                              <a:chOff x="0" y="0"/>
                              <a:chExt cx="1176" cy="526"/>
                            </a:xfrm>
                          </wpg:grpSpPr>
                          <wps:wsp>
                            <wps:cNvPr id="1197" name="任意多边形 1197"/>
                            <wps:cNvSpPr/>
                            <wps:spPr>
                              <a:xfrm>
                                <a:off x="0" y="0"/>
                                <a:ext cx="1176" cy="52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76" h="526">
                                    <a:moveTo>
                                      <a:pt x="362" y="90"/>
                                    </a:moveTo>
                                    <a:lnTo>
                                      <a:pt x="314" y="90"/>
                                    </a:lnTo>
                                    <a:lnTo>
                                      <a:pt x="313" y="135"/>
                                    </a:lnTo>
                                    <a:lnTo>
                                      <a:pt x="311" y="178"/>
                                    </a:lnTo>
                                    <a:lnTo>
                                      <a:pt x="309" y="217"/>
                                    </a:lnTo>
                                    <a:lnTo>
                                      <a:pt x="306" y="254"/>
                                    </a:lnTo>
                                    <a:lnTo>
                                      <a:pt x="293" y="322"/>
                                    </a:lnTo>
                                    <a:lnTo>
                                      <a:pt x="265" y="385"/>
                                    </a:lnTo>
                                    <a:lnTo>
                                      <a:pt x="221" y="441"/>
                                    </a:lnTo>
                                    <a:lnTo>
                                      <a:pt x="163" y="492"/>
                                    </a:lnTo>
                                    <a:lnTo>
                                      <a:pt x="173" y="501"/>
                                    </a:lnTo>
                                    <a:lnTo>
                                      <a:pt x="183" y="509"/>
                                    </a:lnTo>
                                    <a:lnTo>
                                      <a:pt x="191" y="518"/>
                                    </a:lnTo>
                                    <a:lnTo>
                                      <a:pt x="199" y="526"/>
                                    </a:lnTo>
                                    <a:lnTo>
                                      <a:pt x="262" y="470"/>
                                    </a:lnTo>
                                    <a:lnTo>
                                      <a:pt x="309" y="406"/>
                                    </a:lnTo>
                                    <a:lnTo>
                                      <a:pt x="339" y="335"/>
                                    </a:lnTo>
                                    <a:lnTo>
                                      <a:pt x="353" y="257"/>
                                    </a:lnTo>
                                    <a:lnTo>
                                      <a:pt x="356" y="223"/>
                                    </a:lnTo>
                                    <a:lnTo>
                                      <a:pt x="358" y="183"/>
                                    </a:lnTo>
                                    <a:lnTo>
                                      <a:pt x="360" y="139"/>
                                    </a:lnTo>
                                    <a:lnTo>
                                      <a:pt x="362" y="90"/>
                                    </a:lnTo>
                                    <a:close/>
                                    <a:moveTo>
                                      <a:pt x="196" y="286"/>
                                    </a:moveTo>
                                    <a:lnTo>
                                      <a:pt x="86" y="286"/>
                                    </a:lnTo>
                                    <a:lnTo>
                                      <a:pt x="86" y="523"/>
                                    </a:lnTo>
                                    <a:lnTo>
                                      <a:pt x="129" y="523"/>
                                    </a:lnTo>
                                    <a:lnTo>
                                      <a:pt x="129" y="299"/>
                                    </a:lnTo>
                                    <a:lnTo>
                                      <a:pt x="198" y="299"/>
                                    </a:lnTo>
                                    <a:lnTo>
                                      <a:pt x="189" y="293"/>
                                    </a:lnTo>
                                    <a:lnTo>
                                      <a:pt x="196" y="286"/>
                                    </a:lnTo>
                                    <a:close/>
                                    <a:moveTo>
                                      <a:pt x="343" y="461"/>
                                    </a:moveTo>
                                    <a:lnTo>
                                      <a:pt x="345" y="473"/>
                                    </a:lnTo>
                                    <a:lnTo>
                                      <a:pt x="347" y="484"/>
                                    </a:lnTo>
                                    <a:lnTo>
                                      <a:pt x="350" y="497"/>
                                    </a:lnTo>
                                    <a:lnTo>
                                      <a:pt x="352" y="509"/>
                                    </a:lnTo>
                                    <a:lnTo>
                                      <a:pt x="400" y="510"/>
                                    </a:lnTo>
                                    <a:lnTo>
                                      <a:pt x="435" y="511"/>
                                    </a:lnTo>
                                    <a:lnTo>
                                      <a:pt x="474" y="505"/>
                                    </a:lnTo>
                                    <a:lnTo>
                                      <a:pt x="503" y="486"/>
                                    </a:lnTo>
                                    <a:lnTo>
                                      <a:pt x="514" y="466"/>
                                    </a:lnTo>
                                    <a:lnTo>
                                      <a:pt x="430" y="466"/>
                                    </a:lnTo>
                                    <a:lnTo>
                                      <a:pt x="412" y="466"/>
                                    </a:lnTo>
                                    <a:lnTo>
                                      <a:pt x="392" y="465"/>
                                    </a:lnTo>
                                    <a:lnTo>
                                      <a:pt x="369" y="463"/>
                                    </a:lnTo>
                                    <a:lnTo>
                                      <a:pt x="343" y="461"/>
                                    </a:lnTo>
                                    <a:close/>
                                    <a:moveTo>
                                      <a:pt x="540" y="49"/>
                                    </a:moveTo>
                                    <a:lnTo>
                                      <a:pt x="223" y="49"/>
                                    </a:lnTo>
                                    <a:lnTo>
                                      <a:pt x="223" y="90"/>
                                    </a:lnTo>
                                    <a:lnTo>
                                      <a:pt x="491" y="90"/>
                                    </a:lnTo>
                                    <a:lnTo>
                                      <a:pt x="488" y="198"/>
                                    </a:lnTo>
                                    <a:lnTo>
                                      <a:pt x="485" y="288"/>
                                    </a:lnTo>
                                    <a:lnTo>
                                      <a:pt x="482" y="358"/>
                                    </a:lnTo>
                                    <a:lnTo>
                                      <a:pt x="479" y="409"/>
                                    </a:lnTo>
                                    <a:lnTo>
                                      <a:pt x="475" y="435"/>
                                    </a:lnTo>
                                    <a:lnTo>
                                      <a:pt x="466" y="453"/>
                                    </a:lnTo>
                                    <a:lnTo>
                                      <a:pt x="451" y="463"/>
                                    </a:lnTo>
                                    <a:lnTo>
                                      <a:pt x="430" y="466"/>
                                    </a:lnTo>
                                    <a:lnTo>
                                      <a:pt x="514" y="466"/>
                                    </a:lnTo>
                                    <a:lnTo>
                                      <a:pt x="520" y="456"/>
                                    </a:lnTo>
                                    <a:lnTo>
                                      <a:pt x="527" y="412"/>
                                    </a:lnTo>
                                    <a:lnTo>
                                      <a:pt x="528" y="370"/>
                                    </a:lnTo>
                                    <a:lnTo>
                                      <a:pt x="531" y="313"/>
                                    </a:lnTo>
                                    <a:lnTo>
                                      <a:pt x="534" y="233"/>
                                    </a:lnTo>
                                    <a:lnTo>
                                      <a:pt x="537" y="135"/>
                                    </a:lnTo>
                                    <a:lnTo>
                                      <a:pt x="540" y="49"/>
                                    </a:lnTo>
                                    <a:close/>
                                    <a:moveTo>
                                      <a:pt x="198" y="299"/>
                                    </a:moveTo>
                                    <a:lnTo>
                                      <a:pt x="129" y="299"/>
                                    </a:lnTo>
                                    <a:lnTo>
                                      <a:pt x="174" y="332"/>
                                    </a:lnTo>
                                    <a:lnTo>
                                      <a:pt x="217" y="365"/>
                                    </a:lnTo>
                                    <a:lnTo>
                                      <a:pt x="246" y="333"/>
                                    </a:lnTo>
                                    <a:lnTo>
                                      <a:pt x="198" y="299"/>
                                    </a:lnTo>
                                    <a:close/>
                                    <a:moveTo>
                                      <a:pt x="196" y="103"/>
                                    </a:moveTo>
                                    <a:lnTo>
                                      <a:pt x="8" y="103"/>
                                    </a:lnTo>
                                    <a:lnTo>
                                      <a:pt x="8" y="141"/>
                                    </a:lnTo>
                                    <a:lnTo>
                                      <a:pt x="146" y="141"/>
                                    </a:lnTo>
                                    <a:lnTo>
                                      <a:pt x="113" y="190"/>
                                    </a:lnTo>
                                    <a:lnTo>
                                      <a:pt x="77" y="233"/>
                                    </a:lnTo>
                                    <a:lnTo>
                                      <a:pt x="40" y="271"/>
                                    </a:lnTo>
                                    <a:lnTo>
                                      <a:pt x="0" y="304"/>
                                    </a:lnTo>
                                    <a:lnTo>
                                      <a:pt x="4" y="316"/>
                                    </a:lnTo>
                                    <a:lnTo>
                                      <a:pt x="8" y="328"/>
                                    </a:lnTo>
                                    <a:lnTo>
                                      <a:pt x="12" y="339"/>
                                    </a:lnTo>
                                    <a:lnTo>
                                      <a:pt x="15" y="349"/>
                                    </a:lnTo>
                                    <a:lnTo>
                                      <a:pt x="34" y="334"/>
                                    </a:lnTo>
                                    <a:lnTo>
                                      <a:pt x="51" y="319"/>
                                    </a:lnTo>
                                    <a:lnTo>
                                      <a:pt x="69" y="303"/>
                                    </a:lnTo>
                                    <a:lnTo>
                                      <a:pt x="86" y="286"/>
                                    </a:lnTo>
                                    <a:lnTo>
                                      <a:pt x="196" y="286"/>
                                    </a:lnTo>
                                    <a:lnTo>
                                      <a:pt x="205" y="274"/>
                                    </a:lnTo>
                                    <a:lnTo>
                                      <a:pt x="207" y="272"/>
                                    </a:lnTo>
                                    <a:lnTo>
                                      <a:pt x="157" y="272"/>
                                    </a:lnTo>
                                    <a:lnTo>
                                      <a:pt x="138" y="259"/>
                                    </a:lnTo>
                                    <a:lnTo>
                                      <a:pt x="129" y="253"/>
                                    </a:lnTo>
                                    <a:lnTo>
                                      <a:pt x="129" y="237"/>
                                    </a:lnTo>
                                    <a:lnTo>
                                      <a:pt x="147" y="215"/>
                                    </a:lnTo>
                                    <a:lnTo>
                                      <a:pt x="164" y="192"/>
                                    </a:lnTo>
                                    <a:lnTo>
                                      <a:pt x="180" y="168"/>
                                    </a:lnTo>
                                    <a:lnTo>
                                      <a:pt x="196" y="143"/>
                                    </a:lnTo>
                                    <a:lnTo>
                                      <a:pt x="196" y="103"/>
                                    </a:lnTo>
                                    <a:close/>
                                    <a:moveTo>
                                      <a:pt x="209" y="198"/>
                                    </a:moveTo>
                                    <a:lnTo>
                                      <a:pt x="197" y="217"/>
                                    </a:lnTo>
                                    <a:lnTo>
                                      <a:pt x="184" y="236"/>
                                    </a:lnTo>
                                    <a:lnTo>
                                      <a:pt x="171" y="254"/>
                                    </a:lnTo>
                                    <a:lnTo>
                                      <a:pt x="157" y="272"/>
                                    </a:lnTo>
                                    <a:lnTo>
                                      <a:pt x="207" y="272"/>
                                    </a:lnTo>
                                    <a:lnTo>
                                      <a:pt x="220" y="255"/>
                                    </a:lnTo>
                                    <a:lnTo>
                                      <a:pt x="234" y="238"/>
                                    </a:lnTo>
                                    <a:lnTo>
                                      <a:pt x="247" y="221"/>
                                    </a:lnTo>
                                    <a:lnTo>
                                      <a:pt x="209" y="198"/>
                                    </a:lnTo>
                                    <a:close/>
                                    <a:moveTo>
                                      <a:pt x="102" y="0"/>
                                    </a:moveTo>
                                    <a:lnTo>
                                      <a:pt x="62" y="19"/>
                                    </a:lnTo>
                                    <a:lnTo>
                                      <a:pt x="73" y="35"/>
                                    </a:lnTo>
                                    <a:lnTo>
                                      <a:pt x="83" y="53"/>
                                    </a:lnTo>
                                    <a:lnTo>
                                      <a:pt x="94" y="73"/>
                                    </a:lnTo>
                                    <a:lnTo>
                                      <a:pt x="104" y="93"/>
                                    </a:lnTo>
                                    <a:lnTo>
                                      <a:pt x="146" y="73"/>
                                    </a:lnTo>
                                    <a:lnTo>
                                      <a:pt x="135" y="53"/>
                                    </a:lnTo>
                                    <a:lnTo>
                                      <a:pt x="123" y="34"/>
                                    </a:lnTo>
                                    <a:lnTo>
                                      <a:pt x="112" y="16"/>
                                    </a:lnTo>
                                    <a:lnTo>
                                      <a:pt x="102" y="0"/>
                                    </a:lnTo>
                                    <a:close/>
                                    <a:moveTo>
                                      <a:pt x="1135" y="71"/>
                                    </a:moveTo>
                                    <a:lnTo>
                                      <a:pt x="671" y="71"/>
                                    </a:lnTo>
                                    <a:lnTo>
                                      <a:pt x="671" y="117"/>
                                    </a:lnTo>
                                    <a:lnTo>
                                      <a:pt x="1135" y="117"/>
                                    </a:lnTo>
                                    <a:lnTo>
                                      <a:pt x="1135" y="71"/>
                                    </a:lnTo>
                                    <a:close/>
                                    <a:moveTo>
                                      <a:pt x="1176" y="420"/>
                                    </a:moveTo>
                                    <a:lnTo>
                                      <a:pt x="629" y="420"/>
                                    </a:lnTo>
                                    <a:lnTo>
                                      <a:pt x="629" y="464"/>
                                    </a:lnTo>
                                    <a:lnTo>
                                      <a:pt x="1176" y="464"/>
                                    </a:lnTo>
                                    <a:lnTo>
                                      <a:pt x="1176" y="42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17" name="组合 1200"/>
                          <wpg:cNvGrpSpPr/>
                          <wpg:grpSpPr>
                            <a:xfrm rot="0">
                              <a:off x="10717" y="12208"/>
                              <a:ext cx="253" cy="112"/>
                              <a:chOff x="0" y="0"/>
                              <a:chExt cx="1180" cy="523"/>
                            </a:xfrm>
                          </wpg:grpSpPr>
                          <wps:wsp>
                            <wps:cNvPr id="1199" name="任意多边形 1199"/>
                            <wps:cNvSpPr/>
                            <wps:spPr>
                              <a:xfrm>
                                <a:off x="0" y="0"/>
                                <a:ext cx="1180" cy="52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80" h="523">
                                    <a:moveTo>
                                      <a:pt x="156" y="180"/>
                                    </a:moveTo>
                                    <a:lnTo>
                                      <a:pt x="110" y="180"/>
                                    </a:lnTo>
                                    <a:lnTo>
                                      <a:pt x="110" y="522"/>
                                    </a:lnTo>
                                    <a:lnTo>
                                      <a:pt x="156" y="522"/>
                                    </a:lnTo>
                                    <a:lnTo>
                                      <a:pt x="156" y="476"/>
                                    </a:lnTo>
                                    <a:lnTo>
                                      <a:pt x="447" y="476"/>
                                    </a:lnTo>
                                    <a:lnTo>
                                      <a:pt x="447" y="437"/>
                                    </a:lnTo>
                                    <a:lnTo>
                                      <a:pt x="156" y="437"/>
                                    </a:lnTo>
                                    <a:lnTo>
                                      <a:pt x="156" y="180"/>
                                    </a:lnTo>
                                    <a:close/>
                                    <a:moveTo>
                                      <a:pt x="447" y="476"/>
                                    </a:moveTo>
                                    <a:lnTo>
                                      <a:pt x="400" y="476"/>
                                    </a:lnTo>
                                    <a:lnTo>
                                      <a:pt x="400" y="520"/>
                                    </a:lnTo>
                                    <a:lnTo>
                                      <a:pt x="447" y="520"/>
                                    </a:lnTo>
                                    <a:lnTo>
                                      <a:pt x="447" y="476"/>
                                    </a:lnTo>
                                    <a:close/>
                                    <a:moveTo>
                                      <a:pt x="447" y="180"/>
                                    </a:moveTo>
                                    <a:lnTo>
                                      <a:pt x="400" y="180"/>
                                    </a:lnTo>
                                    <a:lnTo>
                                      <a:pt x="400" y="437"/>
                                    </a:lnTo>
                                    <a:lnTo>
                                      <a:pt x="447" y="437"/>
                                    </a:lnTo>
                                    <a:lnTo>
                                      <a:pt x="447" y="180"/>
                                    </a:lnTo>
                                    <a:close/>
                                    <a:moveTo>
                                      <a:pt x="557" y="140"/>
                                    </a:moveTo>
                                    <a:lnTo>
                                      <a:pt x="0" y="140"/>
                                    </a:lnTo>
                                    <a:lnTo>
                                      <a:pt x="0" y="180"/>
                                    </a:lnTo>
                                    <a:lnTo>
                                      <a:pt x="557" y="180"/>
                                    </a:lnTo>
                                    <a:lnTo>
                                      <a:pt x="557" y="140"/>
                                    </a:lnTo>
                                    <a:close/>
                                    <a:moveTo>
                                      <a:pt x="156" y="5"/>
                                    </a:moveTo>
                                    <a:lnTo>
                                      <a:pt x="110" y="5"/>
                                    </a:lnTo>
                                    <a:lnTo>
                                      <a:pt x="110" y="140"/>
                                    </a:lnTo>
                                    <a:lnTo>
                                      <a:pt x="156" y="140"/>
                                    </a:lnTo>
                                    <a:lnTo>
                                      <a:pt x="156" y="5"/>
                                    </a:lnTo>
                                    <a:close/>
                                    <a:moveTo>
                                      <a:pt x="447" y="4"/>
                                    </a:moveTo>
                                    <a:lnTo>
                                      <a:pt x="400" y="4"/>
                                    </a:lnTo>
                                    <a:lnTo>
                                      <a:pt x="400" y="140"/>
                                    </a:lnTo>
                                    <a:lnTo>
                                      <a:pt x="447" y="140"/>
                                    </a:lnTo>
                                    <a:lnTo>
                                      <a:pt x="447" y="4"/>
                                    </a:lnTo>
                                    <a:close/>
                                    <a:moveTo>
                                      <a:pt x="841" y="150"/>
                                    </a:moveTo>
                                    <a:lnTo>
                                      <a:pt x="792" y="150"/>
                                    </a:lnTo>
                                    <a:lnTo>
                                      <a:pt x="789" y="202"/>
                                    </a:lnTo>
                                    <a:lnTo>
                                      <a:pt x="784" y="245"/>
                                    </a:lnTo>
                                    <a:lnTo>
                                      <a:pt x="778" y="279"/>
                                    </a:lnTo>
                                    <a:lnTo>
                                      <a:pt x="772" y="305"/>
                                    </a:lnTo>
                                    <a:lnTo>
                                      <a:pt x="748" y="357"/>
                                    </a:lnTo>
                                    <a:lnTo>
                                      <a:pt x="714" y="404"/>
                                    </a:lnTo>
                                    <a:lnTo>
                                      <a:pt x="669" y="446"/>
                                    </a:lnTo>
                                    <a:lnTo>
                                      <a:pt x="613" y="483"/>
                                    </a:lnTo>
                                    <a:lnTo>
                                      <a:pt x="624" y="492"/>
                                    </a:lnTo>
                                    <a:lnTo>
                                      <a:pt x="634" y="501"/>
                                    </a:lnTo>
                                    <a:lnTo>
                                      <a:pt x="642" y="510"/>
                                    </a:lnTo>
                                    <a:lnTo>
                                      <a:pt x="650" y="518"/>
                                    </a:lnTo>
                                    <a:lnTo>
                                      <a:pt x="710" y="477"/>
                                    </a:lnTo>
                                    <a:lnTo>
                                      <a:pt x="758" y="430"/>
                                    </a:lnTo>
                                    <a:lnTo>
                                      <a:pt x="794" y="377"/>
                                    </a:lnTo>
                                    <a:lnTo>
                                      <a:pt x="819" y="318"/>
                                    </a:lnTo>
                                    <a:lnTo>
                                      <a:pt x="827" y="287"/>
                                    </a:lnTo>
                                    <a:lnTo>
                                      <a:pt x="833" y="249"/>
                                    </a:lnTo>
                                    <a:lnTo>
                                      <a:pt x="838" y="203"/>
                                    </a:lnTo>
                                    <a:lnTo>
                                      <a:pt x="841" y="150"/>
                                    </a:lnTo>
                                    <a:close/>
                                    <a:moveTo>
                                      <a:pt x="1022" y="109"/>
                                    </a:moveTo>
                                    <a:lnTo>
                                      <a:pt x="630" y="109"/>
                                    </a:lnTo>
                                    <a:lnTo>
                                      <a:pt x="630" y="150"/>
                                    </a:lnTo>
                                    <a:lnTo>
                                      <a:pt x="974" y="150"/>
                                    </a:lnTo>
                                    <a:lnTo>
                                      <a:pt x="974" y="437"/>
                                    </a:lnTo>
                                    <a:lnTo>
                                      <a:pt x="978" y="467"/>
                                    </a:lnTo>
                                    <a:lnTo>
                                      <a:pt x="991" y="489"/>
                                    </a:lnTo>
                                    <a:lnTo>
                                      <a:pt x="1014" y="502"/>
                                    </a:lnTo>
                                    <a:lnTo>
                                      <a:pt x="1047" y="506"/>
                                    </a:lnTo>
                                    <a:lnTo>
                                      <a:pt x="1088" y="506"/>
                                    </a:lnTo>
                                    <a:lnTo>
                                      <a:pt x="1119" y="503"/>
                                    </a:lnTo>
                                    <a:lnTo>
                                      <a:pt x="1143" y="492"/>
                                    </a:lnTo>
                                    <a:lnTo>
                                      <a:pt x="1159" y="473"/>
                                    </a:lnTo>
                                    <a:lnTo>
                                      <a:pt x="1162" y="465"/>
                                    </a:lnTo>
                                    <a:lnTo>
                                      <a:pt x="1055" y="465"/>
                                    </a:lnTo>
                                    <a:lnTo>
                                      <a:pt x="1040" y="463"/>
                                    </a:lnTo>
                                    <a:lnTo>
                                      <a:pt x="1029" y="457"/>
                                    </a:lnTo>
                                    <a:lnTo>
                                      <a:pt x="1023" y="446"/>
                                    </a:lnTo>
                                    <a:lnTo>
                                      <a:pt x="1022" y="434"/>
                                    </a:lnTo>
                                    <a:lnTo>
                                      <a:pt x="1022" y="109"/>
                                    </a:lnTo>
                                    <a:close/>
                                    <a:moveTo>
                                      <a:pt x="1131" y="345"/>
                                    </a:moveTo>
                                    <a:lnTo>
                                      <a:pt x="1130" y="370"/>
                                    </a:lnTo>
                                    <a:lnTo>
                                      <a:pt x="1128" y="393"/>
                                    </a:lnTo>
                                    <a:lnTo>
                                      <a:pt x="1125" y="414"/>
                                    </a:lnTo>
                                    <a:lnTo>
                                      <a:pt x="1122" y="434"/>
                                    </a:lnTo>
                                    <a:lnTo>
                                      <a:pt x="1118" y="448"/>
                                    </a:lnTo>
                                    <a:lnTo>
                                      <a:pt x="1110" y="457"/>
                                    </a:lnTo>
                                    <a:lnTo>
                                      <a:pt x="1098" y="463"/>
                                    </a:lnTo>
                                    <a:lnTo>
                                      <a:pt x="1082" y="465"/>
                                    </a:lnTo>
                                    <a:lnTo>
                                      <a:pt x="1162" y="465"/>
                                    </a:lnTo>
                                    <a:lnTo>
                                      <a:pt x="1168" y="448"/>
                                    </a:lnTo>
                                    <a:lnTo>
                                      <a:pt x="1171" y="427"/>
                                    </a:lnTo>
                                    <a:lnTo>
                                      <a:pt x="1174" y="406"/>
                                    </a:lnTo>
                                    <a:lnTo>
                                      <a:pt x="1177" y="384"/>
                                    </a:lnTo>
                                    <a:lnTo>
                                      <a:pt x="1179" y="362"/>
                                    </a:lnTo>
                                    <a:lnTo>
                                      <a:pt x="1167" y="358"/>
                                    </a:lnTo>
                                    <a:lnTo>
                                      <a:pt x="1154" y="354"/>
                                    </a:lnTo>
                                    <a:lnTo>
                                      <a:pt x="1143" y="350"/>
                                    </a:lnTo>
                                    <a:lnTo>
                                      <a:pt x="1131" y="345"/>
                                    </a:lnTo>
                                    <a:close/>
                                    <a:moveTo>
                                      <a:pt x="844" y="0"/>
                                    </a:moveTo>
                                    <a:lnTo>
                                      <a:pt x="796" y="0"/>
                                    </a:lnTo>
                                    <a:lnTo>
                                      <a:pt x="795" y="29"/>
                                    </a:lnTo>
                                    <a:lnTo>
                                      <a:pt x="795" y="57"/>
                                    </a:lnTo>
                                    <a:lnTo>
                                      <a:pt x="795" y="84"/>
                                    </a:lnTo>
                                    <a:lnTo>
                                      <a:pt x="794" y="109"/>
                                    </a:lnTo>
                                    <a:lnTo>
                                      <a:pt x="843" y="109"/>
                                    </a:lnTo>
                                    <a:lnTo>
                                      <a:pt x="844" y="84"/>
                                    </a:lnTo>
                                    <a:lnTo>
                                      <a:pt x="844" y="57"/>
                                    </a:lnTo>
                                    <a:lnTo>
                                      <a:pt x="844" y="29"/>
                                    </a:lnTo>
                                    <a:lnTo>
                                      <a:pt x="844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18" name="组合 1202"/>
                          <wpg:cNvGrpSpPr/>
                          <wpg:grpSpPr>
                            <a:xfrm rot="0">
                              <a:off x="10226" y="12207"/>
                              <a:ext cx="255" cy="114"/>
                              <a:chOff x="0" y="0"/>
                              <a:chExt cx="1188" cy="531"/>
                            </a:xfrm>
                          </wpg:grpSpPr>
                          <wps:wsp>
                            <wps:cNvPr id="1201" name="任意多边形 1201"/>
                            <wps:cNvSpPr/>
                            <wps:spPr>
                              <a:xfrm>
                                <a:off x="0" y="0"/>
                                <a:ext cx="1188" cy="53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88" h="531">
                                    <a:moveTo>
                                      <a:pt x="392" y="4"/>
                                    </a:moveTo>
                                    <a:lnTo>
                                      <a:pt x="348" y="4"/>
                                    </a:lnTo>
                                    <a:lnTo>
                                      <a:pt x="348" y="22"/>
                                    </a:lnTo>
                                    <a:lnTo>
                                      <a:pt x="348" y="53"/>
                                    </a:lnTo>
                                    <a:lnTo>
                                      <a:pt x="347" y="83"/>
                                    </a:lnTo>
                                    <a:lnTo>
                                      <a:pt x="347" y="118"/>
                                    </a:lnTo>
                                    <a:lnTo>
                                      <a:pt x="346" y="149"/>
                                    </a:lnTo>
                                    <a:lnTo>
                                      <a:pt x="342" y="212"/>
                                    </a:lnTo>
                                    <a:lnTo>
                                      <a:pt x="335" y="266"/>
                                    </a:lnTo>
                                    <a:lnTo>
                                      <a:pt x="324" y="313"/>
                                    </a:lnTo>
                                    <a:lnTo>
                                      <a:pt x="309" y="351"/>
                                    </a:lnTo>
                                    <a:lnTo>
                                      <a:pt x="288" y="387"/>
                                    </a:lnTo>
                                    <a:lnTo>
                                      <a:pt x="259" y="423"/>
                                    </a:lnTo>
                                    <a:lnTo>
                                      <a:pt x="222" y="460"/>
                                    </a:lnTo>
                                    <a:lnTo>
                                      <a:pt x="176" y="496"/>
                                    </a:lnTo>
                                    <a:lnTo>
                                      <a:pt x="187" y="506"/>
                                    </a:lnTo>
                                    <a:lnTo>
                                      <a:pt x="197" y="515"/>
                                    </a:lnTo>
                                    <a:lnTo>
                                      <a:pt x="204" y="522"/>
                                    </a:lnTo>
                                    <a:lnTo>
                                      <a:pt x="210" y="529"/>
                                    </a:lnTo>
                                    <a:lnTo>
                                      <a:pt x="274" y="473"/>
                                    </a:lnTo>
                                    <a:lnTo>
                                      <a:pt x="322" y="413"/>
                                    </a:lnTo>
                                    <a:lnTo>
                                      <a:pt x="355" y="347"/>
                                    </a:lnTo>
                                    <a:lnTo>
                                      <a:pt x="373" y="275"/>
                                    </a:lnTo>
                                    <a:lnTo>
                                      <a:pt x="411" y="275"/>
                                    </a:lnTo>
                                    <a:lnTo>
                                      <a:pt x="406" y="263"/>
                                    </a:lnTo>
                                    <a:lnTo>
                                      <a:pt x="387" y="177"/>
                                    </a:lnTo>
                                    <a:lnTo>
                                      <a:pt x="389" y="139"/>
                                    </a:lnTo>
                                    <a:lnTo>
                                      <a:pt x="390" y="98"/>
                                    </a:lnTo>
                                    <a:lnTo>
                                      <a:pt x="391" y="53"/>
                                    </a:lnTo>
                                    <a:lnTo>
                                      <a:pt x="392" y="4"/>
                                    </a:lnTo>
                                    <a:close/>
                                    <a:moveTo>
                                      <a:pt x="136" y="293"/>
                                    </a:moveTo>
                                    <a:lnTo>
                                      <a:pt x="94" y="293"/>
                                    </a:lnTo>
                                    <a:lnTo>
                                      <a:pt x="94" y="526"/>
                                    </a:lnTo>
                                    <a:lnTo>
                                      <a:pt x="136" y="526"/>
                                    </a:lnTo>
                                    <a:lnTo>
                                      <a:pt x="136" y="293"/>
                                    </a:lnTo>
                                    <a:close/>
                                    <a:moveTo>
                                      <a:pt x="411" y="275"/>
                                    </a:moveTo>
                                    <a:lnTo>
                                      <a:pt x="373" y="275"/>
                                    </a:lnTo>
                                    <a:lnTo>
                                      <a:pt x="396" y="351"/>
                                    </a:lnTo>
                                    <a:lnTo>
                                      <a:pt x="430" y="418"/>
                                    </a:lnTo>
                                    <a:lnTo>
                                      <a:pt x="475" y="475"/>
                                    </a:lnTo>
                                    <a:lnTo>
                                      <a:pt x="532" y="522"/>
                                    </a:lnTo>
                                    <a:lnTo>
                                      <a:pt x="541" y="514"/>
                                    </a:lnTo>
                                    <a:lnTo>
                                      <a:pt x="549" y="505"/>
                                    </a:lnTo>
                                    <a:lnTo>
                                      <a:pt x="559" y="496"/>
                                    </a:lnTo>
                                    <a:lnTo>
                                      <a:pt x="568" y="487"/>
                                    </a:lnTo>
                                    <a:lnTo>
                                      <a:pt x="515" y="448"/>
                                    </a:lnTo>
                                    <a:lnTo>
                                      <a:pt x="470" y="398"/>
                                    </a:lnTo>
                                    <a:lnTo>
                                      <a:pt x="434" y="336"/>
                                    </a:lnTo>
                                    <a:lnTo>
                                      <a:pt x="411" y="275"/>
                                    </a:lnTo>
                                    <a:close/>
                                    <a:moveTo>
                                      <a:pt x="136" y="198"/>
                                    </a:moveTo>
                                    <a:lnTo>
                                      <a:pt x="90" y="198"/>
                                    </a:lnTo>
                                    <a:lnTo>
                                      <a:pt x="71" y="251"/>
                                    </a:lnTo>
                                    <a:lnTo>
                                      <a:pt x="50" y="299"/>
                                    </a:lnTo>
                                    <a:lnTo>
                                      <a:pt x="26" y="343"/>
                                    </a:lnTo>
                                    <a:lnTo>
                                      <a:pt x="0" y="381"/>
                                    </a:lnTo>
                                    <a:lnTo>
                                      <a:pt x="5" y="392"/>
                                    </a:lnTo>
                                    <a:lnTo>
                                      <a:pt x="10" y="404"/>
                                    </a:lnTo>
                                    <a:lnTo>
                                      <a:pt x="15" y="415"/>
                                    </a:lnTo>
                                    <a:lnTo>
                                      <a:pt x="20" y="427"/>
                                    </a:lnTo>
                                    <a:lnTo>
                                      <a:pt x="41" y="398"/>
                                    </a:lnTo>
                                    <a:lnTo>
                                      <a:pt x="60" y="365"/>
                                    </a:lnTo>
                                    <a:lnTo>
                                      <a:pt x="78" y="330"/>
                                    </a:lnTo>
                                    <a:lnTo>
                                      <a:pt x="94" y="293"/>
                                    </a:lnTo>
                                    <a:lnTo>
                                      <a:pt x="136" y="293"/>
                                    </a:lnTo>
                                    <a:lnTo>
                                      <a:pt x="136" y="286"/>
                                    </a:lnTo>
                                    <a:lnTo>
                                      <a:pt x="190" y="286"/>
                                    </a:lnTo>
                                    <a:lnTo>
                                      <a:pt x="183" y="279"/>
                                    </a:lnTo>
                                    <a:lnTo>
                                      <a:pt x="136" y="279"/>
                                    </a:lnTo>
                                    <a:lnTo>
                                      <a:pt x="136" y="198"/>
                                    </a:lnTo>
                                    <a:close/>
                                    <a:moveTo>
                                      <a:pt x="190" y="286"/>
                                    </a:moveTo>
                                    <a:lnTo>
                                      <a:pt x="136" y="286"/>
                                    </a:lnTo>
                                    <a:lnTo>
                                      <a:pt x="151" y="303"/>
                                    </a:lnTo>
                                    <a:lnTo>
                                      <a:pt x="166" y="320"/>
                                    </a:lnTo>
                                    <a:lnTo>
                                      <a:pt x="182" y="339"/>
                                    </a:lnTo>
                                    <a:lnTo>
                                      <a:pt x="197" y="358"/>
                                    </a:lnTo>
                                    <a:lnTo>
                                      <a:pt x="232" y="332"/>
                                    </a:lnTo>
                                    <a:lnTo>
                                      <a:pt x="215" y="313"/>
                                    </a:lnTo>
                                    <a:lnTo>
                                      <a:pt x="198" y="295"/>
                                    </a:lnTo>
                                    <a:lnTo>
                                      <a:pt x="190" y="286"/>
                                    </a:lnTo>
                                    <a:close/>
                                    <a:moveTo>
                                      <a:pt x="163" y="258"/>
                                    </a:moveTo>
                                    <a:lnTo>
                                      <a:pt x="136" y="279"/>
                                    </a:lnTo>
                                    <a:lnTo>
                                      <a:pt x="183" y="279"/>
                                    </a:lnTo>
                                    <a:lnTo>
                                      <a:pt x="181" y="276"/>
                                    </a:lnTo>
                                    <a:lnTo>
                                      <a:pt x="163" y="258"/>
                                    </a:lnTo>
                                    <a:close/>
                                    <a:moveTo>
                                      <a:pt x="243" y="115"/>
                                    </a:moveTo>
                                    <a:lnTo>
                                      <a:pt x="206" y="134"/>
                                    </a:lnTo>
                                    <a:lnTo>
                                      <a:pt x="226" y="169"/>
                                    </a:lnTo>
                                    <a:lnTo>
                                      <a:pt x="244" y="204"/>
                                    </a:lnTo>
                                    <a:lnTo>
                                      <a:pt x="261" y="238"/>
                                    </a:lnTo>
                                    <a:lnTo>
                                      <a:pt x="278" y="271"/>
                                    </a:lnTo>
                                    <a:lnTo>
                                      <a:pt x="318" y="249"/>
                                    </a:lnTo>
                                    <a:lnTo>
                                      <a:pt x="299" y="215"/>
                                    </a:lnTo>
                                    <a:lnTo>
                                      <a:pt x="281" y="182"/>
                                    </a:lnTo>
                                    <a:lnTo>
                                      <a:pt x="262" y="148"/>
                                    </a:lnTo>
                                    <a:lnTo>
                                      <a:pt x="243" y="115"/>
                                    </a:lnTo>
                                    <a:close/>
                                    <a:moveTo>
                                      <a:pt x="511" y="112"/>
                                    </a:moveTo>
                                    <a:lnTo>
                                      <a:pt x="489" y="147"/>
                                    </a:lnTo>
                                    <a:lnTo>
                                      <a:pt x="466" y="180"/>
                                    </a:lnTo>
                                    <a:lnTo>
                                      <a:pt x="442" y="214"/>
                                    </a:lnTo>
                                    <a:lnTo>
                                      <a:pt x="417" y="247"/>
                                    </a:lnTo>
                                    <a:lnTo>
                                      <a:pt x="433" y="258"/>
                                    </a:lnTo>
                                    <a:lnTo>
                                      <a:pt x="451" y="270"/>
                                    </a:lnTo>
                                    <a:lnTo>
                                      <a:pt x="479" y="234"/>
                                    </a:lnTo>
                                    <a:lnTo>
                                      <a:pt x="504" y="199"/>
                                    </a:lnTo>
                                    <a:lnTo>
                                      <a:pt x="528" y="166"/>
                                    </a:lnTo>
                                    <a:lnTo>
                                      <a:pt x="550" y="136"/>
                                    </a:lnTo>
                                    <a:lnTo>
                                      <a:pt x="511" y="112"/>
                                    </a:lnTo>
                                    <a:close/>
                                    <a:moveTo>
                                      <a:pt x="215" y="161"/>
                                    </a:moveTo>
                                    <a:lnTo>
                                      <a:pt x="3" y="161"/>
                                    </a:lnTo>
                                    <a:lnTo>
                                      <a:pt x="3" y="198"/>
                                    </a:lnTo>
                                    <a:lnTo>
                                      <a:pt x="215" y="198"/>
                                    </a:lnTo>
                                    <a:lnTo>
                                      <a:pt x="215" y="161"/>
                                    </a:lnTo>
                                    <a:close/>
                                    <a:moveTo>
                                      <a:pt x="136" y="73"/>
                                    </a:moveTo>
                                    <a:lnTo>
                                      <a:pt x="94" y="73"/>
                                    </a:lnTo>
                                    <a:lnTo>
                                      <a:pt x="94" y="161"/>
                                    </a:lnTo>
                                    <a:lnTo>
                                      <a:pt x="136" y="161"/>
                                    </a:lnTo>
                                    <a:lnTo>
                                      <a:pt x="136" y="73"/>
                                    </a:lnTo>
                                    <a:close/>
                                    <a:moveTo>
                                      <a:pt x="213" y="22"/>
                                    </a:moveTo>
                                    <a:lnTo>
                                      <a:pt x="168" y="27"/>
                                    </a:lnTo>
                                    <a:lnTo>
                                      <a:pt x="120" y="32"/>
                                    </a:lnTo>
                                    <a:lnTo>
                                      <a:pt x="67" y="36"/>
                                    </a:lnTo>
                                    <a:lnTo>
                                      <a:pt x="11" y="39"/>
                                    </a:lnTo>
                                    <a:lnTo>
                                      <a:pt x="15" y="53"/>
                                    </a:lnTo>
                                    <a:lnTo>
                                      <a:pt x="17" y="66"/>
                                    </a:lnTo>
                                    <a:lnTo>
                                      <a:pt x="19" y="78"/>
                                    </a:lnTo>
                                    <a:lnTo>
                                      <a:pt x="94" y="73"/>
                                    </a:lnTo>
                                    <a:lnTo>
                                      <a:pt x="136" y="73"/>
                                    </a:lnTo>
                                    <a:lnTo>
                                      <a:pt x="136" y="70"/>
                                    </a:lnTo>
                                    <a:lnTo>
                                      <a:pt x="224" y="62"/>
                                    </a:lnTo>
                                    <a:lnTo>
                                      <a:pt x="213" y="22"/>
                                    </a:lnTo>
                                    <a:close/>
                                    <a:moveTo>
                                      <a:pt x="848" y="277"/>
                                    </a:moveTo>
                                    <a:lnTo>
                                      <a:pt x="801" y="277"/>
                                    </a:lnTo>
                                    <a:lnTo>
                                      <a:pt x="797" y="313"/>
                                    </a:lnTo>
                                    <a:lnTo>
                                      <a:pt x="790" y="345"/>
                                    </a:lnTo>
                                    <a:lnTo>
                                      <a:pt x="780" y="373"/>
                                    </a:lnTo>
                                    <a:lnTo>
                                      <a:pt x="766" y="399"/>
                                    </a:lnTo>
                                    <a:lnTo>
                                      <a:pt x="742" y="428"/>
                                    </a:lnTo>
                                    <a:lnTo>
                                      <a:pt x="712" y="454"/>
                                    </a:lnTo>
                                    <a:lnTo>
                                      <a:pt x="674" y="476"/>
                                    </a:lnTo>
                                    <a:lnTo>
                                      <a:pt x="630" y="495"/>
                                    </a:lnTo>
                                    <a:lnTo>
                                      <a:pt x="639" y="503"/>
                                    </a:lnTo>
                                    <a:lnTo>
                                      <a:pt x="647" y="512"/>
                                    </a:lnTo>
                                    <a:lnTo>
                                      <a:pt x="655" y="521"/>
                                    </a:lnTo>
                                    <a:lnTo>
                                      <a:pt x="663" y="530"/>
                                    </a:lnTo>
                                    <a:lnTo>
                                      <a:pt x="710" y="509"/>
                                    </a:lnTo>
                                    <a:lnTo>
                                      <a:pt x="750" y="483"/>
                                    </a:lnTo>
                                    <a:lnTo>
                                      <a:pt x="783" y="454"/>
                                    </a:lnTo>
                                    <a:lnTo>
                                      <a:pt x="808" y="420"/>
                                    </a:lnTo>
                                    <a:lnTo>
                                      <a:pt x="823" y="391"/>
                                    </a:lnTo>
                                    <a:lnTo>
                                      <a:pt x="834" y="357"/>
                                    </a:lnTo>
                                    <a:lnTo>
                                      <a:pt x="843" y="319"/>
                                    </a:lnTo>
                                    <a:lnTo>
                                      <a:pt x="848" y="277"/>
                                    </a:lnTo>
                                    <a:close/>
                                    <a:moveTo>
                                      <a:pt x="855" y="465"/>
                                    </a:moveTo>
                                    <a:lnTo>
                                      <a:pt x="858" y="477"/>
                                    </a:lnTo>
                                    <a:lnTo>
                                      <a:pt x="860" y="489"/>
                                    </a:lnTo>
                                    <a:lnTo>
                                      <a:pt x="861" y="499"/>
                                    </a:lnTo>
                                    <a:lnTo>
                                      <a:pt x="863" y="511"/>
                                    </a:lnTo>
                                    <a:lnTo>
                                      <a:pt x="889" y="512"/>
                                    </a:lnTo>
                                    <a:lnTo>
                                      <a:pt x="913" y="513"/>
                                    </a:lnTo>
                                    <a:lnTo>
                                      <a:pt x="937" y="513"/>
                                    </a:lnTo>
                                    <a:lnTo>
                                      <a:pt x="961" y="513"/>
                                    </a:lnTo>
                                    <a:lnTo>
                                      <a:pt x="1002" y="507"/>
                                    </a:lnTo>
                                    <a:lnTo>
                                      <a:pt x="1033" y="489"/>
                                    </a:lnTo>
                                    <a:lnTo>
                                      <a:pt x="1044" y="472"/>
                                    </a:lnTo>
                                    <a:lnTo>
                                      <a:pt x="953" y="472"/>
                                    </a:lnTo>
                                    <a:lnTo>
                                      <a:pt x="927" y="471"/>
                                    </a:lnTo>
                                    <a:lnTo>
                                      <a:pt x="902" y="470"/>
                                    </a:lnTo>
                                    <a:lnTo>
                                      <a:pt x="878" y="468"/>
                                    </a:lnTo>
                                    <a:lnTo>
                                      <a:pt x="855" y="465"/>
                                    </a:lnTo>
                                    <a:close/>
                                    <a:moveTo>
                                      <a:pt x="1070" y="238"/>
                                    </a:moveTo>
                                    <a:lnTo>
                                      <a:pt x="691" y="238"/>
                                    </a:lnTo>
                                    <a:lnTo>
                                      <a:pt x="691" y="277"/>
                                    </a:lnTo>
                                    <a:lnTo>
                                      <a:pt x="1023" y="277"/>
                                    </a:lnTo>
                                    <a:lnTo>
                                      <a:pt x="1021" y="313"/>
                                    </a:lnTo>
                                    <a:lnTo>
                                      <a:pt x="1020" y="348"/>
                                    </a:lnTo>
                                    <a:lnTo>
                                      <a:pt x="1018" y="380"/>
                                    </a:lnTo>
                                    <a:lnTo>
                                      <a:pt x="1016" y="409"/>
                                    </a:lnTo>
                                    <a:lnTo>
                                      <a:pt x="1010" y="437"/>
                                    </a:lnTo>
                                    <a:lnTo>
                                      <a:pt x="997" y="457"/>
                                    </a:lnTo>
                                    <a:lnTo>
                                      <a:pt x="978" y="468"/>
                                    </a:lnTo>
                                    <a:lnTo>
                                      <a:pt x="953" y="472"/>
                                    </a:lnTo>
                                    <a:lnTo>
                                      <a:pt x="1044" y="472"/>
                                    </a:lnTo>
                                    <a:lnTo>
                                      <a:pt x="1052" y="458"/>
                                    </a:lnTo>
                                    <a:lnTo>
                                      <a:pt x="1061" y="414"/>
                                    </a:lnTo>
                                    <a:lnTo>
                                      <a:pt x="1064" y="371"/>
                                    </a:lnTo>
                                    <a:lnTo>
                                      <a:pt x="1066" y="327"/>
                                    </a:lnTo>
                                    <a:lnTo>
                                      <a:pt x="1068" y="283"/>
                                    </a:lnTo>
                                    <a:lnTo>
                                      <a:pt x="1070" y="238"/>
                                    </a:lnTo>
                                    <a:close/>
                                    <a:moveTo>
                                      <a:pt x="814" y="9"/>
                                    </a:moveTo>
                                    <a:lnTo>
                                      <a:pt x="771" y="72"/>
                                    </a:lnTo>
                                    <a:lnTo>
                                      <a:pt x="723" y="128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14" y="220"/>
                                    </a:lnTo>
                                    <a:lnTo>
                                      <a:pt x="624" y="230"/>
                                    </a:lnTo>
                                    <a:lnTo>
                                      <a:pt x="633" y="239"/>
                                    </a:lnTo>
                                    <a:lnTo>
                                      <a:pt x="640" y="248"/>
                                    </a:lnTo>
                                    <a:lnTo>
                                      <a:pt x="647" y="256"/>
                                    </a:lnTo>
                                    <a:lnTo>
                                      <a:pt x="705" y="210"/>
                                    </a:lnTo>
                                    <a:lnTo>
                                      <a:pt x="760" y="157"/>
                                    </a:lnTo>
                                    <a:lnTo>
                                      <a:pt x="809" y="97"/>
                                    </a:lnTo>
                                    <a:lnTo>
                                      <a:pt x="855" y="29"/>
                                    </a:lnTo>
                                    <a:lnTo>
                                      <a:pt x="814" y="9"/>
                                    </a:lnTo>
                                    <a:close/>
                                    <a:moveTo>
                                      <a:pt x="968" y="0"/>
                                    </a:moveTo>
                                    <a:lnTo>
                                      <a:pt x="927" y="17"/>
                                    </a:lnTo>
                                    <a:lnTo>
                                      <a:pt x="966" y="89"/>
                                    </a:lnTo>
                                    <a:lnTo>
                                      <a:pt x="1017" y="152"/>
                                    </a:lnTo>
                                    <a:lnTo>
                                      <a:pt x="1078" y="207"/>
                                    </a:lnTo>
                                    <a:lnTo>
                                      <a:pt x="1151" y="254"/>
                                    </a:lnTo>
                                    <a:lnTo>
                                      <a:pt x="1157" y="245"/>
                                    </a:lnTo>
                                    <a:lnTo>
                                      <a:pt x="1166" y="236"/>
                                    </a:lnTo>
                                    <a:lnTo>
                                      <a:pt x="1176" y="225"/>
                                    </a:lnTo>
                                    <a:lnTo>
                                      <a:pt x="1188" y="213"/>
                                    </a:lnTo>
                                    <a:lnTo>
                                      <a:pt x="1115" y="173"/>
                                    </a:lnTo>
                                    <a:lnTo>
                                      <a:pt x="1054" y="125"/>
                                    </a:lnTo>
                                    <a:lnTo>
                                      <a:pt x="1005" y="67"/>
                                    </a:lnTo>
                                    <a:lnTo>
                                      <a:pt x="96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19" name="组合 1204"/>
                          <wpg:cNvGrpSpPr/>
                          <wpg:grpSpPr>
                            <a:xfrm rot="0">
                              <a:off x="9746" y="12208"/>
                              <a:ext cx="252" cy="112"/>
                              <a:chOff x="0" y="0"/>
                              <a:chExt cx="1172" cy="521"/>
                            </a:xfrm>
                          </wpg:grpSpPr>
                          <wps:wsp>
                            <wps:cNvPr id="1203" name="任意多边形 1203"/>
                            <wps:cNvSpPr/>
                            <wps:spPr>
                              <a:xfrm>
                                <a:off x="0" y="0"/>
                                <a:ext cx="1172" cy="52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72" h="521">
                                    <a:moveTo>
                                      <a:pt x="156" y="179"/>
                                    </a:moveTo>
                                    <a:lnTo>
                                      <a:pt x="110" y="179"/>
                                    </a:lnTo>
                                    <a:lnTo>
                                      <a:pt x="110" y="521"/>
                                    </a:lnTo>
                                    <a:lnTo>
                                      <a:pt x="156" y="521"/>
                                    </a:lnTo>
                                    <a:lnTo>
                                      <a:pt x="156" y="475"/>
                                    </a:lnTo>
                                    <a:lnTo>
                                      <a:pt x="447" y="475"/>
                                    </a:lnTo>
                                    <a:lnTo>
                                      <a:pt x="447" y="435"/>
                                    </a:lnTo>
                                    <a:lnTo>
                                      <a:pt x="156" y="435"/>
                                    </a:lnTo>
                                    <a:lnTo>
                                      <a:pt x="156" y="179"/>
                                    </a:lnTo>
                                    <a:close/>
                                    <a:moveTo>
                                      <a:pt x="447" y="475"/>
                                    </a:moveTo>
                                    <a:lnTo>
                                      <a:pt x="400" y="475"/>
                                    </a:lnTo>
                                    <a:lnTo>
                                      <a:pt x="400" y="518"/>
                                    </a:lnTo>
                                    <a:lnTo>
                                      <a:pt x="447" y="518"/>
                                    </a:lnTo>
                                    <a:lnTo>
                                      <a:pt x="447" y="475"/>
                                    </a:lnTo>
                                    <a:close/>
                                    <a:moveTo>
                                      <a:pt x="447" y="179"/>
                                    </a:moveTo>
                                    <a:lnTo>
                                      <a:pt x="400" y="179"/>
                                    </a:lnTo>
                                    <a:lnTo>
                                      <a:pt x="400" y="435"/>
                                    </a:lnTo>
                                    <a:lnTo>
                                      <a:pt x="447" y="435"/>
                                    </a:lnTo>
                                    <a:lnTo>
                                      <a:pt x="447" y="179"/>
                                    </a:lnTo>
                                    <a:close/>
                                    <a:moveTo>
                                      <a:pt x="557" y="138"/>
                                    </a:moveTo>
                                    <a:lnTo>
                                      <a:pt x="0" y="138"/>
                                    </a:lnTo>
                                    <a:lnTo>
                                      <a:pt x="0" y="179"/>
                                    </a:lnTo>
                                    <a:lnTo>
                                      <a:pt x="557" y="179"/>
                                    </a:lnTo>
                                    <a:lnTo>
                                      <a:pt x="557" y="138"/>
                                    </a:lnTo>
                                    <a:close/>
                                    <a:moveTo>
                                      <a:pt x="156" y="4"/>
                                    </a:moveTo>
                                    <a:lnTo>
                                      <a:pt x="110" y="4"/>
                                    </a:lnTo>
                                    <a:lnTo>
                                      <a:pt x="110" y="138"/>
                                    </a:lnTo>
                                    <a:lnTo>
                                      <a:pt x="156" y="138"/>
                                    </a:lnTo>
                                    <a:lnTo>
                                      <a:pt x="156" y="4"/>
                                    </a:lnTo>
                                    <a:close/>
                                    <a:moveTo>
                                      <a:pt x="447" y="3"/>
                                    </a:moveTo>
                                    <a:lnTo>
                                      <a:pt x="400" y="3"/>
                                    </a:lnTo>
                                    <a:lnTo>
                                      <a:pt x="400" y="138"/>
                                    </a:lnTo>
                                    <a:lnTo>
                                      <a:pt x="447" y="138"/>
                                    </a:lnTo>
                                    <a:lnTo>
                                      <a:pt x="447" y="3"/>
                                    </a:lnTo>
                                    <a:close/>
                                    <a:moveTo>
                                      <a:pt x="866" y="225"/>
                                    </a:moveTo>
                                    <a:lnTo>
                                      <a:pt x="815" y="225"/>
                                    </a:lnTo>
                                    <a:lnTo>
                                      <a:pt x="815" y="420"/>
                                    </a:lnTo>
                                    <a:lnTo>
                                      <a:pt x="821" y="456"/>
                                    </a:lnTo>
                                    <a:lnTo>
                                      <a:pt x="839" y="482"/>
                                    </a:lnTo>
                                    <a:lnTo>
                                      <a:pt x="869" y="498"/>
                                    </a:lnTo>
                                    <a:lnTo>
                                      <a:pt x="911" y="503"/>
                                    </a:lnTo>
                                    <a:lnTo>
                                      <a:pt x="1052" y="503"/>
                                    </a:lnTo>
                                    <a:lnTo>
                                      <a:pt x="1088" y="500"/>
                                    </a:lnTo>
                                    <a:lnTo>
                                      <a:pt x="1115" y="489"/>
                                    </a:lnTo>
                                    <a:lnTo>
                                      <a:pt x="1135" y="472"/>
                                    </a:lnTo>
                                    <a:lnTo>
                                      <a:pt x="1142" y="458"/>
                                    </a:lnTo>
                                    <a:lnTo>
                                      <a:pt x="924" y="458"/>
                                    </a:lnTo>
                                    <a:lnTo>
                                      <a:pt x="898" y="455"/>
                                    </a:lnTo>
                                    <a:lnTo>
                                      <a:pt x="880" y="446"/>
                                    </a:lnTo>
                                    <a:lnTo>
                                      <a:pt x="870" y="431"/>
                                    </a:lnTo>
                                    <a:lnTo>
                                      <a:pt x="866" y="409"/>
                                    </a:lnTo>
                                    <a:lnTo>
                                      <a:pt x="866" y="225"/>
                                    </a:lnTo>
                                    <a:close/>
                                    <a:moveTo>
                                      <a:pt x="1115" y="341"/>
                                    </a:moveTo>
                                    <a:lnTo>
                                      <a:pt x="1113" y="364"/>
                                    </a:lnTo>
                                    <a:lnTo>
                                      <a:pt x="1110" y="385"/>
                                    </a:lnTo>
                                    <a:lnTo>
                                      <a:pt x="1106" y="406"/>
                                    </a:lnTo>
                                    <a:lnTo>
                                      <a:pt x="1103" y="425"/>
                                    </a:lnTo>
                                    <a:lnTo>
                                      <a:pt x="1096" y="439"/>
                                    </a:lnTo>
                                    <a:lnTo>
                                      <a:pt x="1083" y="450"/>
                                    </a:lnTo>
                                    <a:lnTo>
                                      <a:pt x="1063" y="456"/>
                                    </a:lnTo>
                                    <a:lnTo>
                                      <a:pt x="1036" y="458"/>
                                    </a:lnTo>
                                    <a:lnTo>
                                      <a:pt x="1142" y="458"/>
                                    </a:lnTo>
                                    <a:lnTo>
                                      <a:pt x="1147" y="448"/>
                                    </a:lnTo>
                                    <a:lnTo>
                                      <a:pt x="1151" y="430"/>
                                    </a:lnTo>
                                    <a:lnTo>
                                      <a:pt x="1156" y="409"/>
                                    </a:lnTo>
                                    <a:lnTo>
                                      <a:pt x="1160" y="385"/>
                                    </a:lnTo>
                                    <a:lnTo>
                                      <a:pt x="1165" y="359"/>
                                    </a:lnTo>
                                    <a:lnTo>
                                      <a:pt x="1151" y="354"/>
                                    </a:lnTo>
                                    <a:lnTo>
                                      <a:pt x="1139" y="350"/>
                                    </a:lnTo>
                                    <a:lnTo>
                                      <a:pt x="1127" y="345"/>
                                    </a:lnTo>
                                    <a:lnTo>
                                      <a:pt x="1115" y="341"/>
                                    </a:lnTo>
                                    <a:close/>
                                    <a:moveTo>
                                      <a:pt x="866" y="0"/>
                                    </a:moveTo>
                                    <a:lnTo>
                                      <a:pt x="815" y="0"/>
                                    </a:lnTo>
                                    <a:lnTo>
                                      <a:pt x="815" y="181"/>
                                    </a:lnTo>
                                    <a:lnTo>
                                      <a:pt x="619" y="201"/>
                                    </a:lnTo>
                                    <a:lnTo>
                                      <a:pt x="624" y="245"/>
                                    </a:lnTo>
                                    <a:lnTo>
                                      <a:pt x="815" y="225"/>
                                    </a:lnTo>
                                    <a:lnTo>
                                      <a:pt x="866" y="225"/>
                                    </a:lnTo>
                                    <a:lnTo>
                                      <a:pt x="866" y="220"/>
                                    </a:lnTo>
                                    <a:lnTo>
                                      <a:pt x="1171" y="188"/>
                                    </a:lnTo>
                                    <a:lnTo>
                                      <a:pt x="1170" y="176"/>
                                    </a:lnTo>
                                    <a:lnTo>
                                      <a:pt x="866" y="176"/>
                                    </a:lnTo>
                                    <a:lnTo>
                                      <a:pt x="866" y="0"/>
                                    </a:lnTo>
                                    <a:close/>
                                    <a:moveTo>
                                      <a:pt x="1167" y="145"/>
                                    </a:moveTo>
                                    <a:lnTo>
                                      <a:pt x="866" y="176"/>
                                    </a:lnTo>
                                    <a:lnTo>
                                      <a:pt x="1170" y="176"/>
                                    </a:lnTo>
                                    <a:lnTo>
                                      <a:pt x="1167" y="14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20" name="组合 1206"/>
                          <wpg:cNvGrpSpPr/>
                          <wpg:grpSpPr>
                            <a:xfrm rot="0">
                              <a:off x="9266" y="12208"/>
                              <a:ext cx="252" cy="112"/>
                              <a:chOff x="0" y="0"/>
                              <a:chExt cx="1174" cy="522"/>
                            </a:xfrm>
                          </wpg:grpSpPr>
                          <wps:wsp>
                            <wps:cNvPr id="1205" name="任意多边形 1205"/>
                            <wps:cNvSpPr/>
                            <wps:spPr>
                              <a:xfrm>
                                <a:off x="0" y="0"/>
                                <a:ext cx="1174" cy="522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74" h="522">
                                    <a:moveTo>
                                      <a:pt x="156" y="179"/>
                                    </a:moveTo>
                                    <a:lnTo>
                                      <a:pt x="110" y="179"/>
                                    </a:lnTo>
                                    <a:lnTo>
                                      <a:pt x="110" y="521"/>
                                    </a:lnTo>
                                    <a:lnTo>
                                      <a:pt x="156" y="521"/>
                                    </a:lnTo>
                                    <a:lnTo>
                                      <a:pt x="156" y="475"/>
                                    </a:lnTo>
                                    <a:lnTo>
                                      <a:pt x="447" y="475"/>
                                    </a:lnTo>
                                    <a:lnTo>
                                      <a:pt x="447" y="436"/>
                                    </a:lnTo>
                                    <a:lnTo>
                                      <a:pt x="156" y="436"/>
                                    </a:lnTo>
                                    <a:lnTo>
                                      <a:pt x="156" y="179"/>
                                    </a:lnTo>
                                    <a:close/>
                                    <a:moveTo>
                                      <a:pt x="447" y="475"/>
                                    </a:moveTo>
                                    <a:lnTo>
                                      <a:pt x="400" y="475"/>
                                    </a:lnTo>
                                    <a:lnTo>
                                      <a:pt x="400" y="519"/>
                                    </a:lnTo>
                                    <a:lnTo>
                                      <a:pt x="447" y="519"/>
                                    </a:lnTo>
                                    <a:lnTo>
                                      <a:pt x="447" y="475"/>
                                    </a:lnTo>
                                    <a:close/>
                                    <a:moveTo>
                                      <a:pt x="447" y="179"/>
                                    </a:moveTo>
                                    <a:lnTo>
                                      <a:pt x="400" y="179"/>
                                    </a:lnTo>
                                    <a:lnTo>
                                      <a:pt x="400" y="436"/>
                                    </a:lnTo>
                                    <a:lnTo>
                                      <a:pt x="447" y="436"/>
                                    </a:lnTo>
                                    <a:lnTo>
                                      <a:pt x="447" y="179"/>
                                    </a:lnTo>
                                    <a:close/>
                                    <a:moveTo>
                                      <a:pt x="557" y="139"/>
                                    </a:moveTo>
                                    <a:lnTo>
                                      <a:pt x="0" y="139"/>
                                    </a:lnTo>
                                    <a:lnTo>
                                      <a:pt x="0" y="179"/>
                                    </a:lnTo>
                                    <a:lnTo>
                                      <a:pt x="557" y="179"/>
                                    </a:lnTo>
                                    <a:lnTo>
                                      <a:pt x="557" y="139"/>
                                    </a:lnTo>
                                    <a:close/>
                                    <a:moveTo>
                                      <a:pt x="156" y="4"/>
                                    </a:moveTo>
                                    <a:lnTo>
                                      <a:pt x="110" y="4"/>
                                    </a:lnTo>
                                    <a:lnTo>
                                      <a:pt x="110" y="139"/>
                                    </a:lnTo>
                                    <a:lnTo>
                                      <a:pt x="156" y="139"/>
                                    </a:lnTo>
                                    <a:lnTo>
                                      <a:pt x="156" y="4"/>
                                    </a:lnTo>
                                    <a:close/>
                                    <a:moveTo>
                                      <a:pt x="447" y="3"/>
                                    </a:moveTo>
                                    <a:lnTo>
                                      <a:pt x="400" y="3"/>
                                    </a:lnTo>
                                    <a:lnTo>
                                      <a:pt x="400" y="139"/>
                                    </a:lnTo>
                                    <a:lnTo>
                                      <a:pt x="447" y="139"/>
                                    </a:lnTo>
                                    <a:lnTo>
                                      <a:pt x="447" y="3"/>
                                    </a:lnTo>
                                    <a:close/>
                                    <a:moveTo>
                                      <a:pt x="1174" y="134"/>
                                    </a:moveTo>
                                    <a:lnTo>
                                      <a:pt x="621" y="134"/>
                                    </a:lnTo>
                                    <a:lnTo>
                                      <a:pt x="621" y="177"/>
                                    </a:lnTo>
                                    <a:lnTo>
                                      <a:pt x="1174" y="177"/>
                                    </a:lnTo>
                                    <a:lnTo>
                                      <a:pt x="1174" y="134"/>
                                    </a:lnTo>
                                    <a:close/>
                                    <a:moveTo>
                                      <a:pt x="879" y="0"/>
                                    </a:moveTo>
                                    <a:lnTo>
                                      <a:pt x="838" y="22"/>
                                    </a:lnTo>
                                    <a:lnTo>
                                      <a:pt x="850" y="40"/>
                                    </a:lnTo>
                                    <a:lnTo>
                                      <a:pt x="865" y="62"/>
                                    </a:lnTo>
                                    <a:lnTo>
                                      <a:pt x="881" y="89"/>
                                    </a:lnTo>
                                    <a:lnTo>
                                      <a:pt x="898" y="120"/>
                                    </a:lnTo>
                                    <a:lnTo>
                                      <a:pt x="945" y="96"/>
                                    </a:lnTo>
                                    <a:lnTo>
                                      <a:pt x="927" y="68"/>
                                    </a:lnTo>
                                    <a:lnTo>
                                      <a:pt x="909" y="42"/>
                                    </a:lnTo>
                                    <a:lnTo>
                                      <a:pt x="894" y="20"/>
                                    </a:lnTo>
                                    <a:lnTo>
                                      <a:pt x="879" y="0"/>
                                    </a:lnTo>
                                    <a:close/>
                                    <a:moveTo>
                                      <a:pt x="792" y="239"/>
                                    </a:moveTo>
                                    <a:lnTo>
                                      <a:pt x="754" y="305"/>
                                    </a:lnTo>
                                    <a:lnTo>
                                      <a:pt x="712" y="367"/>
                                    </a:lnTo>
                                    <a:lnTo>
                                      <a:pt x="667" y="424"/>
                                    </a:lnTo>
                                    <a:lnTo>
                                      <a:pt x="620" y="475"/>
                                    </a:lnTo>
                                    <a:lnTo>
                                      <a:pt x="631" y="484"/>
                                    </a:lnTo>
                                    <a:lnTo>
                                      <a:pt x="643" y="493"/>
                                    </a:lnTo>
                                    <a:lnTo>
                                      <a:pt x="653" y="501"/>
                                    </a:lnTo>
                                    <a:lnTo>
                                      <a:pt x="662" y="509"/>
                                    </a:lnTo>
                                    <a:lnTo>
                                      <a:pt x="711" y="450"/>
                                    </a:lnTo>
                                    <a:lnTo>
                                      <a:pt x="758" y="389"/>
                                    </a:lnTo>
                                    <a:lnTo>
                                      <a:pt x="801" y="327"/>
                                    </a:lnTo>
                                    <a:lnTo>
                                      <a:pt x="841" y="263"/>
                                    </a:lnTo>
                                    <a:lnTo>
                                      <a:pt x="792" y="239"/>
                                    </a:lnTo>
                                    <a:close/>
                                    <a:moveTo>
                                      <a:pt x="986" y="243"/>
                                    </a:moveTo>
                                    <a:lnTo>
                                      <a:pt x="946" y="270"/>
                                    </a:lnTo>
                                    <a:lnTo>
                                      <a:pt x="985" y="318"/>
                                    </a:lnTo>
                                    <a:lnTo>
                                      <a:pt x="1027" y="373"/>
                                    </a:lnTo>
                                    <a:lnTo>
                                      <a:pt x="1071" y="434"/>
                                    </a:lnTo>
                                    <a:lnTo>
                                      <a:pt x="1119" y="503"/>
                                    </a:lnTo>
                                    <a:lnTo>
                                      <a:pt x="1167" y="470"/>
                                    </a:lnTo>
                                    <a:lnTo>
                                      <a:pt x="1122" y="412"/>
                                    </a:lnTo>
                                    <a:lnTo>
                                      <a:pt x="1078" y="354"/>
                                    </a:lnTo>
                                    <a:lnTo>
                                      <a:pt x="1032" y="298"/>
                                    </a:lnTo>
                                    <a:lnTo>
                                      <a:pt x="986" y="24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21" name="组合 1208"/>
                          <wpg:cNvGrpSpPr/>
                          <wpg:grpSpPr>
                            <a:xfrm rot="0">
                              <a:off x="8778" y="12208"/>
                              <a:ext cx="253" cy="111"/>
                              <a:chOff x="0" y="0"/>
                              <a:chExt cx="1179" cy="518"/>
                            </a:xfrm>
                          </wpg:grpSpPr>
                          <wps:wsp>
                            <wps:cNvPr id="1207" name="任意多边形 1207"/>
                            <wps:cNvSpPr/>
                            <wps:spPr>
                              <a:xfrm>
                                <a:off x="0" y="0"/>
                                <a:ext cx="1179" cy="518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79" h="518">
                                    <a:moveTo>
                                      <a:pt x="157" y="176"/>
                                    </a:moveTo>
                                    <a:lnTo>
                                      <a:pt x="110" y="176"/>
                                    </a:lnTo>
                                    <a:lnTo>
                                      <a:pt x="110" y="518"/>
                                    </a:lnTo>
                                    <a:lnTo>
                                      <a:pt x="157" y="518"/>
                                    </a:lnTo>
                                    <a:lnTo>
                                      <a:pt x="157" y="472"/>
                                    </a:lnTo>
                                    <a:lnTo>
                                      <a:pt x="447" y="472"/>
                                    </a:lnTo>
                                    <a:lnTo>
                                      <a:pt x="447" y="433"/>
                                    </a:lnTo>
                                    <a:lnTo>
                                      <a:pt x="157" y="433"/>
                                    </a:lnTo>
                                    <a:lnTo>
                                      <a:pt x="157" y="176"/>
                                    </a:lnTo>
                                    <a:close/>
                                    <a:moveTo>
                                      <a:pt x="447" y="472"/>
                                    </a:moveTo>
                                    <a:lnTo>
                                      <a:pt x="400" y="472"/>
                                    </a:lnTo>
                                    <a:lnTo>
                                      <a:pt x="400" y="516"/>
                                    </a:lnTo>
                                    <a:lnTo>
                                      <a:pt x="447" y="516"/>
                                    </a:lnTo>
                                    <a:lnTo>
                                      <a:pt x="447" y="472"/>
                                    </a:lnTo>
                                    <a:close/>
                                    <a:moveTo>
                                      <a:pt x="447" y="176"/>
                                    </a:moveTo>
                                    <a:lnTo>
                                      <a:pt x="400" y="176"/>
                                    </a:lnTo>
                                    <a:lnTo>
                                      <a:pt x="400" y="433"/>
                                    </a:lnTo>
                                    <a:lnTo>
                                      <a:pt x="447" y="433"/>
                                    </a:lnTo>
                                    <a:lnTo>
                                      <a:pt x="447" y="176"/>
                                    </a:lnTo>
                                    <a:close/>
                                    <a:moveTo>
                                      <a:pt x="557" y="136"/>
                                    </a:moveTo>
                                    <a:lnTo>
                                      <a:pt x="0" y="136"/>
                                    </a:lnTo>
                                    <a:lnTo>
                                      <a:pt x="0" y="176"/>
                                    </a:lnTo>
                                    <a:lnTo>
                                      <a:pt x="557" y="176"/>
                                    </a:lnTo>
                                    <a:lnTo>
                                      <a:pt x="557" y="136"/>
                                    </a:lnTo>
                                    <a:close/>
                                    <a:moveTo>
                                      <a:pt x="157" y="1"/>
                                    </a:moveTo>
                                    <a:lnTo>
                                      <a:pt x="110" y="1"/>
                                    </a:lnTo>
                                    <a:lnTo>
                                      <a:pt x="110" y="136"/>
                                    </a:lnTo>
                                    <a:lnTo>
                                      <a:pt x="157" y="136"/>
                                    </a:lnTo>
                                    <a:lnTo>
                                      <a:pt x="157" y="1"/>
                                    </a:lnTo>
                                    <a:close/>
                                    <a:moveTo>
                                      <a:pt x="447" y="0"/>
                                    </a:moveTo>
                                    <a:lnTo>
                                      <a:pt x="400" y="0"/>
                                    </a:lnTo>
                                    <a:lnTo>
                                      <a:pt x="400" y="136"/>
                                    </a:lnTo>
                                    <a:lnTo>
                                      <a:pt x="447" y="136"/>
                                    </a:lnTo>
                                    <a:lnTo>
                                      <a:pt x="447" y="0"/>
                                    </a:lnTo>
                                    <a:close/>
                                    <a:moveTo>
                                      <a:pt x="1179" y="449"/>
                                    </a:moveTo>
                                    <a:lnTo>
                                      <a:pt x="616" y="449"/>
                                    </a:lnTo>
                                    <a:lnTo>
                                      <a:pt x="616" y="489"/>
                                    </a:lnTo>
                                    <a:lnTo>
                                      <a:pt x="1179" y="489"/>
                                    </a:lnTo>
                                    <a:lnTo>
                                      <a:pt x="1179" y="449"/>
                                    </a:lnTo>
                                    <a:close/>
                                    <a:moveTo>
                                      <a:pt x="830" y="240"/>
                                    </a:moveTo>
                                    <a:lnTo>
                                      <a:pt x="781" y="240"/>
                                    </a:lnTo>
                                    <a:lnTo>
                                      <a:pt x="748" y="449"/>
                                    </a:lnTo>
                                    <a:lnTo>
                                      <a:pt x="796" y="449"/>
                                    </a:lnTo>
                                    <a:lnTo>
                                      <a:pt x="830" y="240"/>
                                    </a:lnTo>
                                    <a:close/>
                                    <a:moveTo>
                                      <a:pt x="1086" y="200"/>
                                    </a:moveTo>
                                    <a:lnTo>
                                      <a:pt x="651" y="200"/>
                                    </a:lnTo>
                                    <a:lnTo>
                                      <a:pt x="651" y="240"/>
                                    </a:lnTo>
                                    <a:lnTo>
                                      <a:pt x="1039" y="240"/>
                                    </a:lnTo>
                                    <a:lnTo>
                                      <a:pt x="1039" y="449"/>
                                    </a:lnTo>
                                    <a:lnTo>
                                      <a:pt x="1086" y="449"/>
                                    </a:lnTo>
                                    <a:lnTo>
                                      <a:pt x="1086" y="200"/>
                                    </a:lnTo>
                                    <a:close/>
                                    <a:moveTo>
                                      <a:pt x="856" y="71"/>
                                    </a:moveTo>
                                    <a:lnTo>
                                      <a:pt x="809" y="71"/>
                                    </a:lnTo>
                                    <a:lnTo>
                                      <a:pt x="788" y="200"/>
                                    </a:lnTo>
                                    <a:lnTo>
                                      <a:pt x="836" y="200"/>
                                    </a:lnTo>
                                    <a:lnTo>
                                      <a:pt x="856" y="71"/>
                                    </a:lnTo>
                                    <a:close/>
                                    <a:moveTo>
                                      <a:pt x="1152" y="30"/>
                                    </a:moveTo>
                                    <a:lnTo>
                                      <a:pt x="636" y="30"/>
                                    </a:lnTo>
                                    <a:lnTo>
                                      <a:pt x="636" y="71"/>
                                    </a:lnTo>
                                    <a:lnTo>
                                      <a:pt x="1152" y="71"/>
                                    </a:lnTo>
                                    <a:lnTo>
                                      <a:pt x="1152" y="3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1209" name="矩形 1209"/>
                          <wps:cNvSpPr/>
                          <wps:spPr>
                            <a:xfrm>
                              <a:off x="9887" y="11415"/>
                              <a:ext cx="102" cy="10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10" name="任意多边形 1210"/>
                          <wps:cNvSpPr/>
                          <wps:spPr>
                            <a:xfrm>
                              <a:off x="8854" y="11219"/>
                              <a:ext cx="102" cy="15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4" h="710">
                                  <a:moveTo>
                                    <a:pt x="304" y="0"/>
                                  </a:moveTo>
                                  <a:lnTo>
                                    <a:pt x="239" y="6"/>
                                  </a:lnTo>
                                  <a:lnTo>
                                    <a:pt x="181" y="26"/>
                                  </a:lnTo>
                                  <a:lnTo>
                                    <a:pt x="129" y="60"/>
                                  </a:lnTo>
                                  <a:lnTo>
                                    <a:pt x="84" y="107"/>
                                  </a:lnTo>
                                  <a:lnTo>
                                    <a:pt x="47" y="165"/>
                                  </a:lnTo>
                                  <a:lnTo>
                                    <a:pt x="21" y="232"/>
                                  </a:lnTo>
                                  <a:lnTo>
                                    <a:pt x="5" y="309"/>
                                  </a:lnTo>
                                  <a:lnTo>
                                    <a:pt x="0" y="395"/>
                                  </a:lnTo>
                                  <a:lnTo>
                                    <a:pt x="4" y="466"/>
                                  </a:lnTo>
                                  <a:lnTo>
                                    <a:pt x="16" y="529"/>
                                  </a:lnTo>
                                  <a:lnTo>
                                    <a:pt x="36" y="582"/>
                                  </a:lnTo>
                                  <a:lnTo>
                                    <a:pt x="64" y="628"/>
                                  </a:lnTo>
                                  <a:lnTo>
                                    <a:pt x="99" y="663"/>
                                  </a:lnTo>
                                  <a:lnTo>
                                    <a:pt x="140" y="689"/>
                                  </a:lnTo>
                                  <a:lnTo>
                                    <a:pt x="187" y="704"/>
                                  </a:lnTo>
                                  <a:lnTo>
                                    <a:pt x="240" y="709"/>
                                  </a:lnTo>
                                  <a:lnTo>
                                    <a:pt x="288" y="705"/>
                                  </a:lnTo>
                                  <a:lnTo>
                                    <a:pt x="333" y="693"/>
                                  </a:lnTo>
                                  <a:lnTo>
                                    <a:pt x="372" y="673"/>
                                  </a:lnTo>
                                  <a:lnTo>
                                    <a:pt x="407" y="644"/>
                                  </a:lnTo>
                                  <a:lnTo>
                                    <a:pt x="413" y="638"/>
                                  </a:lnTo>
                                  <a:lnTo>
                                    <a:pt x="242" y="638"/>
                                  </a:lnTo>
                                  <a:lnTo>
                                    <a:pt x="212" y="634"/>
                                  </a:lnTo>
                                  <a:lnTo>
                                    <a:pt x="184" y="625"/>
                                  </a:lnTo>
                                  <a:lnTo>
                                    <a:pt x="160" y="610"/>
                                  </a:lnTo>
                                  <a:lnTo>
                                    <a:pt x="139" y="589"/>
                                  </a:lnTo>
                                  <a:lnTo>
                                    <a:pt x="122" y="564"/>
                                  </a:lnTo>
                                  <a:lnTo>
                                    <a:pt x="110" y="536"/>
                                  </a:lnTo>
                                  <a:lnTo>
                                    <a:pt x="103" y="506"/>
                                  </a:lnTo>
                                  <a:lnTo>
                                    <a:pt x="101" y="473"/>
                                  </a:lnTo>
                                  <a:lnTo>
                                    <a:pt x="103" y="447"/>
                                  </a:lnTo>
                                  <a:lnTo>
                                    <a:pt x="110" y="422"/>
                                  </a:lnTo>
                                  <a:lnTo>
                                    <a:pt x="123" y="399"/>
                                  </a:lnTo>
                                  <a:lnTo>
                                    <a:pt x="140" y="379"/>
                                  </a:lnTo>
                                  <a:lnTo>
                                    <a:pt x="160" y="361"/>
                                  </a:lnTo>
                                  <a:lnTo>
                                    <a:pt x="95" y="361"/>
                                  </a:lnTo>
                                  <a:lnTo>
                                    <a:pt x="99" y="298"/>
                                  </a:lnTo>
                                  <a:lnTo>
                                    <a:pt x="110" y="241"/>
                                  </a:lnTo>
                                  <a:lnTo>
                                    <a:pt x="128" y="192"/>
                                  </a:lnTo>
                                  <a:lnTo>
                                    <a:pt x="154" y="149"/>
                                  </a:lnTo>
                                  <a:lnTo>
                                    <a:pt x="185" y="115"/>
                                  </a:lnTo>
                                  <a:lnTo>
                                    <a:pt x="221" y="91"/>
                                  </a:lnTo>
                                  <a:lnTo>
                                    <a:pt x="262" y="77"/>
                                  </a:lnTo>
                                  <a:lnTo>
                                    <a:pt x="307" y="72"/>
                                  </a:lnTo>
                                  <a:lnTo>
                                    <a:pt x="427" y="72"/>
                                  </a:lnTo>
                                  <a:lnTo>
                                    <a:pt x="427" y="20"/>
                                  </a:lnTo>
                                  <a:lnTo>
                                    <a:pt x="403" y="11"/>
                                  </a:lnTo>
                                  <a:lnTo>
                                    <a:pt x="374" y="5"/>
                                  </a:lnTo>
                                  <a:lnTo>
                                    <a:pt x="341" y="1"/>
                                  </a:lnTo>
                                  <a:lnTo>
                                    <a:pt x="304" y="0"/>
                                  </a:lnTo>
                                  <a:close/>
                                  <a:moveTo>
                                    <a:pt x="427" y="339"/>
                                  </a:moveTo>
                                  <a:lnTo>
                                    <a:pt x="241" y="339"/>
                                  </a:lnTo>
                                  <a:lnTo>
                                    <a:pt x="272" y="341"/>
                                  </a:lnTo>
                                  <a:lnTo>
                                    <a:pt x="300" y="349"/>
                                  </a:lnTo>
                                  <a:lnTo>
                                    <a:pt x="323" y="361"/>
                                  </a:lnTo>
                                  <a:lnTo>
                                    <a:pt x="343" y="378"/>
                                  </a:lnTo>
                                  <a:lnTo>
                                    <a:pt x="359" y="400"/>
                                  </a:lnTo>
                                  <a:lnTo>
                                    <a:pt x="370" y="425"/>
                                  </a:lnTo>
                                  <a:lnTo>
                                    <a:pt x="377" y="455"/>
                                  </a:lnTo>
                                  <a:lnTo>
                                    <a:pt x="379" y="488"/>
                                  </a:lnTo>
                                  <a:lnTo>
                                    <a:pt x="376" y="520"/>
                                  </a:lnTo>
                                  <a:lnTo>
                                    <a:pt x="369" y="548"/>
                                  </a:lnTo>
                                  <a:lnTo>
                                    <a:pt x="357" y="573"/>
                                  </a:lnTo>
                                  <a:lnTo>
                                    <a:pt x="341" y="596"/>
                                  </a:lnTo>
                                  <a:lnTo>
                                    <a:pt x="320" y="614"/>
                                  </a:lnTo>
                                  <a:lnTo>
                                    <a:pt x="297" y="627"/>
                                  </a:lnTo>
                                  <a:lnTo>
                                    <a:pt x="271" y="635"/>
                                  </a:lnTo>
                                  <a:lnTo>
                                    <a:pt x="242" y="638"/>
                                  </a:lnTo>
                                  <a:lnTo>
                                    <a:pt x="413" y="638"/>
                                  </a:lnTo>
                                  <a:lnTo>
                                    <a:pt x="436" y="610"/>
                                  </a:lnTo>
                                  <a:lnTo>
                                    <a:pt x="457" y="571"/>
                                  </a:lnTo>
                                  <a:lnTo>
                                    <a:pt x="469" y="527"/>
                                  </a:lnTo>
                                  <a:lnTo>
                                    <a:pt x="473" y="479"/>
                                  </a:lnTo>
                                  <a:lnTo>
                                    <a:pt x="470" y="434"/>
                                  </a:lnTo>
                                  <a:lnTo>
                                    <a:pt x="459" y="393"/>
                                  </a:lnTo>
                                  <a:lnTo>
                                    <a:pt x="441" y="356"/>
                                  </a:lnTo>
                                  <a:lnTo>
                                    <a:pt x="427" y="339"/>
                                  </a:lnTo>
                                  <a:close/>
                                  <a:moveTo>
                                    <a:pt x="264" y="267"/>
                                  </a:moveTo>
                                  <a:lnTo>
                                    <a:pt x="211" y="273"/>
                                  </a:lnTo>
                                  <a:lnTo>
                                    <a:pt x="165" y="290"/>
                                  </a:lnTo>
                                  <a:lnTo>
                                    <a:pt x="127" y="320"/>
                                  </a:lnTo>
                                  <a:lnTo>
                                    <a:pt x="97" y="361"/>
                                  </a:lnTo>
                                  <a:lnTo>
                                    <a:pt x="160" y="361"/>
                                  </a:lnTo>
                                  <a:lnTo>
                                    <a:pt x="161" y="361"/>
                                  </a:lnTo>
                                  <a:lnTo>
                                    <a:pt x="184" y="349"/>
                                  </a:lnTo>
                                  <a:lnTo>
                                    <a:pt x="211" y="341"/>
                                  </a:lnTo>
                                  <a:lnTo>
                                    <a:pt x="241" y="339"/>
                                  </a:lnTo>
                                  <a:lnTo>
                                    <a:pt x="427" y="339"/>
                                  </a:lnTo>
                                  <a:lnTo>
                                    <a:pt x="416" y="325"/>
                                  </a:lnTo>
                                  <a:lnTo>
                                    <a:pt x="385" y="300"/>
                                  </a:lnTo>
                                  <a:lnTo>
                                    <a:pt x="350" y="281"/>
                                  </a:lnTo>
                                  <a:lnTo>
                                    <a:pt x="309" y="270"/>
                                  </a:lnTo>
                                  <a:lnTo>
                                    <a:pt x="264" y="267"/>
                                  </a:lnTo>
                                  <a:close/>
                                  <a:moveTo>
                                    <a:pt x="427" y="72"/>
                                  </a:moveTo>
                                  <a:lnTo>
                                    <a:pt x="307" y="72"/>
                                  </a:lnTo>
                                  <a:lnTo>
                                    <a:pt x="338" y="74"/>
                                  </a:lnTo>
                                  <a:lnTo>
                                    <a:pt x="368" y="79"/>
                                  </a:lnTo>
                                  <a:lnTo>
                                    <a:pt x="398" y="87"/>
                                  </a:lnTo>
                                  <a:lnTo>
                                    <a:pt x="427" y="99"/>
                                  </a:lnTo>
                                  <a:lnTo>
                                    <a:pt x="427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11" name="任意多边形 1211"/>
                          <wps:cNvSpPr/>
                          <wps:spPr>
                            <a:xfrm>
                              <a:off x="9341" y="11223"/>
                              <a:ext cx="103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8" h="687">
                                  <a:moveTo>
                                    <a:pt x="47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6"/>
                                  </a:lnTo>
                                  <a:lnTo>
                                    <a:pt x="367" y="76"/>
                                  </a:lnTo>
                                  <a:lnTo>
                                    <a:pt x="94" y="686"/>
                                  </a:lnTo>
                                  <a:lnTo>
                                    <a:pt x="190" y="686"/>
                                  </a:lnTo>
                                  <a:lnTo>
                                    <a:pt x="478" y="30"/>
                                  </a:lnTo>
                                  <a:lnTo>
                                    <a:pt x="47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12" name="任意多边形 1212"/>
                          <wps:cNvSpPr/>
                          <wps:spPr>
                            <a:xfrm>
                              <a:off x="9822" y="11220"/>
                              <a:ext cx="101" cy="15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1" h="710">
                                  <a:moveTo>
                                    <a:pt x="245" y="0"/>
                                  </a:moveTo>
                                  <a:lnTo>
                                    <a:pt x="199" y="3"/>
                                  </a:lnTo>
                                  <a:lnTo>
                                    <a:pt x="158" y="12"/>
                                  </a:lnTo>
                                  <a:lnTo>
                                    <a:pt x="120" y="27"/>
                                  </a:lnTo>
                                  <a:lnTo>
                                    <a:pt x="87" y="48"/>
                                  </a:lnTo>
                                  <a:lnTo>
                                    <a:pt x="60" y="73"/>
                                  </a:lnTo>
                                  <a:lnTo>
                                    <a:pt x="41" y="102"/>
                                  </a:lnTo>
                                  <a:lnTo>
                                    <a:pt x="30" y="135"/>
                                  </a:lnTo>
                                  <a:lnTo>
                                    <a:pt x="26" y="171"/>
                                  </a:lnTo>
                                  <a:lnTo>
                                    <a:pt x="34" y="222"/>
                                  </a:lnTo>
                                  <a:lnTo>
                                    <a:pt x="59" y="267"/>
                                  </a:lnTo>
                                  <a:lnTo>
                                    <a:pt x="100" y="305"/>
                                  </a:lnTo>
                                  <a:lnTo>
                                    <a:pt x="157" y="337"/>
                                  </a:lnTo>
                                  <a:lnTo>
                                    <a:pt x="157" y="339"/>
                                  </a:lnTo>
                                  <a:lnTo>
                                    <a:pt x="88" y="373"/>
                                  </a:lnTo>
                                  <a:lnTo>
                                    <a:pt x="39" y="416"/>
                                  </a:lnTo>
                                  <a:lnTo>
                                    <a:pt x="10" y="469"/>
                                  </a:lnTo>
                                  <a:lnTo>
                                    <a:pt x="0" y="530"/>
                                  </a:lnTo>
                                  <a:lnTo>
                                    <a:pt x="4" y="568"/>
                                  </a:lnTo>
                                  <a:lnTo>
                                    <a:pt x="15" y="602"/>
                                  </a:lnTo>
                                  <a:lnTo>
                                    <a:pt x="34" y="633"/>
                                  </a:lnTo>
                                  <a:lnTo>
                                    <a:pt x="61" y="660"/>
                                  </a:lnTo>
                                  <a:lnTo>
                                    <a:pt x="94" y="681"/>
                                  </a:lnTo>
                                  <a:lnTo>
                                    <a:pt x="131" y="697"/>
                                  </a:lnTo>
                                  <a:lnTo>
                                    <a:pt x="173" y="706"/>
                                  </a:lnTo>
                                  <a:lnTo>
                                    <a:pt x="219" y="710"/>
                                  </a:lnTo>
                                  <a:lnTo>
                                    <a:pt x="275" y="706"/>
                                  </a:lnTo>
                                  <a:lnTo>
                                    <a:pt x="325" y="697"/>
                                  </a:lnTo>
                                  <a:lnTo>
                                    <a:pt x="368" y="681"/>
                                  </a:lnTo>
                                  <a:lnTo>
                                    <a:pt x="404" y="659"/>
                                  </a:lnTo>
                                  <a:lnTo>
                                    <a:pt x="425" y="639"/>
                                  </a:lnTo>
                                  <a:lnTo>
                                    <a:pt x="237" y="639"/>
                                  </a:lnTo>
                                  <a:lnTo>
                                    <a:pt x="206" y="637"/>
                                  </a:lnTo>
                                  <a:lnTo>
                                    <a:pt x="179" y="631"/>
                                  </a:lnTo>
                                  <a:lnTo>
                                    <a:pt x="154" y="621"/>
                                  </a:lnTo>
                                  <a:lnTo>
                                    <a:pt x="133" y="607"/>
                                  </a:lnTo>
                                  <a:lnTo>
                                    <a:pt x="116" y="590"/>
                                  </a:lnTo>
                                  <a:lnTo>
                                    <a:pt x="103" y="570"/>
                                  </a:lnTo>
                                  <a:lnTo>
                                    <a:pt x="96" y="549"/>
                                  </a:lnTo>
                                  <a:lnTo>
                                    <a:pt x="93" y="525"/>
                                  </a:lnTo>
                                  <a:lnTo>
                                    <a:pt x="102" y="480"/>
                                  </a:lnTo>
                                  <a:lnTo>
                                    <a:pt x="127" y="441"/>
                                  </a:lnTo>
                                  <a:lnTo>
                                    <a:pt x="170" y="407"/>
                                  </a:lnTo>
                                  <a:lnTo>
                                    <a:pt x="229" y="378"/>
                                  </a:lnTo>
                                  <a:lnTo>
                                    <a:pt x="390" y="378"/>
                                  </a:lnTo>
                                  <a:lnTo>
                                    <a:pt x="380" y="370"/>
                                  </a:lnTo>
                                  <a:lnTo>
                                    <a:pt x="310" y="338"/>
                                  </a:lnTo>
                                  <a:lnTo>
                                    <a:pt x="310" y="336"/>
                                  </a:lnTo>
                                  <a:lnTo>
                                    <a:pt x="369" y="302"/>
                                  </a:lnTo>
                                  <a:lnTo>
                                    <a:pt x="371" y="301"/>
                                  </a:lnTo>
                                  <a:lnTo>
                                    <a:pt x="235" y="301"/>
                                  </a:lnTo>
                                  <a:lnTo>
                                    <a:pt x="185" y="276"/>
                                  </a:lnTo>
                                  <a:lnTo>
                                    <a:pt x="149" y="245"/>
                                  </a:lnTo>
                                  <a:lnTo>
                                    <a:pt x="127" y="210"/>
                                  </a:lnTo>
                                  <a:lnTo>
                                    <a:pt x="120" y="170"/>
                                  </a:lnTo>
                                  <a:lnTo>
                                    <a:pt x="122" y="149"/>
                                  </a:lnTo>
                                  <a:lnTo>
                                    <a:pt x="128" y="131"/>
                                  </a:lnTo>
                                  <a:lnTo>
                                    <a:pt x="139" y="114"/>
                                  </a:lnTo>
                                  <a:lnTo>
                                    <a:pt x="154" y="99"/>
                                  </a:lnTo>
                                  <a:lnTo>
                                    <a:pt x="173" y="87"/>
                                  </a:lnTo>
                                  <a:lnTo>
                                    <a:pt x="193" y="78"/>
                                  </a:lnTo>
                                  <a:lnTo>
                                    <a:pt x="215" y="73"/>
                                  </a:lnTo>
                                  <a:lnTo>
                                    <a:pt x="238" y="71"/>
                                  </a:lnTo>
                                  <a:lnTo>
                                    <a:pt x="416" y="71"/>
                                  </a:lnTo>
                                  <a:lnTo>
                                    <a:pt x="415" y="69"/>
                                  </a:lnTo>
                                  <a:lnTo>
                                    <a:pt x="390" y="45"/>
                                  </a:lnTo>
                                  <a:lnTo>
                                    <a:pt x="359" y="25"/>
                                  </a:lnTo>
                                  <a:lnTo>
                                    <a:pt x="325" y="11"/>
                                  </a:lnTo>
                                  <a:lnTo>
                                    <a:pt x="287" y="3"/>
                                  </a:lnTo>
                                  <a:lnTo>
                                    <a:pt x="245" y="0"/>
                                  </a:lnTo>
                                  <a:close/>
                                  <a:moveTo>
                                    <a:pt x="390" y="378"/>
                                  </a:moveTo>
                                  <a:lnTo>
                                    <a:pt x="229" y="378"/>
                                  </a:lnTo>
                                  <a:lnTo>
                                    <a:pt x="294" y="406"/>
                                  </a:lnTo>
                                  <a:lnTo>
                                    <a:pt x="340" y="441"/>
                                  </a:lnTo>
                                  <a:lnTo>
                                    <a:pt x="368" y="481"/>
                                  </a:lnTo>
                                  <a:lnTo>
                                    <a:pt x="377" y="528"/>
                                  </a:lnTo>
                                  <a:lnTo>
                                    <a:pt x="374" y="551"/>
                                  </a:lnTo>
                                  <a:lnTo>
                                    <a:pt x="367" y="571"/>
                                  </a:lnTo>
                                  <a:lnTo>
                                    <a:pt x="355" y="590"/>
                                  </a:lnTo>
                                  <a:lnTo>
                                    <a:pt x="338" y="607"/>
                                  </a:lnTo>
                                  <a:lnTo>
                                    <a:pt x="317" y="621"/>
                                  </a:lnTo>
                                  <a:lnTo>
                                    <a:pt x="293" y="631"/>
                                  </a:lnTo>
                                  <a:lnTo>
                                    <a:pt x="266" y="637"/>
                                  </a:lnTo>
                                  <a:lnTo>
                                    <a:pt x="237" y="639"/>
                                  </a:lnTo>
                                  <a:lnTo>
                                    <a:pt x="425" y="639"/>
                                  </a:lnTo>
                                  <a:lnTo>
                                    <a:pt x="433" y="631"/>
                                  </a:lnTo>
                                  <a:lnTo>
                                    <a:pt x="454" y="599"/>
                                  </a:lnTo>
                                  <a:lnTo>
                                    <a:pt x="466" y="563"/>
                                  </a:lnTo>
                                  <a:lnTo>
                                    <a:pt x="470" y="523"/>
                                  </a:lnTo>
                                  <a:lnTo>
                                    <a:pt x="460" y="462"/>
                                  </a:lnTo>
                                  <a:lnTo>
                                    <a:pt x="430" y="411"/>
                                  </a:lnTo>
                                  <a:lnTo>
                                    <a:pt x="390" y="378"/>
                                  </a:lnTo>
                                  <a:close/>
                                  <a:moveTo>
                                    <a:pt x="416" y="71"/>
                                  </a:moveTo>
                                  <a:lnTo>
                                    <a:pt x="238" y="71"/>
                                  </a:lnTo>
                                  <a:lnTo>
                                    <a:pt x="263" y="73"/>
                                  </a:lnTo>
                                  <a:lnTo>
                                    <a:pt x="286" y="78"/>
                                  </a:lnTo>
                                  <a:lnTo>
                                    <a:pt x="305" y="86"/>
                                  </a:lnTo>
                                  <a:lnTo>
                                    <a:pt x="322" y="98"/>
                                  </a:lnTo>
                                  <a:lnTo>
                                    <a:pt x="335" y="112"/>
                                  </a:lnTo>
                                  <a:lnTo>
                                    <a:pt x="345" y="129"/>
                                  </a:lnTo>
                                  <a:lnTo>
                                    <a:pt x="351" y="149"/>
                                  </a:lnTo>
                                  <a:lnTo>
                                    <a:pt x="353" y="170"/>
                                  </a:lnTo>
                                  <a:lnTo>
                                    <a:pt x="353" y="171"/>
                                  </a:lnTo>
                                  <a:lnTo>
                                    <a:pt x="345" y="210"/>
                                  </a:lnTo>
                                  <a:lnTo>
                                    <a:pt x="323" y="245"/>
                                  </a:lnTo>
                                  <a:lnTo>
                                    <a:pt x="286" y="275"/>
                                  </a:lnTo>
                                  <a:lnTo>
                                    <a:pt x="235" y="301"/>
                                  </a:lnTo>
                                  <a:lnTo>
                                    <a:pt x="371" y="301"/>
                                  </a:lnTo>
                                  <a:lnTo>
                                    <a:pt x="412" y="262"/>
                                  </a:lnTo>
                                  <a:lnTo>
                                    <a:pt x="438" y="214"/>
                                  </a:lnTo>
                                  <a:lnTo>
                                    <a:pt x="447" y="160"/>
                                  </a:lnTo>
                                  <a:lnTo>
                                    <a:pt x="443" y="127"/>
                                  </a:lnTo>
                                  <a:lnTo>
                                    <a:pt x="432" y="96"/>
                                  </a:lnTo>
                                  <a:lnTo>
                                    <a:pt x="416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13" name="任意多边形 1213"/>
                          <wps:cNvSpPr/>
                          <wps:spPr>
                            <a:xfrm>
                              <a:off x="10303" y="11220"/>
                              <a:ext cx="101" cy="15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2" h="710">
                                  <a:moveTo>
                                    <a:pt x="41" y="605"/>
                                  </a:moveTo>
                                  <a:lnTo>
                                    <a:pt x="41" y="686"/>
                                  </a:lnTo>
                                  <a:lnTo>
                                    <a:pt x="69" y="697"/>
                                  </a:lnTo>
                                  <a:lnTo>
                                    <a:pt x="100" y="704"/>
                                  </a:lnTo>
                                  <a:lnTo>
                                    <a:pt x="134" y="708"/>
                                  </a:lnTo>
                                  <a:lnTo>
                                    <a:pt x="172" y="710"/>
                                  </a:lnTo>
                                  <a:lnTo>
                                    <a:pt x="238" y="703"/>
                                  </a:lnTo>
                                  <a:lnTo>
                                    <a:pt x="297" y="684"/>
                                  </a:lnTo>
                                  <a:lnTo>
                                    <a:pt x="349" y="652"/>
                                  </a:lnTo>
                                  <a:lnTo>
                                    <a:pt x="362" y="638"/>
                                  </a:lnTo>
                                  <a:lnTo>
                                    <a:pt x="172" y="638"/>
                                  </a:lnTo>
                                  <a:lnTo>
                                    <a:pt x="137" y="636"/>
                                  </a:lnTo>
                                  <a:lnTo>
                                    <a:pt x="104" y="630"/>
                                  </a:lnTo>
                                  <a:lnTo>
                                    <a:pt x="72" y="620"/>
                                  </a:lnTo>
                                  <a:lnTo>
                                    <a:pt x="41" y="605"/>
                                  </a:lnTo>
                                  <a:close/>
                                  <a:moveTo>
                                    <a:pt x="470" y="359"/>
                                  </a:moveTo>
                                  <a:lnTo>
                                    <a:pt x="379" y="359"/>
                                  </a:lnTo>
                                  <a:lnTo>
                                    <a:pt x="376" y="422"/>
                                  </a:lnTo>
                                  <a:lnTo>
                                    <a:pt x="365" y="477"/>
                                  </a:lnTo>
                                  <a:lnTo>
                                    <a:pt x="348" y="525"/>
                                  </a:lnTo>
                                  <a:lnTo>
                                    <a:pt x="325" y="565"/>
                                  </a:lnTo>
                                  <a:lnTo>
                                    <a:pt x="295" y="597"/>
                                  </a:lnTo>
                                  <a:lnTo>
                                    <a:pt x="259" y="620"/>
                                  </a:lnTo>
                                  <a:lnTo>
                                    <a:pt x="218" y="634"/>
                                  </a:lnTo>
                                  <a:lnTo>
                                    <a:pt x="172" y="638"/>
                                  </a:lnTo>
                                  <a:lnTo>
                                    <a:pt x="362" y="638"/>
                                  </a:lnTo>
                                  <a:lnTo>
                                    <a:pt x="392" y="607"/>
                                  </a:lnTo>
                                  <a:lnTo>
                                    <a:pt x="427" y="551"/>
                                  </a:lnTo>
                                  <a:lnTo>
                                    <a:pt x="452" y="483"/>
                                  </a:lnTo>
                                  <a:lnTo>
                                    <a:pt x="467" y="404"/>
                                  </a:lnTo>
                                  <a:lnTo>
                                    <a:pt x="470" y="359"/>
                                  </a:lnTo>
                                  <a:close/>
                                  <a:moveTo>
                                    <a:pt x="239" y="0"/>
                                  </a:moveTo>
                                  <a:lnTo>
                                    <a:pt x="189" y="4"/>
                                  </a:lnTo>
                                  <a:lnTo>
                                    <a:pt x="143" y="16"/>
                                  </a:lnTo>
                                  <a:lnTo>
                                    <a:pt x="102" y="37"/>
                                  </a:lnTo>
                                  <a:lnTo>
                                    <a:pt x="67" y="65"/>
                                  </a:lnTo>
                                  <a:lnTo>
                                    <a:pt x="38" y="100"/>
                                  </a:lnTo>
                                  <a:lnTo>
                                    <a:pt x="17" y="139"/>
                                  </a:lnTo>
                                  <a:lnTo>
                                    <a:pt x="5" y="183"/>
                                  </a:lnTo>
                                  <a:lnTo>
                                    <a:pt x="0" y="231"/>
                                  </a:lnTo>
                                  <a:lnTo>
                                    <a:pt x="4" y="276"/>
                                  </a:lnTo>
                                  <a:lnTo>
                                    <a:pt x="16" y="317"/>
                                  </a:lnTo>
                                  <a:lnTo>
                                    <a:pt x="35" y="353"/>
                                  </a:lnTo>
                                  <a:lnTo>
                                    <a:pt x="61" y="385"/>
                                  </a:lnTo>
                                  <a:lnTo>
                                    <a:pt x="93" y="411"/>
                                  </a:lnTo>
                                  <a:lnTo>
                                    <a:pt x="130" y="430"/>
                                  </a:lnTo>
                                  <a:lnTo>
                                    <a:pt x="170" y="441"/>
                                  </a:lnTo>
                                  <a:lnTo>
                                    <a:pt x="214" y="445"/>
                                  </a:lnTo>
                                  <a:lnTo>
                                    <a:pt x="267" y="439"/>
                                  </a:lnTo>
                                  <a:lnTo>
                                    <a:pt x="312" y="423"/>
                                  </a:lnTo>
                                  <a:lnTo>
                                    <a:pt x="349" y="396"/>
                                  </a:lnTo>
                                  <a:lnTo>
                                    <a:pt x="368" y="370"/>
                                  </a:lnTo>
                                  <a:lnTo>
                                    <a:pt x="237" y="370"/>
                                  </a:lnTo>
                                  <a:lnTo>
                                    <a:pt x="206" y="368"/>
                                  </a:lnTo>
                                  <a:lnTo>
                                    <a:pt x="177" y="360"/>
                                  </a:lnTo>
                                  <a:lnTo>
                                    <a:pt x="153" y="347"/>
                                  </a:lnTo>
                                  <a:lnTo>
                                    <a:pt x="132" y="330"/>
                                  </a:lnTo>
                                  <a:lnTo>
                                    <a:pt x="116" y="308"/>
                                  </a:lnTo>
                                  <a:lnTo>
                                    <a:pt x="104" y="282"/>
                                  </a:lnTo>
                                  <a:lnTo>
                                    <a:pt x="97" y="253"/>
                                  </a:lnTo>
                                  <a:lnTo>
                                    <a:pt x="94" y="220"/>
                                  </a:lnTo>
                                  <a:lnTo>
                                    <a:pt x="97" y="190"/>
                                  </a:lnTo>
                                  <a:lnTo>
                                    <a:pt x="104" y="162"/>
                                  </a:lnTo>
                                  <a:lnTo>
                                    <a:pt x="116" y="137"/>
                                  </a:lnTo>
                                  <a:lnTo>
                                    <a:pt x="133" y="115"/>
                                  </a:lnTo>
                                  <a:lnTo>
                                    <a:pt x="154" y="96"/>
                                  </a:lnTo>
                                  <a:lnTo>
                                    <a:pt x="177" y="83"/>
                                  </a:lnTo>
                                  <a:lnTo>
                                    <a:pt x="203" y="75"/>
                                  </a:lnTo>
                                  <a:lnTo>
                                    <a:pt x="231" y="72"/>
                                  </a:lnTo>
                                  <a:lnTo>
                                    <a:pt x="402" y="72"/>
                                  </a:lnTo>
                                  <a:lnTo>
                                    <a:pt x="376" y="45"/>
                                  </a:lnTo>
                                  <a:lnTo>
                                    <a:pt x="337" y="20"/>
                                  </a:lnTo>
                                  <a:lnTo>
                                    <a:pt x="291" y="5"/>
                                  </a:lnTo>
                                  <a:lnTo>
                                    <a:pt x="239" y="0"/>
                                  </a:lnTo>
                                  <a:close/>
                                  <a:moveTo>
                                    <a:pt x="402" y="72"/>
                                  </a:moveTo>
                                  <a:lnTo>
                                    <a:pt x="231" y="72"/>
                                  </a:lnTo>
                                  <a:lnTo>
                                    <a:pt x="262" y="75"/>
                                  </a:lnTo>
                                  <a:lnTo>
                                    <a:pt x="289" y="85"/>
                                  </a:lnTo>
                                  <a:lnTo>
                                    <a:pt x="313" y="100"/>
                                  </a:lnTo>
                                  <a:lnTo>
                                    <a:pt x="335" y="121"/>
                                  </a:lnTo>
                                  <a:lnTo>
                                    <a:pt x="352" y="147"/>
                                  </a:lnTo>
                                  <a:lnTo>
                                    <a:pt x="364" y="176"/>
                                  </a:lnTo>
                                  <a:lnTo>
                                    <a:pt x="371" y="208"/>
                                  </a:lnTo>
                                  <a:lnTo>
                                    <a:pt x="374" y="243"/>
                                  </a:lnTo>
                                  <a:lnTo>
                                    <a:pt x="371" y="269"/>
                                  </a:lnTo>
                                  <a:lnTo>
                                    <a:pt x="364" y="292"/>
                                  </a:lnTo>
                                  <a:lnTo>
                                    <a:pt x="352" y="314"/>
                                  </a:lnTo>
                                  <a:lnTo>
                                    <a:pt x="334" y="333"/>
                                  </a:lnTo>
                                  <a:lnTo>
                                    <a:pt x="313" y="349"/>
                                  </a:lnTo>
                                  <a:lnTo>
                                    <a:pt x="290" y="361"/>
                                  </a:lnTo>
                                  <a:lnTo>
                                    <a:pt x="265" y="368"/>
                                  </a:lnTo>
                                  <a:lnTo>
                                    <a:pt x="237" y="370"/>
                                  </a:lnTo>
                                  <a:lnTo>
                                    <a:pt x="368" y="370"/>
                                  </a:lnTo>
                                  <a:lnTo>
                                    <a:pt x="377" y="359"/>
                                  </a:lnTo>
                                  <a:lnTo>
                                    <a:pt x="470" y="359"/>
                                  </a:lnTo>
                                  <a:lnTo>
                                    <a:pt x="472" y="317"/>
                                  </a:lnTo>
                                  <a:lnTo>
                                    <a:pt x="472" y="314"/>
                                  </a:lnTo>
                                  <a:lnTo>
                                    <a:pt x="468" y="243"/>
                                  </a:lnTo>
                                  <a:lnTo>
                                    <a:pt x="457" y="179"/>
                                  </a:lnTo>
                                  <a:lnTo>
                                    <a:pt x="437" y="125"/>
                                  </a:lnTo>
                                  <a:lnTo>
                                    <a:pt x="410" y="81"/>
                                  </a:lnTo>
                                  <a:lnTo>
                                    <a:pt x="402" y="72"/>
                                  </a:lnTo>
                                  <a:close/>
                                  <a:moveTo>
                                    <a:pt x="379" y="359"/>
                                  </a:moveTo>
                                  <a:lnTo>
                                    <a:pt x="377" y="359"/>
                                  </a:lnTo>
                                  <a:lnTo>
                                    <a:pt x="378" y="359"/>
                                  </a:lnTo>
                                  <a:lnTo>
                                    <a:pt x="378" y="359"/>
                                  </a:lnTo>
                                  <a:lnTo>
                                    <a:pt x="379" y="3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14" name="任意多边形 1214"/>
                          <wps:cNvSpPr/>
                          <wps:spPr>
                            <a:xfrm>
                              <a:off x="10729" y="11219"/>
                              <a:ext cx="230" cy="15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1" h="713">
                                  <a:moveTo>
                                    <a:pt x="426" y="627"/>
                                  </a:moveTo>
                                  <a:lnTo>
                                    <a:pt x="5" y="627"/>
                                  </a:lnTo>
                                  <a:lnTo>
                                    <a:pt x="5" y="702"/>
                                  </a:lnTo>
                                  <a:lnTo>
                                    <a:pt x="426" y="702"/>
                                  </a:lnTo>
                                  <a:lnTo>
                                    <a:pt x="426" y="627"/>
                                  </a:lnTo>
                                  <a:close/>
                                  <a:moveTo>
                                    <a:pt x="262" y="106"/>
                                  </a:moveTo>
                                  <a:lnTo>
                                    <a:pt x="169" y="106"/>
                                  </a:lnTo>
                                  <a:lnTo>
                                    <a:pt x="169" y="627"/>
                                  </a:lnTo>
                                  <a:lnTo>
                                    <a:pt x="262" y="627"/>
                                  </a:lnTo>
                                  <a:lnTo>
                                    <a:pt x="262" y="106"/>
                                  </a:lnTo>
                                  <a:close/>
                                  <a:moveTo>
                                    <a:pt x="262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51"/>
                                  </a:lnTo>
                                  <a:lnTo>
                                    <a:pt x="169" y="106"/>
                                  </a:lnTo>
                                  <a:lnTo>
                                    <a:pt x="262" y="106"/>
                                  </a:lnTo>
                                  <a:lnTo>
                                    <a:pt x="262" y="0"/>
                                  </a:lnTo>
                                  <a:close/>
                                  <a:moveTo>
                                    <a:pt x="837" y="4"/>
                                  </a:moveTo>
                                  <a:lnTo>
                                    <a:pt x="779" y="9"/>
                                  </a:lnTo>
                                  <a:lnTo>
                                    <a:pt x="729" y="27"/>
                                  </a:lnTo>
                                  <a:lnTo>
                                    <a:pt x="686" y="56"/>
                                  </a:lnTo>
                                  <a:lnTo>
                                    <a:pt x="650" y="97"/>
                                  </a:lnTo>
                                  <a:lnTo>
                                    <a:pt x="622" y="149"/>
                                  </a:lnTo>
                                  <a:lnTo>
                                    <a:pt x="602" y="212"/>
                                  </a:lnTo>
                                  <a:lnTo>
                                    <a:pt x="590" y="287"/>
                                  </a:lnTo>
                                  <a:lnTo>
                                    <a:pt x="586" y="372"/>
                                  </a:lnTo>
                                  <a:lnTo>
                                    <a:pt x="589" y="450"/>
                                  </a:lnTo>
                                  <a:lnTo>
                                    <a:pt x="601" y="519"/>
                                  </a:lnTo>
                                  <a:lnTo>
                                    <a:pt x="620" y="577"/>
                                  </a:lnTo>
                                  <a:lnTo>
                                    <a:pt x="647" y="626"/>
                                  </a:lnTo>
                                  <a:lnTo>
                                    <a:pt x="681" y="664"/>
                                  </a:lnTo>
                                  <a:lnTo>
                                    <a:pt x="721" y="691"/>
                                  </a:lnTo>
                                  <a:lnTo>
                                    <a:pt x="767" y="708"/>
                                  </a:lnTo>
                                  <a:lnTo>
                                    <a:pt x="820" y="713"/>
                                  </a:lnTo>
                                  <a:lnTo>
                                    <a:pt x="876" y="707"/>
                                  </a:lnTo>
                                  <a:lnTo>
                                    <a:pt x="926" y="690"/>
                                  </a:lnTo>
                                  <a:lnTo>
                                    <a:pt x="968" y="661"/>
                                  </a:lnTo>
                                  <a:lnTo>
                                    <a:pt x="986" y="642"/>
                                  </a:lnTo>
                                  <a:lnTo>
                                    <a:pt x="829" y="642"/>
                                  </a:lnTo>
                                  <a:lnTo>
                                    <a:pt x="775" y="631"/>
                                  </a:lnTo>
                                  <a:lnTo>
                                    <a:pt x="734" y="598"/>
                                  </a:lnTo>
                                  <a:lnTo>
                                    <a:pt x="704" y="543"/>
                                  </a:lnTo>
                                  <a:lnTo>
                                    <a:pt x="686" y="466"/>
                                  </a:lnTo>
                                  <a:lnTo>
                                    <a:pt x="680" y="368"/>
                                  </a:lnTo>
                                  <a:lnTo>
                                    <a:pt x="686" y="263"/>
                                  </a:lnTo>
                                  <a:lnTo>
                                    <a:pt x="705" y="181"/>
                                  </a:lnTo>
                                  <a:lnTo>
                                    <a:pt x="735" y="123"/>
                                  </a:lnTo>
                                  <a:lnTo>
                                    <a:pt x="777" y="88"/>
                                  </a:lnTo>
                                  <a:lnTo>
                                    <a:pt x="832" y="76"/>
                                  </a:lnTo>
                                  <a:lnTo>
                                    <a:pt x="999" y="76"/>
                                  </a:lnTo>
                                  <a:lnTo>
                                    <a:pt x="994" y="68"/>
                                  </a:lnTo>
                                  <a:lnTo>
                                    <a:pt x="951" y="32"/>
                                  </a:lnTo>
                                  <a:lnTo>
                                    <a:pt x="899" y="11"/>
                                  </a:lnTo>
                                  <a:lnTo>
                                    <a:pt x="837" y="4"/>
                                  </a:lnTo>
                                  <a:close/>
                                  <a:moveTo>
                                    <a:pt x="999" y="76"/>
                                  </a:moveTo>
                                  <a:lnTo>
                                    <a:pt x="832" y="76"/>
                                  </a:lnTo>
                                  <a:lnTo>
                                    <a:pt x="883" y="87"/>
                                  </a:lnTo>
                                  <a:lnTo>
                                    <a:pt x="923" y="122"/>
                                  </a:lnTo>
                                  <a:lnTo>
                                    <a:pt x="952" y="179"/>
                                  </a:lnTo>
                                  <a:lnTo>
                                    <a:pt x="969" y="260"/>
                                  </a:lnTo>
                                  <a:lnTo>
                                    <a:pt x="975" y="364"/>
                                  </a:lnTo>
                                  <a:lnTo>
                                    <a:pt x="969" y="464"/>
                                  </a:lnTo>
                                  <a:lnTo>
                                    <a:pt x="952" y="541"/>
                                  </a:lnTo>
                                  <a:lnTo>
                                    <a:pt x="922" y="597"/>
                                  </a:lnTo>
                                  <a:lnTo>
                                    <a:pt x="881" y="630"/>
                                  </a:lnTo>
                                  <a:lnTo>
                                    <a:pt x="829" y="642"/>
                                  </a:lnTo>
                                  <a:lnTo>
                                    <a:pt x="986" y="642"/>
                                  </a:lnTo>
                                  <a:lnTo>
                                    <a:pt x="1005" y="621"/>
                                  </a:lnTo>
                                  <a:lnTo>
                                    <a:pt x="1033" y="570"/>
                                  </a:lnTo>
                                  <a:lnTo>
                                    <a:pt x="1054" y="509"/>
                                  </a:lnTo>
                                  <a:lnTo>
                                    <a:pt x="1066" y="437"/>
                                  </a:lnTo>
                                  <a:lnTo>
                                    <a:pt x="1070" y="356"/>
                                  </a:lnTo>
                                  <a:lnTo>
                                    <a:pt x="1066" y="262"/>
                                  </a:lnTo>
                                  <a:lnTo>
                                    <a:pt x="1051" y="183"/>
                                  </a:lnTo>
                                  <a:lnTo>
                                    <a:pt x="1027" y="119"/>
                                  </a:lnTo>
                                  <a:lnTo>
                                    <a:pt x="999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15" name="任意多边形 1215"/>
                          <wps:cNvSpPr/>
                          <wps:spPr>
                            <a:xfrm>
                              <a:off x="8778" y="11404"/>
                              <a:ext cx="253" cy="1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78" h="520">
                                  <a:moveTo>
                                    <a:pt x="555" y="196"/>
                                  </a:moveTo>
                                  <a:lnTo>
                                    <a:pt x="303" y="196"/>
                                  </a:lnTo>
                                  <a:lnTo>
                                    <a:pt x="303" y="0"/>
                                  </a:lnTo>
                                  <a:lnTo>
                                    <a:pt x="251" y="0"/>
                                  </a:lnTo>
                                  <a:lnTo>
                                    <a:pt x="251" y="196"/>
                                  </a:lnTo>
                                  <a:lnTo>
                                    <a:pt x="0" y="196"/>
                                  </a:lnTo>
                                  <a:lnTo>
                                    <a:pt x="0" y="239"/>
                                  </a:lnTo>
                                  <a:lnTo>
                                    <a:pt x="251" y="239"/>
                                  </a:lnTo>
                                  <a:lnTo>
                                    <a:pt x="251" y="520"/>
                                  </a:lnTo>
                                  <a:lnTo>
                                    <a:pt x="303" y="520"/>
                                  </a:lnTo>
                                  <a:lnTo>
                                    <a:pt x="303" y="239"/>
                                  </a:lnTo>
                                  <a:lnTo>
                                    <a:pt x="555" y="239"/>
                                  </a:lnTo>
                                  <a:lnTo>
                                    <a:pt x="555" y="196"/>
                                  </a:lnTo>
                                  <a:close/>
                                  <a:moveTo>
                                    <a:pt x="1178" y="219"/>
                                  </a:moveTo>
                                  <a:lnTo>
                                    <a:pt x="612" y="219"/>
                                  </a:lnTo>
                                  <a:lnTo>
                                    <a:pt x="612" y="266"/>
                                  </a:lnTo>
                                  <a:lnTo>
                                    <a:pt x="1178" y="266"/>
                                  </a:lnTo>
                                  <a:lnTo>
                                    <a:pt x="1178" y="2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16" name="任意多边形 1216"/>
                          <wps:cNvSpPr/>
                          <wps:spPr>
                            <a:xfrm>
                              <a:off x="9270" y="11403"/>
                              <a:ext cx="243" cy="11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34" h="530">
                                  <a:moveTo>
                                    <a:pt x="464" y="82"/>
                                  </a:moveTo>
                                  <a:lnTo>
                                    <a:pt x="0" y="82"/>
                                  </a:lnTo>
                                  <a:lnTo>
                                    <a:pt x="0" y="521"/>
                                  </a:lnTo>
                                  <a:lnTo>
                                    <a:pt x="47" y="521"/>
                                  </a:lnTo>
                                  <a:lnTo>
                                    <a:pt x="47" y="484"/>
                                  </a:lnTo>
                                  <a:lnTo>
                                    <a:pt x="464" y="484"/>
                                  </a:lnTo>
                                  <a:lnTo>
                                    <a:pt x="464" y="445"/>
                                  </a:lnTo>
                                  <a:lnTo>
                                    <a:pt x="47" y="445"/>
                                  </a:lnTo>
                                  <a:lnTo>
                                    <a:pt x="47" y="299"/>
                                  </a:lnTo>
                                  <a:lnTo>
                                    <a:pt x="464" y="299"/>
                                  </a:lnTo>
                                  <a:lnTo>
                                    <a:pt x="464" y="261"/>
                                  </a:lnTo>
                                  <a:lnTo>
                                    <a:pt x="47" y="261"/>
                                  </a:lnTo>
                                  <a:lnTo>
                                    <a:pt x="47" y="121"/>
                                  </a:lnTo>
                                  <a:lnTo>
                                    <a:pt x="464" y="121"/>
                                  </a:lnTo>
                                  <a:lnTo>
                                    <a:pt x="464" y="82"/>
                                  </a:lnTo>
                                  <a:close/>
                                  <a:moveTo>
                                    <a:pt x="464" y="484"/>
                                  </a:moveTo>
                                  <a:lnTo>
                                    <a:pt x="418" y="484"/>
                                  </a:lnTo>
                                  <a:lnTo>
                                    <a:pt x="418" y="521"/>
                                  </a:lnTo>
                                  <a:lnTo>
                                    <a:pt x="464" y="521"/>
                                  </a:lnTo>
                                  <a:lnTo>
                                    <a:pt x="464" y="484"/>
                                  </a:lnTo>
                                  <a:close/>
                                  <a:moveTo>
                                    <a:pt x="464" y="299"/>
                                  </a:moveTo>
                                  <a:lnTo>
                                    <a:pt x="418" y="299"/>
                                  </a:lnTo>
                                  <a:lnTo>
                                    <a:pt x="418" y="445"/>
                                  </a:lnTo>
                                  <a:lnTo>
                                    <a:pt x="464" y="445"/>
                                  </a:lnTo>
                                  <a:lnTo>
                                    <a:pt x="464" y="299"/>
                                  </a:lnTo>
                                  <a:close/>
                                  <a:moveTo>
                                    <a:pt x="464" y="121"/>
                                  </a:moveTo>
                                  <a:lnTo>
                                    <a:pt x="418" y="121"/>
                                  </a:lnTo>
                                  <a:lnTo>
                                    <a:pt x="418" y="261"/>
                                  </a:lnTo>
                                  <a:lnTo>
                                    <a:pt x="464" y="261"/>
                                  </a:lnTo>
                                  <a:lnTo>
                                    <a:pt x="464" y="121"/>
                                  </a:lnTo>
                                  <a:close/>
                                  <a:moveTo>
                                    <a:pt x="184" y="0"/>
                                  </a:moveTo>
                                  <a:lnTo>
                                    <a:pt x="176" y="20"/>
                                  </a:lnTo>
                                  <a:lnTo>
                                    <a:pt x="168" y="41"/>
                                  </a:lnTo>
                                  <a:lnTo>
                                    <a:pt x="159" y="61"/>
                                  </a:lnTo>
                                  <a:lnTo>
                                    <a:pt x="149" y="82"/>
                                  </a:lnTo>
                                  <a:lnTo>
                                    <a:pt x="198" y="82"/>
                                  </a:lnTo>
                                  <a:lnTo>
                                    <a:pt x="207" y="65"/>
                                  </a:lnTo>
                                  <a:lnTo>
                                    <a:pt x="216" y="47"/>
                                  </a:lnTo>
                                  <a:lnTo>
                                    <a:pt x="225" y="30"/>
                                  </a:lnTo>
                                  <a:lnTo>
                                    <a:pt x="233" y="12"/>
                                  </a:lnTo>
                                  <a:lnTo>
                                    <a:pt x="184" y="0"/>
                                  </a:lnTo>
                                  <a:close/>
                                  <a:moveTo>
                                    <a:pt x="802" y="185"/>
                                  </a:moveTo>
                                  <a:lnTo>
                                    <a:pt x="656" y="185"/>
                                  </a:lnTo>
                                  <a:lnTo>
                                    <a:pt x="656" y="211"/>
                                  </a:lnTo>
                                  <a:lnTo>
                                    <a:pt x="802" y="211"/>
                                  </a:lnTo>
                                  <a:lnTo>
                                    <a:pt x="802" y="185"/>
                                  </a:lnTo>
                                  <a:close/>
                                  <a:moveTo>
                                    <a:pt x="1045" y="185"/>
                                  </a:moveTo>
                                  <a:lnTo>
                                    <a:pt x="900" y="185"/>
                                  </a:lnTo>
                                  <a:lnTo>
                                    <a:pt x="900" y="211"/>
                                  </a:lnTo>
                                  <a:lnTo>
                                    <a:pt x="1045" y="211"/>
                                  </a:lnTo>
                                  <a:lnTo>
                                    <a:pt x="1045" y="185"/>
                                  </a:lnTo>
                                  <a:close/>
                                  <a:moveTo>
                                    <a:pt x="872" y="115"/>
                                  </a:moveTo>
                                  <a:lnTo>
                                    <a:pt x="829" y="115"/>
                                  </a:lnTo>
                                  <a:lnTo>
                                    <a:pt x="829" y="210"/>
                                  </a:lnTo>
                                  <a:lnTo>
                                    <a:pt x="872" y="210"/>
                                  </a:lnTo>
                                  <a:lnTo>
                                    <a:pt x="872" y="115"/>
                                  </a:lnTo>
                                  <a:close/>
                                  <a:moveTo>
                                    <a:pt x="1114" y="115"/>
                                  </a:moveTo>
                                  <a:lnTo>
                                    <a:pt x="1073" y="115"/>
                                  </a:lnTo>
                                  <a:lnTo>
                                    <a:pt x="1073" y="180"/>
                                  </a:lnTo>
                                  <a:lnTo>
                                    <a:pt x="1114" y="180"/>
                                  </a:lnTo>
                                  <a:lnTo>
                                    <a:pt x="1114" y="115"/>
                                  </a:lnTo>
                                  <a:close/>
                                  <a:moveTo>
                                    <a:pt x="1114" y="85"/>
                                  </a:moveTo>
                                  <a:lnTo>
                                    <a:pt x="588" y="85"/>
                                  </a:lnTo>
                                  <a:lnTo>
                                    <a:pt x="588" y="179"/>
                                  </a:lnTo>
                                  <a:lnTo>
                                    <a:pt x="629" y="179"/>
                                  </a:lnTo>
                                  <a:lnTo>
                                    <a:pt x="629" y="115"/>
                                  </a:lnTo>
                                  <a:lnTo>
                                    <a:pt x="1114" y="115"/>
                                  </a:lnTo>
                                  <a:lnTo>
                                    <a:pt x="1114" y="85"/>
                                  </a:lnTo>
                                  <a:close/>
                                  <a:moveTo>
                                    <a:pt x="802" y="136"/>
                                  </a:moveTo>
                                  <a:lnTo>
                                    <a:pt x="656" y="136"/>
                                  </a:lnTo>
                                  <a:lnTo>
                                    <a:pt x="656" y="163"/>
                                  </a:lnTo>
                                  <a:lnTo>
                                    <a:pt x="802" y="163"/>
                                  </a:lnTo>
                                  <a:lnTo>
                                    <a:pt x="802" y="136"/>
                                  </a:lnTo>
                                  <a:close/>
                                  <a:moveTo>
                                    <a:pt x="1045" y="136"/>
                                  </a:moveTo>
                                  <a:lnTo>
                                    <a:pt x="900" y="136"/>
                                  </a:lnTo>
                                  <a:lnTo>
                                    <a:pt x="900" y="163"/>
                                  </a:lnTo>
                                  <a:lnTo>
                                    <a:pt x="1045" y="163"/>
                                  </a:lnTo>
                                  <a:lnTo>
                                    <a:pt x="1045" y="136"/>
                                  </a:lnTo>
                                  <a:close/>
                                  <a:moveTo>
                                    <a:pt x="872" y="53"/>
                                  </a:moveTo>
                                  <a:lnTo>
                                    <a:pt x="829" y="53"/>
                                  </a:lnTo>
                                  <a:lnTo>
                                    <a:pt x="829" y="85"/>
                                  </a:lnTo>
                                  <a:lnTo>
                                    <a:pt x="872" y="85"/>
                                  </a:lnTo>
                                  <a:lnTo>
                                    <a:pt x="872" y="53"/>
                                  </a:lnTo>
                                  <a:close/>
                                  <a:moveTo>
                                    <a:pt x="1078" y="23"/>
                                  </a:moveTo>
                                  <a:lnTo>
                                    <a:pt x="623" y="23"/>
                                  </a:lnTo>
                                  <a:lnTo>
                                    <a:pt x="623" y="53"/>
                                  </a:lnTo>
                                  <a:lnTo>
                                    <a:pt x="1078" y="53"/>
                                  </a:lnTo>
                                  <a:lnTo>
                                    <a:pt x="1078" y="23"/>
                                  </a:lnTo>
                                  <a:close/>
                                  <a:moveTo>
                                    <a:pt x="1079" y="397"/>
                                  </a:moveTo>
                                  <a:lnTo>
                                    <a:pt x="842" y="397"/>
                                  </a:lnTo>
                                  <a:lnTo>
                                    <a:pt x="842" y="529"/>
                                  </a:lnTo>
                                  <a:lnTo>
                                    <a:pt x="880" y="529"/>
                                  </a:lnTo>
                                  <a:lnTo>
                                    <a:pt x="880" y="509"/>
                                  </a:lnTo>
                                  <a:lnTo>
                                    <a:pt x="1079" y="509"/>
                                  </a:lnTo>
                                  <a:lnTo>
                                    <a:pt x="1079" y="479"/>
                                  </a:lnTo>
                                  <a:lnTo>
                                    <a:pt x="880" y="479"/>
                                  </a:lnTo>
                                  <a:lnTo>
                                    <a:pt x="880" y="427"/>
                                  </a:lnTo>
                                  <a:lnTo>
                                    <a:pt x="1079" y="427"/>
                                  </a:lnTo>
                                  <a:lnTo>
                                    <a:pt x="1079" y="397"/>
                                  </a:lnTo>
                                  <a:close/>
                                  <a:moveTo>
                                    <a:pt x="1079" y="509"/>
                                  </a:moveTo>
                                  <a:lnTo>
                                    <a:pt x="1041" y="509"/>
                                  </a:lnTo>
                                  <a:lnTo>
                                    <a:pt x="1041" y="529"/>
                                  </a:lnTo>
                                  <a:lnTo>
                                    <a:pt x="1079" y="529"/>
                                  </a:lnTo>
                                  <a:lnTo>
                                    <a:pt x="1079" y="509"/>
                                  </a:lnTo>
                                  <a:close/>
                                  <a:moveTo>
                                    <a:pt x="638" y="375"/>
                                  </a:moveTo>
                                  <a:lnTo>
                                    <a:pt x="602" y="375"/>
                                  </a:lnTo>
                                  <a:lnTo>
                                    <a:pt x="602" y="474"/>
                                  </a:lnTo>
                                  <a:lnTo>
                                    <a:pt x="567" y="477"/>
                                  </a:lnTo>
                                  <a:lnTo>
                                    <a:pt x="576" y="512"/>
                                  </a:lnTo>
                                  <a:lnTo>
                                    <a:pt x="684" y="501"/>
                                  </a:lnTo>
                                  <a:lnTo>
                                    <a:pt x="805" y="491"/>
                                  </a:lnTo>
                                  <a:lnTo>
                                    <a:pt x="805" y="479"/>
                                  </a:lnTo>
                                  <a:lnTo>
                                    <a:pt x="806" y="472"/>
                                  </a:lnTo>
                                  <a:lnTo>
                                    <a:pt x="638" y="472"/>
                                  </a:lnTo>
                                  <a:lnTo>
                                    <a:pt x="638" y="375"/>
                                  </a:lnTo>
                                  <a:close/>
                                  <a:moveTo>
                                    <a:pt x="1079" y="427"/>
                                  </a:moveTo>
                                  <a:lnTo>
                                    <a:pt x="1041" y="427"/>
                                  </a:lnTo>
                                  <a:lnTo>
                                    <a:pt x="1041" y="479"/>
                                  </a:lnTo>
                                  <a:lnTo>
                                    <a:pt x="1079" y="479"/>
                                  </a:lnTo>
                                  <a:lnTo>
                                    <a:pt x="1079" y="427"/>
                                  </a:lnTo>
                                  <a:close/>
                                  <a:moveTo>
                                    <a:pt x="728" y="345"/>
                                  </a:moveTo>
                                  <a:lnTo>
                                    <a:pt x="691" y="345"/>
                                  </a:lnTo>
                                  <a:lnTo>
                                    <a:pt x="691" y="468"/>
                                  </a:lnTo>
                                  <a:lnTo>
                                    <a:pt x="638" y="472"/>
                                  </a:lnTo>
                                  <a:lnTo>
                                    <a:pt x="806" y="472"/>
                                  </a:lnTo>
                                  <a:lnTo>
                                    <a:pt x="806" y="470"/>
                                  </a:lnTo>
                                  <a:lnTo>
                                    <a:pt x="806" y="465"/>
                                  </a:lnTo>
                                  <a:lnTo>
                                    <a:pt x="728" y="465"/>
                                  </a:lnTo>
                                  <a:lnTo>
                                    <a:pt x="728" y="413"/>
                                  </a:lnTo>
                                  <a:lnTo>
                                    <a:pt x="795" y="413"/>
                                  </a:lnTo>
                                  <a:lnTo>
                                    <a:pt x="795" y="384"/>
                                  </a:lnTo>
                                  <a:lnTo>
                                    <a:pt x="728" y="384"/>
                                  </a:lnTo>
                                  <a:lnTo>
                                    <a:pt x="728" y="345"/>
                                  </a:lnTo>
                                  <a:close/>
                                  <a:moveTo>
                                    <a:pt x="807" y="458"/>
                                  </a:moveTo>
                                  <a:lnTo>
                                    <a:pt x="728" y="465"/>
                                  </a:lnTo>
                                  <a:lnTo>
                                    <a:pt x="806" y="465"/>
                                  </a:lnTo>
                                  <a:lnTo>
                                    <a:pt x="807" y="458"/>
                                  </a:lnTo>
                                  <a:close/>
                                  <a:moveTo>
                                    <a:pt x="918" y="295"/>
                                  </a:moveTo>
                                  <a:lnTo>
                                    <a:pt x="867" y="295"/>
                                  </a:lnTo>
                                  <a:lnTo>
                                    <a:pt x="879" y="306"/>
                                  </a:lnTo>
                                  <a:lnTo>
                                    <a:pt x="893" y="317"/>
                                  </a:lnTo>
                                  <a:lnTo>
                                    <a:pt x="908" y="326"/>
                                  </a:lnTo>
                                  <a:lnTo>
                                    <a:pt x="924" y="336"/>
                                  </a:lnTo>
                                  <a:lnTo>
                                    <a:pt x="895" y="344"/>
                                  </a:lnTo>
                                  <a:lnTo>
                                    <a:pt x="864" y="351"/>
                                  </a:lnTo>
                                  <a:lnTo>
                                    <a:pt x="830" y="356"/>
                                  </a:lnTo>
                                  <a:lnTo>
                                    <a:pt x="794" y="359"/>
                                  </a:lnTo>
                                  <a:lnTo>
                                    <a:pt x="803" y="372"/>
                                  </a:lnTo>
                                  <a:lnTo>
                                    <a:pt x="810" y="383"/>
                                  </a:lnTo>
                                  <a:lnTo>
                                    <a:pt x="813" y="392"/>
                                  </a:lnTo>
                                  <a:lnTo>
                                    <a:pt x="855" y="385"/>
                                  </a:lnTo>
                                  <a:lnTo>
                                    <a:pt x="893" y="377"/>
                                  </a:lnTo>
                                  <a:lnTo>
                                    <a:pt x="929" y="366"/>
                                  </a:lnTo>
                                  <a:lnTo>
                                    <a:pt x="962" y="353"/>
                                  </a:lnTo>
                                  <a:lnTo>
                                    <a:pt x="1133" y="353"/>
                                  </a:lnTo>
                                  <a:lnTo>
                                    <a:pt x="1133" y="353"/>
                                  </a:lnTo>
                                  <a:lnTo>
                                    <a:pt x="1133" y="353"/>
                                  </a:lnTo>
                                  <a:lnTo>
                                    <a:pt x="1098" y="351"/>
                                  </a:lnTo>
                                  <a:lnTo>
                                    <a:pt x="1064" y="347"/>
                                  </a:lnTo>
                                  <a:lnTo>
                                    <a:pt x="1032" y="342"/>
                                  </a:lnTo>
                                  <a:lnTo>
                                    <a:pt x="1001" y="334"/>
                                  </a:lnTo>
                                  <a:lnTo>
                                    <a:pt x="1023" y="320"/>
                                  </a:lnTo>
                                  <a:lnTo>
                                    <a:pt x="1024" y="320"/>
                                  </a:lnTo>
                                  <a:lnTo>
                                    <a:pt x="963" y="320"/>
                                  </a:lnTo>
                                  <a:lnTo>
                                    <a:pt x="942" y="310"/>
                                  </a:lnTo>
                                  <a:lnTo>
                                    <a:pt x="923" y="298"/>
                                  </a:lnTo>
                                  <a:lnTo>
                                    <a:pt x="918" y="295"/>
                                  </a:lnTo>
                                  <a:close/>
                                  <a:moveTo>
                                    <a:pt x="1133" y="353"/>
                                  </a:moveTo>
                                  <a:lnTo>
                                    <a:pt x="962" y="353"/>
                                  </a:lnTo>
                                  <a:lnTo>
                                    <a:pt x="996" y="365"/>
                                  </a:lnTo>
                                  <a:lnTo>
                                    <a:pt x="1032" y="375"/>
                                  </a:lnTo>
                                  <a:lnTo>
                                    <a:pt x="1072" y="383"/>
                                  </a:lnTo>
                                  <a:lnTo>
                                    <a:pt x="1115" y="389"/>
                                  </a:lnTo>
                                  <a:lnTo>
                                    <a:pt x="1119" y="379"/>
                                  </a:lnTo>
                                  <a:lnTo>
                                    <a:pt x="1124" y="368"/>
                                  </a:lnTo>
                                  <a:lnTo>
                                    <a:pt x="1132" y="355"/>
                                  </a:lnTo>
                                  <a:lnTo>
                                    <a:pt x="1133" y="354"/>
                                  </a:lnTo>
                                  <a:lnTo>
                                    <a:pt x="1133" y="353"/>
                                  </a:lnTo>
                                  <a:close/>
                                  <a:moveTo>
                                    <a:pt x="791" y="234"/>
                                  </a:moveTo>
                                  <a:lnTo>
                                    <a:pt x="613" y="234"/>
                                  </a:lnTo>
                                  <a:lnTo>
                                    <a:pt x="613" y="358"/>
                                  </a:lnTo>
                                  <a:lnTo>
                                    <a:pt x="649" y="358"/>
                                  </a:lnTo>
                                  <a:lnTo>
                                    <a:pt x="649" y="345"/>
                                  </a:lnTo>
                                  <a:lnTo>
                                    <a:pt x="791" y="345"/>
                                  </a:lnTo>
                                  <a:lnTo>
                                    <a:pt x="791" y="317"/>
                                  </a:lnTo>
                                  <a:lnTo>
                                    <a:pt x="649" y="317"/>
                                  </a:lnTo>
                                  <a:lnTo>
                                    <a:pt x="649" y="262"/>
                                  </a:lnTo>
                                  <a:lnTo>
                                    <a:pt x="791" y="262"/>
                                  </a:lnTo>
                                  <a:lnTo>
                                    <a:pt x="791" y="234"/>
                                  </a:lnTo>
                                  <a:close/>
                                  <a:moveTo>
                                    <a:pt x="914" y="219"/>
                                  </a:moveTo>
                                  <a:lnTo>
                                    <a:pt x="876" y="219"/>
                                  </a:lnTo>
                                  <a:lnTo>
                                    <a:pt x="863" y="243"/>
                                  </a:lnTo>
                                  <a:lnTo>
                                    <a:pt x="846" y="266"/>
                                  </a:lnTo>
                                  <a:lnTo>
                                    <a:pt x="825" y="288"/>
                                  </a:lnTo>
                                  <a:lnTo>
                                    <a:pt x="800" y="308"/>
                                  </a:lnTo>
                                  <a:lnTo>
                                    <a:pt x="812" y="318"/>
                                  </a:lnTo>
                                  <a:lnTo>
                                    <a:pt x="821" y="327"/>
                                  </a:lnTo>
                                  <a:lnTo>
                                    <a:pt x="828" y="334"/>
                                  </a:lnTo>
                                  <a:lnTo>
                                    <a:pt x="838" y="325"/>
                                  </a:lnTo>
                                  <a:lnTo>
                                    <a:pt x="848" y="315"/>
                                  </a:lnTo>
                                  <a:lnTo>
                                    <a:pt x="858" y="305"/>
                                  </a:lnTo>
                                  <a:lnTo>
                                    <a:pt x="867" y="295"/>
                                  </a:lnTo>
                                  <a:lnTo>
                                    <a:pt x="918" y="295"/>
                                  </a:lnTo>
                                  <a:lnTo>
                                    <a:pt x="904" y="285"/>
                                  </a:lnTo>
                                  <a:lnTo>
                                    <a:pt x="887" y="271"/>
                                  </a:lnTo>
                                  <a:lnTo>
                                    <a:pt x="1078" y="271"/>
                                  </a:lnTo>
                                  <a:lnTo>
                                    <a:pt x="1078" y="243"/>
                                  </a:lnTo>
                                  <a:lnTo>
                                    <a:pt x="903" y="243"/>
                                  </a:lnTo>
                                  <a:lnTo>
                                    <a:pt x="907" y="235"/>
                                  </a:lnTo>
                                  <a:lnTo>
                                    <a:pt x="910" y="227"/>
                                  </a:lnTo>
                                  <a:lnTo>
                                    <a:pt x="914" y="219"/>
                                  </a:lnTo>
                                  <a:close/>
                                  <a:moveTo>
                                    <a:pt x="1078" y="271"/>
                                  </a:moveTo>
                                  <a:lnTo>
                                    <a:pt x="1030" y="271"/>
                                  </a:lnTo>
                                  <a:lnTo>
                                    <a:pt x="1016" y="285"/>
                                  </a:lnTo>
                                  <a:lnTo>
                                    <a:pt x="1000" y="298"/>
                                  </a:lnTo>
                                  <a:lnTo>
                                    <a:pt x="983" y="309"/>
                                  </a:lnTo>
                                  <a:lnTo>
                                    <a:pt x="963" y="320"/>
                                  </a:lnTo>
                                  <a:lnTo>
                                    <a:pt x="1024" y="320"/>
                                  </a:lnTo>
                                  <a:lnTo>
                                    <a:pt x="1043" y="305"/>
                                  </a:lnTo>
                                  <a:lnTo>
                                    <a:pt x="1062" y="289"/>
                                  </a:lnTo>
                                  <a:lnTo>
                                    <a:pt x="1078" y="271"/>
                                  </a:lnTo>
                                  <a:close/>
                                  <a:moveTo>
                                    <a:pt x="791" y="262"/>
                                  </a:moveTo>
                                  <a:lnTo>
                                    <a:pt x="754" y="262"/>
                                  </a:lnTo>
                                  <a:lnTo>
                                    <a:pt x="754" y="317"/>
                                  </a:lnTo>
                                  <a:lnTo>
                                    <a:pt x="791" y="317"/>
                                  </a:lnTo>
                                  <a:lnTo>
                                    <a:pt x="791" y="2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17" name="任意多边形 1217"/>
                          <wps:cNvSpPr/>
                          <wps:spPr>
                            <a:xfrm>
                              <a:off x="9747" y="11404"/>
                              <a:ext cx="251" cy="1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71" h="521">
                                  <a:moveTo>
                                    <a:pt x="555" y="196"/>
                                  </a:moveTo>
                                  <a:lnTo>
                                    <a:pt x="303" y="196"/>
                                  </a:lnTo>
                                  <a:lnTo>
                                    <a:pt x="303" y="0"/>
                                  </a:lnTo>
                                  <a:lnTo>
                                    <a:pt x="251" y="0"/>
                                  </a:lnTo>
                                  <a:lnTo>
                                    <a:pt x="251" y="196"/>
                                  </a:lnTo>
                                  <a:lnTo>
                                    <a:pt x="0" y="196"/>
                                  </a:lnTo>
                                  <a:lnTo>
                                    <a:pt x="0" y="239"/>
                                  </a:lnTo>
                                  <a:lnTo>
                                    <a:pt x="251" y="239"/>
                                  </a:lnTo>
                                  <a:lnTo>
                                    <a:pt x="251" y="520"/>
                                  </a:lnTo>
                                  <a:lnTo>
                                    <a:pt x="303" y="520"/>
                                  </a:lnTo>
                                  <a:lnTo>
                                    <a:pt x="303" y="239"/>
                                  </a:lnTo>
                                  <a:lnTo>
                                    <a:pt x="555" y="239"/>
                                  </a:lnTo>
                                  <a:lnTo>
                                    <a:pt x="555" y="196"/>
                                  </a:lnTo>
                                  <a:close/>
                                  <a:moveTo>
                                    <a:pt x="1107" y="232"/>
                                  </a:moveTo>
                                  <a:lnTo>
                                    <a:pt x="681" y="232"/>
                                  </a:lnTo>
                                  <a:lnTo>
                                    <a:pt x="681" y="278"/>
                                  </a:lnTo>
                                  <a:lnTo>
                                    <a:pt x="1107" y="278"/>
                                  </a:lnTo>
                                  <a:lnTo>
                                    <a:pt x="1107" y="232"/>
                                  </a:lnTo>
                                  <a:close/>
                                  <a:moveTo>
                                    <a:pt x="1170" y="435"/>
                                  </a:moveTo>
                                  <a:lnTo>
                                    <a:pt x="620" y="435"/>
                                  </a:lnTo>
                                  <a:lnTo>
                                    <a:pt x="620" y="480"/>
                                  </a:lnTo>
                                  <a:lnTo>
                                    <a:pt x="1170" y="480"/>
                                  </a:lnTo>
                                  <a:lnTo>
                                    <a:pt x="1170" y="4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18" name="任意多边形 1218"/>
                          <wps:cNvSpPr/>
                          <wps:spPr>
                            <a:xfrm>
                              <a:off x="10231" y="11404"/>
                              <a:ext cx="246" cy="1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47" h="521">
                                  <a:moveTo>
                                    <a:pt x="303" y="240"/>
                                  </a:moveTo>
                                  <a:lnTo>
                                    <a:pt x="251" y="240"/>
                                  </a:lnTo>
                                  <a:lnTo>
                                    <a:pt x="251" y="520"/>
                                  </a:lnTo>
                                  <a:lnTo>
                                    <a:pt x="303" y="520"/>
                                  </a:lnTo>
                                  <a:lnTo>
                                    <a:pt x="303" y="240"/>
                                  </a:lnTo>
                                  <a:close/>
                                  <a:moveTo>
                                    <a:pt x="555" y="197"/>
                                  </a:moveTo>
                                  <a:lnTo>
                                    <a:pt x="0" y="197"/>
                                  </a:lnTo>
                                  <a:lnTo>
                                    <a:pt x="0" y="240"/>
                                  </a:lnTo>
                                  <a:lnTo>
                                    <a:pt x="555" y="240"/>
                                  </a:lnTo>
                                  <a:lnTo>
                                    <a:pt x="555" y="197"/>
                                  </a:lnTo>
                                  <a:close/>
                                  <a:moveTo>
                                    <a:pt x="303" y="0"/>
                                  </a:moveTo>
                                  <a:lnTo>
                                    <a:pt x="251" y="0"/>
                                  </a:lnTo>
                                  <a:lnTo>
                                    <a:pt x="251" y="197"/>
                                  </a:lnTo>
                                  <a:lnTo>
                                    <a:pt x="303" y="197"/>
                                  </a:lnTo>
                                  <a:lnTo>
                                    <a:pt x="303" y="0"/>
                                  </a:lnTo>
                                  <a:close/>
                                  <a:moveTo>
                                    <a:pt x="1146" y="37"/>
                                  </a:moveTo>
                                  <a:lnTo>
                                    <a:pt x="656" y="37"/>
                                  </a:lnTo>
                                  <a:lnTo>
                                    <a:pt x="656" y="518"/>
                                  </a:lnTo>
                                  <a:lnTo>
                                    <a:pt x="704" y="518"/>
                                  </a:lnTo>
                                  <a:lnTo>
                                    <a:pt x="704" y="486"/>
                                  </a:lnTo>
                                  <a:lnTo>
                                    <a:pt x="1146" y="486"/>
                                  </a:lnTo>
                                  <a:lnTo>
                                    <a:pt x="1146" y="445"/>
                                  </a:lnTo>
                                  <a:lnTo>
                                    <a:pt x="704" y="445"/>
                                  </a:lnTo>
                                  <a:lnTo>
                                    <a:pt x="704" y="79"/>
                                  </a:lnTo>
                                  <a:lnTo>
                                    <a:pt x="1146" y="79"/>
                                  </a:lnTo>
                                  <a:lnTo>
                                    <a:pt x="1146" y="37"/>
                                  </a:lnTo>
                                  <a:close/>
                                  <a:moveTo>
                                    <a:pt x="1146" y="486"/>
                                  </a:moveTo>
                                  <a:lnTo>
                                    <a:pt x="1098" y="486"/>
                                  </a:lnTo>
                                  <a:lnTo>
                                    <a:pt x="1098" y="518"/>
                                  </a:lnTo>
                                  <a:lnTo>
                                    <a:pt x="1146" y="518"/>
                                  </a:lnTo>
                                  <a:lnTo>
                                    <a:pt x="1146" y="486"/>
                                  </a:lnTo>
                                  <a:close/>
                                  <a:moveTo>
                                    <a:pt x="1146" y="79"/>
                                  </a:moveTo>
                                  <a:lnTo>
                                    <a:pt x="1098" y="79"/>
                                  </a:lnTo>
                                  <a:lnTo>
                                    <a:pt x="1098" y="445"/>
                                  </a:lnTo>
                                  <a:lnTo>
                                    <a:pt x="1146" y="445"/>
                                  </a:lnTo>
                                  <a:lnTo>
                                    <a:pt x="1146" y="79"/>
                                  </a:lnTo>
                                  <a:close/>
                                  <a:moveTo>
                                    <a:pt x="860" y="79"/>
                                  </a:moveTo>
                                  <a:lnTo>
                                    <a:pt x="813" y="79"/>
                                  </a:lnTo>
                                  <a:lnTo>
                                    <a:pt x="812" y="144"/>
                                  </a:lnTo>
                                  <a:lnTo>
                                    <a:pt x="809" y="196"/>
                                  </a:lnTo>
                                  <a:lnTo>
                                    <a:pt x="804" y="234"/>
                                  </a:lnTo>
                                  <a:lnTo>
                                    <a:pt x="797" y="258"/>
                                  </a:lnTo>
                                  <a:lnTo>
                                    <a:pt x="786" y="282"/>
                                  </a:lnTo>
                                  <a:lnTo>
                                    <a:pt x="767" y="306"/>
                                  </a:lnTo>
                                  <a:lnTo>
                                    <a:pt x="740" y="329"/>
                                  </a:lnTo>
                                  <a:lnTo>
                                    <a:pt x="706" y="351"/>
                                  </a:lnTo>
                                  <a:lnTo>
                                    <a:pt x="716" y="359"/>
                                  </a:lnTo>
                                  <a:lnTo>
                                    <a:pt x="725" y="368"/>
                                  </a:lnTo>
                                  <a:lnTo>
                                    <a:pt x="733" y="377"/>
                                  </a:lnTo>
                                  <a:lnTo>
                                    <a:pt x="741" y="385"/>
                                  </a:lnTo>
                                  <a:lnTo>
                                    <a:pt x="778" y="360"/>
                                  </a:lnTo>
                                  <a:lnTo>
                                    <a:pt x="807" y="333"/>
                                  </a:lnTo>
                                  <a:lnTo>
                                    <a:pt x="828" y="305"/>
                                  </a:lnTo>
                                  <a:lnTo>
                                    <a:pt x="841" y="276"/>
                                  </a:lnTo>
                                  <a:lnTo>
                                    <a:pt x="849" y="246"/>
                                  </a:lnTo>
                                  <a:lnTo>
                                    <a:pt x="855" y="203"/>
                                  </a:lnTo>
                                  <a:lnTo>
                                    <a:pt x="858" y="148"/>
                                  </a:lnTo>
                                  <a:lnTo>
                                    <a:pt x="860" y="79"/>
                                  </a:lnTo>
                                  <a:close/>
                                  <a:moveTo>
                                    <a:pt x="988" y="79"/>
                                  </a:moveTo>
                                  <a:lnTo>
                                    <a:pt x="941" y="79"/>
                                  </a:lnTo>
                                  <a:lnTo>
                                    <a:pt x="941" y="280"/>
                                  </a:lnTo>
                                  <a:lnTo>
                                    <a:pt x="946" y="308"/>
                                  </a:lnTo>
                                  <a:lnTo>
                                    <a:pt x="960" y="328"/>
                                  </a:lnTo>
                                  <a:lnTo>
                                    <a:pt x="984" y="340"/>
                                  </a:lnTo>
                                  <a:lnTo>
                                    <a:pt x="1017" y="344"/>
                                  </a:lnTo>
                                  <a:lnTo>
                                    <a:pt x="1082" y="344"/>
                                  </a:lnTo>
                                  <a:lnTo>
                                    <a:pt x="1091" y="301"/>
                                  </a:lnTo>
                                  <a:lnTo>
                                    <a:pt x="1024" y="301"/>
                                  </a:lnTo>
                                  <a:lnTo>
                                    <a:pt x="1008" y="300"/>
                                  </a:lnTo>
                                  <a:lnTo>
                                    <a:pt x="997" y="294"/>
                                  </a:lnTo>
                                  <a:lnTo>
                                    <a:pt x="990" y="286"/>
                                  </a:lnTo>
                                  <a:lnTo>
                                    <a:pt x="988" y="274"/>
                                  </a:lnTo>
                                  <a:lnTo>
                                    <a:pt x="988" y="79"/>
                                  </a:lnTo>
                                  <a:close/>
                                  <a:moveTo>
                                    <a:pt x="1091" y="300"/>
                                  </a:moveTo>
                                  <a:lnTo>
                                    <a:pt x="1024" y="301"/>
                                  </a:lnTo>
                                  <a:lnTo>
                                    <a:pt x="1091" y="301"/>
                                  </a:lnTo>
                                  <a:lnTo>
                                    <a:pt x="1091" y="3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19" name="任意多边形 1219"/>
                          <wps:cNvSpPr/>
                          <wps:spPr>
                            <a:xfrm>
                              <a:off x="10655" y="11403"/>
                              <a:ext cx="377" cy="11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758" h="528">
                                  <a:moveTo>
                                    <a:pt x="268" y="330"/>
                                  </a:moveTo>
                                  <a:lnTo>
                                    <a:pt x="219" y="330"/>
                                  </a:lnTo>
                                  <a:lnTo>
                                    <a:pt x="219" y="528"/>
                                  </a:lnTo>
                                  <a:lnTo>
                                    <a:pt x="268" y="528"/>
                                  </a:lnTo>
                                  <a:lnTo>
                                    <a:pt x="268" y="330"/>
                                  </a:lnTo>
                                  <a:close/>
                                  <a:moveTo>
                                    <a:pt x="489" y="116"/>
                                  </a:moveTo>
                                  <a:lnTo>
                                    <a:pt x="0" y="116"/>
                                  </a:lnTo>
                                  <a:lnTo>
                                    <a:pt x="0" y="359"/>
                                  </a:lnTo>
                                  <a:lnTo>
                                    <a:pt x="46" y="359"/>
                                  </a:lnTo>
                                  <a:lnTo>
                                    <a:pt x="46" y="330"/>
                                  </a:lnTo>
                                  <a:lnTo>
                                    <a:pt x="489" y="330"/>
                                  </a:lnTo>
                                  <a:lnTo>
                                    <a:pt x="489" y="291"/>
                                  </a:lnTo>
                                  <a:lnTo>
                                    <a:pt x="46" y="291"/>
                                  </a:lnTo>
                                  <a:lnTo>
                                    <a:pt x="46" y="156"/>
                                  </a:lnTo>
                                  <a:lnTo>
                                    <a:pt x="489" y="156"/>
                                  </a:lnTo>
                                  <a:lnTo>
                                    <a:pt x="489" y="116"/>
                                  </a:lnTo>
                                  <a:close/>
                                  <a:moveTo>
                                    <a:pt x="489" y="330"/>
                                  </a:moveTo>
                                  <a:lnTo>
                                    <a:pt x="443" y="330"/>
                                  </a:lnTo>
                                  <a:lnTo>
                                    <a:pt x="443" y="359"/>
                                  </a:lnTo>
                                  <a:lnTo>
                                    <a:pt x="489" y="359"/>
                                  </a:lnTo>
                                  <a:lnTo>
                                    <a:pt x="489" y="330"/>
                                  </a:lnTo>
                                  <a:close/>
                                  <a:moveTo>
                                    <a:pt x="268" y="156"/>
                                  </a:moveTo>
                                  <a:lnTo>
                                    <a:pt x="219" y="156"/>
                                  </a:lnTo>
                                  <a:lnTo>
                                    <a:pt x="219" y="291"/>
                                  </a:lnTo>
                                  <a:lnTo>
                                    <a:pt x="268" y="291"/>
                                  </a:lnTo>
                                  <a:lnTo>
                                    <a:pt x="268" y="156"/>
                                  </a:lnTo>
                                  <a:close/>
                                  <a:moveTo>
                                    <a:pt x="489" y="156"/>
                                  </a:moveTo>
                                  <a:lnTo>
                                    <a:pt x="443" y="156"/>
                                  </a:lnTo>
                                  <a:lnTo>
                                    <a:pt x="443" y="291"/>
                                  </a:lnTo>
                                  <a:lnTo>
                                    <a:pt x="489" y="291"/>
                                  </a:lnTo>
                                  <a:lnTo>
                                    <a:pt x="489" y="156"/>
                                  </a:lnTo>
                                  <a:close/>
                                  <a:moveTo>
                                    <a:pt x="268" y="0"/>
                                  </a:moveTo>
                                  <a:lnTo>
                                    <a:pt x="219" y="0"/>
                                  </a:lnTo>
                                  <a:lnTo>
                                    <a:pt x="219" y="116"/>
                                  </a:lnTo>
                                  <a:lnTo>
                                    <a:pt x="268" y="116"/>
                                  </a:lnTo>
                                  <a:lnTo>
                                    <a:pt x="268" y="0"/>
                                  </a:lnTo>
                                  <a:close/>
                                  <a:moveTo>
                                    <a:pt x="969" y="3"/>
                                  </a:moveTo>
                                  <a:lnTo>
                                    <a:pt x="925" y="3"/>
                                  </a:lnTo>
                                  <a:lnTo>
                                    <a:pt x="925" y="21"/>
                                  </a:lnTo>
                                  <a:lnTo>
                                    <a:pt x="925" y="52"/>
                                  </a:lnTo>
                                  <a:lnTo>
                                    <a:pt x="924" y="82"/>
                                  </a:lnTo>
                                  <a:lnTo>
                                    <a:pt x="924" y="117"/>
                                  </a:lnTo>
                                  <a:lnTo>
                                    <a:pt x="923" y="148"/>
                                  </a:lnTo>
                                  <a:lnTo>
                                    <a:pt x="919" y="211"/>
                                  </a:lnTo>
                                  <a:lnTo>
                                    <a:pt x="912" y="265"/>
                                  </a:lnTo>
                                  <a:lnTo>
                                    <a:pt x="901" y="311"/>
                                  </a:lnTo>
                                  <a:lnTo>
                                    <a:pt x="886" y="350"/>
                                  </a:lnTo>
                                  <a:lnTo>
                                    <a:pt x="865" y="386"/>
                                  </a:lnTo>
                                  <a:lnTo>
                                    <a:pt x="836" y="422"/>
                                  </a:lnTo>
                                  <a:lnTo>
                                    <a:pt x="799" y="458"/>
                                  </a:lnTo>
                                  <a:lnTo>
                                    <a:pt x="754" y="495"/>
                                  </a:lnTo>
                                  <a:lnTo>
                                    <a:pt x="765" y="505"/>
                                  </a:lnTo>
                                  <a:lnTo>
                                    <a:pt x="774" y="514"/>
                                  </a:lnTo>
                                  <a:lnTo>
                                    <a:pt x="781" y="521"/>
                                  </a:lnTo>
                                  <a:lnTo>
                                    <a:pt x="787" y="527"/>
                                  </a:lnTo>
                                  <a:lnTo>
                                    <a:pt x="851" y="472"/>
                                  </a:lnTo>
                                  <a:lnTo>
                                    <a:pt x="899" y="411"/>
                                  </a:lnTo>
                                  <a:lnTo>
                                    <a:pt x="932" y="345"/>
                                  </a:lnTo>
                                  <a:lnTo>
                                    <a:pt x="950" y="274"/>
                                  </a:lnTo>
                                  <a:lnTo>
                                    <a:pt x="988" y="274"/>
                                  </a:lnTo>
                                  <a:lnTo>
                                    <a:pt x="984" y="261"/>
                                  </a:lnTo>
                                  <a:lnTo>
                                    <a:pt x="965" y="176"/>
                                  </a:lnTo>
                                  <a:lnTo>
                                    <a:pt x="966" y="138"/>
                                  </a:lnTo>
                                  <a:lnTo>
                                    <a:pt x="967" y="97"/>
                                  </a:lnTo>
                                  <a:lnTo>
                                    <a:pt x="968" y="52"/>
                                  </a:lnTo>
                                  <a:lnTo>
                                    <a:pt x="969" y="3"/>
                                  </a:lnTo>
                                  <a:close/>
                                  <a:moveTo>
                                    <a:pt x="713" y="291"/>
                                  </a:moveTo>
                                  <a:lnTo>
                                    <a:pt x="671" y="291"/>
                                  </a:lnTo>
                                  <a:lnTo>
                                    <a:pt x="671" y="525"/>
                                  </a:lnTo>
                                  <a:lnTo>
                                    <a:pt x="713" y="525"/>
                                  </a:lnTo>
                                  <a:lnTo>
                                    <a:pt x="713" y="291"/>
                                  </a:lnTo>
                                  <a:close/>
                                  <a:moveTo>
                                    <a:pt x="988" y="274"/>
                                  </a:moveTo>
                                  <a:lnTo>
                                    <a:pt x="950" y="274"/>
                                  </a:lnTo>
                                  <a:lnTo>
                                    <a:pt x="973" y="350"/>
                                  </a:lnTo>
                                  <a:lnTo>
                                    <a:pt x="1007" y="416"/>
                                  </a:lnTo>
                                  <a:lnTo>
                                    <a:pt x="1053" y="473"/>
                                  </a:lnTo>
                                  <a:lnTo>
                                    <a:pt x="1109" y="521"/>
                                  </a:lnTo>
                                  <a:lnTo>
                                    <a:pt x="1118" y="512"/>
                                  </a:lnTo>
                                  <a:lnTo>
                                    <a:pt x="1127" y="503"/>
                                  </a:lnTo>
                                  <a:lnTo>
                                    <a:pt x="1136" y="495"/>
                                  </a:lnTo>
                                  <a:lnTo>
                                    <a:pt x="1145" y="485"/>
                                  </a:lnTo>
                                  <a:lnTo>
                                    <a:pt x="1092" y="447"/>
                                  </a:lnTo>
                                  <a:lnTo>
                                    <a:pt x="1048" y="397"/>
                                  </a:lnTo>
                                  <a:lnTo>
                                    <a:pt x="1011" y="335"/>
                                  </a:lnTo>
                                  <a:lnTo>
                                    <a:pt x="988" y="274"/>
                                  </a:lnTo>
                                  <a:close/>
                                  <a:moveTo>
                                    <a:pt x="713" y="197"/>
                                  </a:moveTo>
                                  <a:lnTo>
                                    <a:pt x="667" y="197"/>
                                  </a:lnTo>
                                  <a:lnTo>
                                    <a:pt x="648" y="250"/>
                                  </a:lnTo>
                                  <a:lnTo>
                                    <a:pt x="627" y="298"/>
                                  </a:lnTo>
                                  <a:lnTo>
                                    <a:pt x="603" y="341"/>
                                  </a:lnTo>
                                  <a:lnTo>
                                    <a:pt x="577" y="380"/>
                                  </a:lnTo>
                                  <a:lnTo>
                                    <a:pt x="583" y="391"/>
                                  </a:lnTo>
                                  <a:lnTo>
                                    <a:pt x="588" y="403"/>
                                  </a:lnTo>
                                  <a:lnTo>
                                    <a:pt x="592" y="414"/>
                                  </a:lnTo>
                                  <a:lnTo>
                                    <a:pt x="597" y="425"/>
                                  </a:lnTo>
                                  <a:lnTo>
                                    <a:pt x="618" y="396"/>
                                  </a:lnTo>
                                  <a:lnTo>
                                    <a:pt x="638" y="364"/>
                                  </a:lnTo>
                                  <a:lnTo>
                                    <a:pt x="655" y="329"/>
                                  </a:lnTo>
                                  <a:lnTo>
                                    <a:pt x="671" y="291"/>
                                  </a:lnTo>
                                  <a:lnTo>
                                    <a:pt x="713" y="291"/>
                                  </a:lnTo>
                                  <a:lnTo>
                                    <a:pt x="713" y="285"/>
                                  </a:lnTo>
                                  <a:lnTo>
                                    <a:pt x="767" y="285"/>
                                  </a:lnTo>
                                  <a:lnTo>
                                    <a:pt x="760" y="278"/>
                                  </a:lnTo>
                                  <a:lnTo>
                                    <a:pt x="713" y="278"/>
                                  </a:lnTo>
                                  <a:lnTo>
                                    <a:pt x="713" y="197"/>
                                  </a:lnTo>
                                  <a:close/>
                                  <a:moveTo>
                                    <a:pt x="767" y="285"/>
                                  </a:moveTo>
                                  <a:lnTo>
                                    <a:pt x="713" y="285"/>
                                  </a:lnTo>
                                  <a:lnTo>
                                    <a:pt x="728" y="301"/>
                                  </a:lnTo>
                                  <a:lnTo>
                                    <a:pt x="743" y="319"/>
                                  </a:lnTo>
                                  <a:lnTo>
                                    <a:pt x="759" y="338"/>
                                  </a:lnTo>
                                  <a:lnTo>
                                    <a:pt x="774" y="357"/>
                                  </a:lnTo>
                                  <a:lnTo>
                                    <a:pt x="809" y="331"/>
                                  </a:lnTo>
                                  <a:lnTo>
                                    <a:pt x="792" y="312"/>
                                  </a:lnTo>
                                  <a:lnTo>
                                    <a:pt x="775" y="293"/>
                                  </a:lnTo>
                                  <a:lnTo>
                                    <a:pt x="767" y="285"/>
                                  </a:lnTo>
                                  <a:close/>
                                  <a:moveTo>
                                    <a:pt x="740" y="257"/>
                                  </a:moveTo>
                                  <a:lnTo>
                                    <a:pt x="713" y="278"/>
                                  </a:lnTo>
                                  <a:lnTo>
                                    <a:pt x="760" y="278"/>
                                  </a:lnTo>
                                  <a:lnTo>
                                    <a:pt x="758" y="275"/>
                                  </a:lnTo>
                                  <a:lnTo>
                                    <a:pt x="740" y="257"/>
                                  </a:lnTo>
                                  <a:close/>
                                  <a:moveTo>
                                    <a:pt x="820" y="114"/>
                                  </a:moveTo>
                                  <a:lnTo>
                                    <a:pt x="783" y="133"/>
                                  </a:lnTo>
                                  <a:lnTo>
                                    <a:pt x="803" y="168"/>
                                  </a:lnTo>
                                  <a:lnTo>
                                    <a:pt x="821" y="203"/>
                                  </a:lnTo>
                                  <a:lnTo>
                                    <a:pt x="839" y="237"/>
                                  </a:lnTo>
                                  <a:lnTo>
                                    <a:pt x="855" y="270"/>
                                  </a:lnTo>
                                  <a:lnTo>
                                    <a:pt x="895" y="248"/>
                                  </a:lnTo>
                                  <a:lnTo>
                                    <a:pt x="876" y="214"/>
                                  </a:lnTo>
                                  <a:lnTo>
                                    <a:pt x="858" y="180"/>
                                  </a:lnTo>
                                  <a:lnTo>
                                    <a:pt x="839" y="147"/>
                                  </a:lnTo>
                                  <a:lnTo>
                                    <a:pt x="820" y="114"/>
                                  </a:lnTo>
                                  <a:close/>
                                  <a:moveTo>
                                    <a:pt x="1088" y="111"/>
                                  </a:moveTo>
                                  <a:lnTo>
                                    <a:pt x="1066" y="145"/>
                                  </a:lnTo>
                                  <a:lnTo>
                                    <a:pt x="1043" y="179"/>
                                  </a:lnTo>
                                  <a:lnTo>
                                    <a:pt x="1019" y="213"/>
                                  </a:lnTo>
                                  <a:lnTo>
                                    <a:pt x="994" y="245"/>
                                  </a:lnTo>
                                  <a:lnTo>
                                    <a:pt x="1010" y="256"/>
                                  </a:lnTo>
                                  <a:lnTo>
                                    <a:pt x="1028" y="269"/>
                                  </a:lnTo>
                                  <a:lnTo>
                                    <a:pt x="1056" y="232"/>
                                  </a:lnTo>
                                  <a:lnTo>
                                    <a:pt x="1082" y="198"/>
                                  </a:lnTo>
                                  <a:lnTo>
                                    <a:pt x="1106" y="165"/>
                                  </a:lnTo>
                                  <a:lnTo>
                                    <a:pt x="1128" y="134"/>
                                  </a:lnTo>
                                  <a:lnTo>
                                    <a:pt x="1088" y="111"/>
                                  </a:lnTo>
                                  <a:close/>
                                  <a:moveTo>
                                    <a:pt x="792" y="159"/>
                                  </a:moveTo>
                                  <a:lnTo>
                                    <a:pt x="580" y="159"/>
                                  </a:lnTo>
                                  <a:lnTo>
                                    <a:pt x="580" y="197"/>
                                  </a:lnTo>
                                  <a:lnTo>
                                    <a:pt x="792" y="197"/>
                                  </a:lnTo>
                                  <a:lnTo>
                                    <a:pt x="792" y="159"/>
                                  </a:lnTo>
                                  <a:close/>
                                  <a:moveTo>
                                    <a:pt x="713" y="72"/>
                                  </a:moveTo>
                                  <a:lnTo>
                                    <a:pt x="671" y="72"/>
                                  </a:lnTo>
                                  <a:lnTo>
                                    <a:pt x="671" y="159"/>
                                  </a:lnTo>
                                  <a:lnTo>
                                    <a:pt x="713" y="159"/>
                                  </a:lnTo>
                                  <a:lnTo>
                                    <a:pt x="713" y="72"/>
                                  </a:lnTo>
                                  <a:close/>
                                  <a:moveTo>
                                    <a:pt x="791" y="21"/>
                                  </a:moveTo>
                                  <a:lnTo>
                                    <a:pt x="746" y="26"/>
                                  </a:lnTo>
                                  <a:lnTo>
                                    <a:pt x="697" y="31"/>
                                  </a:lnTo>
                                  <a:lnTo>
                                    <a:pt x="644" y="35"/>
                                  </a:lnTo>
                                  <a:lnTo>
                                    <a:pt x="588" y="38"/>
                                  </a:lnTo>
                                  <a:lnTo>
                                    <a:pt x="592" y="52"/>
                                  </a:lnTo>
                                  <a:lnTo>
                                    <a:pt x="595" y="65"/>
                                  </a:lnTo>
                                  <a:lnTo>
                                    <a:pt x="597" y="77"/>
                                  </a:lnTo>
                                  <a:lnTo>
                                    <a:pt x="671" y="72"/>
                                  </a:lnTo>
                                  <a:lnTo>
                                    <a:pt x="713" y="72"/>
                                  </a:lnTo>
                                  <a:lnTo>
                                    <a:pt x="713" y="68"/>
                                  </a:lnTo>
                                  <a:lnTo>
                                    <a:pt x="801" y="61"/>
                                  </a:lnTo>
                                  <a:lnTo>
                                    <a:pt x="791" y="21"/>
                                  </a:lnTo>
                                  <a:close/>
                                  <a:moveTo>
                                    <a:pt x="1421" y="244"/>
                                  </a:moveTo>
                                  <a:lnTo>
                                    <a:pt x="1373" y="244"/>
                                  </a:lnTo>
                                  <a:lnTo>
                                    <a:pt x="1373" y="525"/>
                                  </a:lnTo>
                                  <a:lnTo>
                                    <a:pt x="1421" y="525"/>
                                  </a:lnTo>
                                  <a:lnTo>
                                    <a:pt x="1421" y="244"/>
                                  </a:lnTo>
                                  <a:close/>
                                  <a:moveTo>
                                    <a:pt x="1489" y="404"/>
                                  </a:moveTo>
                                  <a:lnTo>
                                    <a:pt x="1492" y="415"/>
                                  </a:lnTo>
                                  <a:lnTo>
                                    <a:pt x="1495" y="426"/>
                                  </a:lnTo>
                                  <a:lnTo>
                                    <a:pt x="1497" y="438"/>
                                  </a:lnTo>
                                  <a:lnTo>
                                    <a:pt x="1499" y="451"/>
                                  </a:lnTo>
                                  <a:lnTo>
                                    <a:pt x="1517" y="452"/>
                                  </a:lnTo>
                                  <a:lnTo>
                                    <a:pt x="1538" y="453"/>
                                  </a:lnTo>
                                  <a:lnTo>
                                    <a:pt x="1562" y="454"/>
                                  </a:lnTo>
                                  <a:lnTo>
                                    <a:pt x="1587" y="454"/>
                                  </a:lnTo>
                                  <a:lnTo>
                                    <a:pt x="1628" y="449"/>
                                  </a:lnTo>
                                  <a:lnTo>
                                    <a:pt x="1658" y="434"/>
                                  </a:lnTo>
                                  <a:lnTo>
                                    <a:pt x="1675" y="412"/>
                                  </a:lnTo>
                                  <a:lnTo>
                                    <a:pt x="1582" y="412"/>
                                  </a:lnTo>
                                  <a:lnTo>
                                    <a:pt x="1560" y="411"/>
                                  </a:lnTo>
                                  <a:lnTo>
                                    <a:pt x="1537" y="410"/>
                                  </a:lnTo>
                                  <a:lnTo>
                                    <a:pt x="1514" y="408"/>
                                  </a:lnTo>
                                  <a:lnTo>
                                    <a:pt x="1489" y="404"/>
                                  </a:lnTo>
                                  <a:close/>
                                  <a:moveTo>
                                    <a:pt x="1697" y="205"/>
                                  </a:moveTo>
                                  <a:lnTo>
                                    <a:pt x="1226" y="205"/>
                                  </a:lnTo>
                                  <a:lnTo>
                                    <a:pt x="1226" y="244"/>
                                  </a:lnTo>
                                  <a:lnTo>
                                    <a:pt x="1649" y="244"/>
                                  </a:lnTo>
                                  <a:lnTo>
                                    <a:pt x="1647" y="281"/>
                                  </a:lnTo>
                                  <a:lnTo>
                                    <a:pt x="1645" y="312"/>
                                  </a:lnTo>
                                  <a:lnTo>
                                    <a:pt x="1643" y="340"/>
                                  </a:lnTo>
                                  <a:lnTo>
                                    <a:pt x="1640" y="362"/>
                                  </a:lnTo>
                                  <a:lnTo>
                                    <a:pt x="1635" y="384"/>
                                  </a:lnTo>
                                  <a:lnTo>
                                    <a:pt x="1624" y="399"/>
                                  </a:lnTo>
                                  <a:lnTo>
                                    <a:pt x="1606" y="409"/>
                                  </a:lnTo>
                                  <a:lnTo>
                                    <a:pt x="1582" y="412"/>
                                  </a:lnTo>
                                  <a:lnTo>
                                    <a:pt x="1675" y="412"/>
                                  </a:lnTo>
                                  <a:lnTo>
                                    <a:pt x="1677" y="410"/>
                                  </a:lnTo>
                                  <a:lnTo>
                                    <a:pt x="1685" y="376"/>
                                  </a:lnTo>
                                  <a:lnTo>
                                    <a:pt x="1688" y="343"/>
                                  </a:lnTo>
                                  <a:lnTo>
                                    <a:pt x="1691" y="303"/>
                                  </a:lnTo>
                                  <a:lnTo>
                                    <a:pt x="1694" y="257"/>
                                  </a:lnTo>
                                  <a:lnTo>
                                    <a:pt x="1697" y="205"/>
                                  </a:lnTo>
                                  <a:close/>
                                  <a:moveTo>
                                    <a:pt x="1599" y="112"/>
                                  </a:moveTo>
                                  <a:lnTo>
                                    <a:pt x="1554" y="112"/>
                                  </a:lnTo>
                                  <a:lnTo>
                                    <a:pt x="1554" y="172"/>
                                  </a:lnTo>
                                  <a:lnTo>
                                    <a:pt x="1599" y="172"/>
                                  </a:lnTo>
                                  <a:lnTo>
                                    <a:pt x="1599" y="112"/>
                                  </a:lnTo>
                                  <a:close/>
                                  <a:moveTo>
                                    <a:pt x="1401" y="112"/>
                                  </a:moveTo>
                                  <a:lnTo>
                                    <a:pt x="1356" y="112"/>
                                  </a:lnTo>
                                  <a:lnTo>
                                    <a:pt x="1356" y="171"/>
                                  </a:lnTo>
                                  <a:lnTo>
                                    <a:pt x="1401" y="171"/>
                                  </a:lnTo>
                                  <a:lnTo>
                                    <a:pt x="1401" y="112"/>
                                  </a:lnTo>
                                  <a:close/>
                                  <a:moveTo>
                                    <a:pt x="1757" y="73"/>
                                  </a:moveTo>
                                  <a:lnTo>
                                    <a:pt x="1198" y="73"/>
                                  </a:lnTo>
                                  <a:lnTo>
                                    <a:pt x="1198" y="112"/>
                                  </a:lnTo>
                                  <a:lnTo>
                                    <a:pt x="1757" y="112"/>
                                  </a:lnTo>
                                  <a:lnTo>
                                    <a:pt x="1757" y="73"/>
                                  </a:lnTo>
                                  <a:close/>
                                  <a:moveTo>
                                    <a:pt x="1401" y="3"/>
                                  </a:moveTo>
                                  <a:lnTo>
                                    <a:pt x="1356" y="3"/>
                                  </a:lnTo>
                                  <a:lnTo>
                                    <a:pt x="1356" y="73"/>
                                  </a:lnTo>
                                  <a:lnTo>
                                    <a:pt x="1401" y="73"/>
                                  </a:lnTo>
                                  <a:lnTo>
                                    <a:pt x="1401" y="3"/>
                                  </a:lnTo>
                                  <a:close/>
                                  <a:moveTo>
                                    <a:pt x="1599" y="3"/>
                                  </a:moveTo>
                                  <a:lnTo>
                                    <a:pt x="1554" y="3"/>
                                  </a:lnTo>
                                  <a:lnTo>
                                    <a:pt x="1554" y="73"/>
                                  </a:lnTo>
                                  <a:lnTo>
                                    <a:pt x="1599" y="73"/>
                                  </a:lnTo>
                                  <a:lnTo>
                                    <a:pt x="1599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20" name="任意多边形 1220"/>
                          <wps:cNvSpPr/>
                          <wps:spPr>
                            <a:xfrm>
                              <a:off x="8793" y="11607"/>
                              <a:ext cx="223" cy="15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0" h="713">
                                  <a:moveTo>
                                    <a:pt x="425" y="626"/>
                                  </a:moveTo>
                                  <a:lnTo>
                                    <a:pt x="4" y="626"/>
                                  </a:lnTo>
                                  <a:lnTo>
                                    <a:pt x="4" y="701"/>
                                  </a:lnTo>
                                  <a:lnTo>
                                    <a:pt x="425" y="701"/>
                                  </a:lnTo>
                                  <a:lnTo>
                                    <a:pt x="425" y="626"/>
                                  </a:lnTo>
                                  <a:close/>
                                  <a:moveTo>
                                    <a:pt x="261" y="105"/>
                                  </a:moveTo>
                                  <a:lnTo>
                                    <a:pt x="169" y="105"/>
                                  </a:lnTo>
                                  <a:lnTo>
                                    <a:pt x="169" y="626"/>
                                  </a:lnTo>
                                  <a:lnTo>
                                    <a:pt x="261" y="626"/>
                                  </a:lnTo>
                                  <a:lnTo>
                                    <a:pt x="261" y="105"/>
                                  </a:lnTo>
                                  <a:close/>
                                  <a:moveTo>
                                    <a:pt x="261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51"/>
                                  </a:lnTo>
                                  <a:lnTo>
                                    <a:pt x="169" y="105"/>
                                  </a:lnTo>
                                  <a:lnTo>
                                    <a:pt x="261" y="105"/>
                                  </a:lnTo>
                                  <a:lnTo>
                                    <a:pt x="261" y="0"/>
                                  </a:lnTo>
                                  <a:close/>
                                  <a:moveTo>
                                    <a:pt x="610" y="586"/>
                                  </a:moveTo>
                                  <a:lnTo>
                                    <a:pt x="610" y="676"/>
                                  </a:lnTo>
                                  <a:lnTo>
                                    <a:pt x="644" y="692"/>
                                  </a:lnTo>
                                  <a:lnTo>
                                    <a:pt x="684" y="704"/>
                                  </a:lnTo>
                                  <a:lnTo>
                                    <a:pt x="728" y="710"/>
                                  </a:lnTo>
                                  <a:lnTo>
                                    <a:pt x="778" y="713"/>
                                  </a:lnTo>
                                  <a:lnTo>
                                    <a:pt x="834" y="709"/>
                                  </a:lnTo>
                                  <a:lnTo>
                                    <a:pt x="885" y="698"/>
                                  </a:lnTo>
                                  <a:lnTo>
                                    <a:pt x="929" y="681"/>
                                  </a:lnTo>
                                  <a:lnTo>
                                    <a:pt x="968" y="656"/>
                                  </a:lnTo>
                                  <a:lnTo>
                                    <a:pt x="983" y="641"/>
                                  </a:lnTo>
                                  <a:lnTo>
                                    <a:pt x="780" y="641"/>
                                  </a:lnTo>
                                  <a:lnTo>
                                    <a:pt x="734" y="637"/>
                                  </a:lnTo>
                                  <a:lnTo>
                                    <a:pt x="690" y="627"/>
                                  </a:lnTo>
                                  <a:lnTo>
                                    <a:pt x="649" y="610"/>
                                  </a:lnTo>
                                  <a:lnTo>
                                    <a:pt x="610" y="586"/>
                                  </a:lnTo>
                                  <a:close/>
                                  <a:moveTo>
                                    <a:pt x="983" y="75"/>
                                  </a:moveTo>
                                  <a:lnTo>
                                    <a:pt x="784" y="75"/>
                                  </a:lnTo>
                                  <a:lnTo>
                                    <a:pt x="843" y="82"/>
                                  </a:lnTo>
                                  <a:lnTo>
                                    <a:pt x="885" y="103"/>
                                  </a:lnTo>
                                  <a:lnTo>
                                    <a:pt x="911" y="139"/>
                                  </a:lnTo>
                                  <a:lnTo>
                                    <a:pt x="919" y="188"/>
                                  </a:lnTo>
                                  <a:lnTo>
                                    <a:pt x="908" y="242"/>
                                  </a:lnTo>
                                  <a:lnTo>
                                    <a:pt x="875" y="280"/>
                                  </a:lnTo>
                                  <a:lnTo>
                                    <a:pt x="819" y="303"/>
                                  </a:lnTo>
                                  <a:lnTo>
                                    <a:pt x="742" y="311"/>
                                  </a:lnTo>
                                  <a:lnTo>
                                    <a:pt x="684" y="311"/>
                                  </a:lnTo>
                                  <a:lnTo>
                                    <a:pt x="684" y="383"/>
                                  </a:lnTo>
                                  <a:lnTo>
                                    <a:pt x="745" y="383"/>
                                  </a:lnTo>
                                  <a:lnTo>
                                    <a:pt x="832" y="391"/>
                                  </a:lnTo>
                                  <a:lnTo>
                                    <a:pt x="895" y="415"/>
                                  </a:lnTo>
                                  <a:lnTo>
                                    <a:pt x="932" y="456"/>
                                  </a:lnTo>
                                  <a:lnTo>
                                    <a:pt x="945" y="513"/>
                                  </a:lnTo>
                                  <a:lnTo>
                                    <a:pt x="942" y="541"/>
                                  </a:lnTo>
                                  <a:lnTo>
                                    <a:pt x="934" y="565"/>
                                  </a:lnTo>
                                  <a:lnTo>
                                    <a:pt x="920" y="587"/>
                                  </a:lnTo>
                                  <a:lnTo>
                                    <a:pt x="900" y="606"/>
                                  </a:lnTo>
                                  <a:lnTo>
                                    <a:pt x="876" y="621"/>
                                  </a:lnTo>
                                  <a:lnTo>
                                    <a:pt x="848" y="632"/>
                                  </a:lnTo>
                                  <a:lnTo>
                                    <a:pt x="816" y="639"/>
                                  </a:lnTo>
                                  <a:lnTo>
                                    <a:pt x="780" y="641"/>
                                  </a:lnTo>
                                  <a:lnTo>
                                    <a:pt x="983" y="641"/>
                                  </a:lnTo>
                                  <a:lnTo>
                                    <a:pt x="999" y="625"/>
                                  </a:lnTo>
                                  <a:lnTo>
                                    <a:pt x="1022" y="590"/>
                                  </a:lnTo>
                                  <a:lnTo>
                                    <a:pt x="1035" y="551"/>
                                  </a:lnTo>
                                  <a:lnTo>
                                    <a:pt x="1040" y="507"/>
                                  </a:lnTo>
                                  <a:lnTo>
                                    <a:pt x="1037" y="475"/>
                                  </a:lnTo>
                                  <a:lnTo>
                                    <a:pt x="1028" y="446"/>
                                  </a:lnTo>
                                  <a:lnTo>
                                    <a:pt x="1014" y="419"/>
                                  </a:lnTo>
                                  <a:lnTo>
                                    <a:pt x="993" y="396"/>
                                  </a:lnTo>
                                  <a:lnTo>
                                    <a:pt x="968" y="376"/>
                                  </a:lnTo>
                                  <a:lnTo>
                                    <a:pt x="939" y="360"/>
                                  </a:lnTo>
                                  <a:lnTo>
                                    <a:pt x="905" y="349"/>
                                  </a:lnTo>
                                  <a:lnTo>
                                    <a:pt x="867" y="343"/>
                                  </a:lnTo>
                                  <a:lnTo>
                                    <a:pt x="867" y="341"/>
                                  </a:lnTo>
                                  <a:lnTo>
                                    <a:pt x="932" y="316"/>
                                  </a:lnTo>
                                  <a:lnTo>
                                    <a:pt x="978" y="279"/>
                                  </a:lnTo>
                                  <a:lnTo>
                                    <a:pt x="1005" y="229"/>
                                  </a:lnTo>
                                  <a:lnTo>
                                    <a:pt x="1014" y="168"/>
                                  </a:lnTo>
                                  <a:lnTo>
                                    <a:pt x="1011" y="133"/>
                                  </a:lnTo>
                                  <a:lnTo>
                                    <a:pt x="1000" y="102"/>
                                  </a:lnTo>
                                  <a:lnTo>
                                    <a:pt x="983" y="75"/>
                                  </a:lnTo>
                                  <a:close/>
                                  <a:moveTo>
                                    <a:pt x="807" y="3"/>
                                  </a:moveTo>
                                  <a:lnTo>
                                    <a:pt x="760" y="6"/>
                                  </a:lnTo>
                                  <a:lnTo>
                                    <a:pt x="716" y="13"/>
                                  </a:lnTo>
                                  <a:lnTo>
                                    <a:pt x="676" y="25"/>
                                  </a:lnTo>
                                  <a:lnTo>
                                    <a:pt x="638" y="42"/>
                                  </a:lnTo>
                                  <a:lnTo>
                                    <a:pt x="638" y="124"/>
                                  </a:lnTo>
                                  <a:lnTo>
                                    <a:pt x="673" y="103"/>
                                  </a:lnTo>
                                  <a:lnTo>
                                    <a:pt x="709" y="87"/>
                                  </a:lnTo>
                                  <a:lnTo>
                                    <a:pt x="746" y="78"/>
                                  </a:lnTo>
                                  <a:lnTo>
                                    <a:pt x="784" y="75"/>
                                  </a:lnTo>
                                  <a:lnTo>
                                    <a:pt x="983" y="75"/>
                                  </a:lnTo>
                                  <a:lnTo>
                                    <a:pt x="982" y="74"/>
                                  </a:lnTo>
                                  <a:lnTo>
                                    <a:pt x="957" y="49"/>
                                  </a:lnTo>
                                  <a:lnTo>
                                    <a:pt x="927" y="29"/>
                                  </a:lnTo>
                                  <a:lnTo>
                                    <a:pt x="891" y="15"/>
                                  </a:lnTo>
                                  <a:lnTo>
                                    <a:pt x="851" y="6"/>
                                  </a:lnTo>
                                  <a:lnTo>
                                    <a:pt x="807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21" name="任意多边形 1221"/>
                          <wps:cNvSpPr/>
                          <wps:spPr>
                            <a:xfrm>
                              <a:off x="9277" y="11607"/>
                              <a:ext cx="231" cy="15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8" h="702">
                                  <a:moveTo>
                                    <a:pt x="426" y="627"/>
                                  </a:moveTo>
                                  <a:lnTo>
                                    <a:pt x="4" y="627"/>
                                  </a:lnTo>
                                  <a:lnTo>
                                    <a:pt x="4" y="702"/>
                                  </a:lnTo>
                                  <a:lnTo>
                                    <a:pt x="426" y="702"/>
                                  </a:lnTo>
                                  <a:lnTo>
                                    <a:pt x="426" y="627"/>
                                  </a:lnTo>
                                  <a:close/>
                                  <a:moveTo>
                                    <a:pt x="262" y="105"/>
                                  </a:moveTo>
                                  <a:lnTo>
                                    <a:pt x="169" y="105"/>
                                  </a:lnTo>
                                  <a:lnTo>
                                    <a:pt x="169" y="627"/>
                                  </a:lnTo>
                                  <a:lnTo>
                                    <a:pt x="262" y="627"/>
                                  </a:lnTo>
                                  <a:lnTo>
                                    <a:pt x="262" y="105"/>
                                  </a:lnTo>
                                  <a:close/>
                                  <a:moveTo>
                                    <a:pt x="262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51"/>
                                  </a:lnTo>
                                  <a:lnTo>
                                    <a:pt x="169" y="105"/>
                                  </a:lnTo>
                                  <a:lnTo>
                                    <a:pt x="262" y="105"/>
                                  </a:lnTo>
                                  <a:lnTo>
                                    <a:pt x="262" y="0"/>
                                  </a:lnTo>
                                  <a:close/>
                                  <a:moveTo>
                                    <a:pt x="983" y="523"/>
                                  </a:moveTo>
                                  <a:lnTo>
                                    <a:pt x="893" y="523"/>
                                  </a:lnTo>
                                  <a:lnTo>
                                    <a:pt x="893" y="702"/>
                                  </a:lnTo>
                                  <a:lnTo>
                                    <a:pt x="983" y="702"/>
                                  </a:lnTo>
                                  <a:lnTo>
                                    <a:pt x="983" y="523"/>
                                  </a:lnTo>
                                  <a:close/>
                                  <a:moveTo>
                                    <a:pt x="983" y="15"/>
                                  </a:moveTo>
                                  <a:lnTo>
                                    <a:pt x="876" y="15"/>
                                  </a:lnTo>
                                  <a:lnTo>
                                    <a:pt x="551" y="467"/>
                                  </a:lnTo>
                                  <a:lnTo>
                                    <a:pt x="551" y="523"/>
                                  </a:lnTo>
                                  <a:lnTo>
                                    <a:pt x="1077" y="523"/>
                                  </a:lnTo>
                                  <a:lnTo>
                                    <a:pt x="1077" y="455"/>
                                  </a:lnTo>
                                  <a:lnTo>
                                    <a:pt x="647" y="455"/>
                                  </a:lnTo>
                                  <a:lnTo>
                                    <a:pt x="865" y="149"/>
                                  </a:lnTo>
                                  <a:lnTo>
                                    <a:pt x="875" y="133"/>
                                  </a:lnTo>
                                  <a:lnTo>
                                    <a:pt x="883" y="118"/>
                                  </a:lnTo>
                                  <a:lnTo>
                                    <a:pt x="889" y="106"/>
                                  </a:lnTo>
                                  <a:lnTo>
                                    <a:pt x="893" y="97"/>
                                  </a:lnTo>
                                  <a:lnTo>
                                    <a:pt x="983" y="97"/>
                                  </a:lnTo>
                                  <a:lnTo>
                                    <a:pt x="983" y="15"/>
                                  </a:lnTo>
                                  <a:close/>
                                  <a:moveTo>
                                    <a:pt x="983" y="97"/>
                                  </a:moveTo>
                                  <a:lnTo>
                                    <a:pt x="895" y="97"/>
                                  </a:lnTo>
                                  <a:lnTo>
                                    <a:pt x="894" y="116"/>
                                  </a:lnTo>
                                  <a:lnTo>
                                    <a:pt x="894" y="134"/>
                                  </a:lnTo>
                                  <a:lnTo>
                                    <a:pt x="893" y="149"/>
                                  </a:lnTo>
                                  <a:lnTo>
                                    <a:pt x="893" y="455"/>
                                  </a:lnTo>
                                  <a:lnTo>
                                    <a:pt x="983" y="455"/>
                                  </a:lnTo>
                                  <a:lnTo>
                                    <a:pt x="983" y="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22" name="任意多边形 1222"/>
                          <wps:cNvSpPr/>
                          <wps:spPr>
                            <a:xfrm>
                              <a:off x="9760" y="11608"/>
                              <a:ext cx="224" cy="15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4" h="713">
                                  <a:moveTo>
                                    <a:pt x="426" y="626"/>
                                  </a:moveTo>
                                  <a:lnTo>
                                    <a:pt x="5" y="626"/>
                                  </a:lnTo>
                                  <a:lnTo>
                                    <a:pt x="5" y="701"/>
                                  </a:lnTo>
                                  <a:lnTo>
                                    <a:pt x="426" y="701"/>
                                  </a:lnTo>
                                  <a:lnTo>
                                    <a:pt x="426" y="626"/>
                                  </a:lnTo>
                                  <a:close/>
                                  <a:moveTo>
                                    <a:pt x="262" y="105"/>
                                  </a:moveTo>
                                  <a:lnTo>
                                    <a:pt x="169" y="105"/>
                                  </a:lnTo>
                                  <a:lnTo>
                                    <a:pt x="169" y="626"/>
                                  </a:lnTo>
                                  <a:lnTo>
                                    <a:pt x="262" y="626"/>
                                  </a:lnTo>
                                  <a:lnTo>
                                    <a:pt x="262" y="105"/>
                                  </a:lnTo>
                                  <a:close/>
                                  <a:moveTo>
                                    <a:pt x="262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169" y="105"/>
                                  </a:lnTo>
                                  <a:lnTo>
                                    <a:pt x="262" y="105"/>
                                  </a:lnTo>
                                  <a:lnTo>
                                    <a:pt x="262" y="0"/>
                                  </a:lnTo>
                                  <a:close/>
                                  <a:moveTo>
                                    <a:pt x="626" y="595"/>
                                  </a:moveTo>
                                  <a:lnTo>
                                    <a:pt x="626" y="684"/>
                                  </a:lnTo>
                                  <a:lnTo>
                                    <a:pt x="656" y="697"/>
                                  </a:lnTo>
                                  <a:lnTo>
                                    <a:pt x="691" y="705"/>
                                  </a:lnTo>
                                  <a:lnTo>
                                    <a:pt x="733" y="711"/>
                                  </a:lnTo>
                                  <a:lnTo>
                                    <a:pt x="781" y="712"/>
                                  </a:lnTo>
                                  <a:lnTo>
                                    <a:pt x="840" y="709"/>
                                  </a:lnTo>
                                  <a:lnTo>
                                    <a:pt x="891" y="697"/>
                                  </a:lnTo>
                                  <a:lnTo>
                                    <a:pt x="936" y="678"/>
                                  </a:lnTo>
                                  <a:lnTo>
                                    <a:pt x="974" y="651"/>
                                  </a:lnTo>
                                  <a:lnTo>
                                    <a:pt x="983" y="641"/>
                                  </a:lnTo>
                                  <a:lnTo>
                                    <a:pt x="780" y="641"/>
                                  </a:lnTo>
                                  <a:lnTo>
                                    <a:pt x="741" y="638"/>
                                  </a:lnTo>
                                  <a:lnTo>
                                    <a:pt x="702" y="629"/>
                                  </a:lnTo>
                                  <a:lnTo>
                                    <a:pt x="664" y="615"/>
                                  </a:lnTo>
                                  <a:lnTo>
                                    <a:pt x="626" y="595"/>
                                  </a:lnTo>
                                  <a:close/>
                                  <a:moveTo>
                                    <a:pt x="997" y="357"/>
                                  </a:moveTo>
                                  <a:lnTo>
                                    <a:pt x="765" y="357"/>
                                  </a:lnTo>
                                  <a:lnTo>
                                    <a:pt x="807" y="359"/>
                                  </a:lnTo>
                                  <a:lnTo>
                                    <a:pt x="844" y="366"/>
                                  </a:lnTo>
                                  <a:lnTo>
                                    <a:pt x="876" y="377"/>
                                  </a:lnTo>
                                  <a:lnTo>
                                    <a:pt x="902" y="393"/>
                                  </a:lnTo>
                                  <a:lnTo>
                                    <a:pt x="923" y="413"/>
                                  </a:lnTo>
                                  <a:lnTo>
                                    <a:pt x="938" y="437"/>
                                  </a:lnTo>
                                  <a:lnTo>
                                    <a:pt x="946" y="465"/>
                                  </a:lnTo>
                                  <a:lnTo>
                                    <a:pt x="949" y="496"/>
                                  </a:lnTo>
                                  <a:lnTo>
                                    <a:pt x="946" y="527"/>
                                  </a:lnTo>
                                  <a:lnTo>
                                    <a:pt x="938" y="555"/>
                                  </a:lnTo>
                                  <a:lnTo>
                                    <a:pt x="923" y="580"/>
                                  </a:lnTo>
                                  <a:lnTo>
                                    <a:pt x="903" y="601"/>
                                  </a:lnTo>
                                  <a:lnTo>
                                    <a:pt x="878" y="618"/>
                                  </a:lnTo>
                                  <a:lnTo>
                                    <a:pt x="849" y="631"/>
                                  </a:lnTo>
                                  <a:lnTo>
                                    <a:pt x="817" y="638"/>
                                  </a:lnTo>
                                  <a:lnTo>
                                    <a:pt x="780" y="641"/>
                                  </a:lnTo>
                                  <a:lnTo>
                                    <a:pt x="983" y="641"/>
                                  </a:lnTo>
                                  <a:lnTo>
                                    <a:pt x="1005" y="618"/>
                                  </a:lnTo>
                                  <a:lnTo>
                                    <a:pt x="1026" y="580"/>
                                  </a:lnTo>
                                  <a:lnTo>
                                    <a:pt x="1039" y="537"/>
                                  </a:lnTo>
                                  <a:lnTo>
                                    <a:pt x="1044" y="490"/>
                                  </a:lnTo>
                                  <a:lnTo>
                                    <a:pt x="1040" y="444"/>
                                  </a:lnTo>
                                  <a:lnTo>
                                    <a:pt x="1028" y="403"/>
                                  </a:lnTo>
                                  <a:lnTo>
                                    <a:pt x="1007" y="368"/>
                                  </a:lnTo>
                                  <a:lnTo>
                                    <a:pt x="997" y="357"/>
                                  </a:lnTo>
                                  <a:close/>
                                  <a:moveTo>
                                    <a:pt x="1011" y="14"/>
                                  </a:moveTo>
                                  <a:lnTo>
                                    <a:pt x="649" y="14"/>
                                  </a:lnTo>
                                  <a:lnTo>
                                    <a:pt x="649" y="363"/>
                                  </a:lnTo>
                                  <a:lnTo>
                                    <a:pt x="684" y="360"/>
                                  </a:lnTo>
                                  <a:lnTo>
                                    <a:pt x="715" y="359"/>
                                  </a:lnTo>
                                  <a:lnTo>
                                    <a:pt x="742" y="357"/>
                                  </a:lnTo>
                                  <a:lnTo>
                                    <a:pt x="765" y="357"/>
                                  </a:lnTo>
                                  <a:lnTo>
                                    <a:pt x="997" y="357"/>
                                  </a:lnTo>
                                  <a:lnTo>
                                    <a:pt x="979" y="338"/>
                                  </a:lnTo>
                                  <a:lnTo>
                                    <a:pt x="943" y="314"/>
                                  </a:lnTo>
                                  <a:lnTo>
                                    <a:pt x="901" y="297"/>
                                  </a:lnTo>
                                  <a:lnTo>
                                    <a:pt x="852" y="286"/>
                                  </a:lnTo>
                                  <a:lnTo>
                                    <a:pt x="834" y="285"/>
                                  </a:lnTo>
                                  <a:lnTo>
                                    <a:pt x="735" y="285"/>
                                  </a:lnTo>
                                  <a:lnTo>
                                    <a:pt x="735" y="91"/>
                                  </a:lnTo>
                                  <a:lnTo>
                                    <a:pt x="1011" y="91"/>
                                  </a:lnTo>
                                  <a:lnTo>
                                    <a:pt x="1011" y="14"/>
                                  </a:lnTo>
                                  <a:close/>
                                  <a:moveTo>
                                    <a:pt x="798" y="283"/>
                                  </a:moveTo>
                                  <a:lnTo>
                                    <a:pt x="786" y="283"/>
                                  </a:lnTo>
                                  <a:lnTo>
                                    <a:pt x="772" y="283"/>
                                  </a:lnTo>
                                  <a:lnTo>
                                    <a:pt x="735" y="285"/>
                                  </a:lnTo>
                                  <a:lnTo>
                                    <a:pt x="834" y="285"/>
                                  </a:lnTo>
                                  <a:lnTo>
                                    <a:pt x="798" y="2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23" name="任意多边形 1223"/>
                          <wps:cNvSpPr/>
                          <wps:spPr>
                            <a:xfrm>
                              <a:off x="10239" y="11607"/>
                              <a:ext cx="230" cy="15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2" h="713">
                                  <a:moveTo>
                                    <a:pt x="425" y="626"/>
                                  </a:moveTo>
                                  <a:lnTo>
                                    <a:pt x="4" y="626"/>
                                  </a:lnTo>
                                  <a:lnTo>
                                    <a:pt x="4" y="701"/>
                                  </a:lnTo>
                                  <a:lnTo>
                                    <a:pt x="425" y="701"/>
                                  </a:lnTo>
                                  <a:lnTo>
                                    <a:pt x="425" y="626"/>
                                  </a:lnTo>
                                  <a:close/>
                                  <a:moveTo>
                                    <a:pt x="261" y="105"/>
                                  </a:moveTo>
                                  <a:lnTo>
                                    <a:pt x="169" y="105"/>
                                  </a:lnTo>
                                  <a:lnTo>
                                    <a:pt x="169" y="626"/>
                                  </a:lnTo>
                                  <a:lnTo>
                                    <a:pt x="261" y="626"/>
                                  </a:lnTo>
                                  <a:lnTo>
                                    <a:pt x="261" y="105"/>
                                  </a:lnTo>
                                  <a:close/>
                                  <a:moveTo>
                                    <a:pt x="261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51"/>
                                  </a:lnTo>
                                  <a:lnTo>
                                    <a:pt x="169" y="105"/>
                                  </a:lnTo>
                                  <a:lnTo>
                                    <a:pt x="261" y="105"/>
                                  </a:lnTo>
                                  <a:lnTo>
                                    <a:pt x="261" y="0"/>
                                  </a:lnTo>
                                  <a:close/>
                                  <a:moveTo>
                                    <a:pt x="902" y="3"/>
                                  </a:moveTo>
                                  <a:lnTo>
                                    <a:pt x="837" y="10"/>
                                  </a:lnTo>
                                  <a:lnTo>
                                    <a:pt x="778" y="30"/>
                                  </a:lnTo>
                                  <a:lnTo>
                                    <a:pt x="727" y="63"/>
                                  </a:lnTo>
                                  <a:lnTo>
                                    <a:pt x="681" y="110"/>
                                  </a:lnTo>
                                  <a:lnTo>
                                    <a:pt x="645" y="168"/>
                                  </a:lnTo>
                                  <a:lnTo>
                                    <a:pt x="619" y="236"/>
                                  </a:lnTo>
                                  <a:lnTo>
                                    <a:pt x="603" y="313"/>
                                  </a:lnTo>
                                  <a:lnTo>
                                    <a:pt x="598" y="399"/>
                                  </a:lnTo>
                                  <a:lnTo>
                                    <a:pt x="602" y="470"/>
                                  </a:lnTo>
                                  <a:lnTo>
                                    <a:pt x="614" y="532"/>
                                  </a:lnTo>
                                  <a:lnTo>
                                    <a:pt x="634" y="586"/>
                                  </a:lnTo>
                                  <a:lnTo>
                                    <a:pt x="661" y="631"/>
                                  </a:lnTo>
                                  <a:lnTo>
                                    <a:pt x="696" y="667"/>
                                  </a:lnTo>
                                  <a:lnTo>
                                    <a:pt x="737" y="692"/>
                                  </a:lnTo>
                                  <a:lnTo>
                                    <a:pt x="784" y="708"/>
                                  </a:lnTo>
                                  <a:lnTo>
                                    <a:pt x="837" y="713"/>
                                  </a:lnTo>
                                  <a:lnTo>
                                    <a:pt x="886" y="709"/>
                                  </a:lnTo>
                                  <a:lnTo>
                                    <a:pt x="930" y="696"/>
                                  </a:lnTo>
                                  <a:lnTo>
                                    <a:pt x="970" y="676"/>
                                  </a:lnTo>
                                  <a:lnTo>
                                    <a:pt x="1005" y="648"/>
                                  </a:lnTo>
                                  <a:lnTo>
                                    <a:pt x="1011" y="641"/>
                                  </a:lnTo>
                                  <a:lnTo>
                                    <a:pt x="840" y="641"/>
                                  </a:lnTo>
                                  <a:lnTo>
                                    <a:pt x="809" y="638"/>
                                  </a:lnTo>
                                  <a:lnTo>
                                    <a:pt x="782" y="629"/>
                                  </a:lnTo>
                                  <a:lnTo>
                                    <a:pt x="758" y="614"/>
                                  </a:lnTo>
                                  <a:lnTo>
                                    <a:pt x="737" y="592"/>
                                  </a:lnTo>
                                  <a:lnTo>
                                    <a:pt x="720" y="567"/>
                                  </a:lnTo>
                                  <a:lnTo>
                                    <a:pt x="708" y="539"/>
                                  </a:lnTo>
                                  <a:lnTo>
                                    <a:pt x="701" y="509"/>
                                  </a:lnTo>
                                  <a:lnTo>
                                    <a:pt x="698" y="476"/>
                                  </a:lnTo>
                                  <a:lnTo>
                                    <a:pt x="701" y="450"/>
                                  </a:lnTo>
                                  <a:lnTo>
                                    <a:pt x="708" y="426"/>
                                  </a:lnTo>
                                  <a:lnTo>
                                    <a:pt x="720" y="403"/>
                                  </a:lnTo>
                                  <a:lnTo>
                                    <a:pt x="737" y="382"/>
                                  </a:lnTo>
                                  <a:lnTo>
                                    <a:pt x="758" y="365"/>
                                  </a:lnTo>
                                  <a:lnTo>
                                    <a:pt x="693" y="365"/>
                                  </a:lnTo>
                                  <a:lnTo>
                                    <a:pt x="697" y="301"/>
                                  </a:lnTo>
                                  <a:lnTo>
                                    <a:pt x="708" y="245"/>
                                  </a:lnTo>
                                  <a:lnTo>
                                    <a:pt x="726" y="195"/>
                                  </a:lnTo>
                                  <a:lnTo>
                                    <a:pt x="751" y="153"/>
                                  </a:lnTo>
                                  <a:lnTo>
                                    <a:pt x="783" y="119"/>
                                  </a:lnTo>
                                  <a:lnTo>
                                    <a:pt x="819" y="95"/>
                                  </a:lnTo>
                                  <a:lnTo>
                                    <a:pt x="859" y="80"/>
                                  </a:lnTo>
                                  <a:lnTo>
                                    <a:pt x="905" y="75"/>
                                  </a:lnTo>
                                  <a:lnTo>
                                    <a:pt x="1025" y="75"/>
                                  </a:lnTo>
                                  <a:lnTo>
                                    <a:pt x="1025" y="23"/>
                                  </a:lnTo>
                                  <a:lnTo>
                                    <a:pt x="1000" y="14"/>
                                  </a:lnTo>
                                  <a:lnTo>
                                    <a:pt x="972" y="8"/>
                                  </a:lnTo>
                                  <a:lnTo>
                                    <a:pt x="939" y="4"/>
                                  </a:lnTo>
                                  <a:lnTo>
                                    <a:pt x="902" y="3"/>
                                  </a:lnTo>
                                  <a:close/>
                                  <a:moveTo>
                                    <a:pt x="1025" y="342"/>
                                  </a:moveTo>
                                  <a:lnTo>
                                    <a:pt x="839" y="342"/>
                                  </a:lnTo>
                                  <a:lnTo>
                                    <a:pt x="870" y="345"/>
                                  </a:lnTo>
                                  <a:lnTo>
                                    <a:pt x="897" y="352"/>
                                  </a:lnTo>
                                  <a:lnTo>
                                    <a:pt x="921" y="364"/>
                                  </a:lnTo>
                                  <a:lnTo>
                                    <a:pt x="940" y="382"/>
                                  </a:lnTo>
                                  <a:lnTo>
                                    <a:pt x="956" y="403"/>
                                  </a:lnTo>
                                  <a:lnTo>
                                    <a:pt x="967" y="429"/>
                                  </a:lnTo>
                                  <a:lnTo>
                                    <a:pt x="974" y="458"/>
                                  </a:lnTo>
                                  <a:lnTo>
                                    <a:pt x="976" y="492"/>
                                  </a:lnTo>
                                  <a:lnTo>
                                    <a:pt x="974" y="523"/>
                                  </a:lnTo>
                                  <a:lnTo>
                                    <a:pt x="967" y="552"/>
                                  </a:lnTo>
                                  <a:lnTo>
                                    <a:pt x="955" y="577"/>
                                  </a:lnTo>
                                  <a:lnTo>
                                    <a:pt x="938" y="599"/>
                                  </a:lnTo>
                                  <a:lnTo>
                                    <a:pt x="918" y="617"/>
                                  </a:lnTo>
                                  <a:lnTo>
                                    <a:pt x="895" y="630"/>
                                  </a:lnTo>
                                  <a:lnTo>
                                    <a:pt x="869" y="638"/>
                                  </a:lnTo>
                                  <a:lnTo>
                                    <a:pt x="840" y="641"/>
                                  </a:lnTo>
                                  <a:lnTo>
                                    <a:pt x="1011" y="641"/>
                                  </a:lnTo>
                                  <a:lnTo>
                                    <a:pt x="1034" y="613"/>
                                  </a:lnTo>
                                  <a:lnTo>
                                    <a:pt x="1054" y="574"/>
                                  </a:lnTo>
                                  <a:lnTo>
                                    <a:pt x="1067" y="531"/>
                                  </a:lnTo>
                                  <a:lnTo>
                                    <a:pt x="1071" y="483"/>
                                  </a:lnTo>
                                  <a:lnTo>
                                    <a:pt x="1067" y="437"/>
                                  </a:lnTo>
                                  <a:lnTo>
                                    <a:pt x="1056" y="396"/>
                                  </a:lnTo>
                                  <a:lnTo>
                                    <a:pt x="1039" y="360"/>
                                  </a:lnTo>
                                  <a:lnTo>
                                    <a:pt x="1025" y="342"/>
                                  </a:lnTo>
                                  <a:close/>
                                  <a:moveTo>
                                    <a:pt x="861" y="270"/>
                                  </a:moveTo>
                                  <a:lnTo>
                                    <a:pt x="808" y="276"/>
                                  </a:lnTo>
                                  <a:lnTo>
                                    <a:pt x="763" y="294"/>
                                  </a:lnTo>
                                  <a:lnTo>
                                    <a:pt x="725" y="323"/>
                                  </a:lnTo>
                                  <a:lnTo>
                                    <a:pt x="695" y="365"/>
                                  </a:lnTo>
                                  <a:lnTo>
                                    <a:pt x="758" y="365"/>
                                  </a:lnTo>
                                  <a:lnTo>
                                    <a:pt x="758" y="365"/>
                                  </a:lnTo>
                                  <a:lnTo>
                                    <a:pt x="782" y="352"/>
                                  </a:lnTo>
                                  <a:lnTo>
                                    <a:pt x="809" y="345"/>
                                  </a:lnTo>
                                  <a:lnTo>
                                    <a:pt x="839" y="342"/>
                                  </a:lnTo>
                                  <a:lnTo>
                                    <a:pt x="1025" y="342"/>
                                  </a:lnTo>
                                  <a:lnTo>
                                    <a:pt x="1014" y="328"/>
                                  </a:lnTo>
                                  <a:lnTo>
                                    <a:pt x="983" y="303"/>
                                  </a:lnTo>
                                  <a:lnTo>
                                    <a:pt x="947" y="285"/>
                                  </a:lnTo>
                                  <a:lnTo>
                                    <a:pt x="907" y="274"/>
                                  </a:lnTo>
                                  <a:lnTo>
                                    <a:pt x="861" y="270"/>
                                  </a:lnTo>
                                  <a:close/>
                                  <a:moveTo>
                                    <a:pt x="1025" y="75"/>
                                  </a:moveTo>
                                  <a:lnTo>
                                    <a:pt x="905" y="75"/>
                                  </a:lnTo>
                                  <a:lnTo>
                                    <a:pt x="936" y="77"/>
                                  </a:lnTo>
                                  <a:lnTo>
                                    <a:pt x="966" y="82"/>
                                  </a:lnTo>
                                  <a:lnTo>
                                    <a:pt x="996" y="91"/>
                                  </a:lnTo>
                                  <a:lnTo>
                                    <a:pt x="1025" y="103"/>
                                  </a:lnTo>
                                  <a:lnTo>
                                    <a:pt x="1025" y="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24" name="任意多边形 1224"/>
                          <wps:cNvSpPr/>
                          <wps:spPr>
                            <a:xfrm>
                              <a:off x="10730" y="11608"/>
                              <a:ext cx="229" cy="15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5" h="702">
                                  <a:moveTo>
                                    <a:pt x="426" y="627"/>
                                  </a:moveTo>
                                  <a:lnTo>
                                    <a:pt x="4" y="627"/>
                                  </a:lnTo>
                                  <a:lnTo>
                                    <a:pt x="4" y="702"/>
                                  </a:lnTo>
                                  <a:lnTo>
                                    <a:pt x="426" y="702"/>
                                  </a:lnTo>
                                  <a:lnTo>
                                    <a:pt x="426" y="627"/>
                                  </a:lnTo>
                                  <a:close/>
                                  <a:moveTo>
                                    <a:pt x="262" y="106"/>
                                  </a:moveTo>
                                  <a:lnTo>
                                    <a:pt x="169" y="106"/>
                                  </a:lnTo>
                                  <a:lnTo>
                                    <a:pt x="169" y="627"/>
                                  </a:lnTo>
                                  <a:lnTo>
                                    <a:pt x="262" y="627"/>
                                  </a:lnTo>
                                  <a:lnTo>
                                    <a:pt x="262" y="106"/>
                                  </a:lnTo>
                                  <a:close/>
                                  <a:moveTo>
                                    <a:pt x="262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51"/>
                                  </a:lnTo>
                                  <a:lnTo>
                                    <a:pt x="169" y="106"/>
                                  </a:lnTo>
                                  <a:lnTo>
                                    <a:pt x="262" y="106"/>
                                  </a:lnTo>
                                  <a:lnTo>
                                    <a:pt x="262" y="0"/>
                                  </a:lnTo>
                                  <a:close/>
                                  <a:moveTo>
                                    <a:pt x="1065" y="15"/>
                                  </a:moveTo>
                                  <a:lnTo>
                                    <a:pt x="587" y="15"/>
                                  </a:lnTo>
                                  <a:lnTo>
                                    <a:pt x="587" y="92"/>
                                  </a:lnTo>
                                  <a:lnTo>
                                    <a:pt x="954" y="92"/>
                                  </a:lnTo>
                                  <a:lnTo>
                                    <a:pt x="681" y="702"/>
                                  </a:lnTo>
                                  <a:lnTo>
                                    <a:pt x="777" y="702"/>
                                  </a:lnTo>
                                  <a:lnTo>
                                    <a:pt x="1065" y="45"/>
                                  </a:lnTo>
                                  <a:lnTo>
                                    <a:pt x="1065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25" name="任意多边形 1225"/>
                          <wps:cNvSpPr/>
                          <wps:spPr>
                            <a:xfrm>
                              <a:off x="8786" y="12025"/>
                              <a:ext cx="237" cy="15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6" h="710">
                                  <a:moveTo>
                                    <a:pt x="417" y="73"/>
                                  </a:moveTo>
                                  <a:lnTo>
                                    <a:pt x="225" y="73"/>
                                  </a:lnTo>
                                  <a:lnTo>
                                    <a:pt x="256" y="75"/>
                                  </a:lnTo>
                                  <a:lnTo>
                                    <a:pt x="284" y="81"/>
                                  </a:lnTo>
                                  <a:lnTo>
                                    <a:pt x="307" y="90"/>
                                  </a:lnTo>
                                  <a:lnTo>
                                    <a:pt x="326" y="104"/>
                                  </a:lnTo>
                                  <a:lnTo>
                                    <a:pt x="342" y="121"/>
                                  </a:lnTo>
                                  <a:lnTo>
                                    <a:pt x="353" y="142"/>
                                  </a:lnTo>
                                  <a:lnTo>
                                    <a:pt x="359" y="166"/>
                                  </a:lnTo>
                                  <a:lnTo>
                                    <a:pt x="362" y="194"/>
                                  </a:lnTo>
                                  <a:lnTo>
                                    <a:pt x="360" y="219"/>
                                  </a:lnTo>
                                  <a:lnTo>
                                    <a:pt x="354" y="244"/>
                                  </a:lnTo>
                                  <a:lnTo>
                                    <a:pt x="345" y="269"/>
                                  </a:lnTo>
                                  <a:lnTo>
                                    <a:pt x="332" y="293"/>
                                  </a:lnTo>
                                  <a:lnTo>
                                    <a:pt x="313" y="320"/>
                                  </a:lnTo>
                                  <a:lnTo>
                                    <a:pt x="287" y="350"/>
                                  </a:lnTo>
                                  <a:lnTo>
                                    <a:pt x="254" y="385"/>
                                  </a:lnTo>
                                  <a:lnTo>
                                    <a:pt x="214" y="424"/>
                                  </a:lnTo>
                                  <a:lnTo>
                                    <a:pt x="0" y="623"/>
                                  </a:lnTo>
                                  <a:lnTo>
                                    <a:pt x="0" y="698"/>
                                  </a:lnTo>
                                  <a:lnTo>
                                    <a:pt x="447" y="698"/>
                                  </a:lnTo>
                                  <a:lnTo>
                                    <a:pt x="447" y="621"/>
                                  </a:lnTo>
                                  <a:lnTo>
                                    <a:pt x="110" y="621"/>
                                  </a:lnTo>
                                  <a:lnTo>
                                    <a:pt x="110" y="619"/>
                                  </a:lnTo>
                                  <a:lnTo>
                                    <a:pt x="278" y="466"/>
                                  </a:lnTo>
                                  <a:lnTo>
                                    <a:pt x="325" y="421"/>
                                  </a:lnTo>
                                  <a:lnTo>
                                    <a:pt x="364" y="380"/>
                                  </a:lnTo>
                                  <a:lnTo>
                                    <a:pt x="394" y="343"/>
                                  </a:lnTo>
                                  <a:lnTo>
                                    <a:pt x="417" y="310"/>
                                  </a:lnTo>
                                  <a:lnTo>
                                    <a:pt x="433" y="279"/>
                                  </a:lnTo>
                                  <a:lnTo>
                                    <a:pt x="444" y="248"/>
                                  </a:lnTo>
                                  <a:lnTo>
                                    <a:pt x="451" y="217"/>
                                  </a:lnTo>
                                  <a:lnTo>
                                    <a:pt x="454" y="185"/>
                                  </a:lnTo>
                                  <a:lnTo>
                                    <a:pt x="450" y="145"/>
                                  </a:lnTo>
                                  <a:lnTo>
                                    <a:pt x="439" y="109"/>
                                  </a:lnTo>
                                  <a:lnTo>
                                    <a:pt x="421" y="77"/>
                                  </a:lnTo>
                                  <a:lnTo>
                                    <a:pt x="417" y="73"/>
                                  </a:lnTo>
                                  <a:close/>
                                  <a:moveTo>
                                    <a:pt x="240" y="0"/>
                                  </a:moveTo>
                                  <a:lnTo>
                                    <a:pt x="184" y="4"/>
                                  </a:lnTo>
                                  <a:lnTo>
                                    <a:pt x="131" y="16"/>
                                  </a:lnTo>
                                  <a:lnTo>
                                    <a:pt x="83" y="35"/>
                                  </a:lnTo>
                                  <a:lnTo>
                                    <a:pt x="37" y="63"/>
                                  </a:lnTo>
                                  <a:lnTo>
                                    <a:pt x="37" y="151"/>
                                  </a:lnTo>
                                  <a:lnTo>
                                    <a:pt x="83" y="117"/>
                                  </a:lnTo>
                                  <a:lnTo>
                                    <a:pt x="129" y="92"/>
                                  </a:lnTo>
                                  <a:lnTo>
                                    <a:pt x="176" y="78"/>
                                  </a:lnTo>
                                  <a:lnTo>
                                    <a:pt x="225" y="73"/>
                                  </a:lnTo>
                                  <a:lnTo>
                                    <a:pt x="417" y="73"/>
                                  </a:lnTo>
                                  <a:lnTo>
                                    <a:pt x="396" y="50"/>
                                  </a:lnTo>
                                  <a:lnTo>
                                    <a:pt x="365" y="28"/>
                                  </a:lnTo>
                                  <a:lnTo>
                                    <a:pt x="328" y="13"/>
                                  </a:lnTo>
                                  <a:lnTo>
                                    <a:pt x="287" y="3"/>
                                  </a:lnTo>
                                  <a:lnTo>
                                    <a:pt x="240" y="0"/>
                                  </a:lnTo>
                                  <a:close/>
                                  <a:moveTo>
                                    <a:pt x="872" y="0"/>
                                  </a:moveTo>
                                  <a:lnTo>
                                    <a:pt x="814" y="6"/>
                                  </a:lnTo>
                                  <a:lnTo>
                                    <a:pt x="764" y="23"/>
                                  </a:lnTo>
                                  <a:lnTo>
                                    <a:pt x="721" y="53"/>
                                  </a:lnTo>
                                  <a:lnTo>
                                    <a:pt x="685" y="93"/>
                                  </a:lnTo>
                                  <a:lnTo>
                                    <a:pt x="657" y="146"/>
                                  </a:lnTo>
                                  <a:lnTo>
                                    <a:pt x="636" y="209"/>
                                  </a:lnTo>
                                  <a:lnTo>
                                    <a:pt x="624" y="283"/>
                                  </a:lnTo>
                                  <a:lnTo>
                                    <a:pt x="620" y="368"/>
                                  </a:lnTo>
                                  <a:lnTo>
                                    <a:pt x="624" y="447"/>
                                  </a:lnTo>
                                  <a:lnTo>
                                    <a:pt x="636" y="515"/>
                                  </a:lnTo>
                                  <a:lnTo>
                                    <a:pt x="655" y="574"/>
                                  </a:lnTo>
                                  <a:lnTo>
                                    <a:pt x="682" y="622"/>
                                  </a:lnTo>
                                  <a:lnTo>
                                    <a:pt x="716" y="661"/>
                                  </a:lnTo>
                                  <a:lnTo>
                                    <a:pt x="756" y="688"/>
                                  </a:lnTo>
                                  <a:lnTo>
                                    <a:pt x="802" y="704"/>
                                  </a:lnTo>
                                  <a:lnTo>
                                    <a:pt x="855" y="710"/>
                                  </a:lnTo>
                                  <a:lnTo>
                                    <a:pt x="911" y="704"/>
                                  </a:lnTo>
                                  <a:lnTo>
                                    <a:pt x="961" y="687"/>
                                  </a:lnTo>
                                  <a:lnTo>
                                    <a:pt x="1003" y="658"/>
                                  </a:lnTo>
                                  <a:lnTo>
                                    <a:pt x="1021" y="638"/>
                                  </a:lnTo>
                                  <a:lnTo>
                                    <a:pt x="864" y="638"/>
                                  </a:lnTo>
                                  <a:lnTo>
                                    <a:pt x="810" y="627"/>
                                  </a:lnTo>
                                  <a:lnTo>
                                    <a:pt x="769" y="594"/>
                                  </a:lnTo>
                                  <a:lnTo>
                                    <a:pt x="739" y="539"/>
                                  </a:lnTo>
                                  <a:lnTo>
                                    <a:pt x="721" y="463"/>
                                  </a:lnTo>
                                  <a:lnTo>
                                    <a:pt x="715" y="364"/>
                                  </a:lnTo>
                                  <a:lnTo>
                                    <a:pt x="721" y="259"/>
                                  </a:lnTo>
                                  <a:lnTo>
                                    <a:pt x="739" y="177"/>
                                  </a:lnTo>
                                  <a:lnTo>
                                    <a:pt x="770" y="119"/>
                                  </a:lnTo>
                                  <a:lnTo>
                                    <a:pt x="812" y="84"/>
                                  </a:lnTo>
                                  <a:lnTo>
                                    <a:pt x="867" y="72"/>
                                  </a:lnTo>
                                  <a:lnTo>
                                    <a:pt x="1034" y="72"/>
                                  </a:lnTo>
                                  <a:lnTo>
                                    <a:pt x="1029" y="65"/>
                                  </a:lnTo>
                                  <a:lnTo>
                                    <a:pt x="986" y="29"/>
                                  </a:lnTo>
                                  <a:lnTo>
                                    <a:pt x="934" y="7"/>
                                  </a:lnTo>
                                  <a:lnTo>
                                    <a:pt x="872" y="0"/>
                                  </a:lnTo>
                                  <a:close/>
                                  <a:moveTo>
                                    <a:pt x="1034" y="72"/>
                                  </a:moveTo>
                                  <a:lnTo>
                                    <a:pt x="867" y="72"/>
                                  </a:lnTo>
                                  <a:lnTo>
                                    <a:pt x="918" y="84"/>
                                  </a:lnTo>
                                  <a:lnTo>
                                    <a:pt x="958" y="118"/>
                                  </a:lnTo>
                                  <a:lnTo>
                                    <a:pt x="987" y="176"/>
                                  </a:lnTo>
                                  <a:lnTo>
                                    <a:pt x="1004" y="256"/>
                                  </a:lnTo>
                                  <a:lnTo>
                                    <a:pt x="1010" y="360"/>
                                  </a:lnTo>
                                  <a:lnTo>
                                    <a:pt x="1004" y="460"/>
                                  </a:lnTo>
                                  <a:lnTo>
                                    <a:pt x="986" y="538"/>
                                  </a:lnTo>
                                  <a:lnTo>
                                    <a:pt x="957" y="593"/>
                                  </a:lnTo>
                                  <a:lnTo>
                                    <a:pt x="916" y="627"/>
                                  </a:lnTo>
                                  <a:lnTo>
                                    <a:pt x="864" y="638"/>
                                  </a:lnTo>
                                  <a:lnTo>
                                    <a:pt x="1021" y="638"/>
                                  </a:lnTo>
                                  <a:lnTo>
                                    <a:pt x="1039" y="618"/>
                                  </a:lnTo>
                                  <a:lnTo>
                                    <a:pt x="1068" y="567"/>
                                  </a:lnTo>
                                  <a:lnTo>
                                    <a:pt x="1089" y="505"/>
                                  </a:lnTo>
                                  <a:lnTo>
                                    <a:pt x="1101" y="434"/>
                                  </a:lnTo>
                                  <a:lnTo>
                                    <a:pt x="1105" y="352"/>
                                  </a:lnTo>
                                  <a:lnTo>
                                    <a:pt x="1100" y="259"/>
                                  </a:lnTo>
                                  <a:lnTo>
                                    <a:pt x="1086" y="180"/>
                                  </a:lnTo>
                                  <a:lnTo>
                                    <a:pt x="1062" y="115"/>
                                  </a:lnTo>
                                  <a:lnTo>
                                    <a:pt x="1034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26" name="任意多边形 1226"/>
                          <wps:cNvSpPr/>
                          <wps:spPr>
                            <a:xfrm>
                              <a:off x="9275" y="12026"/>
                              <a:ext cx="234" cy="15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8" h="702">
                                  <a:moveTo>
                                    <a:pt x="417" y="76"/>
                                  </a:moveTo>
                                  <a:lnTo>
                                    <a:pt x="224" y="76"/>
                                  </a:lnTo>
                                  <a:lnTo>
                                    <a:pt x="256" y="78"/>
                                  </a:lnTo>
                                  <a:lnTo>
                                    <a:pt x="283" y="84"/>
                                  </a:lnTo>
                                  <a:lnTo>
                                    <a:pt x="307" y="93"/>
                                  </a:lnTo>
                                  <a:lnTo>
                                    <a:pt x="326" y="107"/>
                                  </a:lnTo>
                                  <a:lnTo>
                                    <a:pt x="341" y="124"/>
                                  </a:lnTo>
                                  <a:lnTo>
                                    <a:pt x="352" y="145"/>
                                  </a:lnTo>
                                  <a:lnTo>
                                    <a:pt x="359" y="169"/>
                                  </a:lnTo>
                                  <a:lnTo>
                                    <a:pt x="361" y="197"/>
                                  </a:lnTo>
                                  <a:lnTo>
                                    <a:pt x="359" y="222"/>
                                  </a:lnTo>
                                  <a:lnTo>
                                    <a:pt x="354" y="247"/>
                                  </a:lnTo>
                                  <a:lnTo>
                                    <a:pt x="344" y="272"/>
                                  </a:lnTo>
                                  <a:lnTo>
                                    <a:pt x="331" y="296"/>
                                  </a:lnTo>
                                  <a:lnTo>
                                    <a:pt x="313" y="323"/>
                                  </a:lnTo>
                                  <a:lnTo>
                                    <a:pt x="287" y="353"/>
                                  </a:lnTo>
                                  <a:lnTo>
                                    <a:pt x="254" y="388"/>
                                  </a:lnTo>
                                  <a:lnTo>
                                    <a:pt x="213" y="427"/>
                                  </a:lnTo>
                                  <a:lnTo>
                                    <a:pt x="0" y="626"/>
                                  </a:lnTo>
                                  <a:lnTo>
                                    <a:pt x="0" y="701"/>
                                  </a:lnTo>
                                  <a:lnTo>
                                    <a:pt x="447" y="701"/>
                                  </a:lnTo>
                                  <a:lnTo>
                                    <a:pt x="447" y="624"/>
                                  </a:lnTo>
                                  <a:lnTo>
                                    <a:pt x="110" y="624"/>
                                  </a:lnTo>
                                  <a:lnTo>
                                    <a:pt x="110" y="622"/>
                                  </a:lnTo>
                                  <a:lnTo>
                                    <a:pt x="277" y="469"/>
                                  </a:lnTo>
                                  <a:lnTo>
                                    <a:pt x="324" y="424"/>
                                  </a:lnTo>
                                  <a:lnTo>
                                    <a:pt x="363" y="383"/>
                                  </a:lnTo>
                                  <a:lnTo>
                                    <a:pt x="394" y="346"/>
                                  </a:lnTo>
                                  <a:lnTo>
                                    <a:pt x="416" y="313"/>
                                  </a:lnTo>
                                  <a:lnTo>
                                    <a:pt x="433" y="282"/>
                                  </a:lnTo>
                                  <a:lnTo>
                                    <a:pt x="444" y="251"/>
                                  </a:lnTo>
                                  <a:lnTo>
                                    <a:pt x="451" y="220"/>
                                  </a:lnTo>
                                  <a:lnTo>
                                    <a:pt x="453" y="188"/>
                                  </a:lnTo>
                                  <a:lnTo>
                                    <a:pt x="450" y="148"/>
                                  </a:lnTo>
                                  <a:lnTo>
                                    <a:pt x="439" y="112"/>
                                  </a:lnTo>
                                  <a:lnTo>
                                    <a:pt x="421" y="80"/>
                                  </a:lnTo>
                                  <a:lnTo>
                                    <a:pt x="417" y="76"/>
                                  </a:lnTo>
                                  <a:close/>
                                  <a:moveTo>
                                    <a:pt x="239" y="3"/>
                                  </a:moveTo>
                                  <a:lnTo>
                                    <a:pt x="183" y="7"/>
                                  </a:lnTo>
                                  <a:lnTo>
                                    <a:pt x="131" y="19"/>
                                  </a:lnTo>
                                  <a:lnTo>
                                    <a:pt x="82" y="38"/>
                                  </a:lnTo>
                                  <a:lnTo>
                                    <a:pt x="37" y="66"/>
                                  </a:lnTo>
                                  <a:lnTo>
                                    <a:pt x="37" y="154"/>
                                  </a:lnTo>
                                  <a:lnTo>
                                    <a:pt x="82" y="120"/>
                                  </a:lnTo>
                                  <a:lnTo>
                                    <a:pt x="129" y="95"/>
                                  </a:lnTo>
                                  <a:lnTo>
                                    <a:pt x="176" y="81"/>
                                  </a:lnTo>
                                  <a:lnTo>
                                    <a:pt x="224" y="76"/>
                                  </a:lnTo>
                                  <a:lnTo>
                                    <a:pt x="417" y="76"/>
                                  </a:lnTo>
                                  <a:lnTo>
                                    <a:pt x="396" y="53"/>
                                  </a:lnTo>
                                  <a:lnTo>
                                    <a:pt x="365" y="31"/>
                                  </a:lnTo>
                                  <a:lnTo>
                                    <a:pt x="328" y="16"/>
                                  </a:lnTo>
                                  <a:lnTo>
                                    <a:pt x="286" y="6"/>
                                  </a:lnTo>
                                  <a:lnTo>
                                    <a:pt x="239" y="3"/>
                                  </a:lnTo>
                                  <a:close/>
                                  <a:moveTo>
                                    <a:pt x="1088" y="626"/>
                                  </a:moveTo>
                                  <a:lnTo>
                                    <a:pt x="666" y="626"/>
                                  </a:lnTo>
                                  <a:lnTo>
                                    <a:pt x="666" y="701"/>
                                  </a:lnTo>
                                  <a:lnTo>
                                    <a:pt x="1088" y="701"/>
                                  </a:lnTo>
                                  <a:lnTo>
                                    <a:pt x="1088" y="626"/>
                                  </a:lnTo>
                                  <a:close/>
                                  <a:moveTo>
                                    <a:pt x="924" y="105"/>
                                  </a:moveTo>
                                  <a:lnTo>
                                    <a:pt x="831" y="105"/>
                                  </a:lnTo>
                                  <a:lnTo>
                                    <a:pt x="831" y="626"/>
                                  </a:lnTo>
                                  <a:lnTo>
                                    <a:pt x="924" y="626"/>
                                  </a:lnTo>
                                  <a:lnTo>
                                    <a:pt x="924" y="105"/>
                                  </a:lnTo>
                                  <a:close/>
                                  <a:moveTo>
                                    <a:pt x="924" y="0"/>
                                  </a:moveTo>
                                  <a:lnTo>
                                    <a:pt x="662" y="71"/>
                                  </a:lnTo>
                                  <a:lnTo>
                                    <a:pt x="662" y="151"/>
                                  </a:lnTo>
                                  <a:lnTo>
                                    <a:pt x="831" y="105"/>
                                  </a:lnTo>
                                  <a:lnTo>
                                    <a:pt x="924" y="105"/>
                                  </a:lnTo>
                                  <a:lnTo>
                                    <a:pt x="92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27" name="任意多边形 1227"/>
                          <wps:cNvSpPr/>
                          <wps:spPr>
                            <a:xfrm>
                              <a:off x="9756" y="12026"/>
                              <a:ext cx="232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1" h="699">
                                  <a:moveTo>
                                    <a:pt x="417" y="72"/>
                                  </a:moveTo>
                                  <a:lnTo>
                                    <a:pt x="224" y="72"/>
                                  </a:lnTo>
                                  <a:lnTo>
                                    <a:pt x="256" y="74"/>
                                  </a:lnTo>
                                  <a:lnTo>
                                    <a:pt x="283" y="80"/>
                                  </a:lnTo>
                                  <a:lnTo>
                                    <a:pt x="306" y="90"/>
                                  </a:lnTo>
                                  <a:lnTo>
                                    <a:pt x="326" y="104"/>
                                  </a:lnTo>
                                  <a:lnTo>
                                    <a:pt x="341" y="121"/>
                                  </a:lnTo>
                                  <a:lnTo>
                                    <a:pt x="352" y="142"/>
                                  </a:lnTo>
                                  <a:lnTo>
                                    <a:pt x="359" y="166"/>
                                  </a:lnTo>
                                  <a:lnTo>
                                    <a:pt x="361" y="193"/>
                                  </a:lnTo>
                                  <a:lnTo>
                                    <a:pt x="359" y="219"/>
                                  </a:lnTo>
                                  <a:lnTo>
                                    <a:pt x="354" y="244"/>
                                  </a:lnTo>
                                  <a:lnTo>
                                    <a:pt x="344" y="269"/>
                                  </a:lnTo>
                                  <a:lnTo>
                                    <a:pt x="331" y="293"/>
                                  </a:lnTo>
                                  <a:lnTo>
                                    <a:pt x="313" y="319"/>
                                  </a:lnTo>
                                  <a:lnTo>
                                    <a:pt x="287" y="349"/>
                                  </a:lnTo>
                                  <a:lnTo>
                                    <a:pt x="254" y="384"/>
                                  </a:lnTo>
                                  <a:lnTo>
                                    <a:pt x="213" y="423"/>
                                  </a:lnTo>
                                  <a:lnTo>
                                    <a:pt x="0" y="622"/>
                                  </a:lnTo>
                                  <a:lnTo>
                                    <a:pt x="0" y="698"/>
                                  </a:lnTo>
                                  <a:lnTo>
                                    <a:pt x="446" y="698"/>
                                  </a:lnTo>
                                  <a:lnTo>
                                    <a:pt x="446" y="621"/>
                                  </a:lnTo>
                                  <a:lnTo>
                                    <a:pt x="110" y="621"/>
                                  </a:lnTo>
                                  <a:lnTo>
                                    <a:pt x="110" y="619"/>
                                  </a:lnTo>
                                  <a:lnTo>
                                    <a:pt x="277" y="466"/>
                                  </a:lnTo>
                                  <a:lnTo>
                                    <a:pt x="324" y="421"/>
                                  </a:lnTo>
                                  <a:lnTo>
                                    <a:pt x="363" y="379"/>
                                  </a:lnTo>
                                  <a:lnTo>
                                    <a:pt x="394" y="342"/>
                                  </a:lnTo>
                                  <a:lnTo>
                                    <a:pt x="416" y="310"/>
                                  </a:lnTo>
                                  <a:lnTo>
                                    <a:pt x="432" y="279"/>
                                  </a:lnTo>
                                  <a:lnTo>
                                    <a:pt x="444" y="248"/>
                                  </a:lnTo>
                                  <a:lnTo>
                                    <a:pt x="451" y="216"/>
                                  </a:lnTo>
                                  <a:lnTo>
                                    <a:pt x="453" y="184"/>
                                  </a:lnTo>
                                  <a:lnTo>
                                    <a:pt x="449" y="144"/>
                                  </a:lnTo>
                                  <a:lnTo>
                                    <a:pt x="439" y="108"/>
                                  </a:lnTo>
                                  <a:lnTo>
                                    <a:pt x="421" y="77"/>
                                  </a:lnTo>
                                  <a:lnTo>
                                    <a:pt x="417" y="72"/>
                                  </a:lnTo>
                                  <a:close/>
                                  <a:moveTo>
                                    <a:pt x="239" y="0"/>
                                  </a:moveTo>
                                  <a:lnTo>
                                    <a:pt x="183" y="3"/>
                                  </a:lnTo>
                                  <a:lnTo>
                                    <a:pt x="131" y="15"/>
                                  </a:lnTo>
                                  <a:lnTo>
                                    <a:pt x="82" y="35"/>
                                  </a:lnTo>
                                  <a:lnTo>
                                    <a:pt x="37" y="62"/>
                                  </a:lnTo>
                                  <a:lnTo>
                                    <a:pt x="37" y="150"/>
                                  </a:lnTo>
                                  <a:lnTo>
                                    <a:pt x="82" y="116"/>
                                  </a:lnTo>
                                  <a:lnTo>
                                    <a:pt x="128" y="92"/>
                                  </a:lnTo>
                                  <a:lnTo>
                                    <a:pt x="176" y="77"/>
                                  </a:lnTo>
                                  <a:lnTo>
                                    <a:pt x="224" y="72"/>
                                  </a:lnTo>
                                  <a:lnTo>
                                    <a:pt x="417" y="72"/>
                                  </a:lnTo>
                                  <a:lnTo>
                                    <a:pt x="396" y="50"/>
                                  </a:lnTo>
                                  <a:lnTo>
                                    <a:pt x="364" y="28"/>
                                  </a:lnTo>
                                  <a:lnTo>
                                    <a:pt x="328" y="12"/>
                                  </a:lnTo>
                                  <a:lnTo>
                                    <a:pt x="286" y="3"/>
                                  </a:lnTo>
                                  <a:lnTo>
                                    <a:pt x="239" y="0"/>
                                  </a:lnTo>
                                  <a:close/>
                                  <a:moveTo>
                                    <a:pt x="1044" y="72"/>
                                  </a:moveTo>
                                  <a:lnTo>
                                    <a:pt x="852" y="72"/>
                                  </a:lnTo>
                                  <a:lnTo>
                                    <a:pt x="883" y="74"/>
                                  </a:lnTo>
                                  <a:lnTo>
                                    <a:pt x="910" y="80"/>
                                  </a:lnTo>
                                  <a:lnTo>
                                    <a:pt x="934" y="90"/>
                                  </a:lnTo>
                                  <a:lnTo>
                                    <a:pt x="953" y="104"/>
                                  </a:lnTo>
                                  <a:lnTo>
                                    <a:pt x="969" y="121"/>
                                  </a:lnTo>
                                  <a:lnTo>
                                    <a:pt x="980" y="142"/>
                                  </a:lnTo>
                                  <a:lnTo>
                                    <a:pt x="986" y="166"/>
                                  </a:lnTo>
                                  <a:lnTo>
                                    <a:pt x="988" y="193"/>
                                  </a:lnTo>
                                  <a:lnTo>
                                    <a:pt x="987" y="219"/>
                                  </a:lnTo>
                                  <a:lnTo>
                                    <a:pt x="981" y="244"/>
                                  </a:lnTo>
                                  <a:lnTo>
                                    <a:pt x="972" y="269"/>
                                  </a:lnTo>
                                  <a:lnTo>
                                    <a:pt x="959" y="293"/>
                                  </a:lnTo>
                                  <a:lnTo>
                                    <a:pt x="940" y="319"/>
                                  </a:lnTo>
                                  <a:lnTo>
                                    <a:pt x="914" y="349"/>
                                  </a:lnTo>
                                  <a:lnTo>
                                    <a:pt x="881" y="384"/>
                                  </a:lnTo>
                                  <a:lnTo>
                                    <a:pt x="840" y="423"/>
                                  </a:lnTo>
                                  <a:lnTo>
                                    <a:pt x="627" y="622"/>
                                  </a:lnTo>
                                  <a:lnTo>
                                    <a:pt x="627" y="698"/>
                                  </a:lnTo>
                                  <a:lnTo>
                                    <a:pt x="1074" y="698"/>
                                  </a:lnTo>
                                  <a:lnTo>
                                    <a:pt x="1074" y="621"/>
                                  </a:lnTo>
                                  <a:lnTo>
                                    <a:pt x="737" y="621"/>
                                  </a:lnTo>
                                  <a:lnTo>
                                    <a:pt x="737" y="619"/>
                                  </a:lnTo>
                                  <a:lnTo>
                                    <a:pt x="904" y="466"/>
                                  </a:lnTo>
                                  <a:lnTo>
                                    <a:pt x="952" y="421"/>
                                  </a:lnTo>
                                  <a:lnTo>
                                    <a:pt x="991" y="379"/>
                                  </a:lnTo>
                                  <a:lnTo>
                                    <a:pt x="1021" y="342"/>
                                  </a:lnTo>
                                  <a:lnTo>
                                    <a:pt x="1044" y="310"/>
                                  </a:lnTo>
                                  <a:lnTo>
                                    <a:pt x="1060" y="279"/>
                                  </a:lnTo>
                                  <a:lnTo>
                                    <a:pt x="1071" y="248"/>
                                  </a:lnTo>
                                  <a:lnTo>
                                    <a:pt x="1078" y="216"/>
                                  </a:lnTo>
                                  <a:lnTo>
                                    <a:pt x="1080" y="184"/>
                                  </a:lnTo>
                                  <a:lnTo>
                                    <a:pt x="1077" y="144"/>
                                  </a:lnTo>
                                  <a:lnTo>
                                    <a:pt x="1066" y="108"/>
                                  </a:lnTo>
                                  <a:lnTo>
                                    <a:pt x="1048" y="77"/>
                                  </a:lnTo>
                                  <a:lnTo>
                                    <a:pt x="1044" y="72"/>
                                  </a:lnTo>
                                  <a:close/>
                                  <a:moveTo>
                                    <a:pt x="867" y="0"/>
                                  </a:moveTo>
                                  <a:lnTo>
                                    <a:pt x="811" y="3"/>
                                  </a:lnTo>
                                  <a:lnTo>
                                    <a:pt x="758" y="15"/>
                                  </a:lnTo>
                                  <a:lnTo>
                                    <a:pt x="710" y="35"/>
                                  </a:lnTo>
                                  <a:lnTo>
                                    <a:pt x="664" y="62"/>
                                  </a:lnTo>
                                  <a:lnTo>
                                    <a:pt x="664" y="150"/>
                                  </a:lnTo>
                                  <a:lnTo>
                                    <a:pt x="710" y="116"/>
                                  </a:lnTo>
                                  <a:lnTo>
                                    <a:pt x="756" y="92"/>
                                  </a:lnTo>
                                  <a:lnTo>
                                    <a:pt x="803" y="77"/>
                                  </a:lnTo>
                                  <a:lnTo>
                                    <a:pt x="852" y="72"/>
                                  </a:lnTo>
                                  <a:lnTo>
                                    <a:pt x="1044" y="72"/>
                                  </a:lnTo>
                                  <a:lnTo>
                                    <a:pt x="1023" y="50"/>
                                  </a:lnTo>
                                  <a:lnTo>
                                    <a:pt x="992" y="28"/>
                                  </a:lnTo>
                                  <a:lnTo>
                                    <a:pt x="955" y="12"/>
                                  </a:lnTo>
                                  <a:lnTo>
                                    <a:pt x="913" y="3"/>
                                  </a:lnTo>
                                  <a:lnTo>
                                    <a:pt x="86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28" name="任意多边形 1228"/>
                          <wps:cNvSpPr/>
                          <wps:spPr>
                            <a:xfrm>
                              <a:off x="10238" y="12025"/>
                              <a:ext cx="231" cy="15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5" h="710">
                                  <a:moveTo>
                                    <a:pt x="417" y="73"/>
                                  </a:moveTo>
                                  <a:lnTo>
                                    <a:pt x="225" y="73"/>
                                  </a:lnTo>
                                  <a:lnTo>
                                    <a:pt x="256" y="75"/>
                                  </a:lnTo>
                                  <a:lnTo>
                                    <a:pt x="283" y="81"/>
                                  </a:lnTo>
                                  <a:lnTo>
                                    <a:pt x="307" y="90"/>
                                  </a:lnTo>
                                  <a:lnTo>
                                    <a:pt x="326" y="104"/>
                                  </a:lnTo>
                                  <a:lnTo>
                                    <a:pt x="342" y="121"/>
                                  </a:lnTo>
                                  <a:lnTo>
                                    <a:pt x="353" y="142"/>
                                  </a:lnTo>
                                  <a:lnTo>
                                    <a:pt x="359" y="166"/>
                                  </a:lnTo>
                                  <a:lnTo>
                                    <a:pt x="361" y="194"/>
                                  </a:lnTo>
                                  <a:lnTo>
                                    <a:pt x="359" y="219"/>
                                  </a:lnTo>
                                  <a:lnTo>
                                    <a:pt x="354" y="244"/>
                                  </a:lnTo>
                                  <a:lnTo>
                                    <a:pt x="344" y="269"/>
                                  </a:lnTo>
                                  <a:lnTo>
                                    <a:pt x="331" y="293"/>
                                  </a:lnTo>
                                  <a:lnTo>
                                    <a:pt x="313" y="320"/>
                                  </a:lnTo>
                                  <a:lnTo>
                                    <a:pt x="287" y="350"/>
                                  </a:lnTo>
                                  <a:lnTo>
                                    <a:pt x="254" y="385"/>
                                  </a:lnTo>
                                  <a:lnTo>
                                    <a:pt x="213" y="424"/>
                                  </a:lnTo>
                                  <a:lnTo>
                                    <a:pt x="0" y="623"/>
                                  </a:lnTo>
                                  <a:lnTo>
                                    <a:pt x="0" y="698"/>
                                  </a:lnTo>
                                  <a:lnTo>
                                    <a:pt x="447" y="698"/>
                                  </a:lnTo>
                                  <a:lnTo>
                                    <a:pt x="447" y="621"/>
                                  </a:lnTo>
                                  <a:lnTo>
                                    <a:pt x="110" y="621"/>
                                  </a:lnTo>
                                  <a:lnTo>
                                    <a:pt x="110" y="619"/>
                                  </a:lnTo>
                                  <a:lnTo>
                                    <a:pt x="277" y="466"/>
                                  </a:lnTo>
                                  <a:lnTo>
                                    <a:pt x="324" y="421"/>
                                  </a:lnTo>
                                  <a:lnTo>
                                    <a:pt x="363" y="380"/>
                                  </a:lnTo>
                                  <a:lnTo>
                                    <a:pt x="394" y="343"/>
                                  </a:lnTo>
                                  <a:lnTo>
                                    <a:pt x="416" y="310"/>
                                  </a:lnTo>
                                  <a:lnTo>
                                    <a:pt x="433" y="279"/>
                                  </a:lnTo>
                                  <a:lnTo>
                                    <a:pt x="444" y="248"/>
                                  </a:lnTo>
                                  <a:lnTo>
                                    <a:pt x="451" y="217"/>
                                  </a:lnTo>
                                  <a:lnTo>
                                    <a:pt x="453" y="185"/>
                                  </a:lnTo>
                                  <a:lnTo>
                                    <a:pt x="450" y="145"/>
                                  </a:lnTo>
                                  <a:lnTo>
                                    <a:pt x="439" y="109"/>
                                  </a:lnTo>
                                  <a:lnTo>
                                    <a:pt x="421" y="77"/>
                                  </a:lnTo>
                                  <a:lnTo>
                                    <a:pt x="417" y="73"/>
                                  </a:lnTo>
                                  <a:close/>
                                  <a:moveTo>
                                    <a:pt x="239" y="0"/>
                                  </a:moveTo>
                                  <a:lnTo>
                                    <a:pt x="183" y="4"/>
                                  </a:lnTo>
                                  <a:lnTo>
                                    <a:pt x="131" y="16"/>
                                  </a:lnTo>
                                  <a:lnTo>
                                    <a:pt x="82" y="35"/>
                                  </a:lnTo>
                                  <a:lnTo>
                                    <a:pt x="37" y="63"/>
                                  </a:lnTo>
                                  <a:lnTo>
                                    <a:pt x="37" y="151"/>
                                  </a:lnTo>
                                  <a:lnTo>
                                    <a:pt x="82" y="117"/>
                                  </a:lnTo>
                                  <a:lnTo>
                                    <a:pt x="129" y="92"/>
                                  </a:lnTo>
                                  <a:lnTo>
                                    <a:pt x="176" y="78"/>
                                  </a:lnTo>
                                  <a:lnTo>
                                    <a:pt x="225" y="73"/>
                                  </a:lnTo>
                                  <a:lnTo>
                                    <a:pt x="417" y="73"/>
                                  </a:lnTo>
                                  <a:lnTo>
                                    <a:pt x="396" y="50"/>
                                  </a:lnTo>
                                  <a:lnTo>
                                    <a:pt x="365" y="28"/>
                                  </a:lnTo>
                                  <a:lnTo>
                                    <a:pt x="328" y="13"/>
                                  </a:lnTo>
                                  <a:lnTo>
                                    <a:pt x="286" y="3"/>
                                  </a:lnTo>
                                  <a:lnTo>
                                    <a:pt x="239" y="0"/>
                                  </a:lnTo>
                                  <a:close/>
                                  <a:moveTo>
                                    <a:pt x="645" y="583"/>
                                  </a:moveTo>
                                  <a:lnTo>
                                    <a:pt x="645" y="673"/>
                                  </a:lnTo>
                                  <a:lnTo>
                                    <a:pt x="679" y="689"/>
                                  </a:lnTo>
                                  <a:lnTo>
                                    <a:pt x="719" y="701"/>
                                  </a:lnTo>
                                  <a:lnTo>
                                    <a:pt x="763" y="707"/>
                                  </a:lnTo>
                                  <a:lnTo>
                                    <a:pt x="813" y="710"/>
                                  </a:lnTo>
                                  <a:lnTo>
                                    <a:pt x="869" y="706"/>
                                  </a:lnTo>
                                  <a:lnTo>
                                    <a:pt x="920" y="696"/>
                                  </a:lnTo>
                                  <a:lnTo>
                                    <a:pt x="964" y="678"/>
                                  </a:lnTo>
                                  <a:lnTo>
                                    <a:pt x="1003" y="653"/>
                                  </a:lnTo>
                                  <a:lnTo>
                                    <a:pt x="1018" y="638"/>
                                  </a:lnTo>
                                  <a:lnTo>
                                    <a:pt x="815" y="638"/>
                                  </a:lnTo>
                                  <a:lnTo>
                                    <a:pt x="769" y="635"/>
                                  </a:lnTo>
                                  <a:lnTo>
                                    <a:pt x="725" y="624"/>
                                  </a:lnTo>
                                  <a:lnTo>
                                    <a:pt x="684" y="607"/>
                                  </a:lnTo>
                                  <a:lnTo>
                                    <a:pt x="645" y="583"/>
                                  </a:lnTo>
                                  <a:close/>
                                  <a:moveTo>
                                    <a:pt x="1018" y="72"/>
                                  </a:moveTo>
                                  <a:lnTo>
                                    <a:pt x="819" y="72"/>
                                  </a:lnTo>
                                  <a:lnTo>
                                    <a:pt x="878" y="79"/>
                                  </a:lnTo>
                                  <a:lnTo>
                                    <a:pt x="920" y="101"/>
                                  </a:lnTo>
                                  <a:lnTo>
                                    <a:pt x="946" y="136"/>
                                  </a:lnTo>
                                  <a:lnTo>
                                    <a:pt x="954" y="185"/>
                                  </a:lnTo>
                                  <a:lnTo>
                                    <a:pt x="943" y="239"/>
                                  </a:lnTo>
                                  <a:lnTo>
                                    <a:pt x="910" y="277"/>
                                  </a:lnTo>
                                  <a:lnTo>
                                    <a:pt x="854" y="300"/>
                                  </a:lnTo>
                                  <a:lnTo>
                                    <a:pt x="777" y="308"/>
                                  </a:lnTo>
                                  <a:lnTo>
                                    <a:pt x="719" y="308"/>
                                  </a:lnTo>
                                  <a:lnTo>
                                    <a:pt x="719" y="380"/>
                                  </a:lnTo>
                                  <a:lnTo>
                                    <a:pt x="780" y="380"/>
                                  </a:lnTo>
                                  <a:lnTo>
                                    <a:pt x="867" y="388"/>
                                  </a:lnTo>
                                  <a:lnTo>
                                    <a:pt x="930" y="412"/>
                                  </a:lnTo>
                                  <a:lnTo>
                                    <a:pt x="967" y="453"/>
                                  </a:lnTo>
                                  <a:lnTo>
                                    <a:pt x="980" y="510"/>
                                  </a:lnTo>
                                  <a:lnTo>
                                    <a:pt x="977" y="538"/>
                                  </a:lnTo>
                                  <a:lnTo>
                                    <a:pt x="969" y="562"/>
                                  </a:lnTo>
                                  <a:lnTo>
                                    <a:pt x="955" y="584"/>
                                  </a:lnTo>
                                  <a:lnTo>
                                    <a:pt x="935" y="603"/>
                                  </a:lnTo>
                                  <a:lnTo>
                                    <a:pt x="911" y="618"/>
                                  </a:lnTo>
                                  <a:lnTo>
                                    <a:pt x="883" y="629"/>
                                  </a:lnTo>
                                  <a:lnTo>
                                    <a:pt x="851" y="636"/>
                                  </a:lnTo>
                                  <a:lnTo>
                                    <a:pt x="815" y="638"/>
                                  </a:lnTo>
                                  <a:lnTo>
                                    <a:pt x="1018" y="638"/>
                                  </a:lnTo>
                                  <a:lnTo>
                                    <a:pt x="1034" y="622"/>
                                  </a:lnTo>
                                  <a:lnTo>
                                    <a:pt x="1057" y="587"/>
                                  </a:lnTo>
                                  <a:lnTo>
                                    <a:pt x="1070" y="548"/>
                                  </a:lnTo>
                                  <a:lnTo>
                                    <a:pt x="1075" y="504"/>
                                  </a:lnTo>
                                  <a:lnTo>
                                    <a:pt x="1072" y="472"/>
                                  </a:lnTo>
                                  <a:lnTo>
                                    <a:pt x="1063" y="443"/>
                                  </a:lnTo>
                                  <a:lnTo>
                                    <a:pt x="1049" y="416"/>
                                  </a:lnTo>
                                  <a:lnTo>
                                    <a:pt x="1028" y="393"/>
                                  </a:lnTo>
                                  <a:lnTo>
                                    <a:pt x="1003" y="373"/>
                                  </a:lnTo>
                                  <a:lnTo>
                                    <a:pt x="974" y="357"/>
                                  </a:lnTo>
                                  <a:lnTo>
                                    <a:pt x="940" y="346"/>
                                  </a:lnTo>
                                  <a:lnTo>
                                    <a:pt x="902" y="340"/>
                                  </a:lnTo>
                                  <a:lnTo>
                                    <a:pt x="902" y="338"/>
                                  </a:lnTo>
                                  <a:lnTo>
                                    <a:pt x="967" y="313"/>
                                  </a:lnTo>
                                  <a:lnTo>
                                    <a:pt x="1013" y="276"/>
                                  </a:lnTo>
                                  <a:lnTo>
                                    <a:pt x="1040" y="226"/>
                                  </a:lnTo>
                                  <a:lnTo>
                                    <a:pt x="1049" y="165"/>
                                  </a:lnTo>
                                  <a:lnTo>
                                    <a:pt x="1046" y="130"/>
                                  </a:lnTo>
                                  <a:lnTo>
                                    <a:pt x="1035" y="99"/>
                                  </a:lnTo>
                                  <a:lnTo>
                                    <a:pt x="1018" y="72"/>
                                  </a:lnTo>
                                  <a:close/>
                                  <a:moveTo>
                                    <a:pt x="842" y="0"/>
                                  </a:moveTo>
                                  <a:lnTo>
                                    <a:pt x="795" y="3"/>
                                  </a:lnTo>
                                  <a:lnTo>
                                    <a:pt x="751" y="10"/>
                                  </a:lnTo>
                                  <a:lnTo>
                                    <a:pt x="711" y="22"/>
                                  </a:lnTo>
                                  <a:lnTo>
                                    <a:pt x="673" y="39"/>
                                  </a:lnTo>
                                  <a:lnTo>
                                    <a:pt x="673" y="121"/>
                                  </a:lnTo>
                                  <a:lnTo>
                                    <a:pt x="708" y="100"/>
                                  </a:lnTo>
                                  <a:lnTo>
                                    <a:pt x="744" y="85"/>
                                  </a:lnTo>
                                  <a:lnTo>
                                    <a:pt x="781" y="75"/>
                                  </a:lnTo>
                                  <a:lnTo>
                                    <a:pt x="819" y="72"/>
                                  </a:lnTo>
                                  <a:lnTo>
                                    <a:pt x="1018" y="72"/>
                                  </a:lnTo>
                                  <a:lnTo>
                                    <a:pt x="1017" y="71"/>
                                  </a:lnTo>
                                  <a:lnTo>
                                    <a:pt x="992" y="46"/>
                                  </a:lnTo>
                                  <a:lnTo>
                                    <a:pt x="962" y="26"/>
                                  </a:lnTo>
                                  <a:lnTo>
                                    <a:pt x="926" y="12"/>
                                  </a:lnTo>
                                  <a:lnTo>
                                    <a:pt x="886" y="3"/>
                                  </a:lnTo>
                                  <a:lnTo>
                                    <a:pt x="84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29" name="任意多边形 1229"/>
                          <wps:cNvSpPr/>
                          <wps:spPr>
                            <a:xfrm>
                              <a:off x="10724" y="12026"/>
                              <a:ext cx="239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3" h="699">
                                  <a:moveTo>
                                    <a:pt x="417" y="72"/>
                                  </a:moveTo>
                                  <a:lnTo>
                                    <a:pt x="225" y="72"/>
                                  </a:lnTo>
                                  <a:lnTo>
                                    <a:pt x="256" y="74"/>
                                  </a:lnTo>
                                  <a:lnTo>
                                    <a:pt x="284" y="80"/>
                                  </a:lnTo>
                                  <a:lnTo>
                                    <a:pt x="307" y="90"/>
                                  </a:lnTo>
                                  <a:lnTo>
                                    <a:pt x="327" y="104"/>
                                  </a:lnTo>
                                  <a:lnTo>
                                    <a:pt x="342" y="121"/>
                                  </a:lnTo>
                                  <a:lnTo>
                                    <a:pt x="353" y="142"/>
                                  </a:lnTo>
                                  <a:lnTo>
                                    <a:pt x="359" y="166"/>
                                  </a:lnTo>
                                  <a:lnTo>
                                    <a:pt x="362" y="193"/>
                                  </a:lnTo>
                                  <a:lnTo>
                                    <a:pt x="360" y="219"/>
                                  </a:lnTo>
                                  <a:lnTo>
                                    <a:pt x="354" y="244"/>
                                  </a:lnTo>
                                  <a:lnTo>
                                    <a:pt x="345" y="269"/>
                                  </a:lnTo>
                                  <a:lnTo>
                                    <a:pt x="332" y="293"/>
                                  </a:lnTo>
                                  <a:lnTo>
                                    <a:pt x="313" y="319"/>
                                  </a:lnTo>
                                  <a:lnTo>
                                    <a:pt x="287" y="349"/>
                                  </a:lnTo>
                                  <a:lnTo>
                                    <a:pt x="254" y="384"/>
                                  </a:lnTo>
                                  <a:lnTo>
                                    <a:pt x="214" y="423"/>
                                  </a:lnTo>
                                  <a:lnTo>
                                    <a:pt x="0" y="622"/>
                                  </a:lnTo>
                                  <a:lnTo>
                                    <a:pt x="0" y="698"/>
                                  </a:lnTo>
                                  <a:lnTo>
                                    <a:pt x="447" y="698"/>
                                  </a:lnTo>
                                  <a:lnTo>
                                    <a:pt x="447" y="621"/>
                                  </a:lnTo>
                                  <a:lnTo>
                                    <a:pt x="110" y="621"/>
                                  </a:lnTo>
                                  <a:lnTo>
                                    <a:pt x="110" y="619"/>
                                  </a:lnTo>
                                  <a:lnTo>
                                    <a:pt x="278" y="466"/>
                                  </a:lnTo>
                                  <a:lnTo>
                                    <a:pt x="325" y="421"/>
                                  </a:lnTo>
                                  <a:lnTo>
                                    <a:pt x="364" y="379"/>
                                  </a:lnTo>
                                  <a:lnTo>
                                    <a:pt x="394" y="342"/>
                                  </a:lnTo>
                                  <a:lnTo>
                                    <a:pt x="417" y="310"/>
                                  </a:lnTo>
                                  <a:lnTo>
                                    <a:pt x="433" y="279"/>
                                  </a:lnTo>
                                  <a:lnTo>
                                    <a:pt x="444" y="248"/>
                                  </a:lnTo>
                                  <a:lnTo>
                                    <a:pt x="451" y="216"/>
                                  </a:lnTo>
                                  <a:lnTo>
                                    <a:pt x="454" y="184"/>
                                  </a:lnTo>
                                  <a:lnTo>
                                    <a:pt x="450" y="144"/>
                                  </a:lnTo>
                                  <a:lnTo>
                                    <a:pt x="439" y="108"/>
                                  </a:lnTo>
                                  <a:lnTo>
                                    <a:pt x="421" y="77"/>
                                  </a:lnTo>
                                  <a:lnTo>
                                    <a:pt x="417" y="72"/>
                                  </a:lnTo>
                                  <a:close/>
                                  <a:moveTo>
                                    <a:pt x="240" y="0"/>
                                  </a:moveTo>
                                  <a:lnTo>
                                    <a:pt x="184" y="3"/>
                                  </a:lnTo>
                                  <a:lnTo>
                                    <a:pt x="131" y="15"/>
                                  </a:lnTo>
                                  <a:lnTo>
                                    <a:pt x="83" y="35"/>
                                  </a:lnTo>
                                  <a:lnTo>
                                    <a:pt x="38" y="62"/>
                                  </a:lnTo>
                                  <a:lnTo>
                                    <a:pt x="38" y="150"/>
                                  </a:lnTo>
                                  <a:lnTo>
                                    <a:pt x="83" y="116"/>
                                  </a:lnTo>
                                  <a:lnTo>
                                    <a:pt x="129" y="92"/>
                                  </a:lnTo>
                                  <a:lnTo>
                                    <a:pt x="176" y="77"/>
                                  </a:lnTo>
                                  <a:lnTo>
                                    <a:pt x="225" y="72"/>
                                  </a:lnTo>
                                  <a:lnTo>
                                    <a:pt x="417" y="72"/>
                                  </a:lnTo>
                                  <a:lnTo>
                                    <a:pt x="396" y="50"/>
                                  </a:lnTo>
                                  <a:lnTo>
                                    <a:pt x="365" y="28"/>
                                  </a:lnTo>
                                  <a:lnTo>
                                    <a:pt x="328" y="12"/>
                                  </a:lnTo>
                                  <a:lnTo>
                                    <a:pt x="287" y="3"/>
                                  </a:lnTo>
                                  <a:lnTo>
                                    <a:pt x="240" y="0"/>
                                  </a:lnTo>
                                  <a:close/>
                                  <a:moveTo>
                                    <a:pt x="1019" y="519"/>
                                  </a:moveTo>
                                  <a:lnTo>
                                    <a:pt x="928" y="519"/>
                                  </a:lnTo>
                                  <a:lnTo>
                                    <a:pt x="928" y="698"/>
                                  </a:lnTo>
                                  <a:lnTo>
                                    <a:pt x="1019" y="698"/>
                                  </a:lnTo>
                                  <a:lnTo>
                                    <a:pt x="1019" y="519"/>
                                  </a:lnTo>
                                  <a:close/>
                                  <a:moveTo>
                                    <a:pt x="1019" y="11"/>
                                  </a:moveTo>
                                  <a:lnTo>
                                    <a:pt x="911" y="11"/>
                                  </a:lnTo>
                                  <a:lnTo>
                                    <a:pt x="586" y="463"/>
                                  </a:lnTo>
                                  <a:lnTo>
                                    <a:pt x="586" y="519"/>
                                  </a:lnTo>
                                  <a:lnTo>
                                    <a:pt x="1112" y="519"/>
                                  </a:lnTo>
                                  <a:lnTo>
                                    <a:pt x="1112" y="451"/>
                                  </a:lnTo>
                                  <a:lnTo>
                                    <a:pt x="682" y="451"/>
                                  </a:lnTo>
                                  <a:lnTo>
                                    <a:pt x="900" y="145"/>
                                  </a:lnTo>
                                  <a:lnTo>
                                    <a:pt x="910" y="129"/>
                                  </a:lnTo>
                                  <a:lnTo>
                                    <a:pt x="918" y="114"/>
                                  </a:lnTo>
                                  <a:lnTo>
                                    <a:pt x="924" y="102"/>
                                  </a:lnTo>
                                  <a:lnTo>
                                    <a:pt x="928" y="93"/>
                                  </a:lnTo>
                                  <a:lnTo>
                                    <a:pt x="1019" y="93"/>
                                  </a:lnTo>
                                  <a:lnTo>
                                    <a:pt x="1019" y="11"/>
                                  </a:lnTo>
                                  <a:close/>
                                  <a:moveTo>
                                    <a:pt x="1019" y="93"/>
                                  </a:moveTo>
                                  <a:lnTo>
                                    <a:pt x="930" y="93"/>
                                  </a:lnTo>
                                  <a:lnTo>
                                    <a:pt x="929" y="112"/>
                                  </a:lnTo>
                                  <a:lnTo>
                                    <a:pt x="929" y="130"/>
                                  </a:lnTo>
                                  <a:lnTo>
                                    <a:pt x="928" y="145"/>
                                  </a:lnTo>
                                  <a:lnTo>
                                    <a:pt x="928" y="451"/>
                                  </a:lnTo>
                                  <a:lnTo>
                                    <a:pt x="1019" y="451"/>
                                  </a:lnTo>
                                  <a:lnTo>
                                    <a:pt x="1019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30" name="任意多边形 1230"/>
                          <wps:cNvSpPr/>
                          <wps:spPr>
                            <a:xfrm>
                              <a:off x="8787" y="12423"/>
                              <a:ext cx="236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0" h="699">
                                  <a:moveTo>
                                    <a:pt x="417" y="72"/>
                                  </a:moveTo>
                                  <a:lnTo>
                                    <a:pt x="225" y="72"/>
                                  </a:lnTo>
                                  <a:lnTo>
                                    <a:pt x="256" y="74"/>
                                  </a:lnTo>
                                  <a:lnTo>
                                    <a:pt x="283" y="80"/>
                                  </a:lnTo>
                                  <a:lnTo>
                                    <a:pt x="307" y="90"/>
                                  </a:lnTo>
                                  <a:lnTo>
                                    <a:pt x="326" y="103"/>
                                  </a:lnTo>
                                  <a:lnTo>
                                    <a:pt x="342" y="121"/>
                                  </a:lnTo>
                                  <a:lnTo>
                                    <a:pt x="353" y="141"/>
                                  </a:lnTo>
                                  <a:lnTo>
                                    <a:pt x="359" y="166"/>
                                  </a:lnTo>
                                  <a:lnTo>
                                    <a:pt x="361" y="193"/>
                                  </a:lnTo>
                                  <a:lnTo>
                                    <a:pt x="360" y="219"/>
                                  </a:lnTo>
                                  <a:lnTo>
                                    <a:pt x="354" y="244"/>
                                  </a:lnTo>
                                  <a:lnTo>
                                    <a:pt x="345" y="268"/>
                                  </a:lnTo>
                                  <a:lnTo>
                                    <a:pt x="331" y="293"/>
                                  </a:lnTo>
                                  <a:lnTo>
                                    <a:pt x="313" y="319"/>
                                  </a:lnTo>
                                  <a:lnTo>
                                    <a:pt x="287" y="349"/>
                                  </a:lnTo>
                                  <a:lnTo>
                                    <a:pt x="254" y="384"/>
                                  </a:lnTo>
                                  <a:lnTo>
                                    <a:pt x="213" y="423"/>
                                  </a:lnTo>
                                  <a:lnTo>
                                    <a:pt x="0" y="622"/>
                                  </a:lnTo>
                                  <a:lnTo>
                                    <a:pt x="0" y="698"/>
                                  </a:lnTo>
                                  <a:lnTo>
                                    <a:pt x="447" y="698"/>
                                  </a:lnTo>
                                  <a:lnTo>
                                    <a:pt x="447" y="620"/>
                                  </a:lnTo>
                                  <a:lnTo>
                                    <a:pt x="110" y="620"/>
                                  </a:lnTo>
                                  <a:lnTo>
                                    <a:pt x="110" y="619"/>
                                  </a:lnTo>
                                  <a:lnTo>
                                    <a:pt x="277" y="466"/>
                                  </a:lnTo>
                                  <a:lnTo>
                                    <a:pt x="325" y="421"/>
                                  </a:lnTo>
                                  <a:lnTo>
                                    <a:pt x="363" y="379"/>
                                  </a:lnTo>
                                  <a:lnTo>
                                    <a:pt x="394" y="342"/>
                                  </a:lnTo>
                                  <a:lnTo>
                                    <a:pt x="417" y="310"/>
                                  </a:lnTo>
                                  <a:lnTo>
                                    <a:pt x="433" y="279"/>
                                  </a:lnTo>
                                  <a:lnTo>
                                    <a:pt x="444" y="248"/>
                                  </a:lnTo>
                                  <a:lnTo>
                                    <a:pt x="451" y="216"/>
                                  </a:lnTo>
                                  <a:lnTo>
                                    <a:pt x="453" y="184"/>
                                  </a:lnTo>
                                  <a:lnTo>
                                    <a:pt x="450" y="144"/>
                                  </a:lnTo>
                                  <a:lnTo>
                                    <a:pt x="439" y="108"/>
                                  </a:lnTo>
                                  <a:lnTo>
                                    <a:pt x="421" y="77"/>
                                  </a:lnTo>
                                  <a:lnTo>
                                    <a:pt x="417" y="72"/>
                                  </a:lnTo>
                                  <a:close/>
                                  <a:moveTo>
                                    <a:pt x="239" y="0"/>
                                  </a:moveTo>
                                  <a:lnTo>
                                    <a:pt x="184" y="3"/>
                                  </a:lnTo>
                                  <a:lnTo>
                                    <a:pt x="131" y="15"/>
                                  </a:lnTo>
                                  <a:lnTo>
                                    <a:pt x="83" y="35"/>
                                  </a:lnTo>
                                  <a:lnTo>
                                    <a:pt x="37" y="62"/>
                                  </a:lnTo>
                                  <a:lnTo>
                                    <a:pt x="37" y="150"/>
                                  </a:lnTo>
                                  <a:lnTo>
                                    <a:pt x="83" y="116"/>
                                  </a:lnTo>
                                  <a:lnTo>
                                    <a:pt x="129" y="92"/>
                                  </a:lnTo>
                                  <a:lnTo>
                                    <a:pt x="176" y="77"/>
                                  </a:lnTo>
                                  <a:lnTo>
                                    <a:pt x="225" y="72"/>
                                  </a:lnTo>
                                  <a:lnTo>
                                    <a:pt x="417" y="72"/>
                                  </a:lnTo>
                                  <a:lnTo>
                                    <a:pt x="396" y="50"/>
                                  </a:lnTo>
                                  <a:lnTo>
                                    <a:pt x="365" y="28"/>
                                  </a:lnTo>
                                  <a:lnTo>
                                    <a:pt x="328" y="12"/>
                                  </a:lnTo>
                                  <a:lnTo>
                                    <a:pt x="286" y="3"/>
                                  </a:lnTo>
                                  <a:lnTo>
                                    <a:pt x="239" y="0"/>
                                  </a:lnTo>
                                  <a:close/>
                                  <a:moveTo>
                                    <a:pt x="1099" y="11"/>
                                  </a:moveTo>
                                  <a:lnTo>
                                    <a:pt x="622" y="11"/>
                                  </a:lnTo>
                                  <a:lnTo>
                                    <a:pt x="622" y="88"/>
                                  </a:lnTo>
                                  <a:lnTo>
                                    <a:pt x="989" y="88"/>
                                  </a:lnTo>
                                  <a:lnTo>
                                    <a:pt x="715" y="698"/>
                                  </a:lnTo>
                                  <a:lnTo>
                                    <a:pt x="812" y="698"/>
                                  </a:lnTo>
                                  <a:lnTo>
                                    <a:pt x="1099" y="41"/>
                                  </a:lnTo>
                                  <a:lnTo>
                                    <a:pt x="1099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31" name="任意多边形 1231"/>
                          <wps:cNvSpPr/>
                          <wps:spPr>
                            <a:xfrm>
                              <a:off x="9274" y="12422"/>
                              <a:ext cx="236" cy="15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9" h="710">
                                  <a:moveTo>
                                    <a:pt x="417" y="73"/>
                                  </a:moveTo>
                                  <a:lnTo>
                                    <a:pt x="224" y="73"/>
                                  </a:lnTo>
                                  <a:lnTo>
                                    <a:pt x="256" y="75"/>
                                  </a:lnTo>
                                  <a:lnTo>
                                    <a:pt x="283" y="81"/>
                                  </a:lnTo>
                                  <a:lnTo>
                                    <a:pt x="307" y="91"/>
                                  </a:lnTo>
                                  <a:lnTo>
                                    <a:pt x="326" y="104"/>
                                  </a:lnTo>
                                  <a:lnTo>
                                    <a:pt x="341" y="122"/>
                                  </a:lnTo>
                                  <a:lnTo>
                                    <a:pt x="352" y="142"/>
                                  </a:lnTo>
                                  <a:lnTo>
                                    <a:pt x="359" y="166"/>
                                  </a:lnTo>
                                  <a:lnTo>
                                    <a:pt x="361" y="194"/>
                                  </a:lnTo>
                                  <a:lnTo>
                                    <a:pt x="359" y="220"/>
                                  </a:lnTo>
                                  <a:lnTo>
                                    <a:pt x="354" y="245"/>
                                  </a:lnTo>
                                  <a:lnTo>
                                    <a:pt x="344" y="269"/>
                                  </a:lnTo>
                                  <a:lnTo>
                                    <a:pt x="331" y="294"/>
                                  </a:lnTo>
                                  <a:lnTo>
                                    <a:pt x="313" y="320"/>
                                  </a:lnTo>
                                  <a:lnTo>
                                    <a:pt x="287" y="350"/>
                                  </a:lnTo>
                                  <a:lnTo>
                                    <a:pt x="254" y="385"/>
                                  </a:lnTo>
                                  <a:lnTo>
                                    <a:pt x="213" y="424"/>
                                  </a:lnTo>
                                  <a:lnTo>
                                    <a:pt x="0" y="623"/>
                                  </a:lnTo>
                                  <a:lnTo>
                                    <a:pt x="0" y="698"/>
                                  </a:lnTo>
                                  <a:lnTo>
                                    <a:pt x="447" y="698"/>
                                  </a:lnTo>
                                  <a:lnTo>
                                    <a:pt x="447" y="621"/>
                                  </a:lnTo>
                                  <a:lnTo>
                                    <a:pt x="110" y="621"/>
                                  </a:lnTo>
                                  <a:lnTo>
                                    <a:pt x="110" y="620"/>
                                  </a:lnTo>
                                  <a:lnTo>
                                    <a:pt x="277" y="467"/>
                                  </a:lnTo>
                                  <a:lnTo>
                                    <a:pt x="324" y="421"/>
                                  </a:lnTo>
                                  <a:lnTo>
                                    <a:pt x="363" y="380"/>
                                  </a:lnTo>
                                  <a:lnTo>
                                    <a:pt x="394" y="343"/>
                                  </a:lnTo>
                                  <a:lnTo>
                                    <a:pt x="416" y="310"/>
                                  </a:lnTo>
                                  <a:lnTo>
                                    <a:pt x="432" y="280"/>
                                  </a:lnTo>
                                  <a:lnTo>
                                    <a:pt x="444" y="248"/>
                                  </a:lnTo>
                                  <a:lnTo>
                                    <a:pt x="451" y="217"/>
                                  </a:lnTo>
                                  <a:lnTo>
                                    <a:pt x="453" y="185"/>
                                  </a:lnTo>
                                  <a:lnTo>
                                    <a:pt x="450" y="145"/>
                                  </a:lnTo>
                                  <a:lnTo>
                                    <a:pt x="439" y="109"/>
                                  </a:lnTo>
                                  <a:lnTo>
                                    <a:pt x="421" y="78"/>
                                  </a:lnTo>
                                  <a:lnTo>
                                    <a:pt x="417" y="73"/>
                                  </a:lnTo>
                                  <a:close/>
                                  <a:moveTo>
                                    <a:pt x="239" y="0"/>
                                  </a:moveTo>
                                  <a:lnTo>
                                    <a:pt x="183" y="4"/>
                                  </a:lnTo>
                                  <a:lnTo>
                                    <a:pt x="131" y="16"/>
                                  </a:lnTo>
                                  <a:lnTo>
                                    <a:pt x="82" y="36"/>
                                  </a:lnTo>
                                  <a:lnTo>
                                    <a:pt x="37" y="63"/>
                                  </a:lnTo>
                                  <a:lnTo>
                                    <a:pt x="37" y="151"/>
                                  </a:lnTo>
                                  <a:lnTo>
                                    <a:pt x="82" y="117"/>
                                  </a:lnTo>
                                  <a:lnTo>
                                    <a:pt x="129" y="93"/>
                                  </a:lnTo>
                                  <a:lnTo>
                                    <a:pt x="176" y="78"/>
                                  </a:lnTo>
                                  <a:lnTo>
                                    <a:pt x="224" y="73"/>
                                  </a:lnTo>
                                  <a:lnTo>
                                    <a:pt x="417" y="73"/>
                                  </a:lnTo>
                                  <a:lnTo>
                                    <a:pt x="396" y="50"/>
                                  </a:lnTo>
                                  <a:lnTo>
                                    <a:pt x="364" y="29"/>
                                  </a:lnTo>
                                  <a:lnTo>
                                    <a:pt x="328" y="13"/>
                                  </a:lnTo>
                                  <a:lnTo>
                                    <a:pt x="286" y="4"/>
                                  </a:lnTo>
                                  <a:lnTo>
                                    <a:pt x="239" y="0"/>
                                  </a:lnTo>
                                  <a:close/>
                                  <a:moveTo>
                                    <a:pt x="872" y="0"/>
                                  </a:moveTo>
                                  <a:lnTo>
                                    <a:pt x="827" y="3"/>
                                  </a:lnTo>
                                  <a:lnTo>
                                    <a:pt x="785" y="12"/>
                                  </a:lnTo>
                                  <a:lnTo>
                                    <a:pt x="748" y="27"/>
                                  </a:lnTo>
                                  <a:lnTo>
                                    <a:pt x="715" y="48"/>
                                  </a:lnTo>
                                  <a:lnTo>
                                    <a:pt x="688" y="74"/>
                                  </a:lnTo>
                                  <a:lnTo>
                                    <a:pt x="669" y="103"/>
                                  </a:lnTo>
                                  <a:lnTo>
                                    <a:pt x="657" y="135"/>
                                  </a:lnTo>
                                  <a:lnTo>
                                    <a:pt x="653" y="172"/>
                                  </a:lnTo>
                                  <a:lnTo>
                                    <a:pt x="661" y="223"/>
                                  </a:lnTo>
                                  <a:lnTo>
                                    <a:pt x="686" y="267"/>
                                  </a:lnTo>
                                  <a:lnTo>
                                    <a:pt x="727" y="305"/>
                                  </a:lnTo>
                                  <a:lnTo>
                                    <a:pt x="784" y="337"/>
                                  </a:lnTo>
                                  <a:lnTo>
                                    <a:pt x="784" y="339"/>
                                  </a:lnTo>
                                  <a:lnTo>
                                    <a:pt x="716" y="373"/>
                                  </a:lnTo>
                                  <a:lnTo>
                                    <a:pt x="666" y="417"/>
                                  </a:lnTo>
                                  <a:lnTo>
                                    <a:pt x="637" y="469"/>
                                  </a:lnTo>
                                  <a:lnTo>
                                    <a:pt x="627" y="530"/>
                                  </a:lnTo>
                                  <a:lnTo>
                                    <a:pt x="631" y="568"/>
                                  </a:lnTo>
                                  <a:lnTo>
                                    <a:pt x="642" y="602"/>
                                  </a:lnTo>
                                  <a:lnTo>
                                    <a:pt x="661" y="633"/>
                                  </a:lnTo>
                                  <a:lnTo>
                                    <a:pt x="688" y="660"/>
                                  </a:lnTo>
                                  <a:lnTo>
                                    <a:pt x="721" y="682"/>
                                  </a:lnTo>
                                  <a:lnTo>
                                    <a:pt x="758" y="697"/>
                                  </a:lnTo>
                                  <a:lnTo>
                                    <a:pt x="800" y="707"/>
                                  </a:lnTo>
                                  <a:lnTo>
                                    <a:pt x="847" y="710"/>
                                  </a:lnTo>
                                  <a:lnTo>
                                    <a:pt x="903" y="707"/>
                                  </a:lnTo>
                                  <a:lnTo>
                                    <a:pt x="952" y="697"/>
                                  </a:lnTo>
                                  <a:lnTo>
                                    <a:pt x="995" y="681"/>
                                  </a:lnTo>
                                  <a:lnTo>
                                    <a:pt x="1031" y="659"/>
                                  </a:lnTo>
                                  <a:lnTo>
                                    <a:pt x="1053" y="639"/>
                                  </a:lnTo>
                                  <a:lnTo>
                                    <a:pt x="864" y="639"/>
                                  </a:lnTo>
                                  <a:lnTo>
                                    <a:pt x="834" y="637"/>
                                  </a:lnTo>
                                  <a:lnTo>
                                    <a:pt x="806" y="631"/>
                                  </a:lnTo>
                                  <a:lnTo>
                                    <a:pt x="782" y="621"/>
                                  </a:lnTo>
                                  <a:lnTo>
                                    <a:pt x="760" y="607"/>
                                  </a:lnTo>
                                  <a:lnTo>
                                    <a:pt x="743" y="590"/>
                                  </a:lnTo>
                                  <a:lnTo>
                                    <a:pt x="730" y="571"/>
                                  </a:lnTo>
                                  <a:lnTo>
                                    <a:pt x="723" y="549"/>
                                  </a:lnTo>
                                  <a:lnTo>
                                    <a:pt x="721" y="526"/>
                                  </a:lnTo>
                                  <a:lnTo>
                                    <a:pt x="729" y="480"/>
                                  </a:lnTo>
                                  <a:lnTo>
                                    <a:pt x="755" y="441"/>
                                  </a:lnTo>
                                  <a:lnTo>
                                    <a:pt x="797" y="407"/>
                                  </a:lnTo>
                                  <a:lnTo>
                                    <a:pt x="857" y="378"/>
                                  </a:lnTo>
                                  <a:lnTo>
                                    <a:pt x="1017" y="378"/>
                                  </a:lnTo>
                                  <a:lnTo>
                                    <a:pt x="1007" y="370"/>
                                  </a:lnTo>
                                  <a:lnTo>
                                    <a:pt x="937" y="339"/>
                                  </a:lnTo>
                                  <a:lnTo>
                                    <a:pt x="937" y="337"/>
                                  </a:lnTo>
                                  <a:lnTo>
                                    <a:pt x="997" y="303"/>
                                  </a:lnTo>
                                  <a:lnTo>
                                    <a:pt x="999" y="301"/>
                                  </a:lnTo>
                                  <a:lnTo>
                                    <a:pt x="862" y="301"/>
                                  </a:lnTo>
                                  <a:lnTo>
                                    <a:pt x="812" y="276"/>
                                  </a:lnTo>
                                  <a:lnTo>
                                    <a:pt x="776" y="246"/>
                                  </a:lnTo>
                                  <a:lnTo>
                                    <a:pt x="754" y="211"/>
                                  </a:lnTo>
                                  <a:lnTo>
                                    <a:pt x="747" y="170"/>
                                  </a:lnTo>
                                  <a:lnTo>
                                    <a:pt x="749" y="150"/>
                                  </a:lnTo>
                                  <a:lnTo>
                                    <a:pt x="756" y="131"/>
                                  </a:lnTo>
                                  <a:lnTo>
                                    <a:pt x="767" y="114"/>
                                  </a:lnTo>
                                  <a:lnTo>
                                    <a:pt x="782" y="100"/>
                                  </a:lnTo>
                                  <a:lnTo>
                                    <a:pt x="800" y="87"/>
                                  </a:lnTo>
                                  <a:lnTo>
                                    <a:pt x="820" y="79"/>
                                  </a:lnTo>
                                  <a:lnTo>
                                    <a:pt x="842" y="73"/>
                                  </a:lnTo>
                                  <a:lnTo>
                                    <a:pt x="866" y="72"/>
                                  </a:lnTo>
                                  <a:lnTo>
                                    <a:pt x="1044" y="72"/>
                                  </a:lnTo>
                                  <a:lnTo>
                                    <a:pt x="1042" y="69"/>
                                  </a:lnTo>
                                  <a:lnTo>
                                    <a:pt x="1017" y="45"/>
                                  </a:lnTo>
                                  <a:lnTo>
                                    <a:pt x="987" y="26"/>
                                  </a:lnTo>
                                  <a:lnTo>
                                    <a:pt x="952" y="12"/>
                                  </a:lnTo>
                                  <a:lnTo>
                                    <a:pt x="914" y="3"/>
                                  </a:lnTo>
                                  <a:lnTo>
                                    <a:pt x="872" y="0"/>
                                  </a:lnTo>
                                  <a:close/>
                                  <a:moveTo>
                                    <a:pt x="1017" y="378"/>
                                  </a:moveTo>
                                  <a:lnTo>
                                    <a:pt x="857" y="378"/>
                                  </a:lnTo>
                                  <a:lnTo>
                                    <a:pt x="921" y="407"/>
                                  </a:lnTo>
                                  <a:lnTo>
                                    <a:pt x="967" y="441"/>
                                  </a:lnTo>
                                  <a:lnTo>
                                    <a:pt x="995" y="482"/>
                                  </a:lnTo>
                                  <a:lnTo>
                                    <a:pt x="1004" y="528"/>
                                  </a:lnTo>
                                  <a:lnTo>
                                    <a:pt x="1002" y="551"/>
                                  </a:lnTo>
                                  <a:lnTo>
                                    <a:pt x="995" y="572"/>
                                  </a:lnTo>
                                  <a:lnTo>
                                    <a:pt x="982" y="591"/>
                                  </a:lnTo>
                                  <a:lnTo>
                                    <a:pt x="965" y="607"/>
                                  </a:lnTo>
                                  <a:lnTo>
                                    <a:pt x="944" y="621"/>
                                  </a:lnTo>
                                  <a:lnTo>
                                    <a:pt x="921" y="631"/>
                                  </a:lnTo>
                                  <a:lnTo>
                                    <a:pt x="894" y="637"/>
                                  </a:lnTo>
                                  <a:lnTo>
                                    <a:pt x="864" y="639"/>
                                  </a:lnTo>
                                  <a:lnTo>
                                    <a:pt x="1053" y="639"/>
                                  </a:lnTo>
                                  <a:lnTo>
                                    <a:pt x="1060" y="632"/>
                                  </a:lnTo>
                                  <a:lnTo>
                                    <a:pt x="1081" y="600"/>
                                  </a:lnTo>
                                  <a:lnTo>
                                    <a:pt x="1094" y="564"/>
                                  </a:lnTo>
                                  <a:lnTo>
                                    <a:pt x="1098" y="523"/>
                                  </a:lnTo>
                                  <a:lnTo>
                                    <a:pt x="1088" y="463"/>
                                  </a:lnTo>
                                  <a:lnTo>
                                    <a:pt x="1057" y="412"/>
                                  </a:lnTo>
                                  <a:lnTo>
                                    <a:pt x="1017" y="378"/>
                                  </a:lnTo>
                                  <a:close/>
                                  <a:moveTo>
                                    <a:pt x="1044" y="72"/>
                                  </a:moveTo>
                                  <a:lnTo>
                                    <a:pt x="866" y="72"/>
                                  </a:lnTo>
                                  <a:lnTo>
                                    <a:pt x="891" y="73"/>
                                  </a:lnTo>
                                  <a:lnTo>
                                    <a:pt x="913" y="78"/>
                                  </a:lnTo>
                                  <a:lnTo>
                                    <a:pt x="932" y="87"/>
                                  </a:lnTo>
                                  <a:lnTo>
                                    <a:pt x="949" y="98"/>
                                  </a:lnTo>
                                  <a:lnTo>
                                    <a:pt x="963" y="113"/>
                                  </a:lnTo>
                                  <a:lnTo>
                                    <a:pt x="972" y="130"/>
                                  </a:lnTo>
                                  <a:lnTo>
                                    <a:pt x="978" y="149"/>
                                  </a:lnTo>
                                  <a:lnTo>
                                    <a:pt x="980" y="170"/>
                                  </a:lnTo>
                                  <a:lnTo>
                                    <a:pt x="980" y="172"/>
                                  </a:lnTo>
                                  <a:lnTo>
                                    <a:pt x="973" y="211"/>
                                  </a:lnTo>
                                  <a:lnTo>
                                    <a:pt x="951" y="246"/>
                                  </a:lnTo>
                                  <a:lnTo>
                                    <a:pt x="914" y="276"/>
                                  </a:lnTo>
                                  <a:lnTo>
                                    <a:pt x="862" y="301"/>
                                  </a:lnTo>
                                  <a:lnTo>
                                    <a:pt x="999" y="301"/>
                                  </a:lnTo>
                                  <a:lnTo>
                                    <a:pt x="1040" y="262"/>
                                  </a:lnTo>
                                  <a:lnTo>
                                    <a:pt x="1065" y="215"/>
                                  </a:lnTo>
                                  <a:lnTo>
                                    <a:pt x="1074" y="161"/>
                                  </a:lnTo>
                                  <a:lnTo>
                                    <a:pt x="1070" y="127"/>
                                  </a:lnTo>
                                  <a:lnTo>
                                    <a:pt x="1060" y="96"/>
                                  </a:lnTo>
                                  <a:lnTo>
                                    <a:pt x="1044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32" name="任意多边形 1232"/>
                          <wps:cNvSpPr/>
                          <wps:spPr>
                            <a:xfrm>
                              <a:off x="9754" y="12422"/>
                              <a:ext cx="235" cy="15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7" h="710">
                                  <a:moveTo>
                                    <a:pt x="417" y="72"/>
                                  </a:moveTo>
                                  <a:lnTo>
                                    <a:pt x="225" y="72"/>
                                  </a:lnTo>
                                  <a:lnTo>
                                    <a:pt x="256" y="74"/>
                                  </a:lnTo>
                                  <a:lnTo>
                                    <a:pt x="283" y="80"/>
                                  </a:lnTo>
                                  <a:lnTo>
                                    <a:pt x="307" y="90"/>
                                  </a:lnTo>
                                  <a:lnTo>
                                    <a:pt x="326" y="103"/>
                                  </a:lnTo>
                                  <a:lnTo>
                                    <a:pt x="342" y="121"/>
                                  </a:lnTo>
                                  <a:lnTo>
                                    <a:pt x="353" y="141"/>
                                  </a:lnTo>
                                  <a:lnTo>
                                    <a:pt x="359" y="166"/>
                                  </a:lnTo>
                                  <a:lnTo>
                                    <a:pt x="361" y="193"/>
                                  </a:lnTo>
                                  <a:lnTo>
                                    <a:pt x="360" y="219"/>
                                  </a:lnTo>
                                  <a:lnTo>
                                    <a:pt x="354" y="244"/>
                                  </a:lnTo>
                                  <a:lnTo>
                                    <a:pt x="345" y="268"/>
                                  </a:lnTo>
                                  <a:lnTo>
                                    <a:pt x="332" y="293"/>
                                  </a:lnTo>
                                  <a:lnTo>
                                    <a:pt x="313" y="319"/>
                                  </a:lnTo>
                                  <a:lnTo>
                                    <a:pt x="287" y="349"/>
                                  </a:lnTo>
                                  <a:lnTo>
                                    <a:pt x="254" y="384"/>
                                  </a:lnTo>
                                  <a:lnTo>
                                    <a:pt x="213" y="423"/>
                                  </a:lnTo>
                                  <a:lnTo>
                                    <a:pt x="0" y="622"/>
                                  </a:lnTo>
                                  <a:lnTo>
                                    <a:pt x="0" y="698"/>
                                  </a:lnTo>
                                  <a:lnTo>
                                    <a:pt x="447" y="698"/>
                                  </a:lnTo>
                                  <a:lnTo>
                                    <a:pt x="447" y="620"/>
                                  </a:lnTo>
                                  <a:lnTo>
                                    <a:pt x="110" y="620"/>
                                  </a:lnTo>
                                  <a:lnTo>
                                    <a:pt x="110" y="619"/>
                                  </a:lnTo>
                                  <a:lnTo>
                                    <a:pt x="277" y="466"/>
                                  </a:lnTo>
                                  <a:lnTo>
                                    <a:pt x="325" y="421"/>
                                  </a:lnTo>
                                  <a:lnTo>
                                    <a:pt x="364" y="379"/>
                                  </a:lnTo>
                                  <a:lnTo>
                                    <a:pt x="394" y="342"/>
                                  </a:lnTo>
                                  <a:lnTo>
                                    <a:pt x="417" y="310"/>
                                  </a:lnTo>
                                  <a:lnTo>
                                    <a:pt x="433" y="279"/>
                                  </a:lnTo>
                                  <a:lnTo>
                                    <a:pt x="444" y="248"/>
                                  </a:lnTo>
                                  <a:lnTo>
                                    <a:pt x="451" y="216"/>
                                  </a:lnTo>
                                  <a:lnTo>
                                    <a:pt x="453" y="184"/>
                                  </a:lnTo>
                                  <a:lnTo>
                                    <a:pt x="450" y="144"/>
                                  </a:lnTo>
                                  <a:lnTo>
                                    <a:pt x="439" y="108"/>
                                  </a:lnTo>
                                  <a:lnTo>
                                    <a:pt x="421" y="77"/>
                                  </a:lnTo>
                                  <a:lnTo>
                                    <a:pt x="417" y="72"/>
                                  </a:lnTo>
                                  <a:close/>
                                  <a:moveTo>
                                    <a:pt x="240" y="0"/>
                                  </a:moveTo>
                                  <a:lnTo>
                                    <a:pt x="184" y="3"/>
                                  </a:lnTo>
                                  <a:lnTo>
                                    <a:pt x="131" y="15"/>
                                  </a:lnTo>
                                  <a:lnTo>
                                    <a:pt x="83" y="35"/>
                                  </a:lnTo>
                                  <a:lnTo>
                                    <a:pt x="37" y="62"/>
                                  </a:lnTo>
                                  <a:lnTo>
                                    <a:pt x="37" y="150"/>
                                  </a:lnTo>
                                  <a:lnTo>
                                    <a:pt x="83" y="116"/>
                                  </a:lnTo>
                                  <a:lnTo>
                                    <a:pt x="129" y="92"/>
                                  </a:lnTo>
                                  <a:lnTo>
                                    <a:pt x="176" y="77"/>
                                  </a:lnTo>
                                  <a:lnTo>
                                    <a:pt x="225" y="72"/>
                                  </a:lnTo>
                                  <a:lnTo>
                                    <a:pt x="417" y="72"/>
                                  </a:lnTo>
                                  <a:lnTo>
                                    <a:pt x="396" y="50"/>
                                  </a:lnTo>
                                  <a:lnTo>
                                    <a:pt x="365" y="28"/>
                                  </a:lnTo>
                                  <a:lnTo>
                                    <a:pt x="328" y="12"/>
                                  </a:lnTo>
                                  <a:lnTo>
                                    <a:pt x="286" y="3"/>
                                  </a:lnTo>
                                  <a:lnTo>
                                    <a:pt x="240" y="0"/>
                                  </a:lnTo>
                                  <a:close/>
                                  <a:moveTo>
                                    <a:pt x="665" y="605"/>
                                  </a:moveTo>
                                  <a:lnTo>
                                    <a:pt x="665" y="686"/>
                                  </a:lnTo>
                                  <a:lnTo>
                                    <a:pt x="693" y="696"/>
                                  </a:lnTo>
                                  <a:lnTo>
                                    <a:pt x="724" y="703"/>
                                  </a:lnTo>
                                  <a:lnTo>
                                    <a:pt x="759" y="708"/>
                                  </a:lnTo>
                                  <a:lnTo>
                                    <a:pt x="796" y="709"/>
                                  </a:lnTo>
                                  <a:lnTo>
                                    <a:pt x="862" y="703"/>
                                  </a:lnTo>
                                  <a:lnTo>
                                    <a:pt x="921" y="684"/>
                                  </a:lnTo>
                                  <a:lnTo>
                                    <a:pt x="973" y="652"/>
                                  </a:lnTo>
                                  <a:lnTo>
                                    <a:pt x="986" y="637"/>
                                  </a:lnTo>
                                  <a:lnTo>
                                    <a:pt x="796" y="637"/>
                                  </a:lnTo>
                                  <a:lnTo>
                                    <a:pt x="761" y="635"/>
                                  </a:lnTo>
                                  <a:lnTo>
                                    <a:pt x="728" y="629"/>
                                  </a:lnTo>
                                  <a:lnTo>
                                    <a:pt x="696" y="619"/>
                                  </a:lnTo>
                                  <a:lnTo>
                                    <a:pt x="665" y="605"/>
                                  </a:lnTo>
                                  <a:close/>
                                  <a:moveTo>
                                    <a:pt x="1094" y="358"/>
                                  </a:moveTo>
                                  <a:lnTo>
                                    <a:pt x="1003" y="358"/>
                                  </a:lnTo>
                                  <a:lnTo>
                                    <a:pt x="1000" y="421"/>
                                  </a:lnTo>
                                  <a:lnTo>
                                    <a:pt x="990" y="477"/>
                                  </a:lnTo>
                                  <a:lnTo>
                                    <a:pt x="973" y="524"/>
                                  </a:lnTo>
                                  <a:lnTo>
                                    <a:pt x="949" y="565"/>
                                  </a:lnTo>
                                  <a:lnTo>
                                    <a:pt x="919" y="596"/>
                                  </a:lnTo>
                                  <a:lnTo>
                                    <a:pt x="883" y="619"/>
                                  </a:lnTo>
                                  <a:lnTo>
                                    <a:pt x="842" y="633"/>
                                  </a:lnTo>
                                  <a:lnTo>
                                    <a:pt x="796" y="637"/>
                                  </a:lnTo>
                                  <a:lnTo>
                                    <a:pt x="986" y="637"/>
                                  </a:lnTo>
                                  <a:lnTo>
                                    <a:pt x="1016" y="607"/>
                                  </a:lnTo>
                                  <a:lnTo>
                                    <a:pt x="1051" y="550"/>
                                  </a:lnTo>
                                  <a:lnTo>
                                    <a:pt x="1076" y="482"/>
                                  </a:lnTo>
                                  <a:lnTo>
                                    <a:pt x="1091" y="404"/>
                                  </a:lnTo>
                                  <a:lnTo>
                                    <a:pt x="1094" y="358"/>
                                  </a:lnTo>
                                  <a:close/>
                                  <a:moveTo>
                                    <a:pt x="863" y="0"/>
                                  </a:moveTo>
                                  <a:lnTo>
                                    <a:pt x="813" y="4"/>
                                  </a:lnTo>
                                  <a:lnTo>
                                    <a:pt x="767" y="16"/>
                                  </a:lnTo>
                                  <a:lnTo>
                                    <a:pt x="727" y="36"/>
                                  </a:lnTo>
                                  <a:lnTo>
                                    <a:pt x="691" y="64"/>
                                  </a:lnTo>
                                  <a:lnTo>
                                    <a:pt x="662" y="99"/>
                                  </a:lnTo>
                                  <a:lnTo>
                                    <a:pt x="641" y="138"/>
                                  </a:lnTo>
                                  <a:lnTo>
                                    <a:pt x="629" y="182"/>
                                  </a:lnTo>
                                  <a:lnTo>
                                    <a:pt x="624" y="230"/>
                                  </a:lnTo>
                                  <a:lnTo>
                                    <a:pt x="628" y="276"/>
                                  </a:lnTo>
                                  <a:lnTo>
                                    <a:pt x="640" y="316"/>
                                  </a:lnTo>
                                  <a:lnTo>
                                    <a:pt x="659" y="353"/>
                                  </a:lnTo>
                                  <a:lnTo>
                                    <a:pt x="685" y="385"/>
                                  </a:lnTo>
                                  <a:lnTo>
                                    <a:pt x="718" y="411"/>
                                  </a:lnTo>
                                  <a:lnTo>
                                    <a:pt x="754" y="429"/>
                                  </a:lnTo>
                                  <a:lnTo>
                                    <a:pt x="794" y="440"/>
                                  </a:lnTo>
                                  <a:lnTo>
                                    <a:pt x="838" y="444"/>
                                  </a:lnTo>
                                  <a:lnTo>
                                    <a:pt x="891" y="439"/>
                                  </a:lnTo>
                                  <a:lnTo>
                                    <a:pt x="936" y="423"/>
                                  </a:lnTo>
                                  <a:lnTo>
                                    <a:pt x="973" y="396"/>
                                  </a:lnTo>
                                  <a:lnTo>
                                    <a:pt x="993" y="370"/>
                                  </a:lnTo>
                                  <a:lnTo>
                                    <a:pt x="861" y="370"/>
                                  </a:lnTo>
                                  <a:lnTo>
                                    <a:pt x="830" y="367"/>
                                  </a:lnTo>
                                  <a:lnTo>
                                    <a:pt x="802" y="359"/>
                                  </a:lnTo>
                                  <a:lnTo>
                                    <a:pt x="777" y="347"/>
                                  </a:lnTo>
                                  <a:lnTo>
                                    <a:pt x="756" y="329"/>
                                  </a:lnTo>
                                  <a:lnTo>
                                    <a:pt x="740" y="307"/>
                                  </a:lnTo>
                                  <a:lnTo>
                                    <a:pt x="728" y="281"/>
                                  </a:lnTo>
                                  <a:lnTo>
                                    <a:pt x="721" y="252"/>
                                  </a:lnTo>
                                  <a:lnTo>
                                    <a:pt x="718" y="219"/>
                                  </a:lnTo>
                                  <a:lnTo>
                                    <a:pt x="721" y="189"/>
                                  </a:lnTo>
                                  <a:lnTo>
                                    <a:pt x="728" y="161"/>
                                  </a:lnTo>
                                  <a:lnTo>
                                    <a:pt x="740" y="136"/>
                                  </a:lnTo>
                                  <a:lnTo>
                                    <a:pt x="757" y="114"/>
                                  </a:lnTo>
                                  <a:lnTo>
                                    <a:pt x="778" y="95"/>
                                  </a:lnTo>
                                  <a:lnTo>
                                    <a:pt x="801" y="82"/>
                                  </a:lnTo>
                                  <a:lnTo>
                                    <a:pt x="827" y="74"/>
                                  </a:lnTo>
                                  <a:lnTo>
                                    <a:pt x="856" y="72"/>
                                  </a:lnTo>
                                  <a:lnTo>
                                    <a:pt x="1027" y="72"/>
                                  </a:lnTo>
                                  <a:lnTo>
                                    <a:pt x="1001" y="45"/>
                                  </a:lnTo>
                                  <a:lnTo>
                                    <a:pt x="961" y="20"/>
                                  </a:lnTo>
                                  <a:lnTo>
                                    <a:pt x="915" y="5"/>
                                  </a:lnTo>
                                  <a:lnTo>
                                    <a:pt x="863" y="0"/>
                                  </a:lnTo>
                                  <a:close/>
                                  <a:moveTo>
                                    <a:pt x="1027" y="72"/>
                                  </a:moveTo>
                                  <a:lnTo>
                                    <a:pt x="856" y="72"/>
                                  </a:lnTo>
                                  <a:lnTo>
                                    <a:pt x="886" y="75"/>
                                  </a:lnTo>
                                  <a:lnTo>
                                    <a:pt x="913" y="84"/>
                                  </a:lnTo>
                                  <a:lnTo>
                                    <a:pt x="938" y="99"/>
                                  </a:lnTo>
                                  <a:lnTo>
                                    <a:pt x="959" y="120"/>
                                  </a:lnTo>
                                  <a:lnTo>
                                    <a:pt x="976" y="146"/>
                                  </a:lnTo>
                                  <a:lnTo>
                                    <a:pt x="988" y="175"/>
                                  </a:lnTo>
                                  <a:lnTo>
                                    <a:pt x="995" y="207"/>
                                  </a:lnTo>
                                  <a:lnTo>
                                    <a:pt x="998" y="243"/>
                                  </a:lnTo>
                                  <a:lnTo>
                                    <a:pt x="995" y="268"/>
                                  </a:lnTo>
                                  <a:lnTo>
                                    <a:pt x="988" y="292"/>
                                  </a:lnTo>
                                  <a:lnTo>
                                    <a:pt x="976" y="313"/>
                                  </a:lnTo>
                                  <a:lnTo>
                                    <a:pt x="958" y="333"/>
                                  </a:lnTo>
                                  <a:lnTo>
                                    <a:pt x="938" y="349"/>
                                  </a:lnTo>
                                  <a:lnTo>
                                    <a:pt x="914" y="360"/>
                                  </a:lnTo>
                                  <a:lnTo>
                                    <a:pt x="889" y="367"/>
                                  </a:lnTo>
                                  <a:lnTo>
                                    <a:pt x="861" y="370"/>
                                  </a:lnTo>
                                  <a:lnTo>
                                    <a:pt x="993" y="370"/>
                                  </a:lnTo>
                                  <a:lnTo>
                                    <a:pt x="1001" y="358"/>
                                  </a:lnTo>
                                  <a:lnTo>
                                    <a:pt x="1094" y="358"/>
                                  </a:lnTo>
                                  <a:lnTo>
                                    <a:pt x="1096" y="316"/>
                                  </a:lnTo>
                                  <a:lnTo>
                                    <a:pt x="1096" y="313"/>
                                  </a:lnTo>
                                  <a:lnTo>
                                    <a:pt x="1092" y="242"/>
                                  </a:lnTo>
                                  <a:lnTo>
                                    <a:pt x="1081" y="179"/>
                                  </a:lnTo>
                                  <a:lnTo>
                                    <a:pt x="1061" y="125"/>
                                  </a:lnTo>
                                  <a:lnTo>
                                    <a:pt x="1034" y="80"/>
                                  </a:lnTo>
                                  <a:lnTo>
                                    <a:pt x="1027" y="72"/>
                                  </a:lnTo>
                                  <a:close/>
                                  <a:moveTo>
                                    <a:pt x="1003" y="358"/>
                                  </a:moveTo>
                                  <a:lnTo>
                                    <a:pt x="1001" y="358"/>
                                  </a:lnTo>
                                  <a:lnTo>
                                    <a:pt x="1002" y="359"/>
                                  </a:lnTo>
                                  <a:lnTo>
                                    <a:pt x="1002" y="359"/>
                                  </a:lnTo>
                                  <a:lnTo>
                                    <a:pt x="1003" y="3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33" name="任意多边形 1233"/>
                          <wps:cNvSpPr/>
                          <wps:spPr>
                            <a:xfrm>
                              <a:off x="10237" y="12422"/>
                              <a:ext cx="234" cy="15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8" h="710">
                                  <a:moveTo>
                                    <a:pt x="0" y="583"/>
                                  </a:moveTo>
                                  <a:lnTo>
                                    <a:pt x="0" y="673"/>
                                  </a:lnTo>
                                  <a:lnTo>
                                    <a:pt x="35" y="689"/>
                                  </a:lnTo>
                                  <a:lnTo>
                                    <a:pt x="74" y="700"/>
                                  </a:lnTo>
                                  <a:lnTo>
                                    <a:pt x="119" y="707"/>
                                  </a:lnTo>
                                  <a:lnTo>
                                    <a:pt x="169" y="709"/>
                                  </a:lnTo>
                                  <a:lnTo>
                                    <a:pt x="225" y="706"/>
                                  </a:lnTo>
                                  <a:lnTo>
                                    <a:pt x="276" y="695"/>
                                  </a:lnTo>
                                  <a:lnTo>
                                    <a:pt x="320" y="677"/>
                                  </a:lnTo>
                                  <a:lnTo>
                                    <a:pt x="359" y="652"/>
                                  </a:lnTo>
                                  <a:lnTo>
                                    <a:pt x="374" y="637"/>
                                  </a:lnTo>
                                  <a:lnTo>
                                    <a:pt x="171" y="637"/>
                                  </a:lnTo>
                                  <a:lnTo>
                                    <a:pt x="124" y="634"/>
                                  </a:lnTo>
                                  <a:lnTo>
                                    <a:pt x="81" y="624"/>
                                  </a:lnTo>
                                  <a:lnTo>
                                    <a:pt x="39" y="607"/>
                                  </a:lnTo>
                                  <a:lnTo>
                                    <a:pt x="0" y="583"/>
                                  </a:lnTo>
                                  <a:close/>
                                  <a:moveTo>
                                    <a:pt x="374" y="72"/>
                                  </a:moveTo>
                                  <a:lnTo>
                                    <a:pt x="174" y="72"/>
                                  </a:lnTo>
                                  <a:lnTo>
                                    <a:pt x="234" y="79"/>
                                  </a:lnTo>
                                  <a:lnTo>
                                    <a:pt x="276" y="100"/>
                                  </a:lnTo>
                                  <a:lnTo>
                                    <a:pt x="301" y="135"/>
                                  </a:lnTo>
                                  <a:lnTo>
                                    <a:pt x="310" y="185"/>
                                  </a:lnTo>
                                  <a:lnTo>
                                    <a:pt x="299" y="238"/>
                                  </a:lnTo>
                                  <a:lnTo>
                                    <a:pt x="265" y="277"/>
                                  </a:lnTo>
                                  <a:lnTo>
                                    <a:pt x="210" y="299"/>
                                  </a:lnTo>
                                  <a:lnTo>
                                    <a:pt x="133" y="307"/>
                                  </a:lnTo>
                                  <a:lnTo>
                                    <a:pt x="74" y="307"/>
                                  </a:lnTo>
                                  <a:lnTo>
                                    <a:pt x="74" y="379"/>
                                  </a:lnTo>
                                  <a:lnTo>
                                    <a:pt x="136" y="379"/>
                                  </a:lnTo>
                                  <a:lnTo>
                                    <a:pt x="223" y="387"/>
                                  </a:lnTo>
                                  <a:lnTo>
                                    <a:pt x="285" y="412"/>
                                  </a:lnTo>
                                  <a:lnTo>
                                    <a:pt x="323" y="452"/>
                                  </a:lnTo>
                                  <a:lnTo>
                                    <a:pt x="335" y="509"/>
                                  </a:lnTo>
                                  <a:lnTo>
                                    <a:pt x="332" y="537"/>
                                  </a:lnTo>
                                  <a:lnTo>
                                    <a:pt x="324" y="562"/>
                                  </a:lnTo>
                                  <a:lnTo>
                                    <a:pt x="310" y="584"/>
                                  </a:lnTo>
                                  <a:lnTo>
                                    <a:pt x="291" y="603"/>
                                  </a:lnTo>
                                  <a:lnTo>
                                    <a:pt x="267" y="618"/>
                                  </a:lnTo>
                                  <a:lnTo>
                                    <a:pt x="239" y="629"/>
                                  </a:lnTo>
                                  <a:lnTo>
                                    <a:pt x="207" y="635"/>
                                  </a:lnTo>
                                  <a:lnTo>
                                    <a:pt x="171" y="637"/>
                                  </a:lnTo>
                                  <a:lnTo>
                                    <a:pt x="374" y="637"/>
                                  </a:lnTo>
                                  <a:lnTo>
                                    <a:pt x="390" y="622"/>
                                  </a:lnTo>
                                  <a:lnTo>
                                    <a:pt x="412" y="587"/>
                                  </a:lnTo>
                                  <a:lnTo>
                                    <a:pt x="426" y="547"/>
                                  </a:lnTo>
                                  <a:lnTo>
                                    <a:pt x="430" y="503"/>
                                  </a:lnTo>
                                  <a:lnTo>
                                    <a:pt x="427" y="471"/>
                                  </a:lnTo>
                                  <a:lnTo>
                                    <a:pt x="419" y="442"/>
                                  </a:lnTo>
                                  <a:lnTo>
                                    <a:pt x="404" y="416"/>
                                  </a:lnTo>
                                  <a:lnTo>
                                    <a:pt x="384" y="392"/>
                                  </a:lnTo>
                                  <a:lnTo>
                                    <a:pt x="359" y="372"/>
                                  </a:lnTo>
                                  <a:lnTo>
                                    <a:pt x="329" y="357"/>
                                  </a:lnTo>
                                  <a:lnTo>
                                    <a:pt x="296" y="346"/>
                                  </a:lnTo>
                                  <a:lnTo>
                                    <a:pt x="258" y="340"/>
                                  </a:lnTo>
                                  <a:lnTo>
                                    <a:pt x="258" y="338"/>
                                  </a:lnTo>
                                  <a:lnTo>
                                    <a:pt x="322" y="312"/>
                                  </a:lnTo>
                                  <a:lnTo>
                                    <a:pt x="368" y="275"/>
                                  </a:lnTo>
                                  <a:lnTo>
                                    <a:pt x="396" y="226"/>
                                  </a:lnTo>
                                  <a:lnTo>
                                    <a:pt x="405" y="164"/>
                                  </a:lnTo>
                                  <a:lnTo>
                                    <a:pt x="401" y="130"/>
                                  </a:lnTo>
                                  <a:lnTo>
                                    <a:pt x="391" y="98"/>
                                  </a:lnTo>
                                  <a:lnTo>
                                    <a:pt x="374" y="72"/>
                                  </a:lnTo>
                                  <a:close/>
                                  <a:moveTo>
                                    <a:pt x="197" y="0"/>
                                  </a:moveTo>
                                  <a:lnTo>
                                    <a:pt x="151" y="2"/>
                                  </a:lnTo>
                                  <a:lnTo>
                                    <a:pt x="107" y="9"/>
                                  </a:lnTo>
                                  <a:lnTo>
                                    <a:pt x="66" y="22"/>
                                  </a:lnTo>
                                  <a:lnTo>
                                    <a:pt x="29" y="39"/>
                                  </a:lnTo>
                                  <a:lnTo>
                                    <a:pt x="29" y="120"/>
                                  </a:lnTo>
                                  <a:lnTo>
                                    <a:pt x="64" y="99"/>
                                  </a:lnTo>
                                  <a:lnTo>
                                    <a:pt x="99" y="84"/>
                                  </a:lnTo>
                                  <a:lnTo>
                                    <a:pt x="136" y="75"/>
                                  </a:lnTo>
                                  <a:lnTo>
                                    <a:pt x="174" y="72"/>
                                  </a:lnTo>
                                  <a:lnTo>
                                    <a:pt x="374" y="72"/>
                                  </a:lnTo>
                                  <a:lnTo>
                                    <a:pt x="373" y="70"/>
                                  </a:lnTo>
                                  <a:lnTo>
                                    <a:pt x="348" y="45"/>
                                  </a:lnTo>
                                  <a:lnTo>
                                    <a:pt x="317" y="25"/>
                                  </a:lnTo>
                                  <a:lnTo>
                                    <a:pt x="282" y="11"/>
                                  </a:lnTo>
                                  <a:lnTo>
                                    <a:pt x="242" y="2"/>
                                  </a:lnTo>
                                  <a:lnTo>
                                    <a:pt x="197" y="0"/>
                                  </a:lnTo>
                                  <a:close/>
                                  <a:moveTo>
                                    <a:pt x="854" y="0"/>
                                  </a:moveTo>
                                  <a:lnTo>
                                    <a:pt x="797" y="5"/>
                                  </a:lnTo>
                                  <a:lnTo>
                                    <a:pt x="747" y="23"/>
                                  </a:lnTo>
                                  <a:lnTo>
                                    <a:pt x="703" y="52"/>
                                  </a:lnTo>
                                  <a:lnTo>
                                    <a:pt x="668" y="93"/>
                                  </a:lnTo>
                                  <a:lnTo>
                                    <a:pt x="639" y="145"/>
                                  </a:lnTo>
                                  <a:lnTo>
                                    <a:pt x="619" y="208"/>
                                  </a:lnTo>
                                  <a:lnTo>
                                    <a:pt x="607" y="282"/>
                                  </a:lnTo>
                                  <a:lnTo>
                                    <a:pt x="603" y="368"/>
                                  </a:lnTo>
                                  <a:lnTo>
                                    <a:pt x="607" y="446"/>
                                  </a:lnTo>
                                  <a:lnTo>
                                    <a:pt x="618" y="515"/>
                                  </a:lnTo>
                                  <a:lnTo>
                                    <a:pt x="638" y="573"/>
                                  </a:lnTo>
                                  <a:lnTo>
                                    <a:pt x="664" y="622"/>
                                  </a:lnTo>
                                  <a:lnTo>
                                    <a:pt x="698" y="660"/>
                                  </a:lnTo>
                                  <a:lnTo>
                                    <a:pt x="739" y="687"/>
                                  </a:lnTo>
                                  <a:lnTo>
                                    <a:pt x="785" y="704"/>
                                  </a:lnTo>
                                  <a:lnTo>
                                    <a:pt x="838" y="709"/>
                                  </a:lnTo>
                                  <a:lnTo>
                                    <a:pt x="894" y="703"/>
                                  </a:lnTo>
                                  <a:lnTo>
                                    <a:pt x="943" y="686"/>
                                  </a:lnTo>
                                  <a:lnTo>
                                    <a:pt x="986" y="657"/>
                                  </a:lnTo>
                                  <a:lnTo>
                                    <a:pt x="1004" y="637"/>
                                  </a:lnTo>
                                  <a:lnTo>
                                    <a:pt x="847" y="637"/>
                                  </a:lnTo>
                                  <a:lnTo>
                                    <a:pt x="793" y="626"/>
                                  </a:lnTo>
                                  <a:lnTo>
                                    <a:pt x="751" y="594"/>
                                  </a:lnTo>
                                  <a:lnTo>
                                    <a:pt x="722" y="539"/>
                                  </a:lnTo>
                                  <a:lnTo>
                                    <a:pt x="704" y="462"/>
                                  </a:lnTo>
                                  <a:lnTo>
                                    <a:pt x="698" y="364"/>
                                  </a:lnTo>
                                  <a:lnTo>
                                    <a:pt x="704" y="259"/>
                                  </a:lnTo>
                                  <a:lnTo>
                                    <a:pt x="722" y="177"/>
                                  </a:lnTo>
                                  <a:lnTo>
                                    <a:pt x="752" y="118"/>
                                  </a:lnTo>
                                  <a:lnTo>
                                    <a:pt x="795" y="83"/>
                                  </a:lnTo>
                                  <a:lnTo>
                                    <a:pt x="849" y="72"/>
                                  </a:lnTo>
                                  <a:lnTo>
                                    <a:pt x="1017" y="72"/>
                                  </a:lnTo>
                                  <a:lnTo>
                                    <a:pt x="1012" y="64"/>
                                  </a:lnTo>
                                  <a:lnTo>
                                    <a:pt x="969" y="28"/>
                                  </a:lnTo>
                                  <a:lnTo>
                                    <a:pt x="916" y="7"/>
                                  </a:lnTo>
                                  <a:lnTo>
                                    <a:pt x="854" y="0"/>
                                  </a:lnTo>
                                  <a:close/>
                                  <a:moveTo>
                                    <a:pt x="1017" y="72"/>
                                  </a:moveTo>
                                  <a:lnTo>
                                    <a:pt x="849" y="72"/>
                                  </a:lnTo>
                                  <a:lnTo>
                                    <a:pt x="901" y="83"/>
                                  </a:lnTo>
                                  <a:lnTo>
                                    <a:pt x="941" y="118"/>
                                  </a:lnTo>
                                  <a:lnTo>
                                    <a:pt x="970" y="175"/>
                                  </a:lnTo>
                                  <a:lnTo>
                                    <a:pt x="987" y="256"/>
                                  </a:lnTo>
                                  <a:lnTo>
                                    <a:pt x="993" y="359"/>
                                  </a:lnTo>
                                  <a:lnTo>
                                    <a:pt x="987" y="459"/>
                                  </a:lnTo>
                                  <a:lnTo>
                                    <a:pt x="969" y="537"/>
                                  </a:lnTo>
                                  <a:lnTo>
                                    <a:pt x="940" y="593"/>
                                  </a:lnTo>
                                  <a:lnTo>
                                    <a:pt x="899" y="626"/>
                                  </a:lnTo>
                                  <a:lnTo>
                                    <a:pt x="847" y="637"/>
                                  </a:lnTo>
                                  <a:lnTo>
                                    <a:pt x="1004" y="637"/>
                                  </a:lnTo>
                                  <a:lnTo>
                                    <a:pt x="1022" y="617"/>
                                  </a:lnTo>
                                  <a:lnTo>
                                    <a:pt x="1051" y="566"/>
                                  </a:lnTo>
                                  <a:lnTo>
                                    <a:pt x="1072" y="505"/>
                                  </a:lnTo>
                                  <a:lnTo>
                                    <a:pt x="1084" y="433"/>
                                  </a:lnTo>
                                  <a:lnTo>
                                    <a:pt x="1088" y="351"/>
                                  </a:lnTo>
                                  <a:lnTo>
                                    <a:pt x="1083" y="258"/>
                                  </a:lnTo>
                                  <a:lnTo>
                                    <a:pt x="1069" y="179"/>
                                  </a:lnTo>
                                  <a:lnTo>
                                    <a:pt x="1045" y="114"/>
                                  </a:lnTo>
                                  <a:lnTo>
                                    <a:pt x="1017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89" name="任意多边形 1489"/>
                          <wps:cNvSpPr/>
                          <wps:spPr>
                            <a:xfrm>
                              <a:off x="8264" y="10261"/>
                              <a:ext cx="397" cy="18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3" h="501">
                                  <a:moveTo>
                                    <a:pt x="245" y="184"/>
                                  </a:moveTo>
                                  <a:lnTo>
                                    <a:pt x="192" y="184"/>
                                  </a:lnTo>
                                  <a:lnTo>
                                    <a:pt x="185" y="232"/>
                                  </a:lnTo>
                                  <a:lnTo>
                                    <a:pt x="175" y="274"/>
                                  </a:lnTo>
                                  <a:lnTo>
                                    <a:pt x="163" y="310"/>
                                  </a:lnTo>
                                  <a:lnTo>
                                    <a:pt x="147" y="340"/>
                                  </a:lnTo>
                                  <a:lnTo>
                                    <a:pt x="123" y="371"/>
                                  </a:lnTo>
                                  <a:lnTo>
                                    <a:pt x="93" y="398"/>
                                  </a:lnTo>
                                  <a:lnTo>
                                    <a:pt x="57" y="422"/>
                                  </a:lnTo>
                                  <a:lnTo>
                                    <a:pt x="14" y="442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13" y="454"/>
                                  </a:lnTo>
                                  <a:lnTo>
                                    <a:pt x="22" y="460"/>
                                  </a:lnTo>
                                  <a:lnTo>
                                    <a:pt x="36" y="471"/>
                                  </a:lnTo>
                                  <a:lnTo>
                                    <a:pt x="45" y="481"/>
                                  </a:lnTo>
                                  <a:lnTo>
                                    <a:pt x="54" y="494"/>
                                  </a:lnTo>
                                  <a:lnTo>
                                    <a:pt x="62" y="489"/>
                                  </a:lnTo>
                                  <a:lnTo>
                                    <a:pt x="75" y="479"/>
                                  </a:lnTo>
                                  <a:lnTo>
                                    <a:pt x="87" y="471"/>
                                  </a:lnTo>
                                  <a:lnTo>
                                    <a:pt x="97" y="464"/>
                                  </a:lnTo>
                                  <a:lnTo>
                                    <a:pt x="105" y="458"/>
                                  </a:lnTo>
                                  <a:lnTo>
                                    <a:pt x="120" y="446"/>
                                  </a:lnTo>
                                  <a:lnTo>
                                    <a:pt x="135" y="433"/>
                                  </a:lnTo>
                                  <a:lnTo>
                                    <a:pt x="149" y="419"/>
                                  </a:lnTo>
                                  <a:lnTo>
                                    <a:pt x="162" y="405"/>
                                  </a:lnTo>
                                  <a:lnTo>
                                    <a:pt x="182" y="380"/>
                                  </a:lnTo>
                                  <a:lnTo>
                                    <a:pt x="199" y="351"/>
                                  </a:lnTo>
                                  <a:lnTo>
                                    <a:pt x="214" y="320"/>
                                  </a:lnTo>
                                  <a:lnTo>
                                    <a:pt x="226" y="286"/>
                                  </a:lnTo>
                                  <a:lnTo>
                                    <a:pt x="231" y="266"/>
                                  </a:lnTo>
                                  <a:lnTo>
                                    <a:pt x="236" y="242"/>
                                  </a:lnTo>
                                  <a:lnTo>
                                    <a:pt x="241" y="214"/>
                                  </a:lnTo>
                                  <a:lnTo>
                                    <a:pt x="245" y="184"/>
                                  </a:lnTo>
                                  <a:close/>
                                  <a:moveTo>
                                    <a:pt x="394" y="179"/>
                                  </a:moveTo>
                                  <a:lnTo>
                                    <a:pt x="339" y="179"/>
                                  </a:lnTo>
                                  <a:lnTo>
                                    <a:pt x="318" y="422"/>
                                  </a:lnTo>
                                  <a:lnTo>
                                    <a:pt x="318" y="449"/>
                                  </a:lnTo>
                                  <a:lnTo>
                                    <a:pt x="320" y="459"/>
                                  </a:lnTo>
                                  <a:lnTo>
                                    <a:pt x="324" y="466"/>
                                  </a:lnTo>
                                  <a:lnTo>
                                    <a:pt x="330" y="475"/>
                                  </a:lnTo>
                                  <a:lnTo>
                                    <a:pt x="341" y="481"/>
                                  </a:lnTo>
                                  <a:lnTo>
                                    <a:pt x="357" y="483"/>
                                  </a:lnTo>
                                  <a:lnTo>
                                    <a:pt x="368" y="485"/>
                                  </a:lnTo>
                                  <a:lnTo>
                                    <a:pt x="381" y="486"/>
                                  </a:lnTo>
                                  <a:lnTo>
                                    <a:pt x="396" y="486"/>
                                  </a:lnTo>
                                  <a:lnTo>
                                    <a:pt x="413" y="486"/>
                                  </a:lnTo>
                                  <a:lnTo>
                                    <a:pt x="435" y="486"/>
                                  </a:lnTo>
                                  <a:lnTo>
                                    <a:pt x="453" y="484"/>
                                  </a:lnTo>
                                  <a:lnTo>
                                    <a:pt x="467" y="482"/>
                                  </a:lnTo>
                                  <a:lnTo>
                                    <a:pt x="476" y="478"/>
                                  </a:lnTo>
                                  <a:lnTo>
                                    <a:pt x="485" y="473"/>
                                  </a:lnTo>
                                  <a:lnTo>
                                    <a:pt x="493" y="463"/>
                                  </a:lnTo>
                                  <a:lnTo>
                                    <a:pt x="499" y="449"/>
                                  </a:lnTo>
                                  <a:lnTo>
                                    <a:pt x="503" y="438"/>
                                  </a:lnTo>
                                  <a:lnTo>
                                    <a:pt x="396" y="438"/>
                                  </a:lnTo>
                                  <a:lnTo>
                                    <a:pt x="385" y="436"/>
                                  </a:lnTo>
                                  <a:lnTo>
                                    <a:pt x="380" y="434"/>
                                  </a:lnTo>
                                  <a:lnTo>
                                    <a:pt x="375" y="431"/>
                                  </a:lnTo>
                                  <a:lnTo>
                                    <a:pt x="372" y="424"/>
                                  </a:lnTo>
                                  <a:lnTo>
                                    <a:pt x="372" y="409"/>
                                  </a:lnTo>
                                  <a:lnTo>
                                    <a:pt x="373" y="400"/>
                                  </a:lnTo>
                                  <a:lnTo>
                                    <a:pt x="374" y="390"/>
                                  </a:lnTo>
                                  <a:lnTo>
                                    <a:pt x="391" y="206"/>
                                  </a:lnTo>
                                  <a:lnTo>
                                    <a:pt x="393" y="184"/>
                                  </a:lnTo>
                                  <a:lnTo>
                                    <a:pt x="394" y="179"/>
                                  </a:lnTo>
                                  <a:close/>
                                  <a:moveTo>
                                    <a:pt x="462" y="362"/>
                                  </a:moveTo>
                                  <a:lnTo>
                                    <a:pt x="461" y="373"/>
                                  </a:lnTo>
                                  <a:lnTo>
                                    <a:pt x="460" y="383"/>
                                  </a:lnTo>
                                  <a:lnTo>
                                    <a:pt x="458" y="393"/>
                                  </a:lnTo>
                                  <a:lnTo>
                                    <a:pt x="456" y="402"/>
                                  </a:lnTo>
                                  <a:lnTo>
                                    <a:pt x="452" y="418"/>
                                  </a:lnTo>
                                  <a:lnTo>
                                    <a:pt x="448" y="428"/>
                                  </a:lnTo>
                                  <a:lnTo>
                                    <a:pt x="444" y="433"/>
                                  </a:lnTo>
                                  <a:lnTo>
                                    <a:pt x="440" y="436"/>
                                  </a:lnTo>
                                  <a:lnTo>
                                    <a:pt x="430" y="438"/>
                                  </a:lnTo>
                                  <a:lnTo>
                                    <a:pt x="503" y="438"/>
                                  </a:lnTo>
                                  <a:lnTo>
                                    <a:pt x="520" y="390"/>
                                  </a:lnTo>
                                  <a:lnTo>
                                    <a:pt x="508" y="387"/>
                                  </a:lnTo>
                                  <a:lnTo>
                                    <a:pt x="499" y="384"/>
                                  </a:lnTo>
                                  <a:lnTo>
                                    <a:pt x="491" y="380"/>
                                  </a:lnTo>
                                  <a:lnTo>
                                    <a:pt x="485" y="377"/>
                                  </a:lnTo>
                                  <a:lnTo>
                                    <a:pt x="475" y="371"/>
                                  </a:lnTo>
                                  <a:lnTo>
                                    <a:pt x="462" y="362"/>
                                  </a:lnTo>
                                  <a:close/>
                                  <a:moveTo>
                                    <a:pt x="49" y="134"/>
                                  </a:moveTo>
                                  <a:lnTo>
                                    <a:pt x="51" y="147"/>
                                  </a:lnTo>
                                  <a:lnTo>
                                    <a:pt x="52" y="155"/>
                                  </a:lnTo>
                                  <a:lnTo>
                                    <a:pt x="52" y="164"/>
                                  </a:lnTo>
                                  <a:lnTo>
                                    <a:pt x="51" y="173"/>
                                  </a:lnTo>
                                  <a:lnTo>
                                    <a:pt x="49" y="190"/>
                                  </a:lnTo>
                                  <a:lnTo>
                                    <a:pt x="86" y="187"/>
                                  </a:lnTo>
                                  <a:lnTo>
                                    <a:pt x="99" y="187"/>
                                  </a:lnTo>
                                  <a:lnTo>
                                    <a:pt x="110" y="186"/>
                                  </a:lnTo>
                                  <a:lnTo>
                                    <a:pt x="192" y="184"/>
                                  </a:lnTo>
                                  <a:lnTo>
                                    <a:pt x="245" y="184"/>
                                  </a:lnTo>
                                  <a:lnTo>
                                    <a:pt x="246" y="182"/>
                                  </a:lnTo>
                                  <a:lnTo>
                                    <a:pt x="339" y="179"/>
                                  </a:lnTo>
                                  <a:lnTo>
                                    <a:pt x="394" y="179"/>
                                  </a:lnTo>
                                  <a:lnTo>
                                    <a:pt x="395" y="163"/>
                                  </a:lnTo>
                                  <a:lnTo>
                                    <a:pt x="397" y="143"/>
                                  </a:lnTo>
                                  <a:lnTo>
                                    <a:pt x="398" y="137"/>
                                  </a:lnTo>
                                  <a:lnTo>
                                    <a:pt x="101" y="137"/>
                                  </a:lnTo>
                                  <a:lnTo>
                                    <a:pt x="92" y="137"/>
                                  </a:lnTo>
                                  <a:lnTo>
                                    <a:pt x="80" y="136"/>
                                  </a:lnTo>
                                  <a:lnTo>
                                    <a:pt x="66" y="135"/>
                                  </a:lnTo>
                                  <a:lnTo>
                                    <a:pt x="49" y="134"/>
                                  </a:lnTo>
                                  <a:close/>
                                  <a:moveTo>
                                    <a:pt x="196" y="0"/>
                                  </a:moveTo>
                                  <a:lnTo>
                                    <a:pt x="198" y="44"/>
                                  </a:lnTo>
                                  <a:lnTo>
                                    <a:pt x="198" y="79"/>
                                  </a:lnTo>
                                  <a:lnTo>
                                    <a:pt x="198" y="99"/>
                                  </a:lnTo>
                                  <a:lnTo>
                                    <a:pt x="197" y="118"/>
                                  </a:lnTo>
                                  <a:lnTo>
                                    <a:pt x="196" y="134"/>
                                  </a:lnTo>
                                  <a:lnTo>
                                    <a:pt x="109" y="137"/>
                                  </a:lnTo>
                                  <a:lnTo>
                                    <a:pt x="106" y="137"/>
                                  </a:lnTo>
                                  <a:lnTo>
                                    <a:pt x="103" y="137"/>
                                  </a:lnTo>
                                  <a:lnTo>
                                    <a:pt x="398" y="137"/>
                                  </a:lnTo>
                                  <a:lnTo>
                                    <a:pt x="399" y="133"/>
                                  </a:lnTo>
                                  <a:lnTo>
                                    <a:pt x="249" y="133"/>
                                  </a:lnTo>
                                  <a:lnTo>
                                    <a:pt x="250" y="115"/>
                                  </a:lnTo>
                                  <a:lnTo>
                                    <a:pt x="251" y="95"/>
                                  </a:lnTo>
                                  <a:lnTo>
                                    <a:pt x="252" y="73"/>
                                  </a:lnTo>
                                  <a:lnTo>
                                    <a:pt x="254" y="51"/>
                                  </a:lnTo>
                                  <a:lnTo>
                                    <a:pt x="257" y="3"/>
                                  </a:lnTo>
                                  <a:lnTo>
                                    <a:pt x="221" y="3"/>
                                  </a:lnTo>
                                  <a:lnTo>
                                    <a:pt x="211" y="2"/>
                                  </a:lnTo>
                                  <a:lnTo>
                                    <a:pt x="196" y="0"/>
                                  </a:lnTo>
                                  <a:close/>
                                  <a:moveTo>
                                    <a:pt x="400" y="125"/>
                                  </a:moveTo>
                                  <a:lnTo>
                                    <a:pt x="367" y="128"/>
                                  </a:lnTo>
                                  <a:lnTo>
                                    <a:pt x="354" y="129"/>
                                  </a:lnTo>
                                  <a:lnTo>
                                    <a:pt x="343" y="130"/>
                                  </a:lnTo>
                                  <a:lnTo>
                                    <a:pt x="249" y="133"/>
                                  </a:lnTo>
                                  <a:lnTo>
                                    <a:pt x="399" y="133"/>
                                  </a:lnTo>
                                  <a:lnTo>
                                    <a:pt x="400" y="125"/>
                                  </a:lnTo>
                                  <a:close/>
                                  <a:moveTo>
                                    <a:pt x="258" y="1"/>
                                  </a:moveTo>
                                  <a:lnTo>
                                    <a:pt x="245" y="2"/>
                                  </a:lnTo>
                                  <a:lnTo>
                                    <a:pt x="235" y="3"/>
                                  </a:lnTo>
                                  <a:lnTo>
                                    <a:pt x="257" y="3"/>
                                  </a:lnTo>
                                  <a:lnTo>
                                    <a:pt x="258" y="1"/>
                                  </a:lnTo>
                                  <a:close/>
                                  <a:moveTo>
                                    <a:pt x="736" y="13"/>
                                  </a:moveTo>
                                  <a:lnTo>
                                    <a:pt x="740" y="86"/>
                                  </a:lnTo>
                                  <a:lnTo>
                                    <a:pt x="740" y="194"/>
                                  </a:lnTo>
                                  <a:lnTo>
                                    <a:pt x="739" y="249"/>
                                  </a:lnTo>
                                  <a:lnTo>
                                    <a:pt x="734" y="297"/>
                                  </a:lnTo>
                                  <a:lnTo>
                                    <a:pt x="727" y="339"/>
                                  </a:lnTo>
                                  <a:lnTo>
                                    <a:pt x="716" y="373"/>
                                  </a:lnTo>
                                  <a:lnTo>
                                    <a:pt x="703" y="397"/>
                                  </a:lnTo>
                                  <a:lnTo>
                                    <a:pt x="686" y="421"/>
                                  </a:lnTo>
                                  <a:lnTo>
                                    <a:pt x="665" y="442"/>
                                  </a:lnTo>
                                  <a:lnTo>
                                    <a:pt x="640" y="462"/>
                                  </a:lnTo>
                                  <a:lnTo>
                                    <a:pt x="629" y="471"/>
                                  </a:lnTo>
                                  <a:lnTo>
                                    <a:pt x="636" y="471"/>
                                  </a:lnTo>
                                  <a:lnTo>
                                    <a:pt x="646" y="474"/>
                                  </a:lnTo>
                                  <a:lnTo>
                                    <a:pt x="670" y="485"/>
                                  </a:lnTo>
                                  <a:lnTo>
                                    <a:pt x="681" y="492"/>
                                  </a:lnTo>
                                  <a:lnTo>
                                    <a:pt x="690" y="500"/>
                                  </a:lnTo>
                                  <a:lnTo>
                                    <a:pt x="697" y="491"/>
                                  </a:lnTo>
                                  <a:lnTo>
                                    <a:pt x="716" y="469"/>
                                  </a:lnTo>
                                  <a:lnTo>
                                    <a:pt x="732" y="446"/>
                                  </a:lnTo>
                                  <a:lnTo>
                                    <a:pt x="746" y="422"/>
                                  </a:lnTo>
                                  <a:lnTo>
                                    <a:pt x="758" y="399"/>
                                  </a:lnTo>
                                  <a:lnTo>
                                    <a:pt x="766" y="380"/>
                                  </a:lnTo>
                                  <a:lnTo>
                                    <a:pt x="773" y="359"/>
                                  </a:lnTo>
                                  <a:lnTo>
                                    <a:pt x="779" y="336"/>
                                  </a:lnTo>
                                  <a:lnTo>
                                    <a:pt x="785" y="310"/>
                                  </a:lnTo>
                                  <a:lnTo>
                                    <a:pt x="1049" y="310"/>
                                  </a:lnTo>
                                  <a:lnTo>
                                    <a:pt x="1049" y="266"/>
                                  </a:lnTo>
                                  <a:lnTo>
                                    <a:pt x="789" y="266"/>
                                  </a:lnTo>
                                  <a:lnTo>
                                    <a:pt x="791" y="186"/>
                                  </a:lnTo>
                                  <a:lnTo>
                                    <a:pt x="1049" y="186"/>
                                  </a:lnTo>
                                  <a:lnTo>
                                    <a:pt x="1049" y="142"/>
                                  </a:lnTo>
                                  <a:lnTo>
                                    <a:pt x="791" y="142"/>
                                  </a:lnTo>
                                  <a:lnTo>
                                    <a:pt x="791" y="62"/>
                                  </a:lnTo>
                                  <a:lnTo>
                                    <a:pt x="1049" y="62"/>
                                  </a:lnTo>
                                  <a:lnTo>
                                    <a:pt x="1050" y="57"/>
                                  </a:lnTo>
                                  <a:lnTo>
                                    <a:pt x="1051" y="38"/>
                                  </a:lnTo>
                                  <a:lnTo>
                                    <a:pt x="1052" y="17"/>
                                  </a:lnTo>
                                  <a:lnTo>
                                    <a:pt x="809" y="17"/>
                                  </a:lnTo>
                                  <a:lnTo>
                                    <a:pt x="795" y="17"/>
                                  </a:lnTo>
                                  <a:lnTo>
                                    <a:pt x="779" y="16"/>
                                  </a:lnTo>
                                  <a:lnTo>
                                    <a:pt x="759" y="15"/>
                                  </a:lnTo>
                                  <a:lnTo>
                                    <a:pt x="736" y="13"/>
                                  </a:lnTo>
                                  <a:close/>
                                  <a:moveTo>
                                    <a:pt x="927" y="425"/>
                                  </a:moveTo>
                                  <a:lnTo>
                                    <a:pt x="934" y="437"/>
                                  </a:lnTo>
                                  <a:lnTo>
                                    <a:pt x="939" y="448"/>
                                  </a:lnTo>
                                  <a:lnTo>
                                    <a:pt x="942" y="456"/>
                                  </a:lnTo>
                                  <a:lnTo>
                                    <a:pt x="944" y="462"/>
                                  </a:lnTo>
                                  <a:lnTo>
                                    <a:pt x="946" y="469"/>
                                  </a:lnTo>
                                  <a:lnTo>
                                    <a:pt x="947" y="480"/>
                                  </a:lnTo>
                                  <a:lnTo>
                                    <a:pt x="948" y="494"/>
                                  </a:lnTo>
                                  <a:lnTo>
                                    <a:pt x="982" y="491"/>
                                  </a:lnTo>
                                  <a:lnTo>
                                    <a:pt x="1010" y="486"/>
                                  </a:lnTo>
                                  <a:lnTo>
                                    <a:pt x="1030" y="478"/>
                                  </a:lnTo>
                                  <a:lnTo>
                                    <a:pt x="1044" y="467"/>
                                  </a:lnTo>
                                  <a:lnTo>
                                    <a:pt x="1046" y="462"/>
                                  </a:lnTo>
                                  <a:lnTo>
                                    <a:pt x="1047" y="453"/>
                                  </a:lnTo>
                                  <a:lnTo>
                                    <a:pt x="1048" y="439"/>
                                  </a:lnTo>
                                  <a:lnTo>
                                    <a:pt x="1048" y="431"/>
                                  </a:lnTo>
                                  <a:lnTo>
                                    <a:pt x="967" y="431"/>
                                  </a:lnTo>
                                  <a:lnTo>
                                    <a:pt x="962" y="430"/>
                                  </a:lnTo>
                                  <a:lnTo>
                                    <a:pt x="957" y="429"/>
                                  </a:lnTo>
                                  <a:lnTo>
                                    <a:pt x="933" y="426"/>
                                  </a:lnTo>
                                  <a:lnTo>
                                    <a:pt x="927" y="425"/>
                                  </a:lnTo>
                                  <a:close/>
                                  <a:moveTo>
                                    <a:pt x="1049" y="310"/>
                                  </a:moveTo>
                                  <a:lnTo>
                                    <a:pt x="998" y="310"/>
                                  </a:lnTo>
                                  <a:lnTo>
                                    <a:pt x="998" y="416"/>
                                  </a:lnTo>
                                  <a:lnTo>
                                    <a:pt x="995" y="424"/>
                                  </a:lnTo>
                                  <a:lnTo>
                                    <a:pt x="991" y="427"/>
                                  </a:lnTo>
                                  <a:lnTo>
                                    <a:pt x="986" y="429"/>
                                  </a:lnTo>
                                  <a:lnTo>
                                    <a:pt x="979" y="431"/>
                                  </a:lnTo>
                                  <a:lnTo>
                                    <a:pt x="1048" y="431"/>
                                  </a:lnTo>
                                  <a:lnTo>
                                    <a:pt x="1049" y="424"/>
                                  </a:lnTo>
                                  <a:lnTo>
                                    <a:pt x="1049" y="310"/>
                                  </a:lnTo>
                                  <a:close/>
                                  <a:moveTo>
                                    <a:pt x="1049" y="186"/>
                                  </a:moveTo>
                                  <a:lnTo>
                                    <a:pt x="998" y="186"/>
                                  </a:lnTo>
                                  <a:lnTo>
                                    <a:pt x="998" y="266"/>
                                  </a:lnTo>
                                  <a:lnTo>
                                    <a:pt x="1049" y="266"/>
                                  </a:lnTo>
                                  <a:lnTo>
                                    <a:pt x="1049" y="186"/>
                                  </a:lnTo>
                                  <a:close/>
                                  <a:moveTo>
                                    <a:pt x="1049" y="62"/>
                                  </a:moveTo>
                                  <a:lnTo>
                                    <a:pt x="997" y="62"/>
                                  </a:lnTo>
                                  <a:lnTo>
                                    <a:pt x="998" y="142"/>
                                  </a:lnTo>
                                  <a:lnTo>
                                    <a:pt x="1049" y="142"/>
                                  </a:lnTo>
                                  <a:lnTo>
                                    <a:pt x="1049" y="81"/>
                                  </a:lnTo>
                                  <a:lnTo>
                                    <a:pt x="1049" y="71"/>
                                  </a:lnTo>
                                  <a:lnTo>
                                    <a:pt x="1049" y="62"/>
                                  </a:lnTo>
                                  <a:close/>
                                  <a:moveTo>
                                    <a:pt x="1053" y="13"/>
                                  </a:moveTo>
                                  <a:lnTo>
                                    <a:pt x="1005" y="16"/>
                                  </a:lnTo>
                                  <a:lnTo>
                                    <a:pt x="988" y="17"/>
                                  </a:lnTo>
                                  <a:lnTo>
                                    <a:pt x="975" y="17"/>
                                  </a:lnTo>
                                  <a:lnTo>
                                    <a:pt x="1052" y="17"/>
                                  </a:lnTo>
                                  <a:lnTo>
                                    <a:pt x="1053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75" name="任意多边形 1475"/>
                          <wps:cNvSpPr/>
                          <wps:spPr>
                            <a:xfrm>
                              <a:off x="10451" y="10308"/>
                              <a:ext cx="1015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68" h="388">
                                  <a:moveTo>
                                    <a:pt x="12" y="317"/>
                                  </a:moveTo>
                                  <a:lnTo>
                                    <a:pt x="0" y="364"/>
                                  </a:lnTo>
                                  <a:lnTo>
                                    <a:pt x="17" y="373"/>
                                  </a:lnTo>
                                  <a:lnTo>
                                    <a:pt x="39" y="380"/>
                                  </a:lnTo>
                                  <a:lnTo>
                                    <a:pt x="64" y="385"/>
                                  </a:lnTo>
                                  <a:lnTo>
                                    <a:pt x="91" y="387"/>
                                  </a:lnTo>
                                  <a:lnTo>
                                    <a:pt x="147" y="379"/>
                                  </a:lnTo>
                                  <a:lnTo>
                                    <a:pt x="188" y="356"/>
                                  </a:lnTo>
                                  <a:lnTo>
                                    <a:pt x="200" y="339"/>
                                  </a:lnTo>
                                  <a:lnTo>
                                    <a:pt x="94" y="339"/>
                                  </a:lnTo>
                                  <a:lnTo>
                                    <a:pt x="71" y="337"/>
                                  </a:lnTo>
                                  <a:lnTo>
                                    <a:pt x="49" y="332"/>
                                  </a:lnTo>
                                  <a:lnTo>
                                    <a:pt x="29" y="325"/>
                                  </a:lnTo>
                                  <a:lnTo>
                                    <a:pt x="12" y="317"/>
                                  </a:lnTo>
                                  <a:close/>
                                  <a:moveTo>
                                    <a:pt x="128" y="0"/>
                                  </a:moveTo>
                                  <a:lnTo>
                                    <a:pt x="78" y="8"/>
                                  </a:lnTo>
                                  <a:lnTo>
                                    <a:pt x="39" y="29"/>
                                  </a:lnTo>
                                  <a:lnTo>
                                    <a:pt x="15" y="62"/>
                                  </a:lnTo>
                                  <a:lnTo>
                                    <a:pt x="6" y="104"/>
                                  </a:lnTo>
                                  <a:lnTo>
                                    <a:pt x="13" y="139"/>
                                  </a:lnTo>
                                  <a:lnTo>
                                    <a:pt x="32" y="168"/>
                                  </a:lnTo>
                                  <a:lnTo>
                                    <a:pt x="62" y="192"/>
                                  </a:lnTo>
                                  <a:lnTo>
                                    <a:pt x="129" y="226"/>
                                  </a:lnTo>
                                  <a:lnTo>
                                    <a:pt x="149" y="242"/>
                                  </a:lnTo>
                                  <a:lnTo>
                                    <a:pt x="160" y="260"/>
                                  </a:lnTo>
                                  <a:lnTo>
                                    <a:pt x="164" y="282"/>
                                  </a:lnTo>
                                  <a:lnTo>
                                    <a:pt x="159" y="305"/>
                                  </a:lnTo>
                                  <a:lnTo>
                                    <a:pt x="146" y="323"/>
                                  </a:lnTo>
                                  <a:lnTo>
                                    <a:pt x="124" y="335"/>
                                  </a:lnTo>
                                  <a:lnTo>
                                    <a:pt x="94" y="339"/>
                                  </a:lnTo>
                                  <a:lnTo>
                                    <a:pt x="200" y="339"/>
                                  </a:lnTo>
                                  <a:lnTo>
                                    <a:pt x="213" y="321"/>
                                  </a:lnTo>
                                  <a:lnTo>
                                    <a:pt x="222" y="277"/>
                                  </a:lnTo>
                                  <a:lnTo>
                                    <a:pt x="216" y="241"/>
                                  </a:lnTo>
                                  <a:lnTo>
                                    <a:pt x="200" y="212"/>
                                  </a:lnTo>
                                  <a:lnTo>
                                    <a:pt x="172" y="187"/>
                                  </a:lnTo>
                                  <a:lnTo>
                                    <a:pt x="132" y="166"/>
                                  </a:lnTo>
                                  <a:lnTo>
                                    <a:pt x="101" y="151"/>
                                  </a:lnTo>
                                  <a:lnTo>
                                    <a:pt x="80" y="136"/>
                                  </a:lnTo>
                                  <a:lnTo>
                                    <a:pt x="68" y="119"/>
                                  </a:lnTo>
                                  <a:lnTo>
                                    <a:pt x="64" y="97"/>
                                  </a:lnTo>
                                  <a:lnTo>
                                    <a:pt x="67" y="79"/>
                                  </a:lnTo>
                                  <a:lnTo>
                                    <a:pt x="78" y="63"/>
                                  </a:lnTo>
                                  <a:lnTo>
                                    <a:pt x="98" y="52"/>
                                  </a:lnTo>
                                  <a:lnTo>
                                    <a:pt x="127" y="47"/>
                                  </a:lnTo>
                                  <a:lnTo>
                                    <a:pt x="199" y="47"/>
                                  </a:lnTo>
                                  <a:lnTo>
                                    <a:pt x="208" y="17"/>
                                  </a:lnTo>
                                  <a:lnTo>
                                    <a:pt x="193" y="11"/>
                                  </a:lnTo>
                                  <a:lnTo>
                                    <a:pt x="175" y="5"/>
                                  </a:lnTo>
                                  <a:lnTo>
                                    <a:pt x="154" y="1"/>
                                  </a:lnTo>
                                  <a:lnTo>
                                    <a:pt x="128" y="0"/>
                                  </a:lnTo>
                                  <a:close/>
                                  <a:moveTo>
                                    <a:pt x="199" y="47"/>
                                  </a:moveTo>
                                  <a:lnTo>
                                    <a:pt x="127" y="47"/>
                                  </a:lnTo>
                                  <a:lnTo>
                                    <a:pt x="149" y="49"/>
                                  </a:lnTo>
                                  <a:lnTo>
                                    <a:pt x="167" y="53"/>
                                  </a:lnTo>
                                  <a:lnTo>
                                    <a:pt x="182" y="59"/>
                                  </a:lnTo>
                                  <a:lnTo>
                                    <a:pt x="194" y="64"/>
                                  </a:lnTo>
                                  <a:lnTo>
                                    <a:pt x="199" y="47"/>
                                  </a:lnTo>
                                  <a:close/>
                                  <a:moveTo>
                                    <a:pt x="501" y="5"/>
                                  </a:moveTo>
                                  <a:lnTo>
                                    <a:pt x="305" y="5"/>
                                  </a:lnTo>
                                  <a:lnTo>
                                    <a:pt x="305" y="382"/>
                                  </a:lnTo>
                                  <a:lnTo>
                                    <a:pt x="510" y="382"/>
                                  </a:lnTo>
                                  <a:lnTo>
                                    <a:pt x="510" y="334"/>
                                  </a:lnTo>
                                  <a:lnTo>
                                    <a:pt x="362" y="334"/>
                                  </a:lnTo>
                                  <a:lnTo>
                                    <a:pt x="362" y="209"/>
                                  </a:lnTo>
                                  <a:lnTo>
                                    <a:pt x="494" y="209"/>
                                  </a:lnTo>
                                  <a:lnTo>
                                    <a:pt x="494" y="162"/>
                                  </a:lnTo>
                                  <a:lnTo>
                                    <a:pt x="362" y="162"/>
                                  </a:lnTo>
                                  <a:lnTo>
                                    <a:pt x="362" y="53"/>
                                  </a:lnTo>
                                  <a:lnTo>
                                    <a:pt x="501" y="53"/>
                                  </a:lnTo>
                                  <a:lnTo>
                                    <a:pt x="501" y="5"/>
                                  </a:lnTo>
                                  <a:close/>
                                  <a:moveTo>
                                    <a:pt x="681" y="3"/>
                                  </a:moveTo>
                                  <a:lnTo>
                                    <a:pt x="654" y="3"/>
                                  </a:lnTo>
                                  <a:lnTo>
                                    <a:pt x="629" y="5"/>
                                  </a:lnTo>
                                  <a:lnTo>
                                    <a:pt x="608" y="7"/>
                                  </a:lnTo>
                                  <a:lnTo>
                                    <a:pt x="590" y="10"/>
                                  </a:lnTo>
                                  <a:lnTo>
                                    <a:pt x="590" y="382"/>
                                  </a:lnTo>
                                  <a:lnTo>
                                    <a:pt x="646" y="382"/>
                                  </a:lnTo>
                                  <a:lnTo>
                                    <a:pt x="646" y="234"/>
                                  </a:lnTo>
                                  <a:lnTo>
                                    <a:pt x="698" y="234"/>
                                  </a:lnTo>
                                  <a:lnTo>
                                    <a:pt x="729" y="230"/>
                                  </a:lnTo>
                                  <a:lnTo>
                                    <a:pt x="774" y="209"/>
                                  </a:lnTo>
                                  <a:lnTo>
                                    <a:pt x="789" y="191"/>
                                  </a:lnTo>
                                  <a:lnTo>
                                    <a:pt x="665" y="191"/>
                                  </a:lnTo>
                                  <a:lnTo>
                                    <a:pt x="655" y="191"/>
                                  </a:lnTo>
                                  <a:lnTo>
                                    <a:pt x="646" y="188"/>
                                  </a:lnTo>
                                  <a:lnTo>
                                    <a:pt x="646" y="51"/>
                                  </a:lnTo>
                                  <a:lnTo>
                                    <a:pt x="654" y="49"/>
                                  </a:lnTo>
                                  <a:lnTo>
                                    <a:pt x="667" y="47"/>
                                  </a:lnTo>
                                  <a:lnTo>
                                    <a:pt x="798" y="47"/>
                                  </a:lnTo>
                                  <a:lnTo>
                                    <a:pt x="785" y="33"/>
                                  </a:lnTo>
                                  <a:lnTo>
                                    <a:pt x="766" y="19"/>
                                  </a:lnTo>
                                  <a:lnTo>
                                    <a:pt x="742" y="10"/>
                                  </a:lnTo>
                                  <a:lnTo>
                                    <a:pt x="714" y="4"/>
                                  </a:lnTo>
                                  <a:lnTo>
                                    <a:pt x="681" y="3"/>
                                  </a:lnTo>
                                  <a:close/>
                                  <a:moveTo>
                                    <a:pt x="698" y="234"/>
                                  </a:moveTo>
                                  <a:lnTo>
                                    <a:pt x="646" y="234"/>
                                  </a:lnTo>
                                  <a:lnTo>
                                    <a:pt x="656" y="236"/>
                                  </a:lnTo>
                                  <a:lnTo>
                                    <a:pt x="666" y="237"/>
                                  </a:lnTo>
                                  <a:lnTo>
                                    <a:pt x="678" y="237"/>
                                  </a:lnTo>
                                  <a:lnTo>
                                    <a:pt x="698" y="234"/>
                                  </a:lnTo>
                                  <a:close/>
                                  <a:moveTo>
                                    <a:pt x="798" y="47"/>
                                  </a:moveTo>
                                  <a:lnTo>
                                    <a:pt x="685" y="47"/>
                                  </a:lnTo>
                                  <a:lnTo>
                                    <a:pt x="716" y="52"/>
                                  </a:lnTo>
                                  <a:lnTo>
                                    <a:pt x="740" y="65"/>
                                  </a:lnTo>
                                  <a:lnTo>
                                    <a:pt x="756" y="86"/>
                                  </a:lnTo>
                                  <a:lnTo>
                                    <a:pt x="762" y="116"/>
                                  </a:lnTo>
                                  <a:lnTo>
                                    <a:pt x="756" y="148"/>
                                  </a:lnTo>
                                  <a:lnTo>
                                    <a:pt x="740" y="172"/>
                                  </a:lnTo>
                                  <a:lnTo>
                                    <a:pt x="713" y="186"/>
                                  </a:lnTo>
                                  <a:lnTo>
                                    <a:pt x="678" y="191"/>
                                  </a:lnTo>
                                  <a:lnTo>
                                    <a:pt x="789" y="191"/>
                                  </a:lnTo>
                                  <a:lnTo>
                                    <a:pt x="806" y="171"/>
                                  </a:lnTo>
                                  <a:lnTo>
                                    <a:pt x="819" y="114"/>
                                  </a:lnTo>
                                  <a:lnTo>
                                    <a:pt x="816" y="89"/>
                                  </a:lnTo>
                                  <a:lnTo>
                                    <a:pt x="810" y="67"/>
                                  </a:lnTo>
                                  <a:lnTo>
                                    <a:pt x="799" y="48"/>
                                  </a:lnTo>
                                  <a:lnTo>
                                    <a:pt x="798" y="47"/>
                                  </a:lnTo>
                                  <a:close/>
                                  <a:moveTo>
                                    <a:pt x="1021" y="54"/>
                                  </a:moveTo>
                                  <a:lnTo>
                                    <a:pt x="964" y="54"/>
                                  </a:lnTo>
                                  <a:lnTo>
                                    <a:pt x="964" y="382"/>
                                  </a:lnTo>
                                  <a:lnTo>
                                    <a:pt x="1021" y="382"/>
                                  </a:lnTo>
                                  <a:lnTo>
                                    <a:pt x="1021" y="54"/>
                                  </a:lnTo>
                                  <a:close/>
                                  <a:moveTo>
                                    <a:pt x="1123" y="5"/>
                                  </a:moveTo>
                                  <a:lnTo>
                                    <a:pt x="863" y="5"/>
                                  </a:lnTo>
                                  <a:lnTo>
                                    <a:pt x="863" y="54"/>
                                  </a:lnTo>
                                  <a:lnTo>
                                    <a:pt x="1123" y="54"/>
                                  </a:lnTo>
                                  <a:lnTo>
                                    <a:pt x="1123" y="5"/>
                                  </a:lnTo>
                                  <a:close/>
                                  <a:moveTo>
                                    <a:pt x="1384" y="5"/>
                                  </a:moveTo>
                                  <a:lnTo>
                                    <a:pt x="1187" y="5"/>
                                  </a:lnTo>
                                  <a:lnTo>
                                    <a:pt x="1187" y="382"/>
                                  </a:lnTo>
                                  <a:lnTo>
                                    <a:pt x="1392" y="382"/>
                                  </a:lnTo>
                                  <a:lnTo>
                                    <a:pt x="1392" y="334"/>
                                  </a:lnTo>
                                  <a:lnTo>
                                    <a:pt x="1244" y="334"/>
                                  </a:lnTo>
                                  <a:lnTo>
                                    <a:pt x="1244" y="209"/>
                                  </a:lnTo>
                                  <a:lnTo>
                                    <a:pt x="1376" y="209"/>
                                  </a:lnTo>
                                  <a:lnTo>
                                    <a:pt x="1376" y="162"/>
                                  </a:lnTo>
                                  <a:lnTo>
                                    <a:pt x="1244" y="162"/>
                                  </a:lnTo>
                                  <a:lnTo>
                                    <a:pt x="1244" y="53"/>
                                  </a:lnTo>
                                  <a:lnTo>
                                    <a:pt x="1384" y="53"/>
                                  </a:lnTo>
                                  <a:lnTo>
                                    <a:pt x="1384" y="5"/>
                                  </a:lnTo>
                                  <a:close/>
                                  <a:moveTo>
                                    <a:pt x="1559" y="5"/>
                                  </a:moveTo>
                                  <a:lnTo>
                                    <a:pt x="1488" y="5"/>
                                  </a:lnTo>
                                  <a:lnTo>
                                    <a:pt x="1462" y="382"/>
                                  </a:lnTo>
                                  <a:lnTo>
                                    <a:pt x="1516" y="382"/>
                                  </a:lnTo>
                                  <a:lnTo>
                                    <a:pt x="1526" y="184"/>
                                  </a:lnTo>
                                  <a:lnTo>
                                    <a:pt x="1528" y="144"/>
                                  </a:lnTo>
                                  <a:lnTo>
                                    <a:pt x="1530" y="105"/>
                                  </a:lnTo>
                                  <a:lnTo>
                                    <a:pt x="1531" y="67"/>
                                  </a:lnTo>
                                  <a:lnTo>
                                    <a:pt x="1579" y="67"/>
                                  </a:lnTo>
                                  <a:lnTo>
                                    <a:pt x="1559" y="5"/>
                                  </a:lnTo>
                                  <a:close/>
                                  <a:moveTo>
                                    <a:pt x="1813" y="67"/>
                                  </a:moveTo>
                                  <a:lnTo>
                                    <a:pt x="1764" y="67"/>
                                  </a:lnTo>
                                  <a:lnTo>
                                    <a:pt x="1764" y="105"/>
                                  </a:lnTo>
                                  <a:lnTo>
                                    <a:pt x="1765" y="145"/>
                                  </a:lnTo>
                                  <a:lnTo>
                                    <a:pt x="1767" y="186"/>
                                  </a:lnTo>
                                  <a:lnTo>
                                    <a:pt x="1769" y="223"/>
                                  </a:lnTo>
                                  <a:lnTo>
                                    <a:pt x="1777" y="382"/>
                                  </a:lnTo>
                                  <a:lnTo>
                                    <a:pt x="1832" y="382"/>
                                  </a:lnTo>
                                  <a:lnTo>
                                    <a:pt x="1813" y="67"/>
                                  </a:lnTo>
                                  <a:close/>
                                  <a:moveTo>
                                    <a:pt x="1579" y="67"/>
                                  </a:moveTo>
                                  <a:lnTo>
                                    <a:pt x="1532" y="67"/>
                                  </a:lnTo>
                                  <a:lnTo>
                                    <a:pt x="1540" y="102"/>
                                  </a:lnTo>
                                  <a:lnTo>
                                    <a:pt x="1549" y="138"/>
                                  </a:lnTo>
                                  <a:lnTo>
                                    <a:pt x="1559" y="174"/>
                                  </a:lnTo>
                                  <a:lnTo>
                                    <a:pt x="1570" y="211"/>
                                  </a:lnTo>
                                  <a:lnTo>
                                    <a:pt x="1622" y="378"/>
                                  </a:lnTo>
                                  <a:lnTo>
                                    <a:pt x="1664" y="378"/>
                                  </a:lnTo>
                                  <a:lnTo>
                                    <a:pt x="1690" y="300"/>
                                  </a:lnTo>
                                  <a:lnTo>
                                    <a:pt x="1646" y="300"/>
                                  </a:lnTo>
                                  <a:lnTo>
                                    <a:pt x="1639" y="269"/>
                                  </a:lnTo>
                                  <a:lnTo>
                                    <a:pt x="1631" y="237"/>
                                  </a:lnTo>
                                  <a:lnTo>
                                    <a:pt x="1622" y="205"/>
                                  </a:lnTo>
                                  <a:lnTo>
                                    <a:pt x="1612" y="170"/>
                                  </a:lnTo>
                                  <a:lnTo>
                                    <a:pt x="1579" y="67"/>
                                  </a:lnTo>
                                  <a:close/>
                                  <a:moveTo>
                                    <a:pt x="1809" y="5"/>
                                  </a:moveTo>
                                  <a:lnTo>
                                    <a:pt x="1738" y="5"/>
                                  </a:lnTo>
                                  <a:lnTo>
                                    <a:pt x="1683" y="171"/>
                                  </a:lnTo>
                                  <a:lnTo>
                                    <a:pt x="1673" y="205"/>
                                  </a:lnTo>
                                  <a:lnTo>
                                    <a:pt x="1664" y="237"/>
                                  </a:lnTo>
                                  <a:lnTo>
                                    <a:pt x="1655" y="269"/>
                                  </a:lnTo>
                                  <a:lnTo>
                                    <a:pt x="1648" y="300"/>
                                  </a:lnTo>
                                  <a:lnTo>
                                    <a:pt x="1690" y="300"/>
                                  </a:lnTo>
                                  <a:lnTo>
                                    <a:pt x="1722" y="205"/>
                                  </a:lnTo>
                                  <a:lnTo>
                                    <a:pt x="1733" y="170"/>
                                  </a:lnTo>
                                  <a:lnTo>
                                    <a:pt x="1743" y="136"/>
                                  </a:lnTo>
                                  <a:lnTo>
                                    <a:pt x="1753" y="101"/>
                                  </a:lnTo>
                                  <a:lnTo>
                                    <a:pt x="1762" y="67"/>
                                  </a:lnTo>
                                  <a:lnTo>
                                    <a:pt x="1813" y="67"/>
                                  </a:lnTo>
                                  <a:lnTo>
                                    <a:pt x="1809" y="5"/>
                                  </a:lnTo>
                                  <a:close/>
                                  <a:moveTo>
                                    <a:pt x="2010" y="3"/>
                                  </a:moveTo>
                                  <a:lnTo>
                                    <a:pt x="1986" y="3"/>
                                  </a:lnTo>
                                  <a:lnTo>
                                    <a:pt x="1962" y="5"/>
                                  </a:lnTo>
                                  <a:lnTo>
                                    <a:pt x="1940" y="7"/>
                                  </a:lnTo>
                                  <a:lnTo>
                                    <a:pt x="1922" y="10"/>
                                  </a:lnTo>
                                  <a:lnTo>
                                    <a:pt x="1922" y="381"/>
                                  </a:lnTo>
                                  <a:lnTo>
                                    <a:pt x="1936" y="382"/>
                                  </a:lnTo>
                                  <a:lnTo>
                                    <a:pt x="1953" y="384"/>
                                  </a:lnTo>
                                  <a:lnTo>
                                    <a:pt x="1974" y="385"/>
                                  </a:lnTo>
                                  <a:lnTo>
                                    <a:pt x="1997" y="385"/>
                                  </a:lnTo>
                                  <a:lnTo>
                                    <a:pt x="2040" y="383"/>
                                  </a:lnTo>
                                  <a:lnTo>
                                    <a:pt x="2075" y="376"/>
                                  </a:lnTo>
                                  <a:lnTo>
                                    <a:pt x="2104" y="365"/>
                                  </a:lnTo>
                                  <a:lnTo>
                                    <a:pt x="2125" y="350"/>
                                  </a:lnTo>
                                  <a:lnTo>
                                    <a:pt x="2133" y="341"/>
                                  </a:lnTo>
                                  <a:lnTo>
                                    <a:pt x="1999" y="341"/>
                                  </a:lnTo>
                                  <a:lnTo>
                                    <a:pt x="1987" y="341"/>
                                  </a:lnTo>
                                  <a:lnTo>
                                    <a:pt x="1979" y="339"/>
                                  </a:lnTo>
                                  <a:lnTo>
                                    <a:pt x="1979" y="205"/>
                                  </a:lnTo>
                                  <a:lnTo>
                                    <a:pt x="2127" y="205"/>
                                  </a:lnTo>
                                  <a:lnTo>
                                    <a:pt x="2111" y="191"/>
                                  </a:lnTo>
                                  <a:lnTo>
                                    <a:pt x="2083" y="180"/>
                                  </a:lnTo>
                                  <a:lnTo>
                                    <a:pt x="2083" y="179"/>
                                  </a:lnTo>
                                  <a:lnTo>
                                    <a:pt x="2109" y="165"/>
                                  </a:lnTo>
                                  <a:lnTo>
                                    <a:pt x="2111" y="162"/>
                                  </a:lnTo>
                                  <a:lnTo>
                                    <a:pt x="1979" y="162"/>
                                  </a:lnTo>
                                  <a:lnTo>
                                    <a:pt x="1979" y="49"/>
                                  </a:lnTo>
                                  <a:lnTo>
                                    <a:pt x="1986" y="47"/>
                                  </a:lnTo>
                                  <a:lnTo>
                                    <a:pt x="1997" y="46"/>
                                  </a:lnTo>
                                  <a:lnTo>
                                    <a:pt x="2127" y="46"/>
                                  </a:lnTo>
                                  <a:lnTo>
                                    <a:pt x="2120" y="35"/>
                                  </a:lnTo>
                                  <a:lnTo>
                                    <a:pt x="2080" y="12"/>
                                  </a:lnTo>
                                  <a:lnTo>
                                    <a:pt x="2010" y="3"/>
                                  </a:lnTo>
                                  <a:close/>
                                  <a:moveTo>
                                    <a:pt x="2127" y="205"/>
                                  </a:moveTo>
                                  <a:lnTo>
                                    <a:pt x="2012" y="205"/>
                                  </a:lnTo>
                                  <a:lnTo>
                                    <a:pt x="2044" y="208"/>
                                  </a:lnTo>
                                  <a:lnTo>
                                    <a:pt x="2072" y="220"/>
                                  </a:lnTo>
                                  <a:lnTo>
                                    <a:pt x="2091" y="241"/>
                                  </a:lnTo>
                                  <a:lnTo>
                                    <a:pt x="2098" y="272"/>
                                  </a:lnTo>
                                  <a:lnTo>
                                    <a:pt x="2092" y="304"/>
                                  </a:lnTo>
                                  <a:lnTo>
                                    <a:pt x="2073" y="325"/>
                                  </a:lnTo>
                                  <a:lnTo>
                                    <a:pt x="2046" y="338"/>
                                  </a:lnTo>
                                  <a:lnTo>
                                    <a:pt x="2013" y="341"/>
                                  </a:lnTo>
                                  <a:lnTo>
                                    <a:pt x="2133" y="341"/>
                                  </a:lnTo>
                                  <a:lnTo>
                                    <a:pt x="2136" y="338"/>
                                  </a:lnTo>
                                  <a:lnTo>
                                    <a:pt x="2147" y="322"/>
                                  </a:lnTo>
                                  <a:lnTo>
                                    <a:pt x="2155" y="301"/>
                                  </a:lnTo>
                                  <a:lnTo>
                                    <a:pt x="2158" y="274"/>
                                  </a:lnTo>
                                  <a:lnTo>
                                    <a:pt x="2152" y="238"/>
                                  </a:lnTo>
                                  <a:lnTo>
                                    <a:pt x="2135" y="211"/>
                                  </a:lnTo>
                                  <a:lnTo>
                                    <a:pt x="2127" y="205"/>
                                  </a:lnTo>
                                  <a:close/>
                                  <a:moveTo>
                                    <a:pt x="2127" y="46"/>
                                  </a:moveTo>
                                  <a:lnTo>
                                    <a:pt x="2016" y="46"/>
                                  </a:lnTo>
                                  <a:lnTo>
                                    <a:pt x="2042" y="48"/>
                                  </a:lnTo>
                                  <a:lnTo>
                                    <a:pt x="2065" y="57"/>
                                  </a:lnTo>
                                  <a:lnTo>
                                    <a:pt x="2081" y="74"/>
                                  </a:lnTo>
                                  <a:lnTo>
                                    <a:pt x="2088" y="102"/>
                                  </a:lnTo>
                                  <a:lnTo>
                                    <a:pt x="2082" y="126"/>
                                  </a:lnTo>
                                  <a:lnTo>
                                    <a:pt x="2068" y="145"/>
                                  </a:lnTo>
                                  <a:lnTo>
                                    <a:pt x="2044" y="158"/>
                                  </a:lnTo>
                                  <a:lnTo>
                                    <a:pt x="2014" y="162"/>
                                  </a:lnTo>
                                  <a:lnTo>
                                    <a:pt x="2111" y="162"/>
                                  </a:lnTo>
                                  <a:lnTo>
                                    <a:pt x="2128" y="145"/>
                                  </a:lnTo>
                                  <a:lnTo>
                                    <a:pt x="2140" y="122"/>
                                  </a:lnTo>
                                  <a:lnTo>
                                    <a:pt x="2145" y="96"/>
                                  </a:lnTo>
                                  <a:lnTo>
                                    <a:pt x="2140" y="66"/>
                                  </a:lnTo>
                                  <a:lnTo>
                                    <a:pt x="2127" y="46"/>
                                  </a:lnTo>
                                  <a:close/>
                                  <a:moveTo>
                                    <a:pt x="2437" y="5"/>
                                  </a:moveTo>
                                  <a:lnTo>
                                    <a:pt x="2240" y="5"/>
                                  </a:lnTo>
                                  <a:lnTo>
                                    <a:pt x="2240" y="382"/>
                                  </a:lnTo>
                                  <a:lnTo>
                                    <a:pt x="2445" y="382"/>
                                  </a:lnTo>
                                  <a:lnTo>
                                    <a:pt x="2445" y="334"/>
                                  </a:lnTo>
                                  <a:lnTo>
                                    <a:pt x="2297" y="334"/>
                                  </a:lnTo>
                                  <a:lnTo>
                                    <a:pt x="2297" y="209"/>
                                  </a:lnTo>
                                  <a:lnTo>
                                    <a:pt x="2429" y="209"/>
                                  </a:lnTo>
                                  <a:lnTo>
                                    <a:pt x="2429" y="162"/>
                                  </a:lnTo>
                                  <a:lnTo>
                                    <a:pt x="2297" y="162"/>
                                  </a:lnTo>
                                  <a:lnTo>
                                    <a:pt x="2297" y="53"/>
                                  </a:lnTo>
                                  <a:lnTo>
                                    <a:pt x="2437" y="53"/>
                                  </a:lnTo>
                                  <a:lnTo>
                                    <a:pt x="2437" y="5"/>
                                  </a:lnTo>
                                  <a:close/>
                                  <a:moveTo>
                                    <a:pt x="2617" y="3"/>
                                  </a:moveTo>
                                  <a:lnTo>
                                    <a:pt x="2592" y="3"/>
                                  </a:lnTo>
                                  <a:lnTo>
                                    <a:pt x="2567" y="5"/>
                                  </a:lnTo>
                                  <a:lnTo>
                                    <a:pt x="2545" y="7"/>
                                  </a:lnTo>
                                  <a:lnTo>
                                    <a:pt x="2525" y="10"/>
                                  </a:lnTo>
                                  <a:lnTo>
                                    <a:pt x="2525" y="382"/>
                                  </a:lnTo>
                                  <a:lnTo>
                                    <a:pt x="2582" y="382"/>
                                  </a:lnTo>
                                  <a:lnTo>
                                    <a:pt x="2582" y="222"/>
                                  </a:lnTo>
                                  <a:lnTo>
                                    <a:pt x="2713" y="222"/>
                                  </a:lnTo>
                                  <a:lnTo>
                                    <a:pt x="2705" y="213"/>
                                  </a:lnTo>
                                  <a:lnTo>
                                    <a:pt x="2687" y="203"/>
                                  </a:lnTo>
                                  <a:lnTo>
                                    <a:pt x="2687" y="202"/>
                                  </a:lnTo>
                                  <a:lnTo>
                                    <a:pt x="2713" y="188"/>
                                  </a:lnTo>
                                  <a:lnTo>
                                    <a:pt x="2721" y="180"/>
                                  </a:lnTo>
                                  <a:lnTo>
                                    <a:pt x="2582" y="180"/>
                                  </a:lnTo>
                                  <a:lnTo>
                                    <a:pt x="2582" y="50"/>
                                  </a:lnTo>
                                  <a:lnTo>
                                    <a:pt x="2589" y="48"/>
                                  </a:lnTo>
                                  <a:lnTo>
                                    <a:pt x="2603" y="47"/>
                                  </a:lnTo>
                                  <a:lnTo>
                                    <a:pt x="2737" y="47"/>
                                  </a:lnTo>
                                  <a:lnTo>
                                    <a:pt x="2724" y="33"/>
                                  </a:lnTo>
                                  <a:lnTo>
                                    <a:pt x="2704" y="19"/>
                                  </a:lnTo>
                                  <a:lnTo>
                                    <a:pt x="2680" y="10"/>
                                  </a:lnTo>
                                  <a:lnTo>
                                    <a:pt x="2651" y="4"/>
                                  </a:lnTo>
                                  <a:lnTo>
                                    <a:pt x="2617" y="3"/>
                                  </a:lnTo>
                                  <a:close/>
                                  <a:moveTo>
                                    <a:pt x="2713" y="222"/>
                                  </a:moveTo>
                                  <a:lnTo>
                                    <a:pt x="2616" y="222"/>
                                  </a:lnTo>
                                  <a:lnTo>
                                    <a:pt x="2642" y="226"/>
                                  </a:lnTo>
                                  <a:lnTo>
                                    <a:pt x="2662" y="238"/>
                                  </a:lnTo>
                                  <a:lnTo>
                                    <a:pt x="2675" y="260"/>
                                  </a:lnTo>
                                  <a:lnTo>
                                    <a:pt x="2685" y="292"/>
                                  </a:lnTo>
                                  <a:lnTo>
                                    <a:pt x="2692" y="324"/>
                                  </a:lnTo>
                                  <a:lnTo>
                                    <a:pt x="2698" y="350"/>
                                  </a:lnTo>
                                  <a:lnTo>
                                    <a:pt x="2704" y="369"/>
                                  </a:lnTo>
                                  <a:lnTo>
                                    <a:pt x="2708" y="382"/>
                                  </a:lnTo>
                                  <a:lnTo>
                                    <a:pt x="2767" y="382"/>
                                  </a:lnTo>
                                  <a:lnTo>
                                    <a:pt x="2761" y="367"/>
                                  </a:lnTo>
                                  <a:lnTo>
                                    <a:pt x="2755" y="344"/>
                                  </a:lnTo>
                                  <a:lnTo>
                                    <a:pt x="2747" y="314"/>
                                  </a:lnTo>
                                  <a:lnTo>
                                    <a:pt x="2739" y="279"/>
                                  </a:lnTo>
                                  <a:lnTo>
                                    <a:pt x="2731" y="252"/>
                                  </a:lnTo>
                                  <a:lnTo>
                                    <a:pt x="2720" y="230"/>
                                  </a:lnTo>
                                  <a:lnTo>
                                    <a:pt x="2713" y="222"/>
                                  </a:lnTo>
                                  <a:close/>
                                  <a:moveTo>
                                    <a:pt x="2737" y="47"/>
                                  </a:moveTo>
                                  <a:lnTo>
                                    <a:pt x="2622" y="47"/>
                                  </a:lnTo>
                                  <a:lnTo>
                                    <a:pt x="2651" y="50"/>
                                  </a:lnTo>
                                  <a:lnTo>
                                    <a:pt x="2675" y="61"/>
                                  </a:lnTo>
                                  <a:lnTo>
                                    <a:pt x="2691" y="81"/>
                                  </a:lnTo>
                                  <a:lnTo>
                                    <a:pt x="2697" y="112"/>
                                  </a:lnTo>
                                  <a:lnTo>
                                    <a:pt x="2692" y="140"/>
                                  </a:lnTo>
                                  <a:lnTo>
                                    <a:pt x="2676" y="161"/>
                                  </a:lnTo>
                                  <a:lnTo>
                                    <a:pt x="2652" y="175"/>
                                  </a:lnTo>
                                  <a:lnTo>
                                    <a:pt x="2620" y="180"/>
                                  </a:lnTo>
                                  <a:lnTo>
                                    <a:pt x="2721" y="180"/>
                                  </a:lnTo>
                                  <a:lnTo>
                                    <a:pt x="2734" y="167"/>
                                  </a:lnTo>
                                  <a:lnTo>
                                    <a:pt x="2749" y="140"/>
                                  </a:lnTo>
                                  <a:lnTo>
                                    <a:pt x="2754" y="106"/>
                                  </a:lnTo>
                                  <a:lnTo>
                                    <a:pt x="2752" y="84"/>
                                  </a:lnTo>
                                  <a:lnTo>
                                    <a:pt x="2746" y="64"/>
                                  </a:lnTo>
                                  <a:lnTo>
                                    <a:pt x="2737" y="47"/>
                                  </a:lnTo>
                                  <a:lnTo>
                                    <a:pt x="2737" y="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</wpg:grpSp>
                      <wpg:grpSp>
                        <wpg:cNvPr id="391" name="组合 391"/>
                        <wpg:cNvGrpSpPr/>
                        <wpg:grpSpPr>
                          <a:xfrm>
                            <a:off x="15703" y="10267"/>
                            <a:ext cx="3380" cy="2346"/>
                            <a:chOff x="4546" y="10267"/>
                            <a:chExt cx="3380" cy="2346"/>
                          </a:xfrm>
                        </wpg:grpSpPr>
                        <wpg:grpSp>
                          <wpg:cNvPr id="323" name="组合 828"/>
                          <wpg:cNvGrpSpPr/>
                          <wpg:grpSpPr>
                            <a:xfrm rot="0">
                              <a:off x="4546" y="10542"/>
                              <a:ext cx="3380" cy="200"/>
                              <a:chOff x="2473" y="2521"/>
                              <a:chExt cx="3278" cy="194"/>
                            </a:xfrm>
                          </wpg:grpSpPr>
                          <wps:wsp>
                            <wps:cNvPr id="829" name="矩形 1"/>
                            <wps:cNvSpPr/>
                            <wps:spPr>
                              <a:xfrm>
                                <a:off x="2473" y="2521"/>
                                <a:ext cx="3279" cy="1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36A7A8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  <wpg:grpSp>
                            <wpg:cNvPr id="324" name="组合 735"/>
                            <wpg:cNvGrpSpPr/>
                            <wpg:grpSpPr>
                              <a:xfrm>
                                <a:off x="2582" y="2571"/>
                                <a:ext cx="3061" cy="97"/>
                                <a:chOff x="1304" y="2571"/>
                                <a:chExt cx="3061" cy="97"/>
                              </a:xfrm>
                            </wpg:grpSpPr>
                            <wps:wsp>
                              <wps:cNvPr id="831" name="任意多边形 2"/>
                              <wps:cNvSpPr/>
                              <wps:spPr>
                                <a:xfrm>
                                  <a:off x="1304" y="2572"/>
                                  <a:ext cx="283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4" y="66"/>
                                      </a:moveTo>
                                      <a:lnTo>
                                        <a:pt x="306" y="66"/>
                                      </a:lnTo>
                                      <a:lnTo>
                                        <a:pt x="306" y="78"/>
                                      </a:lnTo>
                                      <a:lnTo>
                                        <a:pt x="444" y="78"/>
                                      </a:lnTo>
                                      <a:lnTo>
                                        <a:pt x="444" y="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32" name="任意多边形 3"/>
                              <wps:cNvSpPr/>
                              <wps:spPr>
                                <a:xfrm>
                                  <a:off x="1771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20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20" y="13"/>
                                      </a:lnTo>
                                      <a:lnTo>
                                        <a:pt x="120" y="4"/>
                                      </a:lnTo>
                                      <a:close/>
                                      <a:moveTo>
                                        <a:pt x="120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120" y="38"/>
                                      </a:lnTo>
                                      <a:close/>
                                      <a:moveTo>
                                        <a:pt x="120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120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7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5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6" y="90"/>
                                      </a:lnTo>
                                      <a:lnTo>
                                        <a:pt x="126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5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3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9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5" y="144"/>
                                      </a:lnTo>
                                      <a:lnTo>
                                        <a:pt x="159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9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2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7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7" y="30"/>
                                      </a:lnTo>
                                      <a:lnTo>
                                        <a:pt x="227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0" y="21"/>
                                      </a:moveTo>
                                      <a:lnTo>
                                        <a:pt x="321" y="21"/>
                                      </a:lnTo>
                                      <a:lnTo>
                                        <a:pt x="321" y="33"/>
                                      </a:lnTo>
                                      <a:lnTo>
                                        <a:pt x="430" y="33"/>
                                      </a:lnTo>
                                      <a:lnTo>
                                        <a:pt x="430" y="21"/>
                                      </a:lnTo>
                                      <a:close/>
                                      <a:moveTo>
                                        <a:pt x="443" y="120"/>
                                      </a:moveTo>
                                      <a:lnTo>
                                        <a:pt x="308" y="120"/>
                                      </a:lnTo>
                                      <a:lnTo>
                                        <a:pt x="308" y="132"/>
                                      </a:lnTo>
                                      <a:lnTo>
                                        <a:pt x="443" y="132"/>
                                      </a:lnTo>
                                      <a:lnTo>
                                        <a:pt x="443" y="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33" name="任意多边形 4"/>
                              <wps:cNvSpPr/>
                              <wps:spPr>
                                <a:xfrm>
                                  <a:off x="2237" y="2572"/>
                                  <a:ext cx="28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1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1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5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8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4" y="81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4" y="55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4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4" y="99"/>
                                      </a:lnTo>
                                      <a:lnTo>
                                        <a:pt x="214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4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214" y="55"/>
                                      </a:lnTo>
                                      <a:close/>
                                      <a:moveTo>
                                        <a:pt x="214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214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4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4" y="20"/>
                                      </a:lnTo>
                                      <a:lnTo>
                                        <a:pt x="214" y="0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  <a:moveTo>
                                        <a:pt x="420" y="68"/>
                                      </a:moveTo>
                                      <a:lnTo>
                                        <a:pt x="327" y="68"/>
                                      </a:lnTo>
                                      <a:lnTo>
                                        <a:pt x="327" y="79"/>
                                      </a:lnTo>
                                      <a:lnTo>
                                        <a:pt x="420" y="79"/>
                                      </a:lnTo>
                                      <a:lnTo>
                                        <a:pt x="420" y="68"/>
                                      </a:lnTo>
                                      <a:close/>
                                      <a:moveTo>
                                        <a:pt x="440" y="126"/>
                                      </a:moveTo>
                                      <a:lnTo>
                                        <a:pt x="308" y="126"/>
                                      </a:lnTo>
                                      <a:lnTo>
                                        <a:pt x="308" y="137"/>
                                      </a:lnTo>
                                      <a:lnTo>
                                        <a:pt x="440" y="137"/>
                                      </a:lnTo>
                                      <a:lnTo>
                                        <a:pt x="440" y="1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34" name="任意多边形 5"/>
                              <wps:cNvSpPr/>
                              <wps:spPr>
                                <a:xfrm>
                                  <a:off x="2701" y="2572"/>
                                  <a:ext cx="278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37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7" y="12"/>
                                      </a:moveTo>
                                      <a:lnTo>
                                        <a:pt x="312" y="12"/>
                                      </a:lnTo>
                                      <a:lnTo>
                                        <a:pt x="312" y="144"/>
                                      </a:lnTo>
                                      <a:lnTo>
                                        <a:pt x="323" y="144"/>
                                      </a:lnTo>
                                      <a:lnTo>
                                        <a:pt x="323" y="131"/>
                                      </a:lnTo>
                                      <a:lnTo>
                                        <a:pt x="437" y="131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323" y="120"/>
                                      </a:lnTo>
                                      <a:lnTo>
                                        <a:pt x="323" y="23"/>
                                      </a:lnTo>
                                      <a:lnTo>
                                        <a:pt x="437" y="23"/>
                                      </a:lnTo>
                                      <a:lnTo>
                                        <a:pt x="437" y="12"/>
                                      </a:lnTo>
                                      <a:close/>
                                      <a:moveTo>
                                        <a:pt x="437" y="131"/>
                                      </a:moveTo>
                                      <a:lnTo>
                                        <a:pt x="426" y="131"/>
                                      </a:lnTo>
                                      <a:lnTo>
                                        <a:pt x="426" y="143"/>
                                      </a:lnTo>
                                      <a:lnTo>
                                        <a:pt x="437" y="143"/>
                                      </a:lnTo>
                                      <a:lnTo>
                                        <a:pt x="437" y="131"/>
                                      </a:lnTo>
                                      <a:close/>
                                      <a:moveTo>
                                        <a:pt x="437" y="23"/>
                                      </a:moveTo>
                                      <a:lnTo>
                                        <a:pt x="426" y="23"/>
                                      </a:lnTo>
                                      <a:lnTo>
                                        <a:pt x="426" y="120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437" y="23"/>
                                      </a:lnTo>
                                      <a:close/>
                                      <a:moveTo>
                                        <a:pt x="363" y="23"/>
                                      </a:moveTo>
                                      <a:lnTo>
                                        <a:pt x="353" y="23"/>
                                      </a:lnTo>
                                      <a:lnTo>
                                        <a:pt x="352" y="51"/>
                                      </a:lnTo>
                                      <a:lnTo>
                                        <a:pt x="348" y="72"/>
                                      </a:lnTo>
                                      <a:lnTo>
                                        <a:pt x="339" y="88"/>
                                      </a:lnTo>
                                      <a:lnTo>
                                        <a:pt x="325" y="98"/>
                                      </a:lnTo>
                                      <a:lnTo>
                                        <a:pt x="327" y="100"/>
                                      </a:lnTo>
                                      <a:lnTo>
                                        <a:pt x="330" y="104"/>
                                      </a:lnTo>
                                      <a:lnTo>
                                        <a:pt x="331" y="107"/>
                                      </a:lnTo>
                                      <a:lnTo>
                                        <a:pt x="347" y="95"/>
                                      </a:lnTo>
                                      <a:lnTo>
                                        <a:pt x="357" y="77"/>
                                      </a:lnTo>
                                      <a:lnTo>
                                        <a:pt x="361" y="53"/>
                                      </a:lnTo>
                                      <a:lnTo>
                                        <a:pt x="363" y="23"/>
                                      </a:lnTo>
                                      <a:close/>
                                      <a:moveTo>
                                        <a:pt x="395" y="23"/>
                                      </a:moveTo>
                                      <a:lnTo>
                                        <a:pt x="385" y="23"/>
                                      </a:lnTo>
                                      <a:lnTo>
                                        <a:pt x="385" y="88"/>
                                      </a:lnTo>
                                      <a:lnTo>
                                        <a:pt x="388" y="93"/>
                                      </a:lnTo>
                                      <a:lnTo>
                                        <a:pt x="418" y="93"/>
                                      </a:lnTo>
                                      <a:lnTo>
                                        <a:pt x="422" y="93"/>
                                      </a:lnTo>
                                      <a:lnTo>
                                        <a:pt x="424" y="92"/>
                                      </a:lnTo>
                                      <a:lnTo>
                                        <a:pt x="424" y="90"/>
                                      </a:lnTo>
                                      <a:lnTo>
                                        <a:pt x="423" y="86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395" y="84"/>
                                      </a:lnTo>
                                      <a:lnTo>
                                        <a:pt x="395" y="82"/>
                                      </a:lnTo>
                                      <a:lnTo>
                                        <a:pt x="395" y="23"/>
                                      </a:lnTo>
                                      <a:close/>
                                      <a:moveTo>
                                        <a:pt x="423" y="83"/>
                                      </a:moveTo>
                                      <a:lnTo>
                                        <a:pt x="421" y="84"/>
                                      </a:lnTo>
                                      <a:lnTo>
                                        <a:pt x="417" y="84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423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35" name="任意多边形 6"/>
                              <wps:cNvSpPr/>
                              <wps:spPr>
                                <a:xfrm>
                                  <a:off x="3163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3" y="129"/>
                                      </a:moveTo>
                                      <a:lnTo>
                                        <a:pt x="308" y="129"/>
                                      </a:lnTo>
                                      <a:lnTo>
                                        <a:pt x="308" y="140"/>
                                      </a:lnTo>
                                      <a:lnTo>
                                        <a:pt x="443" y="140"/>
                                      </a:lnTo>
                                      <a:lnTo>
                                        <a:pt x="443" y="129"/>
                                      </a:lnTo>
                                      <a:close/>
                                      <a:moveTo>
                                        <a:pt x="366" y="73"/>
                                      </a:moveTo>
                                      <a:lnTo>
                                        <a:pt x="355" y="73"/>
                                      </a:lnTo>
                                      <a:lnTo>
                                        <a:pt x="352" y="88"/>
                                      </a:lnTo>
                                      <a:lnTo>
                                        <a:pt x="350" y="103"/>
                                      </a:lnTo>
                                      <a:lnTo>
                                        <a:pt x="348" y="117"/>
                                      </a:lnTo>
                                      <a:lnTo>
                                        <a:pt x="345" y="129"/>
                                      </a:lnTo>
                                      <a:lnTo>
                                        <a:pt x="356" y="129"/>
                                      </a:lnTo>
                                      <a:lnTo>
                                        <a:pt x="359" y="117"/>
                                      </a:lnTo>
                                      <a:lnTo>
                                        <a:pt x="361" y="103"/>
                                      </a:lnTo>
                                      <a:lnTo>
                                        <a:pt x="363" y="88"/>
                                      </a:lnTo>
                                      <a:lnTo>
                                        <a:pt x="366" y="73"/>
                                      </a:lnTo>
                                      <a:close/>
                                      <a:moveTo>
                                        <a:pt x="409" y="62"/>
                                      </a:moveTo>
                                      <a:lnTo>
                                        <a:pt x="408" y="62"/>
                                      </a:lnTo>
                                      <a:lnTo>
                                        <a:pt x="326" y="62"/>
                                      </a:lnTo>
                                      <a:lnTo>
                                        <a:pt x="326" y="73"/>
                                      </a:lnTo>
                                      <a:lnTo>
                                        <a:pt x="406" y="73"/>
                                      </a:lnTo>
                                      <a:lnTo>
                                        <a:pt x="405" y="88"/>
                                      </a:lnTo>
                                      <a:lnTo>
                                        <a:pt x="403" y="103"/>
                                      </a:lnTo>
                                      <a:lnTo>
                                        <a:pt x="402" y="117"/>
                                      </a:lnTo>
                                      <a:lnTo>
                                        <a:pt x="401" y="129"/>
                                      </a:lnTo>
                                      <a:lnTo>
                                        <a:pt x="411" y="129"/>
                                      </a:lnTo>
                                      <a:lnTo>
                                        <a:pt x="413" y="112"/>
                                      </a:lnTo>
                                      <a:lnTo>
                                        <a:pt x="415" y="95"/>
                                      </a:lnTo>
                                      <a:lnTo>
                                        <a:pt x="416" y="78"/>
                                      </a:lnTo>
                                      <a:lnTo>
                                        <a:pt x="417" y="62"/>
                                      </a:lnTo>
                                      <a:lnTo>
                                        <a:pt x="409" y="62"/>
                                      </a:lnTo>
                                      <a:close/>
                                      <a:moveTo>
                                        <a:pt x="372" y="25"/>
                                      </a:moveTo>
                                      <a:lnTo>
                                        <a:pt x="362" y="25"/>
                                      </a:lnTo>
                                      <a:lnTo>
                                        <a:pt x="360" y="36"/>
                                      </a:lnTo>
                                      <a:lnTo>
                                        <a:pt x="357" y="62"/>
                                      </a:lnTo>
                                      <a:lnTo>
                                        <a:pt x="367" y="62"/>
                                      </a:lnTo>
                                      <a:lnTo>
                                        <a:pt x="371" y="36"/>
                                      </a:lnTo>
                                      <a:lnTo>
                                        <a:pt x="372" y="25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36" name="任意多边形 7"/>
                              <wps:cNvSpPr/>
                              <wps:spPr>
                                <a:xfrm>
                                  <a:off x="3629" y="2571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4" h="152">
                                      <a:moveTo>
                                        <a:pt x="120" y="6"/>
                                      </a:moveTo>
                                      <a:lnTo>
                                        <a:pt x="19" y="6"/>
                                      </a:lnTo>
                                      <a:lnTo>
                                        <a:pt x="19" y="65"/>
                                      </a:lnTo>
                                      <a:lnTo>
                                        <a:pt x="120" y="65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29" y="56"/>
                                      </a:lnTo>
                                      <a:lnTo>
                                        <a:pt x="29" y="40"/>
                                      </a:lnTo>
                                      <a:lnTo>
                                        <a:pt x="120" y="40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29" y="31"/>
                                      </a:lnTo>
                                      <a:lnTo>
                                        <a:pt x="29" y="15"/>
                                      </a:lnTo>
                                      <a:lnTo>
                                        <a:pt x="120" y="15"/>
                                      </a:lnTo>
                                      <a:lnTo>
                                        <a:pt x="120" y="6"/>
                                      </a:lnTo>
                                      <a:close/>
                                      <a:moveTo>
                                        <a:pt x="120" y="40"/>
                                      </a:moveTo>
                                      <a:lnTo>
                                        <a:pt x="109" y="40"/>
                                      </a:lnTo>
                                      <a:lnTo>
                                        <a:pt x="109" y="56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120" y="40"/>
                                      </a:lnTo>
                                      <a:close/>
                                      <a:moveTo>
                                        <a:pt x="120" y="15"/>
                                      </a:moveTo>
                                      <a:lnTo>
                                        <a:pt x="109" y="15"/>
                                      </a:lnTo>
                                      <a:lnTo>
                                        <a:pt x="109" y="31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120" y="15"/>
                                      </a:lnTo>
                                      <a:close/>
                                      <a:moveTo>
                                        <a:pt x="135" y="137"/>
                                      </a:moveTo>
                                      <a:lnTo>
                                        <a:pt x="2" y="137"/>
                                      </a:lnTo>
                                      <a:lnTo>
                                        <a:pt x="2" y="147"/>
                                      </a:lnTo>
                                      <a:lnTo>
                                        <a:pt x="135" y="147"/>
                                      </a:lnTo>
                                      <a:lnTo>
                                        <a:pt x="135" y="137"/>
                                      </a:lnTo>
                                      <a:close/>
                                      <a:moveTo>
                                        <a:pt x="74" y="118"/>
                                      </a:moveTo>
                                      <a:lnTo>
                                        <a:pt x="63" y="118"/>
                                      </a:lnTo>
                                      <a:lnTo>
                                        <a:pt x="63" y="137"/>
                                      </a:lnTo>
                                      <a:lnTo>
                                        <a:pt x="74" y="137"/>
                                      </a:lnTo>
                                      <a:lnTo>
                                        <a:pt x="74" y="118"/>
                                      </a:lnTo>
                                      <a:close/>
                                      <a:moveTo>
                                        <a:pt x="119" y="109"/>
                                      </a:moveTo>
                                      <a:lnTo>
                                        <a:pt x="20" y="109"/>
                                      </a:lnTo>
                                      <a:lnTo>
                                        <a:pt x="20" y="118"/>
                                      </a:lnTo>
                                      <a:lnTo>
                                        <a:pt x="119" y="118"/>
                                      </a:lnTo>
                                      <a:lnTo>
                                        <a:pt x="119" y="109"/>
                                      </a:lnTo>
                                      <a:close/>
                                      <a:moveTo>
                                        <a:pt x="29" y="65"/>
                                      </a:moveTo>
                                      <a:lnTo>
                                        <a:pt x="23" y="76"/>
                                      </a:lnTo>
                                      <a:lnTo>
                                        <a:pt x="17" y="87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0" y="104"/>
                                      </a:lnTo>
                                      <a:lnTo>
                                        <a:pt x="3" y="106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9" y="111"/>
                                      </a:lnTo>
                                      <a:lnTo>
                                        <a:pt x="15" y="106"/>
                                      </a:lnTo>
                                      <a:lnTo>
                                        <a:pt x="20" y="99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126" y="92"/>
                                      </a:lnTo>
                                      <a:lnTo>
                                        <a:pt x="126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34" y="78"/>
                                      </a:lnTo>
                                      <a:lnTo>
                                        <a:pt x="37" y="73"/>
                                      </a:lnTo>
                                      <a:lnTo>
                                        <a:pt x="39" y="68"/>
                                      </a:lnTo>
                                      <a:lnTo>
                                        <a:pt x="29" y="65"/>
                                      </a:lnTo>
                                      <a:close/>
                                      <a:moveTo>
                                        <a:pt x="74" y="92"/>
                                      </a:moveTo>
                                      <a:lnTo>
                                        <a:pt x="63" y="92"/>
                                      </a:lnTo>
                                      <a:lnTo>
                                        <a:pt x="63" y="109"/>
                                      </a:lnTo>
                                      <a:lnTo>
                                        <a:pt x="74" y="109"/>
                                      </a:lnTo>
                                      <a:lnTo>
                                        <a:pt x="74" y="92"/>
                                      </a:lnTo>
                                      <a:close/>
                                      <a:moveTo>
                                        <a:pt x="74" y="69"/>
                                      </a:moveTo>
                                      <a:lnTo>
                                        <a:pt x="63" y="69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74" y="69"/>
                                      </a:lnTo>
                                      <a:close/>
                                      <a:moveTo>
                                        <a:pt x="287" y="8"/>
                                      </a:moveTo>
                                      <a:lnTo>
                                        <a:pt x="235" y="8"/>
                                      </a:lnTo>
                                      <a:lnTo>
                                        <a:pt x="234" y="74"/>
                                      </a:lnTo>
                                      <a:lnTo>
                                        <a:pt x="234" y="87"/>
                                      </a:lnTo>
                                      <a:lnTo>
                                        <a:pt x="232" y="108"/>
                                      </a:lnTo>
                                      <a:lnTo>
                                        <a:pt x="228" y="128"/>
                                      </a:lnTo>
                                      <a:lnTo>
                                        <a:pt x="220" y="146"/>
                                      </a:lnTo>
                                      <a:lnTo>
                                        <a:pt x="223" y="147"/>
                                      </a:lnTo>
                                      <a:lnTo>
                                        <a:pt x="227" y="150"/>
                                      </a:lnTo>
                                      <a:lnTo>
                                        <a:pt x="228" y="152"/>
                                      </a:lnTo>
                                      <a:lnTo>
                                        <a:pt x="234" y="139"/>
                                      </a:lnTo>
                                      <a:lnTo>
                                        <a:pt x="239" y="125"/>
                                      </a:lnTo>
                                      <a:lnTo>
                                        <a:pt x="242" y="110"/>
                                      </a:lnTo>
                                      <a:lnTo>
                                        <a:pt x="243" y="95"/>
                                      </a:lnTo>
                                      <a:lnTo>
                                        <a:pt x="287" y="9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44" y="85"/>
                                      </a:lnTo>
                                      <a:lnTo>
                                        <a:pt x="244" y="74"/>
                                      </a:lnTo>
                                      <a:lnTo>
                                        <a:pt x="244" y="56"/>
                                      </a:lnTo>
                                      <a:lnTo>
                                        <a:pt x="287" y="5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44" y="46"/>
                                      </a:lnTo>
                                      <a:lnTo>
                                        <a:pt x="244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7" y="8"/>
                                      </a:lnTo>
                                      <a:close/>
                                      <a:moveTo>
                                        <a:pt x="174" y="115"/>
                                      </a:moveTo>
                                      <a:lnTo>
                                        <a:pt x="169" y="126"/>
                                      </a:lnTo>
                                      <a:lnTo>
                                        <a:pt x="161" y="137"/>
                                      </a:lnTo>
                                      <a:lnTo>
                                        <a:pt x="152" y="145"/>
                                      </a:lnTo>
                                      <a:lnTo>
                                        <a:pt x="155" y="146"/>
                                      </a:lnTo>
                                      <a:lnTo>
                                        <a:pt x="159" y="150"/>
                                      </a:lnTo>
                                      <a:lnTo>
                                        <a:pt x="161" y="151"/>
                                      </a:lnTo>
                                      <a:lnTo>
                                        <a:pt x="167" y="144"/>
                                      </a:lnTo>
                                      <a:lnTo>
                                        <a:pt x="173" y="136"/>
                                      </a:lnTo>
                                      <a:lnTo>
                                        <a:pt x="179" y="127"/>
                                      </a:lnTo>
                                      <a:lnTo>
                                        <a:pt x="183" y="118"/>
                                      </a:lnTo>
                                      <a:lnTo>
                                        <a:pt x="174" y="115"/>
                                      </a:lnTo>
                                      <a:close/>
                                      <a:moveTo>
                                        <a:pt x="287" y="95"/>
                                      </a:moveTo>
                                      <a:lnTo>
                                        <a:pt x="277" y="95"/>
                                      </a:lnTo>
                                      <a:lnTo>
                                        <a:pt x="277" y="139"/>
                                      </a:lnTo>
                                      <a:lnTo>
                                        <a:pt x="276" y="140"/>
                                      </a:lnTo>
                                      <a:lnTo>
                                        <a:pt x="272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57" y="143"/>
                                      </a:lnTo>
                                      <a:lnTo>
                                        <a:pt x="258" y="148"/>
                                      </a:lnTo>
                                      <a:lnTo>
                                        <a:pt x="259" y="151"/>
                                      </a:lnTo>
                                      <a:lnTo>
                                        <a:pt x="270" y="151"/>
                                      </a:lnTo>
                                      <a:lnTo>
                                        <a:pt x="277" y="150"/>
                                      </a:lnTo>
                                      <a:lnTo>
                                        <a:pt x="281" y="149"/>
                                      </a:lnTo>
                                      <a:lnTo>
                                        <a:pt x="285" y="147"/>
                                      </a:lnTo>
                                      <a:lnTo>
                                        <a:pt x="287" y="143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64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87" y="95"/>
                                      </a:lnTo>
                                      <a:close/>
                                      <a:moveTo>
                                        <a:pt x="203" y="115"/>
                                      </a:moveTo>
                                      <a:lnTo>
                                        <a:pt x="195" y="120"/>
                                      </a:lnTo>
                                      <a:lnTo>
                                        <a:pt x="201" y="127"/>
                                      </a:lnTo>
                                      <a:lnTo>
                                        <a:pt x="208" y="138"/>
                                      </a:lnTo>
                                      <a:lnTo>
                                        <a:pt x="211" y="145"/>
                                      </a:lnTo>
                                      <a:lnTo>
                                        <a:pt x="219" y="140"/>
                                      </a:lnTo>
                                      <a:lnTo>
                                        <a:pt x="216" y="133"/>
                                      </a:lnTo>
                                      <a:lnTo>
                                        <a:pt x="209" y="123"/>
                                      </a:lnTo>
                                      <a:lnTo>
                                        <a:pt x="203" y="115"/>
                                      </a:lnTo>
                                      <a:close/>
                                      <a:moveTo>
                                        <a:pt x="227" y="101"/>
                                      </a:moveTo>
                                      <a:lnTo>
                                        <a:pt x="152" y="101"/>
                                      </a:lnTo>
                                      <a:lnTo>
                                        <a:pt x="152" y="111"/>
                                      </a:lnTo>
                                      <a:lnTo>
                                        <a:pt x="227" y="111"/>
                                      </a:lnTo>
                                      <a:lnTo>
                                        <a:pt x="227" y="101"/>
                                      </a:lnTo>
                                      <a:close/>
                                      <a:moveTo>
                                        <a:pt x="176" y="32"/>
                                      </a:moveTo>
                                      <a:lnTo>
                                        <a:pt x="167" y="32"/>
                                      </a:lnTo>
                                      <a:lnTo>
                                        <a:pt x="167" y="101"/>
                                      </a:lnTo>
                                      <a:lnTo>
                                        <a:pt x="176" y="101"/>
                                      </a:lnTo>
                                      <a:lnTo>
                                        <a:pt x="176" y="83"/>
                                      </a:lnTo>
                                      <a:lnTo>
                                        <a:pt x="215" y="83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176" y="74"/>
                                      </a:lnTo>
                                      <a:lnTo>
                                        <a:pt x="176" y="57"/>
                                      </a:lnTo>
                                      <a:lnTo>
                                        <a:pt x="215" y="57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176" y="48"/>
                                      </a:lnTo>
                                      <a:lnTo>
                                        <a:pt x="176" y="32"/>
                                      </a:lnTo>
                                      <a:close/>
                                      <a:moveTo>
                                        <a:pt x="215" y="83"/>
                                      </a:moveTo>
                                      <a:lnTo>
                                        <a:pt x="206" y="83"/>
                                      </a:lnTo>
                                      <a:lnTo>
                                        <a:pt x="206" y="101"/>
                                      </a:lnTo>
                                      <a:lnTo>
                                        <a:pt x="215" y="101"/>
                                      </a:lnTo>
                                      <a:lnTo>
                                        <a:pt x="215" y="83"/>
                                      </a:lnTo>
                                      <a:close/>
                                      <a:moveTo>
                                        <a:pt x="287" y="56"/>
                                      </a:moveTo>
                                      <a:lnTo>
                                        <a:pt x="277" y="56"/>
                                      </a:lnTo>
                                      <a:lnTo>
                                        <a:pt x="277" y="8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87" y="56"/>
                                      </a:lnTo>
                                      <a:close/>
                                      <a:moveTo>
                                        <a:pt x="215" y="57"/>
                                      </a:moveTo>
                                      <a:lnTo>
                                        <a:pt x="206" y="57"/>
                                      </a:lnTo>
                                      <a:lnTo>
                                        <a:pt x="206" y="74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215" y="57"/>
                                      </a:lnTo>
                                      <a:close/>
                                      <a:moveTo>
                                        <a:pt x="215" y="32"/>
                                      </a:moveTo>
                                      <a:lnTo>
                                        <a:pt x="206" y="32"/>
                                      </a:lnTo>
                                      <a:lnTo>
                                        <a:pt x="206" y="48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215" y="32"/>
                                      </a:lnTo>
                                      <a:close/>
                                      <a:moveTo>
                                        <a:pt x="287" y="18"/>
                                      </a:moveTo>
                                      <a:lnTo>
                                        <a:pt x="277" y="18"/>
                                      </a:lnTo>
                                      <a:lnTo>
                                        <a:pt x="277" y="4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87" y="18"/>
                                      </a:lnTo>
                                      <a:close/>
                                      <a:moveTo>
                                        <a:pt x="227" y="22"/>
                                      </a:moveTo>
                                      <a:lnTo>
                                        <a:pt x="154" y="22"/>
                                      </a:lnTo>
                                      <a:lnTo>
                                        <a:pt x="154" y="32"/>
                                      </a:lnTo>
                                      <a:lnTo>
                                        <a:pt x="227" y="32"/>
                                      </a:lnTo>
                                      <a:lnTo>
                                        <a:pt x="227" y="22"/>
                                      </a:lnTo>
                                      <a:close/>
                                      <a:moveTo>
                                        <a:pt x="176" y="2"/>
                                      </a:moveTo>
                                      <a:lnTo>
                                        <a:pt x="167" y="2"/>
                                      </a:lnTo>
                                      <a:lnTo>
                                        <a:pt x="167" y="22"/>
                                      </a:lnTo>
                                      <a:lnTo>
                                        <a:pt x="176" y="22"/>
                                      </a:lnTo>
                                      <a:lnTo>
                                        <a:pt x="176" y="2"/>
                                      </a:lnTo>
                                      <a:close/>
                                      <a:moveTo>
                                        <a:pt x="215" y="2"/>
                                      </a:moveTo>
                                      <a:lnTo>
                                        <a:pt x="206" y="2"/>
                                      </a:lnTo>
                                      <a:lnTo>
                                        <a:pt x="206" y="22"/>
                                      </a:lnTo>
                                      <a:lnTo>
                                        <a:pt x="215" y="22"/>
                                      </a:lnTo>
                                      <a:lnTo>
                                        <a:pt x="215" y="2"/>
                                      </a:lnTo>
                                      <a:close/>
                                      <a:moveTo>
                                        <a:pt x="443" y="44"/>
                                      </a:moveTo>
                                      <a:lnTo>
                                        <a:pt x="308" y="44"/>
                                      </a:lnTo>
                                      <a:lnTo>
                                        <a:pt x="308" y="55"/>
                                      </a:lnTo>
                                      <a:lnTo>
                                        <a:pt x="443" y="55"/>
                                      </a:lnTo>
                                      <a:lnTo>
                                        <a:pt x="443" y="44"/>
                                      </a:lnTo>
                                      <a:close/>
                                      <a:moveTo>
                                        <a:pt x="347" y="75"/>
                                      </a:moveTo>
                                      <a:lnTo>
                                        <a:pt x="338" y="94"/>
                                      </a:lnTo>
                                      <a:lnTo>
                                        <a:pt x="328" y="112"/>
                                      </a:lnTo>
                                      <a:lnTo>
                                        <a:pt x="317" y="129"/>
                                      </a:lnTo>
                                      <a:lnTo>
                                        <a:pt x="306" y="143"/>
                                      </a:lnTo>
                                      <a:lnTo>
                                        <a:pt x="309" y="145"/>
                                      </a:lnTo>
                                      <a:lnTo>
                                        <a:pt x="314" y="148"/>
                                      </a:lnTo>
                                      <a:lnTo>
                                        <a:pt x="316" y="150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38" y="118"/>
                                      </a:lnTo>
                                      <a:lnTo>
                                        <a:pt x="348" y="99"/>
                                      </a:lnTo>
                                      <a:lnTo>
                                        <a:pt x="358" y="79"/>
                                      </a:lnTo>
                                      <a:lnTo>
                                        <a:pt x="347" y="75"/>
                                      </a:lnTo>
                                      <a:close/>
                                      <a:moveTo>
                                        <a:pt x="402" y="74"/>
                                      </a:moveTo>
                                      <a:lnTo>
                                        <a:pt x="392" y="79"/>
                                      </a:lnTo>
                                      <a:lnTo>
                                        <a:pt x="404" y="97"/>
                                      </a:lnTo>
                                      <a:lnTo>
                                        <a:pt x="415" y="116"/>
                                      </a:lnTo>
                                      <a:lnTo>
                                        <a:pt x="426" y="134"/>
                                      </a:lnTo>
                                      <a:lnTo>
                                        <a:pt x="434" y="149"/>
                                      </a:lnTo>
                                      <a:lnTo>
                                        <a:pt x="444" y="143"/>
                                      </a:lnTo>
                                      <a:lnTo>
                                        <a:pt x="436" y="128"/>
                                      </a:lnTo>
                                      <a:lnTo>
                                        <a:pt x="425" y="110"/>
                                      </a:lnTo>
                                      <a:lnTo>
                                        <a:pt x="413" y="92"/>
                                      </a:lnTo>
                                      <a:lnTo>
                                        <a:pt x="402" y="74"/>
                                      </a:lnTo>
                                      <a:close/>
                                      <a:moveTo>
                                        <a:pt x="372" y="0"/>
                                      </a:moveTo>
                                      <a:lnTo>
                                        <a:pt x="362" y="4"/>
                                      </a:lnTo>
                                      <a:lnTo>
                                        <a:pt x="367" y="15"/>
                                      </a:lnTo>
                                      <a:lnTo>
                                        <a:pt x="373" y="31"/>
                                      </a:lnTo>
                                      <a:lnTo>
                                        <a:pt x="376" y="40"/>
                                      </a:lnTo>
                                      <a:lnTo>
                                        <a:pt x="387" y="35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377" y="11"/>
                                      </a:lnTo>
                                      <a:lnTo>
                                        <a:pt x="3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837" name="任意多边形 8"/>
                              <wps:cNvSpPr/>
                              <wps:spPr>
                                <a:xfrm>
                                  <a:off x="4095" y="2572"/>
                                  <a:ext cx="27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2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25" y="9"/>
                                      </a:moveTo>
                                      <a:lnTo>
                                        <a:pt x="326" y="9"/>
                                      </a:lnTo>
                                      <a:lnTo>
                                        <a:pt x="326" y="147"/>
                                      </a:lnTo>
                                      <a:lnTo>
                                        <a:pt x="336" y="147"/>
                                      </a:lnTo>
                                      <a:lnTo>
                                        <a:pt x="336" y="137"/>
                                      </a:lnTo>
                                      <a:lnTo>
                                        <a:pt x="425" y="137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336" y="126"/>
                                      </a:lnTo>
                                      <a:lnTo>
                                        <a:pt x="336" y="78"/>
                                      </a:lnTo>
                                      <a:lnTo>
                                        <a:pt x="425" y="78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336" y="67"/>
                                      </a:lnTo>
                                      <a:lnTo>
                                        <a:pt x="336" y="20"/>
                                      </a:lnTo>
                                      <a:lnTo>
                                        <a:pt x="425" y="20"/>
                                      </a:lnTo>
                                      <a:lnTo>
                                        <a:pt x="425" y="9"/>
                                      </a:lnTo>
                                      <a:close/>
                                      <a:moveTo>
                                        <a:pt x="425" y="137"/>
                                      </a:moveTo>
                                      <a:lnTo>
                                        <a:pt x="414" y="137"/>
                                      </a:lnTo>
                                      <a:lnTo>
                                        <a:pt x="414" y="147"/>
                                      </a:lnTo>
                                      <a:lnTo>
                                        <a:pt x="425" y="147"/>
                                      </a:lnTo>
                                      <a:lnTo>
                                        <a:pt x="425" y="137"/>
                                      </a:lnTo>
                                      <a:close/>
                                      <a:moveTo>
                                        <a:pt x="425" y="78"/>
                                      </a:moveTo>
                                      <a:lnTo>
                                        <a:pt x="414" y="78"/>
                                      </a:lnTo>
                                      <a:lnTo>
                                        <a:pt x="414" y="126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425" y="78"/>
                                      </a:lnTo>
                                      <a:close/>
                                      <a:moveTo>
                                        <a:pt x="425" y="20"/>
                                      </a:moveTo>
                                      <a:lnTo>
                                        <a:pt x="414" y="20"/>
                                      </a:lnTo>
                                      <a:lnTo>
                                        <a:pt x="414" y="67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425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</wpg:grpSp>
                        </wpg:grpSp>
                        <wpg:grpSp>
                          <wpg:cNvPr id="326" name="组合 1078"/>
                          <wpg:cNvGrpSpPr/>
                          <wpg:grpSpPr>
                            <a:xfrm rot="0">
                              <a:off x="7186" y="10847"/>
                              <a:ext cx="93" cy="139"/>
                              <a:chOff x="0" y="0"/>
                              <a:chExt cx="432" cy="648"/>
                            </a:xfrm>
                          </wpg:grpSpPr>
                          <wps:wsp>
                            <wps:cNvPr id="1077" name="任意多边形 1077"/>
                            <wps:cNvSpPr/>
                            <wps:spPr>
                              <a:xfrm>
                                <a:off x="0" y="0"/>
                                <a:ext cx="432" cy="648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32" h="648">
                                    <a:moveTo>
                                      <a:pt x="278" y="0"/>
                                    </a:moveTo>
                                    <a:lnTo>
                                      <a:pt x="218" y="6"/>
                                    </a:lnTo>
                                    <a:lnTo>
                                      <a:pt x="165" y="24"/>
                                    </a:lnTo>
                                    <a:lnTo>
                                      <a:pt x="118" y="55"/>
                                    </a:lnTo>
                                    <a:lnTo>
                                      <a:pt x="76" y="98"/>
                                    </a:lnTo>
                                    <a:lnTo>
                                      <a:pt x="43" y="151"/>
                                    </a:lnTo>
                                    <a:lnTo>
                                      <a:pt x="19" y="212"/>
                                    </a:lnTo>
                                    <a:lnTo>
                                      <a:pt x="5" y="283"/>
                                    </a:lnTo>
                                    <a:lnTo>
                                      <a:pt x="0" y="361"/>
                                    </a:lnTo>
                                    <a:lnTo>
                                      <a:pt x="4" y="426"/>
                                    </a:lnTo>
                                    <a:lnTo>
                                      <a:pt x="15" y="483"/>
                                    </a:lnTo>
                                    <a:lnTo>
                                      <a:pt x="33" y="532"/>
                                    </a:lnTo>
                                    <a:lnTo>
                                      <a:pt x="58" y="573"/>
                                    </a:lnTo>
                                    <a:lnTo>
                                      <a:pt x="90" y="606"/>
                                    </a:lnTo>
                                    <a:lnTo>
                                      <a:pt x="127" y="629"/>
                                    </a:lnTo>
                                    <a:lnTo>
                                      <a:pt x="170" y="643"/>
                                    </a:lnTo>
                                    <a:lnTo>
                                      <a:pt x="219" y="648"/>
                                    </a:lnTo>
                                    <a:lnTo>
                                      <a:pt x="263" y="644"/>
                                    </a:lnTo>
                                    <a:lnTo>
                                      <a:pt x="304" y="633"/>
                                    </a:lnTo>
                                    <a:lnTo>
                                      <a:pt x="340" y="615"/>
                                    </a:lnTo>
                                    <a:lnTo>
                                      <a:pt x="372" y="589"/>
                                    </a:lnTo>
                                    <a:lnTo>
                                      <a:pt x="377" y="582"/>
                                    </a:lnTo>
                                    <a:lnTo>
                                      <a:pt x="221" y="582"/>
                                    </a:lnTo>
                                    <a:lnTo>
                                      <a:pt x="193" y="580"/>
                                    </a:lnTo>
                                    <a:lnTo>
                                      <a:pt x="168" y="571"/>
                                    </a:lnTo>
                                    <a:lnTo>
                                      <a:pt x="146" y="557"/>
                                    </a:lnTo>
                                    <a:lnTo>
                                      <a:pt x="127" y="538"/>
                                    </a:lnTo>
                                    <a:lnTo>
                                      <a:pt x="112" y="515"/>
                                    </a:lnTo>
                                    <a:lnTo>
                                      <a:pt x="101" y="490"/>
                                    </a:lnTo>
                                    <a:lnTo>
                                      <a:pt x="94" y="462"/>
                                    </a:lnTo>
                                    <a:lnTo>
                                      <a:pt x="92" y="432"/>
                                    </a:lnTo>
                                    <a:lnTo>
                                      <a:pt x="94" y="408"/>
                                    </a:lnTo>
                                    <a:lnTo>
                                      <a:pt x="101" y="386"/>
                                    </a:lnTo>
                                    <a:lnTo>
                                      <a:pt x="112" y="365"/>
                                    </a:lnTo>
                                    <a:lnTo>
                                      <a:pt x="127" y="346"/>
                                    </a:lnTo>
                                    <a:lnTo>
                                      <a:pt x="146" y="330"/>
                                    </a:lnTo>
                                    <a:lnTo>
                                      <a:pt x="87" y="330"/>
                                    </a:lnTo>
                                    <a:lnTo>
                                      <a:pt x="90" y="272"/>
                                    </a:lnTo>
                                    <a:lnTo>
                                      <a:pt x="101" y="221"/>
                                    </a:lnTo>
                                    <a:lnTo>
                                      <a:pt x="117" y="175"/>
                                    </a:lnTo>
                                    <a:lnTo>
                                      <a:pt x="140" y="137"/>
                                    </a:lnTo>
                                    <a:lnTo>
                                      <a:pt x="169" y="106"/>
                                    </a:lnTo>
                                    <a:lnTo>
                                      <a:pt x="202" y="84"/>
                                    </a:lnTo>
                                    <a:lnTo>
                                      <a:pt x="239" y="70"/>
                                    </a:lnTo>
                                    <a:lnTo>
                                      <a:pt x="280" y="66"/>
                                    </a:lnTo>
                                    <a:lnTo>
                                      <a:pt x="390" y="66"/>
                                    </a:lnTo>
                                    <a:lnTo>
                                      <a:pt x="390" y="18"/>
                                    </a:lnTo>
                                    <a:lnTo>
                                      <a:pt x="368" y="10"/>
                                    </a:lnTo>
                                    <a:lnTo>
                                      <a:pt x="341" y="5"/>
                                    </a:lnTo>
                                    <a:lnTo>
                                      <a:pt x="311" y="1"/>
                                    </a:lnTo>
                                    <a:lnTo>
                                      <a:pt x="278" y="0"/>
                                    </a:lnTo>
                                    <a:close/>
                                    <a:moveTo>
                                      <a:pt x="390" y="310"/>
                                    </a:moveTo>
                                    <a:lnTo>
                                      <a:pt x="220" y="310"/>
                                    </a:lnTo>
                                    <a:lnTo>
                                      <a:pt x="248" y="312"/>
                                    </a:lnTo>
                                    <a:lnTo>
                                      <a:pt x="273" y="319"/>
                                    </a:lnTo>
                                    <a:lnTo>
                                      <a:pt x="295" y="330"/>
                                    </a:lnTo>
                                    <a:lnTo>
                                      <a:pt x="313" y="346"/>
                                    </a:lnTo>
                                    <a:lnTo>
                                      <a:pt x="327" y="365"/>
                                    </a:lnTo>
                                    <a:lnTo>
                                      <a:pt x="338" y="389"/>
                                    </a:lnTo>
                                    <a:lnTo>
                                      <a:pt x="344" y="416"/>
                                    </a:lnTo>
                                    <a:lnTo>
                                      <a:pt x="346" y="446"/>
                                    </a:lnTo>
                                    <a:lnTo>
                                      <a:pt x="344" y="475"/>
                                    </a:lnTo>
                                    <a:lnTo>
                                      <a:pt x="337" y="501"/>
                                    </a:lnTo>
                                    <a:lnTo>
                                      <a:pt x="326" y="524"/>
                                    </a:lnTo>
                                    <a:lnTo>
                                      <a:pt x="311" y="544"/>
                                    </a:lnTo>
                                    <a:lnTo>
                                      <a:pt x="292" y="561"/>
                                    </a:lnTo>
                                    <a:lnTo>
                                      <a:pt x="271" y="573"/>
                                    </a:lnTo>
                                    <a:lnTo>
                                      <a:pt x="247" y="580"/>
                                    </a:lnTo>
                                    <a:lnTo>
                                      <a:pt x="221" y="582"/>
                                    </a:lnTo>
                                    <a:lnTo>
                                      <a:pt x="377" y="582"/>
                                    </a:lnTo>
                                    <a:lnTo>
                                      <a:pt x="398" y="557"/>
                                    </a:lnTo>
                                    <a:lnTo>
                                      <a:pt x="417" y="521"/>
                                    </a:lnTo>
                                    <a:lnTo>
                                      <a:pt x="428" y="482"/>
                                    </a:lnTo>
                                    <a:lnTo>
                                      <a:pt x="432" y="438"/>
                                    </a:lnTo>
                                    <a:lnTo>
                                      <a:pt x="429" y="396"/>
                                    </a:lnTo>
                                    <a:lnTo>
                                      <a:pt x="419" y="359"/>
                                    </a:lnTo>
                                    <a:lnTo>
                                      <a:pt x="403" y="326"/>
                                    </a:lnTo>
                                    <a:lnTo>
                                      <a:pt x="390" y="310"/>
                                    </a:lnTo>
                                    <a:close/>
                                    <a:moveTo>
                                      <a:pt x="241" y="244"/>
                                    </a:moveTo>
                                    <a:lnTo>
                                      <a:pt x="192" y="249"/>
                                    </a:lnTo>
                                    <a:lnTo>
                                      <a:pt x="151" y="265"/>
                                    </a:lnTo>
                                    <a:lnTo>
                                      <a:pt x="116" y="292"/>
                                    </a:lnTo>
                                    <a:lnTo>
                                      <a:pt x="89" y="330"/>
                                    </a:lnTo>
                                    <a:lnTo>
                                      <a:pt x="146" y="330"/>
                                    </a:lnTo>
                                    <a:lnTo>
                                      <a:pt x="146" y="330"/>
                                    </a:lnTo>
                                    <a:lnTo>
                                      <a:pt x="168" y="319"/>
                                    </a:lnTo>
                                    <a:lnTo>
                                      <a:pt x="193" y="312"/>
                                    </a:lnTo>
                                    <a:lnTo>
                                      <a:pt x="220" y="310"/>
                                    </a:lnTo>
                                    <a:lnTo>
                                      <a:pt x="390" y="310"/>
                                    </a:lnTo>
                                    <a:lnTo>
                                      <a:pt x="380" y="297"/>
                                    </a:lnTo>
                                    <a:lnTo>
                                      <a:pt x="352" y="274"/>
                                    </a:lnTo>
                                    <a:lnTo>
                                      <a:pt x="319" y="257"/>
                                    </a:lnTo>
                                    <a:lnTo>
                                      <a:pt x="282" y="247"/>
                                    </a:lnTo>
                                    <a:lnTo>
                                      <a:pt x="241" y="244"/>
                                    </a:lnTo>
                                    <a:close/>
                                    <a:moveTo>
                                      <a:pt x="390" y="66"/>
                                    </a:moveTo>
                                    <a:lnTo>
                                      <a:pt x="280" y="66"/>
                                    </a:lnTo>
                                    <a:lnTo>
                                      <a:pt x="309" y="67"/>
                                    </a:lnTo>
                                    <a:lnTo>
                                      <a:pt x="336" y="72"/>
                                    </a:lnTo>
                                    <a:lnTo>
                                      <a:pt x="363" y="80"/>
                                    </a:lnTo>
                                    <a:lnTo>
                                      <a:pt x="390" y="91"/>
                                    </a:lnTo>
                                    <a:lnTo>
                                      <a:pt x="390" y="6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27" name="组合 1080"/>
                          <wpg:cNvGrpSpPr/>
                          <wpg:grpSpPr>
                            <a:xfrm rot="0">
                              <a:off x="6708" y="10849"/>
                              <a:ext cx="82" cy="137"/>
                              <a:chOff x="0" y="0"/>
                              <a:chExt cx="382" cy="638"/>
                            </a:xfrm>
                          </wpg:grpSpPr>
                          <wps:wsp>
                            <wps:cNvPr id="1079" name="任意多边形 1079"/>
                            <wps:cNvSpPr/>
                            <wps:spPr>
                              <a:xfrm>
                                <a:off x="0" y="0"/>
                                <a:ext cx="382" cy="638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382" h="638">
                                    <a:moveTo>
                                      <a:pt x="351" y="0"/>
                                    </a:moveTo>
                                    <a:lnTo>
                                      <a:pt x="21" y="0"/>
                                    </a:lnTo>
                                    <a:lnTo>
                                      <a:pt x="21" y="319"/>
                                    </a:lnTo>
                                    <a:lnTo>
                                      <a:pt x="52" y="316"/>
                                    </a:lnTo>
                                    <a:lnTo>
                                      <a:pt x="81" y="314"/>
                                    </a:lnTo>
                                    <a:lnTo>
                                      <a:pt x="105" y="313"/>
                                    </a:lnTo>
                                    <a:lnTo>
                                      <a:pt x="127" y="313"/>
                                    </a:lnTo>
                                    <a:lnTo>
                                      <a:pt x="165" y="315"/>
                                    </a:lnTo>
                                    <a:lnTo>
                                      <a:pt x="228" y="332"/>
                                    </a:lnTo>
                                    <a:lnTo>
                                      <a:pt x="284" y="386"/>
                                    </a:lnTo>
                                    <a:lnTo>
                                      <a:pt x="295" y="440"/>
                                    </a:lnTo>
                                    <a:lnTo>
                                      <a:pt x="292" y="468"/>
                                    </a:lnTo>
                                    <a:lnTo>
                                      <a:pt x="253" y="536"/>
                                    </a:lnTo>
                                    <a:lnTo>
                                      <a:pt x="174" y="570"/>
                                    </a:lnTo>
                                    <a:lnTo>
                                      <a:pt x="141" y="572"/>
                                    </a:lnTo>
                                    <a:lnTo>
                                      <a:pt x="105" y="569"/>
                                    </a:lnTo>
                                    <a:lnTo>
                                      <a:pt x="69" y="562"/>
                                    </a:lnTo>
                                    <a:lnTo>
                                      <a:pt x="34" y="549"/>
                                    </a:lnTo>
                                    <a:lnTo>
                                      <a:pt x="0" y="531"/>
                                    </a:lnTo>
                                    <a:lnTo>
                                      <a:pt x="0" y="612"/>
                                    </a:lnTo>
                                    <a:lnTo>
                                      <a:pt x="27" y="623"/>
                                    </a:lnTo>
                                    <a:lnTo>
                                      <a:pt x="59" y="631"/>
                                    </a:lnTo>
                                    <a:lnTo>
                                      <a:pt x="98" y="636"/>
                                    </a:lnTo>
                                    <a:lnTo>
                                      <a:pt x="142" y="637"/>
                                    </a:lnTo>
                                    <a:lnTo>
                                      <a:pt x="195" y="634"/>
                                    </a:lnTo>
                                    <a:lnTo>
                                      <a:pt x="283" y="606"/>
                                    </a:lnTo>
                                    <a:lnTo>
                                      <a:pt x="345" y="551"/>
                                    </a:lnTo>
                                    <a:lnTo>
                                      <a:pt x="377" y="477"/>
                                    </a:lnTo>
                                    <a:lnTo>
                                      <a:pt x="381" y="434"/>
                                    </a:lnTo>
                                    <a:lnTo>
                                      <a:pt x="377" y="392"/>
                                    </a:lnTo>
                                    <a:lnTo>
                                      <a:pt x="348" y="323"/>
                                    </a:lnTo>
                                    <a:lnTo>
                                      <a:pt x="289" y="273"/>
                                    </a:lnTo>
                                    <a:lnTo>
                                      <a:pt x="206" y="248"/>
                                    </a:lnTo>
                                    <a:lnTo>
                                      <a:pt x="156" y="245"/>
                                    </a:lnTo>
                                    <a:lnTo>
                                      <a:pt x="146" y="245"/>
                                    </a:lnTo>
                                    <a:lnTo>
                                      <a:pt x="100" y="247"/>
                                    </a:lnTo>
                                    <a:lnTo>
                                      <a:pt x="100" y="70"/>
                                    </a:lnTo>
                                    <a:lnTo>
                                      <a:pt x="351" y="70"/>
                                    </a:lnTo>
                                    <a:lnTo>
                                      <a:pt x="35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28" name="组合 1082"/>
                          <wpg:cNvGrpSpPr/>
                          <wpg:grpSpPr>
                            <a:xfrm rot="0">
                              <a:off x="6222" y="10847"/>
                              <a:ext cx="103" cy="135"/>
                              <a:chOff x="0" y="0"/>
                              <a:chExt cx="481" cy="627"/>
                            </a:xfrm>
                          </wpg:grpSpPr>
                          <wps:wsp>
                            <wps:cNvPr id="1081" name="任意多边形 1081"/>
                            <wps:cNvSpPr/>
                            <wps:spPr>
                              <a:xfrm>
                                <a:off x="0" y="0"/>
                                <a:ext cx="481" cy="62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81" h="627">
                                    <a:moveTo>
                                      <a:pt x="395" y="464"/>
                                    </a:moveTo>
                                    <a:lnTo>
                                      <a:pt x="313" y="464"/>
                                    </a:lnTo>
                                    <a:lnTo>
                                      <a:pt x="313" y="627"/>
                                    </a:lnTo>
                                    <a:lnTo>
                                      <a:pt x="395" y="627"/>
                                    </a:lnTo>
                                    <a:lnTo>
                                      <a:pt x="395" y="464"/>
                                    </a:lnTo>
                                    <a:close/>
                                    <a:moveTo>
                                      <a:pt x="395" y="0"/>
                                    </a:moveTo>
                                    <a:lnTo>
                                      <a:pt x="297" y="0"/>
                                    </a:lnTo>
                                    <a:lnTo>
                                      <a:pt x="0" y="413"/>
                                    </a:lnTo>
                                    <a:lnTo>
                                      <a:pt x="0" y="464"/>
                                    </a:lnTo>
                                    <a:lnTo>
                                      <a:pt x="481" y="464"/>
                                    </a:lnTo>
                                    <a:lnTo>
                                      <a:pt x="481" y="401"/>
                                    </a:lnTo>
                                    <a:lnTo>
                                      <a:pt x="88" y="401"/>
                                    </a:lnTo>
                                    <a:lnTo>
                                      <a:pt x="287" y="123"/>
                                    </a:lnTo>
                                    <a:lnTo>
                                      <a:pt x="296" y="107"/>
                                    </a:lnTo>
                                    <a:lnTo>
                                      <a:pt x="303" y="94"/>
                                    </a:lnTo>
                                    <a:lnTo>
                                      <a:pt x="309" y="83"/>
                                    </a:lnTo>
                                    <a:lnTo>
                                      <a:pt x="313" y="74"/>
                                    </a:lnTo>
                                    <a:lnTo>
                                      <a:pt x="395" y="74"/>
                                    </a:lnTo>
                                    <a:lnTo>
                                      <a:pt x="395" y="0"/>
                                    </a:lnTo>
                                    <a:close/>
                                    <a:moveTo>
                                      <a:pt x="395" y="74"/>
                                    </a:moveTo>
                                    <a:lnTo>
                                      <a:pt x="314" y="74"/>
                                    </a:lnTo>
                                    <a:lnTo>
                                      <a:pt x="314" y="94"/>
                                    </a:lnTo>
                                    <a:lnTo>
                                      <a:pt x="313" y="109"/>
                                    </a:lnTo>
                                    <a:lnTo>
                                      <a:pt x="313" y="123"/>
                                    </a:lnTo>
                                    <a:lnTo>
                                      <a:pt x="313" y="401"/>
                                    </a:lnTo>
                                    <a:lnTo>
                                      <a:pt x="395" y="401"/>
                                    </a:lnTo>
                                    <a:lnTo>
                                      <a:pt x="395" y="7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29" name="组合 1084"/>
                          <wpg:cNvGrpSpPr/>
                          <wpg:grpSpPr>
                            <a:xfrm rot="0">
                              <a:off x="5757" y="10847"/>
                              <a:ext cx="84" cy="139"/>
                              <a:chOff x="0" y="0"/>
                              <a:chExt cx="393" cy="648"/>
                            </a:xfrm>
                          </wpg:grpSpPr>
                          <wps:wsp>
                            <wps:cNvPr id="1083" name="任意多边形 1083"/>
                            <wps:cNvSpPr/>
                            <wps:spPr>
                              <a:xfrm>
                                <a:off x="0" y="0"/>
                                <a:ext cx="393" cy="648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393" h="648">
                                    <a:moveTo>
                                      <a:pt x="180" y="0"/>
                                    </a:moveTo>
                                    <a:lnTo>
                                      <a:pt x="137" y="2"/>
                                    </a:lnTo>
                                    <a:lnTo>
                                      <a:pt x="97" y="9"/>
                                    </a:lnTo>
                                    <a:lnTo>
                                      <a:pt x="60" y="20"/>
                                    </a:lnTo>
                                    <a:lnTo>
                                      <a:pt x="26" y="36"/>
                                    </a:lnTo>
                                    <a:lnTo>
                                      <a:pt x="26" y="110"/>
                                    </a:lnTo>
                                    <a:lnTo>
                                      <a:pt x="58" y="91"/>
                                    </a:lnTo>
                                    <a:lnTo>
                                      <a:pt x="90" y="77"/>
                                    </a:lnTo>
                                    <a:lnTo>
                                      <a:pt x="124" y="69"/>
                                    </a:lnTo>
                                    <a:lnTo>
                                      <a:pt x="159" y="66"/>
                                    </a:lnTo>
                                    <a:lnTo>
                                      <a:pt x="213" y="72"/>
                                    </a:lnTo>
                                    <a:lnTo>
                                      <a:pt x="252" y="92"/>
                                    </a:lnTo>
                                    <a:lnTo>
                                      <a:pt x="275" y="124"/>
                                    </a:lnTo>
                                    <a:lnTo>
                                      <a:pt x="282" y="169"/>
                                    </a:lnTo>
                                    <a:lnTo>
                                      <a:pt x="272" y="218"/>
                                    </a:lnTo>
                                    <a:lnTo>
                                      <a:pt x="242" y="253"/>
                                    </a:lnTo>
                                    <a:lnTo>
                                      <a:pt x="192" y="274"/>
                                    </a:lnTo>
                                    <a:lnTo>
                                      <a:pt x="121" y="281"/>
                                    </a:lnTo>
                                    <a:lnTo>
                                      <a:pt x="68" y="281"/>
                                    </a:lnTo>
                                    <a:lnTo>
                                      <a:pt x="68" y="346"/>
                                    </a:lnTo>
                                    <a:lnTo>
                                      <a:pt x="123" y="346"/>
                                    </a:lnTo>
                                    <a:lnTo>
                                      <a:pt x="203" y="354"/>
                                    </a:lnTo>
                                    <a:lnTo>
                                      <a:pt x="260" y="376"/>
                                    </a:lnTo>
                                    <a:lnTo>
                                      <a:pt x="294" y="413"/>
                                    </a:lnTo>
                                    <a:lnTo>
                                      <a:pt x="306" y="465"/>
                                    </a:lnTo>
                                    <a:lnTo>
                                      <a:pt x="303" y="491"/>
                                    </a:lnTo>
                                    <a:lnTo>
                                      <a:pt x="265" y="551"/>
                                    </a:lnTo>
                                    <a:lnTo>
                                      <a:pt x="188" y="580"/>
                                    </a:lnTo>
                                    <a:lnTo>
                                      <a:pt x="156" y="582"/>
                                    </a:lnTo>
                                    <a:lnTo>
                                      <a:pt x="113" y="579"/>
                                    </a:lnTo>
                                    <a:lnTo>
                                      <a:pt x="73" y="570"/>
                                    </a:lnTo>
                                    <a:lnTo>
                                      <a:pt x="36" y="554"/>
                                    </a:lnTo>
                                    <a:lnTo>
                                      <a:pt x="0" y="533"/>
                                    </a:lnTo>
                                    <a:lnTo>
                                      <a:pt x="0" y="615"/>
                                    </a:lnTo>
                                    <a:lnTo>
                                      <a:pt x="32" y="629"/>
                                    </a:lnTo>
                                    <a:lnTo>
                                      <a:pt x="68" y="640"/>
                                    </a:lnTo>
                                    <a:lnTo>
                                      <a:pt x="108" y="646"/>
                                    </a:lnTo>
                                    <a:lnTo>
                                      <a:pt x="154" y="648"/>
                                    </a:lnTo>
                                    <a:lnTo>
                                      <a:pt x="205" y="645"/>
                                    </a:lnTo>
                                    <a:lnTo>
                                      <a:pt x="292" y="619"/>
                                    </a:lnTo>
                                    <a:lnTo>
                                      <a:pt x="356" y="568"/>
                                    </a:lnTo>
                                    <a:lnTo>
                                      <a:pt x="388" y="500"/>
                                    </a:lnTo>
                                    <a:lnTo>
                                      <a:pt x="392" y="460"/>
                                    </a:lnTo>
                                    <a:lnTo>
                                      <a:pt x="390" y="431"/>
                                    </a:lnTo>
                                    <a:lnTo>
                                      <a:pt x="350" y="358"/>
                                    </a:lnTo>
                                    <a:lnTo>
                                      <a:pt x="270" y="316"/>
                                    </a:lnTo>
                                    <a:lnTo>
                                      <a:pt x="235" y="310"/>
                                    </a:lnTo>
                                    <a:lnTo>
                                      <a:pt x="235" y="309"/>
                                    </a:lnTo>
                                    <a:lnTo>
                                      <a:pt x="294" y="286"/>
                                    </a:lnTo>
                                    <a:lnTo>
                                      <a:pt x="336" y="252"/>
                                    </a:lnTo>
                                    <a:lnTo>
                                      <a:pt x="361" y="207"/>
                                    </a:lnTo>
                                    <a:lnTo>
                                      <a:pt x="370" y="151"/>
                                    </a:lnTo>
                                    <a:lnTo>
                                      <a:pt x="366" y="119"/>
                                    </a:lnTo>
                                    <a:lnTo>
                                      <a:pt x="340" y="64"/>
                                    </a:lnTo>
                                    <a:lnTo>
                                      <a:pt x="289" y="24"/>
                                    </a:lnTo>
                                    <a:lnTo>
                                      <a:pt x="221" y="3"/>
                                    </a:lnTo>
                                    <a:lnTo>
                                      <a:pt x="18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30" name="组合 1086"/>
                          <wpg:cNvGrpSpPr/>
                          <wpg:grpSpPr>
                            <a:xfrm rot="0">
                              <a:off x="5274" y="10847"/>
                              <a:ext cx="89" cy="137"/>
                              <a:chOff x="0" y="0"/>
                              <a:chExt cx="415" cy="638"/>
                            </a:xfrm>
                          </wpg:grpSpPr>
                          <wps:wsp>
                            <wps:cNvPr id="1085" name="任意多边形 1085"/>
                            <wps:cNvSpPr/>
                            <wps:spPr>
                              <a:xfrm>
                                <a:off x="0" y="0"/>
                                <a:ext cx="415" cy="638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15" h="638">
                                    <a:moveTo>
                                      <a:pt x="219" y="0"/>
                                    </a:moveTo>
                                    <a:lnTo>
                                      <a:pt x="168" y="4"/>
                                    </a:lnTo>
                                    <a:lnTo>
                                      <a:pt x="120" y="14"/>
                                    </a:lnTo>
                                    <a:lnTo>
                                      <a:pt x="75" y="32"/>
                                    </a:lnTo>
                                    <a:lnTo>
                                      <a:pt x="34" y="57"/>
                                    </a:lnTo>
                                    <a:lnTo>
                                      <a:pt x="34" y="138"/>
                                    </a:lnTo>
                                    <a:lnTo>
                                      <a:pt x="75" y="106"/>
                                    </a:lnTo>
                                    <a:lnTo>
                                      <a:pt x="118" y="84"/>
                                    </a:lnTo>
                                    <a:lnTo>
                                      <a:pt x="161" y="71"/>
                                    </a:lnTo>
                                    <a:lnTo>
                                      <a:pt x="205" y="66"/>
                                    </a:lnTo>
                                    <a:lnTo>
                                      <a:pt x="234" y="68"/>
                                    </a:lnTo>
                                    <a:lnTo>
                                      <a:pt x="298" y="95"/>
                                    </a:lnTo>
                                    <a:lnTo>
                                      <a:pt x="328" y="152"/>
                                    </a:lnTo>
                                    <a:lnTo>
                                      <a:pt x="330" y="177"/>
                                    </a:lnTo>
                                    <a:lnTo>
                                      <a:pt x="328" y="200"/>
                                    </a:lnTo>
                                    <a:lnTo>
                                      <a:pt x="303" y="268"/>
                                    </a:lnTo>
                                    <a:lnTo>
                                      <a:pt x="262" y="319"/>
                                    </a:lnTo>
                                    <a:lnTo>
                                      <a:pt x="195" y="387"/>
                                    </a:lnTo>
                                    <a:lnTo>
                                      <a:pt x="0" y="569"/>
                                    </a:lnTo>
                                    <a:lnTo>
                                      <a:pt x="0" y="637"/>
                                    </a:lnTo>
                                    <a:lnTo>
                                      <a:pt x="408" y="637"/>
                                    </a:lnTo>
                                    <a:lnTo>
                                      <a:pt x="408" y="567"/>
                                    </a:lnTo>
                                    <a:lnTo>
                                      <a:pt x="100" y="567"/>
                                    </a:lnTo>
                                    <a:lnTo>
                                      <a:pt x="100" y="565"/>
                                    </a:lnTo>
                                    <a:lnTo>
                                      <a:pt x="253" y="426"/>
                                    </a:lnTo>
                                    <a:lnTo>
                                      <a:pt x="332" y="347"/>
                                    </a:lnTo>
                                    <a:lnTo>
                                      <a:pt x="380" y="283"/>
                                    </a:lnTo>
                                    <a:lnTo>
                                      <a:pt x="406" y="226"/>
                                    </a:lnTo>
                                    <a:lnTo>
                                      <a:pt x="414" y="169"/>
                                    </a:lnTo>
                                    <a:lnTo>
                                      <a:pt x="411" y="132"/>
                                    </a:lnTo>
                                    <a:lnTo>
                                      <a:pt x="385" y="71"/>
                                    </a:lnTo>
                                    <a:lnTo>
                                      <a:pt x="333" y="26"/>
                                    </a:lnTo>
                                    <a:lnTo>
                                      <a:pt x="262" y="3"/>
                                    </a:lnTo>
                                    <a:lnTo>
                                      <a:pt x="219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1087" name="任意多边形 1087"/>
                          <wps:cNvSpPr/>
                          <wps:spPr>
                            <a:xfrm>
                              <a:off x="7591" y="11214"/>
                              <a:ext cx="211" cy="13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84" h="641">
                                  <a:moveTo>
                                    <a:pt x="388" y="572"/>
                                  </a:moveTo>
                                  <a:lnTo>
                                    <a:pt x="4" y="572"/>
                                  </a:lnTo>
                                  <a:lnTo>
                                    <a:pt x="4" y="640"/>
                                  </a:lnTo>
                                  <a:lnTo>
                                    <a:pt x="388" y="640"/>
                                  </a:lnTo>
                                  <a:lnTo>
                                    <a:pt x="388" y="572"/>
                                  </a:lnTo>
                                  <a:close/>
                                  <a:moveTo>
                                    <a:pt x="239" y="96"/>
                                  </a:moveTo>
                                  <a:lnTo>
                                    <a:pt x="154" y="96"/>
                                  </a:lnTo>
                                  <a:lnTo>
                                    <a:pt x="154" y="572"/>
                                  </a:lnTo>
                                  <a:lnTo>
                                    <a:pt x="239" y="572"/>
                                  </a:lnTo>
                                  <a:lnTo>
                                    <a:pt x="239" y="96"/>
                                  </a:lnTo>
                                  <a:close/>
                                  <a:moveTo>
                                    <a:pt x="239" y="0"/>
                                  </a:moveTo>
                                  <a:lnTo>
                                    <a:pt x="0" y="65"/>
                                  </a:lnTo>
                                  <a:lnTo>
                                    <a:pt x="0" y="137"/>
                                  </a:lnTo>
                                  <a:lnTo>
                                    <a:pt x="154" y="96"/>
                                  </a:lnTo>
                                  <a:lnTo>
                                    <a:pt x="239" y="96"/>
                                  </a:lnTo>
                                  <a:lnTo>
                                    <a:pt x="239" y="0"/>
                                  </a:lnTo>
                                  <a:close/>
                                  <a:moveTo>
                                    <a:pt x="898" y="477"/>
                                  </a:moveTo>
                                  <a:lnTo>
                                    <a:pt x="815" y="477"/>
                                  </a:lnTo>
                                  <a:lnTo>
                                    <a:pt x="815" y="640"/>
                                  </a:lnTo>
                                  <a:lnTo>
                                    <a:pt x="898" y="640"/>
                                  </a:lnTo>
                                  <a:lnTo>
                                    <a:pt x="898" y="477"/>
                                  </a:lnTo>
                                  <a:close/>
                                  <a:moveTo>
                                    <a:pt x="898" y="13"/>
                                  </a:moveTo>
                                  <a:lnTo>
                                    <a:pt x="799" y="13"/>
                                  </a:lnTo>
                                  <a:lnTo>
                                    <a:pt x="502" y="426"/>
                                  </a:lnTo>
                                  <a:lnTo>
                                    <a:pt x="502" y="477"/>
                                  </a:lnTo>
                                  <a:lnTo>
                                    <a:pt x="983" y="477"/>
                                  </a:lnTo>
                                  <a:lnTo>
                                    <a:pt x="983" y="415"/>
                                  </a:lnTo>
                                  <a:lnTo>
                                    <a:pt x="590" y="415"/>
                                  </a:lnTo>
                                  <a:lnTo>
                                    <a:pt x="790" y="136"/>
                                  </a:lnTo>
                                  <a:lnTo>
                                    <a:pt x="799" y="120"/>
                                  </a:lnTo>
                                  <a:lnTo>
                                    <a:pt x="806" y="107"/>
                                  </a:lnTo>
                                  <a:lnTo>
                                    <a:pt x="811" y="96"/>
                                  </a:lnTo>
                                  <a:lnTo>
                                    <a:pt x="815" y="88"/>
                                  </a:lnTo>
                                  <a:lnTo>
                                    <a:pt x="898" y="88"/>
                                  </a:lnTo>
                                  <a:lnTo>
                                    <a:pt x="898" y="13"/>
                                  </a:lnTo>
                                  <a:close/>
                                  <a:moveTo>
                                    <a:pt x="898" y="88"/>
                                  </a:moveTo>
                                  <a:lnTo>
                                    <a:pt x="817" y="88"/>
                                  </a:lnTo>
                                  <a:lnTo>
                                    <a:pt x="816" y="107"/>
                                  </a:lnTo>
                                  <a:lnTo>
                                    <a:pt x="816" y="122"/>
                                  </a:lnTo>
                                  <a:lnTo>
                                    <a:pt x="815" y="136"/>
                                  </a:lnTo>
                                  <a:lnTo>
                                    <a:pt x="815" y="415"/>
                                  </a:lnTo>
                                  <a:lnTo>
                                    <a:pt x="898" y="415"/>
                                  </a:lnTo>
                                  <a:lnTo>
                                    <a:pt x="898" y="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88" name="任意多边形 1088"/>
                          <wps:cNvSpPr/>
                          <wps:spPr>
                            <a:xfrm>
                              <a:off x="7582" y="11388"/>
                              <a:ext cx="229" cy="10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9" h="475">
                                  <a:moveTo>
                                    <a:pt x="277" y="218"/>
                                  </a:moveTo>
                                  <a:lnTo>
                                    <a:pt x="230" y="218"/>
                                  </a:lnTo>
                                  <a:lnTo>
                                    <a:pt x="230" y="474"/>
                                  </a:lnTo>
                                  <a:lnTo>
                                    <a:pt x="277" y="474"/>
                                  </a:lnTo>
                                  <a:lnTo>
                                    <a:pt x="277" y="218"/>
                                  </a:lnTo>
                                  <a:close/>
                                  <a:moveTo>
                                    <a:pt x="507" y="179"/>
                                  </a:moveTo>
                                  <a:lnTo>
                                    <a:pt x="0" y="179"/>
                                  </a:lnTo>
                                  <a:lnTo>
                                    <a:pt x="0" y="218"/>
                                  </a:lnTo>
                                  <a:lnTo>
                                    <a:pt x="507" y="218"/>
                                  </a:lnTo>
                                  <a:lnTo>
                                    <a:pt x="507" y="179"/>
                                  </a:lnTo>
                                  <a:close/>
                                  <a:moveTo>
                                    <a:pt x="277" y="0"/>
                                  </a:moveTo>
                                  <a:lnTo>
                                    <a:pt x="230" y="0"/>
                                  </a:lnTo>
                                  <a:lnTo>
                                    <a:pt x="230" y="179"/>
                                  </a:lnTo>
                                  <a:lnTo>
                                    <a:pt x="277" y="179"/>
                                  </a:lnTo>
                                  <a:lnTo>
                                    <a:pt x="277" y="0"/>
                                  </a:lnTo>
                                  <a:close/>
                                  <a:moveTo>
                                    <a:pt x="790" y="206"/>
                                  </a:moveTo>
                                  <a:lnTo>
                                    <a:pt x="743" y="206"/>
                                  </a:lnTo>
                                  <a:lnTo>
                                    <a:pt x="743" y="384"/>
                                  </a:lnTo>
                                  <a:lnTo>
                                    <a:pt x="749" y="417"/>
                                  </a:lnTo>
                                  <a:lnTo>
                                    <a:pt x="765" y="441"/>
                                  </a:lnTo>
                                  <a:lnTo>
                                    <a:pt x="793" y="455"/>
                                  </a:lnTo>
                                  <a:lnTo>
                                    <a:pt x="831" y="460"/>
                                  </a:lnTo>
                                  <a:lnTo>
                                    <a:pt x="960" y="460"/>
                                  </a:lnTo>
                                  <a:lnTo>
                                    <a:pt x="993" y="457"/>
                                  </a:lnTo>
                                  <a:lnTo>
                                    <a:pt x="1018" y="447"/>
                                  </a:lnTo>
                                  <a:lnTo>
                                    <a:pt x="1036" y="431"/>
                                  </a:lnTo>
                                  <a:lnTo>
                                    <a:pt x="1042" y="419"/>
                                  </a:lnTo>
                                  <a:lnTo>
                                    <a:pt x="843" y="419"/>
                                  </a:lnTo>
                                  <a:lnTo>
                                    <a:pt x="820" y="416"/>
                                  </a:lnTo>
                                  <a:lnTo>
                                    <a:pt x="803" y="408"/>
                                  </a:lnTo>
                                  <a:lnTo>
                                    <a:pt x="793" y="394"/>
                                  </a:lnTo>
                                  <a:lnTo>
                                    <a:pt x="790" y="374"/>
                                  </a:lnTo>
                                  <a:lnTo>
                                    <a:pt x="790" y="206"/>
                                  </a:lnTo>
                                  <a:close/>
                                  <a:moveTo>
                                    <a:pt x="1018" y="312"/>
                                  </a:moveTo>
                                  <a:lnTo>
                                    <a:pt x="1015" y="333"/>
                                  </a:lnTo>
                                  <a:lnTo>
                                    <a:pt x="1013" y="352"/>
                                  </a:lnTo>
                                  <a:lnTo>
                                    <a:pt x="1010" y="371"/>
                                  </a:lnTo>
                                  <a:lnTo>
                                    <a:pt x="1006" y="388"/>
                                  </a:lnTo>
                                  <a:lnTo>
                                    <a:pt x="1000" y="402"/>
                                  </a:lnTo>
                                  <a:lnTo>
                                    <a:pt x="988" y="411"/>
                                  </a:lnTo>
                                  <a:lnTo>
                                    <a:pt x="970" y="417"/>
                                  </a:lnTo>
                                  <a:lnTo>
                                    <a:pt x="945" y="419"/>
                                  </a:lnTo>
                                  <a:lnTo>
                                    <a:pt x="1042" y="419"/>
                                  </a:lnTo>
                                  <a:lnTo>
                                    <a:pt x="1046" y="409"/>
                                  </a:lnTo>
                                  <a:lnTo>
                                    <a:pt x="1050" y="393"/>
                                  </a:lnTo>
                                  <a:lnTo>
                                    <a:pt x="1055" y="374"/>
                                  </a:lnTo>
                                  <a:lnTo>
                                    <a:pt x="1059" y="352"/>
                                  </a:lnTo>
                                  <a:lnTo>
                                    <a:pt x="1063" y="328"/>
                                  </a:lnTo>
                                  <a:lnTo>
                                    <a:pt x="1051" y="324"/>
                                  </a:lnTo>
                                  <a:lnTo>
                                    <a:pt x="1039" y="320"/>
                                  </a:lnTo>
                                  <a:lnTo>
                                    <a:pt x="1028" y="316"/>
                                  </a:lnTo>
                                  <a:lnTo>
                                    <a:pt x="1018" y="312"/>
                                  </a:lnTo>
                                  <a:close/>
                                  <a:moveTo>
                                    <a:pt x="790" y="1"/>
                                  </a:moveTo>
                                  <a:lnTo>
                                    <a:pt x="743" y="1"/>
                                  </a:lnTo>
                                  <a:lnTo>
                                    <a:pt x="743" y="166"/>
                                  </a:lnTo>
                                  <a:lnTo>
                                    <a:pt x="565" y="184"/>
                                  </a:lnTo>
                                  <a:lnTo>
                                    <a:pt x="569" y="224"/>
                                  </a:lnTo>
                                  <a:lnTo>
                                    <a:pt x="743" y="206"/>
                                  </a:lnTo>
                                  <a:lnTo>
                                    <a:pt x="790" y="206"/>
                                  </a:lnTo>
                                  <a:lnTo>
                                    <a:pt x="790" y="201"/>
                                  </a:lnTo>
                                  <a:lnTo>
                                    <a:pt x="1069" y="172"/>
                                  </a:lnTo>
                                  <a:lnTo>
                                    <a:pt x="1068" y="161"/>
                                  </a:lnTo>
                                  <a:lnTo>
                                    <a:pt x="790" y="161"/>
                                  </a:lnTo>
                                  <a:lnTo>
                                    <a:pt x="790" y="1"/>
                                  </a:lnTo>
                                  <a:close/>
                                  <a:moveTo>
                                    <a:pt x="1065" y="133"/>
                                  </a:moveTo>
                                  <a:lnTo>
                                    <a:pt x="790" y="161"/>
                                  </a:lnTo>
                                  <a:lnTo>
                                    <a:pt x="1068" y="161"/>
                                  </a:lnTo>
                                  <a:lnTo>
                                    <a:pt x="1065" y="1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89" name="任意多边形 1089"/>
                          <wps:cNvSpPr/>
                          <wps:spPr>
                            <a:xfrm>
                              <a:off x="7590" y="11588"/>
                              <a:ext cx="213" cy="13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4" h="641">
                                  <a:moveTo>
                                    <a:pt x="381" y="69"/>
                                  </a:moveTo>
                                  <a:lnTo>
                                    <a:pt x="205" y="69"/>
                                  </a:lnTo>
                                  <a:lnTo>
                                    <a:pt x="234" y="71"/>
                                  </a:lnTo>
                                  <a:lnTo>
                                    <a:pt x="259" y="76"/>
                                  </a:lnTo>
                                  <a:lnTo>
                                    <a:pt x="280" y="85"/>
                                  </a:lnTo>
                                  <a:lnTo>
                                    <a:pt x="298" y="98"/>
                                  </a:lnTo>
                                  <a:lnTo>
                                    <a:pt x="312" y="113"/>
                                  </a:lnTo>
                                  <a:lnTo>
                                    <a:pt x="322" y="132"/>
                                  </a:lnTo>
                                  <a:lnTo>
                                    <a:pt x="328" y="154"/>
                                  </a:lnTo>
                                  <a:lnTo>
                                    <a:pt x="330" y="180"/>
                                  </a:lnTo>
                                  <a:lnTo>
                                    <a:pt x="328" y="203"/>
                                  </a:lnTo>
                                  <a:lnTo>
                                    <a:pt x="323" y="226"/>
                                  </a:lnTo>
                                  <a:lnTo>
                                    <a:pt x="315" y="248"/>
                                  </a:lnTo>
                                  <a:lnTo>
                                    <a:pt x="303" y="270"/>
                                  </a:lnTo>
                                  <a:lnTo>
                                    <a:pt x="286" y="294"/>
                                  </a:lnTo>
                                  <a:lnTo>
                                    <a:pt x="262" y="322"/>
                                  </a:lnTo>
                                  <a:lnTo>
                                    <a:pt x="232" y="354"/>
                                  </a:lnTo>
                                  <a:lnTo>
                                    <a:pt x="195" y="389"/>
                                  </a:lnTo>
                                  <a:lnTo>
                                    <a:pt x="0" y="571"/>
                                  </a:lnTo>
                                  <a:lnTo>
                                    <a:pt x="0" y="640"/>
                                  </a:lnTo>
                                  <a:lnTo>
                                    <a:pt x="408" y="640"/>
                                  </a:lnTo>
                                  <a:lnTo>
                                    <a:pt x="408" y="570"/>
                                  </a:lnTo>
                                  <a:lnTo>
                                    <a:pt x="100" y="570"/>
                                  </a:lnTo>
                                  <a:lnTo>
                                    <a:pt x="100" y="568"/>
                                  </a:lnTo>
                                  <a:lnTo>
                                    <a:pt x="253" y="428"/>
                                  </a:lnTo>
                                  <a:lnTo>
                                    <a:pt x="296" y="387"/>
                                  </a:lnTo>
                                  <a:lnTo>
                                    <a:pt x="332" y="349"/>
                                  </a:lnTo>
                                  <a:lnTo>
                                    <a:pt x="360" y="316"/>
                                  </a:lnTo>
                                  <a:lnTo>
                                    <a:pt x="380" y="286"/>
                                  </a:lnTo>
                                  <a:lnTo>
                                    <a:pt x="395" y="258"/>
                                  </a:lnTo>
                                  <a:lnTo>
                                    <a:pt x="406" y="229"/>
                                  </a:lnTo>
                                  <a:lnTo>
                                    <a:pt x="412" y="200"/>
                                  </a:lnTo>
                                  <a:lnTo>
                                    <a:pt x="414" y="171"/>
                                  </a:lnTo>
                                  <a:lnTo>
                                    <a:pt x="411" y="135"/>
                                  </a:lnTo>
                                  <a:lnTo>
                                    <a:pt x="401" y="102"/>
                                  </a:lnTo>
                                  <a:lnTo>
                                    <a:pt x="384" y="73"/>
                                  </a:lnTo>
                                  <a:lnTo>
                                    <a:pt x="381" y="69"/>
                                  </a:lnTo>
                                  <a:close/>
                                  <a:moveTo>
                                    <a:pt x="219" y="3"/>
                                  </a:moveTo>
                                  <a:lnTo>
                                    <a:pt x="168" y="6"/>
                                  </a:lnTo>
                                  <a:lnTo>
                                    <a:pt x="120" y="17"/>
                                  </a:lnTo>
                                  <a:lnTo>
                                    <a:pt x="75" y="35"/>
                                  </a:lnTo>
                                  <a:lnTo>
                                    <a:pt x="34" y="60"/>
                                  </a:lnTo>
                                  <a:lnTo>
                                    <a:pt x="34" y="140"/>
                                  </a:lnTo>
                                  <a:lnTo>
                                    <a:pt x="75" y="109"/>
                                  </a:lnTo>
                                  <a:lnTo>
                                    <a:pt x="118" y="87"/>
                                  </a:lnTo>
                                  <a:lnTo>
                                    <a:pt x="161" y="73"/>
                                  </a:lnTo>
                                  <a:lnTo>
                                    <a:pt x="205" y="69"/>
                                  </a:lnTo>
                                  <a:lnTo>
                                    <a:pt x="381" y="69"/>
                                  </a:lnTo>
                                  <a:lnTo>
                                    <a:pt x="362" y="48"/>
                                  </a:lnTo>
                                  <a:lnTo>
                                    <a:pt x="333" y="28"/>
                                  </a:lnTo>
                                  <a:lnTo>
                                    <a:pt x="300" y="14"/>
                                  </a:lnTo>
                                  <a:lnTo>
                                    <a:pt x="261" y="6"/>
                                  </a:lnTo>
                                  <a:lnTo>
                                    <a:pt x="219" y="3"/>
                                  </a:lnTo>
                                  <a:close/>
                                  <a:moveTo>
                                    <a:pt x="993" y="572"/>
                                  </a:moveTo>
                                  <a:lnTo>
                                    <a:pt x="609" y="572"/>
                                  </a:lnTo>
                                  <a:lnTo>
                                    <a:pt x="609" y="640"/>
                                  </a:lnTo>
                                  <a:lnTo>
                                    <a:pt x="993" y="640"/>
                                  </a:lnTo>
                                  <a:lnTo>
                                    <a:pt x="993" y="572"/>
                                  </a:lnTo>
                                  <a:close/>
                                  <a:moveTo>
                                    <a:pt x="843" y="96"/>
                                  </a:moveTo>
                                  <a:lnTo>
                                    <a:pt x="759" y="96"/>
                                  </a:lnTo>
                                  <a:lnTo>
                                    <a:pt x="759" y="572"/>
                                  </a:lnTo>
                                  <a:lnTo>
                                    <a:pt x="843" y="572"/>
                                  </a:lnTo>
                                  <a:lnTo>
                                    <a:pt x="843" y="96"/>
                                  </a:lnTo>
                                  <a:close/>
                                  <a:moveTo>
                                    <a:pt x="843" y="0"/>
                                  </a:moveTo>
                                  <a:lnTo>
                                    <a:pt x="605" y="65"/>
                                  </a:lnTo>
                                  <a:lnTo>
                                    <a:pt x="605" y="137"/>
                                  </a:lnTo>
                                  <a:lnTo>
                                    <a:pt x="759" y="96"/>
                                  </a:lnTo>
                                  <a:lnTo>
                                    <a:pt x="843" y="96"/>
                                  </a:lnTo>
                                  <a:lnTo>
                                    <a:pt x="84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90" name="任意多边形 1090"/>
                          <wps:cNvSpPr/>
                          <wps:spPr>
                            <a:xfrm>
                              <a:off x="5203" y="11760"/>
                              <a:ext cx="231" cy="10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6" h="476">
                                  <a:moveTo>
                                    <a:pt x="277" y="219"/>
                                  </a:moveTo>
                                  <a:lnTo>
                                    <a:pt x="229" y="219"/>
                                  </a:lnTo>
                                  <a:lnTo>
                                    <a:pt x="229" y="475"/>
                                  </a:lnTo>
                                  <a:lnTo>
                                    <a:pt x="277" y="475"/>
                                  </a:lnTo>
                                  <a:lnTo>
                                    <a:pt x="277" y="219"/>
                                  </a:lnTo>
                                  <a:close/>
                                  <a:moveTo>
                                    <a:pt x="507" y="180"/>
                                  </a:moveTo>
                                  <a:lnTo>
                                    <a:pt x="0" y="180"/>
                                  </a:lnTo>
                                  <a:lnTo>
                                    <a:pt x="0" y="219"/>
                                  </a:lnTo>
                                  <a:lnTo>
                                    <a:pt x="507" y="219"/>
                                  </a:lnTo>
                                  <a:lnTo>
                                    <a:pt x="507" y="180"/>
                                  </a:lnTo>
                                  <a:close/>
                                  <a:moveTo>
                                    <a:pt x="277" y="1"/>
                                  </a:moveTo>
                                  <a:lnTo>
                                    <a:pt x="229" y="1"/>
                                  </a:lnTo>
                                  <a:lnTo>
                                    <a:pt x="229" y="180"/>
                                  </a:lnTo>
                                  <a:lnTo>
                                    <a:pt x="277" y="180"/>
                                  </a:lnTo>
                                  <a:lnTo>
                                    <a:pt x="277" y="1"/>
                                  </a:lnTo>
                                  <a:close/>
                                  <a:moveTo>
                                    <a:pt x="767" y="137"/>
                                  </a:moveTo>
                                  <a:lnTo>
                                    <a:pt x="722" y="137"/>
                                  </a:lnTo>
                                  <a:lnTo>
                                    <a:pt x="719" y="184"/>
                                  </a:lnTo>
                                  <a:lnTo>
                                    <a:pt x="715" y="223"/>
                                  </a:lnTo>
                                  <a:lnTo>
                                    <a:pt x="710" y="255"/>
                                  </a:lnTo>
                                  <a:lnTo>
                                    <a:pt x="703" y="279"/>
                                  </a:lnTo>
                                  <a:lnTo>
                                    <a:pt x="682" y="326"/>
                                  </a:lnTo>
                                  <a:lnTo>
                                    <a:pt x="651" y="369"/>
                                  </a:lnTo>
                                  <a:lnTo>
                                    <a:pt x="610" y="407"/>
                                  </a:lnTo>
                                  <a:lnTo>
                                    <a:pt x="559" y="441"/>
                                  </a:lnTo>
                                  <a:lnTo>
                                    <a:pt x="569" y="449"/>
                                  </a:lnTo>
                                  <a:lnTo>
                                    <a:pt x="577" y="457"/>
                                  </a:lnTo>
                                  <a:lnTo>
                                    <a:pt x="585" y="465"/>
                                  </a:lnTo>
                                  <a:lnTo>
                                    <a:pt x="592" y="473"/>
                                  </a:lnTo>
                                  <a:lnTo>
                                    <a:pt x="647" y="436"/>
                                  </a:lnTo>
                                  <a:lnTo>
                                    <a:pt x="691" y="393"/>
                                  </a:lnTo>
                                  <a:lnTo>
                                    <a:pt x="724" y="344"/>
                                  </a:lnTo>
                                  <a:lnTo>
                                    <a:pt x="747" y="290"/>
                                  </a:lnTo>
                                  <a:lnTo>
                                    <a:pt x="754" y="262"/>
                                  </a:lnTo>
                                  <a:lnTo>
                                    <a:pt x="759" y="228"/>
                                  </a:lnTo>
                                  <a:lnTo>
                                    <a:pt x="764" y="186"/>
                                  </a:lnTo>
                                  <a:lnTo>
                                    <a:pt x="767" y="137"/>
                                  </a:lnTo>
                                  <a:close/>
                                  <a:moveTo>
                                    <a:pt x="932" y="100"/>
                                  </a:moveTo>
                                  <a:lnTo>
                                    <a:pt x="574" y="100"/>
                                  </a:lnTo>
                                  <a:lnTo>
                                    <a:pt x="574" y="137"/>
                                  </a:lnTo>
                                  <a:lnTo>
                                    <a:pt x="888" y="137"/>
                                  </a:lnTo>
                                  <a:lnTo>
                                    <a:pt x="888" y="399"/>
                                  </a:lnTo>
                                  <a:lnTo>
                                    <a:pt x="892" y="427"/>
                                  </a:lnTo>
                                  <a:lnTo>
                                    <a:pt x="904" y="446"/>
                                  </a:lnTo>
                                  <a:lnTo>
                                    <a:pt x="925" y="458"/>
                                  </a:lnTo>
                                  <a:lnTo>
                                    <a:pt x="955" y="462"/>
                                  </a:lnTo>
                                  <a:lnTo>
                                    <a:pt x="992" y="462"/>
                                  </a:lnTo>
                                  <a:lnTo>
                                    <a:pt x="1020" y="459"/>
                                  </a:lnTo>
                                  <a:lnTo>
                                    <a:pt x="1042" y="449"/>
                                  </a:lnTo>
                                  <a:lnTo>
                                    <a:pt x="1057" y="432"/>
                                  </a:lnTo>
                                  <a:lnTo>
                                    <a:pt x="1059" y="425"/>
                                  </a:lnTo>
                                  <a:lnTo>
                                    <a:pt x="962" y="425"/>
                                  </a:lnTo>
                                  <a:lnTo>
                                    <a:pt x="948" y="423"/>
                                  </a:lnTo>
                                  <a:lnTo>
                                    <a:pt x="939" y="417"/>
                                  </a:lnTo>
                                  <a:lnTo>
                                    <a:pt x="933" y="408"/>
                                  </a:lnTo>
                                  <a:lnTo>
                                    <a:pt x="932" y="396"/>
                                  </a:lnTo>
                                  <a:lnTo>
                                    <a:pt x="932" y="100"/>
                                  </a:lnTo>
                                  <a:close/>
                                  <a:moveTo>
                                    <a:pt x="1032" y="315"/>
                                  </a:moveTo>
                                  <a:lnTo>
                                    <a:pt x="1030" y="338"/>
                                  </a:lnTo>
                                  <a:lnTo>
                                    <a:pt x="1028" y="359"/>
                                  </a:lnTo>
                                  <a:lnTo>
                                    <a:pt x="1026" y="378"/>
                                  </a:lnTo>
                                  <a:lnTo>
                                    <a:pt x="1023" y="396"/>
                                  </a:lnTo>
                                  <a:lnTo>
                                    <a:pt x="1020" y="409"/>
                                  </a:lnTo>
                                  <a:lnTo>
                                    <a:pt x="1012" y="418"/>
                                  </a:lnTo>
                                  <a:lnTo>
                                    <a:pt x="1001" y="423"/>
                                  </a:lnTo>
                                  <a:lnTo>
                                    <a:pt x="987" y="425"/>
                                  </a:lnTo>
                                  <a:lnTo>
                                    <a:pt x="1059" y="425"/>
                                  </a:lnTo>
                                  <a:lnTo>
                                    <a:pt x="1065" y="409"/>
                                  </a:lnTo>
                                  <a:lnTo>
                                    <a:pt x="1068" y="390"/>
                                  </a:lnTo>
                                  <a:lnTo>
                                    <a:pt x="1071" y="371"/>
                                  </a:lnTo>
                                  <a:lnTo>
                                    <a:pt x="1073" y="351"/>
                                  </a:lnTo>
                                  <a:lnTo>
                                    <a:pt x="1075" y="330"/>
                                  </a:lnTo>
                                  <a:lnTo>
                                    <a:pt x="1064" y="327"/>
                                  </a:lnTo>
                                  <a:lnTo>
                                    <a:pt x="1053" y="323"/>
                                  </a:lnTo>
                                  <a:lnTo>
                                    <a:pt x="1042" y="319"/>
                                  </a:lnTo>
                                  <a:lnTo>
                                    <a:pt x="1032" y="315"/>
                                  </a:lnTo>
                                  <a:close/>
                                  <a:moveTo>
                                    <a:pt x="770" y="0"/>
                                  </a:moveTo>
                                  <a:lnTo>
                                    <a:pt x="725" y="0"/>
                                  </a:lnTo>
                                  <a:lnTo>
                                    <a:pt x="725" y="27"/>
                                  </a:lnTo>
                                  <a:lnTo>
                                    <a:pt x="725" y="52"/>
                                  </a:lnTo>
                                  <a:lnTo>
                                    <a:pt x="724" y="77"/>
                                  </a:lnTo>
                                  <a:lnTo>
                                    <a:pt x="724" y="100"/>
                                  </a:lnTo>
                                  <a:lnTo>
                                    <a:pt x="768" y="100"/>
                                  </a:lnTo>
                                  <a:lnTo>
                                    <a:pt x="769" y="76"/>
                                  </a:lnTo>
                                  <a:lnTo>
                                    <a:pt x="769" y="52"/>
                                  </a:lnTo>
                                  <a:lnTo>
                                    <a:pt x="770" y="27"/>
                                  </a:lnTo>
                                  <a:lnTo>
                                    <a:pt x="77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91" name="矩形 1091"/>
                          <wps:cNvSpPr/>
                          <wps:spPr>
                            <a:xfrm>
                              <a:off x="5693" y="11773"/>
                              <a:ext cx="91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92" name="矩形 1092"/>
                          <wps:cNvSpPr/>
                          <wps:spPr>
                            <a:xfrm>
                              <a:off x="5685" y="11841"/>
                              <a:ext cx="107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93" name="任意多边形 1093"/>
                          <wps:cNvSpPr/>
                          <wps:spPr>
                            <a:xfrm>
                              <a:off x="5805" y="11760"/>
                              <a:ext cx="109" cy="10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07" h="475">
                                  <a:moveTo>
                                    <a:pt x="507" y="179"/>
                                  </a:moveTo>
                                  <a:lnTo>
                                    <a:pt x="277" y="179"/>
                                  </a:lnTo>
                                  <a:lnTo>
                                    <a:pt x="277" y="0"/>
                                  </a:lnTo>
                                  <a:lnTo>
                                    <a:pt x="229" y="0"/>
                                  </a:lnTo>
                                  <a:lnTo>
                                    <a:pt x="229" y="179"/>
                                  </a:lnTo>
                                  <a:lnTo>
                                    <a:pt x="0" y="179"/>
                                  </a:lnTo>
                                  <a:lnTo>
                                    <a:pt x="0" y="218"/>
                                  </a:lnTo>
                                  <a:lnTo>
                                    <a:pt x="229" y="218"/>
                                  </a:lnTo>
                                  <a:lnTo>
                                    <a:pt x="229" y="474"/>
                                  </a:lnTo>
                                  <a:lnTo>
                                    <a:pt x="277" y="474"/>
                                  </a:lnTo>
                                  <a:lnTo>
                                    <a:pt x="277" y="218"/>
                                  </a:lnTo>
                                  <a:lnTo>
                                    <a:pt x="507" y="218"/>
                                  </a:lnTo>
                                  <a:lnTo>
                                    <a:pt x="507" y="1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94" name="任意多边形 1094"/>
                          <wps:cNvSpPr/>
                          <wps:spPr>
                            <a:xfrm>
                              <a:off x="6158" y="11761"/>
                              <a:ext cx="231" cy="10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7" h="474">
                                  <a:moveTo>
                                    <a:pt x="408" y="396"/>
                                  </a:moveTo>
                                  <a:lnTo>
                                    <a:pt x="143" y="396"/>
                                  </a:lnTo>
                                  <a:lnTo>
                                    <a:pt x="143" y="162"/>
                                  </a:lnTo>
                                  <a:lnTo>
                                    <a:pt x="100" y="162"/>
                                  </a:lnTo>
                                  <a:lnTo>
                                    <a:pt x="100" y="396"/>
                                  </a:lnTo>
                                  <a:lnTo>
                                    <a:pt x="100" y="432"/>
                                  </a:lnTo>
                                  <a:lnTo>
                                    <a:pt x="100" y="474"/>
                                  </a:lnTo>
                                  <a:lnTo>
                                    <a:pt x="143" y="474"/>
                                  </a:lnTo>
                                  <a:lnTo>
                                    <a:pt x="143" y="432"/>
                                  </a:lnTo>
                                  <a:lnTo>
                                    <a:pt x="365" y="432"/>
                                  </a:lnTo>
                                  <a:lnTo>
                                    <a:pt x="365" y="471"/>
                                  </a:lnTo>
                                  <a:lnTo>
                                    <a:pt x="408" y="471"/>
                                  </a:lnTo>
                                  <a:lnTo>
                                    <a:pt x="408" y="432"/>
                                  </a:lnTo>
                                  <a:lnTo>
                                    <a:pt x="408" y="431"/>
                                  </a:lnTo>
                                  <a:lnTo>
                                    <a:pt x="408" y="396"/>
                                  </a:lnTo>
                                  <a:close/>
                                  <a:moveTo>
                                    <a:pt x="508" y="124"/>
                                  </a:moveTo>
                                  <a:lnTo>
                                    <a:pt x="408" y="124"/>
                                  </a:lnTo>
                                  <a:lnTo>
                                    <a:pt x="408" y="0"/>
                                  </a:lnTo>
                                  <a:lnTo>
                                    <a:pt x="365" y="0"/>
                                  </a:lnTo>
                                  <a:lnTo>
                                    <a:pt x="365" y="124"/>
                                  </a:lnTo>
                                  <a:lnTo>
                                    <a:pt x="143" y="124"/>
                                  </a:lnTo>
                                  <a:lnTo>
                                    <a:pt x="143" y="1"/>
                                  </a:lnTo>
                                  <a:lnTo>
                                    <a:pt x="100" y="1"/>
                                  </a:lnTo>
                                  <a:lnTo>
                                    <a:pt x="100" y="124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0" y="161"/>
                                  </a:lnTo>
                                  <a:lnTo>
                                    <a:pt x="365" y="161"/>
                                  </a:lnTo>
                                  <a:lnTo>
                                    <a:pt x="365" y="395"/>
                                  </a:lnTo>
                                  <a:lnTo>
                                    <a:pt x="408" y="395"/>
                                  </a:lnTo>
                                  <a:lnTo>
                                    <a:pt x="408" y="161"/>
                                  </a:lnTo>
                                  <a:lnTo>
                                    <a:pt x="508" y="161"/>
                                  </a:lnTo>
                                  <a:lnTo>
                                    <a:pt x="508" y="124"/>
                                  </a:lnTo>
                                  <a:close/>
                                  <a:moveTo>
                                    <a:pt x="1076" y="197"/>
                                  </a:moveTo>
                                  <a:lnTo>
                                    <a:pt x="560" y="197"/>
                                  </a:lnTo>
                                  <a:lnTo>
                                    <a:pt x="560" y="240"/>
                                  </a:lnTo>
                                  <a:lnTo>
                                    <a:pt x="1076" y="240"/>
                                  </a:lnTo>
                                  <a:lnTo>
                                    <a:pt x="1076" y="1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95" name="任意多边形 1095"/>
                          <wps:cNvSpPr/>
                          <wps:spPr>
                            <a:xfrm>
                              <a:off x="6635" y="11761"/>
                              <a:ext cx="229" cy="10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7" h="474">
                                  <a:moveTo>
                                    <a:pt x="408" y="396"/>
                                  </a:moveTo>
                                  <a:lnTo>
                                    <a:pt x="143" y="396"/>
                                  </a:lnTo>
                                  <a:lnTo>
                                    <a:pt x="143" y="162"/>
                                  </a:lnTo>
                                  <a:lnTo>
                                    <a:pt x="101" y="162"/>
                                  </a:lnTo>
                                  <a:lnTo>
                                    <a:pt x="101" y="396"/>
                                  </a:lnTo>
                                  <a:lnTo>
                                    <a:pt x="101" y="432"/>
                                  </a:lnTo>
                                  <a:lnTo>
                                    <a:pt x="101" y="474"/>
                                  </a:lnTo>
                                  <a:lnTo>
                                    <a:pt x="143" y="474"/>
                                  </a:lnTo>
                                  <a:lnTo>
                                    <a:pt x="143" y="432"/>
                                  </a:lnTo>
                                  <a:lnTo>
                                    <a:pt x="366" y="432"/>
                                  </a:lnTo>
                                  <a:lnTo>
                                    <a:pt x="366" y="471"/>
                                  </a:lnTo>
                                  <a:lnTo>
                                    <a:pt x="408" y="471"/>
                                  </a:lnTo>
                                  <a:lnTo>
                                    <a:pt x="408" y="432"/>
                                  </a:lnTo>
                                  <a:lnTo>
                                    <a:pt x="408" y="431"/>
                                  </a:lnTo>
                                  <a:lnTo>
                                    <a:pt x="408" y="396"/>
                                  </a:lnTo>
                                  <a:close/>
                                  <a:moveTo>
                                    <a:pt x="509" y="124"/>
                                  </a:moveTo>
                                  <a:lnTo>
                                    <a:pt x="408" y="124"/>
                                  </a:lnTo>
                                  <a:lnTo>
                                    <a:pt x="408" y="0"/>
                                  </a:lnTo>
                                  <a:lnTo>
                                    <a:pt x="366" y="0"/>
                                  </a:lnTo>
                                  <a:lnTo>
                                    <a:pt x="366" y="124"/>
                                  </a:lnTo>
                                  <a:lnTo>
                                    <a:pt x="143" y="124"/>
                                  </a:lnTo>
                                  <a:lnTo>
                                    <a:pt x="143" y="1"/>
                                  </a:lnTo>
                                  <a:lnTo>
                                    <a:pt x="101" y="1"/>
                                  </a:lnTo>
                                  <a:lnTo>
                                    <a:pt x="101" y="124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0" y="161"/>
                                  </a:lnTo>
                                  <a:lnTo>
                                    <a:pt x="366" y="161"/>
                                  </a:lnTo>
                                  <a:lnTo>
                                    <a:pt x="366" y="395"/>
                                  </a:lnTo>
                                  <a:lnTo>
                                    <a:pt x="408" y="395"/>
                                  </a:lnTo>
                                  <a:lnTo>
                                    <a:pt x="408" y="161"/>
                                  </a:lnTo>
                                  <a:lnTo>
                                    <a:pt x="509" y="161"/>
                                  </a:lnTo>
                                  <a:lnTo>
                                    <a:pt x="509" y="124"/>
                                  </a:lnTo>
                                  <a:close/>
                                  <a:moveTo>
                                    <a:pt x="1067" y="374"/>
                                  </a:moveTo>
                                  <a:lnTo>
                                    <a:pt x="568" y="374"/>
                                  </a:lnTo>
                                  <a:lnTo>
                                    <a:pt x="568" y="415"/>
                                  </a:lnTo>
                                  <a:lnTo>
                                    <a:pt x="1067" y="415"/>
                                  </a:lnTo>
                                  <a:lnTo>
                                    <a:pt x="1067" y="3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96" name="矩形 1096"/>
                          <wps:cNvSpPr/>
                          <wps:spPr>
                            <a:xfrm>
                              <a:off x="6765" y="11773"/>
                              <a:ext cx="91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97" name="任意多边形 1097"/>
                          <wps:cNvSpPr/>
                          <wps:spPr>
                            <a:xfrm>
                              <a:off x="7118" y="11761"/>
                              <a:ext cx="230" cy="10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0" h="474">
                                  <a:moveTo>
                                    <a:pt x="408" y="396"/>
                                  </a:moveTo>
                                  <a:lnTo>
                                    <a:pt x="143" y="396"/>
                                  </a:lnTo>
                                  <a:lnTo>
                                    <a:pt x="143" y="162"/>
                                  </a:lnTo>
                                  <a:lnTo>
                                    <a:pt x="101" y="162"/>
                                  </a:lnTo>
                                  <a:lnTo>
                                    <a:pt x="101" y="396"/>
                                  </a:lnTo>
                                  <a:lnTo>
                                    <a:pt x="101" y="432"/>
                                  </a:lnTo>
                                  <a:lnTo>
                                    <a:pt x="101" y="474"/>
                                  </a:lnTo>
                                  <a:lnTo>
                                    <a:pt x="143" y="474"/>
                                  </a:lnTo>
                                  <a:lnTo>
                                    <a:pt x="143" y="432"/>
                                  </a:lnTo>
                                  <a:lnTo>
                                    <a:pt x="366" y="432"/>
                                  </a:lnTo>
                                  <a:lnTo>
                                    <a:pt x="366" y="471"/>
                                  </a:lnTo>
                                  <a:lnTo>
                                    <a:pt x="408" y="471"/>
                                  </a:lnTo>
                                  <a:lnTo>
                                    <a:pt x="408" y="432"/>
                                  </a:lnTo>
                                  <a:lnTo>
                                    <a:pt x="408" y="431"/>
                                  </a:lnTo>
                                  <a:lnTo>
                                    <a:pt x="408" y="396"/>
                                  </a:lnTo>
                                  <a:close/>
                                  <a:moveTo>
                                    <a:pt x="509" y="124"/>
                                  </a:moveTo>
                                  <a:lnTo>
                                    <a:pt x="408" y="124"/>
                                  </a:lnTo>
                                  <a:lnTo>
                                    <a:pt x="408" y="0"/>
                                  </a:lnTo>
                                  <a:lnTo>
                                    <a:pt x="366" y="0"/>
                                  </a:lnTo>
                                  <a:lnTo>
                                    <a:pt x="366" y="124"/>
                                  </a:lnTo>
                                  <a:lnTo>
                                    <a:pt x="143" y="124"/>
                                  </a:lnTo>
                                  <a:lnTo>
                                    <a:pt x="143" y="1"/>
                                  </a:lnTo>
                                  <a:lnTo>
                                    <a:pt x="101" y="1"/>
                                  </a:lnTo>
                                  <a:lnTo>
                                    <a:pt x="101" y="124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0" y="161"/>
                                  </a:lnTo>
                                  <a:lnTo>
                                    <a:pt x="366" y="161"/>
                                  </a:lnTo>
                                  <a:lnTo>
                                    <a:pt x="366" y="395"/>
                                  </a:lnTo>
                                  <a:lnTo>
                                    <a:pt x="408" y="395"/>
                                  </a:lnTo>
                                  <a:lnTo>
                                    <a:pt x="408" y="161"/>
                                  </a:lnTo>
                                  <a:lnTo>
                                    <a:pt x="509" y="161"/>
                                  </a:lnTo>
                                  <a:lnTo>
                                    <a:pt x="509" y="124"/>
                                  </a:lnTo>
                                  <a:close/>
                                  <a:moveTo>
                                    <a:pt x="1012" y="209"/>
                                  </a:moveTo>
                                  <a:lnTo>
                                    <a:pt x="623" y="209"/>
                                  </a:lnTo>
                                  <a:lnTo>
                                    <a:pt x="623" y="250"/>
                                  </a:lnTo>
                                  <a:lnTo>
                                    <a:pt x="1012" y="250"/>
                                  </a:lnTo>
                                  <a:lnTo>
                                    <a:pt x="1012" y="209"/>
                                  </a:lnTo>
                                  <a:close/>
                                  <a:moveTo>
                                    <a:pt x="1070" y="394"/>
                                  </a:moveTo>
                                  <a:lnTo>
                                    <a:pt x="568" y="394"/>
                                  </a:lnTo>
                                  <a:lnTo>
                                    <a:pt x="568" y="435"/>
                                  </a:lnTo>
                                  <a:lnTo>
                                    <a:pt x="1070" y="435"/>
                                  </a:lnTo>
                                  <a:lnTo>
                                    <a:pt x="1070" y="3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98" name="矩形 1098"/>
                          <wps:cNvSpPr/>
                          <wps:spPr>
                            <a:xfrm>
                              <a:off x="7247" y="11770"/>
                              <a:ext cx="93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099" name="任意多边形 1099"/>
                          <wps:cNvSpPr/>
                          <wps:spPr>
                            <a:xfrm>
                              <a:off x="7584" y="11761"/>
                              <a:ext cx="225" cy="10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8" h="473">
                                  <a:moveTo>
                                    <a:pt x="143" y="161"/>
                                  </a:moveTo>
                                  <a:lnTo>
                                    <a:pt x="100" y="161"/>
                                  </a:lnTo>
                                  <a:lnTo>
                                    <a:pt x="100" y="473"/>
                                  </a:lnTo>
                                  <a:lnTo>
                                    <a:pt x="143" y="473"/>
                                  </a:lnTo>
                                  <a:lnTo>
                                    <a:pt x="143" y="431"/>
                                  </a:lnTo>
                                  <a:lnTo>
                                    <a:pt x="408" y="431"/>
                                  </a:lnTo>
                                  <a:lnTo>
                                    <a:pt x="408" y="395"/>
                                  </a:lnTo>
                                  <a:lnTo>
                                    <a:pt x="143" y="395"/>
                                  </a:lnTo>
                                  <a:lnTo>
                                    <a:pt x="143" y="161"/>
                                  </a:lnTo>
                                  <a:close/>
                                  <a:moveTo>
                                    <a:pt x="408" y="431"/>
                                  </a:moveTo>
                                  <a:lnTo>
                                    <a:pt x="365" y="431"/>
                                  </a:lnTo>
                                  <a:lnTo>
                                    <a:pt x="365" y="471"/>
                                  </a:lnTo>
                                  <a:lnTo>
                                    <a:pt x="408" y="471"/>
                                  </a:lnTo>
                                  <a:lnTo>
                                    <a:pt x="408" y="431"/>
                                  </a:lnTo>
                                  <a:close/>
                                  <a:moveTo>
                                    <a:pt x="408" y="161"/>
                                  </a:moveTo>
                                  <a:lnTo>
                                    <a:pt x="365" y="161"/>
                                  </a:lnTo>
                                  <a:lnTo>
                                    <a:pt x="365" y="395"/>
                                  </a:lnTo>
                                  <a:lnTo>
                                    <a:pt x="408" y="395"/>
                                  </a:lnTo>
                                  <a:lnTo>
                                    <a:pt x="408" y="161"/>
                                  </a:lnTo>
                                  <a:close/>
                                  <a:moveTo>
                                    <a:pt x="508" y="124"/>
                                  </a:moveTo>
                                  <a:lnTo>
                                    <a:pt x="0" y="124"/>
                                  </a:lnTo>
                                  <a:lnTo>
                                    <a:pt x="0" y="161"/>
                                  </a:lnTo>
                                  <a:lnTo>
                                    <a:pt x="508" y="161"/>
                                  </a:lnTo>
                                  <a:lnTo>
                                    <a:pt x="508" y="124"/>
                                  </a:lnTo>
                                  <a:close/>
                                  <a:moveTo>
                                    <a:pt x="143" y="1"/>
                                  </a:moveTo>
                                  <a:lnTo>
                                    <a:pt x="100" y="1"/>
                                  </a:lnTo>
                                  <a:lnTo>
                                    <a:pt x="100" y="124"/>
                                  </a:lnTo>
                                  <a:lnTo>
                                    <a:pt x="143" y="124"/>
                                  </a:lnTo>
                                  <a:lnTo>
                                    <a:pt x="143" y="1"/>
                                  </a:lnTo>
                                  <a:close/>
                                  <a:moveTo>
                                    <a:pt x="408" y="0"/>
                                  </a:moveTo>
                                  <a:lnTo>
                                    <a:pt x="365" y="0"/>
                                  </a:lnTo>
                                  <a:lnTo>
                                    <a:pt x="365" y="124"/>
                                  </a:lnTo>
                                  <a:lnTo>
                                    <a:pt x="408" y="124"/>
                                  </a:lnTo>
                                  <a:lnTo>
                                    <a:pt x="408" y="0"/>
                                  </a:lnTo>
                                  <a:close/>
                                  <a:moveTo>
                                    <a:pt x="1047" y="30"/>
                                  </a:moveTo>
                                  <a:lnTo>
                                    <a:pt x="600" y="30"/>
                                  </a:lnTo>
                                  <a:lnTo>
                                    <a:pt x="600" y="469"/>
                                  </a:lnTo>
                                  <a:lnTo>
                                    <a:pt x="643" y="469"/>
                                  </a:lnTo>
                                  <a:lnTo>
                                    <a:pt x="643" y="440"/>
                                  </a:lnTo>
                                  <a:lnTo>
                                    <a:pt x="1047" y="440"/>
                                  </a:lnTo>
                                  <a:lnTo>
                                    <a:pt x="1047" y="402"/>
                                  </a:lnTo>
                                  <a:lnTo>
                                    <a:pt x="643" y="402"/>
                                  </a:lnTo>
                                  <a:lnTo>
                                    <a:pt x="643" y="68"/>
                                  </a:lnTo>
                                  <a:lnTo>
                                    <a:pt x="1047" y="68"/>
                                  </a:lnTo>
                                  <a:lnTo>
                                    <a:pt x="1047" y="30"/>
                                  </a:lnTo>
                                  <a:close/>
                                  <a:moveTo>
                                    <a:pt x="1047" y="440"/>
                                  </a:moveTo>
                                  <a:lnTo>
                                    <a:pt x="1004" y="440"/>
                                  </a:lnTo>
                                  <a:lnTo>
                                    <a:pt x="1004" y="469"/>
                                  </a:lnTo>
                                  <a:lnTo>
                                    <a:pt x="1047" y="469"/>
                                  </a:lnTo>
                                  <a:lnTo>
                                    <a:pt x="1047" y="440"/>
                                  </a:lnTo>
                                  <a:close/>
                                  <a:moveTo>
                                    <a:pt x="1047" y="68"/>
                                  </a:moveTo>
                                  <a:lnTo>
                                    <a:pt x="1004" y="68"/>
                                  </a:lnTo>
                                  <a:lnTo>
                                    <a:pt x="1004" y="402"/>
                                  </a:lnTo>
                                  <a:lnTo>
                                    <a:pt x="1047" y="402"/>
                                  </a:lnTo>
                                  <a:lnTo>
                                    <a:pt x="1047" y="68"/>
                                  </a:lnTo>
                                  <a:close/>
                                  <a:moveTo>
                                    <a:pt x="786" y="68"/>
                                  </a:moveTo>
                                  <a:lnTo>
                                    <a:pt x="743" y="68"/>
                                  </a:lnTo>
                                  <a:lnTo>
                                    <a:pt x="742" y="128"/>
                                  </a:lnTo>
                                  <a:lnTo>
                                    <a:pt x="739" y="175"/>
                                  </a:lnTo>
                                  <a:lnTo>
                                    <a:pt x="735" y="210"/>
                                  </a:lnTo>
                                  <a:lnTo>
                                    <a:pt x="729" y="232"/>
                                  </a:lnTo>
                                  <a:lnTo>
                                    <a:pt x="718" y="254"/>
                                  </a:lnTo>
                                  <a:lnTo>
                                    <a:pt x="701" y="276"/>
                                  </a:lnTo>
                                  <a:lnTo>
                                    <a:pt x="677" y="296"/>
                                  </a:lnTo>
                                  <a:lnTo>
                                    <a:pt x="645" y="317"/>
                                  </a:lnTo>
                                  <a:lnTo>
                                    <a:pt x="654" y="324"/>
                                  </a:lnTo>
                                  <a:lnTo>
                                    <a:pt x="662" y="332"/>
                                  </a:lnTo>
                                  <a:lnTo>
                                    <a:pt x="670" y="340"/>
                                  </a:lnTo>
                                  <a:lnTo>
                                    <a:pt x="677" y="348"/>
                                  </a:lnTo>
                                  <a:lnTo>
                                    <a:pt x="711" y="325"/>
                                  </a:lnTo>
                                  <a:lnTo>
                                    <a:pt x="737" y="301"/>
                                  </a:lnTo>
                                  <a:lnTo>
                                    <a:pt x="757" y="275"/>
                                  </a:lnTo>
                                  <a:lnTo>
                                    <a:pt x="769" y="249"/>
                                  </a:lnTo>
                                  <a:lnTo>
                                    <a:pt x="776" y="221"/>
                                  </a:lnTo>
                                  <a:lnTo>
                                    <a:pt x="781" y="182"/>
                                  </a:lnTo>
                                  <a:lnTo>
                                    <a:pt x="785" y="131"/>
                                  </a:lnTo>
                                  <a:lnTo>
                                    <a:pt x="786" y="68"/>
                                  </a:lnTo>
                                  <a:close/>
                                  <a:moveTo>
                                    <a:pt x="903" y="68"/>
                                  </a:moveTo>
                                  <a:lnTo>
                                    <a:pt x="860" y="68"/>
                                  </a:lnTo>
                                  <a:lnTo>
                                    <a:pt x="860" y="251"/>
                                  </a:lnTo>
                                  <a:lnTo>
                                    <a:pt x="864" y="277"/>
                                  </a:lnTo>
                                  <a:lnTo>
                                    <a:pt x="877" y="296"/>
                                  </a:lnTo>
                                  <a:lnTo>
                                    <a:pt x="899" y="307"/>
                                  </a:lnTo>
                                  <a:lnTo>
                                    <a:pt x="929" y="310"/>
                                  </a:lnTo>
                                  <a:lnTo>
                                    <a:pt x="989" y="310"/>
                                  </a:lnTo>
                                  <a:lnTo>
                                    <a:pt x="997" y="271"/>
                                  </a:lnTo>
                                  <a:lnTo>
                                    <a:pt x="936" y="271"/>
                                  </a:lnTo>
                                  <a:lnTo>
                                    <a:pt x="922" y="270"/>
                                  </a:lnTo>
                                  <a:lnTo>
                                    <a:pt x="911" y="265"/>
                                  </a:lnTo>
                                  <a:lnTo>
                                    <a:pt x="905" y="257"/>
                                  </a:lnTo>
                                  <a:lnTo>
                                    <a:pt x="903" y="246"/>
                                  </a:lnTo>
                                  <a:lnTo>
                                    <a:pt x="903" y="68"/>
                                  </a:lnTo>
                                  <a:close/>
                                  <a:moveTo>
                                    <a:pt x="997" y="270"/>
                                  </a:moveTo>
                                  <a:lnTo>
                                    <a:pt x="979" y="271"/>
                                  </a:lnTo>
                                  <a:lnTo>
                                    <a:pt x="936" y="271"/>
                                  </a:lnTo>
                                  <a:lnTo>
                                    <a:pt x="997" y="271"/>
                                  </a:lnTo>
                                  <a:lnTo>
                                    <a:pt x="997" y="2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00" name="任意多边形 1100"/>
                          <wps:cNvSpPr/>
                          <wps:spPr>
                            <a:xfrm>
                              <a:off x="7589" y="11964"/>
                              <a:ext cx="215" cy="1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3" h="648">
                                  <a:moveTo>
                                    <a:pt x="381" y="67"/>
                                  </a:moveTo>
                                  <a:lnTo>
                                    <a:pt x="206" y="67"/>
                                  </a:lnTo>
                                  <a:lnTo>
                                    <a:pt x="234" y="68"/>
                                  </a:lnTo>
                                  <a:lnTo>
                                    <a:pt x="259" y="74"/>
                                  </a:lnTo>
                                  <a:lnTo>
                                    <a:pt x="280" y="83"/>
                                  </a:lnTo>
                                  <a:lnTo>
                                    <a:pt x="298" y="95"/>
                                  </a:lnTo>
                                  <a:lnTo>
                                    <a:pt x="312" y="111"/>
                                  </a:lnTo>
                                  <a:lnTo>
                                    <a:pt x="322" y="130"/>
                                  </a:lnTo>
                                  <a:lnTo>
                                    <a:pt x="328" y="152"/>
                                  </a:lnTo>
                                  <a:lnTo>
                                    <a:pt x="330" y="177"/>
                                  </a:lnTo>
                                  <a:lnTo>
                                    <a:pt x="329" y="200"/>
                                  </a:lnTo>
                                  <a:lnTo>
                                    <a:pt x="323" y="223"/>
                                  </a:lnTo>
                                  <a:lnTo>
                                    <a:pt x="315" y="246"/>
                                  </a:lnTo>
                                  <a:lnTo>
                                    <a:pt x="303" y="268"/>
                                  </a:lnTo>
                                  <a:lnTo>
                                    <a:pt x="286" y="292"/>
                                  </a:lnTo>
                                  <a:lnTo>
                                    <a:pt x="262" y="320"/>
                                  </a:lnTo>
                                  <a:lnTo>
                                    <a:pt x="232" y="351"/>
                                  </a:lnTo>
                                  <a:lnTo>
                                    <a:pt x="195" y="387"/>
                                  </a:lnTo>
                                  <a:lnTo>
                                    <a:pt x="0" y="569"/>
                                  </a:lnTo>
                                  <a:lnTo>
                                    <a:pt x="0" y="638"/>
                                  </a:lnTo>
                                  <a:lnTo>
                                    <a:pt x="408" y="638"/>
                                  </a:lnTo>
                                  <a:lnTo>
                                    <a:pt x="408" y="567"/>
                                  </a:lnTo>
                                  <a:lnTo>
                                    <a:pt x="101" y="567"/>
                                  </a:lnTo>
                                  <a:lnTo>
                                    <a:pt x="101" y="566"/>
                                  </a:lnTo>
                                  <a:lnTo>
                                    <a:pt x="254" y="426"/>
                                  </a:lnTo>
                                  <a:lnTo>
                                    <a:pt x="297" y="385"/>
                                  </a:lnTo>
                                  <a:lnTo>
                                    <a:pt x="332" y="347"/>
                                  </a:lnTo>
                                  <a:lnTo>
                                    <a:pt x="360" y="313"/>
                                  </a:lnTo>
                                  <a:lnTo>
                                    <a:pt x="381" y="283"/>
                                  </a:lnTo>
                                  <a:lnTo>
                                    <a:pt x="395" y="255"/>
                                  </a:lnTo>
                                  <a:lnTo>
                                    <a:pt x="406" y="227"/>
                                  </a:lnTo>
                                  <a:lnTo>
                                    <a:pt x="412" y="198"/>
                                  </a:lnTo>
                                  <a:lnTo>
                                    <a:pt x="414" y="169"/>
                                  </a:lnTo>
                                  <a:lnTo>
                                    <a:pt x="411" y="132"/>
                                  </a:lnTo>
                                  <a:lnTo>
                                    <a:pt x="401" y="100"/>
                                  </a:lnTo>
                                  <a:lnTo>
                                    <a:pt x="385" y="71"/>
                                  </a:lnTo>
                                  <a:lnTo>
                                    <a:pt x="381" y="67"/>
                                  </a:lnTo>
                                  <a:close/>
                                  <a:moveTo>
                                    <a:pt x="219" y="0"/>
                                  </a:moveTo>
                                  <a:lnTo>
                                    <a:pt x="168" y="4"/>
                                  </a:lnTo>
                                  <a:lnTo>
                                    <a:pt x="120" y="15"/>
                                  </a:lnTo>
                                  <a:lnTo>
                                    <a:pt x="76" y="32"/>
                                  </a:lnTo>
                                  <a:lnTo>
                                    <a:pt x="34" y="57"/>
                                  </a:lnTo>
                                  <a:lnTo>
                                    <a:pt x="34" y="138"/>
                                  </a:lnTo>
                                  <a:lnTo>
                                    <a:pt x="76" y="107"/>
                                  </a:lnTo>
                                  <a:lnTo>
                                    <a:pt x="118" y="84"/>
                                  </a:lnTo>
                                  <a:lnTo>
                                    <a:pt x="161" y="71"/>
                                  </a:lnTo>
                                  <a:lnTo>
                                    <a:pt x="206" y="67"/>
                                  </a:lnTo>
                                  <a:lnTo>
                                    <a:pt x="381" y="67"/>
                                  </a:lnTo>
                                  <a:lnTo>
                                    <a:pt x="362" y="46"/>
                                  </a:lnTo>
                                  <a:lnTo>
                                    <a:pt x="333" y="26"/>
                                  </a:lnTo>
                                  <a:lnTo>
                                    <a:pt x="300" y="12"/>
                                  </a:lnTo>
                                  <a:lnTo>
                                    <a:pt x="262" y="3"/>
                                  </a:lnTo>
                                  <a:lnTo>
                                    <a:pt x="219" y="0"/>
                                  </a:lnTo>
                                  <a:close/>
                                  <a:moveTo>
                                    <a:pt x="797" y="0"/>
                                  </a:moveTo>
                                  <a:lnTo>
                                    <a:pt x="755" y="3"/>
                                  </a:lnTo>
                                  <a:lnTo>
                                    <a:pt x="717" y="11"/>
                                  </a:lnTo>
                                  <a:lnTo>
                                    <a:pt x="683" y="25"/>
                                  </a:lnTo>
                                  <a:lnTo>
                                    <a:pt x="653" y="44"/>
                                  </a:lnTo>
                                  <a:lnTo>
                                    <a:pt x="629" y="67"/>
                                  </a:lnTo>
                                  <a:lnTo>
                                    <a:pt x="611" y="94"/>
                                  </a:lnTo>
                                  <a:lnTo>
                                    <a:pt x="600" y="124"/>
                                  </a:lnTo>
                                  <a:lnTo>
                                    <a:pt x="597" y="157"/>
                                  </a:lnTo>
                                  <a:lnTo>
                                    <a:pt x="604" y="203"/>
                                  </a:lnTo>
                                  <a:lnTo>
                                    <a:pt x="627" y="244"/>
                                  </a:lnTo>
                                  <a:lnTo>
                                    <a:pt x="664" y="279"/>
                                  </a:lnTo>
                                  <a:lnTo>
                                    <a:pt x="717" y="308"/>
                                  </a:lnTo>
                                  <a:lnTo>
                                    <a:pt x="717" y="310"/>
                                  </a:lnTo>
                                  <a:lnTo>
                                    <a:pt x="654" y="341"/>
                                  </a:lnTo>
                                  <a:lnTo>
                                    <a:pt x="609" y="380"/>
                                  </a:lnTo>
                                  <a:lnTo>
                                    <a:pt x="582" y="428"/>
                                  </a:lnTo>
                                  <a:lnTo>
                                    <a:pt x="573" y="484"/>
                                  </a:lnTo>
                                  <a:lnTo>
                                    <a:pt x="577" y="519"/>
                                  </a:lnTo>
                                  <a:lnTo>
                                    <a:pt x="587" y="550"/>
                                  </a:lnTo>
                                  <a:lnTo>
                                    <a:pt x="605" y="578"/>
                                  </a:lnTo>
                                  <a:lnTo>
                                    <a:pt x="629" y="602"/>
                                  </a:lnTo>
                                  <a:lnTo>
                                    <a:pt x="659" y="623"/>
                                  </a:lnTo>
                                  <a:lnTo>
                                    <a:pt x="693" y="637"/>
                                  </a:lnTo>
                                  <a:lnTo>
                                    <a:pt x="731" y="645"/>
                                  </a:lnTo>
                                  <a:lnTo>
                                    <a:pt x="774" y="648"/>
                                  </a:lnTo>
                                  <a:lnTo>
                                    <a:pt x="825" y="645"/>
                                  </a:lnTo>
                                  <a:lnTo>
                                    <a:pt x="870" y="637"/>
                                  </a:lnTo>
                                  <a:lnTo>
                                    <a:pt x="909" y="622"/>
                                  </a:lnTo>
                                  <a:lnTo>
                                    <a:pt x="942" y="602"/>
                                  </a:lnTo>
                                  <a:lnTo>
                                    <a:pt x="962" y="583"/>
                                  </a:lnTo>
                                  <a:lnTo>
                                    <a:pt x="790" y="583"/>
                                  </a:lnTo>
                                  <a:lnTo>
                                    <a:pt x="762" y="582"/>
                                  </a:lnTo>
                                  <a:lnTo>
                                    <a:pt x="737" y="576"/>
                                  </a:lnTo>
                                  <a:lnTo>
                                    <a:pt x="714" y="567"/>
                                  </a:lnTo>
                                  <a:lnTo>
                                    <a:pt x="695" y="554"/>
                                  </a:lnTo>
                                  <a:lnTo>
                                    <a:pt x="679" y="539"/>
                                  </a:lnTo>
                                  <a:lnTo>
                                    <a:pt x="668" y="521"/>
                                  </a:lnTo>
                                  <a:lnTo>
                                    <a:pt x="661" y="502"/>
                                  </a:lnTo>
                                  <a:lnTo>
                                    <a:pt x="658" y="480"/>
                                  </a:lnTo>
                                  <a:lnTo>
                                    <a:pt x="666" y="439"/>
                                  </a:lnTo>
                                  <a:lnTo>
                                    <a:pt x="690" y="403"/>
                                  </a:lnTo>
                                  <a:lnTo>
                                    <a:pt x="728" y="372"/>
                                  </a:lnTo>
                                  <a:lnTo>
                                    <a:pt x="783" y="346"/>
                                  </a:lnTo>
                                  <a:lnTo>
                                    <a:pt x="929" y="346"/>
                                  </a:lnTo>
                                  <a:lnTo>
                                    <a:pt x="920" y="338"/>
                                  </a:lnTo>
                                  <a:lnTo>
                                    <a:pt x="856" y="309"/>
                                  </a:lnTo>
                                  <a:lnTo>
                                    <a:pt x="856" y="307"/>
                                  </a:lnTo>
                                  <a:lnTo>
                                    <a:pt x="911" y="276"/>
                                  </a:lnTo>
                                  <a:lnTo>
                                    <a:pt x="912" y="275"/>
                                  </a:lnTo>
                                  <a:lnTo>
                                    <a:pt x="788" y="275"/>
                                  </a:lnTo>
                                  <a:lnTo>
                                    <a:pt x="742" y="252"/>
                                  </a:lnTo>
                                  <a:lnTo>
                                    <a:pt x="709" y="224"/>
                                  </a:lnTo>
                                  <a:lnTo>
                                    <a:pt x="689" y="192"/>
                                  </a:lnTo>
                                  <a:lnTo>
                                    <a:pt x="683" y="155"/>
                                  </a:lnTo>
                                  <a:lnTo>
                                    <a:pt x="685" y="137"/>
                                  </a:lnTo>
                                  <a:lnTo>
                                    <a:pt x="691" y="120"/>
                                  </a:lnTo>
                                  <a:lnTo>
                                    <a:pt x="700" y="104"/>
                                  </a:lnTo>
                                  <a:lnTo>
                                    <a:pt x="714" y="91"/>
                                  </a:lnTo>
                                  <a:lnTo>
                                    <a:pt x="731" y="80"/>
                                  </a:lnTo>
                                  <a:lnTo>
                                    <a:pt x="749" y="72"/>
                                  </a:lnTo>
                                  <a:lnTo>
                                    <a:pt x="769" y="67"/>
                                  </a:lnTo>
                                  <a:lnTo>
                                    <a:pt x="791" y="65"/>
                                  </a:lnTo>
                                  <a:lnTo>
                                    <a:pt x="953" y="65"/>
                                  </a:lnTo>
                                  <a:lnTo>
                                    <a:pt x="952" y="63"/>
                                  </a:lnTo>
                                  <a:lnTo>
                                    <a:pt x="929" y="41"/>
                                  </a:lnTo>
                                  <a:lnTo>
                                    <a:pt x="901" y="23"/>
                                  </a:lnTo>
                                  <a:lnTo>
                                    <a:pt x="870" y="11"/>
                                  </a:lnTo>
                                  <a:lnTo>
                                    <a:pt x="835" y="3"/>
                                  </a:lnTo>
                                  <a:lnTo>
                                    <a:pt x="797" y="0"/>
                                  </a:lnTo>
                                  <a:close/>
                                  <a:moveTo>
                                    <a:pt x="929" y="346"/>
                                  </a:moveTo>
                                  <a:lnTo>
                                    <a:pt x="783" y="346"/>
                                  </a:lnTo>
                                  <a:lnTo>
                                    <a:pt x="842" y="371"/>
                                  </a:lnTo>
                                  <a:lnTo>
                                    <a:pt x="884" y="403"/>
                                  </a:lnTo>
                                  <a:lnTo>
                                    <a:pt x="909" y="440"/>
                                  </a:lnTo>
                                  <a:lnTo>
                                    <a:pt x="917" y="482"/>
                                  </a:lnTo>
                                  <a:lnTo>
                                    <a:pt x="915" y="503"/>
                                  </a:lnTo>
                                  <a:lnTo>
                                    <a:pt x="909" y="522"/>
                                  </a:lnTo>
                                  <a:lnTo>
                                    <a:pt x="897" y="539"/>
                                  </a:lnTo>
                                  <a:lnTo>
                                    <a:pt x="882" y="555"/>
                                  </a:lnTo>
                                  <a:lnTo>
                                    <a:pt x="863" y="567"/>
                                  </a:lnTo>
                                  <a:lnTo>
                                    <a:pt x="841" y="576"/>
                                  </a:lnTo>
                                  <a:lnTo>
                                    <a:pt x="817" y="582"/>
                                  </a:lnTo>
                                  <a:lnTo>
                                    <a:pt x="790" y="583"/>
                                  </a:lnTo>
                                  <a:lnTo>
                                    <a:pt x="962" y="583"/>
                                  </a:lnTo>
                                  <a:lnTo>
                                    <a:pt x="969" y="577"/>
                                  </a:lnTo>
                                  <a:lnTo>
                                    <a:pt x="988" y="548"/>
                                  </a:lnTo>
                                  <a:lnTo>
                                    <a:pt x="999" y="515"/>
                                  </a:lnTo>
                                  <a:lnTo>
                                    <a:pt x="1003" y="477"/>
                                  </a:lnTo>
                                  <a:lnTo>
                                    <a:pt x="994" y="422"/>
                                  </a:lnTo>
                                  <a:lnTo>
                                    <a:pt x="966" y="376"/>
                                  </a:lnTo>
                                  <a:lnTo>
                                    <a:pt x="929" y="346"/>
                                  </a:lnTo>
                                  <a:close/>
                                  <a:moveTo>
                                    <a:pt x="953" y="65"/>
                                  </a:moveTo>
                                  <a:lnTo>
                                    <a:pt x="791" y="65"/>
                                  </a:lnTo>
                                  <a:lnTo>
                                    <a:pt x="814" y="67"/>
                                  </a:lnTo>
                                  <a:lnTo>
                                    <a:pt x="834" y="72"/>
                                  </a:lnTo>
                                  <a:lnTo>
                                    <a:pt x="852" y="79"/>
                                  </a:lnTo>
                                  <a:lnTo>
                                    <a:pt x="867" y="90"/>
                                  </a:lnTo>
                                  <a:lnTo>
                                    <a:pt x="880" y="103"/>
                                  </a:lnTo>
                                  <a:lnTo>
                                    <a:pt x="888" y="118"/>
                                  </a:lnTo>
                                  <a:lnTo>
                                    <a:pt x="894" y="136"/>
                                  </a:lnTo>
                                  <a:lnTo>
                                    <a:pt x="895" y="155"/>
                                  </a:lnTo>
                                  <a:lnTo>
                                    <a:pt x="895" y="157"/>
                                  </a:lnTo>
                                  <a:lnTo>
                                    <a:pt x="889" y="192"/>
                                  </a:lnTo>
                                  <a:lnTo>
                                    <a:pt x="868" y="224"/>
                                  </a:lnTo>
                                  <a:lnTo>
                                    <a:pt x="835" y="252"/>
                                  </a:lnTo>
                                  <a:lnTo>
                                    <a:pt x="788" y="275"/>
                                  </a:lnTo>
                                  <a:lnTo>
                                    <a:pt x="912" y="275"/>
                                  </a:lnTo>
                                  <a:lnTo>
                                    <a:pt x="950" y="239"/>
                                  </a:lnTo>
                                  <a:lnTo>
                                    <a:pt x="973" y="196"/>
                                  </a:lnTo>
                                  <a:lnTo>
                                    <a:pt x="981" y="147"/>
                                  </a:lnTo>
                                  <a:lnTo>
                                    <a:pt x="978" y="116"/>
                                  </a:lnTo>
                                  <a:lnTo>
                                    <a:pt x="968" y="88"/>
                                  </a:lnTo>
                                  <a:lnTo>
                                    <a:pt x="953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01" name="任意多边形 1101"/>
                          <wps:cNvSpPr/>
                          <wps:spPr>
                            <a:xfrm>
                              <a:off x="7581" y="12132"/>
                              <a:ext cx="231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4" h="481">
                                  <a:moveTo>
                                    <a:pt x="330" y="82"/>
                                  </a:moveTo>
                                  <a:lnTo>
                                    <a:pt x="286" y="82"/>
                                  </a:lnTo>
                                  <a:lnTo>
                                    <a:pt x="285" y="124"/>
                                  </a:lnTo>
                                  <a:lnTo>
                                    <a:pt x="284" y="162"/>
                                  </a:lnTo>
                                  <a:lnTo>
                                    <a:pt x="282" y="199"/>
                                  </a:lnTo>
                                  <a:lnTo>
                                    <a:pt x="279" y="232"/>
                                  </a:lnTo>
                                  <a:lnTo>
                                    <a:pt x="267" y="295"/>
                                  </a:lnTo>
                                  <a:lnTo>
                                    <a:pt x="241" y="352"/>
                                  </a:lnTo>
                                  <a:lnTo>
                                    <a:pt x="202" y="403"/>
                                  </a:lnTo>
                                  <a:lnTo>
                                    <a:pt x="148" y="449"/>
                                  </a:lnTo>
                                  <a:lnTo>
                                    <a:pt x="158" y="457"/>
                                  </a:lnTo>
                                  <a:lnTo>
                                    <a:pt x="167" y="465"/>
                                  </a:lnTo>
                                  <a:lnTo>
                                    <a:pt x="174" y="473"/>
                                  </a:lnTo>
                                  <a:lnTo>
                                    <a:pt x="182" y="481"/>
                                  </a:lnTo>
                                  <a:lnTo>
                                    <a:pt x="239" y="429"/>
                                  </a:lnTo>
                                  <a:lnTo>
                                    <a:pt x="282" y="371"/>
                                  </a:lnTo>
                                  <a:lnTo>
                                    <a:pt x="309" y="307"/>
                                  </a:lnTo>
                                  <a:lnTo>
                                    <a:pt x="322" y="235"/>
                                  </a:lnTo>
                                  <a:lnTo>
                                    <a:pt x="325" y="204"/>
                                  </a:lnTo>
                                  <a:lnTo>
                                    <a:pt x="327" y="168"/>
                                  </a:lnTo>
                                  <a:lnTo>
                                    <a:pt x="329" y="127"/>
                                  </a:lnTo>
                                  <a:lnTo>
                                    <a:pt x="330" y="82"/>
                                  </a:lnTo>
                                  <a:close/>
                                  <a:moveTo>
                                    <a:pt x="178" y="261"/>
                                  </a:moveTo>
                                  <a:lnTo>
                                    <a:pt x="78" y="261"/>
                                  </a:lnTo>
                                  <a:lnTo>
                                    <a:pt x="78" y="478"/>
                                  </a:lnTo>
                                  <a:lnTo>
                                    <a:pt x="118" y="478"/>
                                  </a:lnTo>
                                  <a:lnTo>
                                    <a:pt x="118" y="273"/>
                                  </a:lnTo>
                                  <a:lnTo>
                                    <a:pt x="180" y="273"/>
                                  </a:lnTo>
                                  <a:lnTo>
                                    <a:pt x="173" y="268"/>
                                  </a:lnTo>
                                  <a:lnTo>
                                    <a:pt x="178" y="261"/>
                                  </a:lnTo>
                                  <a:close/>
                                  <a:moveTo>
                                    <a:pt x="313" y="421"/>
                                  </a:moveTo>
                                  <a:lnTo>
                                    <a:pt x="315" y="432"/>
                                  </a:lnTo>
                                  <a:lnTo>
                                    <a:pt x="317" y="443"/>
                                  </a:lnTo>
                                  <a:lnTo>
                                    <a:pt x="319" y="454"/>
                                  </a:lnTo>
                                  <a:lnTo>
                                    <a:pt x="321" y="465"/>
                                  </a:lnTo>
                                  <a:lnTo>
                                    <a:pt x="365" y="466"/>
                                  </a:lnTo>
                                  <a:lnTo>
                                    <a:pt x="397" y="466"/>
                                  </a:lnTo>
                                  <a:lnTo>
                                    <a:pt x="433" y="461"/>
                                  </a:lnTo>
                                  <a:lnTo>
                                    <a:pt x="459" y="445"/>
                                  </a:lnTo>
                                  <a:lnTo>
                                    <a:pt x="469" y="426"/>
                                  </a:lnTo>
                                  <a:lnTo>
                                    <a:pt x="393" y="426"/>
                                  </a:lnTo>
                                  <a:lnTo>
                                    <a:pt x="376" y="425"/>
                                  </a:lnTo>
                                  <a:lnTo>
                                    <a:pt x="358" y="425"/>
                                  </a:lnTo>
                                  <a:lnTo>
                                    <a:pt x="336" y="423"/>
                                  </a:lnTo>
                                  <a:lnTo>
                                    <a:pt x="313" y="421"/>
                                  </a:lnTo>
                                  <a:close/>
                                  <a:moveTo>
                                    <a:pt x="492" y="45"/>
                                  </a:moveTo>
                                  <a:lnTo>
                                    <a:pt x="203" y="45"/>
                                  </a:lnTo>
                                  <a:lnTo>
                                    <a:pt x="203" y="82"/>
                                  </a:lnTo>
                                  <a:lnTo>
                                    <a:pt x="448" y="82"/>
                                  </a:lnTo>
                                  <a:lnTo>
                                    <a:pt x="445" y="182"/>
                                  </a:lnTo>
                                  <a:lnTo>
                                    <a:pt x="443" y="263"/>
                                  </a:lnTo>
                                  <a:lnTo>
                                    <a:pt x="440" y="327"/>
                                  </a:lnTo>
                                  <a:lnTo>
                                    <a:pt x="437" y="374"/>
                                  </a:lnTo>
                                  <a:lnTo>
                                    <a:pt x="434" y="397"/>
                                  </a:lnTo>
                                  <a:lnTo>
                                    <a:pt x="425" y="414"/>
                                  </a:lnTo>
                                  <a:lnTo>
                                    <a:pt x="411" y="423"/>
                                  </a:lnTo>
                                  <a:lnTo>
                                    <a:pt x="393" y="426"/>
                                  </a:lnTo>
                                  <a:lnTo>
                                    <a:pt x="469" y="426"/>
                                  </a:lnTo>
                                  <a:lnTo>
                                    <a:pt x="475" y="416"/>
                                  </a:lnTo>
                                  <a:lnTo>
                                    <a:pt x="481" y="377"/>
                                  </a:lnTo>
                                  <a:lnTo>
                                    <a:pt x="483" y="327"/>
                                  </a:lnTo>
                                  <a:lnTo>
                                    <a:pt x="486" y="248"/>
                                  </a:lnTo>
                                  <a:lnTo>
                                    <a:pt x="489" y="161"/>
                                  </a:lnTo>
                                  <a:lnTo>
                                    <a:pt x="492" y="45"/>
                                  </a:lnTo>
                                  <a:close/>
                                  <a:moveTo>
                                    <a:pt x="180" y="273"/>
                                  </a:moveTo>
                                  <a:lnTo>
                                    <a:pt x="118" y="273"/>
                                  </a:lnTo>
                                  <a:lnTo>
                                    <a:pt x="158" y="304"/>
                                  </a:lnTo>
                                  <a:lnTo>
                                    <a:pt x="198" y="334"/>
                                  </a:lnTo>
                                  <a:lnTo>
                                    <a:pt x="225" y="304"/>
                                  </a:lnTo>
                                  <a:lnTo>
                                    <a:pt x="180" y="273"/>
                                  </a:lnTo>
                                  <a:close/>
                                  <a:moveTo>
                                    <a:pt x="179" y="95"/>
                                  </a:moveTo>
                                  <a:lnTo>
                                    <a:pt x="7" y="95"/>
                                  </a:lnTo>
                                  <a:lnTo>
                                    <a:pt x="7" y="130"/>
                                  </a:lnTo>
                                  <a:lnTo>
                                    <a:pt x="133" y="130"/>
                                  </a:lnTo>
                                  <a:lnTo>
                                    <a:pt x="103" y="174"/>
                                  </a:lnTo>
                                  <a:lnTo>
                                    <a:pt x="70" y="213"/>
                                  </a:lnTo>
                                  <a:lnTo>
                                    <a:pt x="36" y="248"/>
                                  </a:lnTo>
                                  <a:lnTo>
                                    <a:pt x="0" y="278"/>
                                  </a:lnTo>
                                  <a:lnTo>
                                    <a:pt x="4" y="289"/>
                                  </a:lnTo>
                                  <a:lnTo>
                                    <a:pt x="7" y="299"/>
                                  </a:lnTo>
                                  <a:lnTo>
                                    <a:pt x="11" y="310"/>
                                  </a:lnTo>
                                  <a:lnTo>
                                    <a:pt x="14" y="319"/>
                                  </a:lnTo>
                                  <a:lnTo>
                                    <a:pt x="31" y="306"/>
                                  </a:lnTo>
                                  <a:lnTo>
                                    <a:pt x="47" y="291"/>
                                  </a:lnTo>
                                  <a:lnTo>
                                    <a:pt x="63" y="277"/>
                                  </a:lnTo>
                                  <a:lnTo>
                                    <a:pt x="78" y="261"/>
                                  </a:lnTo>
                                  <a:lnTo>
                                    <a:pt x="178" y="261"/>
                                  </a:lnTo>
                                  <a:lnTo>
                                    <a:pt x="187" y="250"/>
                                  </a:lnTo>
                                  <a:lnTo>
                                    <a:pt x="189" y="248"/>
                                  </a:lnTo>
                                  <a:lnTo>
                                    <a:pt x="143" y="248"/>
                                  </a:lnTo>
                                  <a:lnTo>
                                    <a:pt x="126" y="237"/>
                                  </a:lnTo>
                                  <a:lnTo>
                                    <a:pt x="118" y="232"/>
                                  </a:lnTo>
                                  <a:lnTo>
                                    <a:pt x="118" y="217"/>
                                  </a:lnTo>
                                  <a:lnTo>
                                    <a:pt x="134" y="196"/>
                                  </a:lnTo>
                                  <a:lnTo>
                                    <a:pt x="149" y="175"/>
                                  </a:lnTo>
                                  <a:lnTo>
                                    <a:pt x="164" y="153"/>
                                  </a:lnTo>
                                  <a:lnTo>
                                    <a:pt x="179" y="131"/>
                                  </a:lnTo>
                                  <a:lnTo>
                                    <a:pt x="179" y="95"/>
                                  </a:lnTo>
                                  <a:close/>
                                  <a:moveTo>
                                    <a:pt x="191" y="181"/>
                                  </a:moveTo>
                                  <a:lnTo>
                                    <a:pt x="180" y="199"/>
                                  </a:lnTo>
                                  <a:lnTo>
                                    <a:pt x="168" y="216"/>
                                  </a:lnTo>
                                  <a:lnTo>
                                    <a:pt x="156" y="232"/>
                                  </a:lnTo>
                                  <a:lnTo>
                                    <a:pt x="143" y="248"/>
                                  </a:lnTo>
                                  <a:lnTo>
                                    <a:pt x="189" y="248"/>
                                  </a:lnTo>
                                  <a:lnTo>
                                    <a:pt x="201" y="234"/>
                                  </a:lnTo>
                                  <a:lnTo>
                                    <a:pt x="214" y="217"/>
                                  </a:lnTo>
                                  <a:lnTo>
                                    <a:pt x="225" y="202"/>
                                  </a:lnTo>
                                  <a:lnTo>
                                    <a:pt x="191" y="181"/>
                                  </a:lnTo>
                                  <a:close/>
                                  <a:moveTo>
                                    <a:pt x="93" y="0"/>
                                  </a:moveTo>
                                  <a:lnTo>
                                    <a:pt x="56" y="17"/>
                                  </a:lnTo>
                                  <a:lnTo>
                                    <a:pt x="66" y="33"/>
                                  </a:lnTo>
                                  <a:lnTo>
                                    <a:pt x="76" y="4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95" y="85"/>
                                  </a:lnTo>
                                  <a:lnTo>
                                    <a:pt x="133" y="67"/>
                                  </a:lnTo>
                                  <a:lnTo>
                                    <a:pt x="123" y="49"/>
                                  </a:lnTo>
                                  <a:lnTo>
                                    <a:pt x="113" y="31"/>
                                  </a:lnTo>
                                  <a:lnTo>
                                    <a:pt x="103" y="15"/>
                                  </a:lnTo>
                                  <a:lnTo>
                                    <a:pt x="93" y="0"/>
                                  </a:lnTo>
                                  <a:close/>
                                  <a:moveTo>
                                    <a:pt x="1036" y="65"/>
                                  </a:moveTo>
                                  <a:lnTo>
                                    <a:pt x="612" y="65"/>
                                  </a:lnTo>
                                  <a:lnTo>
                                    <a:pt x="612" y="107"/>
                                  </a:lnTo>
                                  <a:lnTo>
                                    <a:pt x="1036" y="107"/>
                                  </a:lnTo>
                                  <a:lnTo>
                                    <a:pt x="1036" y="65"/>
                                  </a:lnTo>
                                  <a:close/>
                                  <a:moveTo>
                                    <a:pt x="1073" y="383"/>
                                  </a:moveTo>
                                  <a:lnTo>
                                    <a:pt x="574" y="383"/>
                                  </a:lnTo>
                                  <a:lnTo>
                                    <a:pt x="574" y="424"/>
                                  </a:lnTo>
                                  <a:lnTo>
                                    <a:pt x="1073" y="424"/>
                                  </a:lnTo>
                                  <a:lnTo>
                                    <a:pt x="1073" y="3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02" name="任意多边形 1102"/>
                          <wps:cNvSpPr/>
                          <wps:spPr>
                            <a:xfrm>
                              <a:off x="7650" y="10851"/>
                              <a:ext cx="94" cy="13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37" h="627">
                                  <a:moveTo>
                                    <a:pt x="43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0"/>
                                  </a:lnTo>
                                  <a:lnTo>
                                    <a:pt x="336" y="70"/>
                                  </a:lnTo>
                                  <a:lnTo>
                                    <a:pt x="86" y="627"/>
                                  </a:lnTo>
                                  <a:lnTo>
                                    <a:pt x="174" y="627"/>
                                  </a:lnTo>
                                  <a:lnTo>
                                    <a:pt x="437" y="27"/>
                                  </a:lnTo>
                                  <a:lnTo>
                                    <a:pt x="43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03" name="任意多边形 1103"/>
                          <wps:cNvSpPr/>
                          <wps:spPr>
                            <a:xfrm>
                              <a:off x="4789" y="11215"/>
                              <a:ext cx="92" cy="1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30" h="648">
                                  <a:moveTo>
                                    <a:pt x="224" y="0"/>
                                  </a:moveTo>
                                  <a:lnTo>
                                    <a:pt x="182" y="3"/>
                                  </a:lnTo>
                                  <a:lnTo>
                                    <a:pt x="144" y="11"/>
                                  </a:lnTo>
                                  <a:lnTo>
                                    <a:pt x="110" y="24"/>
                                  </a:lnTo>
                                  <a:lnTo>
                                    <a:pt x="80" y="43"/>
                                  </a:lnTo>
                                  <a:lnTo>
                                    <a:pt x="56" y="67"/>
                                  </a:lnTo>
                                  <a:lnTo>
                                    <a:pt x="38" y="93"/>
                                  </a:lnTo>
                                  <a:lnTo>
                                    <a:pt x="28" y="123"/>
                                  </a:lnTo>
                                  <a:lnTo>
                                    <a:pt x="24" y="156"/>
                                  </a:lnTo>
                                  <a:lnTo>
                                    <a:pt x="32" y="203"/>
                                  </a:lnTo>
                                  <a:lnTo>
                                    <a:pt x="54" y="243"/>
                                  </a:lnTo>
                                  <a:lnTo>
                                    <a:pt x="91" y="278"/>
                                  </a:lnTo>
                                  <a:lnTo>
                                    <a:pt x="144" y="307"/>
                                  </a:lnTo>
                                  <a:lnTo>
                                    <a:pt x="144" y="309"/>
                                  </a:lnTo>
                                  <a:lnTo>
                                    <a:pt x="81" y="340"/>
                                  </a:lnTo>
                                  <a:lnTo>
                                    <a:pt x="36" y="380"/>
                                  </a:lnTo>
                                  <a:lnTo>
                                    <a:pt x="9" y="428"/>
                                  </a:lnTo>
                                  <a:lnTo>
                                    <a:pt x="0" y="484"/>
                                  </a:lnTo>
                                  <a:lnTo>
                                    <a:pt x="4" y="518"/>
                                  </a:lnTo>
                                  <a:lnTo>
                                    <a:pt x="14" y="549"/>
                                  </a:lnTo>
                                  <a:lnTo>
                                    <a:pt x="32" y="577"/>
                                  </a:lnTo>
                                  <a:lnTo>
                                    <a:pt x="56" y="602"/>
                                  </a:lnTo>
                                  <a:lnTo>
                                    <a:pt x="86" y="622"/>
                                  </a:lnTo>
                                  <a:lnTo>
                                    <a:pt x="120" y="636"/>
                                  </a:lnTo>
                                  <a:lnTo>
                                    <a:pt x="158" y="645"/>
                                  </a:lnTo>
                                  <a:lnTo>
                                    <a:pt x="201" y="648"/>
                                  </a:lnTo>
                                  <a:lnTo>
                                    <a:pt x="252" y="645"/>
                                  </a:lnTo>
                                  <a:lnTo>
                                    <a:pt x="297" y="636"/>
                                  </a:lnTo>
                                  <a:lnTo>
                                    <a:pt x="336" y="622"/>
                                  </a:lnTo>
                                  <a:lnTo>
                                    <a:pt x="369" y="601"/>
                                  </a:lnTo>
                                  <a:lnTo>
                                    <a:pt x="389" y="583"/>
                                  </a:lnTo>
                                  <a:lnTo>
                                    <a:pt x="217" y="583"/>
                                  </a:lnTo>
                                  <a:lnTo>
                                    <a:pt x="189" y="581"/>
                                  </a:lnTo>
                                  <a:lnTo>
                                    <a:pt x="164" y="576"/>
                                  </a:lnTo>
                                  <a:lnTo>
                                    <a:pt x="142" y="567"/>
                                  </a:lnTo>
                                  <a:lnTo>
                                    <a:pt x="122" y="554"/>
                                  </a:lnTo>
                                  <a:lnTo>
                                    <a:pt x="106" y="538"/>
                                  </a:lnTo>
                                  <a:lnTo>
                                    <a:pt x="95" y="521"/>
                                  </a:lnTo>
                                  <a:lnTo>
                                    <a:pt x="88" y="501"/>
                                  </a:lnTo>
                                  <a:lnTo>
                                    <a:pt x="86" y="479"/>
                                  </a:lnTo>
                                  <a:lnTo>
                                    <a:pt x="93" y="438"/>
                                  </a:lnTo>
                                  <a:lnTo>
                                    <a:pt x="117" y="402"/>
                                  </a:lnTo>
                                  <a:lnTo>
                                    <a:pt x="156" y="371"/>
                                  </a:lnTo>
                                  <a:lnTo>
                                    <a:pt x="210" y="345"/>
                                  </a:lnTo>
                                  <a:lnTo>
                                    <a:pt x="356" y="345"/>
                                  </a:lnTo>
                                  <a:lnTo>
                                    <a:pt x="347" y="338"/>
                                  </a:lnTo>
                                  <a:lnTo>
                                    <a:pt x="283" y="309"/>
                                  </a:lnTo>
                                  <a:lnTo>
                                    <a:pt x="283" y="307"/>
                                  </a:lnTo>
                                  <a:lnTo>
                                    <a:pt x="338" y="276"/>
                                  </a:lnTo>
                                  <a:lnTo>
                                    <a:pt x="340" y="274"/>
                                  </a:lnTo>
                                  <a:lnTo>
                                    <a:pt x="215" y="274"/>
                                  </a:lnTo>
                                  <a:lnTo>
                                    <a:pt x="169" y="251"/>
                                  </a:lnTo>
                                  <a:lnTo>
                                    <a:pt x="136" y="224"/>
                                  </a:lnTo>
                                  <a:lnTo>
                                    <a:pt x="116" y="192"/>
                                  </a:lnTo>
                                  <a:lnTo>
                                    <a:pt x="110" y="155"/>
                                  </a:lnTo>
                                  <a:lnTo>
                                    <a:pt x="112" y="136"/>
                                  </a:lnTo>
                                  <a:lnTo>
                                    <a:pt x="118" y="119"/>
                                  </a:lnTo>
                                  <a:lnTo>
                                    <a:pt x="128" y="104"/>
                                  </a:lnTo>
                                  <a:lnTo>
                                    <a:pt x="141" y="90"/>
                                  </a:lnTo>
                                  <a:lnTo>
                                    <a:pt x="158" y="79"/>
                                  </a:lnTo>
                                  <a:lnTo>
                                    <a:pt x="176" y="71"/>
                                  </a:lnTo>
                                  <a:lnTo>
                                    <a:pt x="196" y="67"/>
                                  </a:lnTo>
                                  <a:lnTo>
                                    <a:pt x="218" y="65"/>
                                  </a:lnTo>
                                  <a:lnTo>
                                    <a:pt x="380" y="65"/>
                                  </a:lnTo>
                                  <a:lnTo>
                                    <a:pt x="379" y="63"/>
                                  </a:lnTo>
                                  <a:lnTo>
                                    <a:pt x="356" y="41"/>
                                  </a:lnTo>
                                  <a:lnTo>
                                    <a:pt x="329" y="23"/>
                                  </a:lnTo>
                                  <a:lnTo>
                                    <a:pt x="297" y="10"/>
                                  </a:lnTo>
                                  <a:lnTo>
                                    <a:pt x="262" y="2"/>
                                  </a:lnTo>
                                  <a:lnTo>
                                    <a:pt x="224" y="0"/>
                                  </a:lnTo>
                                  <a:close/>
                                  <a:moveTo>
                                    <a:pt x="356" y="345"/>
                                  </a:moveTo>
                                  <a:lnTo>
                                    <a:pt x="210" y="345"/>
                                  </a:lnTo>
                                  <a:lnTo>
                                    <a:pt x="269" y="371"/>
                                  </a:lnTo>
                                  <a:lnTo>
                                    <a:pt x="311" y="402"/>
                                  </a:lnTo>
                                  <a:lnTo>
                                    <a:pt x="336" y="439"/>
                                  </a:lnTo>
                                  <a:lnTo>
                                    <a:pt x="345" y="482"/>
                                  </a:lnTo>
                                  <a:lnTo>
                                    <a:pt x="342" y="503"/>
                                  </a:lnTo>
                                  <a:lnTo>
                                    <a:pt x="336" y="522"/>
                                  </a:lnTo>
                                  <a:lnTo>
                                    <a:pt x="325" y="539"/>
                                  </a:lnTo>
                                  <a:lnTo>
                                    <a:pt x="309" y="554"/>
                                  </a:lnTo>
                                  <a:lnTo>
                                    <a:pt x="290" y="567"/>
                                  </a:lnTo>
                                  <a:lnTo>
                                    <a:pt x="268" y="576"/>
                                  </a:lnTo>
                                  <a:lnTo>
                                    <a:pt x="244" y="581"/>
                                  </a:lnTo>
                                  <a:lnTo>
                                    <a:pt x="217" y="583"/>
                                  </a:lnTo>
                                  <a:lnTo>
                                    <a:pt x="389" y="583"/>
                                  </a:lnTo>
                                  <a:lnTo>
                                    <a:pt x="396" y="576"/>
                                  </a:lnTo>
                                  <a:lnTo>
                                    <a:pt x="415" y="547"/>
                                  </a:lnTo>
                                  <a:lnTo>
                                    <a:pt x="426" y="514"/>
                                  </a:lnTo>
                                  <a:lnTo>
                                    <a:pt x="430" y="477"/>
                                  </a:lnTo>
                                  <a:lnTo>
                                    <a:pt x="421" y="422"/>
                                  </a:lnTo>
                                  <a:lnTo>
                                    <a:pt x="393" y="375"/>
                                  </a:lnTo>
                                  <a:lnTo>
                                    <a:pt x="356" y="345"/>
                                  </a:lnTo>
                                  <a:close/>
                                  <a:moveTo>
                                    <a:pt x="380" y="65"/>
                                  </a:moveTo>
                                  <a:lnTo>
                                    <a:pt x="218" y="65"/>
                                  </a:lnTo>
                                  <a:lnTo>
                                    <a:pt x="241" y="66"/>
                                  </a:lnTo>
                                  <a:lnTo>
                                    <a:pt x="261" y="71"/>
                                  </a:lnTo>
                                  <a:lnTo>
                                    <a:pt x="279" y="79"/>
                                  </a:lnTo>
                                  <a:lnTo>
                                    <a:pt x="294" y="89"/>
                                  </a:lnTo>
                                  <a:lnTo>
                                    <a:pt x="307" y="103"/>
                                  </a:lnTo>
                                  <a:lnTo>
                                    <a:pt x="315" y="118"/>
                                  </a:lnTo>
                                  <a:lnTo>
                                    <a:pt x="321" y="136"/>
                                  </a:lnTo>
                                  <a:lnTo>
                                    <a:pt x="322" y="155"/>
                                  </a:lnTo>
                                  <a:lnTo>
                                    <a:pt x="322" y="156"/>
                                  </a:lnTo>
                                  <a:lnTo>
                                    <a:pt x="316" y="192"/>
                                  </a:lnTo>
                                  <a:lnTo>
                                    <a:pt x="296" y="224"/>
                                  </a:lnTo>
                                  <a:lnTo>
                                    <a:pt x="262" y="251"/>
                                  </a:lnTo>
                                  <a:lnTo>
                                    <a:pt x="215" y="274"/>
                                  </a:lnTo>
                                  <a:lnTo>
                                    <a:pt x="340" y="274"/>
                                  </a:lnTo>
                                  <a:lnTo>
                                    <a:pt x="377" y="239"/>
                                  </a:lnTo>
                                  <a:lnTo>
                                    <a:pt x="400" y="196"/>
                                  </a:lnTo>
                                  <a:lnTo>
                                    <a:pt x="408" y="146"/>
                                  </a:lnTo>
                                  <a:lnTo>
                                    <a:pt x="405" y="115"/>
                                  </a:lnTo>
                                  <a:lnTo>
                                    <a:pt x="395" y="88"/>
                                  </a:lnTo>
                                  <a:lnTo>
                                    <a:pt x="380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04" name="任意多边形 1104"/>
                          <wps:cNvSpPr/>
                          <wps:spPr>
                            <a:xfrm>
                              <a:off x="4720" y="11388"/>
                              <a:ext cx="231" cy="10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6" h="475">
                                  <a:moveTo>
                                    <a:pt x="507" y="179"/>
                                  </a:moveTo>
                                  <a:lnTo>
                                    <a:pt x="277" y="179"/>
                                  </a:lnTo>
                                  <a:lnTo>
                                    <a:pt x="277" y="0"/>
                                  </a:lnTo>
                                  <a:lnTo>
                                    <a:pt x="229" y="0"/>
                                  </a:lnTo>
                                  <a:lnTo>
                                    <a:pt x="229" y="179"/>
                                  </a:lnTo>
                                  <a:lnTo>
                                    <a:pt x="0" y="179"/>
                                  </a:lnTo>
                                  <a:lnTo>
                                    <a:pt x="0" y="218"/>
                                  </a:lnTo>
                                  <a:lnTo>
                                    <a:pt x="229" y="218"/>
                                  </a:lnTo>
                                  <a:lnTo>
                                    <a:pt x="229" y="474"/>
                                  </a:lnTo>
                                  <a:lnTo>
                                    <a:pt x="277" y="474"/>
                                  </a:lnTo>
                                  <a:lnTo>
                                    <a:pt x="277" y="218"/>
                                  </a:lnTo>
                                  <a:lnTo>
                                    <a:pt x="507" y="218"/>
                                  </a:lnTo>
                                  <a:lnTo>
                                    <a:pt x="507" y="179"/>
                                  </a:lnTo>
                                  <a:close/>
                                  <a:moveTo>
                                    <a:pt x="1076" y="200"/>
                                  </a:moveTo>
                                  <a:lnTo>
                                    <a:pt x="559" y="200"/>
                                  </a:lnTo>
                                  <a:lnTo>
                                    <a:pt x="559" y="243"/>
                                  </a:lnTo>
                                  <a:lnTo>
                                    <a:pt x="1076" y="243"/>
                                  </a:lnTo>
                                  <a:lnTo>
                                    <a:pt x="1076" y="2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05" name="任意多边形 1105"/>
                          <wps:cNvSpPr/>
                          <wps:spPr>
                            <a:xfrm>
                              <a:off x="4733" y="11589"/>
                              <a:ext cx="205" cy="1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53" h="651">
                                  <a:moveTo>
                                    <a:pt x="388" y="572"/>
                                  </a:moveTo>
                                  <a:lnTo>
                                    <a:pt x="4" y="572"/>
                                  </a:lnTo>
                                  <a:lnTo>
                                    <a:pt x="4" y="640"/>
                                  </a:lnTo>
                                  <a:lnTo>
                                    <a:pt x="388" y="640"/>
                                  </a:lnTo>
                                  <a:lnTo>
                                    <a:pt x="388" y="572"/>
                                  </a:lnTo>
                                  <a:close/>
                                  <a:moveTo>
                                    <a:pt x="238" y="96"/>
                                  </a:moveTo>
                                  <a:lnTo>
                                    <a:pt x="154" y="96"/>
                                  </a:lnTo>
                                  <a:lnTo>
                                    <a:pt x="154" y="572"/>
                                  </a:lnTo>
                                  <a:lnTo>
                                    <a:pt x="238" y="572"/>
                                  </a:lnTo>
                                  <a:lnTo>
                                    <a:pt x="238" y="96"/>
                                  </a:lnTo>
                                  <a:close/>
                                  <a:moveTo>
                                    <a:pt x="238" y="0"/>
                                  </a:moveTo>
                                  <a:lnTo>
                                    <a:pt x="0" y="65"/>
                                  </a:lnTo>
                                  <a:lnTo>
                                    <a:pt x="0" y="138"/>
                                  </a:lnTo>
                                  <a:lnTo>
                                    <a:pt x="154" y="96"/>
                                  </a:lnTo>
                                  <a:lnTo>
                                    <a:pt x="238" y="96"/>
                                  </a:lnTo>
                                  <a:lnTo>
                                    <a:pt x="238" y="0"/>
                                  </a:lnTo>
                                  <a:close/>
                                  <a:moveTo>
                                    <a:pt x="571" y="544"/>
                                  </a:moveTo>
                                  <a:lnTo>
                                    <a:pt x="571" y="625"/>
                                  </a:lnTo>
                                  <a:lnTo>
                                    <a:pt x="598" y="636"/>
                                  </a:lnTo>
                                  <a:lnTo>
                                    <a:pt x="630" y="645"/>
                                  </a:lnTo>
                                  <a:lnTo>
                                    <a:pt x="669" y="649"/>
                                  </a:lnTo>
                                  <a:lnTo>
                                    <a:pt x="713" y="651"/>
                                  </a:lnTo>
                                  <a:lnTo>
                                    <a:pt x="766" y="647"/>
                                  </a:lnTo>
                                  <a:lnTo>
                                    <a:pt x="813" y="637"/>
                                  </a:lnTo>
                                  <a:lnTo>
                                    <a:pt x="854" y="619"/>
                                  </a:lnTo>
                                  <a:lnTo>
                                    <a:pt x="889" y="595"/>
                                  </a:lnTo>
                                  <a:lnTo>
                                    <a:pt x="897" y="586"/>
                                  </a:lnTo>
                                  <a:lnTo>
                                    <a:pt x="712" y="586"/>
                                  </a:lnTo>
                                  <a:lnTo>
                                    <a:pt x="676" y="583"/>
                                  </a:lnTo>
                                  <a:lnTo>
                                    <a:pt x="640" y="575"/>
                                  </a:lnTo>
                                  <a:lnTo>
                                    <a:pt x="605" y="562"/>
                                  </a:lnTo>
                                  <a:lnTo>
                                    <a:pt x="571" y="544"/>
                                  </a:lnTo>
                                  <a:close/>
                                  <a:moveTo>
                                    <a:pt x="910" y="327"/>
                                  </a:moveTo>
                                  <a:lnTo>
                                    <a:pt x="698" y="327"/>
                                  </a:lnTo>
                                  <a:lnTo>
                                    <a:pt x="737" y="329"/>
                                  </a:lnTo>
                                  <a:lnTo>
                                    <a:pt x="770" y="335"/>
                                  </a:lnTo>
                                  <a:lnTo>
                                    <a:pt x="799" y="345"/>
                                  </a:lnTo>
                                  <a:lnTo>
                                    <a:pt x="823" y="360"/>
                                  </a:lnTo>
                                  <a:lnTo>
                                    <a:pt x="842" y="378"/>
                                  </a:lnTo>
                                  <a:lnTo>
                                    <a:pt x="856" y="400"/>
                                  </a:lnTo>
                                  <a:lnTo>
                                    <a:pt x="864" y="425"/>
                                  </a:lnTo>
                                  <a:lnTo>
                                    <a:pt x="866" y="453"/>
                                  </a:lnTo>
                                  <a:lnTo>
                                    <a:pt x="864" y="482"/>
                                  </a:lnTo>
                                  <a:lnTo>
                                    <a:pt x="856" y="507"/>
                                  </a:lnTo>
                                  <a:lnTo>
                                    <a:pt x="842" y="530"/>
                                  </a:lnTo>
                                  <a:lnTo>
                                    <a:pt x="824" y="549"/>
                                  </a:lnTo>
                                  <a:lnTo>
                                    <a:pt x="801" y="565"/>
                                  </a:lnTo>
                                  <a:lnTo>
                                    <a:pt x="775" y="576"/>
                                  </a:lnTo>
                                  <a:lnTo>
                                    <a:pt x="745" y="583"/>
                                  </a:lnTo>
                                  <a:lnTo>
                                    <a:pt x="712" y="586"/>
                                  </a:lnTo>
                                  <a:lnTo>
                                    <a:pt x="897" y="586"/>
                                  </a:lnTo>
                                  <a:lnTo>
                                    <a:pt x="917" y="564"/>
                                  </a:lnTo>
                                  <a:lnTo>
                                    <a:pt x="937" y="530"/>
                                  </a:lnTo>
                                  <a:lnTo>
                                    <a:pt x="949" y="491"/>
                                  </a:lnTo>
                                  <a:lnTo>
                                    <a:pt x="952" y="448"/>
                                  </a:lnTo>
                                  <a:lnTo>
                                    <a:pt x="949" y="406"/>
                                  </a:lnTo>
                                  <a:lnTo>
                                    <a:pt x="938" y="369"/>
                                  </a:lnTo>
                                  <a:lnTo>
                                    <a:pt x="919" y="337"/>
                                  </a:lnTo>
                                  <a:lnTo>
                                    <a:pt x="910" y="327"/>
                                  </a:lnTo>
                                  <a:close/>
                                  <a:moveTo>
                                    <a:pt x="922" y="14"/>
                                  </a:moveTo>
                                  <a:lnTo>
                                    <a:pt x="592" y="14"/>
                                  </a:lnTo>
                                  <a:lnTo>
                                    <a:pt x="592" y="332"/>
                                  </a:lnTo>
                                  <a:lnTo>
                                    <a:pt x="624" y="330"/>
                                  </a:lnTo>
                                  <a:lnTo>
                                    <a:pt x="652" y="328"/>
                                  </a:lnTo>
                                  <a:lnTo>
                                    <a:pt x="677" y="327"/>
                                  </a:lnTo>
                                  <a:lnTo>
                                    <a:pt x="698" y="327"/>
                                  </a:lnTo>
                                  <a:lnTo>
                                    <a:pt x="910" y="327"/>
                                  </a:lnTo>
                                  <a:lnTo>
                                    <a:pt x="893" y="309"/>
                                  </a:lnTo>
                                  <a:lnTo>
                                    <a:pt x="860" y="287"/>
                                  </a:lnTo>
                                  <a:lnTo>
                                    <a:pt x="822" y="271"/>
                                  </a:lnTo>
                                  <a:lnTo>
                                    <a:pt x="778" y="262"/>
                                  </a:lnTo>
                                  <a:lnTo>
                                    <a:pt x="761" y="261"/>
                                  </a:lnTo>
                                  <a:lnTo>
                                    <a:pt x="671" y="261"/>
                                  </a:lnTo>
                                  <a:lnTo>
                                    <a:pt x="671" y="84"/>
                                  </a:lnTo>
                                  <a:lnTo>
                                    <a:pt x="922" y="84"/>
                                  </a:lnTo>
                                  <a:lnTo>
                                    <a:pt x="922" y="14"/>
                                  </a:lnTo>
                                  <a:close/>
                                  <a:moveTo>
                                    <a:pt x="728" y="259"/>
                                  </a:moveTo>
                                  <a:lnTo>
                                    <a:pt x="717" y="259"/>
                                  </a:lnTo>
                                  <a:lnTo>
                                    <a:pt x="704" y="259"/>
                                  </a:lnTo>
                                  <a:lnTo>
                                    <a:pt x="671" y="261"/>
                                  </a:lnTo>
                                  <a:lnTo>
                                    <a:pt x="761" y="261"/>
                                  </a:lnTo>
                                  <a:lnTo>
                                    <a:pt x="728" y="2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06" name="任意多边形 1106"/>
                          <wps:cNvSpPr/>
                          <wps:spPr>
                            <a:xfrm>
                              <a:off x="4719" y="11758"/>
                              <a:ext cx="232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2" h="481">
                                  <a:moveTo>
                                    <a:pt x="318" y="271"/>
                                  </a:moveTo>
                                  <a:lnTo>
                                    <a:pt x="239" y="271"/>
                                  </a:lnTo>
                                  <a:lnTo>
                                    <a:pt x="239" y="480"/>
                                  </a:lnTo>
                                  <a:lnTo>
                                    <a:pt x="280" y="480"/>
                                  </a:lnTo>
                                  <a:lnTo>
                                    <a:pt x="280" y="272"/>
                                  </a:lnTo>
                                  <a:lnTo>
                                    <a:pt x="319" y="272"/>
                                  </a:lnTo>
                                  <a:lnTo>
                                    <a:pt x="318" y="271"/>
                                  </a:lnTo>
                                  <a:close/>
                                  <a:moveTo>
                                    <a:pt x="297" y="246"/>
                                  </a:moveTo>
                                  <a:lnTo>
                                    <a:pt x="219" y="246"/>
                                  </a:lnTo>
                                  <a:lnTo>
                                    <a:pt x="176" y="295"/>
                                  </a:lnTo>
                                  <a:lnTo>
                                    <a:pt x="125" y="340"/>
                                  </a:lnTo>
                                  <a:lnTo>
                                    <a:pt x="67" y="380"/>
                                  </a:lnTo>
                                  <a:lnTo>
                                    <a:pt x="0" y="416"/>
                                  </a:lnTo>
                                  <a:lnTo>
                                    <a:pt x="8" y="424"/>
                                  </a:lnTo>
                                  <a:lnTo>
                                    <a:pt x="15" y="432"/>
                                  </a:lnTo>
                                  <a:lnTo>
                                    <a:pt x="22" y="440"/>
                                  </a:lnTo>
                                  <a:lnTo>
                                    <a:pt x="28" y="449"/>
                                  </a:lnTo>
                                  <a:lnTo>
                                    <a:pt x="93" y="411"/>
                                  </a:lnTo>
                                  <a:lnTo>
                                    <a:pt x="149" y="369"/>
                                  </a:lnTo>
                                  <a:lnTo>
                                    <a:pt x="198" y="322"/>
                                  </a:lnTo>
                                  <a:lnTo>
                                    <a:pt x="239" y="271"/>
                                  </a:lnTo>
                                  <a:lnTo>
                                    <a:pt x="318" y="271"/>
                                  </a:lnTo>
                                  <a:lnTo>
                                    <a:pt x="297" y="246"/>
                                  </a:lnTo>
                                  <a:close/>
                                  <a:moveTo>
                                    <a:pt x="319" y="272"/>
                                  </a:moveTo>
                                  <a:lnTo>
                                    <a:pt x="280" y="272"/>
                                  </a:lnTo>
                                  <a:lnTo>
                                    <a:pt x="320" y="324"/>
                                  </a:lnTo>
                                  <a:lnTo>
                                    <a:pt x="369" y="370"/>
                                  </a:lnTo>
                                  <a:lnTo>
                                    <a:pt x="425" y="412"/>
                                  </a:lnTo>
                                  <a:lnTo>
                                    <a:pt x="489" y="449"/>
                                  </a:lnTo>
                                  <a:lnTo>
                                    <a:pt x="496" y="441"/>
                                  </a:lnTo>
                                  <a:lnTo>
                                    <a:pt x="503" y="432"/>
                                  </a:lnTo>
                                  <a:lnTo>
                                    <a:pt x="510" y="423"/>
                                  </a:lnTo>
                                  <a:lnTo>
                                    <a:pt x="518" y="414"/>
                                  </a:lnTo>
                                  <a:lnTo>
                                    <a:pt x="448" y="378"/>
                                  </a:lnTo>
                                  <a:lnTo>
                                    <a:pt x="388" y="338"/>
                                  </a:lnTo>
                                  <a:lnTo>
                                    <a:pt x="338" y="294"/>
                                  </a:lnTo>
                                  <a:lnTo>
                                    <a:pt x="319" y="272"/>
                                  </a:lnTo>
                                  <a:close/>
                                  <a:moveTo>
                                    <a:pt x="472" y="210"/>
                                  </a:moveTo>
                                  <a:lnTo>
                                    <a:pt x="46" y="210"/>
                                  </a:lnTo>
                                  <a:lnTo>
                                    <a:pt x="46" y="246"/>
                                  </a:lnTo>
                                  <a:lnTo>
                                    <a:pt x="472" y="246"/>
                                  </a:lnTo>
                                  <a:lnTo>
                                    <a:pt x="472" y="210"/>
                                  </a:lnTo>
                                  <a:close/>
                                  <a:moveTo>
                                    <a:pt x="280" y="121"/>
                                  </a:moveTo>
                                  <a:lnTo>
                                    <a:pt x="239" y="121"/>
                                  </a:lnTo>
                                  <a:lnTo>
                                    <a:pt x="239" y="210"/>
                                  </a:lnTo>
                                  <a:lnTo>
                                    <a:pt x="280" y="210"/>
                                  </a:lnTo>
                                  <a:lnTo>
                                    <a:pt x="280" y="121"/>
                                  </a:lnTo>
                                  <a:close/>
                                  <a:moveTo>
                                    <a:pt x="500" y="85"/>
                                  </a:moveTo>
                                  <a:lnTo>
                                    <a:pt x="18" y="85"/>
                                  </a:lnTo>
                                  <a:lnTo>
                                    <a:pt x="18" y="121"/>
                                  </a:lnTo>
                                  <a:lnTo>
                                    <a:pt x="500" y="121"/>
                                  </a:lnTo>
                                  <a:lnTo>
                                    <a:pt x="500" y="85"/>
                                  </a:lnTo>
                                  <a:close/>
                                  <a:moveTo>
                                    <a:pt x="280" y="0"/>
                                  </a:moveTo>
                                  <a:lnTo>
                                    <a:pt x="239" y="0"/>
                                  </a:lnTo>
                                  <a:lnTo>
                                    <a:pt x="239" y="85"/>
                                  </a:lnTo>
                                  <a:lnTo>
                                    <a:pt x="280" y="85"/>
                                  </a:lnTo>
                                  <a:lnTo>
                                    <a:pt x="280" y="0"/>
                                  </a:lnTo>
                                  <a:close/>
                                  <a:moveTo>
                                    <a:pt x="907" y="185"/>
                                  </a:moveTo>
                                  <a:lnTo>
                                    <a:pt x="862" y="185"/>
                                  </a:lnTo>
                                  <a:lnTo>
                                    <a:pt x="846" y="262"/>
                                  </a:lnTo>
                                  <a:lnTo>
                                    <a:pt x="812" y="331"/>
                                  </a:lnTo>
                                  <a:lnTo>
                                    <a:pt x="761" y="392"/>
                                  </a:lnTo>
                                  <a:lnTo>
                                    <a:pt x="691" y="446"/>
                                  </a:lnTo>
                                  <a:lnTo>
                                    <a:pt x="699" y="456"/>
                                  </a:lnTo>
                                  <a:lnTo>
                                    <a:pt x="706" y="464"/>
                                  </a:lnTo>
                                  <a:lnTo>
                                    <a:pt x="713" y="473"/>
                                  </a:lnTo>
                                  <a:lnTo>
                                    <a:pt x="720" y="481"/>
                                  </a:lnTo>
                                  <a:lnTo>
                                    <a:pt x="782" y="431"/>
                                  </a:lnTo>
                                  <a:lnTo>
                                    <a:pt x="831" y="378"/>
                                  </a:lnTo>
                                  <a:lnTo>
                                    <a:pt x="867" y="320"/>
                                  </a:lnTo>
                                  <a:lnTo>
                                    <a:pt x="889" y="258"/>
                                  </a:lnTo>
                                  <a:lnTo>
                                    <a:pt x="928" y="258"/>
                                  </a:lnTo>
                                  <a:lnTo>
                                    <a:pt x="907" y="185"/>
                                  </a:lnTo>
                                  <a:close/>
                                  <a:moveTo>
                                    <a:pt x="672" y="209"/>
                                  </a:moveTo>
                                  <a:lnTo>
                                    <a:pt x="633" y="209"/>
                                  </a:lnTo>
                                  <a:lnTo>
                                    <a:pt x="633" y="478"/>
                                  </a:lnTo>
                                  <a:lnTo>
                                    <a:pt x="672" y="478"/>
                                  </a:lnTo>
                                  <a:lnTo>
                                    <a:pt x="672" y="209"/>
                                  </a:lnTo>
                                  <a:close/>
                                  <a:moveTo>
                                    <a:pt x="928" y="258"/>
                                  </a:moveTo>
                                  <a:lnTo>
                                    <a:pt x="889" y="258"/>
                                  </a:lnTo>
                                  <a:lnTo>
                                    <a:pt x="913" y="321"/>
                                  </a:lnTo>
                                  <a:lnTo>
                                    <a:pt x="947" y="378"/>
                                  </a:lnTo>
                                  <a:lnTo>
                                    <a:pt x="991" y="430"/>
                                  </a:lnTo>
                                  <a:lnTo>
                                    <a:pt x="1046" y="477"/>
                                  </a:lnTo>
                                  <a:lnTo>
                                    <a:pt x="1054" y="468"/>
                                  </a:lnTo>
                                  <a:lnTo>
                                    <a:pt x="1063" y="459"/>
                                  </a:lnTo>
                                  <a:lnTo>
                                    <a:pt x="1072" y="450"/>
                                  </a:lnTo>
                                  <a:lnTo>
                                    <a:pt x="1082" y="440"/>
                                  </a:lnTo>
                                  <a:lnTo>
                                    <a:pt x="1017" y="392"/>
                                  </a:lnTo>
                                  <a:lnTo>
                                    <a:pt x="967" y="333"/>
                                  </a:lnTo>
                                  <a:lnTo>
                                    <a:pt x="930" y="265"/>
                                  </a:lnTo>
                                  <a:lnTo>
                                    <a:pt x="928" y="258"/>
                                  </a:lnTo>
                                  <a:close/>
                                  <a:moveTo>
                                    <a:pt x="686" y="5"/>
                                  </a:moveTo>
                                  <a:lnTo>
                                    <a:pt x="663" y="67"/>
                                  </a:lnTo>
                                  <a:lnTo>
                                    <a:pt x="635" y="126"/>
                                  </a:lnTo>
                                  <a:lnTo>
                                    <a:pt x="602" y="182"/>
                                  </a:lnTo>
                                  <a:lnTo>
                                    <a:pt x="564" y="234"/>
                                  </a:lnTo>
                                  <a:lnTo>
                                    <a:pt x="573" y="256"/>
                                  </a:lnTo>
                                  <a:lnTo>
                                    <a:pt x="577" y="267"/>
                                  </a:lnTo>
                                  <a:lnTo>
                                    <a:pt x="581" y="278"/>
                                  </a:lnTo>
                                  <a:lnTo>
                                    <a:pt x="594" y="261"/>
                                  </a:lnTo>
                                  <a:lnTo>
                                    <a:pt x="607" y="245"/>
                                  </a:lnTo>
                                  <a:lnTo>
                                    <a:pt x="620" y="227"/>
                                  </a:lnTo>
                                  <a:lnTo>
                                    <a:pt x="633" y="209"/>
                                  </a:lnTo>
                                  <a:lnTo>
                                    <a:pt x="672" y="209"/>
                                  </a:lnTo>
                                  <a:lnTo>
                                    <a:pt x="672" y="142"/>
                                  </a:lnTo>
                                  <a:lnTo>
                                    <a:pt x="687" y="113"/>
                                  </a:lnTo>
                                  <a:lnTo>
                                    <a:pt x="701" y="83"/>
                                  </a:lnTo>
                                  <a:lnTo>
                                    <a:pt x="715" y="51"/>
                                  </a:lnTo>
                                  <a:lnTo>
                                    <a:pt x="728" y="18"/>
                                  </a:lnTo>
                                  <a:lnTo>
                                    <a:pt x="686" y="5"/>
                                  </a:lnTo>
                                  <a:close/>
                                  <a:moveTo>
                                    <a:pt x="1078" y="150"/>
                                  </a:moveTo>
                                  <a:lnTo>
                                    <a:pt x="710" y="150"/>
                                  </a:lnTo>
                                  <a:lnTo>
                                    <a:pt x="710" y="185"/>
                                  </a:lnTo>
                                  <a:lnTo>
                                    <a:pt x="1078" y="185"/>
                                  </a:lnTo>
                                  <a:lnTo>
                                    <a:pt x="1078" y="150"/>
                                  </a:lnTo>
                                  <a:close/>
                                  <a:moveTo>
                                    <a:pt x="908" y="2"/>
                                  </a:moveTo>
                                  <a:lnTo>
                                    <a:pt x="866" y="2"/>
                                  </a:lnTo>
                                  <a:lnTo>
                                    <a:pt x="866" y="18"/>
                                  </a:lnTo>
                                  <a:lnTo>
                                    <a:pt x="866" y="48"/>
                                  </a:lnTo>
                                  <a:lnTo>
                                    <a:pt x="865" y="77"/>
                                  </a:lnTo>
                                  <a:lnTo>
                                    <a:pt x="865" y="116"/>
                                  </a:lnTo>
                                  <a:lnTo>
                                    <a:pt x="864" y="150"/>
                                  </a:lnTo>
                                  <a:lnTo>
                                    <a:pt x="906" y="150"/>
                                  </a:lnTo>
                                  <a:lnTo>
                                    <a:pt x="907" y="62"/>
                                  </a:lnTo>
                                  <a:lnTo>
                                    <a:pt x="908" y="18"/>
                                  </a:lnTo>
                                  <a:lnTo>
                                    <a:pt x="908" y="2"/>
                                  </a:lnTo>
                                  <a:close/>
                                  <a:moveTo>
                                    <a:pt x="973" y="25"/>
                                  </a:moveTo>
                                  <a:lnTo>
                                    <a:pt x="946" y="48"/>
                                  </a:lnTo>
                                  <a:lnTo>
                                    <a:pt x="963" y="66"/>
                                  </a:lnTo>
                                  <a:lnTo>
                                    <a:pt x="981" y="84"/>
                                  </a:lnTo>
                                  <a:lnTo>
                                    <a:pt x="999" y="103"/>
                                  </a:lnTo>
                                  <a:lnTo>
                                    <a:pt x="1017" y="123"/>
                                  </a:lnTo>
                                  <a:lnTo>
                                    <a:pt x="1025" y="116"/>
                                  </a:lnTo>
                                  <a:lnTo>
                                    <a:pt x="1033" y="109"/>
                                  </a:lnTo>
                                  <a:lnTo>
                                    <a:pt x="1040" y="102"/>
                                  </a:lnTo>
                                  <a:lnTo>
                                    <a:pt x="1048" y="95"/>
                                  </a:lnTo>
                                  <a:lnTo>
                                    <a:pt x="1032" y="79"/>
                                  </a:lnTo>
                                  <a:lnTo>
                                    <a:pt x="1013" y="62"/>
                                  </a:lnTo>
                                  <a:lnTo>
                                    <a:pt x="973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07" name="任意多边形 1107"/>
                          <wps:cNvSpPr/>
                          <wps:spPr>
                            <a:xfrm>
                              <a:off x="4729" y="11964"/>
                              <a:ext cx="212" cy="13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87" h="638">
                                  <a:moveTo>
                                    <a:pt x="380" y="66"/>
                                  </a:moveTo>
                                  <a:lnTo>
                                    <a:pt x="205" y="66"/>
                                  </a:lnTo>
                                  <a:lnTo>
                                    <a:pt x="234" y="68"/>
                                  </a:lnTo>
                                  <a:lnTo>
                                    <a:pt x="258" y="74"/>
                                  </a:lnTo>
                                  <a:lnTo>
                                    <a:pt x="280" y="83"/>
                                  </a:lnTo>
                                  <a:lnTo>
                                    <a:pt x="298" y="95"/>
                                  </a:lnTo>
                                  <a:lnTo>
                                    <a:pt x="312" y="111"/>
                                  </a:lnTo>
                                  <a:lnTo>
                                    <a:pt x="322" y="130"/>
                                  </a:lnTo>
                                  <a:lnTo>
                                    <a:pt x="328" y="152"/>
                                  </a:lnTo>
                                  <a:lnTo>
                                    <a:pt x="330" y="177"/>
                                  </a:lnTo>
                                  <a:lnTo>
                                    <a:pt x="328" y="200"/>
                                  </a:lnTo>
                                  <a:lnTo>
                                    <a:pt x="323" y="223"/>
                                  </a:lnTo>
                                  <a:lnTo>
                                    <a:pt x="314" y="246"/>
                                  </a:lnTo>
                                  <a:lnTo>
                                    <a:pt x="302" y="268"/>
                                  </a:lnTo>
                                  <a:lnTo>
                                    <a:pt x="285" y="292"/>
                                  </a:lnTo>
                                  <a:lnTo>
                                    <a:pt x="262" y="320"/>
                                  </a:lnTo>
                                  <a:lnTo>
                                    <a:pt x="232" y="351"/>
                                  </a:lnTo>
                                  <a:lnTo>
                                    <a:pt x="195" y="387"/>
                                  </a:lnTo>
                                  <a:lnTo>
                                    <a:pt x="0" y="569"/>
                                  </a:lnTo>
                                  <a:lnTo>
                                    <a:pt x="0" y="638"/>
                                  </a:lnTo>
                                  <a:lnTo>
                                    <a:pt x="408" y="638"/>
                                  </a:lnTo>
                                  <a:lnTo>
                                    <a:pt x="408" y="567"/>
                                  </a:lnTo>
                                  <a:lnTo>
                                    <a:pt x="100" y="567"/>
                                  </a:lnTo>
                                  <a:lnTo>
                                    <a:pt x="100" y="565"/>
                                  </a:lnTo>
                                  <a:lnTo>
                                    <a:pt x="253" y="426"/>
                                  </a:lnTo>
                                  <a:lnTo>
                                    <a:pt x="296" y="385"/>
                                  </a:lnTo>
                                  <a:lnTo>
                                    <a:pt x="332" y="347"/>
                                  </a:lnTo>
                                  <a:lnTo>
                                    <a:pt x="360" y="313"/>
                                  </a:lnTo>
                                  <a:lnTo>
                                    <a:pt x="380" y="283"/>
                                  </a:lnTo>
                                  <a:lnTo>
                                    <a:pt x="395" y="255"/>
                                  </a:lnTo>
                                  <a:lnTo>
                                    <a:pt x="405" y="227"/>
                                  </a:lnTo>
                                  <a:lnTo>
                                    <a:pt x="412" y="198"/>
                                  </a:lnTo>
                                  <a:lnTo>
                                    <a:pt x="414" y="169"/>
                                  </a:lnTo>
                                  <a:lnTo>
                                    <a:pt x="410" y="132"/>
                                  </a:lnTo>
                                  <a:lnTo>
                                    <a:pt x="401" y="99"/>
                                  </a:lnTo>
                                  <a:lnTo>
                                    <a:pt x="384" y="71"/>
                                  </a:lnTo>
                                  <a:lnTo>
                                    <a:pt x="380" y="66"/>
                                  </a:lnTo>
                                  <a:close/>
                                  <a:moveTo>
                                    <a:pt x="218" y="0"/>
                                  </a:moveTo>
                                  <a:lnTo>
                                    <a:pt x="167" y="4"/>
                                  </a:lnTo>
                                  <a:lnTo>
                                    <a:pt x="120" y="14"/>
                                  </a:lnTo>
                                  <a:lnTo>
                                    <a:pt x="75" y="32"/>
                                  </a:lnTo>
                                  <a:lnTo>
                                    <a:pt x="34" y="57"/>
                                  </a:lnTo>
                                  <a:lnTo>
                                    <a:pt x="34" y="138"/>
                                  </a:lnTo>
                                  <a:lnTo>
                                    <a:pt x="75" y="107"/>
                                  </a:lnTo>
                                  <a:lnTo>
                                    <a:pt x="117" y="84"/>
                                  </a:lnTo>
                                  <a:lnTo>
                                    <a:pt x="161" y="71"/>
                                  </a:lnTo>
                                  <a:lnTo>
                                    <a:pt x="205" y="66"/>
                                  </a:lnTo>
                                  <a:lnTo>
                                    <a:pt x="380" y="66"/>
                                  </a:lnTo>
                                  <a:lnTo>
                                    <a:pt x="361" y="46"/>
                                  </a:lnTo>
                                  <a:lnTo>
                                    <a:pt x="333" y="26"/>
                                  </a:lnTo>
                                  <a:lnTo>
                                    <a:pt x="299" y="12"/>
                                  </a:lnTo>
                                  <a:lnTo>
                                    <a:pt x="261" y="3"/>
                                  </a:lnTo>
                                  <a:lnTo>
                                    <a:pt x="218" y="0"/>
                                  </a:lnTo>
                                  <a:close/>
                                  <a:moveTo>
                                    <a:pt x="953" y="66"/>
                                  </a:moveTo>
                                  <a:lnTo>
                                    <a:pt x="778" y="66"/>
                                  </a:lnTo>
                                  <a:lnTo>
                                    <a:pt x="806" y="68"/>
                                  </a:lnTo>
                                  <a:lnTo>
                                    <a:pt x="831" y="74"/>
                                  </a:lnTo>
                                  <a:lnTo>
                                    <a:pt x="853" y="83"/>
                                  </a:lnTo>
                                  <a:lnTo>
                                    <a:pt x="870" y="95"/>
                                  </a:lnTo>
                                  <a:lnTo>
                                    <a:pt x="885" y="111"/>
                                  </a:lnTo>
                                  <a:lnTo>
                                    <a:pt x="895" y="130"/>
                                  </a:lnTo>
                                  <a:lnTo>
                                    <a:pt x="901" y="152"/>
                                  </a:lnTo>
                                  <a:lnTo>
                                    <a:pt x="903" y="177"/>
                                  </a:lnTo>
                                  <a:lnTo>
                                    <a:pt x="901" y="200"/>
                                  </a:lnTo>
                                  <a:lnTo>
                                    <a:pt x="896" y="223"/>
                                  </a:lnTo>
                                  <a:lnTo>
                                    <a:pt x="887" y="246"/>
                                  </a:lnTo>
                                  <a:lnTo>
                                    <a:pt x="875" y="268"/>
                                  </a:lnTo>
                                  <a:lnTo>
                                    <a:pt x="858" y="292"/>
                                  </a:lnTo>
                                  <a:lnTo>
                                    <a:pt x="835" y="320"/>
                                  </a:lnTo>
                                  <a:lnTo>
                                    <a:pt x="804" y="351"/>
                                  </a:lnTo>
                                  <a:lnTo>
                                    <a:pt x="767" y="387"/>
                                  </a:lnTo>
                                  <a:lnTo>
                                    <a:pt x="573" y="569"/>
                                  </a:lnTo>
                                  <a:lnTo>
                                    <a:pt x="573" y="638"/>
                                  </a:lnTo>
                                  <a:lnTo>
                                    <a:pt x="980" y="638"/>
                                  </a:lnTo>
                                  <a:lnTo>
                                    <a:pt x="980" y="567"/>
                                  </a:lnTo>
                                  <a:lnTo>
                                    <a:pt x="673" y="567"/>
                                  </a:lnTo>
                                  <a:lnTo>
                                    <a:pt x="673" y="565"/>
                                  </a:lnTo>
                                  <a:lnTo>
                                    <a:pt x="826" y="426"/>
                                  </a:lnTo>
                                  <a:lnTo>
                                    <a:pt x="869" y="385"/>
                                  </a:lnTo>
                                  <a:lnTo>
                                    <a:pt x="904" y="347"/>
                                  </a:lnTo>
                                  <a:lnTo>
                                    <a:pt x="932" y="313"/>
                                  </a:lnTo>
                                  <a:lnTo>
                                    <a:pt x="953" y="283"/>
                                  </a:lnTo>
                                  <a:lnTo>
                                    <a:pt x="968" y="255"/>
                                  </a:lnTo>
                                  <a:lnTo>
                                    <a:pt x="978" y="227"/>
                                  </a:lnTo>
                                  <a:lnTo>
                                    <a:pt x="984" y="198"/>
                                  </a:lnTo>
                                  <a:lnTo>
                                    <a:pt x="987" y="169"/>
                                  </a:lnTo>
                                  <a:lnTo>
                                    <a:pt x="983" y="132"/>
                                  </a:lnTo>
                                  <a:lnTo>
                                    <a:pt x="973" y="99"/>
                                  </a:lnTo>
                                  <a:lnTo>
                                    <a:pt x="957" y="71"/>
                                  </a:lnTo>
                                  <a:lnTo>
                                    <a:pt x="953" y="66"/>
                                  </a:lnTo>
                                  <a:close/>
                                  <a:moveTo>
                                    <a:pt x="791" y="0"/>
                                  </a:moveTo>
                                  <a:lnTo>
                                    <a:pt x="740" y="4"/>
                                  </a:lnTo>
                                  <a:lnTo>
                                    <a:pt x="692" y="14"/>
                                  </a:lnTo>
                                  <a:lnTo>
                                    <a:pt x="648" y="32"/>
                                  </a:lnTo>
                                  <a:lnTo>
                                    <a:pt x="607" y="57"/>
                                  </a:lnTo>
                                  <a:lnTo>
                                    <a:pt x="607" y="138"/>
                                  </a:lnTo>
                                  <a:lnTo>
                                    <a:pt x="648" y="107"/>
                                  </a:lnTo>
                                  <a:lnTo>
                                    <a:pt x="690" y="84"/>
                                  </a:lnTo>
                                  <a:lnTo>
                                    <a:pt x="733" y="71"/>
                                  </a:lnTo>
                                  <a:lnTo>
                                    <a:pt x="778" y="66"/>
                                  </a:lnTo>
                                  <a:lnTo>
                                    <a:pt x="953" y="66"/>
                                  </a:lnTo>
                                  <a:lnTo>
                                    <a:pt x="934" y="46"/>
                                  </a:lnTo>
                                  <a:lnTo>
                                    <a:pt x="906" y="26"/>
                                  </a:lnTo>
                                  <a:lnTo>
                                    <a:pt x="872" y="12"/>
                                  </a:lnTo>
                                  <a:lnTo>
                                    <a:pt x="834" y="3"/>
                                  </a:lnTo>
                                  <a:lnTo>
                                    <a:pt x="79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08" name="任意多边形 1108"/>
                          <wps:cNvSpPr/>
                          <wps:spPr>
                            <a:xfrm>
                              <a:off x="4720" y="12135"/>
                              <a:ext cx="231" cy="10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7" h="473">
                                  <a:moveTo>
                                    <a:pt x="143" y="161"/>
                                  </a:moveTo>
                                  <a:lnTo>
                                    <a:pt x="100" y="161"/>
                                  </a:lnTo>
                                  <a:lnTo>
                                    <a:pt x="100" y="473"/>
                                  </a:lnTo>
                                  <a:lnTo>
                                    <a:pt x="143" y="473"/>
                                  </a:lnTo>
                                  <a:lnTo>
                                    <a:pt x="143" y="431"/>
                                  </a:lnTo>
                                  <a:lnTo>
                                    <a:pt x="408" y="431"/>
                                  </a:lnTo>
                                  <a:lnTo>
                                    <a:pt x="408" y="395"/>
                                  </a:lnTo>
                                  <a:lnTo>
                                    <a:pt x="143" y="395"/>
                                  </a:lnTo>
                                  <a:lnTo>
                                    <a:pt x="143" y="161"/>
                                  </a:lnTo>
                                  <a:close/>
                                  <a:moveTo>
                                    <a:pt x="408" y="431"/>
                                  </a:moveTo>
                                  <a:lnTo>
                                    <a:pt x="365" y="431"/>
                                  </a:lnTo>
                                  <a:lnTo>
                                    <a:pt x="365" y="471"/>
                                  </a:lnTo>
                                  <a:lnTo>
                                    <a:pt x="408" y="471"/>
                                  </a:lnTo>
                                  <a:lnTo>
                                    <a:pt x="408" y="431"/>
                                  </a:lnTo>
                                  <a:close/>
                                  <a:moveTo>
                                    <a:pt x="408" y="161"/>
                                  </a:moveTo>
                                  <a:lnTo>
                                    <a:pt x="365" y="161"/>
                                  </a:lnTo>
                                  <a:lnTo>
                                    <a:pt x="365" y="395"/>
                                  </a:lnTo>
                                  <a:lnTo>
                                    <a:pt x="408" y="395"/>
                                  </a:lnTo>
                                  <a:lnTo>
                                    <a:pt x="408" y="161"/>
                                  </a:lnTo>
                                  <a:close/>
                                  <a:moveTo>
                                    <a:pt x="508" y="124"/>
                                  </a:moveTo>
                                  <a:lnTo>
                                    <a:pt x="0" y="124"/>
                                  </a:lnTo>
                                  <a:lnTo>
                                    <a:pt x="0" y="161"/>
                                  </a:lnTo>
                                  <a:lnTo>
                                    <a:pt x="508" y="161"/>
                                  </a:lnTo>
                                  <a:lnTo>
                                    <a:pt x="508" y="124"/>
                                  </a:lnTo>
                                  <a:close/>
                                  <a:moveTo>
                                    <a:pt x="143" y="1"/>
                                  </a:moveTo>
                                  <a:lnTo>
                                    <a:pt x="100" y="1"/>
                                  </a:lnTo>
                                  <a:lnTo>
                                    <a:pt x="100" y="124"/>
                                  </a:lnTo>
                                  <a:lnTo>
                                    <a:pt x="143" y="124"/>
                                  </a:lnTo>
                                  <a:lnTo>
                                    <a:pt x="143" y="1"/>
                                  </a:lnTo>
                                  <a:close/>
                                  <a:moveTo>
                                    <a:pt x="408" y="0"/>
                                  </a:moveTo>
                                  <a:lnTo>
                                    <a:pt x="365" y="0"/>
                                  </a:lnTo>
                                  <a:lnTo>
                                    <a:pt x="365" y="124"/>
                                  </a:lnTo>
                                  <a:lnTo>
                                    <a:pt x="408" y="124"/>
                                  </a:lnTo>
                                  <a:lnTo>
                                    <a:pt x="408" y="0"/>
                                  </a:lnTo>
                                  <a:close/>
                                  <a:moveTo>
                                    <a:pt x="1076" y="410"/>
                                  </a:moveTo>
                                  <a:lnTo>
                                    <a:pt x="562" y="410"/>
                                  </a:lnTo>
                                  <a:lnTo>
                                    <a:pt x="562" y="446"/>
                                  </a:lnTo>
                                  <a:lnTo>
                                    <a:pt x="1076" y="446"/>
                                  </a:lnTo>
                                  <a:lnTo>
                                    <a:pt x="1076" y="410"/>
                                  </a:lnTo>
                                  <a:close/>
                                  <a:moveTo>
                                    <a:pt x="758" y="219"/>
                                  </a:moveTo>
                                  <a:lnTo>
                                    <a:pt x="713" y="219"/>
                                  </a:lnTo>
                                  <a:lnTo>
                                    <a:pt x="683" y="410"/>
                                  </a:lnTo>
                                  <a:lnTo>
                                    <a:pt x="727" y="410"/>
                                  </a:lnTo>
                                  <a:lnTo>
                                    <a:pt x="758" y="219"/>
                                  </a:lnTo>
                                  <a:close/>
                                  <a:moveTo>
                                    <a:pt x="992" y="183"/>
                                  </a:moveTo>
                                  <a:lnTo>
                                    <a:pt x="595" y="183"/>
                                  </a:lnTo>
                                  <a:lnTo>
                                    <a:pt x="595" y="219"/>
                                  </a:lnTo>
                                  <a:lnTo>
                                    <a:pt x="948" y="219"/>
                                  </a:lnTo>
                                  <a:lnTo>
                                    <a:pt x="948" y="410"/>
                                  </a:lnTo>
                                  <a:lnTo>
                                    <a:pt x="992" y="410"/>
                                  </a:lnTo>
                                  <a:lnTo>
                                    <a:pt x="992" y="183"/>
                                  </a:lnTo>
                                  <a:close/>
                                  <a:moveTo>
                                    <a:pt x="782" y="65"/>
                                  </a:moveTo>
                                  <a:lnTo>
                                    <a:pt x="738" y="65"/>
                                  </a:lnTo>
                                  <a:lnTo>
                                    <a:pt x="720" y="183"/>
                                  </a:lnTo>
                                  <a:lnTo>
                                    <a:pt x="763" y="183"/>
                                  </a:lnTo>
                                  <a:lnTo>
                                    <a:pt x="782" y="65"/>
                                  </a:lnTo>
                                  <a:close/>
                                  <a:moveTo>
                                    <a:pt x="1052" y="28"/>
                                  </a:moveTo>
                                  <a:lnTo>
                                    <a:pt x="581" y="28"/>
                                  </a:lnTo>
                                  <a:lnTo>
                                    <a:pt x="581" y="65"/>
                                  </a:lnTo>
                                  <a:lnTo>
                                    <a:pt x="1052" y="65"/>
                                  </a:lnTo>
                                  <a:lnTo>
                                    <a:pt x="1052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09" name="任意多边形 1109"/>
                          <wps:cNvSpPr/>
                          <wps:spPr>
                            <a:xfrm>
                              <a:off x="4728" y="12339"/>
                              <a:ext cx="215" cy="1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1" h="648">
                                  <a:moveTo>
                                    <a:pt x="380" y="66"/>
                                  </a:moveTo>
                                  <a:lnTo>
                                    <a:pt x="205" y="66"/>
                                  </a:lnTo>
                                  <a:lnTo>
                                    <a:pt x="234" y="68"/>
                                  </a:lnTo>
                                  <a:lnTo>
                                    <a:pt x="259" y="73"/>
                                  </a:lnTo>
                                  <a:lnTo>
                                    <a:pt x="280" y="82"/>
                                  </a:lnTo>
                                  <a:lnTo>
                                    <a:pt x="298" y="95"/>
                                  </a:lnTo>
                                  <a:lnTo>
                                    <a:pt x="312" y="110"/>
                                  </a:lnTo>
                                  <a:lnTo>
                                    <a:pt x="322" y="129"/>
                                  </a:lnTo>
                                  <a:lnTo>
                                    <a:pt x="328" y="151"/>
                                  </a:lnTo>
                                  <a:lnTo>
                                    <a:pt x="330" y="177"/>
                                  </a:lnTo>
                                  <a:lnTo>
                                    <a:pt x="328" y="200"/>
                                  </a:lnTo>
                                  <a:lnTo>
                                    <a:pt x="323" y="223"/>
                                  </a:lnTo>
                                  <a:lnTo>
                                    <a:pt x="314" y="245"/>
                                  </a:lnTo>
                                  <a:lnTo>
                                    <a:pt x="302" y="267"/>
                                  </a:lnTo>
                                  <a:lnTo>
                                    <a:pt x="285" y="291"/>
                                  </a:lnTo>
                                  <a:lnTo>
                                    <a:pt x="262" y="319"/>
                                  </a:lnTo>
                                  <a:lnTo>
                                    <a:pt x="232" y="351"/>
                                  </a:lnTo>
                                  <a:lnTo>
                                    <a:pt x="195" y="387"/>
                                  </a:lnTo>
                                  <a:lnTo>
                                    <a:pt x="0" y="568"/>
                                  </a:lnTo>
                                  <a:lnTo>
                                    <a:pt x="0" y="637"/>
                                  </a:lnTo>
                                  <a:lnTo>
                                    <a:pt x="408" y="637"/>
                                  </a:lnTo>
                                  <a:lnTo>
                                    <a:pt x="408" y="567"/>
                                  </a:lnTo>
                                  <a:lnTo>
                                    <a:pt x="100" y="567"/>
                                  </a:lnTo>
                                  <a:lnTo>
                                    <a:pt x="100" y="565"/>
                                  </a:lnTo>
                                  <a:lnTo>
                                    <a:pt x="253" y="425"/>
                                  </a:lnTo>
                                  <a:lnTo>
                                    <a:pt x="296" y="384"/>
                                  </a:lnTo>
                                  <a:lnTo>
                                    <a:pt x="332" y="347"/>
                                  </a:lnTo>
                                  <a:lnTo>
                                    <a:pt x="360" y="313"/>
                                  </a:lnTo>
                                  <a:lnTo>
                                    <a:pt x="380" y="283"/>
                                  </a:lnTo>
                                  <a:lnTo>
                                    <a:pt x="395" y="255"/>
                                  </a:lnTo>
                                  <a:lnTo>
                                    <a:pt x="405" y="226"/>
                                  </a:lnTo>
                                  <a:lnTo>
                                    <a:pt x="412" y="197"/>
                                  </a:lnTo>
                                  <a:lnTo>
                                    <a:pt x="414" y="168"/>
                                  </a:lnTo>
                                  <a:lnTo>
                                    <a:pt x="410" y="132"/>
                                  </a:lnTo>
                                  <a:lnTo>
                                    <a:pt x="401" y="99"/>
                                  </a:lnTo>
                                  <a:lnTo>
                                    <a:pt x="384" y="70"/>
                                  </a:lnTo>
                                  <a:lnTo>
                                    <a:pt x="380" y="66"/>
                                  </a:lnTo>
                                  <a:close/>
                                  <a:moveTo>
                                    <a:pt x="218" y="0"/>
                                  </a:moveTo>
                                  <a:lnTo>
                                    <a:pt x="167" y="3"/>
                                  </a:lnTo>
                                  <a:lnTo>
                                    <a:pt x="120" y="14"/>
                                  </a:lnTo>
                                  <a:lnTo>
                                    <a:pt x="75" y="32"/>
                                  </a:lnTo>
                                  <a:lnTo>
                                    <a:pt x="34" y="57"/>
                                  </a:lnTo>
                                  <a:lnTo>
                                    <a:pt x="34" y="137"/>
                                  </a:lnTo>
                                  <a:lnTo>
                                    <a:pt x="75" y="106"/>
                                  </a:lnTo>
                                  <a:lnTo>
                                    <a:pt x="117" y="84"/>
                                  </a:lnTo>
                                  <a:lnTo>
                                    <a:pt x="161" y="71"/>
                                  </a:lnTo>
                                  <a:lnTo>
                                    <a:pt x="205" y="66"/>
                                  </a:lnTo>
                                  <a:lnTo>
                                    <a:pt x="380" y="66"/>
                                  </a:lnTo>
                                  <a:lnTo>
                                    <a:pt x="361" y="45"/>
                                  </a:lnTo>
                                  <a:lnTo>
                                    <a:pt x="333" y="25"/>
                                  </a:lnTo>
                                  <a:lnTo>
                                    <a:pt x="299" y="11"/>
                                  </a:lnTo>
                                  <a:lnTo>
                                    <a:pt x="261" y="3"/>
                                  </a:lnTo>
                                  <a:lnTo>
                                    <a:pt x="218" y="0"/>
                                  </a:lnTo>
                                  <a:close/>
                                  <a:moveTo>
                                    <a:pt x="607" y="552"/>
                                  </a:moveTo>
                                  <a:lnTo>
                                    <a:pt x="607" y="626"/>
                                  </a:lnTo>
                                  <a:lnTo>
                                    <a:pt x="633" y="636"/>
                                  </a:lnTo>
                                  <a:lnTo>
                                    <a:pt x="661" y="642"/>
                                  </a:lnTo>
                                  <a:lnTo>
                                    <a:pt x="692" y="646"/>
                                  </a:lnTo>
                                  <a:lnTo>
                                    <a:pt x="726" y="648"/>
                                  </a:lnTo>
                                  <a:lnTo>
                                    <a:pt x="787" y="642"/>
                                  </a:lnTo>
                                  <a:lnTo>
                                    <a:pt x="841" y="624"/>
                                  </a:lnTo>
                                  <a:lnTo>
                                    <a:pt x="888" y="595"/>
                                  </a:lnTo>
                                  <a:lnTo>
                                    <a:pt x="900" y="582"/>
                                  </a:lnTo>
                                  <a:lnTo>
                                    <a:pt x="726" y="582"/>
                                  </a:lnTo>
                                  <a:lnTo>
                                    <a:pt x="695" y="580"/>
                                  </a:lnTo>
                                  <a:lnTo>
                                    <a:pt x="664" y="575"/>
                                  </a:lnTo>
                                  <a:lnTo>
                                    <a:pt x="635" y="565"/>
                                  </a:lnTo>
                                  <a:lnTo>
                                    <a:pt x="607" y="552"/>
                                  </a:lnTo>
                                  <a:close/>
                                  <a:moveTo>
                                    <a:pt x="998" y="327"/>
                                  </a:moveTo>
                                  <a:lnTo>
                                    <a:pt x="916" y="327"/>
                                  </a:lnTo>
                                  <a:lnTo>
                                    <a:pt x="912" y="385"/>
                                  </a:lnTo>
                                  <a:lnTo>
                                    <a:pt x="903" y="435"/>
                                  </a:lnTo>
                                  <a:lnTo>
                                    <a:pt x="888" y="479"/>
                                  </a:lnTo>
                                  <a:lnTo>
                                    <a:pt x="866" y="516"/>
                                  </a:lnTo>
                                  <a:lnTo>
                                    <a:pt x="839" y="545"/>
                                  </a:lnTo>
                                  <a:lnTo>
                                    <a:pt x="806" y="565"/>
                                  </a:lnTo>
                                  <a:lnTo>
                                    <a:pt x="769" y="578"/>
                                  </a:lnTo>
                                  <a:lnTo>
                                    <a:pt x="726" y="582"/>
                                  </a:lnTo>
                                  <a:lnTo>
                                    <a:pt x="900" y="582"/>
                                  </a:lnTo>
                                  <a:lnTo>
                                    <a:pt x="928" y="554"/>
                                  </a:lnTo>
                                  <a:lnTo>
                                    <a:pt x="960" y="502"/>
                                  </a:lnTo>
                                  <a:lnTo>
                                    <a:pt x="982" y="441"/>
                                  </a:lnTo>
                                  <a:lnTo>
                                    <a:pt x="996" y="369"/>
                                  </a:lnTo>
                                  <a:lnTo>
                                    <a:pt x="998" y="327"/>
                                  </a:lnTo>
                                  <a:close/>
                                  <a:moveTo>
                                    <a:pt x="788" y="0"/>
                                  </a:moveTo>
                                  <a:lnTo>
                                    <a:pt x="742" y="3"/>
                                  </a:lnTo>
                                  <a:lnTo>
                                    <a:pt x="700" y="15"/>
                                  </a:lnTo>
                                  <a:lnTo>
                                    <a:pt x="663" y="33"/>
                                  </a:lnTo>
                                  <a:lnTo>
                                    <a:pt x="631" y="59"/>
                                  </a:lnTo>
                                  <a:lnTo>
                                    <a:pt x="604" y="91"/>
                                  </a:lnTo>
                                  <a:lnTo>
                                    <a:pt x="585" y="127"/>
                                  </a:lnTo>
                                  <a:lnTo>
                                    <a:pt x="574" y="167"/>
                                  </a:lnTo>
                                  <a:lnTo>
                                    <a:pt x="570" y="211"/>
                                  </a:lnTo>
                                  <a:lnTo>
                                    <a:pt x="573" y="252"/>
                                  </a:lnTo>
                                  <a:lnTo>
                                    <a:pt x="584" y="289"/>
                                  </a:lnTo>
                                  <a:lnTo>
                                    <a:pt x="601" y="322"/>
                                  </a:lnTo>
                                  <a:lnTo>
                                    <a:pt x="625" y="351"/>
                                  </a:lnTo>
                                  <a:lnTo>
                                    <a:pt x="655" y="375"/>
                                  </a:lnTo>
                                  <a:lnTo>
                                    <a:pt x="688" y="392"/>
                                  </a:lnTo>
                                  <a:lnTo>
                                    <a:pt x="725" y="402"/>
                                  </a:lnTo>
                                  <a:lnTo>
                                    <a:pt x="765" y="406"/>
                                  </a:lnTo>
                                  <a:lnTo>
                                    <a:pt x="814" y="401"/>
                                  </a:lnTo>
                                  <a:lnTo>
                                    <a:pt x="855" y="386"/>
                                  </a:lnTo>
                                  <a:lnTo>
                                    <a:pt x="888" y="361"/>
                                  </a:lnTo>
                                  <a:lnTo>
                                    <a:pt x="906" y="338"/>
                                  </a:lnTo>
                                  <a:lnTo>
                                    <a:pt x="786" y="338"/>
                                  </a:lnTo>
                                  <a:lnTo>
                                    <a:pt x="757" y="335"/>
                                  </a:lnTo>
                                  <a:lnTo>
                                    <a:pt x="732" y="328"/>
                                  </a:lnTo>
                                  <a:lnTo>
                                    <a:pt x="709" y="317"/>
                                  </a:lnTo>
                                  <a:lnTo>
                                    <a:pt x="690" y="301"/>
                                  </a:lnTo>
                                  <a:lnTo>
                                    <a:pt x="675" y="280"/>
                                  </a:lnTo>
                                  <a:lnTo>
                                    <a:pt x="664" y="257"/>
                                  </a:lnTo>
                                  <a:lnTo>
                                    <a:pt x="658" y="230"/>
                                  </a:lnTo>
                                  <a:lnTo>
                                    <a:pt x="656" y="200"/>
                                  </a:lnTo>
                                  <a:lnTo>
                                    <a:pt x="658" y="173"/>
                                  </a:lnTo>
                                  <a:lnTo>
                                    <a:pt x="665" y="147"/>
                                  </a:lnTo>
                                  <a:lnTo>
                                    <a:pt x="676" y="125"/>
                                  </a:lnTo>
                                  <a:lnTo>
                                    <a:pt x="691" y="104"/>
                                  </a:lnTo>
                                  <a:lnTo>
                                    <a:pt x="710" y="87"/>
                                  </a:lnTo>
                                  <a:lnTo>
                                    <a:pt x="731" y="75"/>
                                  </a:lnTo>
                                  <a:lnTo>
                                    <a:pt x="755" y="68"/>
                                  </a:lnTo>
                                  <a:lnTo>
                                    <a:pt x="781" y="66"/>
                                  </a:lnTo>
                                  <a:lnTo>
                                    <a:pt x="937" y="66"/>
                                  </a:lnTo>
                                  <a:lnTo>
                                    <a:pt x="913" y="41"/>
                                  </a:lnTo>
                                  <a:lnTo>
                                    <a:pt x="877" y="18"/>
                                  </a:lnTo>
                                  <a:lnTo>
                                    <a:pt x="835" y="4"/>
                                  </a:lnTo>
                                  <a:lnTo>
                                    <a:pt x="788" y="0"/>
                                  </a:lnTo>
                                  <a:close/>
                                  <a:moveTo>
                                    <a:pt x="937" y="66"/>
                                  </a:moveTo>
                                  <a:lnTo>
                                    <a:pt x="781" y="66"/>
                                  </a:lnTo>
                                  <a:lnTo>
                                    <a:pt x="809" y="68"/>
                                  </a:lnTo>
                                  <a:lnTo>
                                    <a:pt x="834" y="77"/>
                                  </a:lnTo>
                                  <a:lnTo>
                                    <a:pt x="856" y="91"/>
                                  </a:lnTo>
                                  <a:lnTo>
                                    <a:pt x="875" y="110"/>
                                  </a:lnTo>
                                  <a:lnTo>
                                    <a:pt x="891" y="134"/>
                                  </a:lnTo>
                                  <a:lnTo>
                                    <a:pt x="902" y="160"/>
                                  </a:lnTo>
                                  <a:lnTo>
                                    <a:pt x="909" y="190"/>
                                  </a:lnTo>
                                  <a:lnTo>
                                    <a:pt x="911" y="222"/>
                                  </a:lnTo>
                                  <a:lnTo>
                                    <a:pt x="909" y="245"/>
                                  </a:lnTo>
                                  <a:lnTo>
                                    <a:pt x="902" y="266"/>
                                  </a:lnTo>
                                  <a:lnTo>
                                    <a:pt x="891" y="286"/>
                                  </a:lnTo>
                                  <a:lnTo>
                                    <a:pt x="875" y="304"/>
                                  </a:lnTo>
                                  <a:lnTo>
                                    <a:pt x="856" y="319"/>
                                  </a:lnTo>
                                  <a:lnTo>
                                    <a:pt x="835" y="329"/>
                                  </a:lnTo>
                                  <a:lnTo>
                                    <a:pt x="811" y="336"/>
                                  </a:lnTo>
                                  <a:lnTo>
                                    <a:pt x="786" y="338"/>
                                  </a:lnTo>
                                  <a:lnTo>
                                    <a:pt x="906" y="338"/>
                                  </a:lnTo>
                                  <a:lnTo>
                                    <a:pt x="914" y="327"/>
                                  </a:lnTo>
                                  <a:lnTo>
                                    <a:pt x="998" y="327"/>
                                  </a:lnTo>
                                  <a:lnTo>
                                    <a:pt x="1000" y="289"/>
                                  </a:lnTo>
                                  <a:lnTo>
                                    <a:pt x="1000" y="286"/>
                                  </a:lnTo>
                                  <a:lnTo>
                                    <a:pt x="997" y="221"/>
                                  </a:lnTo>
                                  <a:lnTo>
                                    <a:pt x="986" y="163"/>
                                  </a:lnTo>
                                  <a:lnTo>
                                    <a:pt x="969" y="114"/>
                                  </a:lnTo>
                                  <a:lnTo>
                                    <a:pt x="944" y="73"/>
                                  </a:lnTo>
                                  <a:lnTo>
                                    <a:pt x="937" y="66"/>
                                  </a:lnTo>
                                  <a:close/>
                                  <a:moveTo>
                                    <a:pt x="916" y="327"/>
                                  </a:moveTo>
                                  <a:lnTo>
                                    <a:pt x="914" y="327"/>
                                  </a:lnTo>
                                  <a:lnTo>
                                    <a:pt x="914" y="328"/>
                                  </a:lnTo>
                                  <a:lnTo>
                                    <a:pt x="915" y="328"/>
                                  </a:lnTo>
                                  <a:lnTo>
                                    <a:pt x="916" y="3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10" name="任意多边形 1110"/>
                          <wps:cNvSpPr/>
                          <wps:spPr>
                            <a:xfrm>
                              <a:off x="4720" y="12511"/>
                              <a:ext cx="231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7" h="481">
                                  <a:moveTo>
                                    <a:pt x="331" y="82"/>
                                  </a:moveTo>
                                  <a:lnTo>
                                    <a:pt x="287" y="82"/>
                                  </a:lnTo>
                                  <a:lnTo>
                                    <a:pt x="286" y="123"/>
                                  </a:lnTo>
                                  <a:lnTo>
                                    <a:pt x="284" y="162"/>
                                  </a:lnTo>
                                  <a:lnTo>
                                    <a:pt x="282" y="198"/>
                                  </a:lnTo>
                                  <a:lnTo>
                                    <a:pt x="279" y="232"/>
                                  </a:lnTo>
                                  <a:lnTo>
                                    <a:pt x="267" y="294"/>
                                  </a:lnTo>
                                  <a:lnTo>
                                    <a:pt x="242" y="351"/>
                                  </a:lnTo>
                                  <a:lnTo>
                                    <a:pt x="202" y="403"/>
                                  </a:lnTo>
                                  <a:lnTo>
                                    <a:pt x="149" y="449"/>
                                  </a:lnTo>
                                  <a:lnTo>
                                    <a:pt x="158" y="457"/>
                                  </a:lnTo>
                                  <a:lnTo>
                                    <a:pt x="167" y="465"/>
                                  </a:lnTo>
                                  <a:lnTo>
                                    <a:pt x="175" y="473"/>
                                  </a:lnTo>
                                  <a:lnTo>
                                    <a:pt x="182" y="480"/>
                                  </a:lnTo>
                                  <a:lnTo>
                                    <a:pt x="239" y="429"/>
                                  </a:lnTo>
                                  <a:lnTo>
                                    <a:pt x="282" y="371"/>
                                  </a:lnTo>
                                  <a:lnTo>
                                    <a:pt x="310" y="306"/>
                                  </a:lnTo>
                                  <a:lnTo>
                                    <a:pt x="323" y="235"/>
                                  </a:lnTo>
                                  <a:lnTo>
                                    <a:pt x="325" y="203"/>
                                  </a:lnTo>
                                  <a:lnTo>
                                    <a:pt x="327" y="167"/>
                                  </a:lnTo>
                                  <a:lnTo>
                                    <a:pt x="329" y="127"/>
                                  </a:lnTo>
                                  <a:lnTo>
                                    <a:pt x="331" y="82"/>
                                  </a:lnTo>
                                  <a:close/>
                                  <a:moveTo>
                                    <a:pt x="179" y="261"/>
                                  </a:moveTo>
                                  <a:lnTo>
                                    <a:pt x="78" y="261"/>
                                  </a:lnTo>
                                  <a:lnTo>
                                    <a:pt x="78" y="478"/>
                                  </a:lnTo>
                                  <a:lnTo>
                                    <a:pt x="118" y="478"/>
                                  </a:lnTo>
                                  <a:lnTo>
                                    <a:pt x="118" y="273"/>
                                  </a:lnTo>
                                  <a:lnTo>
                                    <a:pt x="181" y="273"/>
                                  </a:lnTo>
                                  <a:lnTo>
                                    <a:pt x="173" y="268"/>
                                  </a:lnTo>
                                  <a:lnTo>
                                    <a:pt x="179" y="261"/>
                                  </a:lnTo>
                                  <a:close/>
                                  <a:moveTo>
                                    <a:pt x="313" y="421"/>
                                  </a:moveTo>
                                  <a:lnTo>
                                    <a:pt x="315" y="432"/>
                                  </a:lnTo>
                                  <a:lnTo>
                                    <a:pt x="317" y="442"/>
                                  </a:lnTo>
                                  <a:lnTo>
                                    <a:pt x="319" y="453"/>
                                  </a:lnTo>
                                  <a:lnTo>
                                    <a:pt x="321" y="465"/>
                                  </a:lnTo>
                                  <a:lnTo>
                                    <a:pt x="365" y="466"/>
                                  </a:lnTo>
                                  <a:lnTo>
                                    <a:pt x="398" y="466"/>
                                  </a:lnTo>
                                  <a:lnTo>
                                    <a:pt x="433" y="461"/>
                                  </a:lnTo>
                                  <a:lnTo>
                                    <a:pt x="459" y="444"/>
                                  </a:lnTo>
                                  <a:lnTo>
                                    <a:pt x="470" y="425"/>
                                  </a:lnTo>
                                  <a:lnTo>
                                    <a:pt x="393" y="425"/>
                                  </a:lnTo>
                                  <a:lnTo>
                                    <a:pt x="377" y="425"/>
                                  </a:lnTo>
                                  <a:lnTo>
                                    <a:pt x="358" y="424"/>
                                  </a:lnTo>
                                  <a:lnTo>
                                    <a:pt x="337" y="423"/>
                                  </a:lnTo>
                                  <a:lnTo>
                                    <a:pt x="313" y="421"/>
                                  </a:lnTo>
                                  <a:close/>
                                  <a:moveTo>
                                    <a:pt x="493" y="45"/>
                                  </a:moveTo>
                                  <a:lnTo>
                                    <a:pt x="204" y="45"/>
                                  </a:lnTo>
                                  <a:lnTo>
                                    <a:pt x="204" y="82"/>
                                  </a:lnTo>
                                  <a:lnTo>
                                    <a:pt x="448" y="82"/>
                                  </a:lnTo>
                                  <a:lnTo>
                                    <a:pt x="446" y="181"/>
                                  </a:lnTo>
                                  <a:lnTo>
                                    <a:pt x="443" y="263"/>
                                  </a:lnTo>
                                  <a:lnTo>
                                    <a:pt x="440" y="327"/>
                                  </a:lnTo>
                                  <a:lnTo>
                                    <a:pt x="438" y="374"/>
                                  </a:lnTo>
                                  <a:lnTo>
                                    <a:pt x="434" y="397"/>
                                  </a:lnTo>
                                  <a:lnTo>
                                    <a:pt x="425" y="413"/>
                                  </a:lnTo>
                                  <a:lnTo>
                                    <a:pt x="412" y="423"/>
                                  </a:lnTo>
                                  <a:lnTo>
                                    <a:pt x="393" y="425"/>
                                  </a:lnTo>
                                  <a:lnTo>
                                    <a:pt x="470" y="425"/>
                                  </a:lnTo>
                                  <a:lnTo>
                                    <a:pt x="475" y="416"/>
                                  </a:lnTo>
                                  <a:lnTo>
                                    <a:pt x="481" y="376"/>
                                  </a:lnTo>
                                  <a:lnTo>
                                    <a:pt x="483" y="326"/>
                                  </a:lnTo>
                                  <a:lnTo>
                                    <a:pt x="486" y="248"/>
                                  </a:lnTo>
                                  <a:lnTo>
                                    <a:pt x="489" y="161"/>
                                  </a:lnTo>
                                  <a:lnTo>
                                    <a:pt x="493" y="45"/>
                                  </a:lnTo>
                                  <a:close/>
                                  <a:moveTo>
                                    <a:pt x="181" y="273"/>
                                  </a:moveTo>
                                  <a:lnTo>
                                    <a:pt x="118" y="273"/>
                                  </a:lnTo>
                                  <a:lnTo>
                                    <a:pt x="159" y="303"/>
                                  </a:lnTo>
                                  <a:lnTo>
                                    <a:pt x="199" y="334"/>
                                  </a:lnTo>
                                  <a:lnTo>
                                    <a:pt x="225" y="304"/>
                                  </a:lnTo>
                                  <a:lnTo>
                                    <a:pt x="181" y="273"/>
                                  </a:lnTo>
                                  <a:close/>
                                  <a:moveTo>
                                    <a:pt x="179" y="94"/>
                                  </a:moveTo>
                                  <a:lnTo>
                                    <a:pt x="7" y="94"/>
                                  </a:lnTo>
                                  <a:lnTo>
                                    <a:pt x="7" y="129"/>
                                  </a:lnTo>
                                  <a:lnTo>
                                    <a:pt x="133" y="129"/>
                                  </a:lnTo>
                                  <a:lnTo>
                                    <a:pt x="103" y="173"/>
                                  </a:lnTo>
                                  <a:lnTo>
                                    <a:pt x="71" y="213"/>
                                  </a:lnTo>
                                  <a:lnTo>
                                    <a:pt x="36" y="248"/>
                                  </a:lnTo>
                                  <a:lnTo>
                                    <a:pt x="0" y="277"/>
                                  </a:lnTo>
                                  <a:lnTo>
                                    <a:pt x="4" y="289"/>
                                  </a:lnTo>
                                  <a:lnTo>
                                    <a:pt x="8" y="299"/>
                                  </a:lnTo>
                                  <a:lnTo>
                                    <a:pt x="11" y="309"/>
                                  </a:lnTo>
                                  <a:lnTo>
                                    <a:pt x="14" y="319"/>
                                  </a:lnTo>
                                  <a:lnTo>
                                    <a:pt x="31" y="305"/>
                                  </a:lnTo>
                                  <a:lnTo>
                                    <a:pt x="47" y="291"/>
                                  </a:lnTo>
                                  <a:lnTo>
                                    <a:pt x="63" y="276"/>
                                  </a:lnTo>
                                  <a:lnTo>
                                    <a:pt x="78" y="261"/>
                                  </a:lnTo>
                                  <a:lnTo>
                                    <a:pt x="179" y="261"/>
                                  </a:lnTo>
                                  <a:lnTo>
                                    <a:pt x="188" y="250"/>
                                  </a:lnTo>
                                  <a:lnTo>
                                    <a:pt x="189" y="248"/>
                                  </a:lnTo>
                                  <a:lnTo>
                                    <a:pt x="143" y="248"/>
                                  </a:lnTo>
                                  <a:lnTo>
                                    <a:pt x="126" y="237"/>
                                  </a:lnTo>
                                  <a:lnTo>
                                    <a:pt x="118" y="231"/>
                                  </a:lnTo>
                                  <a:lnTo>
                                    <a:pt x="118" y="216"/>
                                  </a:lnTo>
                                  <a:lnTo>
                                    <a:pt x="134" y="196"/>
                                  </a:lnTo>
                                  <a:lnTo>
                                    <a:pt x="150" y="175"/>
                                  </a:lnTo>
                                  <a:lnTo>
                                    <a:pt x="165" y="153"/>
                                  </a:lnTo>
                                  <a:lnTo>
                                    <a:pt x="179" y="130"/>
                                  </a:lnTo>
                                  <a:lnTo>
                                    <a:pt x="179" y="94"/>
                                  </a:lnTo>
                                  <a:close/>
                                  <a:moveTo>
                                    <a:pt x="191" y="181"/>
                                  </a:moveTo>
                                  <a:lnTo>
                                    <a:pt x="180" y="198"/>
                                  </a:lnTo>
                                  <a:lnTo>
                                    <a:pt x="168" y="215"/>
                                  </a:lnTo>
                                  <a:lnTo>
                                    <a:pt x="156" y="232"/>
                                  </a:lnTo>
                                  <a:lnTo>
                                    <a:pt x="143" y="248"/>
                                  </a:lnTo>
                                  <a:lnTo>
                                    <a:pt x="189" y="248"/>
                                  </a:lnTo>
                                  <a:lnTo>
                                    <a:pt x="201" y="233"/>
                                  </a:lnTo>
                                  <a:lnTo>
                                    <a:pt x="214" y="217"/>
                                  </a:lnTo>
                                  <a:lnTo>
                                    <a:pt x="226" y="202"/>
                                  </a:lnTo>
                                  <a:lnTo>
                                    <a:pt x="191" y="181"/>
                                  </a:lnTo>
                                  <a:close/>
                                  <a:moveTo>
                                    <a:pt x="93" y="0"/>
                                  </a:moveTo>
                                  <a:lnTo>
                                    <a:pt x="57" y="17"/>
                                  </a:lnTo>
                                  <a:lnTo>
                                    <a:pt x="66" y="32"/>
                                  </a:lnTo>
                                  <a:lnTo>
                                    <a:pt x="76" y="49"/>
                                  </a:lnTo>
                                  <a:lnTo>
                                    <a:pt x="86" y="67"/>
                                  </a:lnTo>
                                  <a:lnTo>
                                    <a:pt x="95" y="85"/>
                                  </a:lnTo>
                                  <a:lnTo>
                                    <a:pt x="134" y="67"/>
                                  </a:lnTo>
                                  <a:lnTo>
                                    <a:pt x="123" y="48"/>
                                  </a:lnTo>
                                  <a:lnTo>
                                    <a:pt x="113" y="31"/>
                                  </a:lnTo>
                                  <a:lnTo>
                                    <a:pt x="103" y="15"/>
                                  </a:lnTo>
                                  <a:lnTo>
                                    <a:pt x="93" y="0"/>
                                  </a:lnTo>
                                  <a:close/>
                                  <a:moveTo>
                                    <a:pt x="1042" y="52"/>
                                  </a:moveTo>
                                  <a:lnTo>
                                    <a:pt x="606" y="52"/>
                                  </a:lnTo>
                                  <a:lnTo>
                                    <a:pt x="606" y="93"/>
                                  </a:lnTo>
                                  <a:lnTo>
                                    <a:pt x="1042" y="93"/>
                                  </a:lnTo>
                                  <a:lnTo>
                                    <a:pt x="1042" y="52"/>
                                  </a:lnTo>
                                  <a:close/>
                                  <a:moveTo>
                                    <a:pt x="1076" y="403"/>
                                  </a:moveTo>
                                  <a:lnTo>
                                    <a:pt x="574" y="403"/>
                                  </a:lnTo>
                                  <a:lnTo>
                                    <a:pt x="574" y="444"/>
                                  </a:lnTo>
                                  <a:lnTo>
                                    <a:pt x="1076" y="444"/>
                                  </a:lnTo>
                                  <a:lnTo>
                                    <a:pt x="1076" y="403"/>
                                  </a:lnTo>
                                  <a:close/>
                                  <a:moveTo>
                                    <a:pt x="1018" y="218"/>
                                  </a:moveTo>
                                  <a:lnTo>
                                    <a:pt x="630" y="218"/>
                                  </a:lnTo>
                                  <a:lnTo>
                                    <a:pt x="630" y="259"/>
                                  </a:lnTo>
                                  <a:lnTo>
                                    <a:pt x="1018" y="259"/>
                                  </a:lnTo>
                                  <a:lnTo>
                                    <a:pt x="1018" y="2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11" name="任意多边形 1111"/>
                          <wps:cNvSpPr/>
                          <wps:spPr>
                            <a:xfrm>
                              <a:off x="4793" y="10849"/>
                              <a:ext cx="84" cy="13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89" h="641">
                                  <a:moveTo>
                                    <a:pt x="239" y="0"/>
                                  </a:moveTo>
                                  <a:lnTo>
                                    <a:pt x="0" y="65"/>
                                  </a:lnTo>
                                  <a:lnTo>
                                    <a:pt x="0" y="137"/>
                                  </a:lnTo>
                                  <a:lnTo>
                                    <a:pt x="154" y="96"/>
                                  </a:lnTo>
                                  <a:lnTo>
                                    <a:pt x="154" y="572"/>
                                  </a:lnTo>
                                  <a:lnTo>
                                    <a:pt x="4" y="572"/>
                                  </a:lnTo>
                                  <a:lnTo>
                                    <a:pt x="4" y="640"/>
                                  </a:lnTo>
                                  <a:lnTo>
                                    <a:pt x="388" y="640"/>
                                  </a:lnTo>
                                  <a:lnTo>
                                    <a:pt x="388" y="572"/>
                                  </a:lnTo>
                                  <a:lnTo>
                                    <a:pt x="239" y="572"/>
                                  </a:lnTo>
                                  <a:lnTo>
                                    <a:pt x="2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12" name="任意多边形 1112"/>
                          <wps:cNvSpPr/>
                          <wps:spPr>
                            <a:xfrm>
                              <a:off x="4659" y="11022"/>
                              <a:ext cx="352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41" h="479">
                                  <a:moveTo>
                                    <a:pt x="42" y="252"/>
                                  </a:moveTo>
                                  <a:lnTo>
                                    <a:pt x="8" y="265"/>
                                  </a:lnTo>
                                  <a:lnTo>
                                    <a:pt x="20" y="301"/>
                                  </a:lnTo>
                                  <a:lnTo>
                                    <a:pt x="34" y="332"/>
                                  </a:lnTo>
                                  <a:lnTo>
                                    <a:pt x="49" y="360"/>
                                  </a:lnTo>
                                  <a:lnTo>
                                    <a:pt x="65" y="383"/>
                                  </a:lnTo>
                                  <a:lnTo>
                                    <a:pt x="51" y="400"/>
                                  </a:lnTo>
                                  <a:lnTo>
                                    <a:pt x="36" y="417"/>
                                  </a:lnTo>
                                  <a:lnTo>
                                    <a:pt x="19" y="433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9" y="459"/>
                                  </a:lnTo>
                                  <a:lnTo>
                                    <a:pt x="16" y="469"/>
                                  </a:lnTo>
                                  <a:lnTo>
                                    <a:pt x="21" y="479"/>
                                  </a:lnTo>
                                  <a:lnTo>
                                    <a:pt x="41" y="463"/>
                                  </a:lnTo>
                                  <a:lnTo>
                                    <a:pt x="60" y="447"/>
                                  </a:lnTo>
                                  <a:lnTo>
                                    <a:pt x="77" y="429"/>
                                  </a:lnTo>
                                  <a:lnTo>
                                    <a:pt x="92" y="409"/>
                                  </a:lnTo>
                                  <a:lnTo>
                                    <a:pt x="174" y="409"/>
                                  </a:lnTo>
                                  <a:lnTo>
                                    <a:pt x="145" y="399"/>
                                  </a:lnTo>
                                  <a:lnTo>
                                    <a:pt x="112" y="378"/>
                                  </a:lnTo>
                                  <a:lnTo>
                                    <a:pt x="127" y="350"/>
                                  </a:lnTo>
                                  <a:lnTo>
                                    <a:pt x="86" y="350"/>
                                  </a:lnTo>
                                  <a:lnTo>
                                    <a:pt x="72" y="329"/>
                                  </a:lnTo>
                                  <a:lnTo>
                                    <a:pt x="61" y="306"/>
                                  </a:lnTo>
                                  <a:lnTo>
                                    <a:pt x="51" y="281"/>
                                  </a:lnTo>
                                  <a:lnTo>
                                    <a:pt x="42" y="252"/>
                                  </a:lnTo>
                                  <a:close/>
                                  <a:moveTo>
                                    <a:pt x="174" y="409"/>
                                  </a:moveTo>
                                  <a:lnTo>
                                    <a:pt x="92" y="409"/>
                                  </a:lnTo>
                                  <a:lnTo>
                                    <a:pt x="127" y="431"/>
                                  </a:lnTo>
                                  <a:lnTo>
                                    <a:pt x="168" y="447"/>
                                  </a:lnTo>
                                  <a:lnTo>
                                    <a:pt x="216" y="457"/>
                                  </a:lnTo>
                                  <a:lnTo>
                                    <a:pt x="270" y="460"/>
                                  </a:lnTo>
                                  <a:lnTo>
                                    <a:pt x="500" y="461"/>
                                  </a:lnTo>
                                  <a:lnTo>
                                    <a:pt x="507" y="447"/>
                                  </a:lnTo>
                                  <a:lnTo>
                                    <a:pt x="516" y="425"/>
                                  </a:lnTo>
                                  <a:lnTo>
                                    <a:pt x="340" y="425"/>
                                  </a:lnTo>
                                  <a:lnTo>
                                    <a:pt x="288" y="425"/>
                                  </a:lnTo>
                                  <a:lnTo>
                                    <a:pt x="233" y="422"/>
                                  </a:lnTo>
                                  <a:lnTo>
                                    <a:pt x="185" y="413"/>
                                  </a:lnTo>
                                  <a:lnTo>
                                    <a:pt x="174" y="409"/>
                                  </a:lnTo>
                                  <a:close/>
                                  <a:moveTo>
                                    <a:pt x="518" y="422"/>
                                  </a:moveTo>
                                  <a:lnTo>
                                    <a:pt x="454" y="424"/>
                                  </a:lnTo>
                                  <a:lnTo>
                                    <a:pt x="395" y="425"/>
                                  </a:lnTo>
                                  <a:lnTo>
                                    <a:pt x="340" y="425"/>
                                  </a:lnTo>
                                  <a:lnTo>
                                    <a:pt x="516" y="425"/>
                                  </a:lnTo>
                                  <a:lnTo>
                                    <a:pt x="518" y="422"/>
                                  </a:lnTo>
                                  <a:close/>
                                  <a:moveTo>
                                    <a:pt x="336" y="364"/>
                                  </a:moveTo>
                                  <a:lnTo>
                                    <a:pt x="298" y="364"/>
                                  </a:lnTo>
                                  <a:lnTo>
                                    <a:pt x="298" y="414"/>
                                  </a:lnTo>
                                  <a:lnTo>
                                    <a:pt x="336" y="414"/>
                                  </a:lnTo>
                                  <a:lnTo>
                                    <a:pt x="336" y="364"/>
                                  </a:lnTo>
                                  <a:close/>
                                  <a:moveTo>
                                    <a:pt x="491" y="335"/>
                                  </a:moveTo>
                                  <a:lnTo>
                                    <a:pt x="165" y="335"/>
                                  </a:lnTo>
                                  <a:lnTo>
                                    <a:pt x="165" y="364"/>
                                  </a:lnTo>
                                  <a:lnTo>
                                    <a:pt x="491" y="364"/>
                                  </a:lnTo>
                                  <a:lnTo>
                                    <a:pt x="491" y="335"/>
                                  </a:lnTo>
                                  <a:close/>
                                  <a:moveTo>
                                    <a:pt x="160" y="48"/>
                                  </a:moveTo>
                                  <a:lnTo>
                                    <a:pt x="6" y="48"/>
                                  </a:lnTo>
                                  <a:lnTo>
                                    <a:pt x="6" y="81"/>
                                  </a:lnTo>
                                  <a:lnTo>
                                    <a:pt x="112" y="81"/>
                                  </a:lnTo>
                                  <a:lnTo>
                                    <a:pt x="17" y="191"/>
                                  </a:lnTo>
                                  <a:lnTo>
                                    <a:pt x="17" y="227"/>
                                  </a:lnTo>
                                  <a:lnTo>
                                    <a:pt x="121" y="227"/>
                                  </a:lnTo>
                                  <a:lnTo>
                                    <a:pt x="116" y="261"/>
                                  </a:lnTo>
                                  <a:lnTo>
                                    <a:pt x="108" y="292"/>
                                  </a:lnTo>
                                  <a:lnTo>
                                    <a:pt x="98" y="322"/>
                                  </a:lnTo>
                                  <a:lnTo>
                                    <a:pt x="86" y="350"/>
                                  </a:lnTo>
                                  <a:lnTo>
                                    <a:pt x="127" y="350"/>
                                  </a:lnTo>
                                  <a:lnTo>
                                    <a:pt x="129" y="344"/>
                                  </a:lnTo>
                                  <a:lnTo>
                                    <a:pt x="143" y="306"/>
                                  </a:lnTo>
                                  <a:lnTo>
                                    <a:pt x="153" y="266"/>
                                  </a:lnTo>
                                  <a:lnTo>
                                    <a:pt x="160" y="222"/>
                                  </a:lnTo>
                                  <a:lnTo>
                                    <a:pt x="160" y="194"/>
                                  </a:lnTo>
                                  <a:lnTo>
                                    <a:pt x="62" y="194"/>
                                  </a:lnTo>
                                  <a:lnTo>
                                    <a:pt x="160" y="81"/>
                                  </a:lnTo>
                                  <a:lnTo>
                                    <a:pt x="160" y="48"/>
                                  </a:lnTo>
                                  <a:close/>
                                  <a:moveTo>
                                    <a:pt x="336" y="292"/>
                                  </a:moveTo>
                                  <a:lnTo>
                                    <a:pt x="298" y="292"/>
                                  </a:lnTo>
                                  <a:lnTo>
                                    <a:pt x="298" y="335"/>
                                  </a:lnTo>
                                  <a:lnTo>
                                    <a:pt x="336" y="335"/>
                                  </a:lnTo>
                                  <a:lnTo>
                                    <a:pt x="336" y="292"/>
                                  </a:lnTo>
                                  <a:close/>
                                  <a:moveTo>
                                    <a:pt x="467" y="263"/>
                                  </a:moveTo>
                                  <a:lnTo>
                                    <a:pt x="182" y="263"/>
                                  </a:lnTo>
                                  <a:lnTo>
                                    <a:pt x="182" y="292"/>
                                  </a:lnTo>
                                  <a:lnTo>
                                    <a:pt x="467" y="292"/>
                                  </a:lnTo>
                                  <a:lnTo>
                                    <a:pt x="467" y="263"/>
                                  </a:lnTo>
                                  <a:close/>
                                  <a:moveTo>
                                    <a:pt x="336" y="221"/>
                                  </a:moveTo>
                                  <a:lnTo>
                                    <a:pt x="298" y="221"/>
                                  </a:lnTo>
                                  <a:lnTo>
                                    <a:pt x="298" y="263"/>
                                  </a:lnTo>
                                  <a:lnTo>
                                    <a:pt x="336" y="263"/>
                                  </a:lnTo>
                                  <a:lnTo>
                                    <a:pt x="336" y="221"/>
                                  </a:lnTo>
                                  <a:close/>
                                  <a:moveTo>
                                    <a:pt x="457" y="150"/>
                                  </a:moveTo>
                                  <a:lnTo>
                                    <a:pt x="419" y="150"/>
                                  </a:lnTo>
                                  <a:lnTo>
                                    <a:pt x="419" y="192"/>
                                  </a:lnTo>
                                  <a:lnTo>
                                    <a:pt x="190" y="192"/>
                                  </a:lnTo>
                                  <a:lnTo>
                                    <a:pt x="190" y="221"/>
                                  </a:lnTo>
                                  <a:lnTo>
                                    <a:pt x="419" y="221"/>
                                  </a:lnTo>
                                  <a:lnTo>
                                    <a:pt x="419" y="234"/>
                                  </a:lnTo>
                                  <a:lnTo>
                                    <a:pt x="457" y="234"/>
                                  </a:lnTo>
                                  <a:lnTo>
                                    <a:pt x="457" y="150"/>
                                  </a:lnTo>
                                  <a:close/>
                                  <a:moveTo>
                                    <a:pt x="336" y="150"/>
                                  </a:moveTo>
                                  <a:lnTo>
                                    <a:pt x="298" y="150"/>
                                  </a:lnTo>
                                  <a:lnTo>
                                    <a:pt x="298" y="192"/>
                                  </a:lnTo>
                                  <a:lnTo>
                                    <a:pt x="336" y="192"/>
                                  </a:lnTo>
                                  <a:lnTo>
                                    <a:pt x="336" y="150"/>
                                  </a:lnTo>
                                  <a:close/>
                                  <a:moveTo>
                                    <a:pt x="511" y="119"/>
                                  </a:moveTo>
                                  <a:lnTo>
                                    <a:pt x="163" y="119"/>
                                  </a:lnTo>
                                  <a:lnTo>
                                    <a:pt x="163" y="150"/>
                                  </a:lnTo>
                                  <a:lnTo>
                                    <a:pt x="511" y="150"/>
                                  </a:lnTo>
                                  <a:lnTo>
                                    <a:pt x="511" y="119"/>
                                  </a:lnTo>
                                  <a:close/>
                                  <a:moveTo>
                                    <a:pt x="336" y="77"/>
                                  </a:moveTo>
                                  <a:lnTo>
                                    <a:pt x="298" y="77"/>
                                  </a:lnTo>
                                  <a:lnTo>
                                    <a:pt x="298" y="119"/>
                                  </a:lnTo>
                                  <a:lnTo>
                                    <a:pt x="336" y="119"/>
                                  </a:lnTo>
                                  <a:lnTo>
                                    <a:pt x="336" y="77"/>
                                  </a:lnTo>
                                  <a:close/>
                                  <a:moveTo>
                                    <a:pt x="457" y="48"/>
                                  </a:moveTo>
                                  <a:lnTo>
                                    <a:pt x="190" y="48"/>
                                  </a:lnTo>
                                  <a:lnTo>
                                    <a:pt x="190" y="77"/>
                                  </a:lnTo>
                                  <a:lnTo>
                                    <a:pt x="419" y="77"/>
                                  </a:lnTo>
                                  <a:lnTo>
                                    <a:pt x="419" y="119"/>
                                  </a:lnTo>
                                  <a:lnTo>
                                    <a:pt x="457" y="119"/>
                                  </a:lnTo>
                                  <a:lnTo>
                                    <a:pt x="457" y="48"/>
                                  </a:lnTo>
                                  <a:close/>
                                  <a:moveTo>
                                    <a:pt x="336" y="0"/>
                                  </a:moveTo>
                                  <a:lnTo>
                                    <a:pt x="298" y="0"/>
                                  </a:lnTo>
                                  <a:lnTo>
                                    <a:pt x="298" y="48"/>
                                  </a:lnTo>
                                  <a:lnTo>
                                    <a:pt x="336" y="48"/>
                                  </a:lnTo>
                                  <a:lnTo>
                                    <a:pt x="336" y="0"/>
                                  </a:lnTo>
                                  <a:close/>
                                  <a:moveTo>
                                    <a:pt x="864" y="397"/>
                                  </a:moveTo>
                                  <a:lnTo>
                                    <a:pt x="821" y="397"/>
                                  </a:lnTo>
                                  <a:lnTo>
                                    <a:pt x="821" y="479"/>
                                  </a:lnTo>
                                  <a:lnTo>
                                    <a:pt x="864" y="479"/>
                                  </a:lnTo>
                                  <a:lnTo>
                                    <a:pt x="864" y="397"/>
                                  </a:lnTo>
                                  <a:close/>
                                  <a:moveTo>
                                    <a:pt x="1077" y="362"/>
                                  </a:moveTo>
                                  <a:lnTo>
                                    <a:pt x="571" y="362"/>
                                  </a:lnTo>
                                  <a:lnTo>
                                    <a:pt x="571" y="397"/>
                                  </a:lnTo>
                                  <a:lnTo>
                                    <a:pt x="1077" y="397"/>
                                  </a:lnTo>
                                  <a:lnTo>
                                    <a:pt x="1077" y="362"/>
                                  </a:lnTo>
                                  <a:close/>
                                  <a:moveTo>
                                    <a:pt x="864" y="295"/>
                                  </a:moveTo>
                                  <a:lnTo>
                                    <a:pt x="821" y="295"/>
                                  </a:lnTo>
                                  <a:lnTo>
                                    <a:pt x="821" y="362"/>
                                  </a:lnTo>
                                  <a:lnTo>
                                    <a:pt x="864" y="362"/>
                                  </a:lnTo>
                                  <a:lnTo>
                                    <a:pt x="864" y="295"/>
                                  </a:lnTo>
                                  <a:close/>
                                  <a:moveTo>
                                    <a:pt x="742" y="167"/>
                                  </a:moveTo>
                                  <a:lnTo>
                                    <a:pt x="697" y="167"/>
                                  </a:lnTo>
                                  <a:lnTo>
                                    <a:pt x="682" y="191"/>
                                  </a:lnTo>
                                  <a:lnTo>
                                    <a:pt x="666" y="214"/>
                                  </a:lnTo>
                                  <a:lnTo>
                                    <a:pt x="650" y="237"/>
                                  </a:lnTo>
                                  <a:lnTo>
                                    <a:pt x="633" y="260"/>
                                  </a:lnTo>
                                  <a:lnTo>
                                    <a:pt x="633" y="295"/>
                                  </a:lnTo>
                                  <a:lnTo>
                                    <a:pt x="1033" y="295"/>
                                  </a:lnTo>
                                  <a:lnTo>
                                    <a:pt x="1033" y="260"/>
                                  </a:lnTo>
                                  <a:lnTo>
                                    <a:pt x="683" y="260"/>
                                  </a:lnTo>
                                  <a:lnTo>
                                    <a:pt x="699" y="237"/>
                                  </a:lnTo>
                                  <a:lnTo>
                                    <a:pt x="714" y="213"/>
                                  </a:lnTo>
                                  <a:lnTo>
                                    <a:pt x="728" y="190"/>
                                  </a:lnTo>
                                  <a:lnTo>
                                    <a:pt x="742" y="167"/>
                                  </a:lnTo>
                                  <a:close/>
                                  <a:moveTo>
                                    <a:pt x="864" y="188"/>
                                  </a:moveTo>
                                  <a:lnTo>
                                    <a:pt x="821" y="188"/>
                                  </a:lnTo>
                                  <a:lnTo>
                                    <a:pt x="821" y="260"/>
                                  </a:lnTo>
                                  <a:lnTo>
                                    <a:pt x="864" y="260"/>
                                  </a:lnTo>
                                  <a:lnTo>
                                    <a:pt x="864" y="188"/>
                                  </a:lnTo>
                                  <a:close/>
                                  <a:moveTo>
                                    <a:pt x="1058" y="132"/>
                                  </a:moveTo>
                                  <a:lnTo>
                                    <a:pt x="585" y="132"/>
                                  </a:lnTo>
                                  <a:lnTo>
                                    <a:pt x="585" y="167"/>
                                  </a:lnTo>
                                  <a:lnTo>
                                    <a:pt x="1058" y="167"/>
                                  </a:lnTo>
                                  <a:lnTo>
                                    <a:pt x="1058" y="132"/>
                                  </a:lnTo>
                                  <a:close/>
                                  <a:moveTo>
                                    <a:pt x="748" y="69"/>
                                  </a:moveTo>
                                  <a:lnTo>
                                    <a:pt x="741" y="85"/>
                                  </a:lnTo>
                                  <a:lnTo>
                                    <a:pt x="733" y="101"/>
                                  </a:lnTo>
                                  <a:lnTo>
                                    <a:pt x="725" y="116"/>
                                  </a:lnTo>
                                  <a:lnTo>
                                    <a:pt x="717" y="132"/>
                                  </a:lnTo>
                                  <a:lnTo>
                                    <a:pt x="763" y="132"/>
                                  </a:lnTo>
                                  <a:lnTo>
                                    <a:pt x="770" y="119"/>
                                  </a:lnTo>
                                  <a:lnTo>
                                    <a:pt x="777" y="106"/>
                                  </a:lnTo>
                                  <a:lnTo>
                                    <a:pt x="784" y="94"/>
                                  </a:lnTo>
                                  <a:lnTo>
                                    <a:pt x="790" y="81"/>
                                  </a:lnTo>
                                  <a:lnTo>
                                    <a:pt x="748" y="69"/>
                                  </a:lnTo>
                                  <a:close/>
                                  <a:moveTo>
                                    <a:pt x="1061" y="23"/>
                                  </a:moveTo>
                                  <a:lnTo>
                                    <a:pt x="587" y="23"/>
                                  </a:lnTo>
                                  <a:lnTo>
                                    <a:pt x="587" y="111"/>
                                  </a:lnTo>
                                  <a:lnTo>
                                    <a:pt x="629" y="111"/>
                                  </a:lnTo>
                                  <a:lnTo>
                                    <a:pt x="629" y="58"/>
                                  </a:lnTo>
                                  <a:lnTo>
                                    <a:pt x="1061" y="58"/>
                                  </a:lnTo>
                                  <a:lnTo>
                                    <a:pt x="1061" y="23"/>
                                  </a:lnTo>
                                  <a:close/>
                                  <a:moveTo>
                                    <a:pt x="1061" y="58"/>
                                  </a:moveTo>
                                  <a:lnTo>
                                    <a:pt x="1019" y="58"/>
                                  </a:lnTo>
                                  <a:lnTo>
                                    <a:pt x="1019" y="111"/>
                                  </a:lnTo>
                                  <a:lnTo>
                                    <a:pt x="1061" y="111"/>
                                  </a:lnTo>
                                  <a:lnTo>
                                    <a:pt x="1061" y="58"/>
                                  </a:lnTo>
                                  <a:close/>
                                  <a:moveTo>
                                    <a:pt x="1333" y="221"/>
                                  </a:moveTo>
                                  <a:lnTo>
                                    <a:pt x="1290" y="221"/>
                                  </a:lnTo>
                                  <a:lnTo>
                                    <a:pt x="1290" y="478"/>
                                  </a:lnTo>
                                  <a:lnTo>
                                    <a:pt x="1333" y="478"/>
                                  </a:lnTo>
                                  <a:lnTo>
                                    <a:pt x="1333" y="221"/>
                                  </a:lnTo>
                                  <a:close/>
                                  <a:moveTo>
                                    <a:pt x="1396" y="368"/>
                                  </a:moveTo>
                                  <a:lnTo>
                                    <a:pt x="1398" y="377"/>
                                  </a:lnTo>
                                  <a:lnTo>
                                    <a:pt x="1401" y="388"/>
                                  </a:lnTo>
                                  <a:lnTo>
                                    <a:pt x="1403" y="398"/>
                                  </a:lnTo>
                                  <a:lnTo>
                                    <a:pt x="1404" y="410"/>
                                  </a:lnTo>
                                  <a:lnTo>
                                    <a:pt x="1421" y="411"/>
                                  </a:lnTo>
                                  <a:lnTo>
                                    <a:pt x="1440" y="412"/>
                                  </a:lnTo>
                                  <a:lnTo>
                                    <a:pt x="1462" y="412"/>
                                  </a:lnTo>
                                  <a:lnTo>
                                    <a:pt x="1485" y="413"/>
                                  </a:lnTo>
                                  <a:lnTo>
                                    <a:pt x="1522" y="408"/>
                                  </a:lnTo>
                                  <a:lnTo>
                                    <a:pt x="1550" y="395"/>
                                  </a:lnTo>
                                  <a:lnTo>
                                    <a:pt x="1566" y="374"/>
                                  </a:lnTo>
                                  <a:lnTo>
                                    <a:pt x="1480" y="374"/>
                                  </a:lnTo>
                                  <a:lnTo>
                                    <a:pt x="1460" y="374"/>
                                  </a:lnTo>
                                  <a:lnTo>
                                    <a:pt x="1440" y="373"/>
                                  </a:lnTo>
                                  <a:lnTo>
                                    <a:pt x="1418" y="371"/>
                                  </a:lnTo>
                                  <a:lnTo>
                                    <a:pt x="1396" y="368"/>
                                  </a:lnTo>
                                  <a:close/>
                                  <a:moveTo>
                                    <a:pt x="1585" y="185"/>
                                  </a:moveTo>
                                  <a:lnTo>
                                    <a:pt x="1156" y="185"/>
                                  </a:lnTo>
                                  <a:lnTo>
                                    <a:pt x="1156" y="221"/>
                                  </a:lnTo>
                                  <a:lnTo>
                                    <a:pt x="1542" y="221"/>
                                  </a:lnTo>
                                  <a:lnTo>
                                    <a:pt x="1540" y="254"/>
                                  </a:lnTo>
                                  <a:lnTo>
                                    <a:pt x="1538" y="284"/>
                                  </a:lnTo>
                                  <a:lnTo>
                                    <a:pt x="1536" y="308"/>
                                  </a:lnTo>
                                  <a:lnTo>
                                    <a:pt x="1534" y="329"/>
                                  </a:lnTo>
                                  <a:lnTo>
                                    <a:pt x="1529" y="349"/>
                                  </a:lnTo>
                                  <a:lnTo>
                                    <a:pt x="1519" y="363"/>
                                  </a:lnTo>
                                  <a:lnTo>
                                    <a:pt x="1502" y="371"/>
                                  </a:lnTo>
                                  <a:lnTo>
                                    <a:pt x="1480" y="374"/>
                                  </a:lnTo>
                                  <a:lnTo>
                                    <a:pt x="1566" y="374"/>
                                  </a:lnTo>
                                  <a:lnTo>
                                    <a:pt x="1567" y="373"/>
                                  </a:lnTo>
                                  <a:lnTo>
                                    <a:pt x="1575" y="341"/>
                                  </a:lnTo>
                                  <a:lnTo>
                                    <a:pt x="1577" y="311"/>
                                  </a:lnTo>
                                  <a:lnTo>
                                    <a:pt x="1580" y="275"/>
                                  </a:lnTo>
                                  <a:lnTo>
                                    <a:pt x="1583" y="233"/>
                                  </a:lnTo>
                                  <a:lnTo>
                                    <a:pt x="1585" y="185"/>
                                  </a:lnTo>
                                  <a:close/>
                                  <a:moveTo>
                                    <a:pt x="1496" y="100"/>
                                  </a:moveTo>
                                  <a:lnTo>
                                    <a:pt x="1455" y="100"/>
                                  </a:lnTo>
                                  <a:lnTo>
                                    <a:pt x="1455" y="155"/>
                                  </a:lnTo>
                                  <a:lnTo>
                                    <a:pt x="1496" y="155"/>
                                  </a:lnTo>
                                  <a:lnTo>
                                    <a:pt x="1496" y="100"/>
                                  </a:lnTo>
                                  <a:close/>
                                  <a:moveTo>
                                    <a:pt x="1315" y="100"/>
                                  </a:moveTo>
                                  <a:lnTo>
                                    <a:pt x="1274" y="100"/>
                                  </a:lnTo>
                                  <a:lnTo>
                                    <a:pt x="1274" y="154"/>
                                  </a:lnTo>
                                  <a:lnTo>
                                    <a:pt x="1315" y="154"/>
                                  </a:lnTo>
                                  <a:lnTo>
                                    <a:pt x="1315" y="100"/>
                                  </a:lnTo>
                                  <a:close/>
                                  <a:moveTo>
                                    <a:pt x="1640" y="65"/>
                                  </a:moveTo>
                                  <a:lnTo>
                                    <a:pt x="1130" y="65"/>
                                  </a:lnTo>
                                  <a:lnTo>
                                    <a:pt x="1130" y="100"/>
                                  </a:lnTo>
                                  <a:lnTo>
                                    <a:pt x="1640" y="100"/>
                                  </a:lnTo>
                                  <a:lnTo>
                                    <a:pt x="1640" y="65"/>
                                  </a:lnTo>
                                  <a:close/>
                                  <a:moveTo>
                                    <a:pt x="1315" y="1"/>
                                  </a:moveTo>
                                  <a:lnTo>
                                    <a:pt x="1274" y="1"/>
                                  </a:lnTo>
                                  <a:lnTo>
                                    <a:pt x="1274" y="65"/>
                                  </a:lnTo>
                                  <a:lnTo>
                                    <a:pt x="1315" y="65"/>
                                  </a:lnTo>
                                  <a:lnTo>
                                    <a:pt x="1315" y="1"/>
                                  </a:lnTo>
                                  <a:close/>
                                  <a:moveTo>
                                    <a:pt x="1496" y="1"/>
                                  </a:moveTo>
                                  <a:lnTo>
                                    <a:pt x="1455" y="1"/>
                                  </a:lnTo>
                                  <a:lnTo>
                                    <a:pt x="1455" y="65"/>
                                  </a:lnTo>
                                  <a:lnTo>
                                    <a:pt x="1496" y="65"/>
                                  </a:lnTo>
                                  <a:lnTo>
                                    <a:pt x="1496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13" name="任意多边形 1113"/>
                          <wps:cNvSpPr/>
                          <wps:spPr>
                            <a:xfrm>
                              <a:off x="7581" y="11020"/>
                              <a:ext cx="231" cy="1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5" h="487">
                                  <a:moveTo>
                                    <a:pt x="503" y="416"/>
                                  </a:moveTo>
                                  <a:lnTo>
                                    <a:pt x="0" y="416"/>
                                  </a:lnTo>
                                  <a:lnTo>
                                    <a:pt x="0" y="454"/>
                                  </a:lnTo>
                                  <a:lnTo>
                                    <a:pt x="503" y="454"/>
                                  </a:lnTo>
                                  <a:lnTo>
                                    <a:pt x="503" y="416"/>
                                  </a:lnTo>
                                  <a:close/>
                                  <a:moveTo>
                                    <a:pt x="383" y="156"/>
                                  </a:moveTo>
                                  <a:lnTo>
                                    <a:pt x="356" y="229"/>
                                  </a:lnTo>
                                  <a:lnTo>
                                    <a:pt x="329" y="296"/>
                                  </a:lnTo>
                                  <a:lnTo>
                                    <a:pt x="300" y="359"/>
                                  </a:lnTo>
                                  <a:lnTo>
                                    <a:pt x="270" y="416"/>
                                  </a:lnTo>
                                  <a:lnTo>
                                    <a:pt x="321" y="416"/>
                                  </a:lnTo>
                                  <a:lnTo>
                                    <a:pt x="349" y="360"/>
                                  </a:lnTo>
                                  <a:lnTo>
                                    <a:pt x="376" y="301"/>
                                  </a:lnTo>
                                  <a:lnTo>
                                    <a:pt x="404" y="238"/>
                                  </a:lnTo>
                                  <a:lnTo>
                                    <a:pt x="431" y="172"/>
                                  </a:lnTo>
                                  <a:lnTo>
                                    <a:pt x="383" y="156"/>
                                  </a:lnTo>
                                  <a:close/>
                                  <a:moveTo>
                                    <a:pt x="116" y="161"/>
                                  </a:moveTo>
                                  <a:lnTo>
                                    <a:pt x="75" y="176"/>
                                  </a:lnTo>
                                  <a:lnTo>
                                    <a:pt x="97" y="225"/>
                                  </a:lnTo>
                                  <a:lnTo>
                                    <a:pt x="118" y="277"/>
                                  </a:lnTo>
                                  <a:lnTo>
                                    <a:pt x="140" y="330"/>
                                  </a:lnTo>
                                  <a:lnTo>
                                    <a:pt x="161" y="387"/>
                                  </a:lnTo>
                                  <a:lnTo>
                                    <a:pt x="207" y="369"/>
                                  </a:lnTo>
                                  <a:lnTo>
                                    <a:pt x="185" y="316"/>
                                  </a:lnTo>
                                  <a:lnTo>
                                    <a:pt x="163" y="264"/>
                                  </a:lnTo>
                                  <a:lnTo>
                                    <a:pt x="140" y="212"/>
                                  </a:lnTo>
                                  <a:lnTo>
                                    <a:pt x="116" y="161"/>
                                  </a:lnTo>
                                  <a:close/>
                                  <a:moveTo>
                                    <a:pt x="490" y="98"/>
                                  </a:moveTo>
                                  <a:lnTo>
                                    <a:pt x="13" y="98"/>
                                  </a:lnTo>
                                  <a:lnTo>
                                    <a:pt x="13" y="135"/>
                                  </a:lnTo>
                                  <a:lnTo>
                                    <a:pt x="490" y="135"/>
                                  </a:lnTo>
                                  <a:lnTo>
                                    <a:pt x="490" y="98"/>
                                  </a:lnTo>
                                  <a:close/>
                                  <a:moveTo>
                                    <a:pt x="233" y="0"/>
                                  </a:moveTo>
                                  <a:lnTo>
                                    <a:pt x="195" y="20"/>
                                  </a:lnTo>
                                  <a:lnTo>
                                    <a:pt x="209" y="39"/>
                                  </a:lnTo>
                                  <a:lnTo>
                                    <a:pt x="221" y="59"/>
                                  </a:lnTo>
                                  <a:lnTo>
                                    <a:pt x="233" y="77"/>
                                  </a:lnTo>
                                  <a:lnTo>
                                    <a:pt x="244" y="96"/>
                                  </a:lnTo>
                                  <a:lnTo>
                                    <a:pt x="285" y="73"/>
                                  </a:lnTo>
                                  <a:lnTo>
                                    <a:pt x="272" y="53"/>
                                  </a:lnTo>
                                  <a:lnTo>
                                    <a:pt x="259" y="34"/>
                                  </a:lnTo>
                                  <a:lnTo>
                                    <a:pt x="246" y="16"/>
                                  </a:lnTo>
                                  <a:lnTo>
                                    <a:pt x="233" y="0"/>
                                  </a:lnTo>
                                  <a:close/>
                                  <a:moveTo>
                                    <a:pt x="914" y="7"/>
                                  </a:moveTo>
                                  <a:lnTo>
                                    <a:pt x="874" y="7"/>
                                  </a:lnTo>
                                  <a:lnTo>
                                    <a:pt x="874" y="45"/>
                                  </a:lnTo>
                                  <a:lnTo>
                                    <a:pt x="873" y="79"/>
                                  </a:lnTo>
                                  <a:lnTo>
                                    <a:pt x="873" y="111"/>
                                  </a:lnTo>
                                  <a:lnTo>
                                    <a:pt x="872" y="140"/>
                                  </a:lnTo>
                                  <a:lnTo>
                                    <a:pt x="869" y="197"/>
                                  </a:lnTo>
                                  <a:lnTo>
                                    <a:pt x="862" y="246"/>
                                  </a:lnTo>
                                  <a:lnTo>
                                    <a:pt x="852" y="289"/>
                                  </a:lnTo>
                                  <a:lnTo>
                                    <a:pt x="838" y="324"/>
                                  </a:lnTo>
                                  <a:lnTo>
                                    <a:pt x="819" y="356"/>
                                  </a:lnTo>
                                  <a:lnTo>
                                    <a:pt x="792" y="389"/>
                                  </a:lnTo>
                                  <a:lnTo>
                                    <a:pt x="758" y="423"/>
                                  </a:lnTo>
                                  <a:lnTo>
                                    <a:pt x="717" y="456"/>
                                  </a:lnTo>
                                  <a:lnTo>
                                    <a:pt x="727" y="465"/>
                                  </a:lnTo>
                                  <a:lnTo>
                                    <a:pt x="736" y="473"/>
                                  </a:lnTo>
                                  <a:lnTo>
                                    <a:pt x="742" y="480"/>
                                  </a:lnTo>
                                  <a:lnTo>
                                    <a:pt x="748" y="486"/>
                                  </a:lnTo>
                                  <a:lnTo>
                                    <a:pt x="806" y="435"/>
                                  </a:lnTo>
                                  <a:lnTo>
                                    <a:pt x="850" y="380"/>
                                  </a:lnTo>
                                  <a:lnTo>
                                    <a:pt x="880" y="320"/>
                                  </a:lnTo>
                                  <a:lnTo>
                                    <a:pt x="897" y="254"/>
                                  </a:lnTo>
                                  <a:lnTo>
                                    <a:pt x="931" y="254"/>
                                  </a:lnTo>
                                  <a:lnTo>
                                    <a:pt x="910" y="165"/>
                                  </a:lnTo>
                                  <a:lnTo>
                                    <a:pt x="911" y="130"/>
                                  </a:lnTo>
                                  <a:lnTo>
                                    <a:pt x="912" y="93"/>
                                  </a:lnTo>
                                  <a:lnTo>
                                    <a:pt x="913" y="51"/>
                                  </a:lnTo>
                                  <a:lnTo>
                                    <a:pt x="914" y="7"/>
                                  </a:lnTo>
                                  <a:close/>
                                  <a:moveTo>
                                    <a:pt x="680" y="270"/>
                                  </a:moveTo>
                                  <a:lnTo>
                                    <a:pt x="642" y="270"/>
                                  </a:lnTo>
                                  <a:lnTo>
                                    <a:pt x="642" y="483"/>
                                  </a:lnTo>
                                  <a:lnTo>
                                    <a:pt x="680" y="483"/>
                                  </a:lnTo>
                                  <a:lnTo>
                                    <a:pt x="680" y="270"/>
                                  </a:lnTo>
                                  <a:close/>
                                  <a:moveTo>
                                    <a:pt x="931" y="254"/>
                                  </a:moveTo>
                                  <a:lnTo>
                                    <a:pt x="897" y="254"/>
                                  </a:lnTo>
                                  <a:lnTo>
                                    <a:pt x="918" y="324"/>
                                  </a:lnTo>
                                  <a:lnTo>
                                    <a:pt x="949" y="384"/>
                                  </a:lnTo>
                                  <a:lnTo>
                                    <a:pt x="990" y="436"/>
                                  </a:lnTo>
                                  <a:lnTo>
                                    <a:pt x="1042" y="480"/>
                                  </a:lnTo>
                                  <a:lnTo>
                                    <a:pt x="1050" y="472"/>
                                  </a:lnTo>
                                  <a:lnTo>
                                    <a:pt x="1058" y="464"/>
                                  </a:lnTo>
                                  <a:lnTo>
                                    <a:pt x="1066" y="456"/>
                                  </a:lnTo>
                                  <a:lnTo>
                                    <a:pt x="1075" y="447"/>
                                  </a:lnTo>
                                  <a:lnTo>
                                    <a:pt x="1015" y="402"/>
                                  </a:lnTo>
                                  <a:lnTo>
                                    <a:pt x="968" y="340"/>
                                  </a:lnTo>
                                  <a:lnTo>
                                    <a:pt x="933" y="261"/>
                                  </a:lnTo>
                                  <a:lnTo>
                                    <a:pt x="931" y="254"/>
                                  </a:lnTo>
                                  <a:close/>
                                  <a:moveTo>
                                    <a:pt x="680" y="184"/>
                                  </a:moveTo>
                                  <a:lnTo>
                                    <a:pt x="639" y="184"/>
                                  </a:lnTo>
                                  <a:lnTo>
                                    <a:pt x="621" y="233"/>
                                  </a:lnTo>
                                  <a:lnTo>
                                    <a:pt x="601" y="276"/>
                                  </a:lnTo>
                                  <a:lnTo>
                                    <a:pt x="580" y="316"/>
                                  </a:lnTo>
                                  <a:lnTo>
                                    <a:pt x="556" y="351"/>
                                  </a:lnTo>
                                  <a:lnTo>
                                    <a:pt x="561" y="361"/>
                                  </a:lnTo>
                                  <a:lnTo>
                                    <a:pt x="566" y="372"/>
                                  </a:lnTo>
                                  <a:lnTo>
                                    <a:pt x="570" y="382"/>
                                  </a:lnTo>
                                  <a:lnTo>
                                    <a:pt x="574" y="392"/>
                                  </a:lnTo>
                                  <a:lnTo>
                                    <a:pt x="594" y="366"/>
                                  </a:lnTo>
                                  <a:lnTo>
                                    <a:pt x="611" y="337"/>
                                  </a:lnTo>
                                  <a:lnTo>
                                    <a:pt x="627" y="305"/>
                                  </a:lnTo>
                                  <a:lnTo>
                                    <a:pt x="642" y="270"/>
                                  </a:lnTo>
                                  <a:lnTo>
                                    <a:pt x="680" y="270"/>
                                  </a:lnTo>
                                  <a:lnTo>
                                    <a:pt x="680" y="264"/>
                                  </a:lnTo>
                                  <a:lnTo>
                                    <a:pt x="729" y="264"/>
                                  </a:lnTo>
                                  <a:lnTo>
                                    <a:pt x="723" y="258"/>
                                  </a:lnTo>
                                  <a:lnTo>
                                    <a:pt x="680" y="258"/>
                                  </a:lnTo>
                                  <a:lnTo>
                                    <a:pt x="680" y="184"/>
                                  </a:lnTo>
                                  <a:close/>
                                  <a:moveTo>
                                    <a:pt x="729" y="264"/>
                                  </a:moveTo>
                                  <a:lnTo>
                                    <a:pt x="680" y="264"/>
                                  </a:lnTo>
                                  <a:lnTo>
                                    <a:pt x="694" y="279"/>
                                  </a:lnTo>
                                  <a:lnTo>
                                    <a:pt x="708" y="295"/>
                                  </a:lnTo>
                                  <a:lnTo>
                                    <a:pt x="722" y="312"/>
                                  </a:lnTo>
                                  <a:lnTo>
                                    <a:pt x="736" y="330"/>
                                  </a:lnTo>
                                  <a:lnTo>
                                    <a:pt x="768" y="306"/>
                                  </a:lnTo>
                                  <a:lnTo>
                                    <a:pt x="752" y="289"/>
                                  </a:lnTo>
                                  <a:lnTo>
                                    <a:pt x="737" y="272"/>
                                  </a:lnTo>
                                  <a:lnTo>
                                    <a:pt x="729" y="264"/>
                                  </a:lnTo>
                                  <a:close/>
                                  <a:moveTo>
                                    <a:pt x="705" y="239"/>
                                  </a:moveTo>
                                  <a:lnTo>
                                    <a:pt x="680" y="258"/>
                                  </a:lnTo>
                                  <a:lnTo>
                                    <a:pt x="723" y="258"/>
                                  </a:lnTo>
                                  <a:lnTo>
                                    <a:pt x="721" y="255"/>
                                  </a:lnTo>
                                  <a:lnTo>
                                    <a:pt x="705" y="239"/>
                                  </a:lnTo>
                                  <a:close/>
                                  <a:moveTo>
                                    <a:pt x="778" y="108"/>
                                  </a:moveTo>
                                  <a:lnTo>
                                    <a:pt x="744" y="125"/>
                                  </a:lnTo>
                                  <a:lnTo>
                                    <a:pt x="762" y="158"/>
                                  </a:lnTo>
                                  <a:lnTo>
                                    <a:pt x="779" y="189"/>
                                  </a:lnTo>
                                  <a:lnTo>
                                    <a:pt x="795" y="220"/>
                                  </a:lnTo>
                                  <a:lnTo>
                                    <a:pt x="810" y="251"/>
                                  </a:lnTo>
                                  <a:lnTo>
                                    <a:pt x="846" y="231"/>
                                  </a:lnTo>
                                  <a:lnTo>
                                    <a:pt x="829" y="200"/>
                                  </a:lnTo>
                                  <a:lnTo>
                                    <a:pt x="812" y="169"/>
                                  </a:lnTo>
                                  <a:lnTo>
                                    <a:pt x="795" y="138"/>
                                  </a:lnTo>
                                  <a:lnTo>
                                    <a:pt x="778" y="108"/>
                                  </a:lnTo>
                                  <a:close/>
                                  <a:moveTo>
                                    <a:pt x="1023" y="106"/>
                                  </a:moveTo>
                                  <a:lnTo>
                                    <a:pt x="1002" y="137"/>
                                  </a:lnTo>
                                  <a:lnTo>
                                    <a:pt x="981" y="168"/>
                                  </a:lnTo>
                                  <a:lnTo>
                                    <a:pt x="960" y="198"/>
                                  </a:lnTo>
                                  <a:lnTo>
                                    <a:pt x="937" y="228"/>
                                  </a:lnTo>
                                  <a:lnTo>
                                    <a:pt x="946" y="234"/>
                                  </a:lnTo>
                                  <a:lnTo>
                                    <a:pt x="956" y="242"/>
                                  </a:lnTo>
                                  <a:lnTo>
                                    <a:pt x="968" y="250"/>
                                  </a:lnTo>
                                  <a:lnTo>
                                    <a:pt x="993" y="216"/>
                                  </a:lnTo>
                                  <a:lnTo>
                                    <a:pt x="1017" y="185"/>
                                  </a:lnTo>
                                  <a:lnTo>
                                    <a:pt x="1039" y="155"/>
                                  </a:lnTo>
                                  <a:lnTo>
                                    <a:pt x="1059" y="127"/>
                                  </a:lnTo>
                                  <a:lnTo>
                                    <a:pt x="1023" y="106"/>
                                  </a:lnTo>
                                  <a:close/>
                                  <a:moveTo>
                                    <a:pt x="753" y="150"/>
                                  </a:moveTo>
                                  <a:lnTo>
                                    <a:pt x="559" y="150"/>
                                  </a:lnTo>
                                  <a:lnTo>
                                    <a:pt x="559" y="184"/>
                                  </a:lnTo>
                                  <a:lnTo>
                                    <a:pt x="753" y="184"/>
                                  </a:lnTo>
                                  <a:lnTo>
                                    <a:pt x="753" y="150"/>
                                  </a:lnTo>
                                  <a:close/>
                                  <a:moveTo>
                                    <a:pt x="680" y="70"/>
                                  </a:moveTo>
                                  <a:lnTo>
                                    <a:pt x="642" y="70"/>
                                  </a:lnTo>
                                  <a:lnTo>
                                    <a:pt x="642" y="150"/>
                                  </a:lnTo>
                                  <a:lnTo>
                                    <a:pt x="680" y="150"/>
                                  </a:lnTo>
                                  <a:lnTo>
                                    <a:pt x="680" y="70"/>
                                  </a:lnTo>
                                  <a:close/>
                                  <a:moveTo>
                                    <a:pt x="751" y="23"/>
                                  </a:moveTo>
                                  <a:lnTo>
                                    <a:pt x="710" y="28"/>
                                  </a:lnTo>
                                  <a:lnTo>
                                    <a:pt x="665" y="32"/>
                                  </a:lnTo>
                                  <a:lnTo>
                                    <a:pt x="617" y="36"/>
                                  </a:lnTo>
                                  <a:lnTo>
                                    <a:pt x="566" y="39"/>
                                  </a:lnTo>
                                  <a:lnTo>
                                    <a:pt x="569" y="52"/>
                                  </a:lnTo>
                                  <a:lnTo>
                                    <a:pt x="572" y="63"/>
                                  </a:lnTo>
                                  <a:lnTo>
                                    <a:pt x="574" y="74"/>
                                  </a:lnTo>
                                  <a:lnTo>
                                    <a:pt x="642" y="70"/>
                                  </a:lnTo>
                                  <a:lnTo>
                                    <a:pt x="680" y="70"/>
                                  </a:lnTo>
                                  <a:lnTo>
                                    <a:pt x="680" y="67"/>
                                  </a:lnTo>
                                  <a:lnTo>
                                    <a:pt x="760" y="60"/>
                                  </a:lnTo>
                                  <a:lnTo>
                                    <a:pt x="751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14" name="矩形 1114"/>
                          <wps:cNvSpPr/>
                          <wps:spPr>
                            <a:xfrm>
                              <a:off x="5334" y="11401"/>
                              <a:ext cx="91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15" name="矩形 1115"/>
                          <wps:cNvSpPr/>
                          <wps:spPr>
                            <a:xfrm>
                              <a:off x="5813" y="11392"/>
                              <a:ext cx="93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16" name="任意多边形 1116"/>
                          <wps:cNvSpPr/>
                          <wps:spPr>
                            <a:xfrm>
                              <a:off x="5202" y="11014"/>
                              <a:ext cx="232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3" h="481">
                                  <a:moveTo>
                                    <a:pt x="331" y="82"/>
                                  </a:moveTo>
                                  <a:lnTo>
                                    <a:pt x="287" y="82"/>
                                  </a:lnTo>
                                  <a:lnTo>
                                    <a:pt x="286" y="124"/>
                                  </a:lnTo>
                                  <a:lnTo>
                                    <a:pt x="284" y="162"/>
                                  </a:lnTo>
                                  <a:lnTo>
                                    <a:pt x="282" y="199"/>
                                  </a:lnTo>
                                  <a:lnTo>
                                    <a:pt x="279" y="232"/>
                                  </a:lnTo>
                                  <a:lnTo>
                                    <a:pt x="267" y="294"/>
                                  </a:lnTo>
                                  <a:lnTo>
                                    <a:pt x="242" y="352"/>
                                  </a:lnTo>
                                  <a:lnTo>
                                    <a:pt x="202" y="403"/>
                                  </a:lnTo>
                                  <a:lnTo>
                                    <a:pt x="149" y="449"/>
                                  </a:lnTo>
                                  <a:lnTo>
                                    <a:pt x="158" y="457"/>
                                  </a:lnTo>
                                  <a:lnTo>
                                    <a:pt x="167" y="465"/>
                                  </a:lnTo>
                                  <a:lnTo>
                                    <a:pt x="175" y="473"/>
                                  </a:lnTo>
                                  <a:lnTo>
                                    <a:pt x="182" y="480"/>
                                  </a:lnTo>
                                  <a:lnTo>
                                    <a:pt x="239" y="429"/>
                                  </a:lnTo>
                                  <a:lnTo>
                                    <a:pt x="282" y="371"/>
                                  </a:lnTo>
                                  <a:lnTo>
                                    <a:pt x="310" y="306"/>
                                  </a:lnTo>
                                  <a:lnTo>
                                    <a:pt x="323" y="235"/>
                                  </a:lnTo>
                                  <a:lnTo>
                                    <a:pt x="325" y="203"/>
                                  </a:lnTo>
                                  <a:lnTo>
                                    <a:pt x="327" y="168"/>
                                  </a:lnTo>
                                  <a:lnTo>
                                    <a:pt x="329" y="127"/>
                                  </a:lnTo>
                                  <a:lnTo>
                                    <a:pt x="331" y="82"/>
                                  </a:lnTo>
                                  <a:close/>
                                  <a:moveTo>
                                    <a:pt x="179" y="261"/>
                                  </a:moveTo>
                                  <a:lnTo>
                                    <a:pt x="79" y="261"/>
                                  </a:lnTo>
                                  <a:lnTo>
                                    <a:pt x="79" y="478"/>
                                  </a:lnTo>
                                  <a:lnTo>
                                    <a:pt x="118" y="478"/>
                                  </a:lnTo>
                                  <a:lnTo>
                                    <a:pt x="118" y="273"/>
                                  </a:lnTo>
                                  <a:lnTo>
                                    <a:pt x="181" y="273"/>
                                  </a:lnTo>
                                  <a:lnTo>
                                    <a:pt x="173" y="268"/>
                                  </a:lnTo>
                                  <a:lnTo>
                                    <a:pt x="179" y="261"/>
                                  </a:lnTo>
                                  <a:close/>
                                  <a:moveTo>
                                    <a:pt x="313" y="421"/>
                                  </a:moveTo>
                                  <a:lnTo>
                                    <a:pt x="315" y="432"/>
                                  </a:lnTo>
                                  <a:lnTo>
                                    <a:pt x="318" y="443"/>
                                  </a:lnTo>
                                  <a:lnTo>
                                    <a:pt x="320" y="454"/>
                                  </a:lnTo>
                                  <a:lnTo>
                                    <a:pt x="321" y="465"/>
                                  </a:lnTo>
                                  <a:lnTo>
                                    <a:pt x="365" y="466"/>
                                  </a:lnTo>
                                  <a:lnTo>
                                    <a:pt x="398" y="466"/>
                                  </a:lnTo>
                                  <a:lnTo>
                                    <a:pt x="433" y="461"/>
                                  </a:lnTo>
                                  <a:lnTo>
                                    <a:pt x="459" y="444"/>
                                  </a:lnTo>
                                  <a:lnTo>
                                    <a:pt x="470" y="426"/>
                                  </a:lnTo>
                                  <a:lnTo>
                                    <a:pt x="393" y="426"/>
                                  </a:lnTo>
                                  <a:lnTo>
                                    <a:pt x="377" y="425"/>
                                  </a:lnTo>
                                  <a:lnTo>
                                    <a:pt x="358" y="425"/>
                                  </a:lnTo>
                                  <a:lnTo>
                                    <a:pt x="337" y="423"/>
                                  </a:lnTo>
                                  <a:lnTo>
                                    <a:pt x="313" y="421"/>
                                  </a:lnTo>
                                  <a:close/>
                                  <a:moveTo>
                                    <a:pt x="493" y="45"/>
                                  </a:moveTo>
                                  <a:lnTo>
                                    <a:pt x="204" y="45"/>
                                  </a:lnTo>
                                  <a:lnTo>
                                    <a:pt x="204" y="82"/>
                                  </a:lnTo>
                                  <a:lnTo>
                                    <a:pt x="449" y="82"/>
                                  </a:lnTo>
                                  <a:lnTo>
                                    <a:pt x="446" y="181"/>
                                  </a:lnTo>
                                  <a:lnTo>
                                    <a:pt x="443" y="263"/>
                                  </a:lnTo>
                                  <a:lnTo>
                                    <a:pt x="440" y="327"/>
                                  </a:lnTo>
                                  <a:lnTo>
                                    <a:pt x="438" y="374"/>
                                  </a:lnTo>
                                  <a:lnTo>
                                    <a:pt x="434" y="397"/>
                                  </a:lnTo>
                                  <a:lnTo>
                                    <a:pt x="426" y="413"/>
                                  </a:lnTo>
                                  <a:lnTo>
                                    <a:pt x="412" y="423"/>
                                  </a:lnTo>
                                  <a:lnTo>
                                    <a:pt x="393" y="426"/>
                                  </a:lnTo>
                                  <a:lnTo>
                                    <a:pt x="470" y="426"/>
                                  </a:lnTo>
                                  <a:lnTo>
                                    <a:pt x="475" y="416"/>
                                  </a:lnTo>
                                  <a:lnTo>
                                    <a:pt x="481" y="377"/>
                                  </a:lnTo>
                                  <a:lnTo>
                                    <a:pt x="483" y="327"/>
                                  </a:lnTo>
                                  <a:lnTo>
                                    <a:pt x="486" y="248"/>
                                  </a:lnTo>
                                  <a:lnTo>
                                    <a:pt x="489" y="161"/>
                                  </a:lnTo>
                                  <a:lnTo>
                                    <a:pt x="493" y="45"/>
                                  </a:lnTo>
                                  <a:close/>
                                  <a:moveTo>
                                    <a:pt x="181" y="273"/>
                                  </a:moveTo>
                                  <a:lnTo>
                                    <a:pt x="118" y="273"/>
                                  </a:lnTo>
                                  <a:lnTo>
                                    <a:pt x="159" y="303"/>
                                  </a:lnTo>
                                  <a:lnTo>
                                    <a:pt x="199" y="334"/>
                                  </a:lnTo>
                                  <a:lnTo>
                                    <a:pt x="225" y="304"/>
                                  </a:lnTo>
                                  <a:lnTo>
                                    <a:pt x="181" y="273"/>
                                  </a:lnTo>
                                  <a:close/>
                                  <a:moveTo>
                                    <a:pt x="180" y="94"/>
                                  </a:moveTo>
                                  <a:lnTo>
                                    <a:pt x="8" y="94"/>
                                  </a:lnTo>
                                  <a:lnTo>
                                    <a:pt x="8" y="129"/>
                                  </a:lnTo>
                                  <a:lnTo>
                                    <a:pt x="133" y="129"/>
                                  </a:lnTo>
                                  <a:lnTo>
                                    <a:pt x="103" y="174"/>
                                  </a:lnTo>
                                  <a:lnTo>
                                    <a:pt x="71" y="213"/>
                                  </a:lnTo>
                                  <a:lnTo>
                                    <a:pt x="37" y="248"/>
                                  </a:lnTo>
                                  <a:lnTo>
                                    <a:pt x="0" y="277"/>
                                  </a:lnTo>
                                  <a:lnTo>
                                    <a:pt x="4" y="289"/>
                                  </a:lnTo>
                                  <a:lnTo>
                                    <a:pt x="8" y="299"/>
                                  </a:lnTo>
                                  <a:lnTo>
                                    <a:pt x="11" y="310"/>
                                  </a:lnTo>
                                  <a:lnTo>
                                    <a:pt x="14" y="319"/>
                                  </a:lnTo>
                                  <a:lnTo>
                                    <a:pt x="31" y="306"/>
                                  </a:lnTo>
                                  <a:lnTo>
                                    <a:pt x="47" y="291"/>
                                  </a:lnTo>
                                  <a:lnTo>
                                    <a:pt x="63" y="276"/>
                                  </a:lnTo>
                                  <a:lnTo>
                                    <a:pt x="79" y="261"/>
                                  </a:lnTo>
                                  <a:lnTo>
                                    <a:pt x="179" y="261"/>
                                  </a:lnTo>
                                  <a:lnTo>
                                    <a:pt x="188" y="250"/>
                                  </a:lnTo>
                                  <a:lnTo>
                                    <a:pt x="189" y="248"/>
                                  </a:lnTo>
                                  <a:lnTo>
                                    <a:pt x="143" y="248"/>
                                  </a:lnTo>
                                  <a:lnTo>
                                    <a:pt x="126" y="237"/>
                                  </a:lnTo>
                                  <a:lnTo>
                                    <a:pt x="118" y="232"/>
                                  </a:lnTo>
                                  <a:lnTo>
                                    <a:pt x="118" y="217"/>
                                  </a:lnTo>
                                  <a:lnTo>
                                    <a:pt x="134" y="196"/>
                                  </a:lnTo>
                                  <a:lnTo>
                                    <a:pt x="150" y="175"/>
                                  </a:lnTo>
                                  <a:lnTo>
                                    <a:pt x="165" y="153"/>
                                  </a:lnTo>
                                  <a:lnTo>
                                    <a:pt x="180" y="130"/>
                                  </a:lnTo>
                                  <a:lnTo>
                                    <a:pt x="180" y="94"/>
                                  </a:lnTo>
                                  <a:close/>
                                  <a:moveTo>
                                    <a:pt x="191" y="181"/>
                                  </a:moveTo>
                                  <a:lnTo>
                                    <a:pt x="180" y="199"/>
                                  </a:lnTo>
                                  <a:lnTo>
                                    <a:pt x="168" y="215"/>
                                  </a:lnTo>
                                  <a:lnTo>
                                    <a:pt x="156" y="232"/>
                                  </a:lnTo>
                                  <a:lnTo>
                                    <a:pt x="143" y="248"/>
                                  </a:lnTo>
                                  <a:lnTo>
                                    <a:pt x="189" y="248"/>
                                  </a:lnTo>
                                  <a:lnTo>
                                    <a:pt x="201" y="233"/>
                                  </a:lnTo>
                                  <a:lnTo>
                                    <a:pt x="214" y="217"/>
                                  </a:lnTo>
                                  <a:lnTo>
                                    <a:pt x="226" y="202"/>
                                  </a:lnTo>
                                  <a:lnTo>
                                    <a:pt x="191" y="181"/>
                                  </a:lnTo>
                                  <a:close/>
                                  <a:moveTo>
                                    <a:pt x="93" y="0"/>
                                  </a:moveTo>
                                  <a:lnTo>
                                    <a:pt x="57" y="17"/>
                                  </a:lnTo>
                                  <a:lnTo>
                                    <a:pt x="66" y="32"/>
                                  </a:lnTo>
                                  <a:lnTo>
                                    <a:pt x="76" y="49"/>
                                  </a:lnTo>
                                  <a:lnTo>
                                    <a:pt x="86" y="67"/>
                                  </a:lnTo>
                                  <a:lnTo>
                                    <a:pt x="95" y="85"/>
                                  </a:lnTo>
                                  <a:lnTo>
                                    <a:pt x="134" y="67"/>
                                  </a:lnTo>
                                  <a:lnTo>
                                    <a:pt x="123" y="48"/>
                                  </a:lnTo>
                                  <a:lnTo>
                                    <a:pt x="113" y="31"/>
                                  </a:lnTo>
                                  <a:lnTo>
                                    <a:pt x="103" y="15"/>
                                  </a:lnTo>
                                  <a:lnTo>
                                    <a:pt x="93" y="0"/>
                                  </a:lnTo>
                                  <a:close/>
                                  <a:moveTo>
                                    <a:pt x="1083" y="419"/>
                                  </a:moveTo>
                                  <a:lnTo>
                                    <a:pt x="569" y="419"/>
                                  </a:lnTo>
                                  <a:lnTo>
                                    <a:pt x="569" y="455"/>
                                  </a:lnTo>
                                  <a:lnTo>
                                    <a:pt x="1083" y="455"/>
                                  </a:lnTo>
                                  <a:lnTo>
                                    <a:pt x="1083" y="419"/>
                                  </a:lnTo>
                                  <a:close/>
                                  <a:moveTo>
                                    <a:pt x="764" y="228"/>
                                  </a:moveTo>
                                  <a:lnTo>
                                    <a:pt x="720" y="228"/>
                                  </a:lnTo>
                                  <a:lnTo>
                                    <a:pt x="690" y="419"/>
                                  </a:lnTo>
                                  <a:lnTo>
                                    <a:pt x="734" y="419"/>
                                  </a:lnTo>
                                  <a:lnTo>
                                    <a:pt x="764" y="228"/>
                                  </a:lnTo>
                                  <a:close/>
                                  <a:moveTo>
                                    <a:pt x="999" y="192"/>
                                  </a:moveTo>
                                  <a:lnTo>
                                    <a:pt x="602" y="192"/>
                                  </a:lnTo>
                                  <a:lnTo>
                                    <a:pt x="602" y="228"/>
                                  </a:lnTo>
                                  <a:lnTo>
                                    <a:pt x="955" y="228"/>
                                  </a:lnTo>
                                  <a:lnTo>
                                    <a:pt x="955" y="419"/>
                                  </a:lnTo>
                                  <a:lnTo>
                                    <a:pt x="999" y="419"/>
                                  </a:lnTo>
                                  <a:lnTo>
                                    <a:pt x="999" y="192"/>
                                  </a:lnTo>
                                  <a:close/>
                                  <a:moveTo>
                                    <a:pt x="789" y="74"/>
                                  </a:moveTo>
                                  <a:lnTo>
                                    <a:pt x="745" y="74"/>
                                  </a:lnTo>
                                  <a:lnTo>
                                    <a:pt x="727" y="192"/>
                                  </a:lnTo>
                                  <a:lnTo>
                                    <a:pt x="770" y="192"/>
                                  </a:lnTo>
                                  <a:lnTo>
                                    <a:pt x="789" y="74"/>
                                  </a:lnTo>
                                  <a:close/>
                                  <a:moveTo>
                                    <a:pt x="1059" y="37"/>
                                  </a:moveTo>
                                  <a:lnTo>
                                    <a:pt x="588" y="37"/>
                                  </a:lnTo>
                                  <a:lnTo>
                                    <a:pt x="588" y="74"/>
                                  </a:lnTo>
                                  <a:lnTo>
                                    <a:pt x="1059" y="74"/>
                                  </a:lnTo>
                                  <a:lnTo>
                                    <a:pt x="1059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17" name="任意多边形 1117"/>
                          <wps:cNvSpPr/>
                          <wps:spPr>
                            <a:xfrm>
                              <a:off x="5684" y="11012"/>
                              <a:ext cx="232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9" h="481">
                                  <a:moveTo>
                                    <a:pt x="330" y="82"/>
                                  </a:moveTo>
                                  <a:lnTo>
                                    <a:pt x="286" y="82"/>
                                  </a:lnTo>
                                  <a:lnTo>
                                    <a:pt x="285" y="123"/>
                                  </a:lnTo>
                                  <a:lnTo>
                                    <a:pt x="284" y="162"/>
                                  </a:lnTo>
                                  <a:lnTo>
                                    <a:pt x="281" y="198"/>
                                  </a:lnTo>
                                  <a:lnTo>
                                    <a:pt x="279" y="232"/>
                                  </a:lnTo>
                                  <a:lnTo>
                                    <a:pt x="267" y="294"/>
                                  </a:lnTo>
                                  <a:lnTo>
                                    <a:pt x="241" y="351"/>
                                  </a:lnTo>
                                  <a:lnTo>
                                    <a:pt x="202" y="403"/>
                                  </a:lnTo>
                                  <a:lnTo>
                                    <a:pt x="148" y="449"/>
                                  </a:lnTo>
                                  <a:lnTo>
                                    <a:pt x="158" y="457"/>
                                  </a:lnTo>
                                  <a:lnTo>
                                    <a:pt x="166" y="465"/>
                                  </a:lnTo>
                                  <a:lnTo>
                                    <a:pt x="174" y="472"/>
                                  </a:lnTo>
                                  <a:lnTo>
                                    <a:pt x="181" y="480"/>
                                  </a:lnTo>
                                  <a:lnTo>
                                    <a:pt x="239" y="429"/>
                                  </a:lnTo>
                                  <a:lnTo>
                                    <a:pt x="281" y="371"/>
                                  </a:lnTo>
                                  <a:lnTo>
                                    <a:pt x="309" y="306"/>
                                  </a:lnTo>
                                  <a:lnTo>
                                    <a:pt x="322" y="234"/>
                                  </a:lnTo>
                                  <a:lnTo>
                                    <a:pt x="325" y="203"/>
                                  </a:lnTo>
                                  <a:lnTo>
                                    <a:pt x="327" y="167"/>
                                  </a:lnTo>
                                  <a:lnTo>
                                    <a:pt x="328" y="127"/>
                                  </a:lnTo>
                                  <a:lnTo>
                                    <a:pt x="330" y="82"/>
                                  </a:lnTo>
                                  <a:close/>
                                  <a:moveTo>
                                    <a:pt x="178" y="261"/>
                                  </a:moveTo>
                                  <a:lnTo>
                                    <a:pt x="78" y="261"/>
                                  </a:lnTo>
                                  <a:lnTo>
                                    <a:pt x="78" y="478"/>
                                  </a:lnTo>
                                  <a:lnTo>
                                    <a:pt x="118" y="478"/>
                                  </a:lnTo>
                                  <a:lnTo>
                                    <a:pt x="118" y="273"/>
                                  </a:lnTo>
                                  <a:lnTo>
                                    <a:pt x="180" y="273"/>
                                  </a:lnTo>
                                  <a:lnTo>
                                    <a:pt x="172" y="268"/>
                                  </a:lnTo>
                                  <a:lnTo>
                                    <a:pt x="178" y="261"/>
                                  </a:lnTo>
                                  <a:close/>
                                  <a:moveTo>
                                    <a:pt x="312" y="421"/>
                                  </a:moveTo>
                                  <a:lnTo>
                                    <a:pt x="315" y="431"/>
                                  </a:lnTo>
                                  <a:lnTo>
                                    <a:pt x="317" y="442"/>
                                  </a:lnTo>
                                  <a:lnTo>
                                    <a:pt x="319" y="453"/>
                                  </a:lnTo>
                                  <a:lnTo>
                                    <a:pt x="321" y="464"/>
                                  </a:lnTo>
                                  <a:lnTo>
                                    <a:pt x="365" y="466"/>
                                  </a:lnTo>
                                  <a:lnTo>
                                    <a:pt x="397" y="466"/>
                                  </a:lnTo>
                                  <a:lnTo>
                                    <a:pt x="433" y="461"/>
                                  </a:lnTo>
                                  <a:lnTo>
                                    <a:pt x="458" y="444"/>
                                  </a:lnTo>
                                  <a:lnTo>
                                    <a:pt x="469" y="425"/>
                                  </a:lnTo>
                                  <a:lnTo>
                                    <a:pt x="392" y="425"/>
                                  </a:lnTo>
                                  <a:lnTo>
                                    <a:pt x="376" y="425"/>
                                  </a:lnTo>
                                  <a:lnTo>
                                    <a:pt x="357" y="424"/>
                                  </a:lnTo>
                                  <a:lnTo>
                                    <a:pt x="336" y="423"/>
                                  </a:lnTo>
                                  <a:lnTo>
                                    <a:pt x="312" y="421"/>
                                  </a:lnTo>
                                  <a:close/>
                                  <a:moveTo>
                                    <a:pt x="492" y="45"/>
                                  </a:moveTo>
                                  <a:lnTo>
                                    <a:pt x="203" y="45"/>
                                  </a:lnTo>
                                  <a:lnTo>
                                    <a:pt x="203" y="82"/>
                                  </a:lnTo>
                                  <a:lnTo>
                                    <a:pt x="448" y="82"/>
                                  </a:lnTo>
                                  <a:lnTo>
                                    <a:pt x="445" y="181"/>
                                  </a:lnTo>
                                  <a:lnTo>
                                    <a:pt x="442" y="263"/>
                                  </a:lnTo>
                                  <a:lnTo>
                                    <a:pt x="440" y="327"/>
                                  </a:lnTo>
                                  <a:lnTo>
                                    <a:pt x="437" y="374"/>
                                  </a:lnTo>
                                  <a:lnTo>
                                    <a:pt x="434" y="397"/>
                                  </a:lnTo>
                                  <a:lnTo>
                                    <a:pt x="425" y="413"/>
                                  </a:lnTo>
                                  <a:lnTo>
                                    <a:pt x="411" y="422"/>
                                  </a:lnTo>
                                  <a:lnTo>
                                    <a:pt x="392" y="425"/>
                                  </a:lnTo>
                                  <a:lnTo>
                                    <a:pt x="469" y="425"/>
                                  </a:lnTo>
                                  <a:lnTo>
                                    <a:pt x="474" y="416"/>
                                  </a:lnTo>
                                  <a:lnTo>
                                    <a:pt x="480" y="376"/>
                                  </a:lnTo>
                                  <a:lnTo>
                                    <a:pt x="483" y="326"/>
                                  </a:lnTo>
                                  <a:lnTo>
                                    <a:pt x="486" y="247"/>
                                  </a:lnTo>
                                  <a:lnTo>
                                    <a:pt x="489" y="160"/>
                                  </a:lnTo>
                                  <a:lnTo>
                                    <a:pt x="492" y="45"/>
                                  </a:lnTo>
                                  <a:close/>
                                  <a:moveTo>
                                    <a:pt x="180" y="273"/>
                                  </a:moveTo>
                                  <a:lnTo>
                                    <a:pt x="118" y="273"/>
                                  </a:lnTo>
                                  <a:lnTo>
                                    <a:pt x="158" y="303"/>
                                  </a:lnTo>
                                  <a:lnTo>
                                    <a:pt x="198" y="333"/>
                                  </a:lnTo>
                                  <a:lnTo>
                                    <a:pt x="225" y="304"/>
                                  </a:lnTo>
                                  <a:lnTo>
                                    <a:pt x="180" y="273"/>
                                  </a:lnTo>
                                  <a:close/>
                                  <a:moveTo>
                                    <a:pt x="179" y="94"/>
                                  </a:moveTo>
                                  <a:lnTo>
                                    <a:pt x="7" y="94"/>
                                  </a:lnTo>
                                  <a:lnTo>
                                    <a:pt x="7" y="129"/>
                                  </a:lnTo>
                                  <a:lnTo>
                                    <a:pt x="133" y="129"/>
                                  </a:lnTo>
                                  <a:lnTo>
                                    <a:pt x="103" y="173"/>
                                  </a:lnTo>
                                  <a:lnTo>
                                    <a:pt x="70" y="213"/>
                                  </a:lnTo>
                                  <a:lnTo>
                                    <a:pt x="36" y="247"/>
                                  </a:lnTo>
                                  <a:lnTo>
                                    <a:pt x="0" y="277"/>
                                  </a:lnTo>
                                  <a:lnTo>
                                    <a:pt x="4" y="288"/>
                                  </a:lnTo>
                                  <a:lnTo>
                                    <a:pt x="7" y="299"/>
                                  </a:lnTo>
                                  <a:lnTo>
                                    <a:pt x="11" y="309"/>
                                  </a:lnTo>
                                  <a:lnTo>
                                    <a:pt x="14" y="319"/>
                                  </a:lnTo>
                                  <a:lnTo>
                                    <a:pt x="30" y="305"/>
                                  </a:lnTo>
                                  <a:lnTo>
                                    <a:pt x="47" y="291"/>
                                  </a:lnTo>
                                  <a:lnTo>
                                    <a:pt x="63" y="276"/>
                                  </a:lnTo>
                                  <a:lnTo>
                                    <a:pt x="78" y="261"/>
                                  </a:lnTo>
                                  <a:lnTo>
                                    <a:pt x="178" y="261"/>
                                  </a:lnTo>
                                  <a:lnTo>
                                    <a:pt x="187" y="250"/>
                                  </a:lnTo>
                                  <a:lnTo>
                                    <a:pt x="189" y="248"/>
                                  </a:lnTo>
                                  <a:lnTo>
                                    <a:pt x="143" y="248"/>
                                  </a:lnTo>
                                  <a:lnTo>
                                    <a:pt x="126" y="237"/>
                                  </a:lnTo>
                                  <a:lnTo>
                                    <a:pt x="118" y="231"/>
                                  </a:lnTo>
                                  <a:lnTo>
                                    <a:pt x="118" y="216"/>
                                  </a:lnTo>
                                  <a:lnTo>
                                    <a:pt x="134" y="196"/>
                                  </a:lnTo>
                                  <a:lnTo>
                                    <a:pt x="149" y="175"/>
                                  </a:lnTo>
                                  <a:lnTo>
                                    <a:pt x="164" y="153"/>
                                  </a:lnTo>
                                  <a:lnTo>
                                    <a:pt x="179" y="130"/>
                                  </a:lnTo>
                                  <a:lnTo>
                                    <a:pt x="179" y="94"/>
                                  </a:lnTo>
                                  <a:close/>
                                  <a:moveTo>
                                    <a:pt x="191" y="181"/>
                                  </a:moveTo>
                                  <a:lnTo>
                                    <a:pt x="179" y="198"/>
                                  </a:lnTo>
                                  <a:lnTo>
                                    <a:pt x="168" y="215"/>
                                  </a:lnTo>
                                  <a:lnTo>
                                    <a:pt x="155" y="232"/>
                                  </a:lnTo>
                                  <a:lnTo>
                                    <a:pt x="143" y="248"/>
                                  </a:lnTo>
                                  <a:lnTo>
                                    <a:pt x="189" y="248"/>
                                  </a:lnTo>
                                  <a:lnTo>
                                    <a:pt x="201" y="233"/>
                                  </a:lnTo>
                                  <a:lnTo>
                                    <a:pt x="213" y="217"/>
                                  </a:lnTo>
                                  <a:lnTo>
                                    <a:pt x="225" y="201"/>
                                  </a:lnTo>
                                  <a:lnTo>
                                    <a:pt x="191" y="181"/>
                                  </a:lnTo>
                                  <a:close/>
                                  <a:moveTo>
                                    <a:pt x="93" y="0"/>
                                  </a:moveTo>
                                  <a:lnTo>
                                    <a:pt x="56" y="17"/>
                                  </a:lnTo>
                                  <a:lnTo>
                                    <a:pt x="66" y="32"/>
                                  </a:lnTo>
                                  <a:lnTo>
                                    <a:pt x="75" y="48"/>
                                  </a:lnTo>
                                  <a:lnTo>
                                    <a:pt x="85" y="66"/>
                                  </a:lnTo>
                                  <a:lnTo>
                                    <a:pt x="95" y="85"/>
                                  </a:lnTo>
                                  <a:lnTo>
                                    <a:pt x="133" y="66"/>
                                  </a:lnTo>
                                  <a:lnTo>
                                    <a:pt x="123" y="48"/>
                                  </a:lnTo>
                                  <a:lnTo>
                                    <a:pt x="112" y="31"/>
                                  </a:lnTo>
                                  <a:lnTo>
                                    <a:pt x="102" y="15"/>
                                  </a:lnTo>
                                  <a:lnTo>
                                    <a:pt x="93" y="0"/>
                                  </a:lnTo>
                                  <a:close/>
                                  <a:moveTo>
                                    <a:pt x="1078" y="128"/>
                                  </a:moveTo>
                                  <a:lnTo>
                                    <a:pt x="574" y="128"/>
                                  </a:lnTo>
                                  <a:lnTo>
                                    <a:pt x="574" y="167"/>
                                  </a:lnTo>
                                  <a:lnTo>
                                    <a:pt x="1078" y="167"/>
                                  </a:lnTo>
                                  <a:lnTo>
                                    <a:pt x="1078" y="128"/>
                                  </a:lnTo>
                                  <a:close/>
                                  <a:moveTo>
                                    <a:pt x="809" y="6"/>
                                  </a:moveTo>
                                  <a:lnTo>
                                    <a:pt x="771" y="26"/>
                                  </a:lnTo>
                                  <a:lnTo>
                                    <a:pt x="783" y="42"/>
                                  </a:lnTo>
                                  <a:lnTo>
                                    <a:pt x="796" y="62"/>
                                  </a:lnTo>
                                  <a:lnTo>
                                    <a:pt x="811" y="87"/>
                                  </a:lnTo>
                                  <a:lnTo>
                                    <a:pt x="827" y="115"/>
                                  </a:lnTo>
                                  <a:lnTo>
                                    <a:pt x="869" y="94"/>
                                  </a:lnTo>
                                  <a:lnTo>
                                    <a:pt x="852" y="67"/>
                                  </a:lnTo>
                                  <a:lnTo>
                                    <a:pt x="837" y="44"/>
                                  </a:lnTo>
                                  <a:lnTo>
                                    <a:pt x="822" y="24"/>
                                  </a:lnTo>
                                  <a:lnTo>
                                    <a:pt x="809" y="6"/>
                                  </a:lnTo>
                                  <a:close/>
                                  <a:moveTo>
                                    <a:pt x="730" y="224"/>
                                  </a:moveTo>
                                  <a:lnTo>
                                    <a:pt x="694" y="285"/>
                                  </a:lnTo>
                                  <a:lnTo>
                                    <a:pt x="656" y="341"/>
                                  </a:lnTo>
                                  <a:lnTo>
                                    <a:pt x="616" y="392"/>
                                  </a:lnTo>
                                  <a:lnTo>
                                    <a:pt x="572" y="440"/>
                                  </a:lnTo>
                                  <a:lnTo>
                                    <a:pt x="583" y="448"/>
                                  </a:lnTo>
                                  <a:lnTo>
                                    <a:pt x="593" y="456"/>
                                  </a:lnTo>
                                  <a:lnTo>
                                    <a:pt x="602" y="463"/>
                                  </a:lnTo>
                                  <a:lnTo>
                                    <a:pt x="611" y="470"/>
                                  </a:lnTo>
                                  <a:lnTo>
                                    <a:pt x="656" y="417"/>
                                  </a:lnTo>
                                  <a:lnTo>
                                    <a:pt x="698" y="361"/>
                                  </a:lnTo>
                                  <a:lnTo>
                                    <a:pt x="738" y="304"/>
                                  </a:lnTo>
                                  <a:lnTo>
                                    <a:pt x="774" y="246"/>
                                  </a:lnTo>
                                  <a:lnTo>
                                    <a:pt x="730" y="224"/>
                                  </a:lnTo>
                                  <a:close/>
                                  <a:moveTo>
                                    <a:pt x="906" y="228"/>
                                  </a:moveTo>
                                  <a:lnTo>
                                    <a:pt x="870" y="252"/>
                                  </a:lnTo>
                                  <a:lnTo>
                                    <a:pt x="906" y="296"/>
                                  </a:lnTo>
                                  <a:lnTo>
                                    <a:pt x="944" y="346"/>
                                  </a:lnTo>
                                  <a:lnTo>
                                    <a:pt x="985" y="402"/>
                                  </a:lnTo>
                                  <a:lnTo>
                                    <a:pt x="1028" y="465"/>
                                  </a:lnTo>
                                  <a:lnTo>
                                    <a:pt x="1072" y="435"/>
                                  </a:lnTo>
                                  <a:lnTo>
                                    <a:pt x="1031" y="381"/>
                                  </a:lnTo>
                                  <a:lnTo>
                                    <a:pt x="990" y="329"/>
                                  </a:lnTo>
                                  <a:lnTo>
                                    <a:pt x="949" y="278"/>
                                  </a:lnTo>
                                  <a:lnTo>
                                    <a:pt x="906" y="2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18" name="任意多边形 1118"/>
                          <wps:cNvSpPr/>
                          <wps:spPr>
                            <a:xfrm>
                              <a:off x="6098" y="11013"/>
                              <a:ext cx="351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35" h="477">
                                  <a:moveTo>
                                    <a:pt x="225" y="208"/>
                                  </a:moveTo>
                                  <a:lnTo>
                                    <a:pt x="179" y="208"/>
                                  </a:lnTo>
                                  <a:lnTo>
                                    <a:pt x="179" y="386"/>
                                  </a:lnTo>
                                  <a:lnTo>
                                    <a:pt x="184" y="419"/>
                                  </a:lnTo>
                                  <a:lnTo>
                                    <a:pt x="200" y="443"/>
                                  </a:lnTo>
                                  <a:lnTo>
                                    <a:pt x="228" y="457"/>
                                  </a:lnTo>
                                  <a:lnTo>
                                    <a:pt x="266" y="461"/>
                                  </a:lnTo>
                                  <a:lnTo>
                                    <a:pt x="395" y="461"/>
                                  </a:lnTo>
                                  <a:lnTo>
                                    <a:pt x="428" y="458"/>
                                  </a:lnTo>
                                  <a:lnTo>
                                    <a:pt x="453" y="449"/>
                                  </a:lnTo>
                                  <a:lnTo>
                                    <a:pt x="471" y="433"/>
                                  </a:lnTo>
                                  <a:lnTo>
                                    <a:pt x="477" y="421"/>
                                  </a:lnTo>
                                  <a:lnTo>
                                    <a:pt x="278" y="421"/>
                                  </a:lnTo>
                                  <a:lnTo>
                                    <a:pt x="255" y="418"/>
                                  </a:lnTo>
                                  <a:lnTo>
                                    <a:pt x="238" y="409"/>
                                  </a:lnTo>
                                  <a:lnTo>
                                    <a:pt x="229" y="396"/>
                                  </a:lnTo>
                                  <a:lnTo>
                                    <a:pt x="225" y="376"/>
                                  </a:lnTo>
                                  <a:lnTo>
                                    <a:pt x="225" y="208"/>
                                  </a:lnTo>
                                  <a:close/>
                                  <a:moveTo>
                                    <a:pt x="453" y="313"/>
                                  </a:moveTo>
                                  <a:lnTo>
                                    <a:pt x="450" y="334"/>
                                  </a:lnTo>
                                  <a:lnTo>
                                    <a:pt x="448" y="354"/>
                                  </a:lnTo>
                                  <a:lnTo>
                                    <a:pt x="445" y="373"/>
                                  </a:lnTo>
                                  <a:lnTo>
                                    <a:pt x="442" y="390"/>
                                  </a:lnTo>
                                  <a:lnTo>
                                    <a:pt x="436" y="403"/>
                                  </a:lnTo>
                                  <a:lnTo>
                                    <a:pt x="423" y="413"/>
                                  </a:lnTo>
                                  <a:lnTo>
                                    <a:pt x="405" y="419"/>
                                  </a:lnTo>
                                  <a:lnTo>
                                    <a:pt x="380" y="421"/>
                                  </a:lnTo>
                                  <a:lnTo>
                                    <a:pt x="477" y="421"/>
                                  </a:lnTo>
                                  <a:lnTo>
                                    <a:pt x="481" y="411"/>
                                  </a:lnTo>
                                  <a:lnTo>
                                    <a:pt x="486" y="394"/>
                                  </a:lnTo>
                                  <a:lnTo>
                                    <a:pt x="490" y="375"/>
                                  </a:lnTo>
                                  <a:lnTo>
                                    <a:pt x="494" y="354"/>
                                  </a:lnTo>
                                  <a:lnTo>
                                    <a:pt x="498" y="330"/>
                                  </a:lnTo>
                                  <a:lnTo>
                                    <a:pt x="486" y="326"/>
                                  </a:lnTo>
                                  <a:lnTo>
                                    <a:pt x="474" y="322"/>
                                  </a:lnTo>
                                  <a:lnTo>
                                    <a:pt x="463" y="317"/>
                                  </a:lnTo>
                                  <a:lnTo>
                                    <a:pt x="453" y="313"/>
                                  </a:lnTo>
                                  <a:close/>
                                  <a:moveTo>
                                    <a:pt x="225" y="2"/>
                                  </a:moveTo>
                                  <a:lnTo>
                                    <a:pt x="179" y="2"/>
                                  </a:lnTo>
                                  <a:lnTo>
                                    <a:pt x="179" y="167"/>
                                  </a:lnTo>
                                  <a:lnTo>
                                    <a:pt x="0" y="186"/>
                                  </a:lnTo>
                                  <a:lnTo>
                                    <a:pt x="4" y="226"/>
                                  </a:lnTo>
                                  <a:lnTo>
                                    <a:pt x="179" y="208"/>
                                  </a:lnTo>
                                  <a:lnTo>
                                    <a:pt x="225" y="208"/>
                                  </a:lnTo>
                                  <a:lnTo>
                                    <a:pt x="225" y="203"/>
                                  </a:lnTo>
                                  <a:lnTo>
                                    <a:pt x="504" y="174"/>
                                  </a:lnTo>
                                  <a:lnTo>
                                    <a:pt x="503" y="163"/>
                                  </a:lnTo>
                                  <a:lnTo>
                                    <a:pt x="225" y="163"/>
                                  </a:lnTo>
                                  <a:lnTo>
                                    <a:pt x="225" y="2"/>
                                  </a:lnTo>
                                  <a:close/>
                                  <a:moveTo>
                                    <a:pt x="500" y="134"/>
                                  </a:moveTo>
                                  <a:lnTo>
                                    <a:pt x="225" y="163"/>
                                  </a:lnTo>
                                  <a:lnTo>
                                    <a:pt x="503" y="163"/>
                                  </a:lnTo>
                                  <a:lnTo>
                                    <a:pt x="500" y="134"/>
                                  </a:lnTo>
                                  <a:close/>
                                  <a:moveTo>
                                    <a:pt x="734" y="192"/>
                                  </a:moveTo>
                                  <a:lnTo>
                                    <a:pt x="707" y="220"/>
                                  </a:lnTo>
                                  <a:lnTo>
                                    <a:pt x="795" y="290"/>
                                  </a:lnTo>
                                  <a:lnTo>
                                    <a:pt x="817" y="308"/>
                                  </a:lnTo>
                                  <a:lnTo>
                                    <a:pt x="824" y="314"/>
                                  </a:lnTo>
                                  <a:lnTo>
                                    <a:pt x="774" y="349"/>
                                  </a:lnTo>
                                  <a:lnTo>
                                    <a:pt x="718" y="381"/>
                                  </a:lnTo>
                                  <a:lnTo>
                                    <a:pt x="656" y="411"/>
                                  </a:lnTo>
                                  <a:lnTo>
                                    <a:pt x="589" y="439"/>
                                  </a:lnTo>
                                  <a:lnTo>
                                    <a:pt x="595" y="446"/>
                                  </a:lnTo>
                                  <a:lnTo>
                                    <a:pt x="602" y="454"/>
                                  </a:lnTo>
                                  <a:lnTo>
                                    <a:pt x="610" y="465"/>
                                  </a:lnTo>
                                  <a:lnTo>
                                    <a:pt x="618" y="476"/>
                                  </a:lnTo>
                                  <a:lnTo>
                                    <a:pt x="706" y="438"/>
                                  </a:lnTo>
                                  <a:lnTo>
                                    <a:pt x="785" y="395"/>
                                  </a:lnTo>
                                  <a:lnTo>
                                    <a:pt x="854" y="349"/>
                                  </a:lnTo>
                                  <a:lnTo>
                                    <a:pt x="913" y="298"/>
                                  </a:lnTo>
                                  <a:lnTo>
                                    <a:pt x="922" y="288"/>
                                  </a:lnTo>
                                  <a:lnTo>
                                    <a:pt x="857" y="288"/>
                                  </a:lnTo>
                                  <a:lnTo>
                                    <a:pt x="828" y="264"/>
                                  </a:lnTo>
                                  <a:lnTo>
                                    <a:pt x="797" y="240"/>
                                  </a:lnTo>
                                  <a:lnTo>
                                    <a:pt x="766" y="216"/>
                                  </a:lnTo>
                                  <a:lnTo>
                                    <a:pt x="734" y="192"/>
                                  </a:lnTo>
                                  <a:close/>
                                  <a:moveTo>
                                    <a:pt x="1035" y="119"/>
                                  </a:moveTo>
                                  <a:lnTo>
                                    <a:pt x="986" y="119"/>
                                  </a:lnTo>
                                  <a:lnTo>
                                    <a:pt x="963" y="164"/>
                                  </a:lnTo>
                                  <a:lnTo>
                                    <a:pt x="934" y="208"/>
                                  </a:lnTo>
                                  <a:lnTo>
                                    <a:pt x="898" y="249"/>
                                  </a:lnTo>
                                  <a:lnTo>
                                    <a:pt x="857" y="288"/>
                                  </a:lnTo>
                                  <a:lnTo>
                                    <a:pt x="922" y="288"/>
                                  </a:lnTo>
                                  <a:lnTo>
                                    <a:pt x="963" y="242"/>
                                  </a:lnTo>
                                  <a:lnTo>
                                    <a:pt x="1004" y="183"/>
                                  </a:lnTo>
                                  <a:lnTo>
                                    <a:pt x="1035" y="119"/>
                                  </a:lnTo>
                                  <a:lnTo>
                                    <a:pt x="1035" y="119"/>
                                  </a:lnTo>
                                  <a:close/>
                                  <a:moveTo>
                                    <a:pt x="739" y="1"/>
                                  </a:moveTo>
                                  <a:lnTo>
                                    <a:pt x="704" y="63"/>
                                  </a:lnTo>
                                  <a:lnTo>
                                    <a:pt x="662" y="124"/>
                                  </a:lnTo>
                                  <a:lnTo>
                                    <a:pt x="613" y="184"/>
                                  </a:lnTo>
                                  <a:lnTo>
                                    <a:pt x="557" y="241"/>
                                  </a:lnTo>
                                  <a:lnTo>
                                    <a:pt x="565" y="249"/>
                                  </a:lnTo>
                                  <a:lnTo>
                                    <a:pt x="572" y="257"/>
                                  </a:lnTo>
                                  <a:lnTo>
                                    <a:pt x="579" y="265"/>
                                  </a:lnTo>
                                  <a:lnTo>
                                    <a:pt x="586" y="272"/>
                                  </a:lnTo>
                                  <a:lnTo>
                                    <a:pt x="622" y="236"/>
                                  </a:lnTo>
                                  <a:lnTo>
                                    <a:pt x="656" y="198"/>
                                  </a:lnTo>
                                  <a:lnTo>
                                    <a:pt x="688" y="159"/>
                                  </a:lnTo>
                                  <a:lnTo>
                                    <a:pt x="718" y="119"/>
                                  </a:lnTo>
                                  <a:lnTo>
                                    <a:pt x="1035" y="119"/>
                                  </a:lnTo>
                                  <a:lnTo>
                                    <a:pt x="1035" y="77"/>
                                  </a:lnTo>
                                  <a:lnTo>
                                    <a:pt x="746" y="77"/>
                                  </a:lnTo>
                                  <a:lnTo>
                                    <a:pt x="755" y="63"/>
                                  </a:lnTo>
                                  <a:lnTo>
                                    <a:pt x="763" y="48"/>
                                  </a:lnTo>
                                  <a:lnTo>
                                    <a:pt x="772" y="33"/>
                                  </a:lnTo>
                                  <a:lnTo>
                                    <a:pt x="780" y="18"/>
                                  </a:lnTo>
                                  <a:lnTo>
                                    <a:pt x="739" y="1"/>
                                  </a:lnTo>
                                  <a:close/>
                                  <a:moveTo>
                                    <a:pt x="1327" y="220"/>
                                  </a:moveTo>
                                  <a:lnTo>
                                    <a:pt x="1284" y="220"/>
                                  </a:lnTo>
                                  <a:lnTo>
                                    <a:pt x="1284" y="476"/>
                                  </a:lnTo>
                                  <a:lnTo>
                                    <a:pt x="1327" y="476"/>
                                  </a:lnTo>
                                  <a:lnTo>
                                    <a:pt x="1327" y="220"/>
                                  </a:lnTo>
                                  <a:close/>
                                  <a:moveTo>
                                    <a:pt x="1390" y="366"/>
                                  </a:moveTo>
                                  <a:lnTo>
                                    <a:pt x="1392" y="376"/>
                                  </a:lnTo>
                                  <a:lnTo>
                                    <a:pt x="1395" y="386"/>
                                  </a:lnTo>
                                  <a:lnTo>
                                    <a:pt x="1397" y="397"/>
                                  </a:lnTo>
                                  <a:lnTo>
                                    <a:pt x="1398" y="409"/>
                                  </a:lnTo>
                                  <a:lnTo>
                                    <a:pt x="1415" y="410"/>
                                  </a:lnTo>
                                  <a:lnTo>
                                    <a:pt x="1434" y="411"/>
                                  </a:lnTo>
                                  <a:lnTo>
                                    <a:pt x="1456" y="411"/>
                                  </a:lnTo>
                                  <a:lnTo>
                                    <a:pt x="1479" y="411"/>
                                  </a:lnTo>
                                  <a:lnTo>
                                    <a:pt x="1516" y="407"/>
                                  </a:lnTo>
                                  <a:lnTo>
                                    <a:pt x="1544" y="394"/>
                                  </a:lnTo>
                                  <a:lnTo>
                                    <a:pt x="1560" y="373"/>
                                  </a:lnTo>
                                  <a:lnTo>
                                    <a:pt x="1474" y="373"/>
                                  </a:lnTo>
                                  <a:lnTo>
                                    <a:pt x="1454" y="373"/>
                                  </a:lnTo>
                                  <a:lnTo>
                                    <a:pt x="1434" y="371"/>
                                  </a:lnTo>
                                  <a:lnTo>
                                    <a:pt x="1412" y="369"/>
                                  </a:lnTo>
                                  <a:lnTo>
                                    <a:pt x="1390" y="366"/>
                                  </a:lnTo>
                                  <a:close/>
                                  <a:moveTo>
                                    <a:pt x="1579" y="184"/>
                                  </a:moveTo>
                                  <a:lnTo>
                                    <a:pt x="1150" y="184"/>
                                  </a:lnTo>
                                  <a:lnTo>
                                    <a:pt x="1150" y="220"/>
                                  </a:lnTo>
                                  <a:lnTo>
                                    <a:pt x="1536" y="220"/>
                                  </a:lnTo>
                                  <a:lnTo>
                                    <a:pt x="1534" y="253"/>
                                  </a:lnTo>
                                  <a:lnTo>
                                    <a:pt x="1532" y="282"/>
                                  </a:lnTo>
                                  <a:lnTo>
                                    <a:pt x="1530" y="307"/>
                                  </a:lnTo>
                                  <a:lnTo>
                                    <a:pt x="1528" y="327"/>
                                  </a:lnTo>
                                  <a:lnTo>
                                    <a:pt x="1523" y="347"/>
                                  </a:lnTo>
                                  <a:lnTo>
                                    <a:pt x="1513" y="362"/>
                                  </a:lnTo>
                                  <a:lnTo>
                                    <a:pt x="1496" y="370"/>
                                  </a:lnTo>
                                  <a:lnTo>
                                    <a:pt x="1474" y="373"/>
                                  </a:lnTo>
                                  <a:lnTo>
                                    <a:pt x="1560" y="373"/>
                                  </a:lnTo>
                                  <a:lnTo>
                                    <a:pt x="1561" y="371"/>
                                  </a:lnTo>
                                  <a:lnTo>
                                    <a:pt x="1569" y="340"/>
                                  </a:lnTo>
                                  <a:lnTo>
                                    <a:pt x="1571" y="310"/>
                                  </a:lnTo>
                                  <a:lnTo>
                                    <a:pt x="1574" y="274"/>
                                  </a:lnTo>
                                  <a:lnTo>
                                    <a:pt x="1577" y="232"/>
                                  </a:lnTo>
                                  <a:lnTo>
                                    <a:pt x="1579" y="184"/>
                                  </a:lnTo>
                                  <a:close/>
                                  <a:moveTo>
                                    <a:pt x="1490" y="99"/>
                                  </a:moveTo>
                                  <a:lnTo>
                                    <a:pt x="1449" y="99"/>
                                  </a:lnTo>
                                  <a:lnTo>
                                    <a:pt x="1449" y="154"/>
                                  </a:lnTo>
                                  <a:lnTo>
                                    <a:pt x="1490" y="154"/>
                                  </a:lnTo>
                                  <a:lnTo>
                                    <a:pt x="1490" y="99"/>
                                  </a:lnTo>
                                  <a:close/>
                                  <a:moveTo>
                                    <a:pt x="1309" y="99"/>
                                  </a:moveTo>
                                  <a:lnTo>
                                    <a:pt x="1268" y="99"/>
                                  </a:lnTo>
                                  <a:lnTo>
                                    <a:pt x="1268" y="153"/>
                                  </a:lnTo>
                                  <a:lnTo>
                                    <a:pt x="1309" y="153"/>
                                  </a:lnTo>
                                  <a:lnTo>
                                    <a:pt x="1309" y="99"/>
                                  </a:lnTo>
                                  <a:close/>
                                  <a:moveTo>
                                    <a:pt x="1634" y="64"/>
                                  </a:moveTo>
                                  <a:lnTo>
                                    <a:pt x="1124" y="64"/>
                                  </a:lnTo>
                                  <a:lnTo>
                                    <a:pt x="1124" y="99"/>
                                  </a:lnTo>
                                  <a:lnTo>
                                    <a:pt x="1634" y="99"/>
                                  </a:lnTo>
                                  <a:lnTo>
                                    <a:pt x="1634" y="64"/>
                                  </a:lnTo>
                                  <a:close/>
                                  <a:moveTo>
                                    <a:pt x="1309" y="0"/>
                                  </a:moveTo>
                                  <a:lnTo>
                                    <a:pt x="1268" y="0"/>
                                  </a:lnTo>
                                  <a:lnTo>
                                    <a:pt x="1268" y="64"/>
                                  </a:lnTo>
                                  <a:lnTo>
                                    <a:pt x="1309" y="64"/>
                                  </a:lnTo>
                                  <a:lnTo>
                                    <a:pt x="1309" y="0"/>
                                  </a:lnTo>
                                  <a:close/>
                                  <a:moveTo>
                                    <a:pt x="1490" y="0"/>
                                  </a:moveTo>
                                  <a:lnTo>
                                    <a:pt x="1449" y="0"/>
                                  </a:lnTo>
                                  <a:lnTo>
                                    <a:pt x="1449" y="64"/>
                                  </a:lnTo>
                                  <a:lnTo>
                                    <a:pt x="1490" y="64"/>
                                  </a:lnTo>
                                  <a:lnTo>
                                    <a:pt x="149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19" name="任意多边形 1119"/>
                          <wps:cNvSpPr/>
                          <wps:spPr>
                            <a:xfrm>
                              <a:off x="6633" y="11012"/>
                              <a:ext cx="233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5" h="481">
                                  <a:moveTo>
                                    <a:pt x="331" y="82"/>
                                  </a:moveTo>
                                  <a:lnTo>
                                    <a:pt x="287" y="82"/>
                                  </a:lnTo>
                                  <a:lnTo>
                                    <a:pt x="286" y="123"/>
                                  </a:lnTo>
                                  <a:lnTo>
                                    <a:pt x="284" y="162"/>
                                  </a:lnTo>
                                  <a:lnTo>
                                    <a:pt x="282" y="198"/>
                                  </a:lnTo>
                                  <a:lnTo>
                                    <a:pt x="280" y="232"/>
                                  </a:lnTo>
                                  <a:lnTo>
                                    <a:pt x="268" y="294"/>
                                  </a:lnTo>
                                  <a:lnTo>
                                    <a:pt x="242" y="351"/>
                                  </a:lnTo>
                                  <a:lnTo>
                                    <a:pt x="202" y="403"/>
                                  </a:lnTo>
                                  <a:lnTo>
                                    <a:pt x="149" y="449"/>
                                  </a:lnTo>
                                  <a:lnTo>
                                    <a:pt x="159" y="457"/>
                                  </a:lnTo>
                                  <a:lnTo>
                                    <a:pt x="167" y="465"/>
                                  </a:lnTo>
                                  <a:lnTo>
                                    <a:pt x="175" y="472"/>
                                  </a:lnTo>
                                  <a:lnTo>
                                    <a:pt x="182" y="480"/>
                                  </a:lnTo>
                                  <a:lnTo>
                                    <a:pt x="240" y="429"/>
                                  </a:lnTo>
                                  <a:lnTo>
                                    <a:pt x="282" y="371"/>
                                  </a:lnTo>
                                  <a:lnTo>
                                    <a:pt x="310" y="306"/>
                                  </a:lnTo>
                                  <a:lnTo>
                                    <a:pt x="323" y="234"/>
                                  </a:lnTo>
                                  <a:lnTo>
                                    <a:pt x="325" y="203"/>
                                  </a:lnTo>
                                  <a:lnTo>
                                    <a:pt x="327" y="167"/>
                                  </a:lnTo>
                                  <a:lnTo>
                                    <a:pt x="329" y="127"/>
                                  </a:lnTo>
                                  <a:lnTo>
                                    <a:pt x="331" y="82"/>
                                  </a:lnTo>
                                  <a:close/>
                                  <a:moveTo>
                                    <a:pt x="179" y="261"/>
                                  </a:moveTo>
                                  <a:lnTo>
                                    <a:pt x="79" y="261"/>
                                  </a:lnTo>
                                  <a:lnTo>
                                    <a:pt x="79" y="478"/>
                                  </a:lnTo>
                                  <a:lnTo>
                                    <a:pt x="118" y="478"/>
                                  </a:lnTo>
                                  <a:lnTo>
                                    <a:pt x="118" y="273"/>
                                  </a:lnTo>
                                  <a:lnTo>
                                    <a:pt x="181" y="273"/>
                                  </a:lnTo>
                                  <a:lnTo>
                                    <a:pt x="173" y="268"/>
                                  </a:lnTo>
                                  <a:lnTo>
                                    <a:pt x="179" y="261"/>
                                  </a:lnTo>
                                  <a:close/>
                                  <a:moveTo>
                                    <a:pt x="313" y="421"/>
                                  </a:moveTo>
                                  <a:lnTo>
                                    <a:pt x="316" y="431"/>
                                  </a:lnTo>
                                  <a:lnTo>
                                    <a:pt x="318" y="442"/>
                                  </a:lnTo>
                                  <a:lnTo>
                                    <a:pt x="320" y="453"/>
                                  </a:lnTo>
                                  <a:lnTo>
                                    <a:pt x="322" y="464"/>
                                  </a:lnTo>
                                  <a:lnTo>
                                    <a:pt x="366" y="466"/>
                                  </a:lnTo>
                                  <a:lnTo>
                                    <a:pt x="398" y="466"/>
                                  </a:lnTo>
                                  <a:lnTo>
                                    <a:pt x="434" y="461"/>
                                  </a:lnTo>
                                  <a:lnTo>
                                    <a:pt x="459" y="444"/>
                                  </a:lnTo>
                                  <a:lnTo>
                                    <a:pt x="470" y="425"/>
                                  </a:lnTo>
                                  <a:lnTo>
                                    <a:pt x="393" y="425"/>
                                  </a:lnTo>
                                  <a:lnTo>
                                    <a:pt x="377" y="425"/>
                                  </a:lnTo>
                                  <a:lnTo>
                                    <a:pt x="358" y="424"/>
                                  </a:lnTo>
                                  <a:lnTo>
                                    <a:pt x="337" y="423"/>
                                  </a:lnTo>
                                  <a:lnTo>
                                    <a:pt x="313" y="421"/>
                                  </a:lnTo>
                                  <a:close/>
                                  <a:moveTo>
                                    <a:pt x="493" y="45"/>
                                  </a:moveTo>
                                  <a:lnTo>
                                    <a:pt x="204" y="45"/>
                                  </a:lnTo>
                                  <a:lnTo>
                                    <a:pt x="204" y="82"/>
                                  </a:lnTo>
                                  <a:lnTo>
                                    <a:pt x="449" y="82"/>
                                  </a:lnTo>
                                  <a:lnTo>
                                    <a:pt x="446" y="181"/>
                                  </a:lnTo>
                                  <a:lnTo>
                                    <a:pt x="443" y="263"/>
                                  </a:lnTo>
                                  <a:lnTo>
                                    <a:pt x="441" y="327"/>
                                  </a:lnTo>
                                  <a:lnTo>
                                    <a:pt x="438" y="374"/>
                                  </a:lnTo>
                                  <a:lnTo>
                                    <a:pt x="434" y="397"/>
                                  </a:lnTo>
                                  <a:lnTo>
                                    <a:pt x="426" y="413"/>
                                  </a:lnTo>
                                  <a:lnTo>
                                    <a:pt x="412" y="422"/>
                                  </a:lnTo>
                                  <a:lnTo>
                                    <a:pt x="393" y="425"/>
                                  </a:lnTo>
                                  <a:lnTo>
                                    <a:pt x="470" y="425"/>
                                  </a:lnTo>
                                  <a:lnTo>
                                    <a:pt x="475" y="416"/>
                                  </a:lnTo>
                                  <a:lnTo>
                                    <a:pt x="481" y="376"/>
                                  </a:lnTo>
                                  <a:lnTo>
                                    <a:pt x="484" y="326"/>
                                  </a:lnTo>
                                  <a:lnTo>
                                    <a:pt x="487" y="247"/>
                                  </a:lnTo>
                                  <a:lnTo>
                                    <a:pt x="489" y="160"/>
                                  </a:lnTo>
                                  <a:lnTo>
                                    <a:pt x="493" y="45"/>
                                  </a:lnTo>
                                  <a:close/>
                                  <a:moveTo>
                                    <a:pt x="181" y="273"/>
                                  </a:moveTo>
                                  <a:lnTo>
                                    <a:pt x="118" y="273"/>
                                  </a:lnTo>
                                  <a:lnTo>
                                    <a:pt x="159" y="303"/>
                                  </a:lnTo>
                                  <a:lnTo>
                                    <a:pt x="199" y="333"/>
                                  </a:lnTo>
                                  <a:lnTo>
                                    <a:pt x="226" y="304"/>
                                  </a:lnTo>
                                  <a:lnTo>
                                    <a:pt x="181" y="273"/>
                                  </a:lnTo>
                                  <a:close/>
                                  <a:moveTo>
                                    <a:pt x="180" y="94"/>
                                  </a:moveTo>
                                  <a:lnTo>
                                    <a:pt x="8" y="94"/>
                                  </a:lnTo>
                                  <a:lnTo>
                                    <a:pt x="8" y="129"/>
                                  </a:lnTo>
                                  <a:lnTo>
                                    <a:pt x="134" y="129"/>
                                  </a:lnTo>
                                  <a:lnTo>
                                    <a:pt x="103" y="173"/>
                                  </a:lnTo>
                                  <a:lnTo>
                                    <a:pt x="71" y="213"/>
                                  </a:lnTo>
                                  <a:lnTo>
                                    <a:pt x="37" y="247"/>
                                  </a:lnTo>
                                  <a:lnTo>
                                    <a:pt x="0" y="277"/>
                                  </a:lnTo>
                                  <a:lnTo>
                                    <a:pt x="4" y="288"/>
                                  </a:lnTo>
                                  <a:lnTo>
                                    <a:pt x="8" y="299"/>
                                  </a:lnTo>
                                  <a:lnTo>
                                    <a:pt x="11" y="309"/>
                                  </a:lnTo>
                                  <a:lnTo>
                                    <a:pt x="15" y="319"/>
                                  </a:lnTo>
                                  <a:lnTo>
                                    <a:pt x="31" y="305"/>
                                  </a:lnTo>
                                  <a:lnTo>
                                    <a:pt x="48" y="291"/>
                                  </a:lnTo>
                                  <a:lnTo>
                                    <a:pt x="63" y="276"/>
                                  </a:lnTo>
                                  <a:lnTo>
                                    <a:pt x="79" y="261"/>
                                  </a:lnTo>
                                  <a:lnTo>
                                    <a:pt x="179" y="261"/>
                                  </a:lnTo>
                                  <a:lnTo>
                                    <a:pt x="188" y="250"/>
                                  </a:lnTo>
                                  <a:lnTo>
                                    <a:pt x="190" y="248"/>
                                  </a:lnTo>
                                  <a:lnTo>
                                    <a:pt x="144" y="248"/>
                                  </a:lnTo>
                                  <a:lnTo>
                                    <a:pt x="127" y="237"/>
                                  </a:lnTo>
                                  <a:lnTo>
                                    <a:pt x="118" y="231"/>
                                  </a:lnTo>
                                  <a:lnTo>
                                    <a:pt x="118" y="216"/>
                                  </a:lnTo>
                                  <a:lnTo>
                                    <a:pt x="134" y="196"/>
                                  </a:lnTo>
                                  <a:lnTo>
                                    <a:pt x="150" y="175"/>
                                  </a:lnTo>
                                  <a:lnTo>
                                    <a:pt x="165" y="153"/>
                                  </a:lnTo>
                                  <a:lnTo>
                                    <a:pt x="180" y="130"/>
                                  </a:lnTo>
                                  <a:lnTo>
                                    <a:pt x="180" y="94"/>
                                  </a:lnTo>
                                  <a:close/>
                                  <a:moveTo>
                                    <a:pt x="192" y="181"/>
                                  </a:moveTo>
                                  <a:lnTo>
                                    <a:pt x="180" y="198"/>
                                  </a:lnTo>
                                  <a:lnTo>
                                    <a:pt x="169" y="215"/>
                                  </a:lnTo>
                                  <a:lnTo>
                                    <a:pt x="156" y="232"/>
                                  </a:lnTo>
                                  <a:lnTo>
                                    <a:pt x="144" y="248"/>
                                  </a:lnTo>
                                  <a:lnTo>
                                    <a:pt x="190" y="248"/>
                                  </a:lnTo>
                                  <a:lnTo>
                                    <a:pt x="202" y="233"/>
                                  </a:lnTo>
                                  <a:lnTo>
                                    <a:pt x="214" y="217"/>
                                  </a:lnTo>
                                  <a:lnTo>
                                    <a:pt x="226" y="201"/>
                                  </a:lnTo>
                                  <a:lnTo>
                                    <a:pt x="192" y="181"/>
                                  </a:lnTo>
                                  <a:close/>
                                  <a:moveTo>
                                    <a:pt x="93" y="0"/>
                                  </a:moveTo>
                                  <a:lnTo>
                                    <a:pt x="57" y="17"/>
                                  </a:lnTo>
                                  <a:lnTo>
                                    <a:pt x="67" y="32"/>
                                  </a:lnTo>
                                  <a:lnTo>
                                    <a:pt x="76" y="48"/>
                                  </a:lnTo>
                                  <a:lnTo>
                                    <a:pt x="86" y="66"/>
                                  </a:lnTo>
                                  <a:lnTo>
                                    <a:pt x="96" y="85"/>
                                  </a:lnTo>
                                  <a:lnTo>
                                    <a:pt x="134" y="66"/>
                                  </a:lnTo>
                                  <a:lnTo>
                                    <a:pt x="124" y="48"/>
                                  </a:lnTo>
                                  <a:lnTo>
                                    <a:pt x="113" y="31"/>
                                  </a:lnTo>
                                  <a:lnTo>
                                    <a:pt x="103" y="15"/>
                                  </a:lnTo>
                                  <a:lnTo>
                                    <a:pt x="93" y="0"/>
                                  </a:lnTo>
                                  <a:close/>
                                  <a:moveTo>
                                    <a:pt x="722" y="28"/>
                                  </a:moveTo>
                                  <a:lnTo>
                                    <a:pt x="717" y="95"/>
                                  </a:lnTo>
                                  <a:lnTo>
                                    <a:pt x="708" y="157"/>
                                  </a:lnTo>
                                  <a:lnTo>
                                    <a:pt x="697" y="214"/>
                                  </a:lnTo>
                                  <a:lnTo>
                                    <a:pt x="681" y="266"/>
                                  </a:lnTo>
                                  <a:lnTo>
                                    <a:pt x="659" y="316"/>
                                  </a:lnTo>
                                  <a:lnTo>
                                    <a:pt x="632" y="361"/>
                                  </a:lnTo>
                                  <a:lnTo>
                                    <a:pt x="600" y="403"/>
                                  </a:lnTo>
                                  <a:lnTo>
                                    <a:pt x="564" y="440"/>
                                  </a:lnTo>
                                  <a:lnTo>
                                    <a:pt x="572" y="448"/>
                                  </a:lnTo>
                                  <a:lnTo>
                                    <a:pt x="581" y="456"/>
                                  </a:lnTo>
                                  <a:lnTo>
                                    <a:pt x="589" y="465"/>
                                  </a:lnTo>
                                  <a:lnTo>
                                    <a:pt x="597" y="473"/>
                                  </a:lnTo>
                                  <a:lnTo>
                                    <a:pt x="637" y="432"/>
                                  </a:lnTo>
                                  <a:lnTo>
                                    <a:pt x="672" y="387"/>
                                  </a:lnTo>
                                  <a:lnTo>
                                    <a:pt x="701" y="337"/>
                                  </a:lnTo>
                                  <a:lnTo>
                                    <a:pt x="725" y="282"/>
                                  </a:lnTo>
                                  <a:lnTo>
                                    <a:pt x="741" y="229"/>
                                  </a:lnTo>
                                  <a:lnTo>
                                    <a:pt x="753" y="170"/>
                                  </a:lnTo>
                                  <a:lnTo>
                                    <a:pt x="762" y="104"/>
                                  </a:lnTo>
                                  <a:lnTo>
                                    <a:pt x="769" y="31"/>
                                  </a:lnTo>
                                  <a:lnTo>
                                    <a:pt x="722" y="28"/>
                                  </a:lnTo>
                                  <a:close/>
                                  <a:moveTo>
                                    <a:pt x="912" y="22"/>
                                  </a:moveTo>
                                  <a:lnTo>
                                    <a:pt x="868" y="23"/>
                                  </a:lnTo>
                                  <a:lnTo>
                                    <a:pt x="877" y="128"/>
                                  </a:lnTo>
                                  <a:lnTo>
                                    <a:pt x="895" y="221"/>
                                  </a:lnTo>
                                  <a:lnTo>
                                    <a:pt x="921" y="302"/>
                                  </a:lnTo>
                                  <a:lnTo>
                                    <a:pt x="954" y="370"/>
                                  </a:lnTo>
                                  <a:lnTo>
                                    <a:pt x="997" y="426"/>
                                  </a:lnTo>
                                  <a:lnTo>
                                    <a:pt x="1047" y="469"/>
                                  </a:lnTo>
                                  <a:lnTo>
                                    <a:pt x="1055" y="460"/>
                                  </a:lnTo>
                                  <a:lnTo>
                                    <a:pt x="1064" y="450"/>
                                  </a:lnTo>
                                  <a:lnTo>
                                    <a:pt x="1085" y="429"/>
                                  </a:lnTo>
                                  <a:lnTo>
                                    <a:pt x="1036" y="392"/>
                                  </a:lnTo>
                                  <a:lnTo>
                                    <a:pt x="996" y="342"/>
                                  </a:lnTo>
                                  <a:lnTo>
                                    <a:pt x="963" y="281"/>
                                  </a:lnTo>
                                  <a:lnTo>
                                    <a:pt x="938" y="207"/>
                                  </a:lnTo>
                                  <a:lnTo>
                                    <a:pt x="921" y="120"/>
                                  </a:lnTo>
                                  <a:lnTo>
                                    <a:pt x="912" y="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20" name="任意多边形 1120"/>
                          <wps:cNvSpPr/>
                          <wps:spPr>
                            <a:xfrm>
                              <a:off x="7116" y="11011"/>
                              <a:ext cx="233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4" h="481">
                                  <a:moveTo>
                                    <a:pt x="331" y="82"/>
                                  </a:moveTo>
                                  <a:lnTo>
                                    <a:pt x="287" y="82"/>
                                  </a:lnTo>
                                  <a:lnTo>
                                    <a:pt x="286" y="123"/>
                                  </a:lnTo>
                                  <a:lnTo>
                                    <a:pt x="284" y="162"/>
                                  </a:lnTo>
                                  <a:lnTo>
                                    <a:pt x="282" y="198"/>
                                  </a:lnTo>
                                  <a:lnTo>
                                    <a:pt x="279" y="232"/>
                                  </a:lnTo>
                                  <a:lnTo>
                                    <a:pt x="267" y="294"/>
                                  </a:lnTo>
                                  <a:lnTo>
                                    <a:pt x="242" y="351"/>
                                  </a:lnTo>
                                  <a:lnTo>
                                    <a:pt x="202" y="403"/>
                                  </a:lnTo>
                                  <a:lnTo>
                                    <a:pt x="149" y="449"/>
                                  </a:lnTo>
                                  <a:lnTo>
                                    <a:pt x="158" y="457"/>
                                  </a:lnTo>
                                  <a:lnTo>
                                    <a:pt x="167" y="465"/>
                                  </a:lnTo>
                                  <a:lnTo>
                                    <a:pt x="175" y="472"/>
                                  </a:lnTo>
                                  <a:lnTo>
                                    <a:pt x="182" y="480"/>
                                  </a:lnTo>
                                  <a:lnTo>
                                    <a:pt x="239" y="429"/>
                                  </a:lnTo>
                                  <a:lnTo>
                                    <a:pt x="282" y="371"/>
                                  </a:lnTo>
                                  <a:lnTo>
                                    <a:pt x="310" y="306"/>
                                  </a:lnTo>
                                  <a:lnTo>
                                    <a:pt x="323" y="234"/>
                                  </a:lnTo>
                                  <a:lnTo>
                                    <a:pt x="325" y="203"/>
                                  </a:lnTo>
                                  <a:lnTo>
                                    <a:pt x="327" y="167"/>
                                  </a:lnTo>
                                  <a:lnTo>
                                    <a:pt x="329" y="127"/>
                                  </a:lnTo>
                                  <a:lnTo>
                                    <a:pt x="331" y="82"/>
                                  </a:lnTo>
                                  <a:close/>
                                  <a:moveTo>
                                    <a:pt x="179" y="261"/>
                                  </a:moveTo>
                                  <a:lnTo>
                                    <a:pt x="79" y="261"/>
                                  </a:lnTo>
                                  <a:lnTo>
                                    <a:pt x="79" y="478"/>
                                  </a:lnTo>
                                  <a:lnTo>
                                    <a:pt x="118" y="478"/>
                                  </a:lnTo>
                                  <a:lnTo>
                                    <a:pt x="118" y="273"/>
                                  </a:lnTo>
                                  <a:lnTo>
                                    <a:pt x="181" y="273"/>
                                  </a:lnTo>
                                  <a:lnTo>
                                    <a:pt x="173" y="268"/>
                                  </a:lnTo>
                                  <a:lnTo>
                                    <a:pt x="179" y="261"/>
                                  </a:lnTo>
                                  <a:close/>
                                  <a:moveTo>
                                    <a:pt x="313" y="421"/>
                                  </a:moveTo>
                                  <a:lnTo>
                                    <a:pt x="315" y="431"/>
                                  </a:lnTo>
                                  <a:lnTo>
                                    <a:pt x="318" y="442"/>
                                  </a:lnTo>
                                  <a:lnTo>
                                    <a:pt x="320" y="453"/>
                                  </a:lnTo>
                                  <a:lnTo>
                                    <a:pt x="321" y="465"/>
                                  </a:lnTo>
                                  <a:lnTo>
                                    <a:pt x="365" y="466"/>
                                  </a:lnTo>
                                  <a:lnTo>
                                    <a:pt x="398" y="466"/>
                                  </a:lnTo>
                                  <a:lnTo>
                                    <a:pt x="433" y="461"/>
                                  </a:lnTo>
                                  <a:lnTo>
                                    <a:pt x="459" y="444"/>
                                  </a:lnTo>
                                  <a:lnTo>
                                    <a:pt x="470" y="425"/>
                                  </a:lnTo>
                                  <a:lnTo>
                                    <a:pt x="393" y="425"/>
                                  </a:lnTo>
                                  <a:lnTo>
                                    <a:pt x="377" y="425"/>
                                  </a:lnTo>
                                  <a:lnTo>
                                    <a:pt x="358" y="424"/>
                                  </a:lnTo>
                                  <a:lnTo>
                                    <a:pt x="337" y="423"/>
                                  </a:lnTo>
                                  <a:lnTo>
                                    <a:pt x="313" y="421"/>
                                  </a:lnTo>
                                  <a:close/>
                                  <a:moveTo>
                                    <a:pt x="493" y="45"/>
                                  </a:moveTo>
                                  <a:lnTo>
                                    <a:pt x="204" y="45"/>
                                  </a:lnTo>
                                  <a:lnTo>
                                    <a:pt x="204" y="82"/>
                                  </a:lnTo>
                                  <a:lnTo>
                                    <a:pt x="449" y="82"/>
                                  </a:lnTo>
                                  <a:lnTo>
                                    <a:pt x="446" y="181"/>
                                  </a:lnTo>
                                  <a:lnTo>
                                    <a:pt x="443" y="263"/>
                                  </a:lnTo>
                                  <a:lnTo>
                                    <a:pt x="440" y="327"/>
                                  </a:lnTo>
                                  <a:lnTo>
                                    <a:pt x="438" y="374"/>
                                  </a:lnTo>
                                  <a:lnTo>
                                    <a:pt x="434" y="397"/>
                                  </a:lnTo>
                                  <a:lnTo>
                                    <a:pt x="426" y="413"/>
                                  </a:lnTo>
                                  <a:lnTo>
                                    <a:pt x="412" y="423"/>
                                  </a:lnTo>
                                  <a:lnTo>
                                    <a:pt x="393" y="425"/>
                                  </a:lnTo>
                                  <a:lnTo>
                                    <a:pt x="470" y="425"/>
                                  </a:lnTo>
                                  <a:lnTo>
                                    <a:pt x="475" y="416"/>
                                  </a:lnTo>
                                  <a:lnTo>
                                    <a:pt x="481" y="376"/>
                                  </a:lnTo>
                                  <a:lnTo>
                                    <a:pt x="483" y="326"/>
                                  </a:lnTo>
                                  <a:lnTo>
                                    <a:pt x="486" y="247"/>
                                  </a:lnTo>
                                  <a:lnTo>
                                    <a:pt x="489" y="161"/>
                                  </a:lnTo>
                                  <a:lnTo>
                                    <a:pt x="493" y="45"/>
                                  </a:lnTo>
                                  <a:close/>
                                  <a:moveTo>
                                    <a:pt x="181" y="273"/>
                                  </a:moveTo>
                                  <a:lnTo>
                                    <a:pt x="118" y="273"/>
                                  </a:lnTo>
                                  <a:lnTo>
                                    <a:pt x="159" y="303"/>
                                  </a:lnTo>
                                  <a:lnTo>
                                    <a:pt x="199" y="333"/>
                                  </a:lnTo>
                                  <a:lnTo>
                                    <a:pt x="225" y="304"/>
                                  </a:lnTo>
                                  <a:lnTo>
                                    <a:pt x="181" y="273"/>
                                  </a:lnTo>
                                  <a:close/>
                                  <a:moveTo>
                                    <a:pt x="180" y="94"/>
                                  </a:moveTo>
                                  <a:lnTo>
                                    <a:pt x="8" y="94"/>
                                  </a:lnTo>
                                  <a:lnTo>
                                    <a:pt x="8" y="129"/>
                                  </a:lnTo>
                                  <a:lnTo>
                                    <a:pt x="133" y="129"/>
                                  </a:lnTo>
                                  <a:lnTo>
                                    <a:pt x="103" y="173"/>
                                  </a:lnTo>
                                  <a:lnTo>
                                    <a:pt x="71" y="213"/>
                                  </a:lnTo>
                                  <a:lnTo>
                                    <a:pt x="37" y="247"/>
                                  </a:lnTo>
                                  <a:lnTo>
                                    <a:pt x="0" y="277"/>
                                  </a:lnTo>
                                  <a:lnTo>
                                    <a:pt x="4" y="288"/>
                                  </a:lnTo>
                                  <a:lnTo>
                                    <a:pt x="8" y="299"/>
                                  </a:lnTo>
                                  <a:lnTo>
                                    <a:pt x="11" y="309"/>
                                  </a:lnTo>
                                  <a:lnTo>
                                    <a:pt x="14" y="319"/>
                                  </a:lnTo>
                                  <a:lnTo>
                                    <a:pt x="31" y="305"/>
                                  </a:lnTo>
                                  <a:lnTo>
                                    <a:pt x="47" y="291"/>
                                  </a:lnTo>
                                  <a:lnTo>
                                    <a:pt x="63" y="276"/>
                                  </a:lnTo>
                                  <a:lnTo>
                                    <a:pt x="79" y="261"/>
                                  </a:lnTo>
                                  <a:lnTo>
                                    <a:pt x="179" y="261"/>
                                  </a:lnTo>
                                  <a:lnTo>
                                    <a:pt x="188" y="250"/>
                                  </a:lnTo>
                                  <a:lnTo>
                                    <a:pt x="189" y="248"/>
                                  </a:lnTo>
                                  <a:lnTo>
                                    <a:pt x="143" y="248"/>
                                  </a:lnTo>
                                  <a:lnTo>
                                    <a:pt x="126" y="237"/>
                                  </a:lnTo>
                                  <a:lnTo>
                                    <a:pt x="118" y="231"/>
                                  </a:lnTo>
                                  <a:lnTo>
                                    <a:pt x="118" y="216"/>
                                  </a:lnTo>
                                  <a:lnTo>
                                    <a:pt x="134" y="196"/>
                                  </a:lnTo>
                                  <a:lnTo>
                                    <a:pt x="150" y="175"/>
                                  </a:lnTo>
                                  <a:lnTo>
                                    <a:pt x="165" y="153"/>
                                  </a:lnTo>
                                  <a:lnTo>
                                    <a:pt x="180" y="130"/>
                                  </a:lnTo>
                                  <a:lnTo>
                                    <a:pt x="180" y="94"/>
                                  </a:lnTo>
                                  <a:close/>
                                  <a:moveTo>
                                    <a:pt x="192" y="181"/>
                                  </a:moveTo>
                                  <a:lnTo>
                                    <a:pt x="180" y="198"/>
                                  </a:lnTo>
                                  <a:lnTo>
                                    <a:pt x="168" y="215"/>
                                  </a:lnTo>
                                  <a:lnTo>
                                    <a:pt x="156" y="232"/>
                                  </a:lnTo>
                                  <a:lnTo>
                                    <a:pt x="143" y="248"/>
                                  </a:lnTo>
                                  <a:lnTo>
                                    <a:pt x="189" y="248"/>
                                  </a:lnTo>
                                  <a:lnTo>
                                    <a:pt x="201" y="233"/>
                                  </a:lnTo>
                                  <a:lnTo>
                                    <a:pt x="214" y="217"/>
                                  </a:lnTo>
                                  <a:lnTo>
                                    <a:pt x="226" y="201"/>
                                  </a:lnTo>
                                  <a:lnTo>
                                    <a:pt x="192" y="181"/>
                                  </a:lnTo>
                                  <a:close/>
                                  <a:moveTo>
                                    <a:pt x="93" y="0"/>
                                  </a:moveTo>
                                  <a:lnTo>
                                    <a:pt x="57" y="17"/>
                                  </a:lnTo>
                                  <a:lnTo>
                                    <a:pt x="66" y="32"/>
                                  </a:lnTo>
                                  <a:lnTo>
                                    <a:pt x="76" y="48"/>
                                  </a:lnTo>
                                  <a:lnTo>
                                    <a:pt x="86" y="66"/>
                                  </a:lnTo>
                                  <a:lnTo>
                                    <a:pt x="95" y="85"/>
                                  </a:lnTo>
                                  <a:lnTo>
                                    <a:pt x="134" y="66"/>
                                  </a:lnTo>
                                  <a:lnTo>
                                    <a:pt x="123" y="48"/>
                                  </a:lnTo>
                                  <a:lnTo>
                                    <a:pt x="113" y="31"/>
                                  </a:lnTo>
                                  <a:lnTo>
                                    <a:pt x="103" y="15"/>
                                  </a:lnTo>
                                  <a:lnTo>
                                    <a:pt x="93" y="0"/>
                                  </a:lnTo>
                                  <a:close/>
                                  <a:moveTo>
                                    <a:pt x="775" y="142"/>
                                  </a:moveTo>
                                  <a:lnTo>
                                    <a:pt x="730" y="142"/>
                                  </a:lnTo>
                                  <a:lnTo>
                                    <a:pt x="727" y="189"/>
                                  </a:lnTo>
                                  <a:lnTo>
                                    <a:pt x="723" y="228"/>
                                  </a:lnTo>
                                  <a:lnTo>
                                    <a:pt x="718" y="260"/>
                                  </a:lnTo>
                                  <a:lnTo>
                                    <a:pt x="712" y="283"/>
                                  </a:lnTo>
                                  <a:lnTo>
                                    <a:pt x="690" y="331"/>
                                  </a:lnTo>
                                  <a:lnTo>
                                    <a:pt x="659" y="374"/>
                                  </a:lnTo>
                                  <a:lnTo>
                                    <a:pt x="618" y="412"/>
                                  </a:lnTo>
                                  <a:lnTo>
                                    <a:pt x="567" y="446"/>
                                  </a:lnTo>
                                  <a:lnTo>
                                    <a:pt x="577" y="454"/>
                                  </a:lnTo>
                                  <a:lnTo>
                                    <a:pt x="585" y="462"/>
                                  </a:lnTo>
                                  <a:lnTo>
                                    <a:pt x="593" y="470"/>
                                  </a:lnTo>
                                  <a:lnTo>
                                    <a:pt x="600" y="478"/>
                                  </a:lnTo>
                                  <a:lnTo>
                                    <a:pt x="655" y="440"/>
                                  </a:lnTo>
                                  <a:lnTo>
                                    <a:pt x="699" y="398"/>
                                  </a:lnTo>
                                  <a:lnTo>
                                    <a:pt x="732" y="349"/>
                                  </a:lnTo>
                                  <a:lnTo>
                                    <a:pt x="755" y="295"/>
                                  </a:lnTo>
                                  <a:lnTo>
                                    <a:pt x="762" y="267"/>
                                  </a:lnTo>
                                  <a:lnTo>
                                    <a:pt x="767" y="232"/>
                                  </a:lnTo>
                                  <a:lnTo>
                                    <a:pt x="772" y="190"/>
                                  </a:lnTo>
                                  <a:lnTo>
                                    <a:pt x="775" y="142"/>
                                  </a:lnTo>
                                  <a:close/>
                                  <a:moveTo>
                                    <a:pt x="940" y="104"/>
                                  </a:moveTo>
                                  <a:lnTo>
                                    <a:pt x="583" y="104"/>
                                  </a:lnTo>
                                  <a:lnTo>
                                    <a:pt x="583" y="142"/>
                                  </a:lnTo>
                                  <a:lnTo>
                                    <a:pt x="897" y="142"/>
                                  </a:lnTo>
                                  <a:lnTo>
                                    <a:pt x="897" y="403"/>
                                  </a:lnTo>
                                  <a:lnTo>
                                    <a:pt x="900" y="431"/>
                                  </a:lnTo>
                                  <a:lnTo>
                                    <a:pt x="912" y="451"/>
                                  </a:lnTo>
                                  <a:lnTo>
                                    <a:pt x="933" y="463"/>
                                  </a:lnTo>
                                  <a:lnTo>
                                    <a:pt x="963" y="467"/>
                                  </a:lnTo>
                                  <a:lnTo>
                                    <a:pt x="1000" y="467"/>
                                  </a:lnTo>
                                  <a:lnTo>
                                    <a:pt x="1029" y="464"/>
                                  </a:lnTo>
                                  <a:lnTo>
                                    <a:pt x="1050" y="454"/>
                                  </a:lnTo>
                                  <a:lnTo>
                                    <a:pt x="1065" y="437"/>
                                  </a:lnTo>
                                  <a:lnTo>
                                    <a:pt x="1068" y="430"/>
                                  </a:lnTo>
                                  <a:lnTo>
                                    <a:pt x="970" y="430"/>
                                  </a:lnTo>
                                  <a:lnTo>
                                    <a:pt x="956" y="428"/>
                                  </a:lnTo>
                                  <a:lnTo>
                                    <a:pt x="947" y="422"/>
                                  </a:lnTo>
                                  <a:lnTo>
                                    <a:pt x="941" y="412"/>
                                  </a:lnTo>
                                  <a:lnTo>
                                    <a:pt x="940" y="401"/>
                                  </a:lnTo>
                                  <a:lnTo>
                                    <a:pt x="940" y="104"/>
                                  </a:lnTo>
                                  <a:close/>
                                  <a:moveTo>
                                    <a:pt x="1040" y="320"/>
                                  </a:moveTo>
                                  <a:lnTo>
                                    <a:pt x="1038" y="342"/>
                                  </a:lnTo>
                                  <a:lnTo>
                                    <a:pt x="1037" y="363"/>
                                  </a:lnTo>
                                  <a:lnTo>
                                    <a:pt x="1034" y="383"/>
                                  </a:lnTo>
                                  <a:lnTo>
                                    <a:pt x="1032" y="401"/>
                                  </a:lnTo>
                                  <a:lnTo>
                                    <a:pt x="1028" y="413"/>
                                  </a:lnTo>
                                  <a:lnTo>
                                    <a:pt x="1020" y="422"/>
                                  </a:lnTo>
                                  <a:lnTo>
                                    <a:pt x="1009" y="428"/>
                                  </a:lnTo>
                                  <a:lnTo>
                                    <a:pt x="995" y="430"/>
                                  </a:lnTo>
                                  <a:lnTo>
                                    <a:pt x="1068" y="430"/>
                                  </a:lnTo>
                                  <a:lnTo>
                                    <a:pt x="1073" y="414"/>
                                  </a:lnTo>
                                  <a:lnTo>
                                    <a:pt x="1076" y="395"/>
                                  </a:lnTo>
                                  <a:lnTo>
                                    <a:pt x="1079" y="376"/>
                                  </a:lnTo>
                                  <a:lnTo>
                                    <a:pt x="1081" y="356"/>
                                  </a:lnTo>
                                  <a:lnTo>
                                    <a:pt x="1084" y="335"/>
                                  </a:lnTo>
                                  <a:lnTo>
                                    <a:pt x="1072" y="331"/>
                                  </a:lnTo>
                                  <a:lnTo>
                                    <a:pt x="1061" y="328"/>
                                  </a:lnTo>
                                  <a:lnTo>
                                    <a:pt x="1050" y="324"/>
                                  </a:lnTo>
                                  <a:lnTo>
                                    <a:pt x="1040" y="320"/>
                                  </a:lnTo>
                                  <a:close/>
                                  <a:moveTo>
                                    <a:pt x="778" y="5"/>
                                  </a:moveTo>
                                  <a:lnTo>
                                    <a:pt x="733" y="5"/>
                                  </a:lnTo>
                                  <a:lnTo>
                                    <a:pt x="733" y="32"/>
                                  </a:lnTo>
                                  <a:lnTo>
                                    <a:pt x="733" y="57"/>
                                  </a:lnTo>
                                  <a:lnTo>
                                    <a:pt x="732" y="81"/>
                                  </a:lnTo>
                                  <a:lnTo>
                                    <a:pt x="732" y="104"/>
                                  </a:lnTo>
                                  <a:lnTo>
                                    <a:pt x="776" y="104"/>
                                  </a:lnTo>
                                  <a:lnTo>
                                    <a:pt x="777" y="81"/>
                                  </a:lnTo>
                                  <a:lnTo>
                                    <a:pt x="778" y="57"/>
                                  </a:lnTo>
                                  <a:lnTo>
                                    <a:pt x="778" y="32"/>
                                  </a:lnTo>
                                  <a:lnTo>
                                    <a:pt x="778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21" name="任意多边形 1121"/>
                          <wps:cNvSpPr/>
                          <wps:spPr>
                            <a:xfrm>
                              <a:off x="5272" y="11205"/>
                              <a:ext cx="93" cy="1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31" h="648">
                                  <a:moveTo>
                                    <a:pt x="37" y="553"/>
                                  </a:moveTo>
                                  <a:lnTo>
                                    <a:pt x="37" y="627"/>
                                  </a:lnTo>
                                  <a:lnTo>
                                    <a:pt x="63" y="636"/>
                                  </a:lnTo>
                                  <a:lnTo>
                                    <a:pt x="92" y="643"/>
                                  </a:lnTo>
                                  <a:lnTo>
                                    <a:pt x="123" y="647"/>
                                  </a:lnTo>
                                  <a:lnTo>
                                    <a:pt x="157" y="648"/>
                                  </a:lnTo>
                                  <a:lnTo>
                                    <a:pt x="218" y="642"/>
                                  </a:lnTo>
                                  <a:lnTo>
                                    <a:pt x="272" y="625"/>
                                  </a:lnTo>
                                  <a:lnTo>
                                    <a:pt x="318" y="596"/>
                                  </a:lnTo>
                                  <a:lnTo>
                                    <a:pt x="331" y="583"/>
                                  </a:lnTo>
                                  <a:lnTo>
                                    <a:pt x="157" y="583"/>
                                  </a:lnTo>
                                  <a:lnTo>
                                    <a:pt x="125" y="581"/>
                                  </a:lnTo>
                                  <a:lnTo>
                                    <a:pt x="95" y="575"/>
                                  </a:lnTo>
                                  <a:lnTo>
                                    <a:pt x="66" y="566"/>
                                  </a:lnTo>
                                  <a:lnTo>
                                    <a:pt x="37" y="553"/>
                                  </a:lnTo>
                                  <a:close/>
                                  <a:moveTo>
                                    <a:pt x="429" y="328"/>
                                  </a:moveTo>
                                  <a:lnTo>
                                    <a:pt x="346" y="328"/>
                                  </a:lnTo>
                                  <a:lnTo>
                                    <a:pt x="343" y="385"/>
                                  </a:lnTo>
                                  <a:lnTo>
                                    <a:pt x="334" y="436"/>
                                  </a:lnTo>
                                  <a:lnTo>
                                    <a:pt x="318" y="480"/>
                                  </a:lnTo>
                                  <a:lnTo>
                                    <a:pt x="296" y="516"/>
                                  </a:lnTo>
                                  <a:lnTo>
                                    <a:pt x="269" y="545"/>
                                  </a:lnTo>
                                  <a:lnTo>
                                    <a:pt x="237" y="566"/>
                                  </a:lnTo>
                                  <a:lnTo>
                                    <a:pt x="199" y="579"/>
                                  </a:lnTo>
                                  <a:lnTo>
                                    <a:pt x="157" y="583"/>
                                  </a:lnTo>
                                  <a:lnTo>
                                    <a:pt x="331" y="583"/>
                                  </a:lnTo>
                                  <a:lnTo>
                                    <a:pt x="358" y="555"/>
                                  </a:lnTo>
                                  <a:lnTo>
                                    <a:pt x="390" y="503"/>
                                  </a:lnTo>
                                  <a:lnTo>
                                    <a:pt x="413" y="441"/>
                                  </a:lnTo>
                                  <a:lnTo>
                                    <a:pt x="426" y="370"/>
                                  </a:lnTo>
                                  <a:lnTo>
                                    <a:pt x="429" y="328"/>
                                  </a:lnTo>
                                  <a:close/>
                                  <a:moveTo>
                                    <a:pt x="218" y="0"/>
                                  </a:moveTo>
                                  <a:lnTo>
                                    <a:pt x="172" y="4"/>
                                  </a:lnTo>
                                  <a:lnTo>
                                    <a:pt x="131" y="15"/>
                                  </a:lnTo>
                                  <a:lnTo>
                                    <a:pt x="94" y="34"/>
                                  </a:lnTo>
                                  <a:lnTo>
                                    <a:pt x="61" y="60"/>
                                  </a:lnTo>
                                  <a:lnTo>
                                    <a:pt x="35" y="91"/>
                                  </a:lnTo>
                                  <a:lnTo>
                                    <a:pt x="16" y="127"/>
                                  </a:lnTo>
                                  <a:lnTo>
                                    <a:pt x="4" y="167"/>
                                  </a:lnTo>
                                  <a:lnTo>
                                    <a:pt x="0" y="211"/>
                                  </a:lnTo>
                                  <a:lnTo>
                                    <a:pt x="4" y="252"/>
                                  </a:lnTo>
                                  <a:lnTo>
                                    <a:pt x="14" y="290"/>
                                  </a:lnTo>
                                  <a:lnTo>
                                    <a:pt x="32" y="323"/>
                                  </a:lnTo>
                                  <a:lnTo>
                                    <a:pt x="56" y="352"/>
                                  </a:lnTo>
                                  <a:lnTo>
                                    <a:pt x="85" y="376"/>
                                  </a:lnTo>
                                  <a:lnTo>
                                    <a:pt x="119" y="393"/>
                                  </a:lnTo>
                                  <a:lnTo>
                                    <a:pt x="155" y="403"/>
                                  </a:lnTo>
                                  <a:lnTo>
                                    <a:pt x="196" y="406"/>
                                  </a:lnTo>
                                  <a:lnTo>
                                    <a:pt x="244" y="401"/>
                                  </a:lnTo>
                                  <a:lnTo>
                                    <a:pt x="285" y="387"/>
                                  </a:lnTo>
                                  <a:lnTo>
                                    <a:pt x="318" y="362"/>
                                  </a:lnTo>
                                  <a:lnTo>
                                    <a:pt x="336" y="338"/>
                                  </a:lnTo>
                                  <a:lnTo>
                                    <a:pt x="217" y="338"/>
                                  </a:lnTo>
                                  <a:lnTo>
                                    <a:pt x="188" y="336"/>
                                  </a:lnTo>
                                  <a:lnTo>
                                    <a:pt x="162" y="329"/>
                                  </a:lnTo>
                                  <a:lnTo>
                                    <a:pt x="140" y="317"/>
                                  </a:lnTo>
                                  <a:lnTo>
                                    <a:pt x="121" y="301"/>
                                  </a:lnTo>
                                  <a:lnTo>
                                    <a:pt x="106" y="281"/>
                                  </a:lnTo>
                                  <a:lnTo>
                                    <a:pt x="95" y="258"/>
                                  </a:lnTo>
                                  <a:lnTo>
                                    <a:pt x="88" y="231"/>
                                  </a:lnTo>
                                  <a:lnTo>
                                    <a:pt x="86" y="201"/>
                                  </a:lnTo>
                                  <a:lnTo>
                                    <a:pt x="88" y="173"/>
                                  </a:lnTo>
                                  <a:lnTo>
                                    <a:pt x="95" y="148"/>
                                  </a:lnTo>
                                  <a:lnTo>
                                    <a:pt x="106" y="125"/>
                                  </a:lnTo>
                                  <a:lnTo>
                                    <a:pt x="122" y="105"/>
                                  </a:lnTo>
                                  <a:lnTo>
                                    <a:pt x="141" y="88"/>
                                  </a:lnTo>
                                  <a:lnTo>
                                    <a:pt x="162" y="76"/>
                                  </a:lnTo>
                                  <a:lnTo>
                                    <a:pt x="185" y="69"/>
                                  </a:lnTo>
                                  <a:lnTo>
                                    <a:pt x="211" y="66"/>
                                  </a:lnTo>
                                  <a:lnTo>
                                    <a:pt x="367" y="66"/>
                                  </a:lnTo>
                                  <a:lnTo>
                                    <a:pt x="344" y="42"/>
                                  </a:lnTo>
                                  <a:lnTo>
                                    <a:pt x="307" y="19"/>
                                  </a:lnTo>
                                  <a:lnTo>
                                    <a:pt x="266" y="5"/>
                                  </a:lnTo>
                                  <a:lnTo>
                                    <a:pt x="218" y="0"/>
                                  </a:lnTo>
                                  <a:close/>
                                  <a:moveTo>
                                    <a:pt x="367" y="66"/>
                                  </a:moveTo>
                                  <a:lnTo>
                                    <a:pt x="211" y="66"/>
                                  </a:lnTo>
                                  <a:lnTo>
                                    <a:pt x="239" y="69"/>
                                  </a:lnTo>
                                  <a:lnTo>
                                    <a:pt x="264" y="77"/>
                                  </a:lnTo>
                                  <a:lnTo>
                                    <a:pt x="286" y="91"/>
                                  </a:lnTo>
                                  <a:lnTo>
                                    <a:pt x="306" y="111"/>
                                  </a:lnTo>
                                  <a:lnTo>
                                    <a:pt x="321" y="134"/>
                                  </a:lnTo>
                                  <a:lnTo>
                                    <a:pt x="332" y="161"/>
                                  </a:lnTo>
                                  <a:lnTo>
                                    <a:pt x="339" y="190"/>
                                  </a:lnTo>
                                  <a:lnTo>
                                    <a:pt x="341" y="223"/>
                                  </a:lnTo>
                                  <a:lnTo>
                                    <a:pt x="339" y="246"/>
                                  </a:lnTo>
                                  <a:lnTo>
                                    <a:pt x="332" y="267"/>
                                  </a:lnTo>
                                  <a:lnTo>
                                    <a:pt x="321" y="287"/>
                                  </a:lnTo>
                                  <a:lnTo>
                                    <a:pt x="305" y="304"/>
                                  </a:lnTo>
                                  <a:lnTo>
                                    <a:pt x="286" y="319"/>
                                  </a:lnTo>
                                  <a:lnTo>
                                    <a:pt x="265" y="330"/>
                                  </a:lnTo>
                                  <a:lnTo>
                                    <a:pt x="242" y="336"/>
                                  </a:lnTo>
                                  <a:lnTo>
                                    <a:pt x="217" y="338"/>
                                  </a:lnTo>
                                  <a:lnTo>
                                    <a:pt x="336" y="338"/>
                                  </a:lnTo>
                                  <a:lnTo>
                                    <a:pt x="344" y="328"/>
                                  </a:lnTo>
                                  <a:lnTo>
                                    <a:pt x="429" y="328"/>
                                  </a:lnTo>
                                  <a:lnTo>
                                    <a:pt x="431" y="290"/>
                                  </a:lnTo>
                                  <a:lnTo>
                                    <a:pt x="431" y="287"/>
                                  </a:lnTo>
                                  <a:lnTo>
                                    <a:pt x="427" y="222"/>
                                  </a:lnTo>
                                  <a:lnTo>
                                    <a:pt x="417" y="164"/>
                                  </a:lnTo>
                                  <a:lnTo>
                                    <a:pt x="399" y="115"/>
                                  </a:lnTo>
                                  <a:lnTo>
                                    <a:pt x="375" y="74"/>
                                  </a:lnTo>
                                  <a:lnTo>
                                    <a:pt x="367" y="66"/>
                                  </a:lnTo>
                                  <a:close/>
                                  <a:moveTo>
                                    <a:pt x="346" y="328"/>
                                  </a:moveTo>
                                  <a:lnTo>
                                    <a:pt x="344" y="328"/>
                                  </a:lnTo>
                                  <a:lnTo>
                                    <a:pt x="345" y="328"/>
                                  </a:lnTo>
                                  <a:lnTo>
                                    <a:pt x="346" y="328"/>
                                  </a:lnTo>
                                  <a:lnTo>
                                    <a:pt x="346" y="3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22" name="任意多边形 1122"/>
                          <wps:cNvSpPr/>
                          <wps:spPr>
                            <a:xfrm>
                              <a:off x="5695" y="11204"/>
                              <a:ext cx="210" cy="1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8" h="651">
                                  <a:moveTo>
                                    <a:pt x="389" y="572"/>
                                  </a:moveTo>
                                  <a:lnTo>
                                    <a:pt x="4" y="572"/>
                                  </a:lnTo>
                                  <a:lnTo>
                                    <a:pt x="4" y="641"/>
                                  </a:lnTo>
                                  <a:lnTo>
                                    <a:pt x="389" y="641"/>
                                  </a:lnTo>
                                  <a:lnTo>
                                    <a:pt x="389" y="572"/>
                                  </a:lnTo>
                                  <a:close/>
                                  <a:moveTo>
                                    <a:pt x="239" y="96"/>
                                  </a:moveTo>
                                  <a:lnTo>
                                    <a:pt x="155" y="96"/>
                                  </a:lnTo>
                                  <a:lnTo>
                                    <a:pt x="155" y="572"/>
                                  </a:lnTo>
                                  <a:lnTo>
                                    <a:pt x="239" y="572"/>
                                  </a:lnTo>
                                  <a:lnTo>
                                    <a:pt x="239" y="96"/>
                                  </a:lnTo>
                                  <a:close/>
                                  <a:moveTo>
                                    <a:pt x="239" y="0"/>
                                  </a:moveTo>
                                  <a:lnTo>
                                    <a:pt x="0" y="65"/>
                                  </a:lnTo>
                                  <a:lnTo>
                                    <a:pt x="0" y="138"/>
                                  </a:lnTo>
                                  <a:lnTo>
                                    <a:pt x="155" y="96"/>
                                  </a:lnTo>
                                  <a:lnTo>
                                    <a:pt x="239" y="96"/>
                                  </a:lnTo>
                                  <a:lnTo>
                                    <a:pt x="239" y="0"/>
                                  </a:lnTo>
                                  <a:close/>
                                  <a:moveTo>
                                    <a:pt x="764" y="3"/>
                                  </a:moveTo>
                                  <a:lnTo>
                                    <a:pt x="712" y="8"/>
                                  </a:lnTo>
                                  <a:lnTo>
                                    <a:pt x="666" y="24"/>
                                  </a:lnTo>
                                  <a:lnTo>
                                    <a:pt x="626" y="51"/>
                                  </a:lnTo>
                                  <a:lnTo>
                                    <a:pt x="594" y="88"/>
                                  </a:lnTo>
                                  <a:lnTo>
                                    <a:pt x="568" y="136"/>
                                  </a:lnTo>
                                  <a:lnTo>
                                    <a:pt x="549" y="194"/>
                                  </a:lnTo>
                                  <a:lnTo>
                                    <a:pt x="538" y="261"/>
                                  </a:lnTo>
                                  <a:lnTo>
                                    <a:pt x="535" y="339"/>
                                  </a:lnTo>
                                  <a:lnTo>
                                    <a:pt x="538" y="411"/>
                                  </a:lnTo>
                                  <a:lnTo>
                                    <a:pt x="549" y="473"/>
                                  </a:lnTo>
                                  <a:lnTo>
                                    <a:pt x="566" y="527"/>
                                  </a:lnTo>
                                  <a:lnTo>
                                    <a:pt x="591" y="571"/>
                                  </a:lnTo>
                                  <a:lnTo>
                                    <a:pt x="622" y="606"/>
                                  </a:lnTo>
                                  <a:lnTo>
                                    <a:pt x="658" y="631"/>
                                  </a:lnTo>
                                  <a:lnTo>
                                    <a:pt x="701" y="646"/>
                                  </a:lnTo>
                                  <a:lnTo>
                                    <a:pt x="749" y="651"/>
                                  </a:lnTo>
                                  <a:lnTo>
                                    <a:pt x="800" y="646"/>
                                  </a:lnTo>
                                  <a:lnTo>
                                    <a:pt x="845" y="630"/>
                                  </a:lnTo>
                                  <a:lnTo>
                                    <a:pt x="884" y="604"/>
                                  </a:lnTo>
                                  <a:lnTo>
                                    <a:pt x="901" y="586"/>
                                  </a:lnTo>
                                  <a:lnTo>
                                    <a:pt x="757" y="586"/>
                                  </a:lnTo>
                                  <a:lnTo>
                                    <a:pt x="698" y="570"/>
                                  </a:lnTo>
                                  <a:lnTo>
                                    <a:pt x="655" y="523"/>
                                  </a:lnTo>
                                  <a:lnTo>
                                    <a:pt x="630" y="445"/>
                                  </a:lnTo>
                                  <a:lnTo>
                                    <a:pt x="621" y="336"/>
                                  </a:lnTo>
                                  <a:lnTo>
                                    <a:pt x="627" y="240"/>
                                  </a:lnTo>
                                  <a:lnTo>
                                    <a:pt x="644" y="165"/>
                                  </a:lnTo>
                                  <a:lnTo>
                                    <a:pt x="671" y="112"/>
                                  </a:lnTo>
                                  <a:lnTo>
                                    <a:pt x="710" y="80"/>
                                  </a:lnTo>
                                  <a:lnTo>
                                    <a:pt x="760" y="69"/>
                                  </a:lnTo>
                                  <a:lnTo>
                                    <a:pt x="911" y="69"/>
                                  </a:lnTo>
                                  <a:lnTo>
                                    <a:pt x="883" y="39"/>
                                  </a:lnTo>
                                  <a:lnTo>
                                    <a:pt x="829" y="12"/>
                                  </a:lnTo>
                                  <a:lnTo>
                                    <a:pt x="764" y="3"/>
                                  </a:lnTo>
                                  <a:close/>
                                  <a:moveTo>
                                    <a:pt x="911" y="69"/>
                                  </a:moveTo>
                                  <a:lnTo>
                                    <a:pt x="760" y="69"/>
                                  </a:lnTo>
                                  <a:lnTo>
                                    <a:pt x="807" y="80"/>
                                  </a:lnTo>
                                  <a:lnTo>
                                    <a:pt x="843" y="111"/>
                                  </a:lnTo>
                                  <a:lnTo>
                                    <a:pt x="869" y="164"/>
                                  </a:lnTo>
                                  <a:lnTo>
                                    <a:pt x="885" y="237"/>
                                  </a:lnTo>
                                  <a:lnTo>
                                    <a:pt x="890" y="332"/>
                                  </a:lnTo>
                                  <a:lnTo>
                                    <a:pt x="882" y="443"/>
                                  </a:lnTo>
                                  <a:lnTo>
                                    <a:pt x="857" y="522"/>
                                  </a:lnTo>
                                  <a:lnTo>
                                    <a:pt x="815" y="570"/>
                                  </a:lnTo>
                                  <a:lnTo>
                                    <a:pt x="757" y="586"/>
                                  </a:lnTo>
                                  <a:lnTo>
                                    <a:pt x="901" y="586"/>
                                  </a:lnTo>
                                  <a:lnTo>
                                    <a:pt x="917" y="567"/>
                                  </a:lnTo>
                                  <a:lnTo>
                                    <a:pt x="944" y="520"/>
                                  </a:lnTo>
                                  <a:lnTo>
                                    <a:pt x="962" y="464"/>
                                  </a:lnTo>
                                  <a:lnTo>
                                    <a:pt x="974" y="399"/>
                                  </a:lnTo>
                                  <a:lnTo>
                                    <a:pt x="977" y="324"/>
                                  </a:lnTo>
                                  <a:lnTo>
                                    <a:pt x="972" y="226"/>
                                  </a:lnTo>
                                  <a:lnTo>
                                    <a:pt x="954" y="146"/>
                                  </a:lnTo>
                                  <a:lnTo>
                                    <a:pt x="924" y="83"/>
                                  </a:lnTo>
                                  <a:lnTo>
                                    <a:pt x="911" y="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23" name="任意多边形 1123"/>
                          <wps:cNvSpPr/>
                          <wps:spPr>
                            <a:xfrm>
                              <a:off x="6170" y="11203"/>
                              <a:ext cx="207" cy="13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62" h="641">
                                  <a:moveTo>
                                    <a:pt x="389" y="572"/>
                                  </a:moveTo>
                                  <a:lnTo>
                                    <a:pt x="4" y="572"/>
                                  </a:lnTo>
                                  <a:lnTo>
                                    <a:pt x="4" y="640"/>
                                  </a:lnTo>
                                  <a:lnTo>
                                    <a:pt x="389" y="640"/>
                                  </a:lnTo>
                                  <a:lnTo>
                                    <a:pt x="389" y="572"/>
                                  </a:lnTo>
                                  <a:close/>
                                  <a:moveTo>
                                    <a:pt x="239" y="96"/>
                                  </a:moveTo>
                                  <a:lnTo>
                                    <a:pt x="155" y="96"/>
                                  </a:lnTo>
                                  <a:lnTo>
                                    <a:pt x="155" y="572"/>
                                  </a:lnTo>
                                  <a:lnTo>
                                    <a:pt x="239" y="572"/>
                                  </a:lnTo>
                                  <a:lnTo>
                                    <a:pt x="239" y="96"/>
                                  </a:lnTo>
                                  <a:close/>
                                  <a:moveTo>
                                    <a:pt x="239" y="0"/>
                                  </a:moveTo>
                                  <a:lnTo>
                                    <a:pt x="0" y="65"/>
                                  </a:lnTo>
                                  <a:lnTo>
                                    <a:pt x="0" y="138"/>
                                  </a:lnTo>
                                  <a:lnTo>
                                    <a:pt x="155" y="96"/>
                                  </a:lnTo>
                                  <a:lnTo>
                                    <a:pt x="239" y="96"/>
                                  </a:lnTo>
                                  <a:lnTo>
                                    <a:pt x="239" y="0"/>
                                  </a:lnTo>
                                  <a:close/>
                                  <a:moveTo>
                                    <a:pt x="962" y="572"/>
                                  </a:moveTo>
                                  <a:lnTo>
                                    <a:pt x="577" y="572"/>
                                  </a:lnTo>
                                  <a:lnTo>
                                    <a:pt x="577" y="640"/>
                                  </a:lnTo>
                                  <a:lnTo>
                                    <a:pt x="962" y="640"/>
                                  </a:lnTo>
                                  <a:lnTo>
                                    <a:pt x="962" y="572"/>
                                  </a:lnTo>
                                  <a:close/>
                                  <a:moveTo>
                                    <a:pt x="812" y="96"/>
                                  </a:moveTo>
                                  <a:lnTo>
                                    <a:pt x="727" y="96"/>
                                  </a:lnTo>
                                  <a:lnTo>
                                    <a:pt x="727" y="572"/>
                                  </a:lnTo>
                                  <a:lnTo>
                                    <a:pt x="812" y="572"/>
                                  </a:lnTo>
                                  <a:lnTo>
                                    <a:pt x="812" y="96"/>
                                  </a:lnTo>
                                  <a:close/>
                                  <a:moveTo>
                                    <a:pt x="812" y="0"/>
                                  </a:moveTo>
                                  <a:lnTo>
                                    <a:pt x="573" y="65"/>
                                  </a:lnTo>
                                  <a:lnTo>
                                    <a:pt x="573" y="138"/>
                                  </a:lnTo>
                                  <a:lnTo>
                                    <a:pt x="727" y="96"/>
                                  </a:lnTo>
                                  <a:lnTo>
                                    <a:pt x="812" y="96"/>
                                  </a:lnTo>
                                  <a:lnTo>
                                    <a:pt x="81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24" name="任意多边形 1124"/>
                          <wps:cNvSpPr/>
                          <wps:spPr>
                            <a:xfrm>
                              <a:off x="6647" y="11205"/>
                              <a:ext cx="205" cy="13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55" h="641">
                                  <a:moveTo>
                                    <a:pt x="389" y="571"/>
                                  </a:moveTo>
                                  <a:lnTo>
                                    <a:pt x="4" y="571"/>
                                  </a:lnTo>
                                  <a:lnTo>
                                    <a:pt x="4" y="640"/>
                                  </a:lnTo>
                                  <a:lnTo>
                                    <a:pt x="389" y="640"/>
                                  </a:lnTo>
                                  <a:lnTo>
                                    <a:pt x="389" y="571"/>
                                  </a:lnTo>
                                  <a:close/>
                                  <a:moveTo>
                                    <a:pt x="239" y="96"/>
                                  </a:moveTo>
                                  <a:lnTo>
                                    <a:pt x="154" y="96"/>
                                  </a:lnTo>
                                  <a:lnTo>
                                    <a:pt x="154" y="571"/>
                                  </a:lnTo>
                                  <a:lnTo>
                                    <a:pt x="239" y="571"/>
                                  </a:lnTo>
                                  <a:lnTo>
                                    <a:pt x="239" y="96"/>
                                  </a:lnTo>
                                  <a:close/>
                                  <a:moveTo>
                                    <a:pt x="239" y="0"/>
                                  </a:moveTo>
                                  <a:lnTo>
                                    <a:pt x="0" y="64"/>
                                  </a:lnTo>
                                  <a:lnTo>
                                    <a:pt x="0" y="137"/>
                                  </a:lnTo>
                                  <a:lnTo>
                                    <a:pt x="154" y="96"/>
                                  </a:lnTo>
                                  <a:lnTo>
                                    <a:pt x="239" y="96"/>
                                  </a:lnTo>
                                  <a:lnTo>
                                    <a:pt x="239" y="0"/>
                                  </a:lnTo>
                                  <a:close/>
                                  <a:moveTo>
                                    <a:pt x="922" y="69"/>
                                  </a:moveTo>
                                  <a:lnTo>
                                    <a:pt x="746" y="69"/>
                                  </a:lnTo>
                                  <a:lnTo>
                                    <a:pt x="775" y="71"/>
                                  </a:lnTo>
                                  <a:lnTo>
                                    <a:pt x="800" y="76"/>
                                  </a:lnTo>
                                  <a:lnTo>
                                    <a:pt x="821" y="85"/>
                                  </a:lnTo>
                                  <a:lnTo>
                                    <a:pt x="839" y="97"/>
                                  </a:lnTo>
                                  <a:lnTo>
                                    <a:pt x="853" y="113"/>
                                  </a:lnTo>
                                  <a:lnTo>
                                    <a:pt x="863" y="132"/>
                                  </a:lnTo>
                                  <a:lnTo>
                                    <a:pt x="869" y="154"/>
                                  </a:lnTo>
                                  <a:lnTo>
                                    <a:pt x="871" y="179"/>
                                  </a:lnTo>
                                  <a:lnTo>
                                    <a:pt x="869" y="203"/>
                                  </a:lnTo>
                                  <a:lnTo>
                                    <a:pt x="864" y="226"/>
                                  </a:lnTo>
                                  <a:lnTo>
                                    <a:pt x="856" y="248"/>
                                  </a:lnTo>
                                  <a:lnTo>
                                    <a:pt x="844" y="270"/>
                                  </a:lnTo>
                                  <a:lnTo>
                                    <a:pt x="827" y="294"/>
                                  </a:lnTo>
                                  <a:lnTo>
                                    <a:pt x="803" y="322"/>
                                  </a:lnTo>
                                  <a:lnTo>
                                    <a:pt x="773" y="354"/>
                                  </a:lnTo>
                                  <a:lnTo>
                                    <a:pt x="736" y="389"/>
                                  </a:lnTo>
                                  <a:lnTo>
                                    <a:pt x="541" y="571"/>
                                  </a:lnTo>
                                  <a:lnTo>
                                    <a:pt x="541" y="640"/>
                                  </a:lnTo>
                                  <a:lnTo>
                                    <a:pt x="949" y="640"/>
                                  </a:lnTo>
                                  <a:lnTo>
                                    <a:pt x="949" y="569"/>
                                  </a:lnTo>
                                  <a:lnTo>
                                    <a:pt x="642" y="569"/>
                                  </a:lnTo>
                                  <a:lnTo>
                                    <a:pt x="642" y="568"/>
                                  </a:lnTo>
                                  <a:lnTo>
                                    <a:pt x="794" y="428"/>
                                  </a:lnTo>
                                  <a:lnTo>
                                    <a:pt x="837" y="387"/>
                                  </a:lnTo>
                                  <a:lnTo>
                                    <a:pt x="873" y="349"/>
                                  </a:lnTo>
                                  <a:lnTo>
                                    <a:pt x="901" y="316"/>
                                  </a:lnTo>
                                  <a:lnTo>
                                    <a:pt x="922" y="286"/>
                                  </a:lnTo>
                                  <a:lnTo>
                                    <a:pt x="936" y="257"/>
                                  </a:lnTo>
                                  <a:lnTo>
                                    <a:pt x="947" y="229"/>
                                  </a:lnTo>
                                  <a:lnTo>
                                    <a:pt x="953" y="200"/>
                                  </a:lnTo>
                                  <a:lnTo>
                                    <a:pt x="955" y="171"/>
                                  </a:lnTo>
                                  <a:lnTo>
                                    <a:pt x="952" y="135"/>
                                  </a:lnTo>
                                  <a:lnTo>
                                    <a:pt x="942" y="102"/>
                                  </a:lnTo>
                                  <a:lnTo>
                                    <a:pt x="926" y="73"/>
                                  </a:lnTo>
                                  <a:lnTo>
                                    <a:pt x="922" y="69"/>
                                  </a:lnTo>
                                  <a:close/>
                                  <a:moveTo>
                                    <a:pt x="760" y="3"/>
                                  </a:moveTo>
                                  <a:lnTo>
                                    <a:pt x="709" y="6"/>
                                  </a:lnTo>
                                  <a:lnTo>
                                    <a:pt x="661" y="17"/>
                                  </a:lnTo>
                                  <a:lnTo>
                                    <a:pt x="617" y="35"/>
                                  </a:lnTo>
                                  <a:lnTo>
                                    <a:pt x="575" y="60"/>
                                  </a:lnTo>
                                  <a:lnTo>
                                    <a:pt x="575" y="140"/>
                                  </a:lnTo>
                                  <a:lnTo>
                                    <a:pt x="617" y="109"/>
                                  </a:lnTo>
                                  <a:lnTo>
                                    <a:pt x="659" y="87"/>
                                  </a:lnTo>
                                  <a:lnTo>
                                    <a:pt x="702" y="73"/>
                                  </a:lnTo>
                                  <a:lnTo>
                                    <a:pt x="746" y="69"/>
                                  </a:lnTo>
                                  <a:lnTo>
                                    <a:pt x="922" y="69"/>
                                  </a:lnTo>
                                  <a:lnTo>
                                    <a:pt x="903" y="48"/>
                                  </a:lnTo>
                                  <a:lnTo>
                                    <a:pt x="874" y="28"/>
                                  </a:lnTo>
                                  <a:lnTo>
                                    <a:pt x="841" y="14"/>
                                  </a:lnTo>
                                  <a:lnTo>
                                    <a:pt x="803" y="5"/>
                                  </a:lnTo>
                                  <a:lnTo>
                                    <a:pt x="760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25" name="任意多边形 1125"/>
                          <wps:cNvSpPr/>
                          <wps:spPr>
                            <a:xfrm>
                              <a:off x="7131" y="11204"/>
                              <a:ext cx="204" cy="1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50" h="651">
                                  <a:moveTo>
                                    <a:pt x="389" y="572"/>
                                  </a:moveTo>
                                  <a:lnTo>
                                    <a:pt x="4" y="572"/>
                                  </a:lnTo>
                                  <a:lnTo>
                                    <a:pt x="4" y="641"/>
                                  </a:lnTo>
                                  <a:lnTo>
                                    <a:pt x="389" y="641"/>
                                  </a:lnTo>
                                  <a:lnTo>
                                    <a:pt x="389" y="572"/>
                                  </a:lnTo>
                                  <a:close/>
                                  <a:moveTo>
                                    <a:pt x="239" y="96"/>
                                  </a:moveTo>
                                  <a:lnTo>
                                    <a:pt x="155" y="96"/>
                                  </a:lnTo>
                                  <a:lnTo>
                                    <a:pt x="155" y="572"/>
                                  </a:lnTo>
                                  <a:lnTo>
                                    <a:pt x="239" y="572"/>
                                  </a:lnTo>
                                  <a:lnTo>
                                    <a:pt x="239" y="96"/>
                                  </a:lnTo>
                                  <a:close/>
                                  <a:moveTo>
                                    <a:pt x="239" y="0"/>
                                  </a:moveTo>
                                  <a:lnTo>
                                    <a:pt x="0" y="65"/>
                                  </a:lnTo>
                                  <a:lnTo>
                                    <a:pt x="0" y="138"/>
                                  </a:lnTo>
                                  <a:lnTo>
                                    <a:pt x="155" y="96"/>
                                  </a:lnTo>
                                  <a:lnTo>
                                    <a:pt x="239" y="96"/>
                                  </a:lnTo>
                                  <a:lnTo>
                                    <a:pt x="239" y="0"/>
                                  </a:lnTo>
                                  <a:close/>
                                  <a:moveTo>
                                    <a:pt x="557" y="536"/>
                                  </a:moveTo>
                                  <a:lnTo>
                                    <a:pt x="557" y="618"/>
                                  </a:lnTo>
                                  <a:lnTo>
                                    <a:pt x="589" y="632"/>
                                  </a:lnTo>
                                  <a:lnTo>
                                    <a:pt x="625" y="643"/>
                                  </a:lnTo>
                                  <a:lnTo>
                                    <a:pt x="666" y="649"/>
                                  </a:lnTo>
                                  <a:lnTo>
                                    <a:pt x="711" y="651"/>
                                  </a:lnTo>
                                  <a:lnTo>
                                    <a:pt x="762" y="648"/>
                                  </a:lnTo>
                                  <a:lnTo>
                                    <a:pt x="808" y="638"/>
                                  </a:lnTo>
                                  <a:lnTo>
                                    <a:pt x="849" y="622"/>
                                  </a:lnTo>
                                  <a:lnTo>
                                    <a:pt x="884" y="599"/>
                                  </a:lnTo>
                                  <a:lnTo>
                                    <a:pt x="898" y="586"/>
                                  </a:lnTo>
                                  <a:lnTo>
                                    <a:pt x="713" y="586"/>
                                  </a:lnTo>
                                  <a:lnTo>
                                    <a:pt x="670" y="582"/>
                                  </a:lnTo>
                                  <a:lnTo>
                                    <a:pt x="630" y="573"/>
                                  </a:lnTo>
                                  <a:lnTo>
                                    <a:pt x="593" y="557"/>
                                  </a:lnTo>
                                  <a:lnTo>
                                    <a:pt x="557" y="536"/>
                                  </a:lnTo>
                                  <a:close/>
                                  <a:moveTo>
                                    <a:pt x="898" y="69"/>
                                  </a:moveTo>
                                  <a:lnTo>
                                    <a:pt x="716" y="69"/>
                                  </a:lnTo>
                                  <a:lnTo>
                                    <a:pt x="770" y="75"/>
                                  </a:lnTo>
                                  <a:lnTo>
                                    <a:pt x="809" y="95"/>
                                  </a:lnTo>
                                  <a:lnTo>
                                    <a:pt x="832" y="127"/>
                                  </a:lnTo>
                                  <a:lnTo>
                                    <a:pt x="840" y="172"/>
                                  </a:lnTo>
                                  <a:lnTo>
                                    <a:pt x="829" y="221"/>
                                  </a:lnTo>
                                  <a:lnTo>
                                    <a:pt x="799" y="256"/>
                                  </a:lnTo>
                                  <a:lnTo>
                                    <a:pt x="749" y="277"/>
                                  </a:lnTo>
                                  <a:lnTo>
                                    <a:pt x="678" y="284"/>
                                  </a:lnTo>
                                  <a:lnTo>
                                    <a:pt x="625" y="284"/>
                                  </a:lnTo>
                                  <a:lnTo>
                                    <a:pt x="625" y="350"/>
                                  </a:lnTo>
                                  <a:lnTo>
                                    <a:pt x="681" y="350"/>
                                  </a:lnTo>
                                  <a:lnTo>
                                    <a:pt x="760" y="357"/>
                                  </a:lnTo>
                                  <a:lnTo>
                                    <a:pt x="817" y="379"/>
                                  </a:lnTo>
                                  <a:lnTo>
                                    <a:pt x="852" y="417"/>
                                  </a:lnTo>
                                  <a:lnTo>
                                    <a:pt x="863" y="469"/>
                                  </a:lnTo>
                                  <a:lnTo>
                                    <a:pt x="860" y="494"/>
                                  </a:lnTo>
                                  <a:lnTo>
                                    <a:pt x="853" y="517"/>
                                  </a:lnTo>
                                  <a:lnTo>
                                    <a:pt x="840" y="536"/>
                                  </a:lnTo>
                                  <a:lnTo>
                                    <a:pt x="822" y="554"/>
                                  </a:lnTo>
                                  <a:lnTo>
                                    <a:pt x="800" y="568"/>
                                  </a:lnTo>
                                  <a:lnTo>
                                    <a:pt x="775" y="578"/>
                                  </a:lnTo>
                                  <a:lnTo>
                                    <a:pt x="746" y="584"/>
                                  </a:lnTo>
                                  <a:lnTo>
                                    <a:pt x="713" y="586"/>
                                  </a:lnTo>
                                  <a:lnTo>
                                    <a:pt x="898" y="586"/>
                                  </a:lnTo>
                                  <a:lnTo>
                                    <a:pt x="913" y="571"/>
                                  </a:lnTo>
                                  <a:lnTo>
                                    <a:pt x="933" y="539"/>
                                  </a:lnTo>
                                  <a:lnTo>
                                    <a:pt x="945" y="503"/>
                                  </a:lnTo>
                                  <a:lnTo>
                                    <a:pt x="950" y="463"/>
                                  </a:lnTo>
                                  <a:lnTo>
                                    <a:pt x="947" y="434"/>
                                  </a:lnTo>
                                  <a:lnTo>
                                    <a:pt x="939" y="407"/>
                                  </a:lnTo>
                                  <a:lnTo>
                                    <a:pt x="926" y="383"/>
                                  </a:lnTo>
                                  <a:lnTo>
                                    <a:pt x="907" y="361"/>
                                  </a:lnTo>
                                  <a:lnTo>
                                    <a:pt x="884" y="343"/>
                                  </a:lnTo>
                                  <a:lnTo>
                                    <a:pt x="858" y="329"/>
                                  </a:lnTo>
                                  <a:lnTo>
                                    <a:pt x="827" y="319"/>
                                  </a:lnTo>
                                  <a:lnTo>
                                    <a:pt x="792" y="314"/>
                                  </a:lnTo>
                                  <a:lnTo>
                                    <a:pt x="792" y="312"/>
                                  </a:lnTo>
                                  <a:lnTo>
                                    <a:pt x="851" y="289"/>
                                  </a:lnTo>
                                  <a:lnTo>
                                    <a:pt x="893" y="255"/>
                                  </a:lnTo>
                                  <a:lnTo>
                                    <a:pt x="918" y="210"/>
                                  </a:lnTo>
                                  <a:lnTo>
                                    <a:pt x="927" y="154"/>
                                  </a:lnTo>
                                  <a:lnTo>
                                    <a:pt x="923" y="122"/>
                                  </a:lnTo>
                                  <a:lnTo>
                                    <a:pt x="914" y="93"/>
                                  </a:lnTo>
                                  <a:lnTo>
                                    <a:pt x="898" y="69"/>
                                  </a:lnTo>
                                  <a:close/>
                                  <a:moveTo>
                                    <a:pt x="737" y="3"/>
                                  </a:moveTo>
                                  <a:lnTo>
                                    <a:pt x="694" y="5"/>
                                  </a:lnTo>
                                  <a:lnTo>
                                    <a:pt x="655" y="12"/>
                                  </a:lnTo>
                                  <a:lnTo>
                                    <a:pt x="617" y="23"/>
                                  </a:lnTo>
                                  <a:lnTo>
                                    <a:pt x="583" y="39"/>
                                  </a:lnTo>
                                  <a:lnTo>
                                    <a:pt x="583" y="114"/>
                                  </a:lnTo>
                                  <a:lnTo>
                                    <a:pt x="615" y="94"/>
                                  </a:lnTo>
                                  <a:lnTo>
                                    <a:pt x="648" y="80"/>
                                  </a:lnTo>
                                  <a:lnTo>
                                    <a:pt x="681" y="72"/>
                                  </a:lnTo>
                                  <a:lnTo>
                                    <a:pt x="716" y="69"/>
                                  </a:lnTo>
                                  <a:lnTo>
                                    <a:pt x="898" y="69"/>
                                  </a:lnTo>
                                  <a:lnTo>
                                    <a:pt x="897" y="68"/>
                                  </a:lnTo>
                                  <a:lnTo>
                                    <a:pt x="875" y="45"/>
                                  </a:lnTo>
                                  <a:lnTo>
                                    <a:pt x="847" y="27"/>
                                  </a:lnTo>
                                  <a:lnTo>
                                    <a:pt x="814" y="14"/>
                                  </a:lnTo>
                                  <a:lnTo>
                                    <a:pt x="778" y="6"/>
                                  </a:lnTo>
                                  <a:lnTo>
                                    <a:pt x="737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26" name="任意多边形 1126"/>
                          <wps:cNvSpPr/>
                          <wps:spPr>
                            <a:xfrm>
                              <a:off x="5204" y="11379"/>
                              <a:ext cx="229" cy="10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6" h="475">
                                  <a:moveTo>
                                    <a:pt x="506" y="179"/>
                                  </a:moveTo>
                                  <a:lnTo>
                                    <a:pt x="277" y="179"/>
                                  </a:lnTo>
                                  <a:lnTo>
                                    <a:pt x="277" y="0"/>
                                  </a:lnTo>
                                  <a:lnTo>
                                    <a:pt x="229" y="0"/>
                                  </a:lnTo>
                                  <a:lnTo>
                                    <a:pt x="229" y="179"/>
                                  </a:lnTo>
                                  <a:lnTo>
                                    <a:pt x="0" y="179"/>
                                  </a:lnTo>
                                  <a:lnTo>
                                    <a:pt x="0" y="219"/>
                                  </a:lnTo>
                                  <a:lnTo>
                                    <a:pt x="229" y="219"/>
                                  </a:lnTo>
                                  <a:lnTo>
                                    <a:pt x="229" y="475"/>
                                  </a:lnTo>
                                  <a:lnTo>
                                    <a:pt x="277" y="475"/>
                                  </a:lnTo>
                                  <a:lnTo>
                                    <a:pt x="277" y="219"/>
                                  </a:lnTo>
                                  <a:lnTo>
                                    <a:pt x="506" y="219"/>
                                  </a:lnTo>
                                  <a:lnTo>
                                    <a:pt x="506" y="179"/>
                                  </a:lnTo>
                                  <a:close/>
                                  <a:moveTo>
                                    <a:pt x="1066" y="378"/>
                                  </a:moveTo>
                                  <a:lnTo>
                                    <a:pt x="566" y="378"/>
                                  </a:lnTo>
                                  <a:lnTo>
                                    <a:pt x="566" y="419"/>
                                  </a:lnTo>
                                  <a:lnTo>
                                    <a:pt x="1066" y="419"/>
                                  </a:lnTo>
                                  <a:lnTo>
                                    <a:pt x="1066" y="3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27" name="任意多边形 1127"/>
                          <wps:cNvSpPr/>
                          <wps:spPr>
                            <a:xfrm>
                              <a:off x="5685" y="11379"/>
                              <a:ext cx="229" cy="10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9" h="475">
                                  <a:moveTo>
                                    <a:pt x="506" y="179"/>
                                  </a:moveTo>
                                  <a:lnTo>
                                    <a:pt x="277" y="179"/>
                                  </a:lnTo>
                                  <a:lnTo>
                                    <a:pt x="277" y="0"/>
                                  </a:lnTo>
                                  <a:lnTo>
                                    <a:pt x="229" y="0"/>
                                  </a:lnTo>
                                  <a:lnTo>
                                    <a:pt x="229" y="179"/>
                                  </a:lnTo>
                                  <a:lnTo>
                                    <a:pt x="0" y="179"/>
                                  </a:lnTo>
                                  <a:lnTo>
                                    <a:pt x="0" y="219"/>
                                  </a:lnTo>
                                  <a:lnTo>
                                    <a:pt x="229" y="219"/>
                                  </a:lnTo>
                                  <a:lnTo>
                                    <a:pt x="229" y="475"/>
                                  </a:lnTo>
                                  <a:lnTo>
                                    <a:pt x="277" y="475"/>
                                  </a:lnTo>
                                  <a:lnTo>
                                    <a:pt x="277" y="219"/>
                                  </a:lnTo>
                                  <a:lnTo>
                                    <a:pt x="506" y="219"/>
                                  </a:lnTo>
                                  <a:lnTo>
                                    <a:pt x="506" y="179"/>
                                  </a:lnTo>
                                  <a:close/>
                                  <a:moveTo>
                                    <a:pt x="1010" y="213"/>
                                  </a:moveTo>
                                  <a:lnTo>
                                    <a:pt x="622" y="213"/>
                                  </a:lnTo>
                                  <a:lnTo>
                                    <a:pt x="622" y="254"/>
                                  </a:lnTo>
                                  <a:lnTo>
                                    <a:pt x="1010" y="254"/>
                                  </a:lnTo>
                                  <a:lnTo>
                                    <a:pt x="1010" y="213"/>
                                  </a:lnTo>
                                  <a:close/>
                                  <a:moveTo>
                                    <a:pt x="1068" y="398"/>
                                  </a:moveTo>
                                  <a:lnTo>
                                    <a:pt x="566" y="398"/>
                                  </a:lnTo>
                                  <a:lnTo>
                                    <a:pt x="566" y="439"/>
                                  </a:lnTo>
                                  <a:lnTo>
                                    <a:pt x="1068" y="439"/>
                                  </a:lnTo>
                                  <a:lnTo>
                                    <a:pt x="1068" y="3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28" name="任意多边形 1128"/>
                          <wps:cNvSpPr/>
                          <wps:spPr>
                            <a:xfrm>
                              <a:off x="6161" y="11379"/>
                              <a:ext cx="225" cy="10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7" h="475">
                                  <a:moveTo>
                                    <a:pt x="277" y="219"/>
                                  </a:moveTo>
                                  <a:lnTo>
                                    <a:pt x="229" y="219"/>
                                  </a:lnTo>
                                  <a:lnTo>
                                    <a:pt x="229" y="475"/>
                                  </a:lnTo>
                                  <a:lnTo>
                                    <a:pt x="277" y="475"/>
                                  </a:lnTo>
                                  <a:lnTo>
                                    <a:pt x="277" y="219"/>
                                  </a:lnTo>
                                  <a:close/>
                                  <a:moveTo>
                                    <a:pt x="506" y="179"/>
                                  </a:moveTo>
                                  <a:lnTo>
                                    <a:pt x="0" y="179"/>
                                  </a:lnTo>
                                  <a:lnTo>
                                    <a:pt x="0" y="219"/>
                                  </a:lnTo>
                                  <a:lnTo>
                                    <a:pt x="506" y="219"/>
                                  </a:lnTo>
                                  <a:lnTo>
                                    <a:pt x="506" y="179"/>
                                  </a:lnTo>
                                  <a:close/>
                                  <a:moveTo>
                                    <a:pt x="277" y="0"/>
                                  </a:moveTo>
                                  <a:lnTo>
                                    <a:pt x="229" y="0"/>
                                  </a:lnTo>
                                  <a:lnTo>
                                    <a:pt x="229" y="179"/>
                                  </a:lnTo>
                                  <a:lnTo>
                                    <a:pt x="277" y="179"/>
                                  </a:lnTo>
                                  <a:lnTo>
                                    <a:pt x="277" y="0"/>
                                  </a:lnTo>
                                  <a:close/>
                                  <a:moveTo>
                                    <a:pt x="1046" y="33"/>
                                  </a:moveTo>
                                  <a:lnTo>
                                    <a:pt x="599" y="33"/>
                                  </a:lnTo>
                                  <a:lnTo>
                                    <a:pt x="599" y="473"/>
                                  </a:lnTo>
                                  <a:lnTo>
                                    <a:pt x="642" y="473"/>
                                  </a:lnTo>
                                  <a:lnTo>
                                    <a:pt x="642" y="444"/>
                                  </a:lnTo>
                                  <a:lnTo>
                                    <a:pt x="1046" y="444"/>
                                  </a:lnTo>
                                  <a:lnTo>
                                    <a:pt x="1046" y="406"/>
                                  </a:lnTo>
                                  <a:lnTo>
                                    <a:pt x="642" y="406"/>
                                  </a:lnTo>
                                  <a:lnTo>
                                    <a:pt x="642" y="72"/>
                                  </a:lnTo>
                                  <a:lnTo>
                                    <a:pt x="1046" y="72"/>
                                  </a:lnTo>
                                  <a:lnTo>
                                    <a:pt x="1046" y="33"/>
                                  </a:lnTo>
                                  <a:close/>
                                  <a:moveTo>
                                    <a:pt x="1046" y="444"/>
                                  </a:moveTo>
                                  <a:lnTo>
                                    <a:pt x="1003" y="444"/>
                                  </a:lnTo>
                                  <a:lnTo>
                                    <a:pt x="1003" y="473"/>
                                  </a:lnTo>
                                  <a:lnTo>
                                    <a:pt x="1046" y="473"/>
                                  </a:lnTo>
                                  <a:lnTo>
                                    <a:pt x="1046" y="444"/>
                                  </a:lnTo>
                                  <a:close/>
                                  <a:moveTo>
                                    <a:pt x="1046" y="72"/>
                                  </a:moveTo>
                                  <a:lnTo>
                                    <a:pt x="1003" y="72"/>
                                  </a:lnTo>
                                  <a:lnTo>
                                    <a:pt x="1003" y="406"/>
                                  </a:lnTo>
                                  <a:lnTo>
                                    <a:pt x="1046" y="406"/>
                                  </a:lnTo>
                                  <a:lnTo>
                                    <a:pt x="1046" y="72"/>
                                  </a:lnTo>
                                  <a:close/>
                                  <a:moveTo>
                                    <a:pt x="785" y="72"/>
                                  </a:moveTo>
                                  <a:lnTo>
                                    <a:pt x="742" y="72"/>
                                  </a:lnTo>
                                  <a:lnTo>
                                    <a:pt x="741" y="132"/>
                                  </a:lnTo>
                                  <a:lnTo>
                                    <a:pt x="738" y="179"/>
                                  </a:lnTo>
                                  <a:lnTo>
                                    <a:pt x="734" y="213"/>
                                  </a:lnTo>
                                  <a:lnTo>
                                    <a:pt x="728" y="235"/>
                                  </a:lnTo>
                                  <a:lnTo>
                                    <a:pt x="717" y="258"/>
                                  </a:lnTo>
                                  <a:lnTo>
                                    <a:pt x="700" y="279"/>
                                  </a:lnTo>
                                  <a:lnTo>
                                    <a:pt x="676" y="300"/>
                                  </a:lnTo>
                                  <a:lnTo>
                                    <a:pt x="644" y="320"/>
                                  </a:lnTo>
                                  <a:lnTo>
                                    <a:pt x="653" y="328"/>
                                  </a:lnTo>
                                  <a:lnTo>
                                    <a:pt x="661" y="336"/>
                                  </a:lnTo>
                                  <a:lnTo>
                                    <a:pt x="669" y="344"/>
                                  </a:lnTo>
                                  <a:lnTo>
                                    <a:pt x="676" y="351"/>
                                  </a:lnTo>
                                  <a:lnTo>
                                    <a:pt x="710" y="328"/>
                                  </a:lnTo>
                                  <a:lnTo>
                                    <a:pt x="736" y="304"/>
                                  </a:lnTo>
                                  <a:lnTo>
                                    <a:pt x="755" y="279"/>
                                  </a:lnTo>
                                  <a:lnTo>
                                    <a:pt x="768" y="252"/>
                                  </a:lnTo>
                                  <a:lnTo>
                                    <a:pt x="775" y="225"/>
                                  </a:lnTo>
                                  <a:lnTo>
                                    <a:pt x="780" y="186"/>
                                  </a:lnTo>
                                  <a:lnTo>
                                    <a:pt x="783" y="135"/>
                                  </a:lnTo>
                                  <a:lnTo>
                                    <a:pt x="785" y="72"/>
                                  </a:lnTo>
                                  <a:close/>
                                  <a:moveTo>
                                    <a:pt x="902" y="72"/>
                                  </a:moveTo>
                                  <a:lnTo>
                                    <a:pt x="859" y="72"/>
                                  </a:lnTo>
                                  <a:lnTo>
                                    <a:pt x="859" y="255"/>
                                  </a:lnTo>
                                  <a:lnTo>
                                    <a:pt x="863" y="281"/>
                                  </a:lnTo>
                                  <a:lnTo>
                                    <a:pt x="876" y="299"/>
                                  </a:lnTo>
                                  <a:lnTo>
                                    <a:pt x="898" y="310"/>
                                  </a:lnTo>
                                  <a:lnTo>
                                    <a:pt x="928" y="314"/>
                                  </a:lnTo>
                                  <a:lnTo>
                                    <a:pt x="988" y="314"/>
                                  </a:lnTo>
                                  <a:lnTo>
                                    <a:pt x="996" y="275"/>
                                  </a:lnTo>
                                  <a:lnTo>
                                    <a:pt x="935" y="275"/>
                                  </a:lnTo>
                                  <a:lnTo>
                                    <a:pt x="920" y="274"/>
                                  </a:lnTo>
                                  <a:lnTo>
                                    <a:pt x="910" y="269"/>
                                  </a:lnTo>
                                  <a:lnTo>
                                    <a:pt x="904" y="261"/>
                                  </a:lnTo>
                                  <a:lnTo>
                                    <a:pt x="902" y="250"/>
                                  </a:lnTo>
                                  <a:lnTo>
                                    <a:pt x="902" y="72"/>
                                  </a:lnTo>
                                  <a:close/>
                                  <a:moveTo>
                                    <a:pt x="996" y="274"/>
                                  </a:moveTo>
                                  <a:lnTo>
                                    <a:pt x="978" y="275"/>
                                  </a:lnTo>
                                  <a:lnTo>
                                    <a:pt x="935" y="275"/>
                                  </a:lnTo>
                                  <a:lnTo>
                                    <a:pt x="996" y="275"/>
                                  </a:lnTo>
                                  <a:lnTo>
                                    <a:pt x="996" y="2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29" name="任意多边形 1129"/>
                          <wps:cNvSpPr/>
                          <wps:spPr>
                            <a:xfrm>
                              <a:off x="6577" y="11378"/>
                              <a:ext cx="345" cy="1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05" h="482">
                                  <a:moveTo>
                                    <a:pt x="245" y="301"/>
                                  </a:moveTo>
                                  <a:lnTo>
                                    <a:pt x="201" y="301"/>
                                  </a:lnTo>
                                  <a:lnTo>
                                    <a:pt x="201" y="482"/>
                                  </a:lnTo>
                                  <a:lnTo>
                                    <a:pt x="245" y="482"/>
                                  </a:lnTo>
                                  <a:lnTo>
                                    <a:pt x="245" y="301"/>
                                  </a:lnTo>
                                  <a:close/>
                                  <a:moveTo>
                                    <a:pt x="447" y="106"/>
                                  </a:moveTo>
                                  <a:lnTo>
                                    <a:pt x="0" y="106"/>
                                  </a:lnTo>
                                  <a:lnTo>
                                    <a:pt x="0" y="328"/>
                                  </a:lnTo>
                                  <a:lnTo>
                                    <a:pt x="43" y="328"/>
                                  </a:lnTo>
                                  <a:lnTo>
                                    <a:pt x="43" y="301"/>
                                  </a:lnTo>
                                  <a:lnTo>
                                    <a:pt x="447" y="301"/>
                                  </a:lnTo>
                                  <a:lnTo>
                                    <a:pt x="447" y="266"/>
                                  </a:lnTo>
                                  <a:lnTo>
                                    <a:pt x="43" y="266"/>
                                  </a:lnTo>
                                  <a:lnTo>
                                    <a:pt x="43" y="142"/>
                                  </a:lnTo>
                                  <a:lnTo>
                                    <a:pt x="447" y="142"/>
                                  </a:lnTo>
                                  <a:lnTo>
                                    <a:pt x="447" y="106"/>
                                  </a:lnTo>
                                  <a:close/>
                                  <a:moveTo>
                                    <a:pt x="447" y="301"/>
                                  </a:moveTo>
                                  <a:lnTo>
                                    <a:pt x="405" y="301"/>
                                  </a:lnTo>
                                  <a:lnTo>
                                    <a:pt x="405" y="328"/>
                                  </a:lnTo>
                                  <a:lnTo>
                                    <a:pt x="447" y="328"/>
                                  </a:lnTo>
                                  <a:lnTo>
                                    <a:pt x="447" y="301"/>
                                  </a:lnTo>
                                  <a:close/>
                                  <a:moveTo>
                                    <a:pt x="245" y="142"/>
                                  </a:moveTo>
                                  <a:lnTo>
                                    <a:pt x="201" y="142"/>
                                  </a:lnTo>
                                  <a:lnTo>
                                    <a:pt x="201" y="266"/>
                                  </a:lnTo>
                                  <a:lnTo>
                                    <a:pt x="245" y="266"/>
                                  </a:lnTo>
                                  <a:lnTo>
                                    <a:pt x="245" y="142"/>
                                  </a:lnTo>
                                  <a:close/>
                                  <a:moveTo>
                                    <a:pt x="447" y="142"/>
                                  </a:moveTo>
                                  <a:lnTo>
                                    <a:pt x="405" y="142"/>
                                  </a:lnTo>
                                  <a:lnTo>
                                    <a:pt x="405" y="266"/>
                                  </a:lnTo>
                                  <a:lnTo>
                                    <a:pt x="447" y="266"/>
                                  </a:lnTo>
                                  <a:lnTo>
                                    <a:pt x="447" y="142"/>
                                  </a:lnTo>
                                  <a:close/>
                                  <a:moveTo>
                                    <a:pt x="245" y="0"/>
                                  </a:moveTo>
                                  <a:lnTo>
                                    <a:pt x="201" y="0"/>
                                  </a:lnTo>
                                  <a:lnTo>
                                    <a:pt x="201" y="106"/>
                                  </a:lnTo>
                                  <a:lnTo>
                                    <a:pt x="245" y="106"/>
                                  </a:lnTo>
                                  <a:lnTo>
                                    <a:pt x="245" y="0"/>
                                  </a:lnTo>
                                  <a:close/>
                                  <a:moveTo>
                                    <a:pt x="724" y="212"/>
                                  </a:moveTo>
                                  <a:lnTo>
                                    <a:pt x="681" y="212"/>
                                  </a:lnTo>
                                  <a:lnTo>
                                    <a:pt x="681" y="230"/>
                                  </a:lnTo>
                                  <a:lnTo>
                                    <a:pt x="679" y="271"/>
                                  </a:lnTo>
                                  <a:lnTo>
                                    <a:pt x="673" y="306"/>
                                  </a:lnTo>
                                  <a:lnTo>
                                    <a:pt x="663" y="337"/>
                                  </a:lnTo>
                                  <a:lnTo>
                                    <a:pt x="650" y="361"/>
                                  </a:lnTo>
                                  <a:lnTo>
                                    <a:pt x="631" y="384"/>
                                  </a:lnTo>
                                  <a:lnTo>
                                    <a:pt x="604" y="406"/>
                                  </a:lnTo>
                                  <a:lnTo>
                                    <a:pt x="570" y="427"/>
                                  </a:lnTo>
                                  <a:lnTo>
                                    <a:pt x="529" y="448"/>
                                  </a:lnTo>
                                  <a:lnTo>
                                    <a:pt x="535" y="454"/>
                                  </a:lnTo>
                                  <a:lnTo>
                                    <a:pt x="542" y="462"/>
                                  </a:lnTo>
                                  <a:lnTo>
                                    <a:pt x="551" y="471"/>
                                  </a:lnTo>
                                  <a:lnTo>
                                    <a:pt x="560" y="481"/>
                                  </a:lnTo>
                                  <a:lnTo>
                                    <a:pt x="605" y="457"/>
                                  </a:lnTo>
                                  <a:lnTo>
                                    <a:pt x="642" y="432"/>
                                  </a:lnTo>
                                  <a:lnTo>
                                    <a:pt x="670" y="407"/>
                                  </a:lnTo>
                                  <a:lnTo>
                                    <a:pt x="691" y="380"/>
                                  </a:lnTo>
                                  <a:lnTo>
                                    <a:pt x="706" y="352"/>
                                  </a:lnTo>
                                  <a:lnTo>
                                    <a:pt x="716" y="317"/>
                                  </a:lnTo>
                                  <a:lnTo>
                                    <a:pt x="722" y="276"/>
                                  </a:lnTo>
                                  <a:lnTo>
                                    <a:pt x="724" y="230"/>
                                  </a:lnTo>
                                  <a:lnTo>
                                    <a:pt x="724" y="212"/>
                                  </a:lnTo>
                                  <a:close/>
                                  <a:moveTo>
                                    <a:pt x="874" y="212"/>
                                  </a:moveTo>
                                  <a:lnTo>
                                    <a:pt x="830" y="212"/>
                                  </a:lnTo>
                                  <a:lnTo>
                                    <a:pt x="830" y="406"/>
                                  </a:lnTo>
                                  <a:lnTo>
                                    <a:pt x="834" y="431"/>
                                  </a:lnTo>
                                  <a:lnTo>
                                    <a:pt x="847" y="450"/>
                                  </a:lnTo>
                                  <a:lnTo>
                                    <a:pt x="867" y="461"/>
                                  </a:lnTo>
                                  <a:lnTo>
                                    <a:pt x="896" y="465"/>
                                  </a:lnTo>
                                  <a:lnTo>
                                    <a:pt x="959" y="465"/>
                                  </a:lnTo>
                                  <a:lnTo>
                                    <a:pt x="988" y="461"/>
                                  </a:lnTo>
                                  <a:lnTo>
                                    <a:pt x="1010" y="451"/>
                                  </a:lnTo>
                                  <a:lnTo>
                                    <a:pt x="1026" y="435"/>
                                  </a:lnTo>
                                  <a:lnTo>
                                    <a:pt x="1028" y="430"/>
                                  </a:lnTo>
                                  <a:lnTo>
                                    <a:pt x="905" y="430"/>
                                  </a:lnTo>
                                  <a:lnTo>
                                    <a:pt x="891" y="428"/>
                                  </a:lnTo>
                                  <a:lnTo>
                                    <a:pt x="882" y="423"/>
                                  </a:lnTo>
                                  <a:lnTo>
                                    <a:pt x="876" y="414"/>
                                  </a:lnTo>
                                  <a:lnTo>
                                    <a:pt x="874" y="402"/>
                                  </a:lnTo>
                                  <a:lnTo>
                                    <a:pt x="874" y="212"/>
                                  </a:lnTo>
                                  <a:close/>
                                  <a:moveTo>
                                    <a:pt x="1000" y="329"/>
                                  </a:moveTo>
                                  <a:lnTo>
                                    <a:pt x="999" y="349"/>
                                  </a:lnTo>
                                  <a:lnTo>
                                    <a:pt x="997" y="367"/>
                                  </a:lnTo>
                                  <a:lnTo>
                                    <a:pt x="995" y="384"/>
                                  </a:lnTo>
                                  <a:lnTo>
                                    <a:pt x="992" y="398"/>
                                  </a:lnTo>
                                  <a:lnTo>
                                    <a:pt x="988" y="412"/>
                                  </a:lnTo>
                                  <a:lnTo>
                                    <a:pt x="979" y="422"/>
                                  </a:lnTo>
                                  <a:lnTo>
                                    <a:pt x="966" y="428"/>
                                  </a:lnTo>
                                  <a:lnTo>
                                    <a:pt x="950" y="430"/>
                                  </a:lnTo>
                                  <a:lnTo>
                                    <a:pt x="1028" y="430"/>
                                  </a:lnTo>
                                  <a:lnTo>
                                    <a:pt x="1035" y="411"/>
                                  </a:lnTo>
                                  <a:lnTo>
                                    <a:pt x="1037" y="396"/>
                                  </a:lnTo>
                                  <a:lnTo>
                                    <a:pt x="1040" y="380"/>
                                  </a:lnTo>
                                  <a:lnTo>
                                    <a:pt x="1043" y="361"/>
                                  </a:lnTo>
                                  <a:lnTo>
                                    <a:pt x="1045" y="341"/>
                                  </a:lnTo>
                                  <a:lnTo>
                                    <a:pt x="1033" y="339"/>
                                  </a:lnTo>
                                  <a:lnTo>
                                    <a:pt x="1022" y="336"/>
                                  </a:lnTo>
                                  <a:lnTo>
                                    <a:pt x="1011" y="332"/>
                                  </a:lnTo>
                                  <a:lnTo>
                                    <a:pt x="1000" y="329"/>
                                  </a:lnTo>
                                  <a:close/>
                                  <a:moveTo>
                                    <a:pt x="1038" y="175"/>
                                  </a:moveTo>
                                  <a:lnTo>
                                    <a:pt x="536" y="175"/>
                                  </a:lnTo>
                                  <a:lnTo>
                                    <a:pt x="536" y="212"/>
                                  </a:lnTo>
                                  <a:lnTo>
                                    <a:pt x="1038" y="212"/>
                                  </a:lnTo>
                                  <a:lnTo>
                                    <a:pt x="1038" y="175"/>
                                  </a:lnTo>
                                  <a:close/>
                                  <a:moveTo>
                                    <a:pt x="989" y="34"/>
                                  </a:moveTo>
                                  <a:lnTo>
                                    <a:pt x="586" y="34"/>
                                  </a:lnTo>
                                  <a:lnTo>
                                    <a:pt x="586" y="71"/>
                                  </a:lnTo>
                                  <a:lnTo>
                                    <a:pt x="989" y="71"/>
                                  </a:lnTo>
                                  <a:lnTo>
                                    <a:pt x="989" y="34"/>
                                  </a:lnTo>
                                  <a:close/>
                                  <a:moveTo>
                                    <a:pt x="1298" y="223"/>
                                  </a:moveTo>
                                  <a:lnTo>
                                    <a:pt x="1255" y="223"/>
                                  </a:lnTo>
                                  <a:lnTo>
                                    <a:pt x="1255" y="480"/>
                                  </a:lnTo>
                                  <a:lnTo>
                                    <a:pt x="1298" y="480"/>
                                  </a:lnTo>
                                  <a:lnTo>
                                    <a:pt x="1298" y="223"/>
                                  </a:lnTo>
                                  <a:close/>
                                  <a:moveTo>
                                    <a:pt x="1361" y="369"/>
                                  </a:moveTo>
                                  <a:lnTo>
                                    <a:pt x="1363" y="379"/>
                                  </a:lnTo>
                                  <a:lnTo>
                                    <a:pt x="1365" y="389"/>
                                  </a:lnTo>
                                  <a:lnTo>
                                    <a:pt x="1367" y="400"/>
                                  </a:lnTo>
                                  <a:lnTo>
                                    <a:pt x="1369" y="412"/>
                                  </a:lnTo>
                                  <a:lnTo>
                                    <a:pt x="1386" y="413"/>
                                  </a:lnTo>
                                  <a:lnTo>
                                    <a:pt x="1405" y="414"/>
                                  </a:lnTo>
                                  <a:lnTo>
                                    <a:pt x="1426" y="414"/>
                                  </a:lnTo>
                                  <a:lnTo>
                                    <a:pt x="1450" y="415"/>
                                  </a:lnTo>
                                  <a:lnTo>
                                    <a:pt x="1487" y="410"/>
                                  </a:lnTo>
                                  <a:lnTo>
                                    <a:pt x="1514" y="397"/>
                                  </a:lnTo>
                                  <a:lnTo>
                                    <a:pt x="1530" y="376"/>
                                  </a:lnTo>
                                  <a:lnTo>
                                    <a:pt x="1445" y="376"/>
                                  </a:lnTo>
                                  <a:lnTo>
                                    <a:pt x="1425" y="376"/>
                                  </a:lnTo>
                                  <a:lnTo>
                                    <a:pt x="1404" y="375"/>
                                  </a:lnTo>
                                  <a:lnTo>
                                    <a:pt x="1383" y="372"/>
                                  </a:lnTo>
                                  <a:lnTo>
                                    <a:pt x="1361" y="369"/>
                                  </a:lnTo>
                                  <a:close/>
                                  <a:moveTo>
                                    <a:pt x="1550" y="187"/>
                                  </a:moveTo>
                                  <a:lnTo>
                                    <a:pt x="1121" y="187"/>
                                  </a:lnTo>
                                  <a:lnTo>
                                    <a:pt x="1121" y="223"/>
                                  </a:lnTo>
                                  <a:lnTo>
                                    <a:pt x="1506" y="223"/>
                                  </a:lnTo>
                                  <a:lnTo>
                                    <a:pt x="1505" y="256"/>
                                  </a:lnTo>
                                  <a:lnTo>
                                    <a:pt x="1503" y="285"/>
                                  </a:lnTo>
                                  <a:lnTo>
                                    <a:pt x="1501" y="310"/>
                                  </a:lnTo>
                                  <a:lnTo>
                                    <a:pt x="1498" y="331"/>
                                  </a:lnTo>
                                  <a:lnTo>
                                    <a:pt x="1494" y="351"/>
                                  </a:lnTo>
                                  <a:lnTo>
                                    <a:pt x="1483" y="365"/>
                                  </a:lnTo>
                                  <a:lnTo>
                                    <a:pt x="1467" y="373"/>
                                  </a:lnTo>
                                  <a:lnTo>
                                    <a:pt x="1445" y="376"/>
                                  </a:lnTo>
                                  <a:lnTo>
                                    <a:pt x="1530" y="376"/>
                                  </a:lnTo>
                                  <a:lnTo>
                                    <a:pt x="1532" y="374"/>
                                  </a:lnTo>
                                  <a:lnTo>
                                    <a:pt x="1539" y="343"/>
                                  </a:lnTo>
                                  <a:lnTo>
                                    <a:pt x="1542" y="313"/>
                                  </a:lnTo>
                                  <a:lnTo>
                                    <a:pt x="1545" y="277"/>
                                  </a:lnTo>
                                  <a:lnTo>
                                    <a:pt x="1547" y="235"/>
                                  </a:lnTo>
                                  <a:lnTo>
                                    <a:pt x="1550" y="187"/>
                                  </a:lnTo>
                                  <a:close/>
                                  <a:moveTo>
                                    <a:pt x="1461" y="102"/>
                                  </a:moveTo>
                                  <a:lnTo>
                                    <a:pt x="1419" y="102"/>
                                  </a:lnTo>
                                  <a:lnTo>
                                    <a:pt x="1419" y="157"/>
                                  </a:lnTo>
                                  <a:lnTo>
                                    <a:pt x="1461" y="157"/>
                                  </a:lnTo>
                                  <a:lnTo>
                                    <a:pt x="1461" y="102"/>
                                  </a:lnTo>
                                  <a:close/>
                                  <a:moveTo>
                                    <a:pt x="1280" y="102"/>
                                  </a:moveTo>
                                  <a:lnTo>
                                    <a:pt x="1239" y="102"/>
                                  </a:lnTo>
                                  <a:lnTo>
                                    <a:pt x="1239" y="156"/>
                                  </a:lnTo>
                                  <a:lnTo>
                                    <a:pt x="1280" y="156"/>
                                  </a:lnTo>
                                  <a:lnTo>
                                    <a:pt x="1280" y="102"/>
                                  </a:lnTo>
                                  <a:close/>
                                  <a:moveTo>
                                    <a:pt x="1605" y="67"/>
                                  </a:moveTo>
                                  <a:lnTo>
                                    <a:pt x="1095" y="67"/>
                                  </a:lnTo>
                                  <a:lnTo>
                                    <a:pt x="1095" y="102"/>
                                  </a:lnTo>
                                  <a:lnTo>
                                    <a:pt x="1605" y="102"/>
                                  </a:lnTo>
                                  <a:lnTo>
                                    <a:pt x="1605" y="67"/>
                                  </a:lnTo>
                                  <a:close/>
                                  <a:moveTo>
                                    <a:pt x="1280" y="3"/>
                                  </a:moveTo>
                                  <a:lnTo>
                                    <a:pt x="1239" y="3"/>
                                  </a:lnTo>
                                  <a:lnTo>
                                    <a:pt x="1239" y="67"/>
                                  </a:lnTo>
                                  <a:lnTo>
                                    <a:pt x="1280" y="67"/>
                                  </a:lnTo>
                                  <a:lnTo>
                                    <a:pt x="1280" y="3"/>
                                  </a:lnTo>
                                  <a:close/>
                                  <a:moveTo>
                                    <a:pt x="1461" y="3"/>
                                  </a:moveTo>
                                  <a:lnTo>
                                    <a:pt x="1419" y="3"/>
                                  </a:lnTo>
                                  <a:lnTo>
                                    <a:pt x="1419" y="67"/>
                                  </a:lnTo>
                                  <a:lnTo>
                                    <a:pt x="1461" y="67"/>
                                  </a:lnTo>
                                  <a:lnTo>
                                    <a:pt x="1461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30" name="任意多边形 1130"/>
                          <wps:cNvSpPr/>
                          <wps:spPr>
                            <a:xfrm>
                              <a:off x="7118" y="11378"/>
                              <a:ext cx="230" cy="10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1" h="475">
                                  <a:moveTo>
                                    <a:pt x="277" y="219"/>
                                  </a:moveTo>
                                  <a:lnTo>
                                    <a:pt x="229" y="219"/>
                                  </a:lnTo>
                                  <a:lnTo>
                                    <a:pt x="229" y="475"/>
                                  </a:lnTo>
                                  <a:lnTo>
                                    <a:pt x="277" y="475"/>
                                  </a:lnTo>
                                  <a:lnTo>
                                    <a:pt x="277" y="219"/>
                                  </a:lnTo>
                                  <a:close/>
                                  <a:moveTo>
                                    <a:pt x="506" y="180"/>
                                  </a:moveTo>
                                  <a:lnTo>
                                    <a:pt x="0" y="180"/>
                                  </a:lnTo>
                                  <a:lnTo>
                                    <a:pt x="0" y="219"/>
                                  </a:lnTo>
                                  <a:lnTo>
                                    <a:pt x="506" y="219"/>
                                  </a:lnTo>
                                  <a:lnTo>
                                    <a:pt x="506" y="180"/>
                                  </a:lnTo>
                                  <a:close/>
                                  <a:moveTo>
                                    <a:pt x="277" y="0"/>
                                  </a:moveTo>
                                  <a:lnTo>
                                    <a:pt x="229" y="0"/>
                                  </a:lnTo>
                                  <a:lnTo>
                                    <a:pt x="229" y="180"/>
                                  </a:lnTo>
                                  <a:lnTo>
                                    <a:pt x="277" y="180"/>
                                  </a:lnTo>
                                  <a:lnTo>
                                    <a:pt x="277" y="0"/>
                                  </a:lnTo>
                                  <a:close/>
                                  <a:moveTo>
                                    <a:pt x="1070" y="123"/>
                                  </a:moveTo>
                                  <a:lnTo>
                                    <a:pt x="566" y="123"/>
                                  </a:lnTo>
                                  <a:lnTo>
                                    <a:pt x="566" y="162"/>
                                  </a:lnTo>
                                  <a:lnTo>
                                    <a:pt x="1070" y="162"/>
                                  </a:lnTo>
                                  <a:lnTo>
                                    <a:pt x="1070" y="123"/>
                                  </a:lnTo>
                                  <a:close/>
                                  <a:moveTo>
                                    <a:pt x="801" y="1"/>
                                  </a:moveTo>
                                  <a:lnTo>
                                    <a:pt x="763" y="21"/>
                                  </a:lnTo>
                                  <a:lnTo>
                                    <a:pt x="775" y="37"/>
                                  </a:lnTo>
                                  <a:lnTo>
                                    <a:pt x="788" y="58"/>
                                  </a:lnTo>
                                  <a:lnTo>
                                    <a:pt x="803" y="82"/>
                                  </a:lnTo>
                                  <a:lnTo>
                                    <a:pt x="819" y="110"/>
                                  </a:lnTo>
                                  <a:lnTo>
                                    <a:pt x="861" y="89"/>
                                  </a:lnTo>
                                  <a:lnTo>
                                    <a:pt x="844" y="63"/>
                                  </a:lnTo>
                                  <a:lnTo>
                                    <a:pt x="829" y="39"/>
                                  </a:lnTo>
                                  <a:lnTo>
                                    <a:pt x="814" y="19"/>
                                  </a:lnTo>
                                  <a:lnTo>
                                    <a:pt x="801" y="1"/>
                                  </a:lnTo>
                                  <a:close/>
                                  <a:moveTo>
                                    <a:pt x="722" y="219"/>
                                  </a:moveTo>
                                  <a:lnTo>
                                    <a:pt x="687" y="280"/>
                                  </a:lnTo>
                                  <a:lnTo>
                                    <a:pt x="649" y="336"/>
                                  </a:lnTo>
                                  <a:lnTo>
                                    <a:pt x="608" y="388"/>
                                  </a:lnTo>
                                  <a:lnTo>
                                    <a:pt x="564" y="435"/>
                                  </a:lnTo>
                                  <a:lnTo>
                                    <a:pt x="575" y="443"/>
                                  </a:lnTo>
                                  <a:lnTo>
                                    <a:pt x="585" y="451"/>
                                  </a:lnTo>
                                  <a:lnTo>
                                    <a:pt x="595" y="459"/>
                                  </a:lnTo>
                                  <a:lnTo>
                                    <a:pt x="603" y="466"/>
                                  </a:lnTo>
                                  <a:lnTo>
                                    <a:pt x="648" y="412"/>
                                  </a:lnTo>
                                  <a:lnTo>
                                    <a:pt x="690" y="357"/>
                                  </a:lnTo>
                                  <a:lnTo>
                                    <a:pt x="730" y="300"/>
                                  </a:lnTo>
                                  <a:lnTo>
                                    <a:pt x="766" y="241"/>
                                  </a:lnTo>
                                  <a:lnTo>
                                    <a:pt x="722" y="219"/>
                                  </a:lnTo>
                                  <a:close/>
                                  <a:moveTo>
                                    <a:pt x="898" y="223"/>
                                  </a:moveTo>
                                  <a:lnTo>
                                    <a:pt x="863" y="248"/>
                                  </a:lnTo>
                                  <a:lnTo>
                                    <a:pt x="898" y="291"/>
                                  </a:lnTo>
                                  <a:lnTo>
                                    <a:pt x="936" y="341"/>
                                  </a:lnTo>
                                  <a:lnTo>
                                    <a:pt x="977" y="398"/>
                                  </a:lnTo>
                                  <a:lnTo>
                                    <a:pt x="1020" y="460"/>
                                  </a:lnTo>
                                  <a:lnTo>
                                    <a:pt x="1064" y="430"/>
                                  </a:lnTo>
                                  <a:lnTo>
                                    <a:pt x="1023" y="377"/>
                                  </a:lnTo>
                                  <a:lnTo>
                                    <a:pt x="982" y="324"/>
                                  </a:lnTo>
                                  <a:lnTo>
                                    <a:pt x="941" y="273"/>
                                  </a:lnTo>
                                  <a:lnTo>
                                    <a:pt x="898" y="2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31" name="任意多边形 1131"/>
                          <wps:cNvSpPr/>
                          <wps:spPr>
                            <a:xfrm>
                              <a:off x="5213" y="11574"/>
                              <a:ext cx="210" cy="1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8" h="651">
                                  <a:moveTo>
                                    <a:pt x="388" y="572"/>
                                  </a:moveTo>
                                  <a:lnTo>
                                    <a:pt x="4" y="572"/>
                                  </a:lnTo>
                                  <a:lnTo>
                                    <a:pt x="4" y="640"/>
                                  </a:lnTo>
                                  <a:lnTo>
                                    <a:pt x="388" y="640"/>
                                  </a:lnTo>
                                  <a:lnTo>
                                    <a:pt x="388" y="572"/>
                                  </a:lnTo>
                                  <a:close/>
                                  <a:moveTo>
                                    <a:pt x="239" y="96"/>
                                  </a:moveTo>
                                  <a:lnTo>
                                    <a:pt x="154" y="96"/>
                                  </a:lnTo>
                                  <a:lnTo>
                                    <a:pt x="154" y="572"/>
                                  </a:lnTo>
                                  <a:lnTo>
                                    <a:pt x="239" y="572"/>
                                  </a:lnTo>
                                  <a:lnTo>
                                    <a:pt x="239" y="96"/>
                                  </a:lnTo>
                                  <a:close/>
                                  <a:moveTo>
                                    <a:pt x="239" y="0"/>
                                  </a:moveTo>
                                  <a:lnTo>
                                    <a:pt x="0" y="65"/>
                                  </a:lnTo>
                                  <a:lnTo>
                                    <a:pt x="0" y="138"/>
                                  </a:lnTo>
                                  <a:lnTo>
                                    <a:pt x="154" y="96"/>
                                  </a:lnTo>
                                  <a:lnTo>
                                    <a:pt x="239" y="96"/>
                                  </a:lnTo>
                                  <a:lnTo>
                                    <a:pt x="239" y="0"/>
                                  </a:lnTo>
                                  <a:close/>
                                  <a:moveTo>
                                    <a:pt x="823" y="3"/>
                                  </a:moveTo>
                                  <a:lnTo>
                                    <a:pt x="764" y="9"/>
                                  </a:lnTo>
                                  <a:lnTo>
                                    <a:pt x="711" y="27"/>
                                  </a:lnTo>
                                  <a:lnTo>
                                    <a:pt x="663" y="58"/>
                                  </a:lnTo>
                                  <a:lnTo>
                                    <a:pt x="622" y="101"/>
                                  </a:lnTo>
                                  <a:lnTo>
                                    <a:pt x="589" y="154"/>
                                  </a:lnTo>
                                  <a:lnTo>
                                    <a:pt x="565" y="215"/>
                                  </a:lnTo>
                                  <a:lnTo>
                                    <a:pt x="551" y="286"/>
                                  </a:lnTo>
                                  <a:lnTo>
                                    <a:pt x="546" y="364"/>
                                  </a:lnTo>
                                  <a:lnTo>
                                    <a:pt x="549" y="429"/>
                                  </a:lnTo>
                                  <a:lnTo>
                                    <a:pt x="560" y="486"/>
                                  </a:lnTo>
                                  <a:lnTo>
                                    <a:pt x="579" y="535"/>
                                  </a:lnTo>
                                  <a:lnTo>
                                    <a:pt x="604" y="576"/>
                                  </a:lnTo>
                                  <a:lnTo>
                                    <a:pt x="636" y="609"/>
                                  </a:lnTo>
                                  <a:lnTo>
                                    <a:pt x="673" y="632"/>
                                  </a:lnTo>
                                  <a:lnTo>
                                    <a:pt x="716" y="646"/>
                                  </a:lnTo>
                                  <a:lnTo>
                                    <a:pt x="764" y="651"/>
                                  </a:lnTo>
                                  <a:lnTo>
                                    <a:pt x="809" y="647"/>
                                  </a:lnTo>
                                  <a:lnTo>
                                    <a:pt x="849" y="636"/>
                                  </a:lnTo>
                                  <a:lnTo>
                                    <a:pt x="886" y="618"/>
                                  </a:lnTo>
                                  <a:lnTo>
                                    <a:pt x="918" y="592"/>
                                  </a:lnTo>
                                  <a:lnTo>
                                    <a:pt x="923" y="585"/>
                                  </a:lnTo>
                                  <a:lnTo>
                                    <a:pt x="767" y="585"/>
                                  </a:lnTo>
                                  <a:lnTo>
                                    <a:pt x="739" y="583"/>
                                  </a:lnTo>
                                  <a:lnTo>
                                    <a:pt x="714" y="574"/>
                                  </a:lnTo>
                                  <a:lnTo>
                                    <a:pt x="692" y="561"/>
                                  </a:lnTo>
                                  <a:lnTo>
                                    <a:pt x="673" y="541"/>
                                  </a:lnTo>
                                  <a:lnTo>
                                    <a:pt x="657" y="518"/>
                                  </a:lnTo>
                                  <a:lnTo>
                                    <a:pt x="646" y="493"/>
                                  </a:lnTo>
                                  <a:lnTo>
                                    <a:pt x="640" y="465"/>
                                  </a:lnTo>
                                  <a:lnTo>
                                    <a:pt x="638" y="435"/>
                                  </a:lnTo>
                                  <a:lnTo>
                                    <a:pt x="640" y="411"/>
                                  </a:lnTo>
                                  <a:lnTo>
                                    <a:pt x="646" y="389"/>
                                  </a:lnTo>
                                  <a:lnTo>
                                    <a:pt x="658" y="368"/>
                                  </a:lnTo>
                                  <a:lnTo>
                                    <a:pt x="673" y="349"/>
                                  </a:lnTo>
                                  <a:lnTo>
                                    <a:pt x="692" y="333"/>
                                  </a:lnTo>
                                  <a:lnTo>
                                    <a:pt x="632" y="333"/>
                                  </a:lnTo>
                                  <a:lnTo>
                                    <a:pt x="636" y="275"/>
                                  </a:lnTo>
                                  <a:lnTo>
                                    <a:pt x="646" y="224"/>
                                  </a:lnTo>
                                  <a:lnTo>
                                    <a:pt x="663" y="178"/>
                                  </a:lnTo>
                                  <a:lnTo>
                                    <a:pt x="686" y="140"/>
                                  </a:lnTo>
                                  <a:lnTo>
                                    <a:pt x="715" y="109"/>
                                  </a:lnTo>
                                  <a:lnTo>
                                    <a:pt x="747" y="87"/>
                                  </a:lnTo>
                                  <a:lnTo>
                                    <a:pt x="785" y="73"/>
                                  </a:lnTo>
                                  <a:lnTo>
                                    <a:pt x="826" y="69"/>
                                  </a:lnTo>
                                  <a:lnTo>
                                    <a:pt x="936" y="69"/>
                                  </a:lnTo>
                                  <a:lnTo>
                                    <a:pt x="936" y="21"/>
                                  </a:lnTo>
                                  <a:lnTo>
                                    <a:pt x="913" y="13"/>
                                  </a:lnTo>
                                  <a:lnTo>
                                    <a:pt x="887" y="8"/>
                                  </a:lnTo>
                                  <a:lnTo>
                                    <a:pt x="857" y="4"/>
                                  </a:lnTo>
                                  <a:lnTo>
                                    <a:pt x="823" y="3"/>
                                  </a:lnTo>
                                  <a:close/>
                                  <a:moveTo>
                                    <a:pt x="936" y="313"/>
                                  </a:moveTo>
                                  <a:lnTo>
                                    <a:pt x="766" y="313"/>
                                  </a:lnTo>
                                  <a:lnTo>
                                    <a:pt x="794" y="315"/>
                                  </a:lnTo>
                                  <a:lnTo>
                                    <a:pt x="819" y="322"/>
                                  </a:lnTo>
                                  <a:lnTo>
                                    <a:pt x="841" y="333"/>
                                  </a:lnTo>
                                  <a:lnTo>
                                    <a:pt x="859" y="349"/>
                                  </a:lnTo>
                                  <a:lnTo>
                                    <a:pt x="873" y="368"/>
                                  </a:lnTo>
                                  <a:lnTo>
                                    <a:pt x="883" y="392"/>
                                  </a:lnTo>
                                  <a:lnTo>
                                    <a:pt x="889" y="419"/>
                                  </a:lnTo>
                                  <a:lnTo>
                                    <a:pt x="891" y="449"/>
                                  </a:lnTo>
                                  <a:lnTo>
                                    <a:pt x="889" y="478"/>
                                  </a:lnTo>
                                  <a:lnTo>
                                    <a:pt x="883" y="504"/>
                                  </a:lnTo>
                                  <a:lnTo>
                                    <a:pt x="872" y="527"/>
                                  </a:lnTo>
                                  <a:lnTo>
                                    <a:pt x="857" y="547"/>
                                  </a:lnTo>
                                  <a:lnTo>
                                    <a:pt x="838" y="564"/>
                                  </a:lnTo>
                                  <a:lnTo>
                                    <a:pt x="817" y="576"/>
                                  </a:lnTo>
                                  <a:lnTo>
                                    <a:pt x="793" y="583"/>
                                  </a:lnTo>
                                  <a:lnTo>
                                    <a:pt x="767" y="585"/>
                                  </a:lnTo>
                                  <a:lnTo>
                                    <a:pt x="923" y="585"/>
                                  </a:lnTo>
                                  <a:lnTo>
                                    <a:pt x="944" y="560"/>
                                  </a:lnTo>
                                  <a:lnTo>
                                    <a:pt x="963" y="525"/>
                                  </a:lnTo>
                                  <a:lnTo>
                                    <a:pt x="974" y="485"/>
                                  </a:lnTo>
                                  <a:lnTo>
                                    <a:pt x="978" y="441"/>
                                  </a:lnTo>
                                  <a:lnTo>
                                    <a:pt x="974" y="399"/>
                                  </a:lnTo>
                                  <a:lnTo>
                                    <a:pt x="965" y="362"/>
                                  </a:lnTo>
                                  <a:lnTo>
                                    <a:pt x="948" y="329"/>
                                  </a:lnTo>
                                  <a:lnTo>
                                    <a:pt x="936" y="313"/>
                                  </a:lnTo>
                                  <a:close/>
                                  <a:moveTo>
                                    <a:pt x="787" y="247"/>
                                  </a:moveTo>
                                  <a:lnTo>
                                    <a:pt x="738" y="252"/>
                                  </a:lnTo>
                                  <a:lnTo>
                                    <a:pt x="696" y="269"/>
                                  </a:lnTo>
                                  <a:lnTo>
                                    <a:pt x="662" y="295"/>
                                  </a:lnTo>
                                  <a:lnTo>
                                    <a:pt x="634" y="333"/>
                                  </a:lnTo>
                                  <a:lnTo>
                                    <a:pt x="692" y="333"/>
                                  </a:lnTo>
                                  <a:lnTo>
                                    <a:pt x="692" y="333"/>
                                  </a:lnTo>
                                  <a:lnTo>
                                    <a:pt x="714" y="322"/>
                                  </a:lnTo>
                                  <a:lnTo>
                                    <a:pt x="739" y="315"/>
                                  </a:lnTo>
                                  <a:lnTo>
                                    <a:pt x="766" y="313"/>
                                  </a:lnTo>
                                  <a:lnTo>
                                    <a:pt x="936" y="313"/>
                                  </a:lnTo>
                                  <a:lnTo>
                                    <a:pt x="926" y="300"/>
                                  </a:lnTo>
                                  <a:lnTo>
                                    <a:pt x="897" y="277"/>
                                  </a:lnTo>
                                  <a:lnTo>
                                    <a:pt x="865" y="260"/>
                                  </a:lnTo>
                                  <a:lnTo>
                                    <a:pt x="828" y="250"/>
                                  </a:lnTo>
                                  <a:lnTo>
                                    <a:pt x="787" y="247"/>
                                  </a:lnTo>
                                  <a:close/>
                                  <a:moveTo>
                                    <a:pt x="936" y="69"/>
                                  </a:moveTo>
                                  <a:lnTo>
                                    <a:pt x="826" y="69"/>
                                  </a:lnTo>
                                  <a:lnTo>
                                    <a:pt x="854" y="70"/>
                                  </a:lnTo>
                                  <a:lnTo>
                                    <a:pt x="882" y="75"/>
                                  </a:lnTo>
                                  <a:lnTo>
                                    <a:pt x="909" y="83"/>
                                  </a:lnTo>
                                  <a:lnTo>
                                    <a:pt x="936" y="94"/>
                                  </a:lnTo>
                                  <a:lnTo>
                                    <a:pt x="936" y="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32" name="任意多边形 1132"/>
                          <wps:cNvSpPr/>
                          <wps:spPr>
                            <a:xfrm>
                              <a:off x="5695" y="11573"/>
                              <a:ext cx="209" cy="13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2" h="641">
                                  <a:moveTo>
                                    <a:pt x="389" y="572"/>
                                  </a:moveTo>
                                  <a:lnTo>
                                    <a:pt x="4" y="572"/>
                                  </a:lnTo>
                                  <a:lnTo>
                                    <a:pt x="4" y="640"/>
                                  </a:lnTo>
                                  <a:lnTo>
                                    <a:pt x="389" y="640"/>
                                  </a:lnTo>
                                  <a:lnTo>
                                    <a:pt x="389" y="572"/>
                                  </a:lnTo>
                                  <a:close/>
                                  <a:moveTo>
                                    <a:pt x="239" y="96"/>
                                  </a:moveTo>
                                  <a:lnTo>
                                    <a:pt x="154" y="96"/>
                                  </a:lnTo>
                                  <a:lnTo>
                                    <a:pt x="154" y="572"/>
                                  </a:lnTo>
                                  <a:lnTo>
                                    <a:pt x="239" y="572"/>
                                  </a:lnTo>
                                  <a:lnTo>
                                    <a:pt x="239" y="96"/>
                                  </a:lnTo>
                                  <a:close/>
                                  <a:moveTo>
                                    <a:pt x="239" y="0"/>
                                  </a:moveTo>
                                  <a:lnTo>
                                    <a:pt x="0" y="64"/>
                                  </a:lnTo>
                                  <a:lnTo>
                                    <a:pt x="0" y="137"/>
                                  </a:lnTo>
                                  <a:lnTo>
                                    <a:pt x="154" y="96"/>
                                  </a:lnTo>
                                  <a:lnTo>
                                    <a:pt x="239" y="96"/>
                                  </a:lnTo>
                                  <a:lnTo>
                                    <a:pt x="239" y="0"/>
                                  </a:lnTo>
                                  <a:close/>
                                  <a:moveTo>
                                    <a:pt x="972" y="13"/>
                                  </a:moveTo>
                                  <a:lnTo>
                                    <a:pt x="536" y="13"/>
                                  </a:lnTo>
                                  <a:lnTo>
                                    <a:pt x="536" y="83"/>
                                  </a:lnTo>
                                  <a:lnTo>
                                    <a:pt x="871" y="83"/>
                                  </a:lnTo>
                                  <a:lnTo>
                                    <a:pt x="621" y="640"/>
                                  </a:lnTo>
                                  <a:lnTo>
                                    <a:pt x="709" y="640"/>
                                  </a:lnTo>
                                  <a:lnTo>
                                    <a:pt x="972" y="41"/>
                                  </a:lnTo>
                                  <a:lnTo>
                                    <a:pt x="972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33" name="任意多边形 1133"/>
                          <wps:cNvSpPr/>
                          <wps:spPr>
                            <a:xfrm>
                              <a:off x="6169" y="11575"/>
                              <a:ext cx="208" cy="1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1" h="651">
                                  <a:moveTo>
                                    <a:pt x="388" y="572"/>
                                  </a:moveTo>
                                  <a:lnTo>
                                    <a:pt x="4" y="572"/>
                                  </a:lnTo>
                                  <a:lnTo>
                                    <a:pt x="4" y="640"/>
                                  </a:lnTo>
                                  <a:lnTo>
                                    <a:pt x="388" y="640"/>
                                  </a:lnTo>
                                  <a:lnTo>
                                    <a:pt x="388" y="572"/>
                                  </a:lnTo>
                                  <a:close/>
                                  <a:moveTo>
                                    <a:pt x="239" y="96"/>
                                  </a:moveTo>
                                  <a:lnTo>
                                    <a:pt x="154" y="96"/>
                                  </a:lnTo>
                                  <a:lnTo>
                                    <a:pt x="154" y="572"/>
                                  </a:lnTo>
                                  <a:lnTo>
                                    <a:pt x="239" y="572"/>
                                  </a:lnTo>
                                  <a:lnTo>
                                    <a:pt x="239" y="96"/>
                                  </a:lnTo>
                                  <a:close/>
                                  <a:moveTo>
                                    <a:pt x="239" y="0"/>
                                  </a:moveTo>
                                  <a:lnTo>
                                    <a:pt x="0" y="65"/>
                                  </a:lnTo>
                                  <a:lnTo>
                                    <a:pt x="0" y="138"/>
                                  </a:lnTo>
                                  <a:lnTo>
                                    <a:pt x="154" y="96"/>
                                  </a:lnTo>
                                  <a:lnTo>
                                    <a:pt x="239" y="96"/>
                                  </a:lnTo>
                                  <a:lnTo>
                                    <a:pt x="239" y="0"/>
                                  </a:lnTo>
                                  <a:close/>
                                  <a:moveTo>
                                    <a:pt x="764" y="3"/>
                                  </a:moveTo>
                                  <a:lnTo>
                                    <a:pt x="723" y="6"/>
                                  </a:lnTo>
                                  <a:lnTo>
                                    <a:pt x="685" y="14"/>
                                  </a:lnTo>
                                  <a:lnTo>
                                    <a:pt x="651" y="28"/>
                                  </a:lnTo>
                                  <a:lnTo>
                                    <a:pt x="621" y="47"/>
                                  </a:lnTo>
                                  <a:lnTo>
                                    <a:pt x="596" y="70"/>
                                  </a:lnTo>
                                  <a:lnTo>
                                    <a:pt x="578" y="97"/>
                                  </a:lnTo>
                                  <a:lnTo>
                                    <a:pt x="568" y="126"/>
                                  </a:lnTo>
                                  <a:lnTo>
                                    <a:pt x="564" y="159"/>
                                  </a:lnTo>
                                  <a:lnTo>
                                    <a:pt x="572" y="206"/>
                                  </a:lnTo>
                                  <a:lnTo>
                                    <a:pt x="594" y="247"/>
                                  </a:lnTo>
                                  <a:lnTo>
                                    <a:pt x="632" y="282"/>
                                  </a:lnTo>
                                  <a:lnTo>
                                    <a:pt x="684" y="311"/>
                                  </a:lnTo>
                                  <a:lnTo>
                                    <a:pt x="684" y="312"/>
                                  </a:lnTo>
                                  <a:lnTo>
                                    <a:pt x="621" y="344"/>
                                  </a:lnTo>
                                  <a:lnTo>
                                    <a:pt x="577" y="383"/>
                                  </a:lnTo>
                                  <a:lnTo>
                                    <a:pt x="550" y="431"/>
                                  </a:lnTo>
                                  <a:lnTo>
                                    <a:pt x="541" y="487"/>
                                  </a:lnTo>
                                  <a:lnTo>
                                    <a:pt x="544" y="521"/>
                                  </a:lnTo>
                                  <a:lnTo>
                                    <a:pt x="555" y="553"/>
                                  </a:lnTo>
                                  <a:lnTo>
                                    <a:pt x="572" y="581"/>
                                  </a:lnTo>
                                  <a:lnTo>
                                    <a:pt x="596" y="605"/>
                                  </a:lnTo>
                                  <a:lnTo>
                                    <a:pt x="626" y="625"/>
                                  </a:lnTo>
                                  <a:lnTo>
                                    <a:pt x="661" y="640"/>
                                  </a:lnTo>
                                  <a:lnTo>
                                    <a:pt x="699" y="648"/>
                                  </a:lnTo>
                                  <a:lnTo>
                                    <a:pt x="741" y="651"/>
                                  </a:lnTo>
                                  <a:lnTo>
                                    <a:pt x="792" y="648"/>
                                  </a:lnTo>
                                  <a:lnTo>
                                    <a:pt x="837" y="639"/>
                                  </a:lnTo>
                                  <a:lnTo>
                                    <a:pt x="877" y="625"/>
                                  </a:lnTo>
                                  <a:lnTo>
                                    <a:pt x="910" y="605"/>
                                  </a:lnTo>
                                  <a:lnTo>
                                    <a:pt x="929" y="586"/>
                                  </a:lnTo>
                                  <a:lnTo>
                                    <a:pt x="757" y="586"/>
                                  </a:lnTo>
                                  <a:lnTo>
                                    <a:pt x="729" y="584"/>
                                  </a:lnTo>
                                  <a:lnTo>
                                    <a:pt x="704" y="579"/>
                                  </a:lnTo>
                                  <a:lnTo>
                                    <a:pt x="682" y="570"/>
                                  </a:lnTo>
                                  <a:lnTo>
                                    <a:pt x="662" y="557"/>
                                  </a:lnTo>
                                  <a:lnTo>
                                    <a:pt x="646" y="541"/>
                                  </a:lnTo>
                                  <a:lnTo>
                                    <a:pt x="635" y="524"/>
                                  </a:lnTo>
                                  <a:lnTo>
                                    <a:pt x="628" y="504"/>
                                  </a:lnTo>
                                  <a:lnTo>
                                    <a:pt x="626" y="483"/>
                                  </a:lnTo>
                                  <a:lnTo>
                                    <a:pt x="634" y="441"/>
                                  </a:lnTo>
                                  <a:lnTo>
                                    <a:pt x="657" y="405"/>
                                  </a:lnTo>
                                  <a:lnTo>
                                    <a:pt x="696" y="374"/>
                                  </a:lnTo>
                                  <a:lnTo>
                                    <a:pt x="750" y="348"/>
                                  </a:lnTo>
                                  <a:lnTo>
                                    <a:pt x="897" y="348"/>
                                  </a:lnTo>
                                  <a:lnTo>
                                    <a:pt x="888" y="341"/>
                                  </a:lnTo>
                                  <a:lnTo>
                                    <a:pt x="823" y="312"/>
                                  </a:lnTo>
                                  <a:lnTo>
                                    <a:pt x="823" y="310"/>
                                  </a:lnTo>
                                  <a:lnTo>
                                    <a:pt x="878" y="279"/>
                                  </a:lnTo>
                                  <a:lnTo>
                                    <a:pt x="880" y="277"/>
                                  </a:lnTo>
                                  <a:lnTo>
                                    <a:pt x="755" y="277"/>
                                  </a:lnTo>
                                  <a:lnTo>
                                    <a:pt x="709" y="255"/>
                                  </a:lnTo>
                                  <a:lnTo>
                                    <a:pt x="676" y="227"/>
                                  </a:lnTo>
                                  <a:lnTo>
                                    <a:pt x="657" y="195"/>
                                  </a:lnTo>
                                  <a:lnTo>
                                    <a:pt x="650" y="158"/>
                                  </a:lnTo>
                                  <a:lnTo>
                                    <a:pt x="652" y="139"/>
                                  </a:lnTo>
                                  <a:lnTo>
                                    <a:pt x="658" y="122"/>
                                  </a:lnTo>
                                  <a:lnTo>
                                    <a:pt x="668" y="107"/>
                                  </a:lnTo>
                                  <a:lnTo>
                                    <a:pt x="682" y="94"/>
                                  </a:lnTo>
                                  <a:lnTo>
                                    <a:pt x="698" y="82"/>
                                  </a:lnTo>
                                  <a:lnTo>
                                    <a:pt x="717" y="74"/>
                                  </a:lnTo>
                                  <a:lnTo>
                                    <a:pt x="737" y="70"/>
                                  </a:lnTo>
                                  <a:lnTo>
                                    <a:pt x="758" y="68"/>
                                  </a:lnTo>
                                  <a:lnTo>
                                    <a:pt x="921" y="68"/>
                                  </a:lnTo>
                                  <a:lnTo>
                                    <a:pt x="919" y="66"/>
                                  </a:lnTo>
                                  <a:lnTo>
                                    <a:pt x="897" y="44"/>
                                  </a:lnTo>
                                  <a:lnTo>
                                    <a:pt x="869" y="26"/>
                                  </a:lnTo>
                                  <a:lnTo>
                                    <a:pt x="838" y="13"/>
                                  </a:lnTo>
                                  <a:lnTo>
                                    <a:pt x="803" y="6"/>
                                  </a:lnTo>
                                  <a:lnTo>
                                    <a:pt x="764" y="3"/>
                                  </a:lnTo>
                                  <a:close/>
                                  <a:moveTo>
                                    <a:pt x="897" y="348"/>
                                  </a:moveTo>
                                  <a:lnTo>
                                    <a:pt x="750" y="348"/>
                                  </a:lnTo>
                                  <a:lnTo>
                                    <a:pt x="809" y="374"/>
                                  </a:lnTo>
                                  <a:lnTo>
                                    <a:pt x="851" y="405"/>
                                  </a:lnTo>
                                  <a:lnTo>
                                    <a:pt x="877" y="442"/>
                                  </a:lnTo>
                                  <a:lnTo>
                                    <a:pt x="885" y="485"/>
                                  </a:lnTo>
                                  <a:lnTo>
                                    <a:pt x="883" y="506"/>
                                  </a:lnTo>
                                  <a:lnTo>
                                    <a:pt x="876" y="525"/>
                                  </a:lnTo>
                                  <a:lnTo>
                                    <a:pt x="865" y="542"/>
                                  </a:lnTo>
                                  <a:lnTo>
                                    <a:pt x="849" y="557"/>
                                  </a:lnTo>
                                  <a:lnTo>
                                    <a:pt x="830" y="570"/>
                                  </a:lnTo>
                                  <a:lnTo>
                                    <a:pt x="809" y="579"/>
                                  </a:lnTo>
                                  <a:lnTo>
                                    <a:pt x="784" y="584"/>
                                  </a:lnTo>
                                  <a:lnTo>
                                    <a:pt x="757" y="586"/>
                                  </a:lnTo>
                                  <a:lnTo>
                                    <a:pt x="929" y="586"/>
                                  </a:lnTo>
                                  <a:lnTo>
                                    <a:pt x="936" y="579"/>
                                  </a:lnTo>
                                  <a:lnTo>
                                    <a:pt x="955" y="550"/>
                                  </a:lnTo>
                                  <a:lnTo>
                                    <a:pt x="967" y="517"/>
                                  </a:lnTo>
                                  <a:lnTo>
                                    <a:pt x="970" y="480"/>
                                  </a:lnTo>
                                  <a:lnTo>
                                    <a:pt x="961" y="425"/>
                                  </a:lnTo>
                                  <a:lnTo>
                                    <a:pt x="934" y="379"/>
                                  </a:lnTo>
                                  <a:lnTo>
                                    <a:pt x="897" y="348"/>
                                  </a:lnTo>
                                  <a:close/>
                                  <a:moveTo>
                                    <a:pt x="921" y="68"/>
                                  </a:moveTo>
                                  <a:lnTo>
                                    <a:pt x="758" y="68"/>
                                  </a:lnTo>
                                  <a:lnTo>
                                    <a:pt x="781" y="70"/>
                                  </a:lnTo>
                                  <a:lnTo>
                                    <a:pt x="802" y="74"/>
                                  </a:lnTo>
                                  <a:lnTo>
                                    <a:pt x="819" y="82"/>
                                  </a:lnTo>
                                  <a:lnTo>
                                    <a:pt x="835" y="92"/>
                                  </a:lnTo>
                                  <a:lnTo>
                                    <a:pt x="847" y="106"/>
                                  </a:lnTo>
                                  <a:lnTo>
                                    <a:pt x="856" y="121"/>
                                  </a:lnTo>
                                  <a:lnTo>
                                    <a:pt x="861" y="139"/>
                                  </a:lnTo>
                                  <a:lnTo>
                                    <a:pt x="863" y="158"/>
                                  </a:lnTo>
                                  <a:lnTo>
                                    <a:pt x="863" y="159"/>
                                  </a:lnTo>
                                  <a:lnTo>
                                    <a:pt x="856" y="195"/>
                                  </a:lnTo>
                                  <a:lnTo>
                                    <a:pt x="836" y="227"/>
                                  </a:lnTo>
                                  <a:lnTo>
                                    <a:pt x="802" y="254"/>
                                  </a:lnTo>
                                  <a:lnTo>
                                    <a:pt x="755" y="277"/>
                                  </a:lnTo>
                                  <a:lnTo>
                                    <a:pt x="880" y="277"/>
                                  </a:lnTo>
                                  <a:lnTo>
                                    <a:pt x="917" y="242"/>
                                  </a:lnTo>
                                  <a:lnTo>
                                    <a:pt x="941" y="199"/>
                                  </a:lnTo>
                                  <a:lnTo>
                                    <a:pt x="949" y="149"/>
                                  </a:lnTo>
                                  <a:lnTo>
                                    <a:pt x="945" y="119"/>
                                  </a:lnTo>
                                  <a:lnTo>
                                    <a:pt x="936" y="91"/>
                                  </a:lnTo>
                                  <a:lnTo>
                                    <a:pt x="921" y="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34" name="任意多边形 1134"/>
                          <wps:cNvSpPr/>
                          <wps:spPr>
                            <a:xfrm>
                              <a:off x="6645" y="11574"/>
                              <a:ext cx="208" cy="1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69" h="651">
                                  <a:moveTo>
                                    <a:pt x="389" y="572"/>
                                  </a:moveTo>
                                  <a:lnTo>
                                    <a:pt x="4" y="572"/>
                                  </a:lnTo>
                                  <a:lnTo>
                                    <a:pt x="4" y="640"/>
                                  </a:lnTo>
                                  <a:lnTo>
                                    <a:pt x="389" y="640"/>
                                  </a:lnTo>
                                  <a:lnTo>
                                    <a:pt x="389" y="572"/>
                                  </a:lnTo>
                                  <a:close/>
                                  <a:moveTo>
                                    <a:pt x="239" y="96"/>
                                  </a:moveTo>
                                  <a:lnTo>
                                    <a:pt x="155" y="96"/>
                                  </a:lnTo>
                                  <a:lnTo>
                                    <a:pt x="155" y="572"/>
                                  </a:lnTo>
                                  <a:lnTo>
                                    <a:pt x="239" y="572"/>
                                  </a:lnTo>
                                  <a:lnTo>
                                    <a:pt x="239" y="96"/>
                                  </a:lnTo>
                                  <a:close/>
                                  <a:moveTo>
                                    <a:pt x="239" y="0"/>
                                  </a:moveTo>
                                  <a:lnTo>
                                    <a:pt x="0" y="65"/>
                                  </a:lnTo>
                                  <a:lnTo>
                                    <a:pt x="0" y="138"/>
                                  </a:lnTo>
                                  <a:lnTo>
                                    <a:pt x="155" y="96"/>
                                  </a:lnTo>
                                  <a:lnTo>
                                    <a:pt x="239" y="96"/>
                                  </a:lnTo>
                                  <a:lnTo>
                                    <a:pt x="239" y="0"/>
                                  </a:lnTo>
                                  <a:close/>
                                  <a:moveTo>
                                    <a:pt x="575" y="555"/>
                                  </a:moveTo>
                                  <a:lnTo>
                                    <a:pt x="575" y="629"/>
                                  </a:lnTo>
                                  <a:lnTo>
                                    <a:pt x="601" y="639"/>
                                  </a:lnTo>
                                  <a:lnTo>
                                    <a:pt x="630" y="645"/>
                                  </a:lnTo>
                                  <a:lnTo>
                                    <a:pt x="661" y="649"/>
                                  </a:lnTo>
                                  <a:lnTo>
                                    <a:pt x="695" y="651"/>
                                  </a:lnTo>
                                  <a:lnTo>
                                    <a:pt x="756" y="645"/>
                                  </a:lnTo>
                                  <a:lnTo>
                                    <a:pt x="810" y="627"/>
                                  </a:lnTo>
                                  <a:lnTo>
                                    <a:pt x="856" y="598"/>
                                  </a:lnTo>
                                  <a:lnTo>
                                    <a:pt x="869" y="585"/>
                                  </a:lnTo>
                                  <a:lnTo>
                                    <a:pt x="695" y="585"/>
                                  </a:lnTo>
                                  <a:lnTo>
                                    <a:pt x="663" y="583"/>
                                  </a:lnTo>
                                  <a:lnTo>
                                    <a:pt x="633" y="578"/>
                                  </a:lnTo>
                                  <a:lnTo>
                                    <a:pt x="604" y="568"/>
                                  </a:lnTo>
                                  <a:lnTo>
                                    <a:pt x="575" y="555"/>
                                  </a:lnTo>
                                  <a:close/>
                                  <a:moveTo>
                                    <a:pt x="967" y="330"/>
                                  </a:moveTo>
                                  <a:lnTo>
                                    <a:pt x="884" y="330"/>
                                  </a:lnTo>
                                  <a:lnTo>
                                    <a:pt x="881" y="388"/>
                                  </a:lnTo>
                                  <a:lnTo>
                                    <a:pt x="872" y="438"/>
                                  </a:lnTo>
                                  <a:lnTo>
                                    <a:pt x="856" y="482"/>
                                  </a:lnTo>
                                  <a:lnTo>
                                    <a:pt x="835" y="519"/>
                                  </a:lnTo>
                                  <a:lnTo>
                                    <a:pt x="807" y="548"/>
                                  </a:lnTo>
                                  <a:lnTo>
                                    <a:pt x="775" y="569"/>
                                  </a:lnTo>
                                  <a:lnTo>
                                    <a:pt x="737" y="581"/>
                                  </a:lnTo>
                                  <a:lnTo>
                                    <a:pt x="695" y="585"/>
                                  </a:lnTo>
                                  <a:lnTo>
                                    <a:pt x="869" y="585"/>
                                  </a:lnTo>
                                  <a:lnTo>
                                    <a:pt x="896" y="557"/>
                                  </a:lnTo>
                                  <a:lnTo>
                                    <a:pt x="928" y="505"/>
                                  </a:lnTo>
                                  <a:lnTo>
                                    <a:pt x="951" y="444"/>
                                  </a:lnTo>
                                  <a:lnTo>
                                    <a:pt x="965" y="372"/>
                                  </a:lnTo>
                                  <a:lnTo>
                                    <a:pt x="967" y="330"/>
                                  </a:lnTo>
                                  <a:close/>
                                  <a:moveTo>
                                    <a:pt x="756" y="3"/>
                                  </a:moveTo>
                                  <a:lnTo>
                                    <a:pt x="710" y="7"/>
                                  </a:lnTo>
                                  <a:lnTo>
                                    <a:pt x="669" y="18"/>
                                  </a:lnTo>
                                  <a:lnTo>
                                    <a:pt x="632" y="36"/>
                                  </a:lnTo>
                                  <a:lnTo>
                                    <a:pt x="599" y="62"/>
                                  </a:lnTo>
                                  <a:lnTo>
                                    <a:pt x="573" y="94"/>
                                  </a:lnTo>
                                  <a:lnTo>
                                    <a:pt x="554" y="130"/>
                                  </a:lnTo>
                                  <a:lnTo>
                                    <a:pt x="542" y="170"/>
                                  </a:lnTo>
                                  <a:lnTo>
                                    <a:pt x="539" y="214"/>
                                  </a:lnTo>
                                  <a:lnTo>
                                    <a:pt x="542" y="255"/>
                                  </a:lnTo>
                                  <a:lnTo>
                                    <a:pt x="552" y="292"/>
                                  </a:lnTo>
                                  <a:lnTo>
                                    <a:pt x="570" y="325"/>
                                  </a:lnTo>
                                  <a:lnTo>
                                    <a:pt x="594" y="355"/>
                                  </a:lnTo>
                                  <a:lnTo>
                                    <a:pt x="623" y="378"/>
                                  </a:lnTo>
                                  <a:lnTo>
                                    <a:pt x="657" y="395"/>
                                  </a:lnTo>
                                  <a:lnTo>
                                    <a:pt x="693" y="405"/>
                                  </a:lnTo>
                                  <a:lnTo>
                                    <a:pt x="734" y="409"/>
                                  </a:lnTo>
                                  <a:lnTo>
                                    <a:pt x="782" y="404"/>
                                  </a:lnTo>
                                  <a:lnTo>
                                    <a:pt x="823" y="389"/>
                                  </a:lnTo>
                                  <a:lnTo>
                                    <a:pt x="857" y="365"/>
                                  </a:lnTo>
                                  <a:lnTo>
                                    <a:pt x="875" y="341"/>
                                  </a:lnTo>
                                  <a:lnTo>
                                    <a:pt x="755" y="341"/>
                                  </a:lnTo>
                                  <a:lnTo>
                                    <a:pt x="726" y="338"/>
                                  </a:lnTo>
                                  <a:lnTo>
                                    <a:pt x="700" y="331"/>
                                  </a:lnTo>
                                  <a:lnTo>
                                    <a:pt x="678" y="320"/>
                                  </a:lnTo>
                                  <a:lnTo>
                                    <a:pt x="659" y="304"/>
                                  </a:lnTo>
                                  <a:lnTo>
                                    <a:pt x="644" y="284"/>
                                  </a:lnTo>
                                  <a:lnTo>
                                    <a:pt x="633" y="260"/>
                                  </a:lnTo>
                                  <a:lnTo>
                                    <a:pt x="626" y="233"/>
                                  </a:lnTo>
                                  <a:lnTo>
                                    <a:pt x="624" y="204"/>
                                  </a:lnTo>
                                  <a:lnTo>
                                    <a:pt x="626" y="176"/>
                                  </a:lnTo>
                                  <a:lnTo>
                                    <a:pt x="633" y="151"/>
                                  </a:lnTo>
                                  <a:lnTo>
                                    <a:pt x="644" y="128"/>
                                  </a:lnTo>
                                  <a:lnTo>
                                    <a:pt x="660" y="107"/>
                                  </a:lnTo>
                                  <a:lnTo>
                                    <a:pt x="679" y="90"/>
                                  </a:lnTo>
                                  <a:lnTo>
                                    <a:pt x="700" y="78"/>
                                  </a:lnTo>
                                  <a:lnTo>
                                    <a:pt x="724" y="71"/>
                                  </a:lnTo>
                                  <a:lnTo>
                                    <a:pt x="750" y="69"/>
                                  </a:lnTo>
                                  <a:lnTo>
                                    <a:pt x="906" y="69"/>
                                  </a:lnTo>
                                  <a:lnTo>
                                    <a:pt x="882" y="44"/>
                                  </a:lnTo>
                                  <a:lnTo>
                                    <a:pt x="846" y="21"/>
                                  </a:lnTo>
                                  <a:lnTo>
                                    <a:pt x="804" y="7"/>
                                  </a:lnTo>
                                  <a:lnTo>
                                    <a:pt x="756" y="3"/>
                                  </a:lnTo>
                                  <a:close/>
                                  <a:moveTo>
                                    <a:pt x="906" y="69"/>
                                  </a:moveTo>
                                  <a:lnTo>
                                    <a:pt x="750" y="69"/>
                                  </a:lnTo>
                                  <a:lnTo>
                                    <a:pt x="777" y="71"/>
                                  </a:lnTo>
                                  <a:lnTo>
                                    <a:pt x="802" y="80"/>
                                  </a:lnTo>
                                  <a:lnTo>
                                    <a:pt x="824" y="94"/>
                                  </a:lnTo>
                                  <a:lnTo>
                                    <a:pt x="844" y="113"/>
                                  </a:lnTo>
                                  <a:lnTo>
                                    <a:pt x="859" y="137"/>
                                  </a:lnTo>
                                  <a:lnTo>
                                    <a:pt x="871" y="163"/>
                                  </a:lnTo>
                                  <a:lnTo>
                                    <a:pt x="877" y="193"/>
                                  </a:lnTo>
                                  <a:lnTo>
                                    <a:pt x="879" y="225"/>
                                  </a:lnTo>
                                  <a:lnTo>
                                    <a:pt x="877" y="248"/>
                                  </a:lnTo>
                                  <a:lnTo>
                                    <a:pt x="870" y="270"/>
                                  </a:lnTo>
                                  <a:lnTo>
                                    <a:pt x="859" y="289"/>
                                  </a:lnTo>
                                  <a:lnTo>
                                    <a:pt x="843" y="307"/>
                                  </a:lnTo>
                                  <a:lnTo>
                                    <a:pt x="824" y="322"/>
                                  </a:lnTo>
                                  <a:lnTo>
                                    <a:pt x="803" y="332"/>
                                  </a:lnTo>
                                  <a:lnTo>
                                    <a:pt x="780" y="339"/>
                                  </a:lnTo>
                                  <a:lnTo>
                                    <a:pt x="755" y="341"/>
                                  </a:lnTo>
                                  <a:lnTo>
                                    <a:pt x="875" y="341"/>
                                  </a:lnTo>
                                  <a:lnTo>
                                    <a:pt x="882" y="330"/>
                                  </a:lnTo>
                                  <a:lnTo>
                                    <a:pt x="967" y="330"/>
                                  </a:lnTo>
                                  <a:lnTo>
                                    <a:pt x="969" y="292"/>
                                  </a:lnTo>
                                  <a:lnTo>
                                    <a:pt x="969" y="289"/>
                                  </a:lnTo>
                                  <a:lnTo>
                                    <a:pt x="966" y="224"/>
                                  </a:lnTo>
                                  <a:lnTo>
                                    <a:pt x="955" y="166"/>
                                  </a:lnTo>
                                  <a:lnTo>
                                    <a:pt x="937" y="117"/>
                                  </a:lnTo>
                                  <a:lnTo>
                                    <a:pt x="913" y="76"/>
                                  </a:lnTo>
                                  <a:lnTo>
                                    <a:pt x="906" y="69"/>
                                  </a:lnTo>
                                  <a:close/>
                                  <a:moveTo>
                                    <a:pt x="884" y="330"/>
                                  </a:moveTo>
                                  <a:lnTo>
                                    <a:pt x="882" y="330"/>
                                  </a:lnTo>
                                  <a:lnTo>
                                    <a:pt x="883" y="331"/>
                                  </a:lnTo>
                                  <a:lnTo>
                                    <a:pt x="884" y="331"/>
                                  </a:lnTo>
                                  <a:lnTo>
                                    <a:pt x="884" y="3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35" name="任意多边形 1135"/>
                          <wps:cNvSpPr/>
                          <wps:spPr>
                            <a:xfrm>
                              <a:off x="7124" y="11574"/>
                              <a:ext cx="217" cy="1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9" h="648">
                                  <a:moveTo>
                                    <a:pt x="381" y="66"/>
                                  </a:moveTo>
                                  <a:lnTo>
                                    <a:pt x="206" y="66"/>
                                  </a:lnTo>
                                  <a:lnTo>
                                    <a:pt x="234" y="68"/>
                                  </a:lnTo>
                                  <a:lnTo>
                                    <a:pt x="259" y="73"/>
                                  </a:lnTo>
                                  <a:lnTo>
                                    <a:pt x="281" y="82"/>
                                  </a:lnTo>
                                  <a:lnTo>
                                    <a:pt x="298" y="94"/>
                                  </a:lnTo>
                                  <a:lnTo>
                                    <a:pt x="312" y="110"/>
                                  </a:lnTo>
                                  <a:lnTo>
                                    <a:pt x="322" y="129"/>
                                  </a:lnTo>
                                  <a:lnTo>
                                    <a:pt x="328" y="151"/>
                                  </a:lnTo>
                                  <a:lnTo>
                                    <a:pt x="330" y="176"/>
                                  </a:lnTo>
                                  <a:lnTo>
                                    <a:pt x="329" y="200"/>
                                  </a:lnTo>
                                  <a:lnTo>
                                    <a:pt x="324" y="223"/>
                                  </a:lnTo>
                                  <a:lnTo>
                                    <a:pt x="315" y="245"/>
                                  </a:lnTo>
                                  <a:lnTo>
                                    <a:pt x="303" y="267"/>
                                  </a:lnTo>
                                  <a:lnTo>
                                    <a:pt x="286" y="291"/>
                                  </a:lnTo>
                                  <a:lnTo>
                                    <a:pt x="263" y="319"/>
                                  </a:lnTo>
                                  <a:lnTo>
                                    <a:pt x="232" y="351"/>
                                  </a:lnTo>
                                  <a:lnTo>
                                    <a:pt x="195" y="386"/>
                                  </a:lnTo>
                                  <a:lnTo>
                                    <a:pt x="0" y="568"/>
                                  </a:lnTo>
                                  <a:lnTo>
                                    <a:pt x="0" y="637"/>
                                  </a:lnTo>
                                  <a:lnTo>
                                    <a:pt x="408" y="637"/>
                                  </a:lnTo>
                                  <a:lnTo>
                                    <a:pt x="408" y="566"/>
                                  </a:lnTo>
                                  <a:lnTo>
                                    <a:pt x="101" y="566"/>
                                  </a:lnTo>
                                  <a:lnTo>
                                    <a:pt x="101" y="565"/>
                                  </a:lnTo>
                                  <a:lnTo>
                                    <a:pt x="254" y="425"/>
                                  </a:lnTo>
                                  <a:lnTo>
                                    <a:pt x="297" y="384"/>
                                  </a:lnTo>
                                  <a:lnTo>
                                    <a:pt x="332" y="346"/>
                                  </a:lnTo>
                                  <a:lnTo>
                                    <a:pt x="360" y="313"/>
                                  </a:lnTo>
                                  <a:lnTo>
                                    <a:pt x="381" y="283"/>
                                  </a:lnTo>
                                  <a:lnTo>
                                    <a:pt x="396" y="255"/>
                                  </a:lnTo>
                                  <a:lnTo>
                                    <a:pt x="406" y="226"/>
                                  </a:lnTo>
                                  <a:lnTo>
                                    <a:pt x="412" y="197"/>
                                  </a:lnTo>
                                  <a:lnTo>
                                    <a:pt x="414" y="168"/>
                                  </a:lnTo>
                                  <a:lnTo>
                                    <a:pt x="411" y="132"/>
                                  </a:lnTo>
                                  <a:lnTo>
                                    <a:pt x="401" y="99"/>
                                  </a:lnTo>
                                  <a:lnTo>
                                    <a:pt x="385" y="70"/>
                                  </a:lnTo>
                                  <a:lnTo>
                                    <a:pt x="381" y="66"/>
                                  </a:lnTo>
                                  <a:close/>
                                  <a:moveTo>
                                    <a:pt x="219" y="0"/>
                                  </a:moveTo>
                                  <a:lnTo>
                                    <a:pt x="168" y="3"/>
                                  </a:lnTo>
                                  <a:lnTo>
                                    <a:pt x="120" y="14"/>
                                  </a:lnTo>
                                  <a:lnTo>
                                    <a:pt x="76" y="32"/>
                                  </a:lnTo>
                                  <a:lnTo>
                                    <a:pt x="35" y="57"/>
                                  </a:lnTo>
                                  <a:lnTo>
                                    <a:pt x="35" y="137"/>
                                  </a:lnTo>
                                  <a:lnTo>
                                    <a:pt x="76" y="106"/>
                                  </a:lnTo>
                                  <a:lnTo>
                                    <a:pt x="118" y="84"/>
                                  </a:lnTo>
                                  <a:lnTo>
                                    <a:pt x="161" y="70"/>
                                  </a:lnTo>
                                  <a:lnTo>
                                    <a:pt x="206" y="66"/>
                                  </a:lnTo>
                                  <a:lnTo>
                                    <a:pt x="381" y="66"/>
                                  </a:lnTo>
                                  <a:lnTo>
                                    <a:pt x="362" y="45"/>
                                  </a:lnTo>
                                  <a:lnTo>
                                    <a:pt x="334" y="25"/>
                                  </a:lnTo>
                                  <a:lnTo>
                                    <a:pt x="300" y="11"/>
                                  </a:lnTo>
                                  <a:lnTo>
                                    <a:pt x="262" y="2"/>
                                  </a:lnTo>
                                  <a:lnTo>
                                    <a:pt x="219" y="0"/>
                                  </a:lnTo>
                                  <a:close/>
                                  <a:moveTo>
                                    <a:pt x="796" y="0"/>
                                  </a:moveTo>
                                  <a:lnTo>
                                    <a:pt x="744" y="5"/>
                                  </a:lnTo>
                                  <a:lnTo>
                                    <a:pt x="698" y="21"/>
                                  </a:lnTo>
                                  <a:lnTo>
                                    <a:pt x="658" y="47"/>
                                  </a:lnTo>
                                  <a:lnTo>
                                    <a:pt x="626" y="85"/>
                                  </a:lnTo>
                                  <a:lnTo>
                                    <a:pt x="600" y="132"/>
                                  </a:lnTo>
                                  <a:lnTo>
                                    <a:pt x="581" y="190"/>
                                  </a:lnTo>
                                  <a:lnTo>
                                    <a:pt x="570" y="258"/>
                                  </a:lnTo>
                                  <a:lnTo>
                                    <a:pt x="567" y="336"/>
                                  </a:lnTo>
                                  <a:lnTo>
                                    <a:pt x="570" y="407"/>
                                  </a:lnTo>
                                  <a:lnTo>
                                    <a:pt x="581" y="470"/>
                                  </a:lnTo>
                                  <a:lnTo>
                                    <a:pt x="598" y="523"/>
                                  </a:lnTo>
                                  <a:lnTo>
                                    <a:pt x="623" y="568"/>
                                  </a:lnTo>
                                  <a:lnTo>
                                    <a:pt x="654" y="603"/>
                                  </a:lnTo>
                                  <a:lnTo>
                                    <a:pt x="690" y="628"/>
                                  </a:lnTo>
                                  <a:lnTo>
                                    <a:pt x="733" y="642"/>
                                  </a:lnTo>
                                  <a:lnTo>
                                    <a:pt x="781" y="647"/>
                                  </a:lnTo>
                                  <a:lnTo>
                                    <a:pt x="832" y="642"/>
                                  </a:lnTo>
                                  <a:lnTo>
                                    <a:pt x="877" y="626"/>
                                  </a:lnTo>
                                  <a:lnTo>
                                    <a:pt x="916" y="600"/>
                                  </a:lnTo>
                                  <a:lnTo>
                                    <a:pt x="933" y="582"/>
                                  </a:lnTo>
                                  <a:lnTo>
                                    <a:pt x="789" y="582"/>
                                  </a:lnTo>
                                  <a:lnTo>
                                    <a:pt x="730" y="566"/>
                                  </a:lnTo>
                                  <a:lnTo>
                                    <a:pt x="687" y="520"/>
                                  </a:lnTo>
                                  <a:lnTo>
                                    <a:pt x="662" y="441"/>
                                  </a:lnTo>
                                  <a:lnTo>
                                    <a:pt x="653" y="332"/>
                                  </a:lnTo>
                                  <a:lnTo>
                                    <a:pt x="659" y="236"/>
                                  </a:lnTo>
                                  <a:lnTo>
                                    <a:pt x="675" y="162"/>
                                  </a:lnTo>
                                  <a:lnTo>
                                    <a:pt x="703" y="108"/>
                                  </a:lnTo>
                                  <a:lnTo>
                                    <a:pt x="742" y="76"/>
                                  </a:lnTo>
                                  <a:lnTo>
                                    <a:pt x="792" y="65"/>
                                  </a:lnTo>
                                  <a:lnTo>
                                    <a:pt x="943" y="65"/>
                                  </a:lnTo>
                                  <a:lnTo>
                                    <a:pt x="915" y="35"/>
                                  </a:lnTo>
                                  <a:lnTo>
                                    <a:pt x="861" y="9"/>
                                  </a:lnTo>
                                  <a:lnTo>
                                    <a:pt x="796" y="0"/>
                                  </a:lnTo>
                                  <a:close/>
                                  <a:moveTo>
                                    <a:pt x="943" y="65"/>
                                  </a:moveTo>
                                  <a:lnTo>
                                    <a:pt x="792" y="65"/>
                                  </a:lnTo>
                                  <a:lnTo>
                                    <a:pt x="839" y="76"/>
                                  </a:lnTo>
                                  <a:lnTo>
                                    <a:pt x="875" y="108"/>
                                  </a:lnTo>
                                  <a:lnTo>
                                    <a:pt x="901" y="160"/>
                                  </a:lnTo>
                                  <a:lnTo>
                                    <a:pt x="917" y="234"/>
                                  </a:lnTo>
                                  <a:lnTo>
                                    <a:pt x="922" y="328"/>
                                  </a:lnTo>
                                  <a:lnTo>
                                    <a:pt x="914" y="439"/>
                                  </a:lnTo>
                                  <a:lnTo>
                                    <a:pt x="889" y="518"/>
                                  </a:lnTo>
                                  <a:lnTo>
                                    <a:pt x="847" y="566"/>
                                  </a:lnTo>
                                  <a:lnTo>
                                    <a:pt x="789" y="582"/>
                                  </a:lnTo>
                                  <a:lnTo>
                                    <a:pt x="933" y="582"/>
                                  </a:lnTo>
                                  <a:lnTo>
                                    <a:pt x="949" y="563"/>
                                  </a:lnTo>
                                  <a:lnTo>
                                    <a:pt x="976" y="517"/>
                                  </a:lnTo>
                                  <a:lnTo>
                                    <a:pt x="994" y="461"/>
                                  </a:lnTo>
                                  <a:lnTo>
                                    <a:pt x="1006" y="396"/>
                                  </a:lnTo>
                                  <a:lnTo>
                                    <a:pt x="1009" y="321"/>
                                  </a:lnTo>
                                  <a:lnTo>
                                    <a:pt x="1004" y="223"/>
                                  </a:lnTo>
                                  <a:lnTo>
                                    <a:pt x="986" y="142"/>
                                  </a:lnTo>
                                  <a:lnTo>
                                    <a:pt x="956" y="80"/>
                                  </a:lnTo>
                                  <a:lnTo>
                                    <a:pt x="943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36" name="任意多边形 1136"/>
                          <wps:cNvSpPr/>
                          <wps:spPr>
                            <a:xfrm>
                              <a:off x="5213" y="11941"/>
                              <a:ext cx="211" cy="1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82" h="648">
                                  <a:moveTo>
                                    <a:pt x="381" y="66"/>
                                  </a:moveTo>
                                  <a:lnTo>
                                    <a:pt x="205" y="66"/>
                                  </a:lnTo>
                                  <a:lnTo>
                                    <a:pt x="234" y="68"/>
                                  </a:lnTo>
                                  <a:lnTo>
                                    <a:pt x="259" y="73"/>
                                  </a:lnTo>
                                  <a:lnTo>
                                    <a:pt x="280" y="82"/>
                                  </a:lnTo>
                                  <a:lnTo>
                                    <a:pt x="298" y="95"/>
                                  </a:lnTo>
                                  <a:lnTo>
                                    <a:pt x="312" y="110"/>
                                  </a:lnTo>
                                  <a:lnTo>
                                    <a:pt x="322" y="129"/>
                                  </a:lnTo>
                                  <a:lnTo>
                                    <a:pt x="328" y="151"/>
                                  </a:lnTo>
                                  <a:lnTo>
                                    <a:pt x="330" y="176"/>
                                  </a:lnTo>
                                  <a:lnTo>
                                    <a:pt x="328" y="200"/>
                                  </a:lnTo>
                                  <a:lnTo>
                                    <a:pt x="323" y="223"/>
                                  </a:lnTo>
                                  <a:lnTo>
                                    <a:pt x="315" y="245"/>
                                  </a:lnTo>
                                  <a:lnTo>
                                    <a:pt x="303" y="267"/>
                                  </a:lnTo>
                                  <a:lnTo>
                                    <a:pt x="286" y="291"/>
                                  </a:lnTo>
                                  <a:lnTo>
                                    <a:pt x="262" y="319"/>
                                  </a:lnTo>
                                  <a:lnTo>
                                    <a:pt x="232" y="351"/>
                                  </a:lnTo>
                                  <a:lnTo>
                                    <a:pt x="195" y="386"/>
                                  </a:lnTo>
                                  <a:lnTo>
                                    <a:pt x="0" y="568"/>
                                  </a:lnTo>
                                  <a:lnTo>
                                    <a:pt x="0" y="637"/>
                                  </a:lnTo>
                                  <a:lnTo>
                                    <a:pt x="408" y="637"/>
                                  </a:lnTo>
                                  <a:lnTo>
                                    <a:pt x="408" y="567"/>
                                  </a:lnTo>
                                  <a:lnTo>
                                    <a:pt x="100" y="567"/>
                                  </a:lnTo>
                                  <a:lnTo>
                                    <a:pt x="100" y="565"/>
                                  </a:lnTo>
                                  <a:lnTo>
                                    <a:pt x="253" y="425"/>
                                  </a:lnTo>
                                  <a:lnTo>
                                    <a:pt x="296" y="384"/>
                                  </a:lnTo>
                                  <a:lnTo>
                                    <a:pt x="332" y="346"/>
                                  </a:lnTo>
                                  <a:lnTo>
                                    <a:pt x="360" y="313"/>
                                  </a:lnTo>
                                  <a:lnTo>
                                    <a:pt x="381" y="283"/>
                                  </a:lnTo>
                                  <a:lnTo>
                                    <a:pt x="395" y="255"/>
                                  </a:lnTo>
                                  <a:lnTo>
                                    <a:pt x="406" y="226"/>
                                  </a:lnTo>
                                  <a:lnTo>
                                    <a:pt x="412" y="197"/>
                                  </a:lnTo>
                                  <a:lnTo>
                                    <a:pt x="414" y="168"/>
                                  </a:lnTo>
                                  <a:lnTo>
                                    <a:pt x="411" y="132"/>
                                  </a:lnTo>
                                  <a:lnTo>
                                    <a:pt x="401" y="99"/>
                                  </a:lnTo>
                                  <a:lnTo>
                                    <a:pt x="385" y="70"/>
                                  </a:lnTo>
                                  <a:lnTo>
                                    <a:pt x="381" y="66"/>
                                  </a:lnTo>
                                  <a:close/>
                                  <a:moveTo>
                                    <a:pt x="219" y="0"/>
                                  </a:moveTo>
                                  <a:lnTo>
                                    <a:pt x="168" y="3"/>
                                  </a:lnTo>
                                  <a:lnTo>
                                    <a:pt x="120" y="14"/>
                                  </a:lnTo>
                                  <a:lnTo>
                                    <a:pt x="75" y="32"/>
                                  </a:lnTo>
                                  <a:lnTo>
                                    <a:pt x="34" y="57"/>
                                  </a:lnTo>
                                  <a:lnTo>
                                    <a:pt x="34" y="137"/>
                                  </a:lnTo>
                                  <a:lnTo>
                                    <a:pt x="75" y="106"/>
                                  </a:lnTo>
                                  <a:lnTo>
                                    <a:pt x="118" y="84"/>
                                  </a:lnTo>
                                  <a:lnTo>
                                    <a:pt x="161" y="70"/>
                                  </a:lnTo>
                                  <a:lnTo>
                                    <a:pt x="205" y="66"/>
                                  </a:lnTo>
                                  <a:lnTo>
                                    <a:pt x="381" y="66"/>
                                  </a:lnTo>
                                  <a:lnTo>
                                    <a:pt x="362" y="45"/>
                                  </a:lnTo>
                                  <a:lnTo>
                                    <a:pt x="333" y="25"/>
                                  </a:lnTo>
                                  <a:lnTo>
                                    <a:pt x="300" y="11"/>
                                  </a:lnTo>
                                  <a:lnTo>
                                    <a:pt x="262" y="2"/>
                                  </a:lnTo>
                                  <a:lnTo>
                                    <a:pt x="219" y="0"/>
                                  </a:lnTo>
                                  <a:close/>
                                  <a:moveTo>
                                    <a:pt x="589" y="532"/>
                                  </a:moveTo>
                                  <a:lnTo>
                                    <a:pt x="589" y="614"/>
                                  </a:lnTo>
                                  <a:lnTo>
                                    <a:pt x="620" y="629"/>
                                  </a:lnTo>
                                  <a:lnTo>
                                    <a:pt x="657" y="639"/>
                                  </a:lnTo>
                                  <a:lnTo>
                                    <a:pt x="697" y="645"/>
                                  </a:lnTo>
                                  <a:lnTo>
                                    <a:pt x="743" y="647"/>
                                  </a:lnTo>
                                  <a:lnTo>
                                    <a:pt x="794" y="644"/>
                                  </a:lnTo>
                                  <a:lnTo>
                                    <a:pt x="840" y="635"/>
                                  </a:lnTo>
                                  <a:lnTo>
                                    <a:pt x="881" y="618"/>
                                  </a:lnTo>
                                  <a:lnTo>
                                    <a:pt x="916" y="596"/>
                                  </a:lnTo>
                                  <a:lnTo>
                                    <a:pt x="930" y="582"/>
                                  </a:lnTo>
                                  <a:lnTo>
                                    <a:pt x="744" y="582"/>
                                  </a:lnTo>
                                  <a:lnTo>
                                    <a:pt x="702" y="579"/>
                                  </a:lnTo>
                                  <a:lnTo>
                                    <a:pt x="662" y="569"/>
                                  </a:lnTo>
                                  <a:lnTo>
                                    <a:pt x="624" y="554"/>
                                  </a:lnTo>
                                  <a:lnTo>
                                    <a:pt x="589" y="532"/>
                                  </a:lnTo>
                                  <a:close/>
                                  <a:moveTo>
                                    <a:pt x="930" y="66"/>
                                  </a:moveTo>
                                  <a:lnTo>
                                    <a:pt x="748" y="66"/>
                                  </a:lnTo>
                                  <a:lnTo>
                                    <a:pt x="802" y="72"/>
                                  </a:lnTo>
                                  <a:lnTo>
                                    <a:pt x="840" y="91"/>
                                  </a:lnTo>
                                  <a:lnTo>
                                    <a:pt x="864" y="124"/>
                                  </a:lnTo>
                                  <a:lnTo>
                                    <a:pt x="871" y="169"/>
                                  </a:lnTo>
                                  <a:lnTo>
                                    <a:pt x="861" y="218"/>
                                  </a:lnTo>
                                  <a:lnTo>
                                    <a:pt x="831" y="252"/>
                                  </a:lnTo>
                                  <a:lnTo>
                                    <a:pt x="780" y="273"/>
                                  </a:lnTo>
                                  <a:lnTo>
                                    <a:pt x="710" y="280"/>
                                  </a:lnTo>
                                  <a:lnTo>
                                    <a:pt x="656" y="280"/>
                                  </a:lnTo>
                                  <a:lnTo>
                                    <a:pt x="656" y="346"/>
                                  </a:lnTo>
                                  <a:lnTo>
                                    <a:pt x="712" y="346"/>
                                  </a:lnTo>
                                  <a:lnTo>
                                    <a:pt x="792" y="354"/>
                                  </a:lnTo>
                                  <a:lnTo>
                                    <a:pt x="849" y="376"/>
                                  </a:lnTo>
                                  <a:lnTo>
                                    <a:pt x="883" y="413"/>
                                  </a:lnTo>
                                  <a:lnTo>
                                    <a:pt x="895" y="465"/>
                                  </a:lnTo>
                                  <a:lnTo>
                                    <a:pt x="892" y="490"/>
                                  </a:lnTo>
                                  <a:lnTo>
                                    <a:pt x="885" y="513"/>
                                  </a:lnTo>
                                  <a:lnTo>
                                    <a:pt x="872" y="533"/>
                                  </a:lnTo>
                                  <a:lnTo>
                                    <a:pt x="854" y="550"/>
                                  </a:lnTo>
                                  <a:lnTo>
                                    <a:pt x="832" y="564"/>
                                  </a:lnTo>
                                  <a:lnTo>
                                    <a:pt x="806" y="574"/>
                                  </a:lnTo>
                                  <a:lnTo>
                                    <a:pt x="777" y="580"/>
                                  </a:lnTo>
                                  <a:lnTo>
                                    <a:pt x="744" y="582"/>
                                  </a:lnTo>
                                  <a:lnTo>
                                    <a:pt x="930" y="582"/>
                                  </a:lnTo>
                                  <a:lnTo>
                                    <a:pt x="945" y="568"/>
                                  </a:lnTo>
                                  <a:lnTo>
                                    <a:pt x="965" y="536"/>
                                  </a:lnTo>
                                  <a:lnTo>
                                    <a:pt x="977" y="500"/>
                                  </a:lnTo>
                                  <a:lnTo>
                                    <a:pt x="981" y="459"/>
                                  </a:lnTo>
                                  <a:lnTo>
                                    <a:pt x="979" y="430"/>
                                  </a:lnTo>
                                  <a:lnTo>
                                    <a:pt x="971" y="404"/>
                                  </a:lnTo>
                                  <a:lnTo>
                                    <a:pt x="958" y="380"/>
                                  </a:lnTo>
                                  <a:lnTo>
                                    <a:pt x="939" y="358"/>
                                  </a:lnTo>
                                  <a:lnTo>
                                    <a:pt x="916" y="340"/>
                                  </a:lnTo>
                                  <a:lnTo>
                                    <a:pt x="889" y="326"/>
                                  </a:lnTo>
                                  <a:lnTo>
                                    <a:pt x="859" y="316"/>
                                  </a:lnTo>
                                  <a:lnTo>
                                    <a:pt x="824" y="310"/>
                                  </a:lnTo>
                                  <a:lnTo>
                                    <a:pt x="824" y="308"/>
                                  </a:lnTo>
                                  <a:lnTo>
                                    <a:pt x="883" y="285"/>
                                  </a:lnTo>
                                  <a:lnTo>
                                    <a:pt x="925" y="251"/>
                                  </a:lnTo>
                                  <a:lnTo>
                                    <a:pt x="950" y="206"/>
                                  </a:lnTo>
                                  <a:lnTo>
                                    <a:pt x="958" y="150"/>
                                  </a:lnTo>
                                  <a:lnTo>
                                    <a:pt x="955" y="118"/>
                                  </a:lnTo>
                                  <a:lnTo>
                                    <a:pt x="945" y="90"/>
                                  </a:lnTo>
                                  <a:lnTo>
                                    <a:pt x="930" y="66"/>
                                  </a:lnTo>
                                  <a:close/>
                                  <a:moveTo>
                                    <a:pt x="769" y="0"/>
                                  </a:moveTo>
                                  <a:lnTo>
                                    <a:pt x="726" y="2"/>
                                  </a:lnTo>
                                  <a:lnTo>
                                    <a:pt x="686" y="9"/>
                                  </a:lnTo>
                                  <a:lnTo>
                                    <a:pt x="649" y="20"/>
                                  </a:lnTo>
                                  <a:lnTo>
                                    <a:pt x="615" y="35"/>
                                  </a:lnTo>
                                  <a:lnTo>
                                    <a:pt x="615" y="110"/>
                                  </a:lnTo>
                                  <a:lnTo>
                                    <a:pt x="647" y="91"/>
                                  </a:lnTo>
                                  <a:lnTo>
                                    <a:pt x="679" y="77"/>
                                  </a:lnTo>
                                  <a:lnTo>
                                    <a:pt x="713" y="68"/>
                                  </a:lnTo>
                                  <a:lnTo>
                                    <a:pt x="748" y="66"/>
                                  </a:lnTo>
                                  <a:lnTo>
                                    <a:pt x="930" y="66"/>
                                  </a:lnTo>
                                  <a:lnTo>
                                    <a:pt x="929" y="64"/>
                                  </a:lnTo>
                                  <a:lnTo>
                                    <a:pt x="906" y="41"/>
                                  </a:lnTo>
                                  <a:lnTo>
                                    <a:pt x="878" y="23"/>
                                  </a:lnTo>
                                  <a:lnTo>
                                    <a:pt x="846" y="10"/>
                                  </a:lnTo>
                                  <a:lnTo>
                                    <a:pt x="809" y="2"/>
                                  </a:lnTo>
                                  <a:lnTo>
                                    <a:pt x="76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37" name="任意多边形 1137"/>
                          <wps:cNvSpPr/>
                          <wps:spPr>
                            <a:xfrm>
                              <a:off x="5690" y="11942"/>
                              <a:ext cx="218" cy="13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6" h="638">
                                  <a:moveTo>
                                    <a:pt x="381" y="66"/>
                                  </a:moveTo>
                                  <a:lnTo>
                                    <a:pt x="205" y="66"/>
                                  </a:lnTo>
                                  <a:lnTo>
                                    <a:pt x="234" y="68"/>
                                  </a:lnTo>
                                  <a:lnTo>
                                    <a:pt x="259" y="73"/>
                                  </a:lnTo>
                                  <a:lnTo>
                                    <a:pt x="280" y="82"/>
                                  </a:lnTo>
                                  <a:lnTo>
                                    <a:pt x="298" y="95"/>
                                  </a:lnTo>
                                  <a:lnTo>
                                    <a:pt x="312" y="111"/>
                                  </a:lnTo>
                                  <a:lnTo>
                                    <a:pt x="322" y="129"/>
                                  </a:lnTo>
                                  <a:lnTo>
                                    <a:pt x="328" y="152"/>
                                  </a:lnTo>
                                  <a:lnTo>
                                    <a:pt x="330" y="177"/>
                                  </a:lnTo>
                                  <a:lnTo>
                                    <a:pt x="329" y="200"/>
                                  </a:lnTo>
                                  <a:lnTo>
                                    <a:pt x="323" y="223"/>
                                  </a:lnTo>
                                  <a:lnTo>
                                    <a:pt x="315" y="245"/>
                                  </a:lnTo>
                                  <a:lnTo>
                                    <a:pt x="303" y="268"/>
                                  </a:lnTo>
                                  <a:lnTo>
                                    <a:pt x="286" y="292"/>
                                  </a:lnTo>
                                  <a:lnTo>
                                    <a:pt x="262" y="319"/>
                                  </a:lnTo>
                                  <a:lnTo>
                                    <a:pt x="232" y="351"/>
                                  </a:lnTo>
                                  <a:lnTo>
                                    <a:pt x="195" y="387"/>
                                  </a:lnTo>
                                  <a:lnTo>
                                    <a:pt x="0" y="568"/>
                                  </a:lnTo>
                                  <a:lnTo>
                                    <a:pt x="0" y="637"/>
                                  </a:lnTo>
                                  <a:lnTo>
                                    <a:pt x="408" y="637"/>
                                  </a:lnTo>
                                  <a:lnTo>
                                    <a:pt x="408" y="567"/>
                                  </a:lnTo>
                                  <a:lnTo>
                                    <a:pt x="101" y="567"/>
                                  </a:lnTo>
                                  <a:lnTo>
                                    <a:pt x="101" y="565"/>
                                  </a:lnTo>
                                  <a:lnTo>
                                    <a:pt x="253" y="426"/>
                                  </a:lnTo>
                                  <a:lnTo>
                                    <a:pt x="297" y="384"/>
                                  </a:lnTo>
                                  <a:lnTo>
                                    <a:pt x="332" y="347"/>
                                  </a:lnTo>
                                  <a:lnTo>
                                    <a:pt x="360" y="313"/>
                                  </a:lnTo>
                                  <a:lnTo>
                                    <a:pt x="381" y="283"/>
                                  </a:lnTo>
                                  <a:lnTo>
                                    <a:pt x="395" y="255"/>
                                  </a:lnTo>
                                  <a:lnTo>
                                    <a:pt x="406" y="226"/>
                                  </a:lnTo>
                                  <a:lnTo>
                                    <a:pt x="412" y="198"/>
                                  </a:lnTo>
                                  <a:lnTo>
                                    <a:pt x="414" y="169"/>
                                  </a:lnTo>
                                  <a:lnTo>
                                    <a:pt x="411" y="132"/>
                                  </a:lnTo>
                                  <a:lnTo>
                                    <a:pt x="401" y="99"/>
                                  </a:lnTo>
                                  <a:lnTo>
                                    <a:pt x="385" y="70"/>
                                  </a:lnTo>
                                  <a:lnTo>
                                    <a:pt x="381" y="66"/>
                                  </a:lnTo>
                                  <a:close/>
                                  <a:moveTo>
                                    <a:pt x="219" y="0"/>
                                  </a:moveTo>
                                  <a:lnTo>
                                    <a:pt x="168" y="3"/>
                                  </a:lnTo>
                                  <a:lnTo>
                                    <a:pt x="120" y="14"/>
                                  </a:lnTo>
                                  <a:lnTo>
                                    <a:pt x="76" y="32"/>
                                  </a:lnTo>
                                  <a:lnTo>
                                    <a:pt x="34" y="57"/>
                                  </a:lnTo>
                                  <a:lnTo>
                                    <a:pt x="34" y="137"/>
                                  </a:lnTo>
                                  <a:lnTo>
                                    <a:pt x="76" y="106"/>
                                  </a:lnTo>
                                  <a:lnTo>
                                    <a:pt x="118" y="84"/>
                                  </a:lnTo>
                                  <a:lnTo>
                                    <a:pt x="161" y="71"/>
                                  </a:lnTo>
                                  <a:lnTo>
                                    <a:pt x="205" y="66"/>
                                  </a:lnTo>
                                  <a:lnTo>
                                    <a:pt x="381" y="66"/>
                                  </a:lnTo>
                                  <a:lnTo>
                                    <a:pt x="362" y="46"/>
                                  </a:lnTo>
                                  <a:lnTo>
                                    <a:pt x="333" y="26"/>
                                  </a:lnTo>
                                  <a:lnTo>
                                    <a:pt x="300" y="11"/>
                                  </a:lnTo>
                                  <a:lnTo>
                                    <a:pt x="262" y="3"/>
                                  </a:lnTo>
                                  <a:lnTo>
                                    <a:pt x="219" y="0"/>
                                  </a:lnTo>
                                  <a:close/>
                                  <a:moveTo>
                                    <a:pt x="930" y="475"/>
                                  </a:moveTo>
                                  <a:lnTo>
                                    <a:pt x="848" y="475"/>
                                  </a:lnTo>
                                  <a:lnTo>
                                    <a:pt x="848" y="637"/>
                                  </a:lnTo>
                                  <a:lnTo>
                                    <a:pt x="930" y="637"/>
                                  </a:lnTo>
                                  <a:lnTo>
                                    <a:pt x="930" y="475"/>
                                  </a:lnTo>
                                  <a:close/>
                                  <a:moveTo>
                                    <a:pt x="930" y="10"/>
                                  </a:moveTo>
                                  <a:lnTo>
                                    <a:pt x="832" y="10"/>
                                  </a:lnTo>
                                  <a:lnTo>
                                    <a:pt x="535" y="423"/>
                                  </a:lnTo>
                                  <a:lnTo>
                                    <a:pt x="535" y="475"/>
                                  </a:lnTo>
                                  <a:lnTo>
                                    <a:pt x="1016" y="475"/>
                                  </a:lnTo>
                                  <a:lnTo>
                                    <a:pt x="1016" y="412"/>
                                  </a:lnTo>
                                  <a:lnTo>
                                    <a:pt x="622" y="412"/>
                                  </a:lnTo>
                                  <a:lnTo>
                                    <a:pt x="822" y="133"/>
                                  </a:lnTo>
                                  <a:lnTo>
                                    <a:pt x="831" y="118"/>
                                  </a:lnTo>
                                  <a:lnTo>
                                    <a:pt x="838" y="105"/>
                                  </a:lnTo>
                                  <a:lnTo>
                                    <a:pt x="844" y="94"/>
                                  </a:lnTo>
                                  <a:lnTo>
                                    <a:pt x="848" y="85"/>
                                  </a:lnTo>
                                  <a:lnTo>
                                    <a:pt x="930" y="85"/>
                                  </a:lnTo>
                                  <a:lnTo>
                                    <a:pt x="930" y="10"/>
                                  </a:lnTo>
                                  <a:close/>
                                  <a:moveTo>
                                    <a:pt x="930" y="85"/>
                                  </a:moveTo>
                                  <a:lnTo>
                                    <a:pt x="849" y="85"/>
                                  </a:lnTo>
                                  <a:lnTo>
                                    <a:pt x="849" y="105"/>
                                  </a:lnTo>
                                  <a:lnTo>
                                    <a:pt x="848" y="119"/>
                                  </a:lnTo>
                                  <a:lnTo>
                                    <a:pt x="848" y="133"/>
                                  </a:lnTo>
                                  <a:lnTo>
                                    <a:pt x="848" y="412"/>
                                  </a:lnTo>
                                  <a:lnTo>
                                    <a:pt x="930" y="412"/>
                                  </a:lnTo>
                                  <a:lnTo>
                                    <a:pt x="930" y="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38" name="任意多边形 1138"/>
                          <wps:cNvSpPr/>
                          <wps:spPr>
                            <a:xfrm>
                              <a:off x="6168" y="11942"/>
                              <a:ext cx="211" cy="1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85" h="648">
                                  <a:moveTo>
                                    <a:pt x="380" y="66"/>
                                  </a:moveTo>
                                  <a:lnTo>
                                    <a:pt x="205" y="66"/>
                                  </a:lnTo>
                                  <a:lnTo>
                                    <a:pt x="233" y="68"/>
                                  </a:lnTo>
                                  <a:lnTo>
                                    <a:pt x="258" y="73"/>
                                  </a:lnTo>
                                  <a:lnTo>
                                    <a:pt x="280" y="82"/>
                                  </a:lnTo>
                                  <a:lnTo>
                                    <a:pt x="298" y="95"/>
                                  </a:lnTo>
                                  <a:lnTo>
                                    <a:pt x="312" y="111"/>
                                  </a:lnTo>
                                  <a:lnTo>
                                    <a:pt x="322" y="129"/>
                                  </a:lnTo>
                                  <a:lnTo>
                                    <a:pt x="328" y="151"/>
                                  </a:lnTo>
                                  <a:lnTo>
                                    <a:pt x="330" y="177"/>
                                  </a:lnTo>
                                  <a:lnTo>
                                    <a:pt x="328" y="200"/>
                                  </a:lnTo>
                                  <a:lnTo>
                                    <a:pt x="323" y="223"/>
                                  </a:lnTo>
                                  <a:lnTo>
                                    <a:pt x="314" y="245"/>
                                  </a:lnTo>
                                  <a:lnTo>
                                    <a:pt x="302" y="268"/>
                                  </a:lnTo>
                                  <a:lnTo>
                                    <a:pt x="285" y="291"/>
                                  </a:lnTo>
                                  <a:lnTo>
                                    <a:pt x="262" y="319"/>
                                  </a:lnTo>
                                  <a:lnTo>
                                    <a:pt x="231" y="351"/>
                                  </a:lnTo>
                                  <a:lnTo>
                                    <a:pt x="194" y="387"/>
                                  </a:lnTo>
                                  <a:lnTo>
                                    <a:pt x="0" y="568"/>
                                  </a:lnTo>
                                  <a:lnTo>
                                    <a:pt x="0" y="637"/>
                                  </a:lnTo>
                                  <a:lnTo>
                                    <a:pt x="408" y="637"/>
                                  </a:lnTo>
                                  <a:lnTo>
                                    <a:pt x="408" y="567"/>
                                  </a:lnTo>
                                  <a:lnTo>
                                    <a:pt x="100" y="567"/>
                                  </a:lnTo>
                                  <a:lnTo>
                                    <a:pt x="100" y="565"/>
                                  </a:lnTo>
                                  <a:lnTo>
                                    <a:pt x="253" y="426"/>
                                  </a:lnTo>
                                  <a:lnTo>
                                    <a:pt x="296" y="384"/>
                                  </a:lnTo>
                                  <a:lnTo>
                                    <a:pt x="331" y="347"/>
                                  </a:lnTo>
                                  <a:lnTo>
                                    <a:pt x="360" y="313"/>
                                  </a:lnTo>
                                  <a:lnTo>
                                    <a:pt x="380" y="283"/>
                                  </a:lnTo>
                                  <a:lnTo>
                                    <a:pt x="395" y="255"/>
                                  </a:lnTo>
                                  <a:lnTo>
                                    <a:pt x="405" y="226"/>
                                  </a:lnTo>
                                  <a:lnTo>
                                    <a:pt x="412" y="198"/>
                                  </a:lnTo>
                                  <a:lnTo>
                                    <a:pt x="414" y="168"/>
                                  </a:lnTo>
                                  <a:lnTo>
                                    <a:pt x="410" y="132"/>
                                  </a:lnTo>
                                  <a:lnTo>
                                    <a:pt x="401" y="99"/>
                                  </a:lnTo>
                                  <a:lnTo>
                                    <a:pt x="384" y="70"/>
                                  </a:lnTo>
                                  <a:lnTo>
                                    <a:pt x="380" y="66"/>
                                  </a:lnTo>
                                  <a:close/>
                                  <a:moveTo>
                                    <a:pt x="218" y="0"/>
                                  </a:moveTo>
                                  <a:lnTo>
                                    <a:pt x="167" y="3"/>
                                  </a:lnTo>
                                  <a:lnTo>
                                    <a:pt x="119" y="14"/>
                                  </a:lnTo>
                                  <a:lnTo>
                                    <a:pt x="75" y="32"/>
                                  </a:lnTo>
                                  <a:lnTo>
                                    <a:pt x="34" y="57"/>
                                  </a:lnTo>
                                  <a:lnTo>
                                    <a:pt x="34" y="137"/>
                                  </a:lnTo>
                                  <a:lnTo>
                                    <a:pt x="75" y="106"/>
                                  </a:lnTo>
                                  <a:lnTo>
                                    <a:pt x="117" y="84"/>
                                  </a:lnTo>
                                  <a:lnTo>
                                    <a:pt x="161" y="71"/>
                                  </a:lnTo>
                                  <a:lnTo>
                                    <a:pt x="205" y="66"/>
                                  </a:lnTo>
                                  <a:lnTo>
                                    <a:pt x="380" y="66"/>
                                  </a:lnTo>
                                  <a:lnTo>
                                    <a:pt x="361" y="46"/>
                                  </a:lnTo>
                                  <a:lnTo>
                                    <a:pt x="333" y="26"/>
                                  </a:lnTo>
                                  <a:lnTo>
                                    <a:pt x="299" y="11"/>
                                  </a:lnTo>
                                  <a:lnTo>
                                    <a:pt x="261" y="3"/>
                                  </a:lnTo>
                                  <a:lnTo>
                                    <a:pt x="218" y="0"/>
                                  </a:lnTo>
                                  <a:close/>
                                  <a:moveTo>
                                    <a:pt x="603" y="541"/>
                                  </a:moveTo>
                                  <a:lnTo>
                                    <a:pt x="603" y="622"/>
                                  </a:lnTo>
                                  <a:lnTo>
                                    <a:pt x="630" y="633"/>
                                  </a:lnTo>
                                  <a:lnTo>
                                    <a:pt x="662" y="641"/>
                                  </a:lnTo>
                                  <a:lnTo>
                                    <a:pt x="701" y="646"/>
                                  </a:lnTo>
                                  <a:lnTo>
                                    <a:pt x="745" y="648"/>
                                  </a:lnTo>
                                  <a:lnTo>
                                    <a:pt x="798" y="644"/>
                                  </a:lnTo>
                                  <a:lnTo>
                                    <a:pt x="845" y="634"/>
                                  </a:lnTo>
                                  <a:lnTo>
                                    <a:pt x="886" y="616"/>
                                  </a:lnTo>
                                  <a:lnTo>
                                    <a:pt x="921" y="591"/>
                                  </a:lnTo>
                                  <a:lnTo>
                                    <a:pt x="929" y="582"/>
                                  </a:lnTo>
                                  <a:lnTo>
                                    <a:pt x="744" y="582"/>
                                  </a:lnTo>
                                  <a:lnTo>
                                    <a:pt x="708" y="580"/>
                                  </a:lnTo>
                                  <a:lnTo>
                                    <a:pt x="672" y="572"/>
                                  </a:lnTo>
                                  <a:lnTo>
                                    <a:pt x="637" y="559"/>
                                  </a:lnTo>
                                  <a:lnTo>
                                    <a:pt x="603" y="541"/>
                                  </a:lnTo>
                                  <a:close/>
                                  <a:moveTo>
                                    <a:pt x="941" y="323"/>
                                  </a:moveTo>
                                  <a:lnTo>
                                    <a:pt x="730" y="323"/>
                                  </a:lnTo>
                                  <a:lnTo>
                                    <a:pt x="769" y="325"/>
                                  </a:lnTo>
                                  <a:lnTo>
                                    <a:pt x="802" y="331"/>
                                  </a:lnTo>
                                  <a:lnTo>
                                    <a:pt x="831" y="342"/>
                                  </a:lnTo>
                                  <a:lnTo>
                                    <a:pt x="855" y="356"/>
                                  </a:lnTo>
                                  <a:lnTo>
                                    <a:pt x="874" y="375"/>
                                  </a:lnTo>
                                  <a:lnTo>
                                    <a:pt x="887" y="396"/>
                                  </a:lnTo>
                                  <a:lnTo>
                                    <a:pt x="895" y="421"/>
                                  </a:lnTo>
                                  <a:lnTo>
                                    <a:pt x="898" y="450"/>
                                  </a:lnTo>
                                  <a:lnTo>
                                    <a:pt x="896" y="478"/>
                                  </a:lnTo>
                                  <a:lnTo>
                                    <a:pt x="888" y="504"/>
                                  </a:lnTo>
                                  <a:lnTo>
                                    <a:pt x="874" y="526"/>
                                  </a:lnTo>
                                  <a:lnTo>
                                    <a:pt x="856" y="546"/>
                                  </a:lnTo>
                                  <a:lnTo>
                                    <a:pt x="833" y="562"/>
                                  </a:lnTo>
                                  <a:lnTo>
                                    <a:pt x="806" y="573"/>
                                  </a:lnTo>
                                  <a:lnTo>
                                    <a:pt x="777" y="580"/>
                                  </a:lnTo>
                                  <a:lnTo>
                                    <a:pt x="744" y="582"/>
                                  </a:lnTo>
                                  <a:lnTo>
                                    <a:pt x="929" y="582"/>
                                  </a:lnTo>
                                  <a:lnTo>
                                    <a:pt x="948" y="561"/>
                                  </a:lnTo>
                                  <a:lnTo>
                                    <a:pt x="968" y="526"/>
                                  </a:lnTo>
                                  <a:lnTo>
                                    <a:pt x="980" y="488"/>
                                  </a:lnTo>
                                  <a:lnTo>
                                    <a:pt x="984" y="444"/>
                                  </a:lnTo>
                                  <a:lnTo>
                                    <a:pt x="981" y="402"/>
                                  </a:lnTo>
                                  <a:lnTo>
                                    <a:pt x="969" y="365"/>
                                  </a:lnTo>
                                  <a:lnTo>
                                    <a:pt x="951" y="333"/>
                                  </a:lnTo>
                                  <a:lnTo>
                                    <a:pt x="941" y="323"/>
                                  </a:lnTo>
                                  <a:close/>
                                  <a:moveTo>
                                    <a:pt x="954" y="10"/>
                                  </a:moveTo>
                                  <a:lnTo>
                                    <a:pt x="624" y="10"/>
                                  </a:lnTo>
                                  <a:lnTo>
                                    <a:pt x="624" y="329"/>
                                  </a:lnTo>
                                  <a:lnTo>
                                    <a:pt x="656" y="326"/>
                                  </a:lnTo>
                                  <a:lnTo>
                                    <a:pt x="684" y="325"/>
                                  </a:lnTo>
                                  <a:lnTo>
                                    <a:pt x="709" y="324"/>
                                  </a:lnTo>
                                  <a:lnTo>
                                    <a:pt x="730" y="323"/>
                                  </a:lnTo>
                                  <a:lnTo>
                                    <a:pt x="941" y="323"/>
                                  </a:lnTo>
                                  <a:lnTo>
                                    <a:pt x="925" y="306"/>
                                  </a:lnTo>
                                  <a:lnTo>
                                    <a:pt x="892" y="284"/>
                                  </a:lnTo>
                                  <a:lnTo>
                                    <a:pt x="854" y="268"/>
                                  </a:lnTo>
                                  <a:lnTo>
                                    <a:pt x="810" y="259"/>
                                  </a:lnTo>
                                  <a:lnTo>
                                    <a:pt x="792" y="258"/>
                                  </a:lnTo>
                                  <a:lnTo>
                                    <a:pt x="703" y="258"/>
                                  </a:lnTo>
                                  <a:lnTo>
                                    <a:pt x="703" y="80"/>
                                  </a:lnTo>
                                  <a:lnTo>
                                    <a:pt x="954" y="80"/>
                                  </a:lnTo>
                                  <a:lnTo>
                                    <a:pt x="954" y="10"/>
                                  </a:lnTo>
                                  <a:close/>
                                  <a:moveTo>
                                    <a:pt x="759" y="256"/>
                                  </a:moveTo>
                                  <a:lnTo>
                                    <a:pt x="749" y="256"/>
                                  </a:lnTo>
                                  <a:lnTo>
                                    <a:pt x="736" y="256"/>
                                  </a:lnTo>
                                  <a:lnTo>
                                    <a:pt x="703" y="258"/>
                                  </a:lnTo>
                                  <a:lnTo>
                                    <a:pt x="792" y="258"/>
                                  </a:lnTo>
                                  <a:lnTo>
                                    <a:pt x="759" y="2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39" name="任意多边形 1139"/>
                          <wps:cNvSpPr/>
                          <wps:spPr>
                            <a:xfrm>
                              <a:off x="6641" y="11942"/>
                              <a:ext cx="217" cy="1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0" h="648">
                                  <a:moveTo>
                                    <a:pt x="380" y="66"/>
                                  </a:moveTo>
                                  <a:lnTo>
                                    <a:pt x="205" y="66"/>
                                  </a:lnTo>
                                  <a:lnTo>
                                    <a:pt x="234" y="68"/>
                                  </a:lnTo>
                                  <a:lnTo>
                                    <a:pt x="259" y="73"/>
                                  </a:lnTo>
                                  <a:lnTo>
                                    <a:pt x="280" y="82"/>
                                  </a:lnTo>
                                  <a:lnTo>
                                    <a:pt x="298" y="95"/>
                                  </a:lnTo>
                                  <a:lnTo>
                                    <a:pt x="312" y="111"/>
                                  </a:lnTo>
                                  <a:lnTo>
                                    <a:pt x="322" y="129"/>
                                  </a:lnTo>
                                  <a:lnTo>
                                    <a:pt x="328" y="152"/>
                                  </a:lnTo>
                                  <a:lnTo>
                                    <a:pt x="330" y="177"/>
                                  </a:lnTo>
                                  <a:lnTo>
                                    <a:pt x="328" y="200"/>
                                  </a:lnTo>
                                  <a:lnTo>
                                    <a:pt x="323" y="223"/>
                                  </a:lnTo>
                                  <a:lnTo>
                                    <a:pt x="314" y="245"/>
                                  </a:lnTo>
                                  <a:lnTo>
                                    <a:pt x="302" y="268"/>
                                  </a:lnTo>
                                  <a:lnTo>
                                    <a:pt x="285" y="292"/>
                                  </a:lnTo>
                                  <a:lnTo>
                                    <a:pt x="262" y="319"/>
                                  </a:lnTo>
                                  <a:lnTo>
                                    <a:pt x="232" y="351"/>
                                  </a:lnTo>
                                  <a:lnTo>
                                    <a:pt x="195" y="387"/>
                                  </a:lnTo>
                                  <a:lnTo>
                                    <a:pt x="0" y="568"/>
                                  </a:lnTo>
                                  <a:lnTo>
                                    <a:pt x="0" y="637"/>
                                  </a:lnTo>
                                  <a:lnTo>
                                    <a:pt x="408" y="637"/>
                                  </a:lnTo>
                                  <a:lnTo>
                                    <a:pt x="408" y="567"/>
                                  </a:lnTo>
                                  <a:lnTo>
                                    <a:pt x="100" y="567"/>
                                  </a:lnTo>
                                  <a:lnTo>
                                    <a:pt x="100" y="565"/>
                                  </a:lnTo>
                                  <a:lnTo>
                                    <a:pt x="253" y="426"/>
                                  </a:lnTo>
                                  <a:lnTo>
                                    <a:pt x="296" y="384"/>
                                  </a:lnTo>
                                  <a:lnTo>
                                    <a:pt x="332" y="347"/>
                                  </a:lnTo>
                                  <a:lnTo>
                                    <a:pt x="360" y="313"/>
                                  </a:lnTo>
                                  <a:lnTo>
                                    <a:pt x="380" y="283"/>
                                  </a:lnTo>
                                  <a:lnTo>
                                    <a:pt x="395" y="255"/>
                                  </a:lnTo>
                                  <a:lnTo>
                                    <a:pt x="405" y="226"/>
                                  </a:lnTo>
                                  <a:lnTo>
                                    <a:pt x="412" y="198"/>
                                  </a:lnTo>
                                  <a:lnTo>
                                    <a:pt x="414" y="169"/>
                                  </a:lnTo>
                                  <a:lnTo>
                                    <a:pt x="410" y="132"/>
                                  </a:lnTo>
                                  <a:lnTo>
                                    <a:pt x="401" y="99"/>
                                  </a:lnTo>
                                  <a:lnTo>
                                    <a:pt x="384" y="70"/>
                                  </a:lnTo>
                                  <a:lnTo>
                                    <a:pt x="380" y="66"/>
                                  </a:lnTo>
                                  <a:close/>
                                  <a:moveTo>
                                    <a:pt x="218" y="0"/>
                                  </a:moveTo>
                                  <a:lnTo>
                                    <a:pt x="167" y="3"/>
                                  </a:lnTo>
                                  <a:lnTo>
                                    <a:pt x="120" y="14"/>
                                  </a:lnTo>
                                  <a:lnTo>
                                    <a:pt x="75" y="32"/>
                                  </a:lnTo>
                                  <a:lnTo>
                                    <a:pt x="34" y="57"/>
                                  </a:lnTo>
                                  <a:lnTo>
                                    <a:pt x="34" y="137"/>
                                  </a:lnTo>
                                  <a:lnTo>
                                    <a:pt x="75" y="106"/>
                                  </a:lnTo>
                                  <a:lnTo>
                                    <a:pt x="117" y="84"/>
                                  </a:lnTo>
                                  <a:lnTo>
                                    <a:pt x="161" y="71"/>
                                  </a:lnTo>
                                  <a:lnTo>
                                    <a:pt x="205" y="66"/>
                                  </a:lnTo>
                                  <a:lnTo>
                                    <a:pt x="380" y="66"/>
                                  </a:lnTo>
                                  <a:lnTo>
                                    <a:pt x="361" y="46"/>
                                  </a:lnTo>
                                  <a:lnTo>
                                    <a:pt x="333" y="26"/>
                                  </a:lnTo>
                                  <a:lnTo>
                                    <a:pt x="299" y="11"/>
                                  </a:lnTo>
                                  <a:lnTo>
                                    <a:pt x="261" y="3"/>
                                  </a:lnTo>
                                  <a:lnTo>
                                    <a:pt x="218" y="0"/>
                                  </a:lnTo>
                                  <a:close/>
                                  <a:moveTo>
                                    <a:pt x="855" y="0"/>
                                  </a:moveTo>
                                  <a:lnTo>
                                    <a:pt x="796" y="6"/>
                                  </a:lnTo>
                                  <a:lnTo>
                                    <a:pt x="743" y="24"/>
                                  </a:lnTo>
                                  <a:lnTo>
                                    <a:pt x="695" y="55"/>
                                  </a:lnTo>
                                  <a:lnTo>
                                    <a:pt x="654" y="98"/>
                                  </a:lnTo>
                                  <a:lnTo>
                                    <a:pt x="621" y="151"/>
                                  </a:lnTo>
                                  <a:lnTo>
                                    <a:pt x="597" y="212"/>
                                  </a:lnTo>
                                  <a:lnTo>
                                    <a:pt x="582" y="283"/>
                                  </a:lnTo>
                                  <a:lnTo>
                                    <a:pt x="578" y="361"/>
                                  </a:lnTo>
                                  <a:lnTo>
                                    <a:pt x="581" y="426"/>
                                  </a:lnTo>
                                  <a:lnTo>
                                    <a:pt x="592" y="483"/>
                                  </a:lnTo>
                                  <a:lnTo>
                                    <a:pt x="610" y="532"/>
                                  </a:lnTo>
                                  <a:lnTo>
                                    <a:pt x="636" y="573"/>
                                  </a:lnTo>
                                  <a:lnTo>
                                    <a:pt x="668" y="606"/>
                                  </a:lnTo>
                                  <a:lnTo>
                                    <a:pt x="705" y="629"/>
                                  </a:lnTo>
                                  <a:lnTo>
                                    <a:pt x="748" y="643"/>
                                  </a:lnTo>
                                  <a:lnTo>
                                    <a:pt x="796" y="648"/>
                                  </a:lnTo>
                                  <a:lnTo>
                                    <a:pt x="841" y="644"/>
                                  </a:lnTo>
                                  <a:lnTo>
                                    <a:pt x="881" y="633"/>
                                  </a:lnTo>
                                  <a:lnTo>
                                    <a:pt x="917" y="615"/>
                                  </a:lnTo>
                                  <a:lnTo>
                                    <a:pt x="950" y="589"/>
                                  </a:lnTo>
                                  <a:lnTo>
                                    <a:pt x="955" y="582"/>
                                  </a:lnTo>
                                  <a:lnTo>
                                    <a:pt x="799" y="582"/>
                                  </a:lnTo>
                                  <a:lnTo>
                                    <a:pt x="771" y="579"/>
                                  </a:lnTo>
                                  <a:lnTo>
                                    <a:pt x="746" y="571"/>
                                  </a:lnTo>
                                  <a:lnTo>
                                    <a:pt x="724" y="557"/>
                                  </a:lnTo>
                                  <a:lnTo>
                                    <a:pt x="705" y="538"/>
                                  </a:lnTo>
                                  <a:lnTo>
                                    <a:pt x="689" y="515"/>
                                  </a:lnTo>
                                  <a:lnTo>
                                    <a:pt x="678" y="489"/>
                                  </a:lnTo>
                                  <a:lnTo>
                                    <a:pt x="672" y="462"/>
                                  </a:lnTo>
                                  <a:lnTo>
                                    <a:pt x="670" y="432"/>
                                  </a:lnTo>
                                  <a:lnTo>
                                    <a:pt x="672" y="408"/>
                                  </a:lnTo>
                                  <a:lnTo>
                                    <a:pt x="678" y="386"/>
                                  </a:lnTo>
                                  <a:lnTo>
                                    <a:pt x="690" y="365"/>
                                  </a:lnTo>
                                  <a:lnTo>
                                    <a:pt x="705" y="346"/>
                                  </a:lnTo>
                                  <a:lnTo>
                                    <a:pt x="724" y="330"/>
                                  </a:lnTo>
                                  <a:lnTo>
                                    <a:pt x="664" y="330"/>
                                  </a:lnTo>
                                  <a:lnTo>
                                    <a:pt x="668" y="272"/>
                                  </a:lnTo>
                                  <a:lnTo>
                                    <a:pt x="678" y="220"/>
                                  </a:lnTo>
                                  <a:lnTo>
                                    <a:pt x="695" y="175"/>
                                  </a:lnTo>
                                  <a:lnTo>
                                    <a:pt x="718" y="137"/>
                                  </a:lnTo>
                                  <a:lnTo>
                                    <a:pt x="747" y="106"/>
                                  </a:lnTo>
                                  <a:lnTo>
                                    <a:pt x="779" y="84"/>
                                  </a:lnTo>
                                  <a:lnTo>
                                    <a:pt x="817" y="70"/>
                                  </a:lnTo>
                                  <a:lnTo>
                                    <a:pt x="858" y="66"/>
                                  </a:lnTo>
                                  <a:lnTo>
                                    <a:pt x="968" y="66"/>
                                  </a:lnTo>
                                  <a:lnTo>
                                    <a:pt x="968" y="18"/>
                                  </a:lnTo>
                                  <a:lnTo>
                                    <a:pt x="945" y="10"/>
                                  </a:lnTo>
                                  <a:lnTo>
                                    <a:pt x="919" y="4"/>
                                  </a:lnTo>
                                  <a:lnTo>
                                    <a:pt x="889" y="1"/>
                                  </a:lnTo>
                                  <a:lnTo>
                                    <a:pt x="855" y="0"/>
                                  </a:lnTo>
                                  <a:close/>
                                  <a:moveTo>
                                    <a:pt x="968" y="309"/>
                                  </a:moveTo>
                                  <a:lnTo>
                                    <a:pt x="798" y="309"/>
                                  </a:lnTo>
                                  <a:lnTo>
                                    <a:pt x="826" y="312"/>
                                  </a:lnTo>
                                  <a:lnTo>
                                    <a:pt x="851" y="318"/>
                                  </a:lnTo>
                                  <a:lnTo>
                                    <a:pt x="873" y="330"/>
                                  </a:lnTo>
                                  <a:lnTo>
                                    <a:pt x="891" y="346"/>
                                  </a:lnTo>
                                  <a:lnTo>
                                    <a:pt x="905" y="365"/>
                                  </a:lnTo>
                                  <a:lnTo>
                                    <a:pt x="915" y="389"/>
                                  </a:lnTo>
                                  <a:lnTo>
                                    <a:pt x="921" y="416"/>
                                  </a:lnTo>
                                  <a:lnTo>
                                    <a:pt x="923" y="446"/>
                                  </a:lnTo>
                                  <a:lnTo>
                                    <a:pt x="921" y="475"/>
                                  </a:lnTo>
                                  <a:lnTo>
                                    <a:pt x="915" y="501"/>
                                  </a:lnTo>
                                  <a:lnTo>
                                    <a:pt x="904" y="524"/>
                                  </a:lnTo>
                                  <a:lnTo>
                                    <a:pt x="889" y="544"/>
                                  </a:lnTo>
                                  <a:lnTo>
                                    <a:pt x="870" y="561"/>
                                  </a:lnTo>
                                  <a:lnTo>
                                    <a:pt x="849" y="573"/>
                                  </a:lnTo>
                                  <a:lnTo>
                                    <a:pt x="825" y="580"/>
                                  </a:lnTo>
                                  <a:lnTo>
                                    <a:pt x="799" y="582"/>
                                  </a:lnTo>
                                  <a:lnTo>
                                    <a:pt x="955" y="582"/>
                                  </a:lnTo>
                                  <a:lnTo>
                                    <a:pt x="976" y="557"/>
                                  </a:lnTo>
                                  <a:lnTo>
                                    <a:pt x="995" y="521"/>
                                  </a:lnTo>
                                  <a:lnTo>
                                    <a:pt x="1006" y="482"/>
                                  </a:lnTo>
                                  <a:lnTo>
                                    <a:pt x="1010" y="438"/>
                                  </a:lnTo>
                                  <a:lnTo>
                                    <a:pt x="1006" y="396"/>
                                  </a:lnTo>
                                  <a:lnTo>
                                    <a:pt x="997" y="359"/>
                                  </a:lnTo>
                                  <a:lnTo>
                                    <a:pt x="980" y="326"/>
                                  </a:lnTo>
                                  <a:lnTo>
                                    <a:pt x="968" y="309"/>
                                  </a:lnTo>
                                  <a:close/>
                                  <a:moveTo>
                                    <a:pt x="819" y="244"/>
                                  </a:moveTo>
                                  <a:lnTo>
                                    <a:pt x="770" y="249"/>
                                  </a:lnTo>
                                  <a:lnTo>
                                    <a:pt x="728" y="265"/>
                                  </a:lnTo>
                                  <a:lnTo>
                                    <a:pt x="694" y="292"/>
                                  </a:lnTo>
                                  <a:lnTo>
                                    <a:pt x="666" y="330"/>
                                  </a:lnTo>
                                  <a:lnTo>
                                    <a:pt x="724" y="330"/>
                                  </a:lnTo>
                                  <a:lnTo>
                                    <a:pt x="724" y="330"/>
                                  </a:lnTo>
                                  <a:lnTo>
                                    <a:pt x="746" y="319"/>
                                  </a:lnTo>
                                  <a:lnTo>
                                    <a:pt x="771" y="312"/>
                                  </a:lnTo>
                                  <a:lnTo>
                                    <a:pt x="798" y="309"/>
                                  </a:lnTo>
                                  <a:lnTo>
                                    <a:pt x="968" y="309"/>
                                  </a:lnTo>
                                  <a:lnTo>
                                    <a:pt x="958" y="297"/>
                                  </a:lnTo>
                                  <a:lnTo>
                                    <a:pt x="929" y="274"/>
                                  </a:lnTo>
                                  <a:lnTo>
                                    <a:pt x="897" y="257"/>
                                  </a:lnTo>
                                  <a:lnTo>
                                    <a:pt x="860" y="247"/>
                                  </a:lnTo>
                                  <a:lnTo>
                                    <a:pt x="819" y="244"/>
                                  </a:lnTo>
                                  <a:close/>
                                  <a:moveTo>
                                    <a:pt x="968" y="66"/>
                                  </a:moveTo>
                                  <a:lnTo>
                                    <a:pt x="858" y="66"/>
                                  </a:lnTo>
                                  <a:lnTo>
                                    <a:pt x="886" y="67"/>
                                  </a:lnTo>
                                  <a:lnTo>
                                    <a:pt x="914" y="72"/>
                                  </a:lnTo>
                                  <a:lnTo>
                                    <a:pt x="941" y="80"/>
                                  </a:lnTo>
                                  <a:lnTo>
                                    <a:pt x="968" y="91"/>
                                  </a:lnTo>
                                  <a:lnTo>
                                    <a:pt x="968" y="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40" name="任意多边形 1140"/>
                          <wps:cNvSpPr/>
                          <wps:spPr>
                            <a:xfrm>
                              <a:off x="7125" y="11943"/>
                              <a:ext cx="216" cy="13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4" h="638">
                                  <a:moveTo>
                                    <a:pt x="381" y="66"/>
                                  </a:moveTo>
                                  <a:lnTo>
                                    <a:pt x="205" y="66"/>
                                  </a:lnTo>
                                  <a:lnTo>
                                    <a:pt x="234" y="68"/>
                                  </a:lnTo>
                                  <a:lnTo>
                                    <a:pt x="259" y="74"/>
                                  </a:lnTo>
                                  <a:lnTo>
                                    <a:pt x="280" y="83"/>
                                  </a:lnTo>
                                  <a:lnTo>
                                    <a:pt x="298" y="95"/>
                                  </a:lnTo>
                                  <a:lnTo>
                                    <a:pt x="312" y="111"/>
                                  </a:lnTo>
                                  <a:lnTo>
                                    <a:pt x="322" y="130"/>
                                  </a:lnTo>
                                  <a:lnTo>
                                    <a:pt x="328" y="152"/>
                                  </a:lnTo>
                                  <a:lnTo>
                                    <a:pt x="330" y="177"/>
                                  </a:lnTo>
                                  <a:lnTo>
                                    <a:pt x="328" y="200"/>
                                  </a:lnTo>
                                  <a:lnTo>
                                    <a:pt x="323" y="223"/>
                                  </a:lnTo>
                                  <a:lnTo>
                                    <a:pt x="315" y="246"/>
                                  </a:lnTo>
                                  <a:lnTo>
                                    <a:pt x="303" y="268"/>
                                  </a:lnTo>
                                  <a:lnTo>
                                    <a:pt x="286" y="292"/>
                                  </a:lnTo>
                                  <a:lnTo>
                                    <a:pt x="262" y="320"/>
                                  </a:lnTo>
                                  <a:lnTo>
                                    <a:pt x="232" y="351"/>
                                  </a:lnTo>
                                  <a:lnTo>
                                    <a:pt x="195" y="387"/>
                                  </a:lnTo>
                                  <a:lnTo>
                                    <a:pt x="0" y="569"/>
                                  </a:lnTo>
                                  <a:lnTo>
                                    <a:pt x="0" y="637"/>
                                  </a:lnTo>
                                  <a:lnTo>
                                    <a:pt x="408" y="637"/>
                                  </a:lnTo>
                                  <a:lnTo>
                                    <a:pt x="408" y="567"/>
                                  </a:lnTo>
                                  <a:lnTo>
                                    <a:pt x="100" y="567"/>
                                  </a:lnTo>
                                  <a:lnTo>
                                    <a:pt x="100" y="565"/>
                                  </a:lnTo>
                                  <a:lnTo>
                                    <a:pt x="253" y="426"/>
                                  </a:lnTo>
                                  <a:lnTo>
                                    <a:pt x="296" y="384"/>
                                  </a:lnTo>
                                  <a:lnTo>
                                    <a:pt x="332" y="347"/>
                                  </a:lnTo>
                                  <a:lnTo>
                                    <a:pt x="360" y="313"/>
                                  </a:lnTo>
                                  <a:lnTo>
                                    <a:pt x="380" y="283"/>
                                  </a:lnTo>
                                  <a:lnTo>
                                    <a:pt x="395" y="255"/>
                                  </a:lnTo>
                                  <a:lnTo>
                                    <a:pt x="406" y="227"/>
                                  </a:lnTo>
                                  <a:lnTo>
                                    <a:pt x="412" y="198"/>
                                  </a:lnTo>
                                  <a:lnTo>
                                    <a:pt x="414" y="169"/>
                                  </a:lnTo>
                                  <a:lnTo>
                                    <a:pt x="411" y="132"/>
                                  </a:lnTo>
                                  <a:lnTo>
                                    <a:pt x="401" y="99"/>
                                  </a:lnTo>
                                  <a:lnTo>
                                    <a:pt x="385" y="71"/>
                                  </a:lnTo>
                                  <a:lnTo>
                                    <a:pt x="381" y="66"/>
                                  </a:lnTo>
                                  <a:close/>
                                  <a:moveTo>
                                    <a:pt x="219" y="0"/>
                                  </a:moveTo>
                                  <a:lnTo>
                                    <a:pt x="168" y="4"/>
                                  </a:lnTo>
                                  <a:lnTo>
                                    <a:pt x="120" y="14"/>
                                  </a:lnTo>
                                  <a:lnTo>
                                    <a:pt x="75" y="32"/>
                                  </a:lnTo>
                                  <a:lnTo>
                                    <a:pt x="34" y="57"/>
                                  </a:lnTo>
                                  <a:lnTo>
                                    <a:pt x="34" y="138"/>
                                  </a:lnTo>
                                  <a:lnTo>
                                    <a:pt x="75" y="107"/>
                                  </a:lnTo>
                                  <a:lnTo>
                                    <a:pt x="118" y="84"/>
                                  </a:lnTo>
                                  <a:lnTo>
                                    <a:pt x="161" y="71"/>
                                  </a:lnTo>
                                  <a:lnTo>
                                    <a:pt x="205" y="66"/>
                                  </a:lnTo>
                                  <a:lnTo>
                                    <a:pt x="381" y="66"/>
                                  </a:lnTo>
                                  <a:lnTo>
                                    <a:pt x="362" y="46"/>
                                  </a:lnTo>
                                  <a:lnTo>
                                    <a:pt x="333" y="26"/>
                                  </a:lnTo>
                                  <a:lnTo>
                                    <a:pt x="300" y="12"/>
                                  </a:lnTo>
                                  <a:lnTo>
                                    <a:pt x="262" y="3"/>
                                  </a:lnTo>
                                  <a:lnTo>
                                    <a:pt x="219" y="0"/>
                                  </a:lnTo>
                                  <a:close/>
                                  <a:moveTo>
                                    <a:pt x="1004" y="11"/>
                                  </a:moveTo>
                                  <a:lnTo>
                                    <a:pt x="568" y="11"/>
                                  </a:lnTo>
                                  <a:lnTo>
                                    <a:pt x="568" y="81"/>
                                  </a:lnTo>
                                  <a:lnTo>
                                    <a:pt x="903" y="81"/>
                                  </a:lnTo>
                                  <a:lnTo>
                                    <a:pt x="653" y="637"/>
                                  </a:lnTo>
                                  <a:lnTo>
                                    <a:pt x="741" y="637"/>
                                  </a:lnTo>
                                  <a:lnTo>
                                    <a:pt x="1004" y="38"/>
                                  </a:lnTo>
                                  <a:lnTo>
                                    <a:pt x="1004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41" name="任意多边形 1141"/>
                          <wps:cNvSpPr/>
                          <wps:spPr>
                            <a:xfrm>
                              <a:off x="5202" y="12113"/>
                              <a:ext cx="232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2" h="481">
                                  <a:moveTo>
                                    <a:pt x="103" y="221"/>
                                  </a:moveTo>
                                  <a:lnTo>
                                    <a:pt x="64" y="221"/>
                                  </a:lnTo>
                                  <a:lnTo>
                                    <a:pt x="76" y="258"/>
                                  </a:lnTo>
                                  <a:lnTo>
                                    <a:pt x="90" y="292"/>
                                  </a:lnTo>
                                  <a:lnTo>
                                    <a:pt x="106" y="323"/>
                                  </a:lnTo>
                                  <a:lnTo>
                                    <a:pt x="124" y="350"/>
                                  </a:lnTo>
                                  <a:lnTo>
                                    <a:pt x="99" y="378"/>
                                  </a:lnTo>
                                  <a:lnTo>
                                    <a:pt x="71" y="404"/>
                                  </a:lnTo>
                                  <a:lnTo>
                                    <a:pt x="41" y="428"/>
                                  </a:lnTo>
                                  <a:lnTo>
                                    <a:pt x="7" y="451"/>
                                  </a:lnTo>
                                  <a:lnTo>
                                    <a:pt x="16" y="458"/>
                                  </a:lnTo>
                                  <a:lnTo>
                                    <a:pt x="24" y="465"/>
                                  </a:lnTo>
                                  <a:lnTo>
                                    <a:pt x="33" y="473"/>
                                  </a:lnTo>
                                  <a:lnTo>
                                    <a:pt x="42" y="480"/>
                                  </a:lnTo>
                                  <a:lnTo>
                                    <a:pt x="73" y="458"/>
                                  </a:lnTo>
                                  <a:lnTo>
                                    <a:pt x="101" y="434"/>
                                  </a:lnTo>
                                  <a:lnTo>
                                    <a:pt x="127" y="409"/>
                                  </a:lnTo>
                                  <a:lnTo>
                                    <a:pt x="151" y="382"/>
                                  </a:lnTo>
                                  <a:lnTo>
                                    <a:pt x="214" y="382"/>
                                  </a:lnTo>
                                  <a:lnTo>
                                    <a:pt x="200" y="372"/>
                                  </a:lnTo>
                                  <a:lnTo>
                                    <a:pt x="175" y="350"/>
                                  </a:lnTo>
                                  <a:lnTo>
                                    <a:pt x="194" y="317"/>
                                  </a:lnTo>
                                  <a:lnTo>
                                    <a:pt x="148" y="317"/>
                                  </a:lnTo>
                                  <a:lnTo>
                                    <a:pt x="130" y="286"/>
                                  </a:lnTo>
                                  <a:lnTo>
                                    <a:pt x="114" y="251"/>
                                  </a:lnTo>
                                  <a:lnTo>
                                    <a:pt x="103" y="221"/>
                                  </a:lnTo>
                                  <a:close/>
                                  <a:moveTo>
                                    <a:pt x="214" y="382"/>
                                  </a:moveTo>
                                  <a:lnTo>
                                    <a:pt x="151" y="382"/>
                                  </a:lnTo>
                                  <a:lnTo>
                                    <a:pt x="180" y="406"/>
                                  </a:lnTo>
                                  <a:lnTo>
                                    <a:pt x="212" y="426"/>
                                  </a:lnTo>
                                  <a:lnTo>
                                    <a:pt x="247" y="440"/>
                                  </a:lnTo>
                                  <a:lnTo>
                                    <a:pt x="285" y="448"/>
                                  </a:lnTo>
                                  <a:lnTo>
                                    <a:pt x="328" y="455"/>
                                  </a:lnTo>
                                  <a:lnTo>
                                    <a:pt x="380" y="458"/>
                                  </a:lnTo>
                                  <a:lnTo>
                                    <a:pt x="439" y="459"/>
                                  </a:lnTo>
                                  <a:lnTo>
                                    <a:pt x="506" y="458"/>
                                  </a:lnTo>
                                  <a:lnTo>
                                    <a:pt x="510" y="448"/>
                                  </a:lnTo>
                                  <a:lnTo>
                                    <a:pt x="513" y="437"/>
                                  </a:lnTo>
                                  <a:lnTo>
                                    <a:pt x="517" y="427"/>
                                  </a:lnTo>
                                  <a:lnTo>
                                    <a:pt x="520" y="420"/>
                                  </a:lnTo>
                                  <a:lnTo>
                                    <a:pt x="450" y="420"/>
                                  </a:lnTo>
                                  <a:lnTo>
                                    <a:pt x="387" y="419"/>
                                  </a:lnTo>
                                  <a:lnTo>
                                    <a:pt x="334" y="416"/>
                                  </a:lnTo>
                                  <a:lnTo>
                                    <a:pt x="290" y="411"/>
                                  </a:lnTo>
                                  <a:lnTo>
                                    <a:pt x="257" y="403"/>
                                  </a:lnTo>
                                  <a:lnTo>
                                    <a:pt x="227" y="390"/>
                                  </a:lnTo>
                                  <a:lnTo>
                                    <a:pt x="214" y="382"/>
                                  </a:lnTo>
                                  <a:close/>
                                  <a:moveTo>
                                    <a:pt x="521" y="418"/>
                                  </a:moveTo>
                                  <a:lnTo>
                                    <a:pt x="450" y="420"/>
                                  </a:lnTo>
                                  <a:lnTo>
                                    <a:pt x="520" y="420"/>
                                  </a:lnTo>
                                  <a:lnTo>
                                    <a:pt x="521" y="418"/>
                                  </a:lnTo>
                                  <a:close/>
                                  <a:moveTo>
                                    <a:pt x="359" y="2"/>
                                  </a:moveTo>
                                  <a:lnTo>
                                    <a:pt x="316" y="2"/>
                                  </a:lnTo>
                                  <a:lnTo>
                                    <a:pt x="316" y="398"/>
                                  </a:lnTo>
                                  <a:lnTo>
                                    <a:pt x="359" y="398"/>
                                  </a:lnTo>
                                  <a:lnTo>
                                    <a:pt x="359" y="171"/>
                                  </a:lnTo>
                                  <a:lnTo>
                                    <a:pt x="430" y="171"/>
                                  </a:lnTo>
                                  <a:lnTo>
                                    <a:pt x="420" y="164"/>
                                  </a:lnTo>
                                  <a:lnTo>
                                    <a:pt x="359" y="164"/>
                                  </a:lnTo>
                                  <a:lnTo>
                                    <a:pt x="359" y="2"/>
                                  </a:lnTo>
                                  <a:close/>
                                  <a:moveTo>
                                    <a:pt x="252" y="133"/>
                                  </a:moveTo>
                                  <a:lnTo>
                                    <a:pt x="210" y="133"/>
                                  </a:lnTo>
                                  <a:lnTo>
                                    <a:pt x="203" y="183"/>
                                  </a:lnTo>
                                  <a:lnTo>
                                    <a:pt x="190" y="231"/>
                                  </a:lnTo>
                                  <a:lnTo>
                                    <a:pt x="172" y="275"/>
                                  </a:lnTo>
                                  <a:lnTo>
                                    <a:pt x="148" y="317"/>
                                  </a:lnTo>
                                  <a:lnTo>
                                    <a:pt x="194" y="317"/>
                                  </a:lnTo>
                                  <a:lnTo>
                                    <a:pt x="203" y="301"/>
                                  </a:lnTo>
                                  <a:lnTo>
                                    <a:pt x="225" y="249"/>
                                  </a:lnTo>
                                  <a:lnTo>
                                    <a:pt x="242" y="192"/>
                                  </a:lnTo>
                                  <a:lnTo>
                                    <a:pt x="252" y="133"/>
                                  </a:lnTo>
                                  <a:close/>
                                  <a:moveTo>
                                    <a:pt x="95" y="0"/>
                                  </a:moveTo>
                                  <a:lnTo>
                                    <a:pt x="77" y="70"/>
                                  </a:lnTo>
                                  <a:lnTo>
                                    <a:pt x="56" y="135"/>
                                  </a:lnTo>
                                  <a:lnTo>
                                    <a:pt x="30" y="196"/>
                                  </a:lnTo>
                                  <a:lnTo>
                                    <a:pt x="0" y="251"/>
                                  </a:lnTo>
                                  <a:lnTo>
                                    <a:pt x="9" y="261"/>
                                  </a:lnTo>
                                  <a:lnTo>
                                    <a:pt x="17" y="270"/>
                                  </a:lnTo>
                                  <a:lnTo>
                                    <a:pt x="24" y="278"/>
                                  </a:lnTo>
                                  <a:lnTo>
                                    <a:pt x="30" y="285"/>
                                  </a:lnTo>
                                  <a:lnTo>
                                    <a:pt x="39" y="269"/>
                                  </a:lnTo>
                                  <a:lnTo>
                                    <a:pt x="48" y="254"/>
                                  </a:lnTo>
                                  <a:lnTo>
                                    <a:pt x="56" y="237"/>
                                  </a:lnTo>
                                  <a:lnTo>
                                    <a:pt x="64" y="221"/>
                                  </a:lnTo>
                                  <a:lnTo>
                                    <a:pt x="103" y="221"/>
                                  </a:lnTo>
                                  <a:lnTo>
                                    <a:pt x="100" y="211"/>
                                  </a:lnTo>
                                  <a:lnTo>
                                    <a:pt x="88" y="167"/>
                                  </a:lnTo>
                                  <a:lnTo>
                                    <a:pt x="93" y="156"/>
                                  </a:lnTo>
                                  <a:lnTo>
                                    <a:pt x="97" y="145"/>
                                  </a:lnTo>
                                  <a:lnTo>
                                    <a:pt x="101" y="133"/>
                                  </a:lnTo>
                                  <a:lnTo>
                                    <a:pt x="252" y="133"/>
                                  </a:lnTo>
                                  <a:lnTo>
                                    <a:pt x="252" y="132"/>
                                  </a:lnTo>
                                  <a:lnTo>
                                    <a:pt x="252" y="96"/>
                                  </a:lnTo>
                                  <a:lnTo>
                                    <a:pt x="113" y="96"/>
                                  </a:lnTo>
                                  <a:lnTo>
                                    <a:pt x="120" y="75"/>
                                  </a:lnTo>
                                  <a:lnTo>
                                    <a:pt x="126" y="52"/>
                                  </a:lnTo>
                                  <a:lnTo>
                                    <a:pt x="132" y="29"/>
                                  </a:lnTo>
                                  <a:lnTo>
                                    <a:pt x="138" y="6"/>
                                  </a:lnTo>
                                  <a:lnTo>
                                    <a:pt x="95" y="0"/>
                                  </a:lnTo>
                                  <a:close/>
                                  <a:moveTo>
                                    <a:pt x="430" y="171"/>
                                  </a:moveTo>
                                  <a:lnTo>
                                    <a:pt x="359" y="171"/>
                                  </a:lnTo>
                                  <a:lnTo>
                                    <a:pt x="394" y="195"/>
                                  </a:lnTo>
                                  <a:lnTo>
                                    <a:pt x="428" y="219"/>
                                  </a:lnTo>
                                  <a:lnTo>
                                    <a:pt x="458" y="242"/>
                                  </a:lnTo>
                                  <a:lnTo>
                                    <a:pt x="487" y="265"/>
                                  </a:lnTo>
                                  <a:lnTo>
                                    <a:pt x="515" y="231"/>
                                  </a:lnTo>
                                  <a:lnTo>
                                    <a:pt x="485" y="209"/>
                                  </a:lnTo>
                                  <a:lnTo>
                                    <a:pt x="452" y="186"/>
                                  </a:lnTo>
                                  <a:lnTo>
                                    <a:pt x="430" y="171"/>
                                  </a:lnTo>
                                  <a:close/>
                                  <a:moveTo>
                                    <a:pt x="382" y="140"/>
                                  </a:moveTo>
                                  <a:lnTo>
                                    <a:pt x="359" y="164"/>
                                  </a:lnTo>
                                  <a:lnTo>
                                    <a:pt x="420" y="164"/>
                                  </a:lnTo>
                                  <a:lnTo>
                                    <a:pt x="418" y="163"/>
                                  </a:lnTo>
                                  <a:lnTo>
                                    <a:pt x="382" y="140"/>
                                  </a:lnTo>
                                  <a:close/>
                                  <a:moveTo>
                                    <a:pt x="715" y="349"/>
                                  </a:moveTo>
                                  <a:lnTo>
                                    <a:pt x="678" y="349"/>
                                  </a:lnTo>
                                  <a:lnTo>
                                    <a:pt x="678" y="477"/>
                                  </a:lnTo>
                                  <a:lnTo>
                                    <a:pt x="715" y="477"/>
                                  </a:lnTo>
                                  <a:lnTo>
                                    <a:pt x="715" y="461"/>
                                  </a:lnTo>
                                  <a:lnTo>
                                    <a:pt x="1010" y="461"/>
                                  </a:lnTo>
                                  <a:lnTo>
                                    <a:pt x="1010" y="433"/>
                                  </a:lnTo>
                                  <a:lnTo>
                                    <a:pt x="715" y="433"/>
                                  </a:lnTo>
                                  <a:lnTo>
                                    <a:pt x="715" y="396"/>
                                  </a:lnTo>
                                  <a:lnTo>
                                    <a:pt x="1010" y="396"/>
                                  </a:lnTo>
                                  <a:lnTo>
                                    <a:pt x="1010" y="370"/>
                                  </a:lnTo>
                                  <a:lnTo>
                                    <a:pt x="715" y="370"/>
                                  </a:lnTo>
                                  <a:lnTo>
                                    <a:pt x="715" y="349"/>
                                  </a:lnTo>
                                  <a:close/>
                                  <a:moveTo>
                                    <a:pt x="1010" y="461"/>
                                  </a:moveTo>
                                  <a:lnTo>
                                    <a:pt x="972" y="461"/>
                                  </a:lnTo>
                                  <a:lnTo>
                                    <a:pt x="972" y="477"/>
                                  </a:lnTo>
                                  <a:lnTo>
                                    <a:pt x="1010" y="477"/>
                                  </a:lnTo>
                                  <a:lnTo>
                                    <a:pt x="1010" y="461"/>
                                  </a:lnTo>
                                  <a:close/>
                                  <a:moveTo>
                                    <a:pt x="1010" y="396"/>
                                  </a:moveTo>
                                  <a:lnTo>
                                    <a:pt x="972" y="396"/>
                                  </a:lnTo>
                                  <a:lnTo>
                                    <a:pt x="972" y="433"/>
                                  </a:lnTo>
                                  <a:lnTo>
                                    <a:pt x="1010" y="433"/>
                                  </a:lnTo>
                                  <a:lnTo>
                                    <a:pt x="1010" y="396"/>
                                  </a:lnTo>
                                  <a:close/>
                                  <a:moveTo>
                                    <a:pt x="888" y="270"/>
                                  </a:moveTo>
                                  <a:lnTo>
                                    <a:pt x="807" y="270"/>
                                  </a:lnTo>
                                  <a:lnTo>
                                    <a:pt x="751" y="291"/>
                                  </a:lnTo>
                                  <a:lnTo>
                                    <a:pt x="692" y="310"/>
                                  </a:lnTo>
                                  <a:lnTo>
                                    <a:pt x="632" y="329"/>
                                  </a:lnTo>
                                  <a:lnTo>
                                    <a:pt x="569" y="345"/>
                                  </a:lnTo>
                                  <a:lnTo>
                                    <a:pt x="576" y="355"/>
                                  </a:lnTo>
                                  <a:lnTo>
                                    <a:pt x="581" y="365"/>
                                  </a:lnTo>
                                  <a:lnTo>
                                    <a:pt x="587" y="377"/>
                                  </a:lnTo>
                                  <a:lnTo>
                                    <a:pt x="632" y="363"/>
                                  </a:lnTo>
                                  <a:lnTo>
                                    <a:pt x="655" y="356"/>
                                  </a:lnTo>
                                  <a:lnTo>
                                    <a:pt x="678" y="349"/>
                                  </a:lnTo>
                                  <a:lnTo>
                                    <a:pt x="715" y="349"/>
                                  </a:lnTo>
                                  <a:lnTo>
                                    <a:pt x="715" y="336"/>
                                  </a:lnTo>
                                  <a:lnTo>
                                    <a:pt x="723" y="333"/>
                                  </a:lnTo>
                                  <a:lnTo>
                                    <a:pt x="1010" y="333"/>
                                  </a:lnTo>
                                  <a:lnTo>
                                    <a:pt x="1010" y="306"/>
                                  </a:lnTo>
                                  <a:lnTo>
                                    <a:pt x="799" y="306"/>
                                  </a:lnTo>
                                  <a:lnTo>
                                    <a:pt x="822" y="297"/>
                                  </a:lnTo>
                                  <a:lnTo>
                                    <a:pt x="844" y="288"/>
                                  </a:lnTo>
                                  <a:lnTo>
                                    <a:pt x="866" y="279"/>
                                  </a:lnTo>
                                  <a:lnTo>
                                    <a:pt x="888" y="270"/>
                                  </a:lnTo>
                                  <a:close/>
                                  <a:moveTo>
                                    <a:pt x="1010" y="333"/>
                                  </a:moveTo>
                                  <a:lnTo>
                                    <a:pt x="972" y="333"/>
                                  </a:lnTo>
                                  <a:lnTo>
                                    <a:pt x="972" y="370"/>
                                  </a:lnTo>
                                  <a:lnTo>
                                    <a:pt x="1010" y="370"/>
                                  </a:lnTo>
                                  <a:lnTo>
                                    <a:pt x="1010" y="333"/>
                                  </a:lnTo>
                                  <a:close/>
                                  <a:moveTo>
                                    <a:pt x="1081" y="242"/>
                                  </a:moveTo>
                                  <a:lnTo>
                                    <a:pt x="581" y="242"/>
                                  </a:lnTo>
                                  <a:lnTo>
                                    <a:pt x="581" y="270"/>
                                  </a:lnTo>
                                  <a:lnTo>
                                    <a:pt x="1081" y="270"/>
                                  </a:lnTo>
                                  <a:lnTo>
                                    <a:pt x="1081" y="242"/>
                                  </a:lnTo>
                                  <a:close/>
                                  <a:moveTo>
                                    <a:pt x="828" y="209"/>
                                  </a:moveTo>
                                  <a:lnTo>
                                    <a:pt x="790" y="209"/>
                                  </a:lnTo>
                                  <a:lnTo>
                                    <a:pt x="790" y="242"/>
                                  </a:lnTo>
                                  <a:lnTo>
                                    <a:pt x="828" y="242"/>
                                  </a:lnTo>
                                  <a:lnTo>
                                    <a:pt x="828" y="209"/>
                                  </a:lnTo>
                                  <a:close/>
                                  <a:moveTo>
                                    <a:pt x="948" y="181"/>
                                  </a:moveTo>
                                  <a:lnTo>
                                    <a:pt x="635" y="181"/>
                                  </a:lnTo>
                                  <a:lnTo>
                                    <a:pt x="635" y="209"/>
                                  </a:lnTo>
                                  <a:lnTo>
                                    <a:pt x="945" y="209"/>
                                  </a:lnTo>
                                  <a:lnTo>
                                    <a:pt x="927" y="217"/>
                                  </a:lnTo>
                                  <a:lnTo>
                                    <a:pt x="910" y="226"/>
                                  </a:lnTo>
                                  <a:lnTo>
                                    <a:pt x="893" y="234"/>
                                  </a:lnTo>
                                  <a:lnTo>
                                    <a:pt x="875" y="242"/>
                                  </a:lnTo>
                                  <a:lnTo>
                                    <a:pt x="950" y="242"/>
                                  </a:lnTo>
                                  <a:lnTo>
                                    <a:pt x="978" y="228"/>
                                  </a:lnTo>
                                  <a:lnTo>
                                    <a:pt x="1006" y="214"/>
                                  </a:lnTo>
                                  <a:lnTo>
                                    <a:pt x="1019" y="207"/>
                                  </a:lnTo>
                                  <a:lnTo>
                                    <a:pt x="948" y="207"/>
                                  </a:lnTo>
                                  <a:lnTo>
                                    <a:pt x="948" y="181"/>
                                  </a:lnTo>
                                  <a:close/>
                                  <a:moveTo>
                                    <a:pt x="1033" y="160"/>
                                  </a:moveTo>
                                  <a:lnTo>
                                    <a:pt x="1012" y="172"/>
                                  </a:lnTo>
                                  <a:lnTo>
                                    <a:pt x="991" y="184"/>
                                  </a:lnTo>
                                  <a:lnTo>
                                    <a:pt x="969" y="196"/>
                                  </a:lnTo>
                                  <a:lnTo>
                                    <a:pt x="948" y="207"/>
                                  </a:lnTo>
                                  <a:lnTo>
                                    <a:pt x="1019" y="207"/>
                                  </a:lnTo>
                                  <a:lnTo>
                                    <a:pt x="1033" y="200"/>
                                  </a:lnTo>
                                  <a:lnTo>
                                    <a:pt x="1059" y="185"/>
                                  </a:lnTo>
                                  <a:lnTo>
                                    <a:pt x="1033" y="160"/>
                                  </a:lnTo>
                                  <a:close/>
                                  <a:moveTo>
                                    <a:pt x="828" y="156"/>
                                  </a:moveTo>
                                  <a:lnTo>
                                    <a:pt x="790" y="156"/>
                                  </a:lnTo>
                                  <a:lnTo>
                                    <a:pt x="790" y="181"/>
                                  </a:lnTo>
                                  <a:lnTo>
                                    <a:pt x="828" y="181"/>
                                  </a:lnTo>
                                  <a:lnTo>
                                    <a:pt x="828" y="156"/>
                                  </a:lnTo>
                                  <a:close/>
                                  <a:moveTo>
                                    <a:pt x="1014" y="16"/>
                                  </a:moveTo>
                                  <a:lnTo>
                                    <a:pt x="636" y="16"/>
                                  </a:lnTo>
                                  <a:lnTo>
                                    <a:pt x="636" y="161"/>
                                  </a:lnTo>
                                  <a:lnTo>
                                    <a:pt x="673" y="161"/>
                                  </a:lnTo>
                                  <a:lnTo>
                                    <a:pt x="673" y="151"/>
                                  </a:lnTo>
                                  <a:lnTo>
                                    <a:pt x="1014" y="151"/>
                                  </a:lnTo>
                                  <a:lnTo>
                                    <a:pt x="1014" y="123"/>
                                  </a:lnTo>
                                  <a:lnTo>
                                    <a:pt x="673" y="123"/>
                                  </a:lnTo>
                                  <a:lnTo>
                                    <a:pt x="673" y="95"/>
                                  </a:lnTo>
                                  <a:lnTo>
                                    <a:pt x="1014" y="95"/>
                                  </a:lnTo>
                                  <a:lnTo>
                                    <a:pt x="1014" y="69"/>
                                  </a:lnTo>
                                  <a:lnTo>
                                    <a:pt x="673" y="69"/>
                                  </a:lnTo>
                                  <a:lnTo>
                                    <a:pt x="673" y="44"/>
                                  </a:lnTo>
                                  <a:lnTo>
                                    <a:pt x="1014" y="44"/>
                                  </a:lnTo>
                                  <a:lnTo>
                                    <a:pt x="1014" y="16"/>
                                  </a:lnTo>
                                  <a:close/>
                                  <a:moveTo>
                                    <a:pt x="1014" y="151"/>
                                  </a:moveTo>
                                  <a:lnTo>
                                    <a:pt x="977" y="151"/>
                                  </a:lnTo>
                                  <a:lnTo>
                                    <a:pt x="977" y="161"/>
                                  </a:lnTo>
                                  <a:lnTo>
                                    <a:pt x="1014" y="161"/>
                                  </a:lnTo>
                                  <a:lnTo>
                                    <a:pt x="1014" y="151"/>
                                  </a:lnTo>
                                  <a:close/>
                                  <a:moveTo>
                                    <a:pt x="1014" y="95"/>
                                  </a:moveTo>
                                  <a:lnTo>
                                    <a:pt x="977" y="95"/>
                                  </a:lnTo>
                                  <a:lnTo>
                                    <a:pt x="977" y="123"/>
                                  </a:lnTo>
                                  <a:lnTo>
                                    <a:pt x="1014" y="123"/>
                                  </a:lnTo>
                                  <a:lnTo>
                                    <a:pt x="1014" y="95"/>
                                  </a:lnTo>
                                  <a:close/>
                                  <a:moveTo>
                                    <a:pt x="1014" y="44"/>
                                  </a:moveTo>
                                  <a:lnTo>
                                    <a:pt x="977" y="44"/>
                                  </a:lnTo>
                                  <a:lnTo>
                                    <a:pt x="977" y="69"/>
                                  </a:lnTo>
                                  <a:lnTo>
                                    <a:pt x="1014" y="69"/>
                                  </a:lnTo>
                                  <a:lnTo>
                                    <a:pt x="1014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42" name="任意多边形 1142"/>
                          <wps:cNvSpPr/>
                          <wps:spPr>
                            <a:xfrm>
                              <a:off x="5685" y="12113"/>
                              <a:ext cx="230" cy="10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0" h="476">
                                  <a:moveTo>
                                    <a:pt x="143" y="163"/>
                                  </a:moveTo>
                                  <a:lnTo>
                                    <a:pt x="101" y="163"/>
                                  </a:lnTo>
                                  <a:lnTo>
                                    <a:pt x="101" y="476"/>
                                  </a:lnTo>
                                  <a:lnTo>
                                    <a:pt x="143" y="476"/>
                                  </a:lnTo>
                                  <a:lnTo>
                                    <a:pt x="143" y="434"/>
                                  </a:lnTo>
                                  <a:lnTo>
                                    <a:pt x="408" y="434"/>
                                  </a:lnTo>
                                  <a:lnTo>
                                    <a:pt x="408" y="398"/>
                                  </a:lnTo>
                                  <a:lnTo>
                                    <a:pt x="143" y="398"/>
                                  </a:lnTo>
                                  <a:lnTo>
                                    <a:pt x="143" y="163"/>
                                  </a:lnTo>
                                  <a:close/>
                                  <a:moveTo>
                                    <a:pt x="408" y="434"/>
                                  </a:moveTo>
                                  <a:lnTo>
                                    <a:pt x="366" y="434"/>
                                  </a:lnTo>
                                  <a:lnTo>
                                    <a:pt x="366" y="474"/>
                                  </a:lnTo>
                                  <a:lnTo>
                                    <a:pt x="408" y="474"/>
                                  </a:lnTo>
                                  <a:lnTo>
                                    <a:pt x="408" y="434"/>
                                  </a:lnTo>
                                  <a:close/>
                                  <a:moveTo>
                                    <a:pt x="408" y="163"/>
                                  </a:moveTo>
                                  <a:lnTo>
                                    <a:pt x="366" y="163"/>
                                  </a:lnTo>
                                  <a:lnTo>
                                    <a:pt x="366" y="398"/>
                                  </a:lnTo>
                                  <a:lnTo>
                                    <a:pt x="408" y="398"/>
                                  </a:lnTo>
                                  <a:lnTo>
                                    <a:pt x="408" y="163"/>
                                  </a:lnTo>
                                  <a:close/>
                                  <a:moveTo>
                                    <a:pt x="509" y="127"/>
                                  </a:moveTo>
                                  <a:lnTo>
                                    <a:pt x="0" y="127"/>
                                  </a:lnTo>
                                  <a:lnTo>
                                    <a:pt x="0" y="163"/>
                                  </a:lnTo>
                                  <a:lnTo>
                                    <a:pt x="509" y="163"/>
                                  </a:lnTo>
                                  <a:lnTo>
                                    <a:pt x="509" y="127"/>
                                  </a:lnTo>
                                  <a:close/>
                                  <a:moveTo>
                                    <a:pt x="143" y="4"/>
                                  </a:moveTo>
                                  <a:lnTo>
                                    <a:pt x="101" y="4"/>
                                  </a:lnTo>
                                  <a:lnTo>
                                    <a:pt x="101" y="127"/>
                                  </a:lnTo>
                                  <a:lnTo>
                                    <a:pt x="143" y="127"/>
                                  </a:lnTo>
                                  <a:lnTo>
                                    <a:pt x="143" y="4"/>
                                  </a:lnTo>
                                  <a:close/>
                                  <a:moveTo>
                                    <a:pt x="408" y="3"/>
                                  </a:moveTo>
                                  <a:lnTo>
                                    <a:pt x="366" y="3"/>
                                  </a:lnTo>
                                  <a:lnTo>
                                    <a:pt x="366" y="127"/>
                                  </a:lnTo>
                                  <a:lnTo>
                                    <a:pt x="408" y="127"/>
                                  </a:lnTo>
                                  <a:lnTo>
                                    <a:pt x="408" y="3"/>
                                  </a:lnTo>
                                  <a:close/>
                                  <a:moveTo>
                                    <a:pt x="791" y="206"/>
                                  </a:moveTo>
                                  <a:lnTo>
                                    <a:pt x="744" y="206"/>
                                  </a:lnTo>
                                  <a:lnTo>
                                    <a:pt x="744" y="384"/>
                                  </a:lnTo>
                                  <a:lnTo>
                                    <a:pt x="750" y="417"/>
                                  </a:lnTo>
                                  <a:lnTo>
                                    <a:pt x="766" y="441"/>
                                  </a:lnTo>
                                  <a:lnTo>
                                    <a:pt x="794" y="455"/>
                                  </a:lnTo>
                                  <a:lnTo>
                                    <a:pt x="832" y="460"/>
                                  </a:lnTo>
                                  <a:lnTo>
                                    <a:pt x="961" y="460"/>
                                  </a:lnTo>
                                  <a:lnTo>
                                    <a:pt x="993" y="457"/>
                                  </a:lnTo>
                                  <a:lnTo>
                                    <a:pt x="1019" y="447"/>
                                  </a:lnTo>
                                  <a:lnTo>
                                    <a:pt x="1037" y="431"/>
                                  </a:lnTo>
                                  <a:lnTo>
                                    <a:pt x="1043" y="419"/>
                                  </a:lnTo>
                                  <a:lnTo>
                                    <a:pt x="844" y="419"/>
                                  </a:lnTo>
                                  <a:lnTo>
                                    <a:pt x="821" y="416"/>
                                  </a:lnTo>
                                  <a:lnTo>
                                    <a:pt x="804" y="408"/>
                                  </a:lnTo>
                                  <a:lnTo>
                                    <a:pt x="794" y="394"/>
                                  </a:lnTo>
                                  <a:lnTo>
                                    <a:pt x="791" y="374"/>
                                  </a:lnTo>
                                  <a:lnTo>
                                    <a:pt x="791" y="206"/>
                                  </a:lnTo>
                                  <a:close/>
                                  <a:moveTo>
                                    <a:pt x="1019" y="312"/>
                                  </a:moveTo>
                                  <a:lnTo>
                                    <a:pt x="1016" y="332"/>
                                  </a:lnTo>
                                  <a:lnTo>
                                    <a:pt x="1014" y="352"/>
                                  </a:lnTo>
                                  <a:lnTo>
                                    <a:pt x="1011" y="371"/>
                                  </a:lnTo>
                                  <a:lnTo>
                                    <a:pt x="1007" y="388"/>
                                  </a:lnTo>
                                  <a:lnTo>
                                    <a:pt x="1001" y="402"/>
                                  </a:lnTo>
                                  <a:lnTo>
                                    <a:pt x="989" y="411"/>
                                  </a:lnTo>
                                  <a:lnTo>
                                    <a:pt x="971" y="417"/>
                                  </a:lnTo>
                                  <a:lnTo>
                                    <a:pt x="946" y="419"/>
                                  </a:lnTo>
                                  <a:lnTo>
                                    <a:pt x="1043" y="419"/>
                                  </a:lnTo>
                                  <a:lnTo>
                                    <a:pt x="1047" y="409"/>
                                  </a:lnTo>
                                  <a:lnTo>
                                    <a:pt x="1051" y="393"/>
                                  </a:lnTo>
                                  <a:lnTo>
                                    <a:pt x="1056" y="374"/>
                                  </a:lnTo>
                                  <a:lnTo>
                                    <a:pt x="1060" y="352"/>
                                  </a:lnTo>
                                  <a:lnTo>
                                    <a:pt x="1064" y="328"/>
                                  </a:lnTo>
                                  <a:lnTo>
                                    <a:pt x="1052" y="324"/>
                                  </a:lnTo>
                                  <a:lnTo>
                                    <a:pt x="1040" y="320"/>
                                  </a:lnTo>
                                  <a:lnTo>
                                    <a:pt x="1029" y="316"/>
                                  </a:lnTo>
                                  <a:lnTo>
                                    <a:pt x="1019" y="312"/>
                                  </a:lnTo>
                                  <a:close/>
                                  <a:moveTo>
                                    <a:pt x="791" y="0"/>
                                  </a:moveTo>
                                  <a:lnTo>
                                    <a:pt x="744" y="0"/>
                                  </a:lnTo>
                                  <a:lnTo>
                                    <a:pt x="744" y="166"/>
                                  </a:lnTo>
                                  <a:lnTo>
                                    <a:pt x="565" y="184"/>
                                  </a:lnTo>
                                  <a:lnTo>
                                    <a:pt x="570" y="224"/>
                                  </a:lnTo>
                                  <a:lnTo>
                                    <a:pt x="744" y="206"/>
                                  </a:lnTo>
                                  <a:lnTo>
                                    <a:pt x="791" y="206"/>
                                  </a:lnTo>
                                  <a:lnTo>
                                    <a:pt x="791" y="201"/>
                                  </a:lnTo>
                                  <a:lnTo>
                                    <a:pt x="1070" y="172"/>
                                  </a:lnTo>
                                  <a:lnTo>
                                    <a:pt x="1069" y="161"/>
                                  </a:lnTo>
                                  <a:lnTo>
                                    <a:pt x="791" y="161"/>
                                  </a:lnTo>
                                  <a:lnTo>
                                    <a:pt x="791" y="0"/>
                                  </a:lnTo>
                                  <a:close/>
                                  <a:moveTo>
                                    <a:pt x="1066" y="132"/>
                                  </a:moveTo>
                                  <a:lnTo>
                                    <a:pt x="791" y="161"/>
                                  </a:lnTo>
                                  <a:lnTo>
                                    <a:pt x="1069" y="161"/>
                                  </a:lnTo>
                                  <a:lnTo>
                                    <a:pt x="1066" y="1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43" name="任意多边形 1143"/>
                          <wps:cNvSpPr/>
                          <wps:spPr>
                            <a:xfrm>
                              <a:off x="6162" y="12113"/>
                              <a:ext cx="223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0" h="479">
                                  <a:moveTo>
                                    <a:pt x="44" y="278"/>
                                  </a:moveTo>
                                  <a:lnTo>
                                    <a:pt x="0" y="278"/>
                                  </a:lnTo>
                                  <a:lnTo>
                                    <a:pt x="0" y="453"/>
                                  </a:lnTo>
                                  <a:lnTo>
                                    <a:pt x="391" y="453"/>
                                  </a:lnTo>
                                  <a:lnTo>
                                    <a:pt x="391" y="471"/>
                                  </a:lnTo>
                                  <a:lnTo>
                                    <a:pt x="435" y="471"/>
                                  </a:lnTo>
                                  <a:lnTo>
                                    <a:pt x="435" y="416"/>
                                  </a:lnTo>
                                  <a:lnTo>
                                    <a:pt x="44" y="416"/>
                                  </a:lnTo>
                                  <a:lnTo>
                                    <a:pt x="44" y="278"/>
                                  </a:lnTo>
                                  <a:close/>
                                  <a:moveTo>
                                    <a:pt x="239" y="226"/>
                                  </a:moveTo>
                                  <a:lnTo>
                                    <a:pt x="193" y="226"/>
                                  </a:lnTo>
                                  <a:lnTo>
                                    <a:pt x="193" y="416"/>
                                  </a:lnTo>
                                  <a:lnTo>
                                    <a:pt x="239" y="416"/>
                                  </a:lnTo>
                                  <a:lnTo>
                                    <a:pt x="239" y="226"/>
                                  </a:lnTo>
                                  <a:close/>
                                  <a:moveTo>
                                    <a:pt x="435" y="278"/>
                                  </a:moveTo>
                                  <a:lnTo>
                                    <a:pt x="391" y="278"/>
                                  </a:lnTo>
                                  <a:lnTo>
                                    <a:pt x="391" y="416"/>
                                  </a:lnTo>
                                  <a:lnTo>
                                    <a:pt x="435" y="416"/>
                                  </a:lnTo>
                                  <a:lnTo>
                                    <a:pt x="435" y="278"/>
                                  </a:lnTo>
                                  <a:close/>
                                  <a:moveTo>
                                    <a:pt x="58" y="52"/>
                                  </a:moveTo>
                                  <a:lnTo>
                                    <a:pt x="14" y="52"/>
                                  </a:lnTo>
                                  <a:lnTo>
                                    <a:pt x="14" y="226"/>
                                  </a:lnTo>
                                  <a:lnTo>
                                    <a:pt x="375" y="226"/>
                                  </a:lnTo>
                                  <a:lnTo>
                                    <a:pt x="375" y="244"/>
                                  </a:lnTo>
                                  <a:lnTo>
                                    <a:pt x="420" y="244"/>
                                  </a:lnTo>
                                  <a:lnTo>
                                    <a:pt x="420" y="189"/>
                                  </a:lnTo>
                                  <a:lnTo>
                                    <a:pt x="58" y="189"/>
                                  </a:lnTo>
                                  <a:lnTo>
                                    <a:pt x="58" y="52"/>
                                  </a:lnTo>
                                  <a:close/>
                                  <a:moveTo>
                                    <a:pt x="239" y="7"/>
                                  </a:moveTo>
                                  <a:lnTo>
                                    <a:pt x="193" y="7"/>
                                  </a:lnTo>
                                  <a:lnTo>
                                    <a:pt x="193" y="189"/>
                                  </a:lnTo>
                                  <a:lnTo>
                                    <a:pt x="239" y="189"/>
                                  </a:lnTo>
                                  <a:lnTo>
                                    <a:pt x="239" y="7"/>
                                  </a:lnTo>
                                  <a:close/>
                                  <a:moveTo>
                                    <a:pt x="420" y="52"/>
                                  </a:moveTo>
                                  <a:lnTo>
                                    <a:pt x="375" y="52"/>
                                  </a:lnTo>
                                  <a:lnTo>
                                    <a:pt x="375" y="189"/>
                                  </a:lnTo>
                                  <a:lnTo>
                                    <a:pt x="420" y="189"/>
                                  </a:lnTo>
                                  <a:lnTo>
                                    <a:pt x="420" y="52"/>
                                  </a:lnTo>
                                  <a:close/>
                                  <a:moveTo>
                                    <a:pt x="865" y="183"/>
                                  </a:moveTo>
                                  <a:lnTo>
                                    <a:pt x="820" y="183"/>
                                  </a:lnTo>
                                  <a:lnTo>
                                    <a:pt x="804" y="259"/>
                                  </a:lnTo>
                                  <a:lnTo>
                                    <a:pt x="770" y="328"/>
                                  </a:lnTo>
                                  <a:lnTo>
                                    <a:pt x="719" y="390"/>
                                  </a:lnTo>
                                  <a:lnTo>
                                    <a:pt x="649" y="444"/>
                                  </a:lnTo>
                                  <a:lnTo>
                                    <a:pt x="657" y="453"/>
                                  </a:lnTo>
                                  <a:lnTo>
                                    <a:pt x="664" y="462"/>
                                  </a:lnTo>
                                  <a:lnTo>
                                    <a:pt x="671" y="470"/>
                                  </a:lnTo>
                                  <a:lnTo>
                                    <a:pt x="678" y="479"/>
                                  </a:lnTo>
                                  <a:lnTo>
                                    <a:pt x="740" y="429"/>
                                  </a:lnTo>
                                  <a:lnTo>
                                    <a:pt x="789" y="375"/>
                                  </a:lnTo>
                                  <a:lnTo>
                                    <a:pt x="825" y="318"/>
                                  </a:lnTo>
                                  <a:lnTo>
                                    <a:pt x="848" y="256"/>
                                  </a:lnTo>
                                  <a:lnTo>
                                    <a:pt x="886" y="256"/>
                                  </a:lnTo>
                                  <a:lnTo>
                                    <a:pt x="865" y="183"/>
                                  </a:lnTo>
                                  <a:close/>
                                  <a:moveTo>
                                    <a:pt x="630" y="206"/>
                                  </a:moveTo>
                                  <a:lnTo>
                                    <a:pt x="591" y="206"/>
                                  </a:lnTo>
                                  <a:lnTo>
                                    <a:pt x="591" y="476"/>
                                  </a:lnTo>
                                  <a:lnTo>
                                    <a:pt x="630" y="476"/>
                                  </a:lnTo>
                                  <a:lnTo>
                                    <a:pt x="630" y="206"/>
                                  </a:lnTo>
                                  <a:close/>
                                  <a:moveTo>
                                    <a:pt x="886" y="256"/>
                                  </a:moveTo>
                                  <a:lnTo>
                                    <a:pt x="848" y="256"/>
                                  </a:lnTo>
                                  <a:lnTo>
                                    <a:pt x="871" y="319"/>
                                  </a:lnTo>
                                  <a:lnTo>
                                    <a:pt x="905" y="376"/>
                                  </a:lnTo>
                                  <a:lnTo>
                                    <a:pt x="950" y="428"/>
                                  </a:lnTo>
                                  <a:lnTo>
                                    <a:pt x="1005" y="474"/>
                                  </a:lnTo>
                                  <a:lnTo>
                                    <a:pt x="1012" y="466"/>
                                  </a:lnTo>
                                  <a:lnTo>
                                    <a:pt x="1021" y="457"/>
                                  </a:lnTo>
                                  <a:lnTo>
                                    <a:pt x="1030" y="447"/>
                                  </a:lnTo>
                                  <a:lnTo>
                                    <a:pt x="1040" y="437"/>
                                  </a:lnTo>
                                  <a:lnTo>
                                    <a:pt x="975" y="389"/>
                                  </a:lnTo>
                                  <a:lnTo>
                                    <a:pt x="925" y="331"/>
                                  </a:lnTo>
                                  <a:lnTo>
                                    <a:pt x="888" y="262"/>
                                  </a:lnTo>
                                  <a:lnTo>
                                    <a:pt x="886" y="256"/>
                                  </a:lnTo>
                                  <a:close/>
                                  <a:moveTo>
                                    <a:pt x="644" y="2"/>
                                  </a:moveTo>
                                  <a:lnTo>
                                    <a:pt x="621" y="65"/>
                                  </a:lnTo>
                                  <a:lnTo>
                                    <a:pt x="593" y="124"/>
                                  </a:lnTo>
                                  <a:lnTo>
                                    <a:pt x="560" y="180"/>
                                  </a:lnTo>
                                  <a:lnTo>
                                    <a:pt x="522" y="232"/>
                                  </a:lnTo>
                                  <a:lnTo>
                                    <a:pt x="531" y="254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39" y="275"/>
                                  </a:lnTo>
                                  <a:lnTo>
                                    <a:pt x="552" y="259"/>
                                  </a:lnTo>
                                  <a:lnTo>
                                    <a:pt x="566" y="242"/>
                                  </a:lnTo>
                                  <a:lnTo>
                                    <a:pt x="578" y="225"/>
                                  </a:lnTo>
                                  <a:lnTo>
                                    <a:pt x="591" y="206"/>
                                  </a:lnTo>
                                  <a:lnTo>
                                    <a:pt x="630" y="206"/>
                                  </a:lnTo>
                                  <a:lnTo>
                                    <a:pt x="630" y="140"/>
                                  </a:lnTo>
                                  <a:lnTo>
                                    <a:pt x="645" y="111"/>
                                  </a:lnTo>
                                  <a:lnTo>
                                    <a:pt x="660" y="80"/>
                                  </a:lnTo>
                                  <a:lnTo>
                                    <a:pt x="673" y="48"/>
                                  </a:lnTo>
                                  <a:lnTo>
                                    <a:pt x="686" y="15"/>
                                  </a:lnTo>
                                  <a:lnTo>
                                    <a:pt x="644" y="2"/>
                                  </a:lnTo>
                                  <a:close/>
                                  <a:moveTo>
                                    <a:pt x="1036" y="147"/>
                                  </a:moveTo>
                                  <a:lnTo>
                                    <a:pt x="668" y="147"/>
                                  </a:lnTo>
                                  <a:lnTo>
                                    <a:pt x="668" y="183"/>
                                  </a:lnTo>
                                  <a:lnTo>
                                    <a:pt x="1036" y="183"/>
                                  </a:lnTo>
                                  <a:lnTo>
                                    <a:pt x="1036" y="147"/>
                                  </a:lnTo>
                                  <a:close/>
                                  <a:moveTo>
                                    <a:pt x="866" y="0"/>
                                  </a:moveTo>
                                  <a:lnTo>
                                    <a:pt x="824" y="0"/>
                                  </a:lnTo>
                                  <a:lnTo>
                                    <a:pt x="824" y="15"/>
                                  </a:lnTo>
                                  <a:lnTo>
                                    <a:pt x="824" y="45"/>
                                  </a:lnTo>
                                  <a:lnTo>
                                    <a:pt x="824" y="74"/>
                                  </a:lnTo>
                                  <a:lnTo>
                                    <a:pt x="823" y="113"/>
                                  </a:lnTo>
                                  <a:lnTo>
                                    <a:pt x="822" y="147"/>
                                  </a:lnTo>
                                  <a:lnTo>
                                    <a:pt x="864" y="147"/>
                                  </a:lnTo>
                                  <a:lnTo>
                                    <a:pt x="866" y="60"/>
                                  </a:lnTo>
                                  <a:lnTo>
                                    <a:pt x="866" y="15"/>
                                  </a:lnTo>
                                  <a:lnTo>
                                    <a:pt x="866" y="0"/>
                                  </a:lnTo>
                                  <a:close/>
                                  <a:moveTo>
                                    <a:pt x="931" y="22"/>
                                  </a:moveTo>
                                  <a:lnTo>
                                    <a:pt x="904" y="45"/>
                                  </a:lnTo>
                                  <a:lnTo>
                                    <a:pt x="922" y="63"/>
                                  </a:lnTo>
                                  <a:lnTo>
                                    <a:pt x="939" y="82"/>
                                  </a:lnTo>
                                  <a:lnTo>
                                    <a:pt x="957" y="101"/>
                                  </a:lnTo>
                                  <a:lnTo>
                                    <a:pt x="975" y="120"/>
                                  </a:lnTo>
                                  <a:lnTo>
                                    <a:pt x="983" y="113"/>
                                  </a:lnTo>
                                  <a:lnTo>
                                    <a:pt x="991" y="106"/>
                                  </a:lnTo>
                                  <a:lnTo>
                                    <a:pt x="999" y="100"/>
                                  </a:lnTo>
                                  <a:lnTo>
                                    <a:pt x="1007" y="93"/>
                                  </a:lnTo>
                                  <a:lnTo>
                                    <a:pt x="990" y="77"/>
                                  </a:lnTo>
                                  <a:lnTo>
                                    <a:pt x="971" y="60"/>
                                  </a:lnTo>
                                  <a:lnTo>
                                    <a:pt x="931" y="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44" name="任意多边形 1144"/>
                          <wps:cNvSpPr/>
                          <wps:spPr>
                            <a:xfrm>
                              <a:off x="6633" y="12114"/>
                              <a:ext cx="231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7" h="477">
                                  <a:moveTo>
                                    <a:pt x="143" y="164"/>
                                  </a:moveTo>
                                  <a:lnTo>
                                    <a:pt x="101" y="164"/>
                                  </a:lnTo>
                                  <a:lnTo>
                                    <a:pt x="101" y="477"/>
                                  </a:lnTo>
                                  <a:lnTo>
                                    <a:pt x="143" y="477"/>
                                  </a:lnTo>
                                  <a:lnTo>
                                    <a:pt x="143" y="435"/>
                                  </a:lnTo>
                                  <a:lnTo>
                                    <a:pt x="408" y="435"/>
                                  </a:lnTo>
                                  <a:lnTo>
                                    <a:pt x="408" y="399"/>
                                  </a:lnTo>
                                  <a:lnTo>
                                    <a:pt x="143" y="399"/>
                                  </a:lnTo>
                                  <a:lnTo>
                                    <a:pt x="143" y="164"/>
                                  </a:lnTo>
                                  <a:close/>
                                  <a:moveTo>
                                    <a:pt x="408" y="435"/>
                                  </a:moveTo>
                                  <a:lnTo>
                                    <a:pt x="366" y="435"/>
                                  </a:lnTo>
                                  <a:lnTo>
                                    <a:pt x="366" y="475"/>
                                  </a:lnTo>
                                  <a:lnTo>
                                    <a:pt x="408" y="475"/>
                                  </a:lnTo>
                                  <a:lnTo>
                                    <a:pt x="408" y="435"/>
                                  </a:lnTo>
                                  <a:close/>
                                  <a:moveTo>
                                    <a:pt x="408" y="164"/>
                                  </a:moveTo>
                                  <a:lnTo>
                                    <a:pt x="366" y="164"/>
                                  </a:lnTo>
                                  <a:lnTo>
                                    <a:pt x="366" y="399"/>
                                  </a:lnTo>
                                  <a:lnTo>
                                    <a:pt x="408" y="399"/>
                                  </a:lnTo>
                                  <a:lnTo>
                                    <a:pt x="408" y="164"/>
                                  </a:lnTo>
                                  <a:close/>
                                  <a:moveTo>
                                    <a:pt x="509" y="127"/>
                                  </a:moveTo>
                                  <a:lnTo>
                                    <a:pt x="0" y="127"/>
                                  </a:lnTo>
                                  <a:lnTo>
                                    <a:pt x="0" y="164"/>
                                  </a:lnTo>
                                  <a:lnTo>
                                    <a:pt x="509" y="164"/>
                                  </a:lnTo>
                                  <a:lnTo>
                                    <a:pt x="509" y="127"/>
                                  </a:lnTo>
                                  <a:close/>
                                  <a:moveTo>
                                    <a:pt x="143" y="5"/>
                                  </a:moveTo>
                                  <a:lnTo>
                                    <a:pt x="101" y="5"/>
                                  </a:lnTo>
                                  <a:lnTo>
                                    <a:pt x="101" y="127"/>
                                  </a:lnTo>
                                  <a:lnTo>
                                    <a:pt x="143" y="127"/>
                                  </a:lnTo>
                                  <a:lnTo>
                                    <a:pt x="143" y="5"/>
                                  </a:lnTo>
                                  <a:close/>
                                  <a:moveTo>
                                    <a:pt x="408" y="4"/>
                                  </a:moveTo>
                                  <a:lnTo>
                                    <a:pt x="366" y="4"/>
                                  </a:lnTo>
                                  <a:lnTo>
                                    <a:pt x="366" y="127"/>
                                  </a:lnTo>
                                  <a:lnTo>
                                    <a:pt x="408" y="127"/>
                                  </a:lnTo>
                                  <a:lnTo>
                                    <a:pt x="408" y="4"/>
                                  </a:lnTo>
                                  <a:close/>
                                  <a:moveTo>
                                    <a:pt x="768" y="137"/>
                                  </a:moveTo>
                                  <a:lnTo>
                                    <a:pt x="724" y="137"/>
                                  </a:lnTo>
                                  <a:lnTo>
                                    <a:pt x="721" y="184"/>
                                  </a:lnTo>
                                  <a:lnTo>
                                    <a:pt x="716" y="223"/>
                                  </a:lnTo>
                                  <a:lnTo>
                                    <a:pt x="711" y="255"/>
                                  </a:lnTo>
                                  <a:lnTo>
                                    <a:pt x="705" y="278"/>
                                  </a:lnTo>
                                  <a:lnTo>
                                    <a:pt x="684" y="326"/>
                                  </a:lnTo>
                                  <a:lnTo>
                                    <a:pt x="652" y="369"/>
                                  </a:lnTo>
                                  <a:lnTo>
                                    <a:pt x="611" y="407"/>
                                  </a:lnTo>
                                  <a:lnTo>
                                    <a:pt x="560" y="441"/>
                                  </a:lnTo>
                                  <a:lnTo>
                                    <a:pt x="570" y="449"/>
                                  </a:lnTo>
                                  <a:lnTo>
                                    <a:pt x="579" y="457"/>
                                  </a:lnTo>
                                  <a:lnTo>
                                    <a:pt x="587" y="465"/>
                                  </a:lnTo>
                                  <a:lnTo>
                                    <a:pt x="594" y="473"/>
                                  </a:lnTo>
                                  <a:lnTo>
                                    <a:pt x="648" y="435"/>
                                  </a:lnTo>
                                  <a:lnTo>
                                    <a:pt x="692" y="393"/>
                                  </a:lnTo>
                                  <a:lnTo>
                                    <a:pt x="726" y="344"/>
                                  </a:lnTo>
                                  <a:lnTo>
                                    <a:pt x="749" y="290"/>
                                  </a:lnTo>
                                  <a:lnTo>
                                    <a:pt x="755" y="262"/>
                                  </a:lnTo>
                                  <a:lnTo>
                                    <a:pt x="761" y="227"/>
                                  </a:lnTo>
                                  <a:lnTo>
                                    <a:pt x="765" y="185"/>
                                  </a:lnTo>
                                  <a:lnTo>
                                    <a:pt x="768" y="137"/>
                                  </a:lnTo>
                                  <a:close/>
                                  <a:moveTo>
                                    <a:pt x="934" y="99"/>
                                  </a:moveTo>
                                  <a:lnTo>
                                    <a:pt x="576" y="99"/>
                                  </a:lnTo>
                                  <a:lnTo>
                                    <a:pt x="576" y="137"/>
                                  </a:lnTo>
                                  <a:lnTo>
                                    <a:pt x="890" y="137"/>
                                  </a:lnTo>
                                  <a:lnTo>
                                    <a:pt x="890" y="398"/>
                                  </a:lnTo>
                                  <a:lnTo>
                                    <a:pt x="893" y="426"/>
                                  </a:lnTo>
                                  <a:lnTo>
                                    <a:pt x="906" y="446"/>
                                  </a:lnTo>
                                  <a:lnTo>
                                    <a:pt x="927" y="458"/>
                                  </a:lnTo>
                                  <a:lnTo>
                                    <a:pt x="956" y="462"/>
                                  </a:lnTo>
                                  <a:lnTo>
                                    <a:pt x="993" y="462"/>
                                  </a:lnTo>
                                  <a:lnTo>
                                    <a:pt x="1022" y="459"/>
                                  </a:lnTo>
                                  <a:lnTo>
                                    <a:pt x="1044" y="449"/>
                                  </a:lnTo>
                                  <a:lnTo>
                                    <a:pt x="1059" y="432"/>
                                  </a:lnTo>
                                  <a:lnTo>
                                    <a:pt x="1061" y="425"/>
                                  </a:lnTo>
                                  <a:lnTo>
                                    <a:pt x="963" y="425"/>
                                  </a:lnTo>
                                  <a:lnTo>
                                    <a:pt x="950" y="423"/>
                                  </a:lnTo>
                                  <a:lnTo>
                                    <a:pt x="940" y="417"/>
                                  </a:lnTo>
                                  <a:lnTo>
                                    <a:pt x="935" y="407"/>
                                  </a:lnTo>
                                  <a:lnTo>
                                    <a:pt x="934" y="396"/>
                                  </a:lnTo>
                                  <a:lnTo>
                                    <a:pt x="934" y="99"/>
                                  </a:lnTo>
                                  <a:close/>
                                  <a:moveTo>
                                    <a:pt x="1033" y="315"/>
                                  </a:moveTo>
                                  <a:lnTo>
                                    <a:pt x="1032" y="337"/>
                                  </a:lnTo>
                                  <a:lnTo>
                                    <a:pt x="1030" y="358"/>
                                  </a:lnTo>
                                  <a:lnTo>
                                    <a:pt x="1028" y="378"/>
                                  </a:lnTo>
                                  <a:lnTo>
                                    <a:pt x="1025" y="396"/>
                                  </a:lnTo>
                                  <a:lnTo>
                                    <a:pt x="1021" y="409"/>
                                  </a:lnTo>
                                  <a:lnTo>
                                    <a:pt x="1014" y="417"/>
                                  </a:lnTo>
                                  <a:lnTo>
                                    <a:pt x="1003" y="423"/>
                                  </a:lnTo>
                                  <a:lnTo>
                                    <a:pt x="988" y="425"/>
                                  </a:lnTo>
                                  <a:lnTo>
                                    <a:pt x="1061" y="425"/>
                                  </a:lnTo>
                                  <a:lnTo>
                                    <a:pt x="1067" y="409"/>
                                  </a:lnTo>
                                  <a:lnTo>
                                    <a:pt x="1070" y="390"/>
                                  </a:lnTo>
                                  <a:lnTo>
                                    <a:pt x="1072" y="371"/>
                                  </a:lnTo>
                                  <a:lnTo>
                                    <a:pt x="1075" y="351"/>
                                  </a:lnTo>
                                  <a:lnTo>
                                    <a:pt x="1077" y="330"/>
                                  </a:lnTo>
                                  <a:lnTo>
                                    <a:pt x="1066" y="326"/>
                                  </a:lnTo>
                                  <a:lnTo>
                                    <a:pt x="1054" y="323"/>
                                  </a:lnTo>
                                  <a:lnTo>
                                    <a:pt x="1044" y="319"/>
                                  </a:lnTo>
                                  <a:lnTo>
                                    <a:pt x="1033" y="315"/>
                                  </a:lnTo>
                                  <a:close/>
                                  <a:moveTo>
                                    <a:pt x="771" y="0"/>
                                  </a:moveTo>
                                  <a:lnTo>
                                    <a:pt x="727" y="0"/>
                                  </a:lnTo>
                                  <a:lnTo>
                                    <a:pt x="727" y="27"/>
                                  </a:lnTo>
                                  <a:lnTo>
                                    <a:pt x="726" y="52"/>
                                  </a:lnTo>
                                  <a:lnTo>
                                    <a:pt x="726" y="76"/>
                                  </a:lnTo>
                                  <a:lnTo>
                                    <a:pt x="725" y="99"/>
                                  </a:lnTo>
                                  <a:lnTo>
                                    <a:pt x="770" y="99"/>
                                  </a:lnTo>
                                  <a:lnTo>
                                    <a:pt x="771" y="76"/>
                                  </a:lnTo>
                                  <a:lnTo>
                                    <a:pt x="771" y="52"/>
                                  </a:lnTo>
                                  <a:lnTo>
                                    <a:pt x="771" y="27"/>
                                  </a:lnTo>
                                  <a:lnTo>
                                    <a:pt x="77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45" name="任意多边形 1145"/>
                          <wps:cNvSpPr/>
                          <wps:spPr>
                            <a:xfrm>
                              <a:off x="7116" y="12112"/>
                              <a:ext cx="233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4" h="481">
                                  <a:moveTo>
                                    <a:pt x="331" y="82"/>
                                  </a:moveTo>
                                  <a:lnTo>
                                    <a:pt x="287" y="82"/>
                                  </a:lnTo>
                                  <a:lnTo>
                                    <a:pt x="286" y="123"/>
                                  </a:lnTo>
                                  <a:lnTo>
                                    <a:pt x="284" y="162"/>
                                  </a:lnTo>
                                  <a:lnTo>
                                    <a:pt x="282" y="198"/>
                                  </a:lnTo>
                                  <a:lnTo>
                                    <a:pt x="279" y="232"/>
                                  </a:lnTo>
                                  <a:lnTo>
                                    <a:pt x="267" y="294"/>
                                  </a:lnTo>
                                  <a:lnTo>
                                    <a:pt x="242" y="351"/>
                                  </a:lnTo>
                                  <a:lnTo>
                                    <a:pt x="202" y="403"/>
                                  </a:lnTo>
                                  <a:lnTo>
                                    <a:pt x="149" y="449"/>
                                  </a:lnTo>
                                  <a:lnTo>
                                    <a:pt x="158" y="457"/>
                                  </a:lnTo>
                                  <a:lnTo>
                                    <a:pt x="167" y="465"/>
                                  </a:lnTo>
                                  <a:lnTo>
                                    <a:pt x="175" y="472"/>
                                  </a:lnTo>
                                  <a:lnTo>
                                    <a:pt x="182" y="480"/>
                                  </a:lnTo>
                                  <a:lnTo>
                                    <a:pt x="239" y="429"/>
                                  </a:lnTo>
                                  <a:lnTo>
                                    <a:pt x="282" y="371"/>
                                  </a:lnTo>
                                  <a:lnTo>
                                    <a:pt x="310" y="306"/>
                                  </a:lnTo>
                                  <a:lnTo>
                                    <a:pt x="323" y="234"/>
                                  </a:lnTo>
                                  <a:lnTo>
                                    <a:pt x="325" y="203"/>
                                  </a:lnTo>
                                  <a:lnTo>
                                    <a:pt x="327" y="167"/>
                                  </a:lnTo>
                                  <a:lnTo>
                                    <a:pt x="329" y="127"/>
                                  </a:lnTo>
                                  <a:lnTo>
                                    <a:pt x="331" y="82"/>
                                  </a:lnTo>
                                  <a:close/>
                                  <a:moveTo>
                                    <a:pt x="179" y="261"/>
                                  </a:moveTo>
                                  <a:lnTo>
                                    <a:pt x="79" y="261"/>
                                  </a:lnTo>
                                  <a:lnTo>
                                    <a:pt x="79" y="478"/>
                                  </a:lnTo>
                                  <a:lnTo>
                                    <a:pt x="118" y="478"/>
                                  </a:lnTo>
                                  <a:lnTo>
                                    <a:pt x="118" y="273"/>
                                  </a:lnTo>
                                  <a:lnTo>
                                    <a:pt x="181" y="273"/>
                                  </a:lnTo>
                                  <a:lnTo>
                                    <a:pt x="173" y="268"/>
                                  </a:lnTo>
                                  <a:lnTo>
                                    <a:pt x="179" y="261"/>
                                  </a:lnTo>
                                  <a:close/>
                                  <a:moveTo>
                                    <a:pt x="313" y="421"/>
                                  </a:moveTo>
                                  <a:lnTo>
                                    <a:pt x="315" y="431"/>
                                  </a:lnTo>
                                  <a:lnTo>
                                    <a:pt x="318" y="442"/>
                                  </a:lnTo>
                                  <a:lnTo>
                                    <a:pt x="320" y="453"/>
                                  </a:lnTo>
                                  <a:lnTo>
                                    <a:pt x="321" y="465"/>
                                  </a:lnTo>
                                  <a:lnTo>
                                    <a:pt x="365" y="466"/>
                                  </a:lnTo>
                                  <a:lnTo>
                                    <a:pt x="398" y="466"/>
                                  </a:lnTo>
                                  <a:lnTo>
                                    <a:pt x="433" y="461"/>
                                  </a:lnTo>
                                  <a:lnTo>
                                    <a:pt x="459" y="444"/>
                                  </a:lnTo>
                                  <a:lnTo>
                                    <a:pt x="470" y="425"/>
                                  </a:lnTo>
                                  <a:lnTo>
                                    <a:pt x="393" y="425"/>
                                  </a:lnTo>
                                  <a:lnTo>
                                    <a:pt x="377" y="425"/>
                                  </a:lnTo>
                                  <a:lnTo>
                                    <a:pt x="358" y="424"/>
                                  </a:lnTo>
                                  <a:lnTo>
                                    <a:pt x="337" y="423"/>
                                  </a:lnTo>
                                  <a:lnTo>
                                    <a:pt x="313" y="421"/>
                                  </a:lnTo>
                                  <a:close/>
                                  <a:moveTo>
                                    <a:pt x="493" y="45"/>
                                  </a:moveTo>
                                  <a:lnTo>
                                    <a:pt x="204" y="45"/>
                                  </a:lnTo>
                                  <a:lnTo>
                                    <a:pt x="204" y="82"/>
                                  </a:lnTo>
                                  <a:lnTo>
                                    <a:pt x="449" y="82"/>
                                  </a:lnTo>
                                  <a:lnTo>
                                    <a:pt x="446" y="181"/>
                                  </a:lnTo>
                                  <a:lnTo>
                                    <a:pt x="443" y="263"/>
                                  </a:lnTo>
                                  <a:lnTo>
                                    <a:pt x="440" y="327"/>
                                  </a:lnTo>
                                  <a:lnTo>
                                    <a:pt x="438" y="374"/>
                                  </a:lnTo>
                                  <a:lnTo>
                                    <a:pt x="434" y="397"/>
                                  </a:lnTo>
                                  <a:lnTo>
                                    <a:pt x="426" y="413"/>
                                  </a:lnTo>
                                  <a:lnTo>
                                    <a:pt x="412" y="423"/>
                                  </a:lnTo>
                                  <a:lnTo>
                                    <a:pt x="393" y="425"/>
                                  </a:lnTo>
                                  <a:lnTo>
                                    <a:pt x="470" y="425"/>
                                  </a:lnTo>
                                  <a:lnTo>
                                    <a:pt x="475" y="416"/>
                                  </a:lnTo>
                                  <a:lnTo>
                                    <a:pt x="481" y="376"/>
                                  </a:lnTo>
                                  <a:lnTo>
                                    <a:pt x="483" y="326"/>
                                  </a:lnTo>
                                  <a:lnTo>
                                    <a:pt x="486" y="247"/>
                                  </a:lnTo>
                                  <a:lnTo>
                                    <a:pt x="489" y="161"/>
                                  </a:lnTo>
                                  <a:lnTo>
                                    <a:pt x="493" y="45"/>
                                  </a:lnTo>
                                  <a:close/>
                                  <a:moveTo>
                                    <a:pt x="181" y="273"/>
                                  </a:moveTo>
                                  <a:lnTo>
                                    <a:pt x="118" y="273"/>
                                  </a:lnTo>
                                  <a:lnTo>
                                    <a:pt x="159" y="303"/>
                                  </a:lnTo>
                                  <a:lnTo>
                                    <a:pt x="199" y="333"/>
                                  </a:lnTo>
                                  <a:lnTo>
                                    <a:pt x="225" y="304"/>
                                  </a:lnTo>
                                  <a:lnTo>
                                    <a:pt x="181" y="273"/>
                                  </a:lnTo>
                                  <a:close/>
                                  <a:moveTo>
                                    <a:pt x="180" y="94"/>
                                  </a:moveTo>
                                  <a:lnTo>
                                    <a:pt x="8" y="94"/>
                                  </a:lnTo>
                                  <a:lnTo>
                                    <a:pt x="8" y="129"/>
                                  </a:lnTo>
                                  <a:lnTo>
                                    <a:pt x="133" y="129"/>
                                  </a:lnTo>
                                  <a:lnTo>
                                    <a:pt x="103" y="173"/>
                                  </a:lnTo>
                                  <a:lnTo>
                                    <a:pt x="71" y="213"/>
                                  </a:lnTo>
                                  <a:lnTo>
                                    <a:pt x="37" y="247"/>
                                  </a:lnTo>
                                  <a:lnTo>
                                    <a:pt x="0" y="277"/>
                                  </a:lnTo>
                                  <a:lnTo>
                                    <a:pt x="4" y="288"/>
                                  </a:lnTo>
                                  <a:lnTo>
                                    <a:pt x="8" y="299"/>
                                  </a:lnTo>
                                  <a:lnTo>
                                    <a:pt x="11" y="309"/>
                                  </a:lnTo>
                                  <a:lnTo>
                                    <a:pt x="14" y="319"/>
                                  </a:lnTo>
                                  <a:lnTo>
                                    <a:pt x="31" y="305"/>
                                  </a:lnTo>
                                  <a:lnTo>
                                    <a:pt x="47" y="291"/>
                                  </a:lnTo>
                                  <a:lnTo>
                                    <a:pt x="63" y="276"/>
                                  </a:lnTo>
                                  <a:lnTo>
                                    <a:pt x="79" y="261"/>
                                  </a:lnTo>
                                  <a:lnTo>
                                    <a:pt x="179" y="261"/>
                                  </a:lnTo>
                                  <a:lnTo>
                                    <a:pt x="188" y="250"/>
                                  </a:lnTo>
                                  <a:lnTo>
                                    <a:pt x="189" y="248"/>
                                  </a:lnTo>
                                  <a:lnTo>
                                    <a:pt x="143" y="248"/>
                                  </a:lnTo>
                                  <a:lnTo>
                                    <a:pt x="126" y="237"/>
                                  </a:lnTo>
                                  <a:lnTo>
                                    <a:pt x="118" y="231"/>
                                  </a:lnTo>
                                  <a:lnTo>
                                    <a:pt x="118" y="216"/>
                                  </a:lnTo>
                                  <a:lnTo>
                                    <a:pt x="134" y="196"/>
                                  </a:lnTo>
                                  <a:lnTo>
                                    <a:pt x="150" y="175"/>
                                  </a:lnTo>
                                  <a:lnTo>
                                    <a:pt x="165" y="153"/>
                                  </a:lnTo>
                                  <a:lnTo>
                                    <a:pt x="180" y="130"/>
                                  </a:lnTo>
                                  <a:lnTo>
                                    <a:pt x="180" y="94"/>
                                  </a:lnTo>
                                  <a:close/>
                                  <a:moveTo>
                                    <a:pt x="191" y="181"/>
                                  </a:moveTo>
                                  <a:lnTo>
                                    <a:pt x="180" y="198"/>
                                  </a:lnTo>
                                  <a:lnTo>
                                    <a:pt x="168" y="215"/>
                                  </a:lnTo>
                                  <a:lnTo>
                                    <a:pt x="156" y="232"/>
                                  </a:lnTo>
                                  <a:lnTo>
                                    <a:pt x="143" y="248"/>
                                  </a:lnTo>
                                  <a:lnTo>
                                    <a:pt x="189" y="248"/>
                                  </a:lnTo>
                                  <a:lnTo>
                                    <a:pt x="201" y="233"/>
                                  </a:lnTo>
                                  <a:lnTo>
                                    <a:pt x="214" y="217"/>
                                  </a:lnTo>
                                  <a:lnTo>
                                    <a:pt x="226" y="201"/>
                                  </a:lnTo>
                                  <a:lnTo>
                                    <a:pt x="191" y="181"/>
                                  </a:lnTo>
                                  <a:close/>
                                  <a:moveTo>
                                    <a:pt x="93" y="0"/>
                                  </a:moveTo>
                                  <a:lnTo>
                                    <a:pt x="57" y="17"/>
                                  </a:lnTo>
                                  <a:lnTo>
                                    <a:pt x="66" y="32"/>
                                  </a:lnTo>
                                  <a:lnTo>
                                    <a:pt x="76" y="48"/>
                                  </a:lnTo>
                                  <a:lnTo>
                                    <a:pt x="86" y="66"/>
                                  </a:lnTo>
                                  <a:lnTo>
                                    <a:pt x="95" y="85"/>
                                  </a:lnTo>
                                  <a:lnTo>
                                    <a:pt x="134" y="66"/>
                                  </a:lnTo>
                                  <a:lnTo>
                                    <a:pt x="123" y="48"/>
                                  </a:lnTo>
                                  <a:lnTo>
                                    <a:pt x="113" y="31"/>
                                  </a:lnTo>
                                  <a:lnTo>
                                    <a:pt x="103" y="15"/>
                                  </a:lnTo>
                                  <a:lnTo>
                                    <a:pt x="93" y="0"/>
                                  </a:lnTo>
                                  <a:close/>
                                  <a:moveTo>
                                    <a:pt x="1084" y="206"/>
                                  </a:moveTo>
                                  <a:lnTo>
                                    <a:pt x="567" y="206"/>
                                  </a:lnTo>
                                  <a:lnTo>
                                    <a:pt x="567" y="248"/>
                                  </a:lnTo>
                                  <a:lnTo>
                                    <a:pt x="1084" y="248"/>
                                  </a:lnTo>
                                  <a:lnTo>
                                    <a:pt x="1084" y="2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46" name="任意多边形 1146"/>
                          <wps:cNvSpPr/>
                          <wps:spPr>
                            <a:xfrm>
                              <a:off x="5212" y="12312"/>
                              <a:ext cx="213" cy="1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4" h="648">
                                  <a:moveTo>
                                    <a:pt x="0" y="532"/>
                                  </a:moveTo>
                                  <a:lnTo>
                                    <a:pt x="0" y="614"/>
                                  </a:lnTo>
                                  <a:lnTo>
                                    <a:pt x="32" y="629"/>
                                  </a:lnTo>
                                  <a:lnTo>
                                    <a:pt x="68" y="639"/>
                                  </a:lnTo>
                                  <a:lnTo>
                                    <a:pt x="109" y="646"/>
                                  </a:lnTo>
                                  <a:lnTo>
                                    <a:pt x="154" y="648"/>
                                  </a:lnTo>
                                  <a:lnTo>
                                    <a:pt x="205" y="644"/>
                                  </a:lnTo>
                                  <a:lnTo>
                                    <a:pt x="251" y="635"/>
                                  </a:lnTo>
                                  <a:lnTo>
                                    <a:pt x="292" y="618"/>
                                  </a:lnTo>
                                  <a:lnTo>
                                    <a:pt x="327" y="596"/>
                                  </a:lnTo>
                                  <a:lnTo>
                                    <a:pt x="341" y="582"/>
                                  </a:lnTo>
                                  <a:lnTo>
                                    <a:pt x="156" y="582"/>
                                  </a:lnTo>
                                  <a:lnTo>
                                    <a:pt x="113" y="579"/>
                                  </a:lnTo>
                                  <a:lnTo>
                                    <a:pt x="74" y="570"/>
                                  </a:lnTo>
                                  <a:lnTo>
                                    <a:pt x="36" y="554"/>
                                  </a:lnTo>
                                  <a:lnTo>
                                    <a:pt x="0" y="532"/>
                                  </a:lnTo>
                                  <a:close/>
                                  <a:moveTo>
                                    <a:pt x="341" y="66"/>
                                  </a:moveTo>
                                  <a:lnTo>
                                    <a:pt x="159" y="66"/>
                                  </a:lnTo>
                                  <a:lnTo>
                                    <a:pt x="213" y="72"/>
                                  </a:lnTo>
                                  <a:lnTo>
                                    <a:pt x="252" y="91"/>
                                  </a:lnTo>
                                  <a:lnTo>
                                    <a:pt x="275" y="124"/>
                                  </a:lnTo>
                                  <a:lnTo>
                                    <a:pt x="283" y="169"/>
                                  </a:lnTo>
                                  <a:lnTo>
                                    <a:pt x="272" y="218"/>
                                  </a:lnTo>
                                  <a:lnTo>
                                    <a:pt x="242" y="253"/>
                                  </a:lnTo>
                                  <a:lnTo>
                                    <a:pt x="192" y="274"/>
                                  </a:lnTo>
                                  <a:lnTo>
                                    <a:pt x="121" y="281"/>
                                  </a:lnTo>
                                  <a:lnTo>
                                    <a:pt x="68" y="281"/>
                                  </a:lnTo>
                                  <a:lnTo>
                                    <a:pt x="68" y="346"/>
                                  </a:lnTo>
                                  <a:lnTo>
                                    <a:pt x="124" y="346"/>
                                  </a:lnTo>
                                  <a:lnTo>
                                    <a:pt x="203" y="354"/>
                                  </a:lnTo>
                                  <a:lnTo>
                                    <a:pt x="260" y="376"/>
                                  </a:lnTo>
                                  <a:lnTo>
                                    <a:pt x="295" y="413"/>
                                  </a:lnTo>
                                  <a:lnTo>
                                    <a:pt x="306" y="465"/>
                                  </a:lnTo>
                                  <a:lnTo>
                                    <a:pt x="303" y="490"/>
                                  </a:lnTo>
                                  <a:lnTo>
                                    <a:pt x="296" y="513"/>
                                  </a:lnTo>
                                  <a:lnTo>
                                    <a:pt x="283" y="533"/>
                                  </a:lnTo>
                                  <a:lnTo>
                                    <a:pt x="265" y="550"/>
                                  </a:lnTo>
                                  <a:lnTo>
                                    <a:pt x="243" y="564"/>
                                  </a:lnTo>
                                  <a:lnTo>
                                    <a:pt x="218" y="574"/>
                                  </a:lnTo>
                                  <a:lnTo>
                                    <a:pt x="189" y="580"/>
                                  </a:lnTo>
                                  <a:lnTo>
                                    <a:pt x="156" y="582"/>
                                  </a:lnTo>
                                  <a:lnTo>
                                    <a:pt x="341" y="582"/>
                                  </a:lnTo>
                                  <a:lnTo>
                                    <a:pt x="356" y="568"/>
                                  </a:lnTo>
                                  <a:lnTo>
                                    <a:pt x="376" y="536"/>
                                  </a:lnTo>
                                  <a:lnTo>
                                    <a:pt x="389" y="500"/>
                                  </a:lnTo>
                                  <a:lnTo>
                                    <a:pt x="393" y="459"/>
                                  </a:lnTo>
                                  <a:lnTo>
                                    <a:pt x="390" y="430"/>
                                  </a:lnTo>
                                  <a:lnTo>
                                    <a:pt x="382" y="404"/>
                                  </a:lnTo>
                                  <a:lnTo>
                                    <a:pt x="369" y="380"/>
                                  </a:lnTo>
                                  <a:lnTo>
                                    <a:pt x="350" y="358"/>
                                  </a:lnTo>
                                  <a:lnTo>
                                    <a:pt x="327" y="340"/>
                                  </a:lnTo>
                                  <a:lnTo>
                                    <a:pt x="301" y="326"/>
                                  </a:lnTo>
                                  <a:lnTo>
                                    <a:pt x="270" y="316"/>
                                  </a:lnTo>
                                  <a:lnTo>
                                    <a:pt x="235" y="310"/>
                                  </a:lnTo>
                                  <a:lnTo>
                                    <a:pt x="235" y="309"/>
                                  </a:lnTo>
                                  <a:lnTo>
                                    <a:pt x="294" y="285"/>
                                  </a:lnTo>
                                  <a:lnTo>
                                    <a:pt x="336" y="251"/>
                                  </a:lnTo>
                                  <a:lnTo>
                                    <a:pt x="361" y="206"/>
                                  </a:lnTo>
                                  <a:lnTo>
                                    <a:pt x="370" y="150"/>
                                  </a:lnTo>
                                  <a:lnTo>
                                    <a:pt x="366" y="118"/>
                                  </a:lnTo>
                                  <a:lnTo>
                                    <a:pt x="357" y="90"/>
                                  </a:lnTo>
                                  <a:lnTo>
                                    <a:pt x="341" y="66"/>
                                  </a:lnTo>
                                  <a:close/>
                                  <a:moveTo>
                                    <a:pt x="180" y="0"/>
                                  </a:moveTo>
                                  <a:lnTo>
                                    <a:pt x="137" y="2"/>
                                  </a:lnTo>
                                  <a:lnTo>
                                    <a:pt x="98" y="9"/>
                                  </a:lnTo>
                                  <a:lnTo>
                                    <a:pt x="61" y="20"/>
                                  </a:lnTo>
                                  <a:lnTo>
                                    <a:pt x="26" y="35"/>
                                  </a:lnTo>
                                  <a:lnTo>
                                    <a:pt x="26" y="110"/>
                                  </a:lnTo>
                                  <a:lnTo>
                                    <a:pt x="58" y="91"/>
                                  </a:lnTo>
                                  <a:lnTo>
                                    <a:pt x="91" y="77"/>
                                  </a:lnTo>
                                  <a:lnTo>
                                    <a:pt x="124" y="68"/>
                                  </a:lnTo>
                                  <a:lnTo>
                                    <a:pt x="159" y="66"/>
                                  </a:lnTo>
                                  <a:lnTo>
                                    <a:pt x="341" y="66"/>
                                  </a:lnTo>
                                  <a:lnTo>
                                    <a:pt x="340" y="64"/>
                                  </a:lnTo>
                                  <a:lnTo>
                                    <a:pt x="318" y="42"/>
                                  </a:lnTo>
                                  <a:lnTo>
                                    <a:pt x="290" y="23"/>
                                  </a:lnTo>
                                  <a:lnTo>
                                    <a:pt x="257" y="10"/>
                                  </a:lnTo>
                                  <a:lnTo>
                                    <a:pt x="221" y="2"/>
                                  </a:lnTo>
                                  <a:lnTo>
                                    <a:pt x="180" y="0"/>
                                  </a:lnTo>
                                  <a:close/>
                                  <a:moveTo>
                                    <a:pt x="780" y="0"/>
                                  </a:moveTo>
                                  <a:lnTo>
                                    <a:pt x="727" y="5"/>
                                  </a:lnTo>
                                  <a:lnTo>
                                    <a:pt x="681" y="21"/>
                                  </a:lnTo>
                                  <a:lnTo>
                                    <a:pt x="642" y="48"/>
                                  </a:lnTo>
                                  <a:lnTo>
                                    <a:pt x="609" y="85"/>
                                  </a:lnTo>
                                  <a:lnTo>
                                    <a:pt x="584" y="133"/>
                                  </a:lnTo>
                                  <a:lnTo>
                                    <a:pt x="565" y="190"/>
                                  </a:lnTo>
                                  <a:lnTo>
                                    <a:pt x="554" y="258"/>
                                  </a:lnTo>
                                  <a:lnTo>
                                    <a:pt x="551" y="336"/>
                                  </a:lnTo>
                                  <a:lnTo>
                                    <a:pt x="554" y="408"/>
                                  </a:lnTo>
                                  <a:lnTo>
                                    <a:pt x="564" y="470"/>
                                  </a:lnTo>
                                  <a:lnTo>
                                    <a:pt x="582" y="524"/>
                                  </a:lnTo>
                                  <a:lnTo>
                                    <a:pt x="607" y="568"/>
                                  </a:lnTo>
                                  <a:lnTo>
                                    <a:pt x="637" y="603"/>
                                  </a:lnTo>
                                  <a:lnTo>
                                    <a:pt x="674" y="628"/>
                                  </a:lnTo>
                                  <a:lnTo>
                                    <a:pt x="717" y="643"/>
                                  </a:lnTo>
                                  <a:lnTo>
                                    <a:pt x="765" y="648"/>
                                  </a:lnTo>
                                  <a:lnTo>
                                    <a:pt x="816" y="642"/>
                                  </a:lnTo>
                                  <a:lnTo>
                                    <a:pt x="861" y="627"/>
                                  </a:lnTo>
                                  <a:lnTo>
                                    <a:pt x="900" y="600"/>
                                  </a:lnTo>
                                  <a:lnTo>
                                    <a:pt x="917" y="582"/>
                                  </a:lnTo>
                                  <a:lnTo>
                                    <a:pt x="773" y="582"/>
                                  </a:lnTo>
                                  <a:lnTo>
                                    <a:pt x="713" y="567"/>
                                  </a:lnTo>
                                  <a:lnTo>
                                    <a:pt x="671" y="520"/>
                                  </a:lnTo>
                                  <a:lnTo>
                                    <a:pt x="646" y="442"/>
                                  </a:lnTo>
                                  <a:lnTo>
                                    <a:pt x="637" y="332"/>
                                  </a:lnTo>
                                  <a:lnTo>
                                    <a:pt x="643" y="236"/>
                                  </a:lnTo>
                                  <a:lnTo>
                                    <a:pt x="659" y="162"/>
                                  </a:lnTo>
                                  <a:lnTo>
                                    <a:pt x="687" y="108"/>
                                  </a:lnTo>
                                  <a:lnTo>
                                    <a:pt x="726" y="76"/>
                                  </a:lnTo>
                                  <a:lnTo>
                                    <a:pt x="775" y="66"/>
                                  </a:lnTo>
                                  <a:lnTo>
                                    <a:pt x="926" y="66"/>
                                  </a:lnTo>
                                  <a:lnTo>
                                    <a:pt x="898" y="35"/>
                                  </a:lnTo>
                                  <a:lnTo>
                                    <a:pt x="845" y="9"/>
                                  </a:lnTo>
                                  <a:lnTo>
                                    <a:pt x="780" y="0"/>
                                  </a:lnTo>
                                  <a:close/>
                                  <a:moveTo>
                                    <a:pt x="926" y="66"/>
                                  </a:moveTo>
                                  <a:lnTo>
                                    <a:pt x="775" y="66"/>
                                  </a:lnTo>
                                  <a:lnTo>
                                    <a:pt x="822" y="76"/>
                                  </a:lnTo>
                                  <a:lnTo>
                                    <a:pt x="859" y="108"/>
                                  </a:lnTo>
                                  <a:lnTo>
                                    <a:pt x="885" y="160"/>
                                  </a:lnTo>
                                  <a:lnTo>
                                    <a:pt x="901" y="234"/>
                                  </a:lnTo>
                                  <a:lnTo>
                                    <a:pt x="906" y="328"/>
                                  </a:lnTo>
                                  <a:lnTo>
                                    <a:pt x="898" y="439"/>
                                  </a:lnTo>
                                  <a:lnTo>
                                    <a:pt x="873" y="519"/>
                                  </a:lnTo>
                                  <a:lnTo>
                                    <a:pt x="831" y="566"/>
                                  </a:lnTo>
                                  <a:lnTo>
                                    <a:pt x="773" y="582"/>
                                  </a:lnTo>
                                  <a:lnTo>
                                    <a:pt x="917" y="582"/>
                                  </a:lnTo>
                                  <a:lnTo>
                                    <a:pt x="933" y="564"/>
                                  </a:lnTo>
                                  <a:lnTo>
                                    <a:pt x="959" y="517"/>
                                  </a:lnTo>
                                  <a:lnTo>
                                    <a:pt x="978" y="461"/>
                                  </a:lnTo>
                                  <a:lnTo>
                                    <a:pt x="989" y="396"/>
                                  </a:lnTo>
                                  <a:lnTo>
                                    <a:pt x="993" y="321"/>
                                  </a:lnTo>
                                  <a:lnTo>
                                    <a:pt x="987" y="223"/>
                                  </a:lnTo>
                                  <a:lnTo>
                                    <a:pt x="969" y="143"/>
                                  </a:lnTo>
                                  <a:lnTo>
                                    <a:pt x="940" y="80"/>
                                  </a:lnTo>
                                  <a:lnTo>
                                    <a:pt x="926" y="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47" name="任意多边形 1147"/>
                          <wps:cNvSpPr/>
                          <wps:spPr>
                            <a:xfrm>
                              <a:off x="5695" y="12311"/>
                              <a:ext cx="210" cy="1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8" h="651">
                                  <a:moveTo>
                                    <a:pt x="0" y="535"/>
                                  </a:moveTo>
                                  <a:lnTo>
                                    <a:pt x="0" y="617"/>
                                  </a:lnTo>
                                  <a:lnTo>
                                    <a:pt x="32" y="632"/>
                                  </a:lnTo>
                                  <a:lnTo>
                                    <a:pt x="68" y="642"/>
                                  </a:lnTo>
                                  <a:lnTo>
                                    <a:pt x="109" y="648"/>
                                  </a:lnTo>
                                  <a:lnTo>
                                    <a:pt x="154" y="650"/>
                                  </a:lnTo>
                                  <a:lnTo>
                                    <a:pt x="205" y="647"/>
                                  </a:lnTo>
                                  <a:lnTo>
                                    <a:pt x="252" y="637"/>
                                  </a:lnTo>
                                  <a:lnTo>
                                    <a:pt x="292" y="621"/>
                                  </a:lnTo>
                                  <a:lnTo>
                                    <a:pt x="328" y="599"/>
                                  </a:lnTo>
                                  <a:lnTo>
                                    <a:pt x="341" y="585"/>
                                  </a:lnTo>
                                  <a:lnTo>
                                    <a:pt x="156" y="585"/>
                                  </a:lnTo>
                                  <a:lnTo>
                                    <a:pt x="114" y="582"/>
                                  </a:lnTo>
                                  <a:lnTo>
                                    <a:pt x="74" y="572"/>
                                  </a:lnTo>
                                  <a:lnTo>
                                    <a:pt x="36" y="557"/>
                                  </a:lnTo>
                                  <a:lnTo>
                                    <a:pt x="0" y="535"/>
                                  </a:lnTo>
                                  <a:close/>
                                  <a:moveTo>
                                    <a:pt x="342" y="68"/>
                                  </a:moveTo>
                                  <a:lnTo>
                                    <a:pt x="159" y="68"/>
                                  </a:lnTo>
                                  <a:lnTo>
                                    <a:pt x="213" y="75"/>
                                  </a:lnTo>
                                  <a:lnTo>
                                    <a:pt x="252" y="94"/>
                                  </a:lnTo>
                                  <a:lnTo>
                                    <a:pt x="275" y="126"/>
                                  </a:lnTo>
                                  <a:lnTo>
                                    <a:pt x="283" y="172"/>
                                  </a:lnTo>
                                  <a:lnTo>
                                    <a:pt x="273" y="220"/>
                                  </a:lnTo>
                                  <a:lnTo>
                                    <a:pt x="242" y="255"/>
                                  </a:lnTo>
                                  <a:lnTo>
                                    <a:pt x="192" y="276"/>
                                  </a:lnTo>
                                  <a:lnTo>
                                    <a:pt x="121" y="283"/>
                                  </a:lnTo>
                                  <a:lnTo>
                                    <a:pt x="68" y="283"/>
                                  </a:lnTo>
                                  <a:lnTo>
                                    <a:pt x="68" y="349"/>
                                  </a:lnTo>
                                  <a:lnTo>
                                    <a:pt x="124" y="349"/>
                                  </a:lnTo>
                                  <a:lnTo>
                                    <a:pt x="204" y="356"/>
                                  </a:lnTo>
                                  <a:lnTo>
                                    <a:pt x="260" y="379"/>
                                  </a:lnTo>
                                  <a:lnTo>
                                    <a:pt x="295" y="416"/>
                                  </a:lnTo>
                                  <a:lnTo>
                                    <a:pt x="306" y="468"/>
                                  </a:lnTo>
                                  <a:lnTo>
                                    <a:pt x="304" y="493"/>
                                  </a:lnTo>
                                  <a:lnTo>
                                    <a:pt x="296" y="516"/>
                                  </a:lnTo>
                                  <a:lnTo>
                                    <a:pt x="283" y="536"/>
                                  </a:lnTo>
                                  <a:lnTo>
                                    <a:pt x="266" y="553"/>
                                  </a:lnTo>
                                  <a:lnTo>
                                    <a:pt x="244" y="567"/>
                                  </a:lnTo>
                                  <a:lnTo>
                                    <a:pt x="218" y="577"/>
                                  </a:lnTo>
                                  <a:lnTo>
                                    <a:pt x="189" y="583"/>
                                  </a:lnTo>
                                  <a:lnTo>
                                    <a:pt x="156" y="585"/>
                                  </a:lnTo>
                                  <a:lnTo>
                                    <a:pt x="341" y="585"/>
                                  </a:lnTo>
                                  <a:lnTo>
                                    <a:pt x="356" y="571"/>
                                  </a:lnTo>
                                  <a:lnTo>
                                    <a:pt x="376" y="539"/>
                                  </a:lnTo>
                                  <a:lnTo>
                                    <a:pt x="389" y="502"/>
                                  </a:lnTo>
                                  <a:lnTo>
                                    <a:pt x="393" y="462"/>
                                  </a:lnTo>
                                  <a:lnTo>
                                    <a:pt x="390" y="433"/>
                                  </a:lnTo>
                                  <a:lnTo>
                                    <a:pt x="382" y="407"/>
                                  </a:lnTo>
                                  <a:lnTo>
                                    <a:pt x="369" y="382"/>
                                  </a:lnTo>
                                  <a:lnTo>
                                    <a:pt x="351" y="361"/>
                                  </a:lnTo>
                                  <a:lnTo>
                                    <a:pt x="328" y="343"/>
                                  </a:lnTo>
                                  <a:lnTo>
                                    <a:pt x="301" y="329"/>
                                  </a:lnTo>
                                  <a:lnTo>
                                    <a:pt x="270" y="319"/>
                                  </a:lnTo>
                                  <a:lnTo>
                                    <a:pt x="236" y="313"/>
                                  </a:lnTo>
                                  <a:lnTo>
                                    <a:pt x="236" y="311"/>
                                  </a:lnTo>
                                  <a:lnTo>
                                    <a:pt x="294" y="288"/>
                                  </a:lnTo>
                                  <a:lnTo>
                                    <a:pt x="336" y="254"/>
                                  </a:lnTo>
                                  <a:lnTo>
                                    <a:pt x="361" y="209"/>
                                  </a:lnTo>
                                  <a:lnTo>
                                    <a:pt x="370" y="153"/>
                                  </a:lnTo>
                                  <a:lnTo>
                                    <a:pt x="367" y="121"/>
                                  </a:lnTo>
                                  <a:lnTo>
                                    <a:pt x="357" y="92"/>
                                  </a:lnTo>
                                  <a:lnTo>
                                    <a:pt x="342" y="68"/>
                                  </a:lnTo>
                                  <a:close/>
                                  <a:moveTo>
                                    <a:pt x="180" y="3"/>
                                  </a:moveTo>
                                  <a:lnTo>
                                    <a:pt x="137" y="5"/>
                                  </a:lnTo>
                                  <a:lnTo>
                                    <a:pt x="98" y="11"/>
                                  </a:lnTo>
                                  <a:lnTo>
                                    <a:pt x="61" y="23"/>
                                  </a:lnTo>
                                  <a:lnTo>
                                    <a:pt x="26" y="38"/>
                                  </a:lnTo>
                                  <a:lnTo>
                                    <a:pt x="26" y="113"/>
                                  </a:lnTo>
                                  <a:lnTo>
                                    <a:pt x="58" y="93"/>
                                  </a:lnTo>
                                  <a:lnTo>
                                    <a:pt x="91" y="80"/>
                                  </a:lnTo>
                                  <a:lnTo>
                                    <a:pt x="124" y="71"/>
                                  </a:lnTo>
                                  <a:lnTo>
                                    <a:pt x="159" y="68"/>
                                  </a:lnTo>
                                  <a:lnTo>
                                    <a:pt x="342" y="68"/>
                                  </a:lnTo>
                                  <a:lnTo>
                                    <a:pt x="341" y="67"/>
                                  </a:lnTo>
                                  <a:lnTo>
                                    <a:pt x="318" y="44"/>
                                  </a:lnTo>
                                  <a:lnTo>
                                    <a:pt x="290" y="26"/>
                                  </a:lnTo>
                                  <a:lnTo>
                                    <a:pt x="257" y="13"/>
                                  </a:lnTo>
                                  <a:lnTo>
                                    <a:pt x="221" y="5"/>
                                  </a:lnTo>
                                  <a:lnTo>
                                    <a:pt x="180" y="3"/>
                                  </a:lnTo>
                                  <a:close/>
                                  <a:moveTo>
                                    <a:pt x="978" y="572"/>
                                  </a:moveTo>
                                  <a:lnTo>
                                    <a:pt x="593" y="572"/>
                                  </a:lnTo>
                                  <a:lnTo>
                                    <a:pt x="593" y="640"/>
                                  </a:lnTo>
                                  <a:lnTo>
                                    <a:pt x="978" y="640"/>
                                  </a:lnTo>
                                  <a:lnTo>
                                    <a:pt x="978" y="572"/>
                                  </a:lnTo>
                                  <a:close/>
                                  <a:moveTo>
                                    <a:pt x="828" y="96"/>
                                  </a:moveTo>
                                  <a:lnTo>
                                    <a:pt x="743" y="96"/>
                                  </a:lnTo>
                                  <a:lnTo>
                                    <a:pt x="743" y="572"/>
                                  </a:lnTo>
                                  <a:lnTo>
                                    <a:pt x="828" y="572"/>
                                  </a:lnTo>
                                  <a:lnTo>
                                    <a:pt x="828" y="96"/>
                                  </a:lnTo>
                                  <a:close/>
                                  <a:moveTo>
                                    <a:pt x="828" y="0"/>
                                  </a:moveTo>
                                  <a:lnTo>
                                    <a:pt x="589" y="64"/>
                                  </a:lnTo>
                                  <a:lnTo>
                                    <a:pt x="589" y="137"/>
                                  </a:lnTo>
                                  <a:lnTo>
                                    <a:pt x="743" y="96"/>
                                  </a:lnTo>
                                  <a:lnTo>
                                    <a:pt x="828" y="96"/>
                                  </a:lnTo>
                                  <a:lnTo>
                                    <a:pt x="82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48" name="任意多边形 1148"/>
                          <wps:cNvSpPr/>
                          <wps:spPr>
                            <a:xfrm>
                              <a:off x="5205" y="12483"/>
                              <a:ext cx="226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5" h="481">
                                  <a:moveTo>
                                    <a:pt x="330" y="83"/>
                                  </a:moveTo>
                                  <a:lnTo>
                                    <a:pt x="286" y="83"/>
                                  </a:lnTo>
                                  <a:lnTo>
                                    <a:pt x="285" y="124"/>
                                  </a:lnTo>
                                  <a:lnTo>
                                    <a:pt x="283" y="163"/>
                                  </a:lnTo>
                                  <a:lnTo>
                                    <a:pt x="281" y="199"/>
                                  </a:lnTo>
                                  <a:lnTo>
                                    <a:pt x="279" y="232"/>
                                  </a:lnTo>
                                  <a:lnTo>
                                    <a:pt x="267" y="295"/>
                                  </a:lnTo>
                                  <a:lnTo>
                                    <a:pt x="241" y="352"/>
                                  </a:lnTo>
                                  <a:lnTo>
                                    <a:pt x="202" y="403"/>
                                  </a:lnTo>
                                  <a:lnTo>
                                    <a:pt x="148" y="450"/>
                                  </a:lnTo>
                                  <a:lnTo>
                                    <a:pt x="158" y="458"/>
                                  </a:lnTo>
                                  <a:lnTo>
                                    <a:pt x="166" y="465"/>
                                  </a:lnTo>
                                  <a:lnTo>
                                    <a:pt x="174" y="473"/>
                                  </a:lnTo>
                                  <a:lnTo>
                                    <a:pt x="181" y="481"/>
                                  </a:lnTo>
                                  <a:lnTo>
                                    <a:pt x="239" y="429"/>
                                  </a:lnTo>
                                  <a:lnTo>
                                    <a:pt x="281" y="371"/>
                                  </a:lnTo>
                                  <a:lnTo>
                                    <a:pt x="309" y="307"/>
                                  </a:lnTo>
                                  <a:lnTo>
                                    <a:pt x="322" y="235"/>
                                  </a:lnTo>
                                  <a:lnTo>
                                    <a:pt x="324" y="204"/>
                                  </a:lnTo>
                                  <a:lnTo>
                                    <a:pt x="327" y="168"/>
                                  </a:lnTo>
                                  <a:lnTo>
                                    <a:pt x="328" y="127"/>
                                  </a:lnTo>
                                  <a:lnTo>
                                    <a:pt x="330" y="83"/>
                                  </a:lnTo>
                                  <a:close/>
                                  <a:moveTo>
                                    <a:pt x="178" y="261"/>
                                  </a:moveTo>
                                  <a:lnTo>
                                    <a:pt x="78" y="261"/>
                                  </a:lnTo>
                                  <a:lnTo>
                                    <a:pt x="78" y="478"/>
                                  </a:lnTo>
                                  <a:lnTo>
                                    <a:pt x="118" y="478"/>
                                  </a:lnTo>
                                  <a:lnTo>
                                    <a:pt x="118" y="274"/>
                                  </a:lnTo>
                                  <a:lnTo>
                                    <a:pt x="180" y="274"/>
                                  </a:lnTo>
                                  <a:lnTo>
                                    <a:pt x="172" y="268"/>
                                  </a:lnTo>
                                  <a:lnTo>
                                    <a:pt x="178" y="261"/>
                                  </a:lnTo>
                                  <a:close/>
                                  <a:moveTo>
                                    <a:pt x="312" y="421"/>
                                  </a:moveTo>
                                  <a:lnTo>
                                    <a:pt x="315" y="432"/>
                                  </a:lnTo>
                                  <a:lnTo>
                                    <a:pt x="317" y="443"/>
                                  </a:lnTo>
                                  <a:lnTo>
                                    <a:pt x="319" y="454"/>
                                  </a:lnTo>
                                  <a:lnTo>
                                    <a:pt x="321" y="465"/>
                                  </a:lnTo>
                                  <a:lnTo>
                                    <a:pt x="365" y="466"/>
                                  </a:lnTo>
                                  <a:lnTo>
                                    <a:pt x="397" y="467"/>
                                  </a:lnTo>
                                  <a:lnTo>
                                    <a:pt x="433" y="461"/>
                                  </a:lnTo>
                                  <a:lnTo>
                                    <a:pt x="458" y="445"/>
                                  </a:lnTo>
                                  <a:lnTo>
                                    <a:pt x="469" y="426"/>
                                  </a:lnTo>
                                  <a:lnTo>
                                    <a:pt x="392" y="426"/>
                                  </a:lnTo>
                                  <a:lnTo>
                                    <a:pt x="376" y="426"/>
                                  </a:lnTo>
                                  <a:lnTo>
                                    <a:pt x="357" y="425"/>
                                  </a:lnTo>
                                  <a:lnTo>
                                    <a:pt x="336" y="423"/>
                                  </a:lnTo>
                                  <a:lnTo>
                                    <a:pt x="312" y="421"/>
                                  </a:lnTo>
                                  <a:close/>
                                  <a:moveTo>
                                    <a:pt x="492" y="45"/>
                                  </a:moveTo>
                                  <a:lnTo>
                                    <a:pt x="203" y="45"/>
                                  </a:lnTo>
                                  <a:lnTo>
                                    <a:pt x="203" y="83"/>
                                  </a:lnTo>
                                  <a:lnTo>
                                    <a:pt x="448" y="83"/>
                                  </a:lnTo>
                                  <a:lnTo>
                                    <a:pt x="445" y="182"/>
                                  </a:lnTo>
                                  <a:lnTo>
                                    <a:pt x="442" y="263"/>
                                  </a:lnTo>
                                  <a:lnTo>
                                    <a:pt x="440" y="328"/>
                                  </a:lnTo>
                                  <a:lnTo>
                                    <a:pt x="437" y="374"/>
                                  </a:lnTo>
                                  <a:lnTo>
                                    <a:pt x="434" y="397"/>
                                  </a:lnTo>
                                  <a:lnTo>
                                    <a:pt x="425" y="414"/>
                                  </a:lnTo>
                                  <a:lnTo>
                                    <a:pt x="411" y="423"/>
                                  </a:lnTo>
                                  <a:lnTo>
                                    <a:pt x="392" y="426"/>
                                  </a:lnTo>
                                  <a:lnTo>
                                    <a:pt x="469" y="426"/>
                                  </a:lnTo>
                                  <a:lnTo>
                                    <a:pt x="474" y="416"/>
                                  </a:lnTo>
                                  <a:lnTo>
                                    <a:pt x="480" y="377"/>
                                  </a:lnTo>
                                  <a:lnTo>
                                    <a:pt x="483" y="327"/>
                                  </a:lnTo>
                                  <a:lnTo>
                                    <a:pt x="486" y="248"/>
                                  </a:lnTo>
                                  <a:lnTo>
                                    <a:pt x="489" y="161"/>
                                  </a:lnTo>
                                  <a:lnTo>
                                    <a:pt x="492" y="45"/>
                                  </a:lnTo>
                                  <a:close/>
                                  <a:moveTo>
                                    <a:pt x="180" y="274"/>
                                  </a:moveTo>
                                  <a:lnTo>
                                    <a:pt x="118" y="274"/>
                                  </a:lnTo>
                                  <a:lnTo>
                                    <a:pt x="158" y="304"/>
                                  </a:lnTo>
                                  <a:lnTo>
                                    <a:pt x="198" y="334"/>
                                  </a:lnTo>
                                  <a:lnTo>
                                    <a:pt x="225" y="304"/>
                                  </a:lnTo>
                                  <a:lnTo>
                                    <a:pt x="180" y="274"/>
                                  </a:lnTo>
                                  <a:close/>
                                  <a:moveTo>
                                    <a:pt x="179" y="95"/>
                                  </a:moveTo>
                                  <a:lnTo>
                                    <a:pt x="7" y="95"/>
                                  </a:lnTo>
                                  <a:lnTo>
                                    <a:pt x="7" y="130"/>
                                  </a:lnTo>
                                  <a:lnTo>
                                    <a:pt x="133" y="130"/>
                                  </a:lnTo>
                                  <a:lnTo>
                                    <a:pt x="102" y="174"/>
                                  </a:lnTo>
                                  <a:lnTo>
                                    <a:pt x="70" y="213"/>
                                  </a:lnTo>
                                  <a:lnTo>
                                    <a:pt x="36" y="248"/>
                                  </a:lnTo>
                                  <a:lnTo>
                                    <a:pt x="0" y="278"/>
                                  </a:lnTo>
                                  <a:lnTo>
                                    <a:pt x="4" y="289"/>
                                  </a:lnTo>
                                  <a:lnTo>
                                    <a:pt x="7" y="300"/>
                                  </a:lnTo>
                                  <a:lnTo>
                                    <a:pt x="11" y="310"/>
                                  </a:lnTo>
                                  <a:lnTo>
                                    <a:pt x="14" y="319"/>
                                  </a:lnTo>
                                  <a:lnTo>
                                    <a:pt x="30" y="306"/>
                                  </a:lnTo>
                                  <a:lnTo>
                                    <a:pt x="47" y="292"/>
                                  </a:lnTo>
                                  <a:lnTo>
                                    <a:pt x="62" y="277"/>
                                  </a:lnTo>
                                  <a:lnTo>
                                    <a:pt x="78" y="261"/>
                                  </a:lnTo>
                                  <a:lnTo>
                                    <a:pt x="178" y="261"/>
                                  </a:lnTo>
                                  <a:lnTo>
                                    <a:pt x="187" y="251"/>
                                  </a:lnTo>
                                  <a:lnTo>
                                    <a:pt x="189" y="248"/>
                                  </a:lnTo>
                                  <a:lnTo>
                                    <a:pt x="143" y="248"/>
                                  </a:lnTo>
                                  <a:lnTo>
                                    <a:pt x="126" y="237"/>
                                  </a:lnTo>
                                  <a:lnTo>
                                    <a:pt x="118" y="232"/>
                                  </a:lnTo>
                                  <a:lnTo>
                                    <a:pt x="118" y="217"/>
                                  </a:lnTo>
                                  <a:lnTo>
                                    <a:pt x="134" y="196"/>
                                  </a:lnTo>
                                  <a:lnTo>
                                    <a:pt x="149" y="175"/>
                                  </a:lnTo>
                                  <a:lnTo>
                                    <a:pt x="164" y="153"/>
                                  </a:lnTo>
                                  <a:lnTo>
                                    <a:pt x="179" y="131"/>
                                  </a:lnTo>
                                  <a:lnTo>
                                    <a:pt x="179" y="95"/>
                                  </a:lnTo>
                                  <a:close/>
                                  <a:moveTo>
                                    <a:pt x="191" y="182"/>
                                  </a:moveTo>
                                  <a:lnTo>
                                    <a:pt x="179" y="199"/>
                                  </a:lnTo>
                                  <a:lnTo>
                                    <a:pt x="168" y="216"/>
                                  </a:lnTo>
                                  <a:lnTo>
                                    <a:pt x="155" y="232"/>
                                  </a:lnTo>
                                  <a:lnTo>
                                    <a:pt x="143" y="248"/>
                                  </a:lnTo>
                                  <a:lnTo>
                                    <a:pt x="189" y="248"/>
                                  </a:lnTo>
                                  <a:lnTo>
                                    <a:pt x="201" y="234"/>
                                  </a:lnTo>
                                  <a:lnTo>
                                    <a:pt x="213" y="217"/>
                                  </a:lnTo>
                                  <a:lnTo>
                                    <a:pt x="225" y="202"/>
                                  </a:lnTo>
                                  <a:lnTo>
                                    <a:pt x="191" y="182"/>
                                  </a:lnTo>
                                  <a:close/>
                                  <a:moveTo>
                                    <a:pt x="93" y="0"/>
                                  </a:moveTo>
                                  <a:lnTo>
                                    <a:pt x="56" y="17"/>
                                  </a:lnTo>
                                  <a:lnTo>
                                    <a:pt x="66" y="33"/>
                                  </a:lnTo>
                                  <a:lnTo>
                                    <a:pt x="75" y="49"/>
                                  </a:lnTo>
                                  <a:lnTo>
                                    <a:pt x="85" y="67"/>
                                  </a:lnTo>
                                  <a:lnTo>
                                    <a:pt x="95" y="85"/>
                                  </a:lnTo>
                                  <a:lnTo>
                                    <a:pt x="133" y="67"/>
                                  </a:lnTo>
                                  <a:lnTo>
                                    <a:pt x="123" y="49"/>
                                  </a:lnTo>
                                  <a:lnTo>
                                    <a:pt x="112" y="31"/>
                                  </a:lnTo>
                                  <a:lnTo>
                                    <a:pt x="102" y="15"/>
                                  </a:lnTo>
                                  <a:lnTo>
                                    <a:pt x="93" y="0"/>
                                  </a:lnTo>
                                  <a:close/>
                                  <a:moveTo>
                                    <a:pt x="1054" y="39"/>
                                  </a:moveTo>
                                  <a:lnTo>
                                    <a:pt x="606" y="39"/>
                                  </a:lnTo>
                                  <a:lnTo>
                                    <a:pt x="606" y="479"/>
                                  </a:lnTo>
                                  <a:lnTo>
                                    <a:pt x="650" y="479"/>
                                  </a:lnTo>
                                  <a:lnTo>
                                    <a:pt x="650" y="450"/>
                                  </a:lnTo>
                                  <a:lnTo>
                                    <a:pt x="1054" y="450"/>
                                  </a:lnTo>
                                  <a:lnTo>
                                    <a:pt x="1054" y="412"/>
                                  </a:lnTo>
                                  <a:lnTo>
                                    <a:pt x="650" y="412"/>
                                  </a:lnTo>
                                  <a:lnTo>
                                    <a:pt x="650" y="78"/>
                                  </a:lnTo>
                                  <a:lnTo>
                                    <a:pt x="1054" y="78"/>
                                  </a:lnTo>
                                  <a:lnTo>
                                    <a:pt x="1054" y="39"/>
                                  </a:lnTo>
                                  <a:close/>
                                  <a:moveTo>
                                    <a:pt x="1054" y="450"/>
                                  </a:moveTo>
                                  <a:lnTo>
                                    <a:pt x="1010" y="450"/>
                                  </a:lnTo>
                                  <a:lnTo>
                                    <a:pt x="1010" y="479"/>
                                  </a:lnTo>
                                  <a:lnTo>
                                    <a:pt x="1054" y="479"/>
                                  </a:lnTo>
                                  <a:lnTo>
                                    <a:pt x="1054" y="450"/>
                                  </a:lnTo>
                                  <a:close/>
                                  <a:moveTo>
                                    <a:pt x="1054" y="78"/>
                                  </a:moveTo>
                                  <a:lnTo>
                                    <a:pt x="1010" y="78"/>
                                  </a:lnTo>
                                  <a:lnTo>
                                    <a:pt x="1010" y="412"/>
                                  </a:lnTo>
                                  <a:lnTo>
                                    <a:pt x="1054" y="412"/>
                                  </a:lnTo>
                                  <a:lnTo>
                                    <a:pt x="1054" y="78"/>
                                  </a:lnTo>
                                  <a:close/>
                                  <a:moveTo>
                                    <a:pt x="792" y="78"/>
                                  </a:moveTo>
                                  <a:lnTo>
                                    <a:pt x="750" y="78"/>
                                  </a:lnTo>
                                  <a:lnTo>
                                    <a:pt x="749" y="137"/>
                                  </a:lnTo>
                                  <a:lnTo>
                                    <a:pt x="746" y="184"/>
                                  </a:lnTo>
                                  <a:lnTo>
                                    <a:pt x="741" y="219"/>
                                  </a:lnTo>
                                  <a:lnTo>
                                    <a:pt x="735" y="241"/>
                                  </a:lnTo>
                                  <a:lnTo>
                                    <a:pt x="725" y="263"/>
                                  </a:lnTo>
                                  <a:lnTo>
                                    <a:pt x="708" y="285"/>
                                  </a:lnTo>
                                  <a:lnTo>
                                    <a:pt x="683" y="306"/>
                                  </a:lnTo>
                                  <a:lnTo>
                                    <a:pt x="652" y="326"/>
                                  </a:lnTo>
                                  <a:lnTo>
                                    <a:pt x="661" y="334"/>
                                  </a:lnTo>
                                  <a:lnTo>
                                    <a:pt x="669" y="342"/>
                                  </a:lnTo>
                                  <a:lnTo>
                                    <a:pt x="677" y="349"/>
                                  </a:lnTo>
                                  <a:lnTo>
                                    <a:pt x="684" y="357"/>
                                  </a:lnTo>
                                  <a:lnTo>
                                    <a:pt x="717" y="334"/>
                                  </a:lnTo>
                                  <a:lnTo>
                                    <a:pt x="744" y="310"/>
                                  </a:lnTo>
                                  <a:lnTo>
                                    <a:pt x="763" y="284"/>
                                  </a:lnTo>
                                  <a:lnTo>
                                    <a:pt x="775" y="258"/>
                                  </a:lnTo>
                                  <a:lnTo>
                                    <a:pt x="782" y="230"/>
                                  </a:lnTo>
                                  <a:lnTo>
                                    <a:pt x="788" y="191"/>
                                  </a:lnTo>
                                  <a:lnTo>
                                    <a:pt x="791" y="140"/>
                                  </a:lnTo>
                                  <a:lnTo>
                                    <a:pt x="792" y="78"/>
                                  </a:lnTo>
                                  <a:close/>
                                  <a:moveTo>
                                    <a:pt x="909" y="78"/>
                                  </a:moveTo>
                                  <a:lnTo>
                                    <a:pt x="867" y="78"/>
                                  </a:lnTo>
                                  <a:lnTo>
                                    <a:pt x="867" y="261"/>
                                  </a:lnTo>
                                  <a:lnTo>
                                    <a:pt x="871" y="286"/>
                                  </a:lnTo>
                                  <a:lnTo>
                                    <a:pt x="884" y="305"/>
                                  </a:lnTo>
                                  <a:lnTo>
                                    <a:pt x="906" y="316"/>
                                  </a:lnTo>
                                  <a:lnTo>
                                    <a:pt x="936" y="319"/>
                                  </a:lnTo>
                                  <a:lnTo>
                                    <a:pt x="996" y="319"/>
                                  </a:lnTo>
                                  <a:lnTo>
                                    <a:pt x="1003" y="281"/>
                                  </a:lnTo>
                                  <a:lnTo>
                                    <a:pt x="943" y="281"/>
                                  </a:lnTo>
                                  <a:lnTo>
                                    <a:pt x="928" y="279"/>
                                  </a:lnTo>
                                  <a:lnTo>
                                    <a:pt x="918" y="274"/>
                                  </a:lnTo>
                                  <a:lnTo>
                                    <a:pt x="911" y="266"/>
                                  </a:lnTo>
                                  <a:lnTo>
                                    <a:pt x="909" y="255"/>
                                  </a:lnTo>
                                  <a:lnTo>
                                    <a:pt x="909" y="78"/>
                                  </a:lnTo>
                                  <a:close/>
                                  <a:moveTo>
                                    <a:pt x="1003" y="280"/>
                                  </a:moveTo>
                                  <a:lnTo>
                                    <a:pt x="943" y="281"/>
                                  </a:lnTo>
                                  <a:lnTo>
                                    <a:pt x="1003" y="281"/>
                                  </a:lnTo>
                                  <a:lnTo>
                                    <a:pt x="1003" y="2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149" name="任意多边形 1149"/>
                          <wps:cNvSpPr/>
                          <wps:spPr>
                            <a:xfrm>
                              <a:off x="5683" y="12481"/>
                              <a:ext cx="232" cy="10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3" h="481">
                                  <a:moveTo>
                                    <a:pt x="330" y="82"/>
                                  </a:moveTo>
                                  <a:lnTo>
                                    <a:pt x="286" y="82"/>
                                  </a:lnTo>
                                  <a:lnTo>
                                    <a:pt x="285" y="123"/>
                                  </a:lnTo>
                                  <a:lnTo>
                                    <a:pt x="283" y="162"/>
                                  </a:lnTo>
                                  <a:lnTo>
                                    <a:pt x="281" y="198"/>
                                  </a:lnTo>
                                  <a:lnTo>
                                    <a:pt x="279" y="231"/>
                                  </a:lnTo>
                                  <a:lnTo>
                                    <a:pt x="267" y="294"/>
                                  </a:lnTo>
                                  <a:lnTo>
                                    <a:pt x="241" y="351"/>
                                  </a:lnTo>
                                  <a:lnTo>
                                    <a:pt x="202" y="403"/>
                                  </a:lnTo>
                                  <a:lnTo>
                                    <a:pt x="148" y="449"/>
                                  </a:lnTo>
                                  <a:lnTo>
                                    <a:pt x="158" y="457"/>
                                  </a:lnTo>
                                  <a:lnTo>
                                    <a:pt x="166" y="465"/>
                                  </a:lnTo>
                                  <a:lnTo>
                                    <a:pt x="174" y="472"/>
                                  </a:lnTo>
                                  <a:lnTo>
                                    <a:pt x="181" y="480"/>
                                  </a:lnTo>
                                  <a:lnTo>
                                    <a:pt x="239" y="429"/>
                                  </a:lnTo>
                                  <a:lnTo>
                                    <a:pt x="281" y="371"/>
                                  </a:lnTo>
                                  <a:lnTo>
                                    <a:pt x="309" y="306"/>
                                  </a:lnTo>
                                  <a:lnTo>
                                    <a:pt x="322" y="234"/>
                                  </a:lnTo>
                                  <a:lnTo>
                                    <a:pt x="324" y="203"/>
                                  </a:lnTo>
                                  <a:lnTo>
                                    <a:pt x="327" y="167"/>
                                  </a:lnTo>
                                  <a:lnTo>
                                    <a:pt x="328" y="127"/>
                                  </a:lnTo>
                                  <a:lnTo>
                                    <a:pt x="330" y="82"/>
                                  </a:lnTo>
                                  <a:close/>
                                  <a:moveTo>
                                    <a:pt x="178" y="260"/>
                                  </a:moveTo>
                                  <a:lnTo>
                                    <a:pt x="78" y="260"/>
                                  </a:lnTo>
                                  <a:lnTo>
                                    <a:pt x="78" y="477"/>
                                  </a:lnTo>
                                  <a:lnTo>
                                    <a:pt x="117" y="477"/>
                                  </a:lnTo>
                                  <a:lnTo>
                                    <a:pt x="117" y="273"/>
                                  </a:lnTo>
                                  <a:lnTo>
                                    <a:pt x="180" y="273"/>
                                  </a:lnTo>
                                  <a:lnTo>
                                    <a:pt x="172" y="267"/>
                                  </a:lnTo>
                                  <a:lnTo>
                                    <a:pt x="178" y="260"/>
                                  </a:lnTo>
                                  <a:close/>
                                  <a:moveTo>
                                    <a:pt x="312" y="421"/>
                                  </a:moveTo>
                                  <a:lnTo>
                                    <a:pt x="315" y="431"/>
                                  </a:lnTo>
                                  <a:lnTo>
                                    <a:pt x="317" y="442"/>
                                  </a:lnTo>
                                  <a:lnTo>
                                    <a:pt x="319" y="453"/>
                                  </a:lnTo>
                                  <a:lnTo>
                                    <a:pt x="321" y="464"/>
                                  </a:lnTo>
                                  <a:lnTo>
                                    <a:pt x="365" y="465"/>
                                  </a:lnTo>
                                  <a:lnTo>
                                    <a:pt x="397" y="466"/>
                                  </a:lnTo>
                                  <a:lnTo>
                                    <a:pt x="433" y="460"/>
                                  </a:lnTo>
                                  <a:lnTo>
                                    <a:pt x="458" y="444"/>
                                  </a:lnTo>
                                  <a:lnTo>
                                    <a:pt x="469" y="425"/>
                                  </a:lnTo>
                                  <a:lnTo>
                                    <a:pt x="392" y="425"/>
                                  </a:lnTo>
                                  <a:lnTo>
                                    <a:pt x="376" y="425"/>
                                  </a:lnTo>
                                  <a:lnTo>
                                    <a:pt x="357" y="424"/>
                                  </a:lnTo>
                                  <a:lnTo>
                                    <a:pt x="336" y="423"/>
                                  </a:lnTo>
                                  <a:lnTo>
                                    <a:pt x="312" y="421"/>
                                  </a:lnTo>
                                  <a:close/>
                                  <a:moveTo>
                                    <a:pt x="492" y="44"/>
                                  </a:moveTo>
                                  <a:lnTo>
                                    <a:pt x="203" y="44"/>
                                  </a:lnTo>
                                  <a:lnTo>
                                    <a:pt x="203" y="82"/>
                                  </a:lnTo>
                                  <a:lnTo>
                                    <a:pt x="448" y="82"/>
                                  </a:lnTo>
                                  <a:lnTo>
                                    <a:pt x="445" y="181"/>
                                  </a:lnTo>
                                  <a:lnTo>
                                    <a:pt x="442" y="262"/>
                                  </a:lnTo>
                                  <a:lnTo>
                                    <a:pt x="440" y="327"/>
                                  </a:lnTo>
                                  <a:lnTo>
                                    <a:pt x="437" y="373"/>
                                  </a:lnTo>
                                  <a:lnTo>
                                    <a:pt x="434" y="397"/>
                                  </a:lnTo>
                                  <a:lnTo>
                                    <a:pt x="425" y="413"/>
                                  </a:lnTo>
                                  <a:lnTo>
                                    <a:pt x="411" y="422"/>
                                  </a:lnTo>
                                  <a:lnTo>
                                    <a:pt x="392" y="425"/>
                                  </a:lnTo>
                                  <a:lnTo>
                                    <a:pt x="469" y="425"/>
                                  </a:lnTo>
                                  <a:lnTo>
                                    <a:pt x="474" y="416"/>
                                  </a:lnTo>
                                  <a:lnTo>
                                    <a:pt x="480" y="376"/>
                                  </a:lnTo>
                                  <a:lnTo>
                                    <a:pt x="483" y="326"/>
                                  </a:lnTo>
                                  <a:lnTo>
                                    <a:pt x="486" y="247"/>
                                  </a:lnTo>
                                  <a:lnTo>
                                    <a:pt x="489" y="160"/>
                                  </a:lnTo>
                                  <a:lnTo>
                                    <a:pt x="492" y="44"/>
                                  </a:lnTo>
                                  <a:close/>
                                  <a:moveTo>
                                    <a:pt x="180" y="273"/>
                                  </a:moveTo>
                                  <a:lnTo>
                                    <a:pt x="117" y="273"/>
                                  </a:lnTo>
                                  <a:lnTo>
                                    <a:pt x="158" y="303"/>
                                  </a:lnTo>
                                  <a:lnTo>
                                    <a:pt x="198" y="333"/>
                                  </a:lnTo>
                                  <a:lnTo>
                                    <a:pt x="225" y="304"/>
                                  </a:lnTo>
                                  <a:lnTo>
                                    <a:pt x="180" y="273"/>
                                  </a:lnTo>
                                  <a:close/>
                                  <a:moveTo>
                                    <a:pt x="179" y="94"/>
                                  </a:moveTo>
                                  <a:lnTo>
                                    <a:pt x="7" y="94"/>
                                  </a:lnTo>
                                  <a:lnTo>
                                    <a:pt x="7" y="129"/>
                                  </a:lnTo>
                                  <a:lnTo>
                                    <a:pt x="133" y="129"/>
                                  </a:lnTo>
                                  <a:lnTo>
                                    <a:pt x="102" y="173"/>
                                  </a:lnTo>
                                  <a:lnTo>
                                    <a:pt x="70" y="212"/>
                                  </a:lnTo>
                                  <a:lnTo>
                                    <a:pt x="36" y="247"/>
                                  </a:lnTo>
                                  <a:lnTo>
                                    <a:pt x="0" y="277"/>
                                  </a:lnTo>
                                  <a:lnTo>
                                    <a:pt x="4" y="288"/>
                                  </a:lnTo>
                                  <a:lnTo>
                                    <a:pt x="7" y="299"/>
                                  </a:lnTo>
                                  <a:lnTo>
                                    <a:pt x="11" y="309"/>
                                  </a:lnTo>
                                  <a:lnTo>
                                    <a:pt x="14" y="319"/>
                                  </a:lnTo>
                                  <a:lnTo>
                                    <a:pt x="30" y="305"/>
                                  </a:lnTo>
                                  <a:lnTo>
                                    <a:pt x="47" y="291"/>
                                  </a:lnTo>
                                  <a:lnTo>
                                    <a:pt x="62" y="276"/>
                                  </a:lnTo>
                                  <a:lnTo>
                                    <a:pt x="78" y="260"/>
                                  </a:lnTo>
                                  <a:lnTo>
                                    <a:pt x="178" y="260"/>
                                  </a:lnTo>
                                  <a:lnTo>
                                    <a:pt x="187" y="250"/>
                                  </a:lnTo>
                                  <a:lnTo>
                                    <a:pt x="189" y="248"/>
                                  </a:lnTo>
                                  <a:lnTo>
                                    <a:pt x="143" y="248"/>
                                  </a:lnTo>
                                  <a:lnTo>
                                    <a:pt x="126" y="237"/>
                                  </a:lnTo>
                                  <a:lnTo>
                                    <a:pt x="117" y="231"/>
                                  </a:lnTo>
                                  <a:lnTo>
                                    <a:pt x="117" y="216"/>
                                  </a:lnTo>
                                  <a:lnTo>
                                    <a:pt x="134" y="196"/>
                                  </a:lnTo>
                                  <a:lnTo>
                                    <a:pt x="149" y="174"/>
                                  </a:lnTo>
                                  <a:lnTo>
                                    <a:pt x="164" y="153"/>
                                  </a:lnTo>
                                  <a:lnTo>
                                    <a:pt x="179" y="130"/>
                                  </a:lnTo>
                                  <a:lnTo>
                                    <a:pt x="179" y="94"/>
                                  </a:lnTo>
                                  <a:close/>
                                  <a:moveTo>
                                    <a:pt x="191" y="181"/>
                                  </a:moveTo>
                                  <a:lnTo>
                                    <a:pt x="179" y="198"/>
                                  </a:lnTo>
                                  <a:lnTo>
                                    <a:pt x="168" y="215"/>
                                  </a:lnTo>
                                  <a:lnTo>
                                    <a:pt x="155" y="231"/>
                                  </a:lnTo>
                                  <a:lnTo>
                                    <a:pt x="143" y="248"/>
                                  </a:lnTo>
                                  <a:lnTo>
                                    <a:pt x="189" y="248"/>
                                  </a:lnTo>
                                  <a:lnTo>
                                    <a:pt x="201" y="233"/>
                                  </a:lnTo>
                                  <a:lnTo>
                                    <a:pt x="213" y="217"/>
                                  </a:lnTo>
                                  <a:lnTo>
                                    <a:pt x="225" y="201"/>
                                  </a:lnTo>
                                  <a:lnTo>
                                    <a:pt x="191" y="181"/>
                                  </a:lnTo>
                                  <a:close/>
                                  <a:moveTo>
                                    <a:pt x="93" y="0"/>
                                  </a:moveTo>
                                  <a:lnTo>
                                    <a:pt x="56" y="17"/>
                                  </a:lnTo>
                                  <a:lnTo>
                                    <a:pt x="66" y="32"/>
                                  </a:lnTo>
                                  <a:lnTo>
                                    <a:pt x="75" y="48"/>
                                  </a:lnTo>
                                  <a:lnTo>
                                    <a:pt x="85" y="66"/>
                                  </a:lnTo>
                                  <a:lnTo>
                                    <a:pt x="95" y="85"/>
                                  </a:lnTo>
                                  <a:lnTo>
                                    <a:pt x="133" y="66"/>
                                  </a:lnTo>
                                  <a:lnTo>
                                    <a:pt x="123" y="48"/>
                                  </a:lnTo>
                                  <a:lnTo>
                                    <a:pt x="112" y="31"/>
                                  </a:lnTo>
                                  <a:lnTo>
                                    <a:pt x="102" y="15"/>
                                  </a:lnTo>
                                  <a:lnTo>
                                    <a:pt x="93" y="0"/>
                                  </a:lnTo>
                                  <a:close/>
                                  <a:moveTo>
                                    <a:pt x="1082" y="418"/>
                                  </a:moveTo>
                                  <a:lnTo>
                                    <a:pt x="568" y="418"/>
                                  </a:lnTo>
                                  <a:lnTo>
                                    <a:pt x="568" y="455"/>
                                  </a:lnTo>
                                  <a:lnTo>
                                    <a:pt x="1082" y="455"/>
                                  </a:lnTo>
                                  <a:lnTo>
                                    <a:pt x="1082" y="418"/>
                                  </a:lnTo>
                                  <a:close/>
                                  <a:moveTo>
                                    <a:pt x="764" y="228"/>
                                  </a:moveTo>
                                  <a:lnTo>
                                    <a:pt x="720" y="228"/>
                                  </a:lnTo>
                                  <a:lnTo>
                                    <a:pt x="689" y="418"/>
                                  </a:lnTo>
                                  <a:lnTo>
                                    <a:pt x="733" y="418"/>
                                  </a:lnTo>
                                  <a:lnTo>
                                    <a:pt x="764" y="228"/>
                                  </a:lnTo>
                                  <a:close/>
                                  <a:moveTo>
                                    <a:pt x="998" y="191"/>
                                  </a:moveTo>
                                  <a:lnTo>
                                    <a:pt x="601" y="191"/>
                                  </a:lnTo>
                                  <a:lnTo>
                                    <a:pt x="601" y="228"/>
                                  </a:lnTo>
                                  <a:lnTo>
                                    <a:pt x="955" y="228"/>
                                  </a:lnTo>
                                  <a:lnTo>
                                    <a:pt x="955" y="418"/>
                                  </a:lnTo>
                                  <a:lnTo>
                                    <a:pt x="998" y="418"/>
                                  </a:lnTo>
                                  <a:lnTo>
                                    <a:pt x="998" y="191"/>
                                  </a:lnTo>
                                  <a:close/>
                                  <a:moveTo>
                                    <a:pt x="788" y="73"/>
                                  </a:moveTo>
                                  <a:lnTo>
                                    <a:pt x="745" y="73"/>
                                  </a:lnTo>
                                  <a:lnTo>
                                    <a:pt x="726" y="191"/>
                                  </a:lnTo>
                                  <a:lnTo>
                                    <a:pt x="770" y="191"/>
                                  </a:lnTo>
                                  <a:lnTo>
                                    <a:pt x="788" y="73"/>
                                  </a:lnTo>
                                  <a:close/>
                                  <a:moveTo>
                                    <a:pt x="1058" y="36"/>
                                  </a:moveTo>
                                  <a:lnTo>
                                    <a:pt x="587" y="36"/>
                                  </a:lnTo>
                                  <a:lnTo>
                                    <a:pt x="587" y="73"/>
                                  </a:lnTo>
                                  <a:lnTo>
                                    <a:pt x="1058" y="73"/>
                                  </a:lnTo>
                                  <a:lnTo>
                                    <a:pt x="1058" y="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88" name="任意多边形 1488"/>
                          <wps:cNvSpPr/>
                          <wps:spPr>
                            <a:xfrm>
                              <a:off x="4635" y="10267"/>
                              <a:ext cx="396" cy="18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2" h="487">
                                  <a:moveTo>
                                    <a:pt x="154" y="18"/>
                                  </a:moveTo>
                                  <a:lnTo>
                                    <a:pt x="153" y="49"/>
                                  </a:lnTo>
                                  <a:lnTo>
                                    <a:pt x="149" y="108"/>
                                  </a:lnTo>
                                  <a:lnTo>
                                    <a:pt x="143" y="160"/>
                                  </a:lnTo>
                                  <a:lnTo>
                                    <a:pt x="135" y="205"/>
                                  </a:lnTo>
                                  <a:lnTo>
                                    <a:pt x="124" y="244"/>
                                  </a:lnTo>
                                  <a:lnTo>
                                    <a:pt x="105" y="294"/>
                                  </a:lnTo>
                                  <a:lnTo>
                                    <a:pt x="82" y="338"/>
                                  </a:lnTo>
                                  <a:lnTo>
                                    <a:pt x="55" y="376"/>
                                  </a:lnTo>
                                  <a:lnTo>
                                    <a:pt x="23" y="409"/>
                                  </a:lnTo>
                                  <a:lnTo>
                                    <a:pt x="0" y="428"/>
                                  </a:lnTo>
                                  <a:lnTo>
                                    <a:pt x="14" y="432"/>
                                  </a:lnTo>
                                  <a:lnTo>
                                    <a:pt x="25" y="436"/>
                                  </a:lnTo>
                                  <a:lnTo>
                                    <a:pt x="32" y="440"/>
                                  </a:lnTo>
                                  <a:lnTo>
                                    <a:pt x="39" y="444"/>
                                  </a:lnTo>
                                  <a:lnTo>
                                    <a:pt x="49" y="450"/>
                                  </a:lnTo>
                                  <a:lnTo>
                                    <a:pt x="62" y="459"/>
                                  </a:lnTo>
                                  <a:lnTo>
                                    <a:pt x="71" y="447"/>
                                  </a:lnTo>
                                  <a:lnTo>
                                    <a:pt x="97" y="413"/>
                                  </a:lnTo>
                                  <a:lnTo>
                                    <a:pt x="119" y="378"/>
                                  </a:lnTo>
                                  <a:lnTo>
                                    <a:pt x="140" y="343"/>
                                  </a:lnTo>
                                  <a:lnTo>
                                    <a:pt x="157" y="308"/>
                                  </a:lnTo>
                                  <a:lnTo>
                                    <a:pt x="170" y="273"/>
                                  </a:lnTo>
                                  <a:lnTo>
                                    <a:pt x="182" y="233"/>
                                  </a:lnTo>
                                  <a:lnTo>
                                    <a:pt x="191" y="187"/>
                                  </a:lnTo>
                                  <a:lnTo>
                                    <a:pt x="198" y="135"/>
                                  </a:lnTo>
                                  <a:lnTo>
                                    <a:pt x="201" y="105"/>
                                  </a:lnTo>
                                  <a:lnTo>
                                    <a:pt x="204" y="80"/>
                                  </a:lnTo>
                                  <a:lnTo>
                                    <a:pt x="206" y="62"/>
                                  </a:lnTo>
                                  <a:lnTo>
                                    <a:pt x="208" y="49"/>
                                  </a:lnTo>
                                  <a:lnTo>
                                    <a:pt x="211" y="25"/>
                                  </a:lnTo>
                                  <a:lnTo>
                                    <a:pt x="193" y="24"/>
                                  </a:lnTo>
                                  <a:lnTo>
                                    <a:pt x="177" y="22"/>
                                  </a:lnTo>
                                  <a:lnTo>
                                    <a:pt x="164" y="20"/>
                                  </a:lnTo>
                                  <a:lnTo>
                                    <a:pt x="154" y="18"/>
                                  </a:lnTo>
                                  <a:close/>
                                  <a:moveTo>
                                    <a:pt x="292" y="13"/>
                                  </a:moveTo>
                                  <a:lnTo>
                                    <a:pt x="294" y="39"/>
                                  </a:lnTo>
                                  <a:lnTo>
                                    <a:pt x="297" y="79"/>
                                  </a:lnTo>
                                  <a:lnTo>
                                    <a:pt x="299" y="109"/>
                                  </a:lnTo>
                                  <a:lnTo>
                                    <a:pt x="301" y="129"/>
                                  </a:lnTo>
                                  <a:lnTo>
                                    <a:pt x="302" y="141"/>
                                  </a:lnTo>
                                  <a:lnTo>
                                    <a:pt x="305" y="165"/>
                                  </a:lnTo>
                                  <a:lnTo>
                                    <a:pt x="310" y="191"/>
                                  </a:lnTo>
                                  <a:lnTo>
                                    <a:pt x="317" y="218"/>
                                  </a:lnTo>
                                  <a:lnTo>
                                    <a:pt x="325" y="247"/>
                                  </a:lnTo>
                                  <a:lnTo>
                                    <a:pt x="343" y="297"/>
                                  </a:lnTo>
                                  <a:lnTo>
                                    <a:pt x="370" y="345"/>
                                  </a:lnTo>
                                  <a:lnTo>
                                    <a:pt x="406" y="390"/>
                                  </a:lnTo>
                                  <a:lnTo>
                                    <a:pt x="450" y="434"/>
                                  </a:lnTo>
                                  <a:lnTo>
                                    <a:pt x="461" y="444"/>
                                  </a:lnTo>
                                  <a:lnTo>
                                    <a:pt x="475" y="432"/>
                                  </a:lnTo>
                                  <a:lnTo>
                                    <a:pt x="490" y="420"/>
                                  </a:lnTo>
                                  <a:lnTo>
                                    <a:pt x="506" y="409"/>
                                  </a:lnTo>
                                  <a:lnTo>
                                    <a:pt x="522" y="400"/>
                                  </a:lnTo>
                                  <a:lnTo>
                                    <a:pt x="514" y="396"/>
                                  </a:lnTo>
                                  <a:lnTo>
                                    <a:pt x="493" y="382"/>
                                  </a:lnTo>
                                  <a:lnTo>
                                    <a:pt x="473" y="368"/>
                                  </a:lnTo>
                                  <a:lnTo>
                                    <a:pt x="454" y="352"/>
                                  </a:lnTo>
                                  <a:lnTo>
                                    <a:pt x="437" y="335"/>
                                  </a:lnTo>
                                  <a:lnTo>
                                    <a:pt x="417" y="311"/>
                                  </a:lnTo>
                                  <a:lnTo>
                                    <a:pt x="398" y="280"/>
                                  </a:lnTo>
                                  <a:lnTo>
                                    <a:pt x="382" y="243"/>
                                  </a:lnTo>
                                  <a:lnTo>
                                    <a:pt x="368" y="199"/>
                                  </a:lnTo>
                                  <a:lnTo>
                                    <a:pt x="361" y="166"/>
                                  </a:lnTo>
                                  <a:lnTo>
                                    <a:pt x="355" y="129"/>
                                  </a:lnTo>
                                  <a:lnTo>
                                    <a:pt x="351" y="89"/>
                                  </a:lnTo>
                                  <a:lnTo>
                                    <a:pt x="349" y="45"/>
                                  </a:lnTo>
                                  <a:lnTo>
                                    <a:pt x="349" y="18"/>
                                  </a:lnTo>
                                  <a:lnTo>
                                    <a:pt x="333" y="17"/>
                                  </a:lnTo>
                                  <a:lnTo>
                                    <a:pt x="318" y="16"/>
                                  </a:lnTo>
                                  <a:lnTo>
                                    <a:pt x="305" y="15"/>
                                  </a:lnTo>
                                  <a:lnTo>
                                    <a:pt x="292" y="13"/>
                                  </a:lnTo>
                                  <a:close/>
                                  <a:moveTo>
                                    <a:pt x="735" y="0"/>
                                  </a:moveTo>
                                  <a:lnTo>
                                    <a:pt x="740" y="72"/>
                                  </a:lnTo>
                                  <a:lnTo>
                                    <a:pt x="740" y="180"/>
                                  </a:lnTo>
                                  <a:lnTo>
                                    <a:pt x="738" y="236"/>
                                  </a:lnTo>
                                  <a:lnTo>
                                    <a:pt x="734" y="284"/>
                                  </a:lnTo>
                                  <a:lnTo>
                                    <a:pt x="726" y="325"/>
                                  </a:lnTo>
                                  <a:lnTo>
                                    <a:pt x="715" y="359"/>
                                  </a:lnTo>
                                  <a:lnTo>
                                    <a:pt x="703" y="384"/>
                                  </a:lnTo>
                                  <a:lnTo>
                                    <a:pt x="686" y="407"/>
                                  </a:lnTo>
                                  <a:lnTo>
                                    <a:pt x="665" y="429"/>
                                  </a:lnTo>
                                  <a:lnTo>
                                    <a:pt x="640" y="449"/>
                                  </a:lnTo>
                                  <a:lnTo>
                                    <a:pt x="629" y="457"/>
                                  </a:lnTo>
                                  <a:lnTo>
                                    <a:pt x="636" y="458"/>
                                  </a:lnTo>
                                  <a:lnTo>
                                    <a:pt x="645" y="461"/>
                                  </a:lnTo>
                                  <a:lnTo>
                                    <a:pt x="670" y="471"/>
                                  </a:lnTo>
                                  <a:lnTo>
                                    <a:pt x="680" y="478"/>
                                  </a:lnTo>
                                  <a:lnTo>
                                    <a:pt x="689" y="487"/>
                                  </a:lnTo>
                                  <a:lnTo>
                                    <a:pt x="697" y="478"/>
                                  </a:lnTo>
                                  <a:lnTo>
                                    <a:pt x="715" y="455"/>
                                  </a:lnTo>
                                  <a:lnTo>
                                    <a:pt x="732" y="432"/>
                                  </a:lnTo>
                                  <a:lnTo>
                                    <a:pt x="746" y="409"/>
                                  </a:lnTo>
                                  <a:lnTo>
                                    <a:pt x="758" y="385"/>
                                  </a:lnTo>
                                  <a:lnTo>
                                    <a:pt x="765" y="367"/>
                                  </a:lnTo>
                                  <a:lnTo>
                                    <a:pt x="772" y="346"/>
                                  </a:lnTo>
                                  <a:lnTo>
                                    <a:pt x="778" y="322"/>
                                  </a:lnTo>
                                  <a:lnTo>
                                    <a:pt x="784" y="296"/>
                                  </a:lnTo>
                                  <a:lnTo>
                                    <a:pt x="1048" y="296"/>
                                  </a:lnTo>
                                  <a:lnTo>
                                    <a:pt x="1048" y="252"/>
                                  </a:lnTo>
                                  <a:lnTo>
                                    <a:pt x="789" y="252"/>
                                  </a:lnTo>
                                  <a:lnTo>
                                    <a:pt x="790" y="172"/>
                                  </a:lnTo>
                                  <a:lnTo>
                                    <a:pt x="1048" y="172"/>
                                  </a:lnTo>
                                  <a:lnTo>
                                    <a:pt x="1048" y="128"/>
                                  </a:lnTo>
                                  <a:lnTo>
                                    <a:pt x="790" y="128"/>
                                  </a:lnTo>
                                  <a:lnTo>
                                    <a:pt x="790" y="49"/>
                                  </a:lnTo>
                                  <a:lnTo>
                                    <a:pt x="1049" y="49"/>
                                  </a:lnTo>
                                  <a:lnTo>
                                    <a:pt x="1049" y="43"/>
                                  </a:lnTo>
                                  <a:lnTo>
                                    <a:pt x="1051" y="24"/>
                                  </a:lnTo>
                                  <a:lnTo>
                                    <a:pt x="1052" y="4"/>
                                  </a:lnTo>
                                  <a:lnTo>
                                    <a:pt x="808" y="4"/>
                                  </a:lnTo>
                                  <a:lnTo>
                                    <a:pt x="795" y="3"/>
                                  </a:lnTo>
                                  <a:lnTo>
                                    <a:pt x="778" y="3"/>
                                  </a:lnTo>
                                  <a:lnTo>
                                    <a:pt x="758" y="1"/>
                                  </a:lnTo>
                                  <a:lnTo>
                                    <a:pt x="735" y="0"/>
                                  </a:lnTo>
                                  <a:close/>
                                  <a:moveTo>
                                    <a:pt x="927" y="411"/>
                                  </a:moveTo>
                                  <a:lnTo>
                                    <a:pt x="933" y="424"/>
                                  </a:lnTo>
                                  <a:lnTo>
                                    <a:pt x="938" y="434"/>
                                  </a:lnTo>
                                  <a:lnTo>
                                    <a:pt x="942" y="442"/>
                                  </a:lnTo>
                                  <a:lnTo>
                                    <a:pt x="944" y="449"/>
                                  </a:lnTo>
                                  <a:lnTo>
                                    <a:pt x="946" y="456"/>
                                  </a:lnTo>
                                  <a:lnTo>
                                    <a:pt x="947" y="466"/>
                                  </a:lnTo>
                                  <a:lnTo>
                                    <a:pt x="947" y="481"/>
                                  </a:lnTo>
                                  <a:lnTo>
                                    <a:pt x="982" y="478"/>
                                  </a:lnTo>
                                  <a:lnTo>
                                    <a:pt x="1009" y="472"/>
                                  </a:lnTo>
                                  <a:lnTo>
                                    <a:pt x="1030" y="464"/>
                                  </a:lnTo>
                                  <a:lnTo>
                                    <a:pt x="1043" y="454"/>
                                  </a:lnTo>
                                  <a:lnTo>
                                    <a:pt x="1045" y="449"/>
                                  </a:lnTo>
                                  <a:lnTo>
                                    <a:pt x="1047" y="439"/>
                                  </a:lnTo>
                                  <a:lnTo>
                                    <a:pt x="1048" y="425"/>
                                  </a:lnTo>
                                  <a:lnTo>
                                    <a:pt x="1048" y="417"/>
                                  </a:lnTo>
                                  <a:lnTo>
                                    <a:pt x="966" y="417"/>
                                  </a:lnTo>
                                  <a:lnTo>
                                    <a:pt x="962" y="417"/>
                                  </a:lnTo>
                                  <a:lnTo>
                                    <a:pt x="957" y="416"/>
                                  </a:lnTo>
                                  <a:lnTo>
                                    <a:pt x="933" y="412"/>
                                  </a:lnTo>
                                  <a:lnTo>
                                    <a:pt x="927" y="411"/>
                                  </a:lnTo>
                                  <a:close/>
                                  <a:moveTo>
                                    <a:pt x="1048" y="296"/>
                                  </a:moveTo>
                                  <a:lnTo>
                                    <a:pt x="997" y="296"/>
                                  </a:lnTo>
                                  <a:lnTo>
                                    <a:pt x="997" y="403"/>
                                  </a:lnTo>
                                  <a:lnTo>
                                    <a:pt x="995" y="411"/>
                                  </a:lnTo>
                                  <a:lnTo>
                                    <a:pt x="991" y="413"/>
                                  </a:lnTo>
                                  <a:lnTo>
                                    <a:pt x="985" y="416"/>
                                  </a:lnTo>
                                  <a:lnTo>
                                    <a:pt x="979" y="417"/>
                                  </a:lnTo>
                                  <a:lnTo>
                                    <a:pt x="1048" y="417"/>
                                  </a:lnTo>
                                  <a:lnTo>
                                    <a:pt x="1048" y="411"/>
                                  </a:lnTo>
                                  <a:lnTo>
                                    <a:pt x="1048" y="296"/>
                                  </a:lnTo>
                                  <a:close/>
                                  <a:moveTo>
                                    <a:pt x="1048" y="172"/>
                                  </a:moveTo>
                                  <a:lnTo>
                                    <a:pt x="997" y="172"/>
                                  </a:lnTo>
                                  <a:lnTo>
                                    <a:pt x="997" y="252"/>
                                  </a:lnTo>
                                  <a:lnTo>
                                    <a:pt x="1048" y="252"/>
                                  </a:lnTo>
                                  <a:lnTo>
                                    <a:pt x="1048" y="172"/>
                                  </a:lnTo>
                                  <a:close/>
                                  <a:moveTo>
                                    <a:pt x="1049" y="49"/>
                                  </a:moveTo>
                                  <a:lnTo>
                                    <a:pt x="997" y="49"/>
                                  </a:lnTo>
                                  <a:lnTo>
                                    <a:pt x="997" y="128"/>
                                  </a:lnTo>
                                  <a:lnTo>
                                    <a:pt x="1048" y="128"/>
                                  </a:lnTo>
                                  <a:lnTo>
                                    <a:pt x="1048" y="67"/>
                                  </a:lnTo>
                                  <a:lnTo>
                                    <a:pt x="1049" y="58"/>
                                  </a:lnTo>
                                  <a:lnTo>
                                    <a:pt x="1049" y="49"/>
                                  </a:lnTo>
                                  <a:close/>
                                  <a:moveTo>
                                    <a:pt x="1052" y="0"/>
                                  </a:moveTo>
                                  <a:lnTo>
                                    <a:pt x="1004" y="3"/>
                                  </a:lnTo>
                                  <a:lnTo>
                                    <a:pt x="987" y="3"/>
                                  </a:lnTo>
                                  <a:lnTo>
                                    <a:pt x="975" y="4"/>
                                  </a:lnTo>
                                  <a:lnTo>
                                    <a:pt x="1052" y="4"/>
                                  </a:lnTo>
                                  <a:lnTo>
                                    <a:pt x="10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90" name="任意多边形 1490"/>
                          <wps:cNvSpPr/>
                          <wps:spPr>
                            <a:xfrm>
                              <a:off x="7113" y="10308"/>
                              <a:ext cx="724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974" h="388">
                                  <a:moveTo>
                                    <a:pt x="185" y="5"/>
                                  </a:moveTo>
                                  <a:lnTo>
                                    <a:pt x="115" y="5"/>
                                  </a:lnTo>
                                  <a:lnTo>
                                    <a:pt x="0" y="382"/>
                                  </a:lnTo>
                                  <a:lnTo>
                                    <a:pt x="59" y="382"/>
                                  </a:lnTo>
                                  <a:lnTo>
                                    <a:pt x="91" y="271"/>
                                  </a:lnTo>
                                  <a:lnTo>
                                    <a:pt x="267" y="271"/>
                                  </a:lnTo>
                                  <a:lnTo>
                                    <a:pt x="253" y="227"/>
                                  </a:lnTo>
                                  <a:lnTo>
                                    <a:pt x="100" y="227"/>
                                  </a:lnTo>
                                  <a:lnTo>
                                    <a:pt x="130" y="128"/>
                                  </a:lnTo>
                                  <a:lnTo>
                                    <a:pt x="135" y="110"/>
                                  </a:lnTo>
                                  <a:lnTo>
                                    <a:pt x="140" y="91"/>
                                  </a:lnTo>
                                  <a:lnTo>
                                    <a:pt x="148" y="54"/>
                                  </a:lnTo>
                                  <a:lnTo>
                                    <a:pt x="200" y="54"/>
                                  </a:lnTo>
                                  <a:lnTo>
                                    <a:pt x="185" y="5"/>
                                  </a:lnTo>
                                  <a:close/>
                                  <a:moveTo>
                                    <a:pt x="267" y="271"/>
                                  </a:moveTo>
                                  <a:lnTo>
                                    <a:pt x="206" y="271"/>
                                  </a:lnTo>
                                  <a:lnTo>
                                    <a:pt x="240" y="382"/>
                                  </a:lnTo>
                                  <a:lnTo>
                                    <a:pt x="300" y="382"/>
                                  </a:lnTo>
                                  <a:lnTo>
                                    <a:pt x="267" y="271"/>
                                  </a:lnTo>
                                  <a:close/>
                                  <a:moveTo>
                                    <a:pt x="200" y="54"/>
                                  </a:moveTo>
                                  <a:lnTo>
                                    <a:pt x="149" y="54"/>
                                  </a:lnTo>
                                  <a:lnTo>
                                    <a:pt x="153" y="72"/>
                                  </a:lnTo>
                                  <a:lnTo>
                                    <a:pt x="158" y="91"/>
                                  </a:lnTo>
                                  <a:lnTo>
                                    <a:pt x="163" y="110"/>
                                  </a:lnTo>
                                  <a:lnTo>
                                    <a:pt x="168" y="129"/>
                                  </a:lnTo>
                                  <a:lnTo>
                                    <a:pt x="197" y="227"/>
                                  </a:lnTo>
                                  <a:lnTo>
                                    <a:pt x="253" y="227"/>
                                  </a:lnTo>
                                  <a:lnTo>
                                    <a:pt x="200" y="54"/>
                                  </a:lnTo>
                                  <a:close/>
                                  <a:moveTo>
                                    <a:pt x="431" y="5"/>
                                  </a:moveTo>
                                  <a:lnTo>
                                    <a:pt x="374" y="5"/>
                                  </a:lnTo>
                                  <a:lnTo>
                                    <a:pt x="374" y="230"/>
                                  </a:lnTo>
                                  <a:lnTo>
                                    <a:pt x="383" y="301"/>
                                  </a:lnTo>
                                  <a:lnTo>
                                    <a:pt x="410" y="350"/>
                                  </a:lnTo>
                                  <a:lnTo>
                                    <a:pt x="450" y="378"/>
                                  </a:lnTo>
                                  <a:lnTo>
                                    <a:pt x="503" y="387"/>
                                  </a:lnTo>
                                  <a:lnTo>
                                    <a:pt x="558" y="378"/>
                                  </a:lnTo>
                                  <a:lnTo>
                                    <a:pt x="601" y="349"/>
                                  </a:lnTo>
                                  <a:lnTo>
                                    <a:pt x="606" y="340"/>
                                  </a:lnTo>
                                  <a:lnTo>
                                    <a:pt x="505" y="340"/>
                                  </a:lnTo>
                                  <a:lnTo>
                                    <a:pt x="475" y="334"/>
                                  </a:lnTo>
                                  <a:lnTo>
                                    <a:pt x="452" y="315"/>
                                  </a:lnTo>
                                  <a:lnTo>
                                    <a:pt x="436" y="282"/>
                                  </a:lnTo>
                                  <a:lnTo>
                                    <a:pt x="431" y="233"/>
                                  </a:lnTo>
                                  <a:lnTo>
                                    <a:pt x="431" y="5"/>
                                  </a:lnTo>
                                  <a:close/>
                                  <a:moveTo>
                                    <a:pt x="639" y="5"/>
                                  </a:moveTo>
                                  <a:lnTo>
                                    <a:pt x="582" y="5"/>
                                  </a:lnTo>
                                  <a:lnTo>
                                    <a:pt x="582" y="233"/>
                                  </a:lnTo>
                                  <a:lnTo>
                                    <a:pt x="577" y="281"/>
                                  </a:lnTo>
                                  <a:lnTo>
                                    <a:pt x="561" y="315"/>
                                  </a:lnTo>
                                  <a:lnTo>
                                    <a:pt x="537" y="334"/>
                                  </a:lnTo>
                                  <a:lnTo>
                                    <a:pt x="505" y="340"/>
                                  </a:lnTo>
                                  <a:lnTo>
                                    <a:pt x="606" y="340"/>
                                  </a:lnTo>
                                  <a:lnTo>
                                    <a:pt x="629" y="300"/>
                                  </a:lnTo>
                                  <a:lnTo>
                                    <a:pt x="639" y="228"/>
                                  </a:lnTo>
                                  <a:lnTo>
                                    <a:pt x="639" y="5"/>
                                  </a:lnTo>
                                  <a:close/>
                                  <a:moveTo>
                                    <a:pt x="911" y="2"/>
                                  </a:moveTo>
                                  <a:lnTo>
                                    <a:pt x="833" y="15"/>
                                  </a:lnTo>
                                  <a:lnTo>
                                    <a:pt x="773" y="53"/>
                                  </a:lnTo>
                                  <a:lnTo>
                                    <a:pt x="733" y="114"/>
                                  </a:lnTo>
                                  <a:lnTo>
                                    <a:pt x="718" y="196"/>
                                  </a:lnTo>
                                  <a:lnTo>
                                    <a:pt x="724" y="251"/>
                                  </a:lnTo>
                                  <a:lnTo>
                                    <a:pt x="749" y="313"/>
                                  </a:lnTo>
                                  <a:lnTo>
                                    <a:pt x="804" y="364"/>
                                  </a:lnTo>
                                  <a:lnTo>
                                    <a:pt x="902" y="385"/>
                                  </a:lnTo>
                                  <a:lnTo>
                                    <a:pt x="934" y="384"/>
                                  </a:lnTo>
                                  <a:lnTo>
                                    <a:pt x="964" y="379"/>
                                  </a:lnTo>
                                  <a:lnTo>
                                    <a:pt x="990" y="373"/>
                                  </a:lnTo>
                                  <a:lnTo>
                                    <a:pt x="1009" y="366"/>
                                  </a:lnTo>
                                  <a:lnTo>
                                    <a:pt x="1009" y="339"/>
                                  </a:lnTo>
                                  <a:lnTo>
                                    <a:pt x="904" y="339"/>
                                  </a:lnTo>
                                  <a:lnTo>
                                    <a:pt x="853" y="329"/>
                                  </a:lnTo>
                                  <a:lnTo>
                                    <a:pt x="813" y="302"/>
                                  </a:lnTo>
                                  <a:lnTo>
                                    <a:pt x="788" y="256"/>
                                  </a:lnTo>
                                  <a:lnTo>
                                    <a:pt x="778" y="194"/>
                                  </a:lnTo>
                                  <a:lnTo>
                                    <a:pt x="788" y="131"/>
                                  </a:lnTo>
                                  <a:lnTo>
                                    <a:pt x="816" y="86"/>
                                  </a:lnTo>
                                  <a:lnTo>
                                    <a:pt x="858" y="59"/>
                                  </a:lnTo>
                                  <a:lnTo>
                                    <a:pt x="911" y="50"/>
                                  </a:lnTo>
                                  <a:lnTo>
                                    <a:pt x="990" y="50"/>
                                  </a:lnTo>
                                  <a:lnTo>
                                    <a:pt x="999" y="17"/>
                                  </a:lnTo>
                                  <a:lnTo>
                                    <a:pt x="982" y="11"/>
                                  </a:lnTo>
                                  <a:lnTo>
                                    <a:pt x="962" y="6"/>
                                  </a:lnTo>
                                  <a:lnTo>
                                    <a:pt x="938" y="3"/>
                                  </a:lnTo>
                                  <a:lnTo>
                                    <a:pt x="911" y="2"/>
                                  </a:lnTo>
                                  <a:close/>
                                  <a:moveTo>
                                    <a:pt x="1009" y="179"/>
                                  </a:moveTo>
                                  <a:lnTo>
                                    <a:pt x="889" y="179"/>
                                  </a:lnTo>
                                  <a:lnTo>
                                    <a:pt x="889" y="225"/>
                                  </a:lnTo>
                                  <a:lnTo>
                                    <a:pt x="954" y="225"/>
                                  </a:lnTo>
                                  <a:lnTo>
                                    <a:pt x="954" y="331"/>
                                  </a:lnTo>
                                  <a:lnTo>
                                    <a:pt x="946" y="334"/>
                                  </a:lnTo>
                                  <a:lnTo>
                                    <a:pt x="935" y="337"/>
                                  </a:lnTo>
                                  <a:lnTo>
                                    <a:pt x="921" y="338"/>
                                  </a:lnTo>
                                  <a:lnTo>
                                    <a:pt x="904" y="339"/>
                                  </a:lnTo>
                                  <a:lnTo>
                                    <a:pt x="1009" y="339"/>
                                  </a:lnTo>
                                  <a:lnTo>
                                    <a:pt x="1009" y="179"/>
                                  </a:lnTo>
                                  <a:close/>
                                  <a:moveTo>
                                    <a:pt x="990" y="50"/>
                                  </a:moveTo>
                                  <a:lnTo>
                                    <a:pt x="911" y="50"/>
                                  </a:lnTo>
                                  <a:lnTo>
                                    <a:pt x="935" y="51"/>
                                  </a:lnTo>
                                  <a:lnTo>
                                    <a:pt x="955" y="54"/>
                                  </a:lnTo>
                                  <a:lnTo>
                                    <a:pt x="972" y="58"/>
                                  </a:lnTo>
                                  <a:lnTo>
                                    <a:pt x="986" y="64"/>
                                  </a:lnTo>
                                  <a:lnTo>
                                    <a:pt x="990" y="50"/>
                                  </a:lnTo>
                                  <a:close/>
                                  <a:moveTo>
                                    <a:pt x="1156" y="5"/>
                                  </a:moveTo>
                                  <a:lnTo>
                                    <a:pt x="1099" y="5"/>
                                  </a:lnTo>
                                  <a:lnTo>
                                    <a:pt x="1099" y="230"/>
                                  </a:lnTo>
                                  <a:lnTo>
                                    <a:pt x="1108" y="301"/>
                                  </a:lnTo>
                                  <a:lnTo>
                                    <a:pt x="1134" y="350"/>
                                  </a:lnTo>
                                  <a:lnTo>
                                    <a:pt x="1175" y="378"/>
                                  </a:lnTo>
                                  <a:lnTo>
                                    <a:pt x="1228" y="387"/>
                                  </a:lnTo>
                                  <a:lnTo>
                                    <a:pt x="1283" y="378"/>
                                  </a:lnTo>
                                  <a:lnTo>
                                    <a:pt x="1326" y="349"/>
                                  </a:lnTo>
                                  <a:lnTo>
                                    <a:pt x="1331" y="340"/>
                                  </a:lnTo>
                                  <a:lnTo>
                                    <a:pt x="1230" y="340"/>
                                  </a:lnTo>
                                  <a:lnTo>
                                    <a:pt x="1200" y="334"/>
                                  </a:lnTo>
                                  <a:lnTo>
                                    <a:pt x="1177" y="315"/>
                                  </a:lnTo>
                                  <a:lnTo>
                                    <a:pt x="1161" y="282"/>
                                  </a:lnTo>
                                  <a:lnTo>
                                    <a:pt x="1156" y="233"/>
                                  </a:lnTo>
                                  <a:lnTo>
                                    <a:pt x="1156" y="5"/>
                                  </a:lnTo>
                                  <a:close/>
                                  <a:moveTo>
                                    <a:pt x="1364" y="5"/>
                                  </a:moveTo>
                                  <a:lnTo>
                                    <a:pt x="1307" y="5"/>
                                  </a:lnTo>
                                  <a:lnTo>
                                    <a:pt x="1307" y="233"/>
                                  </a:lnTo>
                                  <a:lnTo>
                                    <a:pt x="1301" y="281"/>
                                  </a:lnTo>
                                  <a:lnTo>
                                    <a:pt x="1286" y="315"/>
                                  </a:lnTo>
                                  <a:lnTo>
                                    <a:pt x="1262" y="334"/>
                                  </a:lnTo>
                                  <a:lnTo>
                                    <a:pt x="1230" y="340"/>
                                  </a:lnTo>
                                  <a:lnTo>
                                    <a:pt x="1331" y="340"/>
                                  </a:lnTo>
                                  <a:lnTo>
                                    <a:pt x="1354" y="300"/>
                                  </a:lnTo>
                                  <a:lnTo>
                                    <a:pt x="1364" y="228"/>
                                  </a:lnTo>
                                  <a:lnTo>
                                    <a:pt x="1364" y="5"/>
                                  </a:lnTo>
                                  <a:close/>
                                  <a:moveTo>
                                    <a:pt x="1458" y="317"/>
                                  </a:moveTo>
                                  <a:lnTo>
                                    <a:pt x="1445" y="364"/>
                                  </a:lnTo>
                                  <a:lnTo>
                                    <a:pt x="1462" y="373"/>
                                  </a:lnTo>
                                  <a:lnTo>
                                    <a:pt x="1484" y="380"/>
                                  </a:lnTo>
                                  <a:lnTo>
                                    <a:pt x="1510" y="385"/>
                                  </a:lnTo>
                                  <a:lnTo>
                                    <a:pt x="1536" y="387"/>
                                  </a:lnTo>
                                  <a:lnTo>
                                    <a:pt x="1592" y="379"/>
                                  </a:lnTo>
                                  <a:lnTo>
                                    <a:pt x="1633" y="356"/>
                                  </a:lnTo>
                                  <a:lnTo>
                                    <a:pt x="1646" y="339"/>
                                  </a:lnTo>
                                  <a:lnTo>
                                    <a:pt x="1540" y="339"/>
                                  </a:lnTo>
                                  <a:lnTo>
                                    <a:pt x="1517" y="337"/>
                                  </a:lnTo>
                                  <a:lnTo>
                                    <a:pt x="1495" y="332"/>
                                  </a:lnTo>
                                  <a:lnTo>
                                    <a:pt x="1475" y="325"/>
                                  </a:lnTo>
                                  <a:lnTo>
                                    <a:pt x="1458" y="317"/>
                                  </a:lnTo>
                                  <a:close/>
                                  <a:moveTo>
                                    <a:pt x="1574" y="0"/>
                                  </a:moveTo>
                                  <a:lnTo>
                                    <a:pt x="1523" y="8"/>
                                  </a:lnTo>
                                  <a:lnTo>
                                    <a:pt x="1485" y="29"/>
                                  </a:lnTo>
                                  <a:lnTo>
                                    <a:pt x="1460" y="62"/>
                                  </a:lnTo>
                                  <a:lnTo>
                                    <a:pt x="1452" y="104"/>
                                  </a:lnTo>
                                  <a:lnTo>
                                    <a:pt x="1458" y="139"/>
                                  </a:lnTo>
                                  <a:lnTo>
                                    <a:pt x="1478" y="168"/>
                                  </a:lnTo>
                                  <a:lnTo>
                                    <a:pt x="1507" y="192"/>
                                  </a:lnTo>
                                  <a:lnTo>
                                    <a:pt x="1574" y="226"/>
                                  </a:lnTo>
                                  <a:lnTo>
                                    <a:pt x="1594" y="242"/>
                                  </a:lnTo>
                                  <a:lnTo>
                                    <a:pt x="1606" y="260"/>
                                  </a:lnTo>
                                  <a:lnTo>
                                    <a:pt x="1609" y="282"/>
                                  </a:lnTo>
                                  <a:lnTo>
                                    <a:pt x="1605" y="305"/>
                                  </a:lnTo>
                                  <a:lnTo>
                                    <a:pt x="1591" y="323"/>
                                  </a:lnTo>
                                  <a:lnTo>
                                    <a:pt x="1569" y="335"/>
                                  </a:lnTo>
                                  <a:lnTo>
                                    <a:pt x="1540" y="339"/>
                                  </a:lnTo>
                                  <a:lnTo>
                                    <a:pt x="1646" y="339"/>
                                  </a:lnTo>
                                  <a:lnTo>
                                    <a:pt x="1659" y="321"/>
                                  </a:lnTo>
                                  <a:lnTo>
                                    <a:pt x="1667" y="277"/>
                                  </a:lnTo>
                                  <a:lnTo>
                                    <a:pt x="1662" y="241"/>
                                  </a:lnTo>
                                  <a:lnTo>
                                    <a:pt x="1645" y="212"/>
                                  </a:lnTo>
                                  <a:lnTo>
                                    <a:pt x="1617" y="187"/>
                                  </a:lnTo>
                                  <a:lnTo>
                                    <a:pt x="1578" y="166"/>
                                  </a:lnTo>
                                  <a:lnTo>
                                    <a:pt x="1547" y="151"/>
                                  </a:lnTo>
                                  <a:lnTo>
                                    <a:pt x="1526" y="136"/>
                                  </a:lnTo>
                                  <a:lnTo>
                                    <a:pt x="1513" y="119"/>
                                  </a:lnTo>
                                  <a:lnTo>
                                    <a:pt x="1509" y="97"/>
                                  </a:lnTo>
                                  <a:lnTo>
                                    <a:pt x="1513" y="79"/>
                                  </a:lnTo>
                                  <a:lnTo>
                                    <a:pt x="1524" y="63"/>
                                  </a:lnTo>
                                  <a:lnTo>
                                    <a:pt x="1544" y="52"/>
                                  </a:lnTo>
                                  <a:lnTo>
                                    <a:pt x="1573" y="47"/>
                                  </a:lnTo>
                                  <a:lnTo>
                                    <a:pt x="1644" y="47"/>
                                  </a:lnTo>
                                  <a:lnTo>
                                    <a:pt x="1653" y="17"/>
                                  </a:lnTo>
                                  <a:lnTo>
                                    <a:pt x="1639" y="11"/>
                                  </a:lnTo>
                                  <a:lnTo>
                                    <a:pt x="1621" y="5"/>
                                  </a:lnTo>
                                  <a:lnTo>
                                    <a:pt x="1599" y="1"/>
                                  </a:lnTo>
                                  <a:lnTo>
                                    <a:pt x="1574" y="0"/>
                                  </a:lnTo>
                                  <a:close/>
                                  <a:moveTo>
                                    <a:pt x="1644" y="47"/>
                                  </a:moveTo>
                                  <a:lnTo>
                                    <a:pt x="1573" y="47"/>
                                  </a:lnTo>
                                  <a:lnTo>
                                    <a:pt x="1594" y="49"/>
                                  </a:lnTo>
                                  <a:lnTo>
                                    <a:pt x="1613" y="53"/>
                                  </a:lnTo>
                                  <a:lnTo>
                                    <a:pt x="1628" y="59"/>
                                  </a:lnTo>
                                  <a:lnTo>
                                    <a:pt x="1639" y="64"/>
                                  </a:lnTo>
                                  <a:lnTo>
                                    <a:pt x="1644" y="47"/>
                                  </a:lnTo>
                                  <a:close/>
                                  <a:moveTo>
                                    <a:pt x="1872" y="54"/>
                                  </a:moveTo>
                                  <a:lnTo>
                                    <a:pt x="1815" y="54"/>
                                  </a:lnTo>
                                  <a:lnTo>
                                    <a:pt x="1815" y="382"/>
                                  </a:lnTo>
                                  <a:lnTo>
                                    <a:pt x="1872" y="382"/>
                                  </a:lnTo>
                                  <a:lnTo>
                                    <a:pt x="1872" y="54"/>
                                  </a:lnTo>
                                  <a:close/>
                                  <a:moveTo>
                                    <a:pt x="1974" y="5"/>
                                  </a:moveTo>
                                  <a:lnTo>
                                    <a:pt x="1714" y="5"/>
                                  </a:lnTo>
                                  <a:lnTo>
                                    <a:pt x="1714" y="54"/>
                                  </a:lnTo>
                                  <a:lnTo>
                                    <a:pt x="1974" y="54"/>
                                  </a:lnTo>
                                  <a:lnTo>
                                    <a:pt x="1974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</wpg:grpSp>
                      <wpg:grpSp>
                        <wpg:cNvPr id="395" name="组合 395"/>
                        <wpg:cNvGrpSpPr/>
                        <wpg:grpSpPr>
                          <a:xfrm>
                            <a:off x="12076" y="13025"/>
                            <a:ext cx="3380" cy="2846"/>
                            <a:chOff x="919" y="13025"/>
                            <a:chExt cx="3380" cy="2846"/>
                          </a:xfrm>
                        </wpg:grpSpPr>
                        <wpg:grpSp>
                          <wpg:cNvPr id="333" name="组合 1009"/>
                          <wpg:cNvGrpSpPr/>
                          <wpg:grpSpPr>
                            <a:xfrm rot="0">
                              <a:off x="919" y="13315"/>
                              <a:ext cx="3380" cy="200"/>
                              <a:chOff x="2473" y="2521"/>
                              <a:chExt cx="3278" cy="194"/>
                            </a:xfrm>
                          </wpg:grpSpPr>
                          <wps:wsp>
                            <wps:cNvPr id="1010" name="矩形 1"/>
                            <wps:cNvSpPr/>
                            <wps:spPr>
                              <a:xfrm>
                                <a:off x="2473" y="2521"/>
                                <a:ext cx="3279" cy="1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36A7A8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  <wpg:grpSp>
                            <wpg:cNvPr id="334" name="组合 735"/>
                            <wpg:cNvGrpSpPr/>
                            <wpg:grpSpPr>
                              <a:xfrm>
                                <a:off x="2582" y="2571"/>
                                <a:ext cx="3061" cy="97"/>
                                <a:chOff x="1304" y="2571"/>
                                <a:chExt cx="3061" cy="97"/>
                              </a:xfrm>
                            </wpg:grpSpPr>
                            <wps:wsp>
                              <wps:cNvPr id="1012" name="任意多边形 2"/>
                              <wps:cNvSpPr/>
                              <wps:spPr>
                                <a:xfrm>
                                  <a:off x="1304" y="2572"/>
                                  <a:ext cx="283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4" y="66"/>
                                      </a:moveTo>
                                      <a:lnTo>
                                        <a:pt x="306" y="66"/>
                                      </a:lnTo>
                                      <a:lnTo>
                                        <a:pt x="306" y="78"/>
                                      </a:lnTo>
                                      <a:lnTo>
                                        <a:pt x="444" y="78"/>
                                      </a:lnTo>
                                      <a:lnTo>
                                        <a:pt x="444" y="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013" name="任意多边形 3"/>
                              <wps:cNvSpPr/>
                              <wps:spPr>
                                <a:xfrm>
                                  <a:off x="1771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20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20" y="13"/>
                                      </a:lnTo>
                                      <a:lnTo>
                                        <a:pt x="120" y="4"/>
                                      </a:lnTo>
                                      <a:close/>
                                      <a:moveTo>
                                        <a:pt x="120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120" y="38"/>
                                      </a:lnTo>
                                      <a:close/>
                                      <a:moveTo>
                                        <a:pt x="120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120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7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5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6" y="90"/>
                                      </a:lnTo>
                                      <a:lnTo>
                                        <a:pt x="126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5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3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9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5" y="144"/>
                                      </a:lnTo>
                                      <a:lnTo>
                                        <a:pt x="159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9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2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7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7" y="30"/>
                                      </a:lnTo>
                                      <a:lnTo>
                                        <a:pt x="227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0" y="21"/>
                                      </a:moveTo>
                                      <a:lnTo>
                                        <a:pt x="321" y="21"/>
                                      </a:lnTo>
                                      <a:lnTo>
                                        <a:pt x="321" y="33"/>
                                      </a:lnTo>
                                      <a:lnTo>
                                        <a:pt x="430" y="33"/>
                                      </a:lnTo>
                                      <a:lnTo>
                                        <a:pt x="430" y="21"/>
                                      </a:lnTo>
                                      <a:close/>
                                      <a:moveTo>
                                        <a:pt x="443" y="120"/>
                                      </a:moveTo>
                                      <a:lnTo>
                                        <a:pt x="308" y="120"/>
                                      </a:lnTo>
                                      <a:lnTo>
                                        <a:pt x="308" y="132"/>
                                      </a:lnTo>
                                      <a:lnTo>
                                        <a:pt x="443" y="132"/>
                                      </a:lnTo>
                                      <a:lnTo>
                                        <a:pt x="443" y="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014" name="任意多边形 4"/>
                              <wps:cNvSpPr/>
                              <wps:spPr>
                                <a:xfrm>
                                  <a:off x="2237" y="2572"/>
                                  <a:ext cx="28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1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1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5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8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4" y="81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4" y="55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4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4" y="99"/>
                                      </a:lnTo>
                                      <a:lnTo>
                                        <a:pt x="214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4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214" y="55"/>
                                      </a:lnTo>
                                      <a:close/>
                                      <a:moveTo>
                                        <a:pt x="214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214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4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4" y="20"/>
                                      </a:lnTo>
                                      <a:lnTo>
                                        <a:pt x="214" y="0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  <a:moveTo>
                                        <a:pt x="420" y="68"/>
                                      </a:moveTo>
                                      <a:lnTo>
                                        <a:pt x="327" y="68"/>
                                      </a:lnTo>
                                      <a:lnTo>
                                        <a:pt x="327" y="79"/>
                                      </a:lnTo>
                                      <a:lnTo>
                                        <a:pt x="420" y="79"/>
                                      </a:lnTo>
                                      <a:lnTo>
                                        <a:pt x="420" y="68"/>
                                      </a:lnTo>
                                      <a:close/>
                                      <a:moveTo>
                                        <a:pt x="440" y="126"/>
                                      </a:moveTo>
                                      <a:lnTo>
                                        <a:pt x="308" y="126"/>
                                      </a:lnTo>
                                      <a:lnTo>
                                        <a:pt x="308" y="137"/>
                                      </a:lnTo>
                                      <a:lnTo>
                                        <a:pt x="440" y="137"/>
                                      </a:lnTo>
                                      <a:lnTo>
                                        <a:pt x="440" y="1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015" name="任意多边形 5"/>
                              <wps:cNvSpPr/>
                              <wps:spPr>
                                <a:xfrm>
                                  <a:off x="2701" y="2572"/>
                                  <a:ext cx="278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37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7" y="12"/>
                                      </a:moveTo>
                                      <a:lnTo>
                                        <a:pt x="312" y="12"/>
                                      </a:lnTo>
                                      <a:lnTo>
                                        <a:pt x="312" y="144"/>
                                      </a:lnTo>
                                      <a:lnTo>
                                        <a:pt x="323" y="144"/>
                                      </a:lnTo>
                                      <a:lnTo>
                                        <a:pt x="323" y="131"/>
                                      </a:lnTo>
                                      <a:lnTo>
                                        <a:pt x="437" y="131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323" y="120"/>
                                      </a:lnTo>
                                      <a:lnTo>
                                        <a:pt x="323" y="23"/>
                                      </a:lnTo>
                                      <a:lnTo>
                                        <a:pt x="437" y="23"/>
                                      </a:lnTo>
                                      <a:lnTo>
                                        <a:pt x="437" y="12"/>
                                      </a:lnTo>
                                      <a:close/>
                                      <a:moveTo>
                                        <a:pt x="437" y="131"/>
                                      </a:moveTo>
                                      <a:lnTo>
                                        <a:pt x="426" y="131"/>
                                      </a:lnTo>
                                      <a:lnTo>
                                        <a:pt x="426" y="143"/>
                                      </a:lnTo>
                                      <a:lnTo>
                                        <a:pt x="437" y="143"/>
                                      </a:lnTo>
                                      <a:lnTo>
                                        <a:pt x="437" y="131"/>
                                      </a:lnTo>
                                      <a:close/>
                                      <a:moveTo>
                                        <a:pt x="437" y="23"/>
                                      </a:moveTo>
                                      <a:lnTo>
                                        <a:pt x="426" y="23"/>
                                      </a:lnTo>
                                      <a:lnTo>
                                        <a:pt x="426" y="120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437" y="23"/>
                                      </a:lnTo>
                                      <a:close/>
                                      <a:moveTo>
                                        <a:pt x="363" y="23"/>
                                      </a:moveTo>
                                      <a:lnTo>
                                        <a:pt x="353" y="23"/>
                                      </a:lnTo>
                                      <a:lnTo>
                                        <a:pt x="352" y="51"/>
                                      </a:lnTo>
                                      <a:lnTo>
                                        <a:pt x="348" y="72"/>
                                      </a:lnTo>
                                      <a:lnTo>
                                        <a:pt x="339" y="88"/>
                                      </a:lnTo>
                                      <a:lnTo>
                                        <a:pt x="325" y="98"/>
                                      </a:lnTo>
                                      <a:lnTo>
                                        <a:pt x="327" y="100"/>
                                      </a:lnTo>
                                      <a:lnTo>
                                        <a:pt x="330" y="104"/>
                                      </a:lnTo>
                                      <a:lnTo>
                                        <a:pt x="331" y="107"/>
                                      </a:lnTo>
                                      <a:lnTo>
                                        <a:pt x="347" y="95"/>
                                      </a:lnTo>
                                      <a:lnTo>
                                        <a:pt x="357" y="77"/>
                                      </a:lnTo>
                                      <a:lnTo>
                                        <a:pt x="361" y="53"/>
                                      </a:lnTo>
                                      <a:lnTo>
                                        <a:pt x="363" y="23"/>
                                      </a:lnTo>
                                      <a:close/>
                                      <a:moveTo>
                                        <a:pt x="395" y="23"/>
                                      </a:moveTo>
                                      <a:lnTo>
                                        <a:pt x="385" y="23"/>
                                      </a:lnTo>
                                      <a:lnTo>
                                        <a:pt x="385" y="88"/>
                                      </a:lnTo>
                                      <a:lnTo>
                                        <a:pt x="388" y="93"/>
                                      </a:lnTo>
                                      <a:lnTo>
                                        <a:pt x="418" y="93"/>
                                      </a:lnTo>
                                      <a:lnTo>
                                        <a:pt x="422" y="93"/>
                                      </a:lnTo>
                                      <a:lnTo>
                                        <a:pt x="424" y="92"/>
                                      </a:lnTo>
                                      <a:lnTo>
                                        <a:pt x="424" y="90"/>
                                      </a:lnTo>
                                      <a:lnTo>
                                        <a:pt x="423" y="86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395" y="84"/>
                                      </a:lnTo>
                                      <a:lnTo>
                                        <a:pt x="395" y="82"/>
                                      </a:lnTo>
                                      <a:lnTo>
                                        <a:pt x="395" y="23"/>
                                      </a:lnTo>
                                      <a:close/>
                                      <a:moveTo>
                                        <a:pt x="423" y="83"/>
                                      </a:moveTo>
                                      <a:lnTo>
                                        <a:pt x="421" y="84"/>
                                      </a:lnTo>
                                      <a:lnTo>
                                        <a:pt x="417" y="84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423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016" name="任意多边形 6"/>
                              <wps:cNvSpPr/>
                              <wps:spPr>
                                <a:xfrm>
                                  <a:off x="3163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3" y="129"/>
                                      </a:moveTo>
                                      <a:lnTo>
                                        <a:pt x="308" y="129"/>
                                      </a:lnTo>
                                      <a:lnTo>
                                        <a:pt x="308" y="140"/>
                                      </a:lnTo>
                                      <a:lnTo>
                                        <a:pt x="443" y="140"/>
                                      </a:lnTo>
                                      <a:lnTo>
                                        <a:pt x="443" y="129"/>
                                      </a:lnTo>
                                      <a:close/>
                                      <a:moveTo>
                                        <a:pt x="366" y="73"/>
                                      </a:moveTo>
                                      <a:lnTo>
                                        <a:pt x="355" y="73"/>
                                      </a:lnTo>
                                      <a:lnTo>
                                        <a:pt x="352" y="88"/>
                                      </a:lnTo>
                                      <a:lnTo>
                                        <a:pt x="350" y="103"/>
                                      </a:lnTo>
                                      <a:lnTo>
                                        <a:pt x="348" y="117"/>
                                      </a:lnTo>
                                      <a:lnTo>
                                        <a:pt x="345" y="129"/>
                                      </a:lnTo>
                                      <a:lnTo>
                                        <a:pt x="356" y="129"/>
                                      </a:lnTo>
                                      <a:lnTo>
                                        <a:pt x="359" y="117"/>
                                      </a:lnTo>
                                      <a:lnTo>
                                        <a:pt x="361" y="103"/>
                                      </a:lnTo>
                                      <a:lnTo>
                                        <a:pt x="363" y="88"/>
                                      </a:lnTo>
                                      <a:lnTo>
                                        <a:pt x="366" y="73"/>
                                      </a:lnTo>
                                      <a:close/>
                                      <a:moveTo>
                                        <a:pt x="409" y="62"/>
                                      </a:moveTo>
                                      <a:lnTo>
                                        <a:pt x="408" y="62"/>
                                      </a:lnTo>
                                      <a:lnTo>
                                        <a:pt x="326" y="62"/>
                                      </a:lnTo>
                                      <a:lnTo>
                                        <a:pt x="326" y="73"/>
                                      </a:lnTo>
                                      <a:lnTo>
                                        <a:pt x="406" y="73"/>
                                      </a:lnTo>
                                      <a:lnTo>
                                        <a:pt x="405" y="88"/>
                                      </a:lnTo>
                                      <a:lnTo>
                                        <a:pt x="403" y="103"/>
                                      </a:lnTo>
                                      <a:lnTo>
                                        <a:pt x="402" y="117"/>
                                      </a:lnTo>
                                      <a:lnTo>
                                        <a:pt x="401" y="129"/>
                                      </a:lnTo>
                                      <a:lnTo>
                                        <a:pt x="411" y="129"/>
                                      </a:lnTo>
                                      <a:lnTo>
                                        <a:pt x="413" y="112"/>
                                      </a:lnTo>
                                      <a:lnTo>
                                        <a:pt x="415" y="95"/>
                                      </a:lnTo>
                                      <a:lnTo>
                                        <a:pt x="416" y="78"/>
                                      </a:lnTo>
                                      <a:lnTo>
                                        <a:pt x="417" y="62"/>
                                      </a:lnTo>
                                      <a:lnTo>
                                        <a:pt x="409" y="62"/>
                                      </a:lnTo>
                                      <a:close/>
                                      <a:moveTo>
                                        <a:pt x="372" y="25"/>
                                      </a:moveTo>
                                      <a:lnTo>
                                        <a:pt x="362" y="25"/>
                                      </a:lnTo>
                                      <a:lnTo>
                                        <a:pt x="360" y="36"/>
                                      </a:lnTo>
                                      <a:lnTo>
                                        <a:pt x="357" y="62"/>
                                      </a:lnTo>
                                      <a:lnTo>
                                        <a:pt x="367" y="62"/>
                                      </a:lnTo>
                                      <a:lnTo>
                                        <a:pt x="371" y="36"/>
                                      </a:lnTo>
                                      <a:lnTo>
                                        <a:pt x="372" y="25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017" name="任意多边形 7"/>
                              <wps:cNvSpPr/>
                              <wps:spPr>
                                <a:xfrm>
                                  <a:off x="3629" y="2571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4" h="152">
                                      <a:moveTo>
                                        <a:pt x="120" y="6"/>
                                      </a:moveTo>
                                      <a:lnTo>
                                        <a:pt x="19" y="6"/>
                                      </a:lnTo>
                                      <a:lnTo>
                                        <a:pt x="19" y="65"/>
                                      </a:lnTo>
                                      <a:lnTo>
                                        <a:pt x="120" y="65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29" y="56"/>
                                      </a:lnTo>
                                      <a:lnTo>
                                        <a:pt x="29" y="40"/>
                                      </a:lnTo>
                                      <a:lnTo>
                                        <a:pt x="120" y="40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29" y="31"/>
                                      </a:lnTo>
                                      <a:lnTo>
                                        <a:pt x="29" y="15"/>
                                      </a:lnTo>
                                      <a:lnTo>
                                        <a:pt x="120" y="15"/>
                                      </a:lnTo>
                                      <a:lnTo>
                                        <a:pt x="120" y="6"/>
                                      </a:lnTo>
                                      <a:close/>
                                      <a:moveTo>
                                        <a:pt x="120" y="40"/>
                                      </a:moveTo>
                                      <a:lnTo>
                                        <a:pt x="109" y="40"/>
                                      </a:lnTo>
                                      <a:lnTo>
                                        <a:pt x="109" y="56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120" y="40"/>
                                      </a:lnTo>
                                      <a:close/>
                                      <a:moveTo>
                                        <a:pt x="120" y="15"/>
                                      </a:moveTo>
                                      <a:lnTo>
                                        <a:pt x="109" y="15"/>
                                      </a:lnTo>
                                      <a:lnTo>
                                        <a:pt x="109" y="31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120" y="15"/>
                                      </a:lnTo>
                                      <a:close/>
                                      <a:moveTo>
                                        <a:pt x="135" y="137"/>
                                      </a:moveTo>
                                      <a:lnTo>
                                        <a:pt x="2" y="137"/>
                                      </a:lnTo>
                                      <a:lnTo>
                                        <a:pt x="2" y="147"/>
                                      </a:lnTo>
                                      <a:lnTo>
                                        <a:pt x="135" y="147"/>
                                      </a:lnTo>
                                      <a:lnTo>
                                        <a:pt x="135" y="137"/>
                                      </a:lnTo>
                                      <a:close/>
                                      <a:moveTo>
                                        <a:pt x="74" y="118"/>
                                      </a:moveTo>
                                      <a:lnTo>
                                        <a:pt x="63" y="118"/>
                                      </a:lnTo>
                                      <a:lnTo>
                                        <a:pt x="63" y="137"/>
                                      </a:lnTo>
                                      <a:lnTo>
                                        <a:pt x="74" y="137"/>
                                      </a:lnTo>
                                      <a:lnTo>
                                        <a:pt x="74" y="118"/>
                                      </a:lnTo>
                                      <a:close/>
                                      <a:moveTo>
                                        <a:pt x="119" y="109"/>
                                      </a:moveTo>
                                      <a:lnTo>
                                        <a:pt x="20" y="109"/>
                                      </a:lnTo>
                                      <a:lnTo>
                                        <a:pt x="20" y="118"/>
                                      </a:lnTo>
                                      <a:lnTo>
                                        <a:pt x="119" y="118"/>
                                      </a:lnTo>
                                      <a:lnTo>
                                        <a:pt x="119" y="109"/>
                                      </a:lnTo>
                                      <a:close/>
                                      <a:moveTo>
                                        <a:pt x="29" y="65"/>
                                      </a:moveTo>
                                      <a:lnTo>
                                        <a:pt x="23" y="76"/>
                                      </a:lnTo>
                                      <a:lnTo>
                                        <a:pt x="17" y="87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0" y="104"/>
                                      </a:lnTo>
                                      <a:lnTo>
                                        <a:pt x="3" y="106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9" y="111"/>
                                      </a:lnTo>
                                      <a:lnTo>
                                        <a:pt x="15" y="106"/>
                                      </a:lnTo>
                                      <a:lnTo>
                                        <a:pt x="20" y="99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126" y="92"/>
                                      </a:lnTo>
                                      <a:lnTo>
                                        <a:pt x="126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34" y="78"/>
                                      </a:lnTo>
                                      <a:lnTo>
                                        <a:pt x="37" y="73"/>
                                      </a:lnTo>
                                      <a:lnTo>
                                        <a:pt x="39" y="68"/>
                                      </a:lnTo>
                                      <a:lnTo>
                                        <a:pt x="29" y="65"/>
                                      </a:lnTo>
                                      <a:close/>
                                      <a:moveTo>
                                        <a:pt x="74" y="92"/>
                                      </a:moveTo>
                                      <a:lnTo>
                                        <a:pt x="63" y="92"/>
                                      </a:lnTo>
                                      <a:lnTo>
                                        <a:pt x="63" y="109"/>
                                      </a:lnTo>
                                      <a:lnTo>
                                        <a:pt x="74" y="109"/>
                                      </a:lnTo>
                                      <a:lnTo>
                                        <a:pt x="74" y="92"/>
                                      </a:lnTo>
                                      <a:close/>
                                      <a:moveTo>
                                        <a:pt x="74" y="69"/>
                                      </a:moveTo>
                                      <a:lnTo>
                                        <a:pt x="63" y="69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74" y="69"/>
                                      </a:lnTo>
                                      <a:close/>
                                      <a:moveTo>
                                        <a:pt x="287" y="8"/>
                                      </a:moveTo>
                                      <a:lnTo>
                                        <a:pt x="235" y="8"/>
                                      </a:lnTo>
                                      <a:lnTo>
                                        <a:pt x="234" y="74"/>
                                      </a:lnTo>
                                      <a:lnTo>
                                        <a:pt x="234" y="87"/>
                                      </a:lnTo>
                                      <a:lnTo>
                                        <a:pt x="232" y="108"/>
                                      </a:lnTo>
                                      <a:lnTo>
                                        <a:pt x="228" y="128"/>
                                      </a:lnTo>
                                      <a:lnTo>
                                        <a:pt x="220" y="146"/>
                                      </a:lnTo>
                                      <a:lnTo>
                                        <a:pt x="223" y="147"/>
                                      </a:lnTo>
                                      <a:lnTo>
                                        <a:pt x="227" y="150"/>
                                      </a:lnTo>
                                      <a:lnTo>
                                        <a:pt x="228" y="152"/>
                                      </a:lnTo>
                                      <a:lnTo>
                                        <a:pt x="234" y="139"/>
                                      </a:lnTo>
                                      <a:lnTo>
                                        <a:pt x="239" y="125"/>
                                      </a:lnTo>
                                      <a:lnTo>
                                        <a:pt x="242" y="110"/>
                                      </a:lnTo>
                                      <a:lnTo>
                                        <a:pt x="243" y="95"/>
                                      </a:lnTo>
                                      <a:lnTo>
                                        <a:pt x="287" y="9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44" y="85"/>
                                      </a:lnTo>
                                      <a:lnTo>
                                        <a:pt x="244" y="74"/>
                                      </a:lnTo>
                                      <a:lnTo>
                                        <a:pt x="244" y="56"/>
                                      </a:lnTo>
                                      <a:lnTo>
                                        <a:pt x="287" y="5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44" y="46"/>
                                      </a:lnTo>
                                      <a:lnTo>
                                        <a:pt x="244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7" y="8"/>
                                      </a:lnTo>
                                      <a:close/>
                                      <a:moveTo>
                                        <a:pt x="174" y="115"/>
                                      </a:moveTo>
                                      <a:lnTo>
                                        <a:pt x="169" y="126"/>
                                      </a:lnTo>
                                      <a:lnTo>
                                        <a:pt x="161" y="137"/>
                                      </a:lnTo>
                                      <a:lnTo>
                                        <a:pt x="152" y="145"/>
                                      </a:lnTo>
                                      <a:lnTo>
                                        <a:pt x="155" y="146"/>
                                      </a:lnTo>
                                      <a:lnTo>
                                        <a:pt x="159" y="150"/>
                                      </a:lnTo>
                                      <a:lnTo>
                                        <a:pt x="161" y="151"/>
                                      </a:lnTo>
                                      <a:lnTo>
                                        <a:pt x="167" y="144"/>
                                      </a:lnTo>
                                      <a:lnTo>
                                        <a:pt x="173" y="136"/>
                                      </a:lnTo>
                                      <a:lnTo>
                                        <a:pt x="179" y="127"/>
                                      </a:lnTo>
                                      <a:lnTo>
                                        <a:pt x="183" y="118"/>
                                      </a:lnTo>
                                      <a:lnTo>
                                        <a:pt x="174" y="115"/>
                                      </a:lnTo>
                                      <a:close/>
                                      <a:moveTo>
                                        <a:pt x="287" y="95"/>
                                      </a:moveTo>
                                      <a:lnTo>
                                        <a:pt x="277" y="95"/>
                                      </a:lnTo>
                                      <a:lnTo>
                                        <a:pt x="277" y="139"/>
                                      </a:lnTo>
                                      <a:lnTo>
                                        <a:pt x="276" y="140"/>
                                      </a:lnTo>
                                      <a:lnTo>
                                        <a:pt x="272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57" y="143"/>
                                      </a:lnTo>
                                      <a:lnTo>
                                        <a:pt x="258" y="148"/>
                                      </a:lnTo>
                                      <a:lnTo>
                                        <a:pt x="259" y="151"/>
                                      </a:lnTo>
                                      <a:lnTo>
                                        <a:pt x="270" y="151"/>
                                      </a:lnTo>
                                      <a:lnTo>
                                        <a:pt x="277" y="150"/>
                                      </a:lnTo>
                                      <a:lnTo>
                                        <a:pt x="281" y="149"/>
                                      </a:lnTo>
                                      <a:lnTo>
                                        <a:pt x="285" y="147"/>
                                      </a:lnTo>
                                      <a:lnTo>
                                        <a:pt x="287" y="143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64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87" y="95"/>
                                      </a:lnTo>
                                      <a:close/>
                                      <a:moveTo>
                                        <a:pt x="203" y="115"/>
                                      </a:moveTo>
                                      <a:lnTo>
                                        <a:pt x="195" y="120"/>
                                      </a:lnTo>
                                      <a:lnTo>
                                        <a:pt x="201" y="127"/>
                                      </a:lnTo>
                                      <a:lnTo>
                                        <a:pt x="208" y="138"/>
                                      </a:lnTo>
                                      <a:lnTo>
                                        <a:pt x="211" y="145"/>
                                      </a:lnTo>
                                      <a:lnTo>
                                        <a:pt x="219" y="140"/>
                                      </a:lnTo>
                                      <a:lnTo>
                                        <a:pt x="216" y="133"/>
                                      </a:lnTo>
                                      <a:lnTo>
                                        <a:pt x="209" y="123"/>
                                      </a:lnTo>
                                      <a:lnTo>
                                        <a:pt x="203" y="115"/>
                                      </a:lnTo>
                                      <a:close/>
                                      <a:moveTo>
                                        <a:pt x="227" y="101"/>
                                      </a:moveTo>
                                      <a:lnTo>
                                        <a:pt x="152" y="101"/>
                                      </a:lnTo>
                                      <a:lnTo>
                                        <a:pt x="152" y="111"/>
                                      </a:lnTo>
                                      <a:lnTo>
                                        <a:pt x="227" y="111"/>
                                      </a:lnTo>
                                      <a:lnTo>
                                        <a:pt x="227" y="101"/>
                                      </a:lnTo>
                                      <a:close/>
                                      <a:moveTo>
                                        <a:pt x="176" y="32"/>
                                      </a:moveTo>
                                      <a:lnTo>
                                        <a:pt x="167" y="32"/>
                                      </a:lnTo>
                                      <a:lnTo>
                                        <a:pt x="167" y="101"/>
                                      </a:lnTo>
                                      <a:lnTo>
                                        <a:pt x="176" y="101"/>
                                      </a:lnTo>
                                      <a:lnTo>
                                        <a:pt x="176" y="83"/>
                                      </a:lnTo>
                                      <a:lnTo>
                                        <a:pt x="215" y="83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176" y="74"/>
                                      </a:lnTo>
                                      <a:lnTo>
                                        <a:pt x="176" y="57"/>
                                      </a:lnTo>
                                      <a:lnTo>
                                        <a:pt x="215" y="57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176" y="48"/>
                                      </a:lnTo>
                                      <a:lnTo>
                                        <a:pt x="176" y="32"/>
                                      </a:lnTo>
                                      <a:close/>
                                      <a:moveTo>
                                        <a:pt x="215" y="83"/>
                                      </a:moveTo>
                                      <a:lnTo>
                                        <a:pt x="206" y="83"/>
                                      </a:lnTo>
                                      <a:lnTo>
                                        <a:pt x="206" y="101"/>
                                      </a:lnTo>
                                      <a:lnTo>
                                        <a:pt x="215" y="101"/>
                                      </a:lnTo>
                                      <a:lnTo>
                                        <a:pt x="215" y="83"/>
                                      </a:lnTo>
                                      <a:close/>
                                      <a:moveTo>
                                        <a:pt x="287" y="56"/>
                                      </a:moveTo>
                                      <a:lnTo>
                                        <a:pt x="277" y="56"/>
                                      </a:lnTo>
                                      <a:lnTo>
                                        <a:pt x="277" y="8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87" y="56"/>
                                      </a:lnTo>
                                      <a:close/>
                                      <a:moveTo>
                                        <a:pt x="215" y="57"/>
                                      </a:moveTo>
                                      <a:lnTo>
                                        <a:pt x="206" y="57"/>
                                      </a:lnTo>
                                      <a:lnTo>
                                        <a:pt x="206" y="74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215" y="57"/>
                                      </a:lnTo>
                                      <a:close/>
                                      <a:moveTo>
                                        <a:pt x="215" y="32"/>
                                      </a:moveTo>
                                      <a:lnTo>
                                        <a:pt x="206" y="32"/>
                                      </a:lnTo>
                                      <a:lnTo>
                                        <a:pt x="206" y="48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215" y="32"/>
                                      </a:lnTo>
                                      <a:close/>
                                      <a:moveTo>
                                        <a:pt x="287" y="18"/>
                                      </a:moveTo>
                                      <a:lnTo>
                                        <a:pt x="277" y="18"/>
                                      </a:lnTo>
                                      <a:lnTo>
                                        <a:pt x="277" y="4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87" y="18"/>
                                      </a:lnTo>
                                      <a:close/>
                                      <a:moveTo>
                                        <a:pt x="227" y="22"/>
                                      </a:moveTo>
                                      <a:lnTo>
                                        <a:pt x="154" y="22"/>
                                      </a:lnTo>
                                      <a:lnTo>
                                        <a:pt x="154" y="32"/>
                                      </a:lnTo>
                                      <a:lnTo>
                                        <a:pt x="227" y="32"/>
                                      </a:lnTo>
                                      <a:lnTo>
                                        <a:pt x="227" y="22"/>
                                      </a:lnTo>
                                      <a:close/>
                                      <a:moveTo>
                                        <a:pt x="176" y="2"/>
                                      </a:moveTo>
                                      <a:lnTo>
                                        <a:pt x="167" y="2"/>
                                      </a:lnTo>
                                      <a:lnTo>
                                        <a:pt x="167" y="22"/>
                                      </a:lnTo>
                                      <a:lnTo>
                                        <a:pt x="176" y="22"/>
                                      </a:lnTo>
                                      <a:lnTo>
                                        <a:pt x="176" y="2"/>
                                      </a:lnTo>
                                      <a:close/>
                                      <a:moveTo>
                                        <a:pt x="215" y="2"/>
                                      </a:moveTo>
                                      <a:lnTo>
                                        <a:pt x="206" y="2"/>
                                      </a:lnTo>
                                      <a:lnTo>
                                        <a:pt x="206" y="22"/>
                                      </a:lnTo>
                                      <a:lnTo>
                                        <a:pt x="215" y="22"/>
                                      </a:lnTo>
                                      <a:lnTo>
                                        <a:pt x="215" y="2"/>
                                      </a:lnTo>
                                      <a:close/>
                                      <a:moveTo>
                                        <a:pt x="443" y="44"/>
                                      </a:moveTo>
                                      <a:lnTo>
                                        <a:pt x="308" y="44"/>
                                      </a:lnTo>
                                      <a:lnTo>
                                        <a:pt x="308" y="55"/>
                                      </a:lnTo>
                                      <a:lnTo>
                                        <a:pt x="443" y="55"/>
                                      </a:lnTo>
                                      <a:lnTo>
                                        <a:pt x="443" y="44"/>
                                      </a:lnTo>
                                      <a:close/>
                                      <a:moveTo>
                                        <a:pt x="347" y="75"/>
                                      </a:moveTo>
                                      <a:lnTo>
                                        <a:pt x="338" y="94"/>
                                      </a:lnTo>
                                      <a:lnTo>
                                        <a:pt x="328" y="112"/>
                                      </a:lnTo>
                                      <a:lnTo>
                                        <a:pt x="317" y="129"/>
                                      </a:lnTo>
                                      <a:lnTo>
                                        <a:pt x="306" y="143"/>
                                      </a:lnTo>
                                      <a:lnTo>
                                        <a:pt x="309" y="145"/>
                                      </a:lnTo>
                                      <a:lnTo>
                                        <a:pt x="314" y="148"/>
                                      </a:lnTo>
                                      <a:lnTo>
                                        <a:pt x="316" y="150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38" y="118"/>
                                      </a:lnTo>
                                      <a:lnTo>
                                        <a:pt x="348" y="99"/>
                                      </a:lnTo>
                                      <a:lnTo>
                                        <a:pt x="358" y="79"/>
                                      </a:lnTo>
                                      <a:lnTo>
                                        <a:pt x="347" y="75"/>
                                      </a:lnTo>
                                      <a:close/>
                                      <a:moveTo>
                                        <a:pt x="402" y="74"/>
                                      </a:moveTo>
                                      <a:lnTo>
                                        <a:pt x="392" y="79"/>
                                      </a:lnTo>
                                      <a:lnTo>
                                        <a:pt x="404" y="97"/>
                                      </a:lnTo>
                                      <a:lnTo>
                                        <a:pt x="415" y="116"/>
                                      </a:lnTo>
                                      <a:lnTo>
                                        <a:pt x="426" y="134"/>
                                      </a:lnTo>
                                      <a:lnTo>
                                        <a:pt x="434" y="149"/>
                                      </a:lnTo>
                                      <a:lnTo>
                                        <a:pt x="444" y="143"/>
                                      </a:lnTo>
                                      <a:lnTo>
                                        <a:pt x="436" y="128"/>
                                      </a:lnTo>
                                      <a:lnTo>
                                        <a:pt x="425" y="110"/>
                                      </a:lnTo>
                                      <a:lnTo>
                                        <a:pt x="413" y="92"/>
                                      </a:lnTo>
                                      <a:lnTo>
                                        <a:pt x="402" y="74"/>
                                      </a:lnTo>
                                      <a:close/>
                                      <a:moveTo>
                                        <a:pt x="372" y="0"/>
                                      </a:moveTo>
                                      <a:lnTo>
                                        <a:pt x="362" y="4"/>
                                      </a:lnTo>
                                      <a:lnTo>
                                        <a:pt x="367" y="15"/>
                                      </a:lnTo>
                                      <a:lnTo>
                                        <a:pt x="373" y="31"/>
                                      </a:lnTo>
                                      <a:lnTo>
                                        <a:pt x="376" y="40"/>
                                      </a:lnTo>
                                      <a:lnTo>
                                        <a:pt x="387" y="35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377" y="11"/>
                                      </a:lnTo>
                                      <a:lnTo>
                                        <a:pt x="3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018" name="任意多边形 8"/>
                              <wps:cNvSpPr/>
                              <wps:spPr>
                                <a:xfrm>
                                  <a:off x="4095" y="2572"/>
                                  <a:ext cx="27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2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25" y="9"/>
                                      </a:moveTo>
                                      <a:lnTo>
                                        <a:pt x="326" y="9"/>
                                      </a:lnTo>
                                      <a:lnTo>
                                        <a:pt x="326" y="147"/>
                                      </a:lnTo>
                                      <a:lnTo>
                                        <a:pt x="336" y="147"/>
                                      </a:lnTo>
                                      <a:lnTo>
                                        <a:pt x="336" y="137"/>
                                      </a:lnTo>
                                      <a:lnTo>
                                        <a:pt x="425" y="137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336" y="126"/>
                                      </a:lnTo>
                                      <a:lnTo>
                                        <a:pt x="336" y="78"/>
                                      </a:lnTo>
                                      <a:lnTo>
                                        <a:pt x="425" y="78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336" y="67"/>
                                      </a:lnTo>
                                      <a:lnTo>
                                        <a:pt x="336" y="20"/>
                                      </a:lnTo>
                                      <a:lnTo>
                                        <a:pt x="425" y="20"/>
                                      </a:lnTo>
                                      <a:lnTo>
                                        <a:pt x="425" y="9"/>
                                      </a:lnTo>
                                      <a:close/>
                                      <a:moveTo>
                                        <a:pt x="425" y="137"/>
                                      </a:moveTo>
                                      <a:lnTo>
                                        <a:pt x="414" y="137"/>
                                      </a:lnTo>
                                      <a:lnTo>
                                        <a:pt x="414" y="147"/>
                                      </a:lnTo>
                                      <a:lnTo>
                                        <a:pt x="425" y="147"/>
                                      </a:lnTo>
                                      <a:lnTo>
                                        <a:pt x="425" y="137"/>
                                      </a:lnTo>
                                      <a:close/>
                                      <a:moveTo>
                                        <a:pt x="425" y="78"/>
                                      </a:moveTo>
                                      <a:lnTo>
                                        <a:pt x="414" y="78"/>
                                      </a:lnTo>
                                      <a:lnTo>
                                        <a:pt x="414" y="126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425" y="78"/>
                                      </a:lnTo>
                                      <a:close/>
                                      <a:moveTo>
                                        <a:pt x="425" y="20"/>
                                      </a:moveTo>
                                      <a:lnTo>
                                        <a:pt x="414" y="20"/>
                                      </a:lnTo>
                                      <a:lnTo>
                                        <a:pt x="414" y="67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425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</wpg:grpSp>
                        </wpg:grpSp>
                        <wpg:grpSp>
                          <wpg:cNvPr id="336" name="组合 1236"/>
                          <wpg:cNvGrpSpPr/>
                          <wpg:grpSpPr>
                            <a:xfrm rot="0">
                              <a:off x="3545" y="13636"/>
                              <a:ext cx="90" cy="148"/>
                              <a:chOff x="0" y="0"/>
                              <a:chExt cx="395" cy="651"/>
                            </a:xfrm>
                          </wpg:grpSpPr>
                          <wps:wsp>
                            <wps:cNvPr id="1235" name="任意多边形 1235"/>
                            <wps:cNvSpPr/>
                            <wps:spPr>
                              <a:xfrm>
                                <a:off x="0" y="0"/>
                                <a:ext cx="395" cy="65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395" h="651">
                                    <a:moveTo>
                                      <a:pt x="243" y="0"/>
                                    </a:moveTo>
                                    <a:lnTo>
                                      <a:pt x="0" y="66"/>
                                    </a:lnTo>
                                    <a:lnTo>
                                      <a:pt x="0" y="140"/>
                                    </a:lnTo>
                                    <a:lnTo>
                                      <a:pt x="157" y="98"/>
                                    </a:lnTo>
                                    <a:lnTo>
                                      <a:pt x="157" y="581"/>
                                    </a:lnTo>
                                    <a:lnTo>
                                      <a:pt x="4" y="581"/>
                                    </a:lnTo>
                                    <a:lnTo>
                                      <a:pt x="4" y="651"/>
                                    </a:lnTo>
                                    <a:lnTo>
                                      <a:pt x="395" y="651"/>
                                    </a:lnTo>
                                    <a:lnTo>
                                      <a:pt x="395" y="581"/>
                                    </a:lnTo>
                                    <a:lnTo>
                                      <a:pt x="243" y="581"/>
                                    </a:lnTo>
                                    <a:lnTo>
                                      <a:pt x="243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1237" name="任意多边形 1237"/>
                          <wps:cNvSpPr/>
                          <wps:spPr>
                            <a:xfrm>
                              <a:off x="4014" y="13635"/>
                              <a:ext cx="96" cy="14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21" h="648">
                                  <a:moveTo>
                                    <a:pt x="223" y="0"/>
                                  </a:moveTo>
                                  <a:lnTo>
                                    <a:pt x="171" y="3"/>
                                  </a:lnTo>
                                  <a:lnTo>
                                    <a:pt x="122" y="14"/>
                                  </a:lnTo>
                                  <a:lnTo>
                                    <a:pt x="77" y="32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39"/>
                                  </a:lnTo>
                                  <a:lnTo>
                                    <a:pt x="77" y="108"/>
                                  </a:lnTo>
                                  <a:lnTo>
                                    <a:pt x="120" y="85"/>
                                  </a:lnTo>
                                  <a:lnTo>
                                    <a:pt x="164" y="71"/>
                                  </a:lnTo>
                                  <a:lnTo>
                                    <a:pt x="209" y="67"/>
                                  </a:lnTo>
                                  <a:lnTo>
                                    <a:pt x="238" y="69"/>
                                  </a:lnTo>
                                  <a:lnTo>
                                    <a:pt x="303" y="96"/>
                                  </a:lnTo>
                                  <a:lnTo>
                                    <a:pt x="334" y="154"/>
                                  </a:lnTo>
                                  <a:lnTo>
                                    <a:pt x="336" y="179"/>
                                  </a:lnTo>
                                  <a:lnTo>
                                    <a:pt x="334" y="203"/>
                                  </a:lnTo>
                                  <a:lnTo>
                                    <a:pt x="308" y="272"/>
                                  </a:lnTo>
                                  <a:lnTo>
                                    <a:pt x="267" y="324"/>
                                  </a:lnTo>
                                  <a:lnTo>
                                    <a:pt x="198" y="393"/>
                                  </a:lnTo>
                                  <a:lnTo>
                                    <a:pt x="0" y="577"/>
                                  </a:lnTo>
                                  <a:lnTo>
                                    <a:pt x="0" y="647"/>
                                  </a:lnTo>
                                  <a:lnTo>
                                    <a:pt x="415" y="647"/>
                                  </a:lnTo>
                                  <a:lnTo>
                                    <a:pt x="415" y="576"/>
                                  </a:lnTo>
                                  <a:lnTo>
                                    <a:pt x="102" y="576"/>
                                  </a:lnTo>
                                  <a:lnTo>
                                    <a:pt x="102" y="574"/>
                                  </a:lnTo>
                                  <a:lnTo>
                                    <a:pt x="258" y="432"/>
                                  </a:lnTo>
                                  <a:lnTo>
                                    <a:pt x="302" y="390"/>
                                  </a:lnTo>
                                  <a:lnTo>
                                    <a:pt x="366" y="318"/>
                                  </a:lnTo>
                                  <a:lnTo>
                                    <a:pt x="402" y="259"/>
                                  </a:lnTo>
                                  <a:lnTo>
                                    <a:pt x="419" y="200"/>
                                  </a:lnTo>
                                  <a:lnTo>
                                    <a:pt x="421" y="171"/>
                                  </a:lnTo>
                                  <a:lnTo>
                                    <a:pt x="418" y="134"/>
                                  </a:lnTo>
                                  <a:lnTo>
                                    <a:pt x="391" y="71"/>
                                  </a:lnTo>
                                  <a:lnTo>
                                    <a:pt x="339" y="26"/>
                                  </a:lnTo>
                                  <a:lnTo>
                                    <a:pt x="266" y="2"/>
                                  </a:lnTo>
                                  <a:lnTo>
                                    <a:pt x="22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38" name="任意多边形 1238"/>
                          <wps:cNvSpPr/>
                          <wps:spPr>
                            <a:xfrm>
                              <a:off x="3937" y="13808"/>
                              <a:ext cx="249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4" h="488">
                                  <a:moveTo>
                                    <a:pt x="336" y="84"/>
                                  </a:moveTo>
                                  <a:lnTo>
                                    <a:pt x="291" y="84"/>
                                  </a:lnTo>
                                  <a:lnTo>
                                    <a:pt x="290" y="126"/>
                                  </a:lnTo>
                                  <a:lnTo>
                                    <a:pt x="288" y="165"/>
                                  </a:lnTo>
                                  <a:lnTo>
                                    <a:pt x="286" y="202"/>
                                  </a:lnTo>
                                  <a:lnTo>
                                    <a:pt x="284" y="236"/>
                                  </a:lnTo>
                                  <a:lnTo>
                                    <a:pt x="271" y="299"/>
                                  </a:lnTo>
                                  <a:lnTo>
                                    <a:pt x="245" y="357"/>
                                  </a:lnTo>
                                  <a:lnTo>
                                    <a:pt x="205" y="410"/>
                                  </a:lnTo>
                                  <a:lnTo>
                                    <a:pt x="151" y="457"/>
                                  </a:lnTo>
                                  <a:lnTo>
                                    <a:pt x="161" y="465"/>
                                  </a:lnTo>
                                  <a:lnTo>
                                    <a:pt x="169" y="473"/>
                                  </a:lnTo>
                                  <a:lnTo>
                                    <a:pt x="178" y="481"/>
                                  </a:lnTo>
                                  <a:lnTo>
                                    <a:pt x="185" y="488"/>
                                  </a:lnTo>
                                  <a:lnTo>
                                    <a:pt x="243" y="436"/>
                                  </a:lnTo>
                                  <a:lnTo>
                                    <a:pt x="286" y="377"/>
                                  </a:lnTo>
                                  <a:lnTo>
                                    <a:pt x="315" y="312"/>
                                  </a:lnTo>
                                  <a:lnTo>
                                    <a:pt x="328" y="239"/>
                                  </a:lnTo>
                                  <a:lnTo>
                                    <a:pt x="330" y="207"/>
                                  </a:lnTo>
                                  <a:lnTo>
                                    <a:pt x="332" y="170"/>
                                  </a:lnTo>
                                  <a:lnTo>
                                    <a:pt x="334" y="129"/>
                                  </a:lnTo>
                                  <a:lnTo>
                                    <a:pt x="336" y="84"/>
                                  </a:lnTo>
                                  <a:close/>
                                  <a:moveTo>
                                    <a:pt x="181" y="265"/>
                                  </a:moveTo>
                                  <a:lnTo>
                                    <a:pt x="80" y="265"/>
                                  </a:lnTo>
                                  <a:lnTo>
                                    <a:pt x="80" y="486"/>
                                  </a:lnTo>
                                  <a:lnTo>
                                    <a:pt x="120" y="486"/>
                                  </a:lnTo>
                                  <a:lnTo>
                                    <a:pt x="120" y="278"/>
                                  </a:lnTo>
                                  <a:lnTo>
                                    <a:pt x="183" y="278"/>
                                  </a:lnTo>
                                  <a:lnTo>
                                    <a:pt x="176" y="273"/>
                                  </a:lnTo>
                                  <a:lnTo>
                                    <a:pt x="181" y="265"/>
                                  </a:lnTo>
                                  <a:close/>
                                  <a:moveTo>
                                    <a:pt x="318" y="428"/>
                                  </a:moveTo>
                                  <a:lnTo>
                                    <a:pt x="320" y="439"/>
                                  </a:lnTo>
                                  <a:lnTo>
                                    <a:pt x="322" y="450"/>
                                  </a:lnTo>
                                  <a:lnTo>
                                    <a:pt x="324" y="461"/>
                                  </a:lnTo>
                                  <a:lnTo>
                                    <a:pt x="326" y="473"/>
                                  </a:lnTo>
                                  <a:lnTo>
                                    <a:pt x="371" y="474"/>
                                  </a:lnTo>
                                  <a:lnTo>
                                    <a:pt x="404" y="474"/>
                                  </a:lnTo>
                                  <a:lnTo>
                                    <a:pt x="440" y="469"/>
                                  </a:lnTo>
                                  <a:lnTo>
                                    <a:pt x="466" y="452"/>
                                  </a:lnTo>
                                  <a:lnTo>
                                    <a:pt x="477" y="433"/>
                                  </a:lnTo>
                                  <a:lnTo>
                                    <a:pt x="399" y="433"/>
                                  </a:lnTo>
                                  <a:lnTo>
                                    <a:pt x="383" y="432"/>
                                  </a:lnTo>
                                  <a:lnTo>
                                    <a:pt x="364" y="432"/>
                                  </a:lnTo>
                                  <a:lnTo>
                                    <a:pt x="342" y="430"/>
                                  </a:lnTo>
                                  <a:lnTo>
                                    <a:pt x="318" y="428"/>
                                  </a:lnTo>
                                  <a:close/>
                                  <a:moveTo>
                                    <a:pt x="501" y="46"/>
                                  </a:moveTo>
                                  <a:lnTo>
                                    <a:pt x="207" y="46"/>
                                  </a:lnTo>
                                  <a:lnTo>
                                    <a:pt x="207" y="84"/>
                                  </a:lnTo>
                                  <a:lnTo>
                                    <a:pt x="456" y="84"/>
                                  </a:lnTo>
                                  <a:lnTo>
                                    <a:pt x="453" y="185"/>
                                  </a:lnTo>
                                  <a:lnTo>
                                    <a:pt x="450" y="267"/>
                                  </a:lnTo>
                                  <a:lnTo>
                                    <a:pt x="447" y="333"/>
                                  </a:lnTo>
                                  <a:lnTo>
                                    <a:pt x="445" y="380"/>
                                  </a:lnTo>
                                  <a:lnTo>
                                    <a:pt x="441" y="404"/>
                                  </a:lnTo>
                                  <a:lnTo>
                                    <a:pt x="432" y="420"/>
                                  </a:lnTo>
                                  <a:lnTo>
                                    <a:pt x="418" y="430"/>
                                  </a:lnTo>
                                  <a:lnTo>
                                    <a:pt x="399" y="433"/>
                                  </a:lnTo>
                                  <a:lnTo>
                                    <a:pt x="477" y="433"/>
                                  </a:lnTo>
                                  <a:lnTo>
                                    <a:pt x="482" y="423"/>
                                  </a:lnTo>
                                  <a:lnTo>
                                    <a:pt x="488" y="383"/>
                                  </a:lnTo>
                                  <a:lnTo>
                                    <a:pt x="491" y="332"/>
                                  </a:lnTo>
                                  <a:lnTo>
                                    <a:pt x="494" y="252"/>
                                  </a:lnTo>
                                  <a:lnTo>
                                    <a:pt x="497" y="164"/>
                                  </a:lnTo>
                                  <a:lnTo>
                                    <a:pt x="501" y="46"/>
                                  </a:lnTo>
                                  <a:close/>
                                  <a:moveTo>
                                    <a:pt x="183" y="278"/>
                                  </a:moveTo>
                                  <a:lnTo>
                                    <a:pt x="120" y="278"/>
                                  </a:lnTo>
                                  <a:lnTo>
                                    <a:pt x="161" y="309"/>
                                  </a:lnTo>
                                  <a:lnTo>
                                    <a:pt x="202" y="339"/>
                                  </a:lnTo>
                                  <a:lnTo>
                                    <a:pt x="229" y="309"/>
                                  </a:lnTo>
                                  <a:lnTo>
                                    <a:pt x="189" y="282"/>
                                  </a:lnTo>
                                  <a:lnTo>
                                    <a:pt x="183" y="278"/>
                                  </a:lnTo>
                                  <a:close/>
                                  <a:moveTo>
                                    <a:pt x="182" y="96"/>
                                  </a:moveTo>
                                  <a:lnTo>
                                    <a:pt x="7" y="96"/>
                                  </a:lnTo>
                                  <a:lnTo>
                                    <a:pt x="7" y="132"/>
                                  </a:lnTo>
                                  <a:lnTo>
                                    <a:pt x="135" y="132"/>
                                  </a:lnTo>
                                  <a:lnTo>
                                    <a:pt x="104" y="177"/>
                                  </a:lnTo>
                                  <a:lnTo>
                                    <a:pt x="72" y="217"/>
                                  </a:lnTo>
                                  <a:lnTo>
                                    <a:pt x="37" y="252"/>
                                  </a:lnTo>
                                  <a:lnTo>
                                    <a:pt x="0" y="282"/>
                                  </a:lnTo>
                                  <a:lnTo>
                                    <a:pt x="4" y="294"/>
                                  </a:lnTo>
                                  <a:lnTo>
                                    <a:pt x="8" y="304"/>
                                  </a:lnTo>
                                  <a:lnTo>
                                    <a:pt x="11" y="315"/>
                                  </a:lnTo>
                                  <a:lnTo>
                                    <a:pt x="14" y="325"/>
                                  </a:lnTo>
                                  <a:lnTo>
                                    <a:pt x="31" y="311"/>
                                  </a:lnTo>
                                  <a:lnTo>
                                    <a:pt x="48" y="296"/>
                                  </a:lnTo>
                                  <a:lnTo>
                                    <a:pt x="64" y="281"/>
                                  </a:lnTo>
                                  <a:lnTo>
                                    <a:pt x="80" y="265"/>
                                  </a:lnTo>
                                  <a:lnTo>
                                    <a:pt x="181" y="265"/>
                                  </a:lnTo>
                                  <a:lnTo>
                                    <a:pt x="190" y="255"/>
                                  </a:lnTo>
                                  <a:lnTo>
                                    <a:pt x="192" y="252"/>
                                  </a:lnTo>
                                  <a:lnTo>
                                    <a:pt x="145" y="252"/>
                                  </a:lnTo>
                                  <a:lnTo>
                                    <a:pt x="128" y="241"/>
                                  </a:lnTo>
                                  <a:lnTo>
                                    <a:pt x="120" y="236"/>
                                  </a:lnTo>
                                  <a:lnTo>
                                    <a:pt x="120" y="220"/>
                                  </a:lnTo>
                                  <a:lnTo>
                                    <a:pt x="136" y="200"/>
                                  </a:lnTo>
                                  <a:lnTo>
                                    <a:pt x="152" y="178"/>
                                  </a:lnTo>
                                  <a:lnTo>
                                    <a:pt x="167" y="156"/>
                                  </a:lnTo>
                                  <a:lnTo>
                                    <a:pt x="182" y="133"/>
                                  </a:lnTo>
                                  <a:lnTo>
                                    <a:pt x="182" y="96"/>
                                  </a:lnTo>
                                  <a:close/>
                                  <a:moveTo>
                                    <a:pt x="194" y="184"/>
                                  </a:moveTo>
                                  <a:lnTo>
                                    <a:pt x="183" y="202"/>
                                  </a:lnTo>
                                  <a:lnTo>
                                    <a:pt x="171" y="219"/>
                                  </a:lnTo>
                                  <a:lnTo>
                                    <a:pt x="158" y="236"/>
                                  </a:lnTo>
                                  <a:lnTo>
                                    <a:pt x="145" y="252"/>
                                  </a:lnTo>
                                  <a:lnTo>
                                    <a:pt x="192" y="252"/>
                                  </a:lnTo>
                                  <a:lnTo>
                                    <a:pt x="204" y="237"/>
                                  </a:lnTo>
                                  <a:lnTo>
                                    <a:pt x="217" y="221"/>
                                  </a:lnTo>
                                  <a:lnTo>
                                    <a:pt x="229" y="205"/>
                                  </a:lnTo>
                                  <a:lnTo>
                                    <a:pt x="194" y="184"/>
                                  </a:lnTo>
                                  <a:close/>
                                  <a:moveTo>
                                    <a:pt x="94" y="0"/>
                                  </a:moveTo>
                                  <a:lnTo>
                                    <a:pt x="57" y="18"/>
                                  </a:lnTo>
                                  <a:lnTo>
                                    <a:pt x="67" y="33"/>
                                  </a:lnTo>
                                  <a:lnTo>
                                    <a:pt x="77" y="50"/>
                                  </a:lnTo>
                                  <a:lnTo>
                                    <a:pt x="87" y="68"/>
                                  </a:lnTo>
                                  <a:lnTo>
                                    <a:pt x="97" y="87"/>
                                  </a:lnTo>
                                  <a:lnTo>
                                    <a:pt x="136" y="68"/>
                                  </a:lnTo>
                                  <a:lnTo>
                                    <a:pt x="125" y="49"/>
                                  </a:lnTo>
                                  <a:lnTo>
                                    <a:pt x="115" y="32"/>
                                  </a:lnTo>
                                  <a:lnTo>
                                    <a:pt x="104" y="16"/>
                                  </a:lnTo>
                                  <a:lnTo>
                                    <a:pt x="94" y="0"/>
                                  </a:lnTo>
                                  <a:close/>
                                  <a:moveTo>
                                    <a:pt x="810" y="216"/>
                                  </a:moveTo>
                                  <a:lnTo>
                                    <a:pt x="763" y="216"/>
                                  </a:lnTo>
                                  <a:lnTo>
                                    <a:pt x="763" y="397"/>
                                  </a:lnTo>
                                  <a:lnTo>
                                    <a:pt x="768" y="430"/>
                                  </a:lnTo>
                                  <a:lnTo>
                                    <a:pt x="785" y="454"/>
                                  </a:lnTo>
                                  <a:lnTo>
                                    <a:pt x="813" y="469"/>
                                  </a:lnTo>
                                  <a:lnTo>
                                    <a:pt x="852" y="474"/>
                                  </a:lnTo>
                                  <a:lnTo>
                                    <a:pt x="983" y="474"/>
                                  </a:lnTo>
                                  <a:lnTo>
                                    <a:pt x="1016" y="470"/>
                                  </a:lnTo>
                                  <a:lnTo>
                                    <a:pt x="1042" y="461"/>
                                  </a:lnTo>
                                  <a:lnTo>
                                    <a:pt x="1060" y="445"/>
                                  </a:lnTo>
                                  <a:lnTo>
                                    <a:pt x="1066" y="432"/>
                                  </a:lnTo>
                                  <a:lnTo>
                                    <a:pt x="864" y="432"/>
                                  </a:lnTo>
                                  <a:lnTo>
                                    <a:pt x="840" y="429"/>
                                  </a:lnTo>
                                  <a:lnTo>
                                    <a:pt x="824" y="421"/>
                                  </a:lnTo>
                                  <a:lnTo>
                                    <a:pt x="814" y="407"/>
                                  </a:lnTo>
                                  <a:lnTo>
                                    <a:pt x="810" y="387"/>
                                  </a:lnTo>
                                  <a:lnTo>
                                    <a:pt x="810" y="216"/>
                                  </a:lnTo>
                                  <a:close/>
                                  <a:moveTo>
                                    <a:pt x="1042" y="323"/>
                                  </a:moveTo>
                                  <a:lnTo>
                                    <a:pt x="1039" y="344"/>
                                  </a:lnTo>
                                  <a:lnTo>
                                    <a:pt x="1036" y="364"/>
                                  </a:lnTo>
                                  <a:lnTo>
                                    <a:pt x="1033" y="383"/>
                                  </a:lnTo>
                                  <a:lnTo>
                                    <a:pt x="1030" y="401"/>
                                  </a:lnTo>
                                  <a:lnTo>
                                    <a:pt x="1024" y="415"/>
                                  </a:lnTo>
                                  <a:lnTo>
                                    <a:pt x="1012" y="424"/>
                                  </a:lnTo>
                                  <a:lnTo>
                                    <a:pt x="993" y="430"/>
                                  </a:lnTo>
                                  <a:lnTo>
                                    <a:pt x="968" y="432"/>
                                  </a:lnTo>
                                  <a:lnTo>
                                    <a:pt x="1066" y="432"/>
                                  </a:lnTo>
                                  <a:lnTo>
                                    <a:pt x="1071" y="422"/>
                                  </a:lnTo>
                                  <a:lnTo>
                                    <a:pt x="1075" y="405"/>
                                  </a:lnTo>
                                  <a:lnTo>
                                    <a:pt x="1079" y="386"/>
                                  </a:lnTo>
                                  <a:lnTo>
                                    <a:pt x="1083" y="364"/>
                                  </a:lnTo>
                                  <a:lnTo>
                                    <a:pt x="1088" y="340"/>
                                  </a:lnTo>
                                  <a:lnTo>
                                    <a:pt x="1075" y="336"/>
                                  </a:lnTo>
                                  <a:lnTo>
                                    <a:pt x="1063" y="331"/>
                                  </a:lnTo>
                                  <a:lnTo>
                                    <a:pt x="1052" y="327"/>
                                  </a:lnTo>
                                  <a:lnTo>
                                    <a:pt x="1042" y="323"/>
                                  </a:lnTo>
                                  <a:close/>
                                  <a:moveTo>
                                    <a:pt x="810" y="7"/>
                                  </a:moveTo>
                                  <a:lnTo>
                                    <a:pt x="763" y="7"/>
                                  </a:lnTo>
                                  <a:lnTo>
                                    <a:pt x="763" y="175"/>
                                  </a:lnTo>
                                  <a:lnTo>
                                    <a:pt x="581" y="193"/>
                                  </a:lnTo>
                                  <a:lnTo>
                                    <a:pt x="585" y="234"/>
                                  </a:lnTo>
                                  <a:lnTo>
                                    <a:pt x="763" y="216"/>
                                  </a:lnTo>
                                  <a:lnTo>
                                    <a:pt x="810" y="216"/>
                                  </a:lnTo>
                                  <a:lnTo>
                                    <a:pt x="810" y="211"/>
                                  </a:lnTo>
                                  <a:lnTo>
                                    <a:pt x="1094" y="181"/>
                                  </a:lnTo>
                                  <a:lnTo>
                                    <a:pt x="1092" y="170"/>
                                  </a:lnTo>
                                  <a:lnTo>
                                    <a:pt x="810" y="170"/>
                                  </a:lnTo>
                                  <a:lnTo>
                                    <a:pt x="810" y="7"/>
                                  </a:lnTo>
                                  <a:close/>
                                  <a:moveTo>
                                    <a:pt x="1090" y="141"/>
                                  </a:moveTo>
                                  <a:lnTo>
                                    <a:pt x="810" y="170"/>
                                  </a:lnTo>
                                  <a:lnTo>
                                    <a:pt x="1092" y="170"/>
                                  </a:lnTo>
                                  <a:lnTo>
                                    <a:pt x="1090" y="1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39" name="任意多边形 1239"/>
                          <wps:cNvSpPr/>
                          <wps:spPr>
                            <a:xfrm>
                              <a:off x="1110" y="14026"/>
                              <a:ext cx="91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99" h="659">
                                  <a:moveTo>
                                    <a:pt x="183" y="0"/>
                                  </a:moveTo>
                                  <a:lnTo>
                                    <a:pt x="140" y="2"/>
                                  </a:lnTo>
                                  <a:lnTo>
                                    <a:pt x="99" y="9"/>
                                  </a:lnTo>
                                  <a:lnTo>
                                    <a:pt x="61" y="20"/>
                                  </a:lnTo>
                                  <a:lnTo>
                                    <a:pt x="27" y="36"/>
                                  </a:lnTo>
                                  <a:lnTo>
                                    <a:pt x="27" y="112"/>
                                  </a:lnTo>
                                  <a:lnTo>
                                    <a:pt x="59" y="92"/>
                                  </a:lnTo>
                                  <a:lnTo>
                                    <a:pt x="92" y="78"/>
                                  </a:lnTo>
                                  <a:lnTo>
                                    <a:pt x="126" y="69"/>
                                  </a:lnTo>
                                  <a:lnTo>
                                    <a:pt x="162" y="67"/>
                                  </a:lnTo>
                                  <a:lnTo>
                                    <a:pt x="217" y="73"/>
                                  </a:lnTo>
                                  <a:lnTo>
                                    <a:pt x="256" y="93"/>
                                  </a:lnTo>
                                  <a:lnTo>
                                    <a:pt x="279" y="126"/>
                                  </a:lnTo>
                                  <a:lnTo>
                                    <a:pt x="287" y="171"/>
                                  </a:lnTo>
                                  <a:lnTo>
                                    <a:pt x="277" y="221"/>
                                  </a:lnTo>
                                  <a:lnTo>
                                    <a:pt x="246" y="257"/>
                                  </a:lnTo>
                                  <a:lnTo>
                                    <a:pt x="195" y="278"/>
                                  </a:lnTo>
                                  <a:lnTo>
                                    <a:pt x="123" y="285"/>
                                  </a:lnTo>
                                  <a:lnTo>
                                    <a:pt x="69" y="285"/>
                                  </a:lnTo>
                                  <a:lnTo>
                                    <a:pt x="69" y="352"/>
                                  </a:lnTo>
                                  <a:lnTo>
                                    <a:pt x="126" y="352"/>
                                  </a:lnTo>
                                  <a:lnTo>
                                    <a:pt x="207" y="359"/>
                                  </a:lnTo>
                                  <a:lnTo>
                                    <a:pt x="265" y="382"/>
                                  </a:lnTo>
                                  <a:lnTo>
                                    <a:pt x="299" y="420"/>
                                  </a:lnTo>
                                  <a:lnTo>
                                    <a:pt x="311" y="473"/>
                                  </a:lnTo>
                                  <a:lnTo>
                                    <a:pt x="308" y="498"/>
                                  </a:lnTo>
                                  <a:lnTo>
                                    <a:pt x="270" y="559"/>
                                  </a:lnTo>
                                  <a:lnTo>
                                    <a:pt x="192" y="589"/>
                                  </a:lnTo>
                                  <a:lnTo>
                                    <a:pt x="158" y="591"/>
                                  </a:lnTo>
                                  <a:lnTo>
                                    <a:pt x="115" y="588"/>
                                  </a:lnTo>
                                  <a:lnTo>
                                    <a:pt x="75" y="579"/>
                                  </a:lnTo>
                                  <a:lnTo>
                                    <a:pt x="36" y="563"/>
                                  </a:lnTo>
                                  <a:lnTo>
                                    <a:pt x="0" y="541"/>
                                  </a:lnTo>
                                  <a:lnTo>
                                    <a:pt x="0" y="624"/>
                                  </a:lnTo>
                                  <a:lnTo>
                                    <a:pt x="32" y="639"/>
                                  </a:lnTo>
                                  <a:lnTo>
                                    <a:pt x="69" y="650"/>
                                  </a:lnTo>
                                  <a:lnTo>
                                    <a:pt x="110" y="656"/>
                                  </a:lnTo>
                                  <a:lnTo>
                                    <a:pt x="156" y="658"/>
                                  </a:lnTo>
                                  <a:lnTo>
                                    <a:pt x="209" y="655"/>
                                  </a:lnTo>
                                  <a:lnTo>
                                    <a:pt x="297" y="628"/>
                                  </a:lnTo>
                                  <a:lnTo>
                                    <a:pt x="362" y="577"/>
                                  </a:lnTo>
                                  <a:lnTo>
                                    <a:pt x="395" y="508"/>
                                  </a:lnTo>
                                  <a:lnTo>
                                    <a:pt x="399" y="467"/>
                                  </a:lnTo>
                                  <a:lnTo>
                                    <a:pt x="396" y="437"/>
                                  </a:lnTo>
                                  <a:lnTo>
                                    <a:pt x="356" y="364"/>
                                  </a:lnTo>
                                  <a:lnTo>
                                    <a:pt x="305" y="331"/>
                                  </a:lnTo>
                                  <a:lnTo>
                                    <a:pt x="239" y="315"/>
                                  </a:lnTo>
                                  <a:lnTo>
                                    <a:pt x="239" y="313"/>
                                  </a:lnTo>
                                  <a:lnTo>
                                    <a:pt x="299" y="290"/>
                                  </a:lnTo>
                                  <a:lnTo>
                                    <a:pt x="342" y="255"/>
                                  </a:lnTo>
                                  <a:lnTo>
                                    <a:pt x="367" y="210"/>
                                  </a:lnTo>
                                  <a:lnTo>
                                    <a:pt x="376" y="153"/>
                                  </a:lnTo>
                                  <a:lnTo>
                                    <a:pt x="372" y="120"/>
                                  </a:lnTo>
                                  <a:lnTo>
                                    <a:pt x="346" y="65"/>
                                  </a:lnTo>
                                  <a:lnTo>
                                    <a:pt x="294" y="24"/>
                                  </a:lnTo>
                                  <a:lnTo>
                                    <a:pt x="224" y="2"/>
                                  </a:lnTo>
                                  <a:lnTo>
                                    <a:pt x="18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40" name="任意多边形 1240"/>
                          <wps:cNvSpPr/>
                          <wps:spPr>
                            <a:xfrm>
                              <a:off x="4012" y="14027"/>
                              <a:ext cx="100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38" h="659">
                                  <a:moveTo>
                                    <a:pt x="37" y="561"/>
                                  </a:moveTo>
                                  <a:lnTo>
                                    <a:pt x="37" y="637"/>
                                  </a:lnTo>
                                  <a:lnTo>
                                    <a:pt x="64" y="646"/>
                                  </a:lnTo>
                                  <a:lnTo>
                                    <a:pt x="93" y="653"/>
                                  </a:lnTo>
                                  <a:lnTo>
                                    <a:pt x="124" y="657"/>
                                  </a:lnTo>
                                  <a:lnTo>
                                    <a:pt x="159" y="658"/>
                                  </a:lnTo>
                                  <a:lnTo>
                                    <a:pt x="221" y="652"/>
                                  </a:lnTo>
                                  <a:lnTo>
                                    <a:pt x="275" y="635"/>
                                  </a:lnTo>
                                  <a:lnTo>
                                    <a:pt x="323" y="605"/>
                                  </a:lnTo>
                                  <a:lnTo>
                                    <a:pt x="336" y="592"/>
                                  </a:lnTo>
                                  <a:lnTo>
                                    <a:pt x="159" y="592"/>
                                  </a:lnTo>
                                  <a:lnTo>
                                    <a:pt x="127" y="590"/>
                                  </a:lnTo>
                                  <a:lnTo>
                                    <a:pt x="96" y="584"/>
                                  </a:lnTo>
                                  <a:lnTo>
                                    <a:pt x="66" y="575"/>
                                  </a:lnTo>
                                  <a:lnTo>
                                    <a:pt x="37" y="561"/>
                                  </a:lnTo>
                                  <a:close/>
                                  <a:moveTo>
                                    <a:pt x="435" y="333"/>
                                  </a:moveTo>
                                  <a:lnTo>
                                    <a:pt x="351" y="333"/>
                                  </a:lnTo>
                                  <a:lnTo>
                                    <a:pt x="348" y="391"/>
                                  </a:lnTo>
                                  <a:lnTo>
                                    <a:pt x="339" y="443"/>
                                  </a:lnTo>
                                  <a:lnTo>
                                    <a:pt x="323" y="487"/>
                                  </a:lnTo>
                                  <a:lnTo>
                                    <a:pt x="301" y="524"/>
                                  </a:lnTo>
                                  <a:lnTo>
                                    <a:pt x="273" y="554"/>
                                  </a:lnTo>
                                  <a:lnTo>
                                    <a:pt x="240" y="575"/>
                                  </a:lnTo>
                                  <a:lnTo>
                                    <a:pt x="202" y="588"/>
                                  </a:lnTo>
                                  <a:lnTo>
                                    <a:pt x="159" y="592"/>
                                  </a:lnTo>
                                  <a:lnTo>
                                    <a:pt x="336" y="592"/>
                                  </a:lnTo>
                                  <a:lnTo>
                                    <a:pt x="364" y="563"/>
                                  </a:lnTo>
                                  <a:lnTo>
                                    <a:pt x="396" y="511"/>
                                  </a:lnTo>
                                  <a:lnTo>
                                    <a:pt x="419" y="448"/>
                                  </a:lnTo>
                                  <a:lnTo>
                                    <a:pt x="433" y="375"/>
                                  </a:lnTo>
                                  <a:lnTo>
                                    <a:pt x="435" y="333"/>
                                  </a:lnTo>
                                  <a:close/>
                                  <a:moveTo>
                                    <a:pt x="221" y="0"/>
                                  </a:moveTo>
                                  <a:lnTo>
                                    <a:pt x="175" y="4"/>
                                  </a:lnTo>
                                  <a:lnTo>
                                    <a:pt x="132" y="15"/>
                                  </a:lnTo>
                                  <a:lnTo>
                                    <a:pt x="95" y="34"/>
                                  </a:lnTo>
                                  <a:lnTo>
                                    <a:pt x="62" y="60"/>
                                  </a:lnTo>
                                  <a:lnTo>
                                    <a:pt x="35" y="92"/>
                                  </a:lnTo>
                                  <a:lnTo>
                                    <a:pt x="15" y="129"/>
                                  </a:lnTo>
                                  <a:lnTo>
                                    <a:pt x="4" y="169"/>
                                  </a:lnTo>
                                  <a:lnTo>
                                    <a:pt x="0" y="214"/>
                                  </a:lnTo>
                                  <a:lnTo>
                                    <a:pt x="3" y="256"/>
                                  </a:lnTo>
                                  <a:lnTo>
                                    <a:pt x="14" y="294"/>
                                  </a:lnTo>
                                  <a:lnTo>
                                    <a:pt x="32" y="328"/>
                                  </a:lnTo>
                                  <a:lnTo>
                                    <a:pt x="56" y="357"/>
                                  </a:lnTo>
                                  <a:lnTo>
                                    <a:pt x="86" y="381"/>
                                  </a:lnTo>
                                  <a:lnTo>
                                    <a:pt x="120" y="399"/>
                                  </a:lnTo>
                                  <a:lnTo>
                                    <a:pt x="157" y="409"/>
                                  </a:lnTo>
                                  <a:lnTo>
                                    <a:pt x="198" y="412"/>
                                  </a:lnTo>
                                  <a:lnTo>
                                    <a:pt x="248" y="407"/>
                                  </a:lnTo>
                                  <a:lnTo>
                                    <a:pt x="289" y="392"/>
                                  </a:lnTo>
                                  <a:lnTo>
                                    <a:pt x="323" y="368"/>
                                  </a:lnTo>
                                  <a:lnTo>
                                    <a:pt x="341" y="343"/>
                                  </a:lnTo>
                                  <a:lnTo>
                                    <a:pt x="220" y="343"/>
                                  </a:lnTo>
                                  <a:lnTo>
                                    <a:pt x="190" y="341"/>
                                  </a:lnTo>
                                  <a:lnTo>
                                    <a:pt x="164" y="334"/>
                                  </a:lnTo>
                                  <a:lnTo>
                                    <a:pt x="142" y="322"/>
                                  </a:lnTo>
                                  <a:lnTo>
                                    <a:pt x="122" y="306"/>
                                  </a:lnTo>
                                  <a:lnTo>
                                    <a:pt x="107" y="285"/>
                                  </a:lnTo>
                                  <a:lnTo>
                                    <a:pt x="96" y="261"/>
                                  </a:lnTo>
                                  <a:lnTo>
                                    <a:pt x="89" y="234"/>
                                  </a:lnTo>
                                  <a:lnTo>
                                    <a:pt x="87" y="204"/>
                                  </a:lnTo>
                                  <a:lnTo>
                                    <a:pt x="89" y="176"/>
                                  </a:lnTo>
                                  <a:lnTo>
                                    <a:pt x="96" y="150"/>
                                  </a:lnTo>
                                  <a:lnTo>
                                    <a:pt x="107" y="127"/>
                                  </a:lnTo>
                                  <a:lnTo>
                                    <a:pt x="123" y="106"/>
                                  </a:lnTo>
                                  <a:lnTo>
                                    <a:pt x="142" y="89"/>
                                  </a:lnTo>
                                  <a:lnTo>
                                    <a:pt x="164" y="77"/>
                                  </a:lnTo>
                                  <a:lnTo>
                                    <a:pt x="188" y="69"/>
                                  </a:lnTo>
                                  <a:lnTo>
                                    <a:pt x="214" y="67"/>
                                  </a:lnTo>
                                  <a:lnTo>
                                    <a:pt x="373" y="67"/>
                                  </a:lnTo>
                                  <a:lnTo>
                                    <a:pt x="349" y="42"/>
                                  </a:lnTo>
                                  <a:lnTo>
                                    <a:pt x="312" y="19"/>
                                  </a:lnTo>
                                  <a:lnTo>
                                    <a:pt x="269" y="5"/>
                                  </a:lnTo>
                                  <a:lnTo>
                                    <a:pt x="221" y="0"/>
                                  </a:lnTo>
                                  <a:close/>
                                  <a:moveTo>
                                    <a:pt x="373" y="67"/>
                                  </a:moveTo>
                                  <a:lnTo>
                                    <a:pt x="214" y="67"/>
                                  </a:lnTo>
                                  <a:lnTo>
                                    <a:pt x="243" y="70"/>
                                  </a:lnTo>
                                  <a:lnTo>
                                    <a:pt x="268" y="78"/>
                                  </a:lnTo>
                                  <a:lnTo>
                                    <a:pt x="290" y="92"/>
                                  </a:lnTo>
                                  <a:lnTo>
                                    <a:pt x="310" y="112"/>
                                  </a:lnTo>
                                  <a:lnTo>
                                    <a:pt x="326" y="136"/>
                                  </a:lnTo>
                                  <a:lnTo>
                                    <a:pt x="337" y="163"/>
                                  </a:lnTo>
                                  <a:lnTo>
                                    <a:pt x="344" y="193"/>
                                  </a:lnTo>
                                  <a:lnTo>
                                    <a:pt x="346" y="226"/>
                                  </a:lnTo>
                                  <a:lnTo>
                                    <a:pt x="344" y="249"/>
                                  </a:lnTo>
                                  <a:lnTo>
                                    <a:pt x="337" y="271"/>
                                  </a:lnTo>
                                  <a:lnTo>
                                    <a:pt x="326" y="291"/>
                                  </a:lnTo>
                                  <a:lnTo>
                                    <a:pt x="310" y="309"/>
                                  </a:lnTo>
                                  <a:lnTo>
                                    <a:pt x="290" y="324"/>
                                  </a:lnTo>
                                  <a:lnTo>
                                    <a:pt x="269" y="335"/>
                                  </a:lnTo>
                                  <a:lnTo>
                                    <a:pt x="245" y="341"/>
                                  </a:lnTo>
                                  <a:lnTo>
                                    <a:pt x="220" y="343"/>
                                  </a:lnTo>
                                  <a:lnTo>
                                    <a:pt x="341" y="343"/>
                                  </a:lnTo>
                                  <a:lnTo>
                                    <a:pt x="349" y="333"/>
                                  </a:lnTo>
                                  <a:lnTo>
                                    <a:pt x="435" y="333"/>
                                  </a:lnTo>
                                  <a:lnTo>
                                    <a:pt x="437" y="294"/>
                                  </a:lnTo>
                                  <a:lnTo>
                                    <a:pt x="437" y="291"/>
                                  </a:lnTo>
                                  <a:lnTo>
                                    <a:pt x="434" y="225"/>
                                  </a:lnTo>
                                  <a:lnTo>
                                    <a:pt x="423" y="166"/>
                                  </a:lnTo>
                                  <a:lnTo>
                                    <a:pt x="405" y="116"/>
                                  </a:lnTo>
                                  <a:lnTo>
                                    <a:pt x="380" y="75"/>
                                  </a:lnTo>
                                  <a:lnTo>
                                    <a:pt x="373" y="67"/>
                                  </a:lnTo>
                                  <a:close/>
                                  <a:moveTo>
                                    <a:pt x="351" y="333"/>
                                  </a:moveTo>
                                  <a:lnTo>
                                    <a:pt x="349" y="333"/>
                                  </a:lnTo>
                                  <a:lnTo>
                                    <a:pt x="350" y="333"/>
                                  </a:lnTo>
                                  <a:lnTo>
                                    <a:pt x="351" y="333"/>
                                  </a:lnTo>
                                  <a:lnTo>
                                    <a:pt x="351" y="3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41" name="任意多边形 1241"/>
                          <wps:cNvSpPr/>
                          <wps:spPr>
                            <a:xfrm>
                              <a:off x="1030" y="14209"/>
                              <a:ext cx="251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3" h="488">
                                  <a:moveTo>
                                    <a:pt x="335" y="83"/>
                                  </a:moveTo>
                                  <a:lnTo>
                                    <a:pt x="291" y="83"/>
                                  </a:lnTo>
                                  <a:lnTo>
                                    <a:pt x="290" y="125"/>
                                  </a:lnTo>
                                  <a:lnTo>
                                    <a:pt x="288" y="165"/>
                                  </a:lnTo>
                                  <a:lnTo>
                                    <a:pt x="286" y="201"/>
                                  </a:lnTo>
                                  <a:lnTo>
                                    <a:pt x="283" y="235"/>
                                  </a:lnTo>
                                  <a:lnTo>
                                    <a:pt x="271" y="299"/>
                                  </a:lnTo>
                                  <a:lnTo>
                                    <a:pt x="245" y="357"/>
                                  </a:lnTo>
                                  <a:lnTo>
                                    <a:pt x="205" y="409"/>
                                  </a:lnTo>
                                  <a:lnTo>
                                    <a:pt x="151" y="456"/>
                                  </a:lnTo>
                                  <a:lnTo>
                                    <a:pt x="160" y="464"/>
                                  </a:lnTo>
                                  <a:lnTo>
                                    <a:pt x="169" y="472"/>
                                  </a:lnTo>
                                  <a:lnTo>
                                    <a:pt x="177" y="480"/>
                                  </a:lnTo>
                                  <a:lnTo>
                                    <a:pt x="184" y="488"/>
                                  </a:lnTo>
                                  <a:lnTo>
                                    <a:pt x="243" y="436"/>
                                  </a:lnTo>
                                  <a:lnTo>
                                    <a:pt x="286" y="377"/>
                                  </a:lnTo>
                                  <a:lnTo>
                                    <a:pt x="314" y="311"/>
                                  </a:lnTo>
                                  <a:lnTo>
                                    <a:pt x="327" y="238"/>
                                  </a:lnTo>
                                  <a:lnTo>
                                    <a:pt x="330" y="206"/>
                                  </a:lnTo>
                                  <a:lnTo>
                                    <a:pt x="332" y="170"/>
                                  </a:lnTo>
                                  <a:lnTo>
                                    <a:pt x="334" y="129"/>
                                  </a:lnTo>
                                  <a:lnTo>
                                    <a:pt x="335" y="83"/>
                                  </a:lnTo>
                                  <a:close/>
                                  <a:moveTo>
                                    <a:pt x="181" y="265"/>
                                  </a:moveTo>
                                  <a:lnTo>
                                    <a:pt x="79" y="265"/>
                                  </a:lnTo>
                                  <a:lnTo>
                                    <a:pt x="79" y="485"/>
                                  </a:lnTo>
                                  <a:lnTo>
                                    <a:pt x="119" y="485"/>
                                  </a:lnTo>
                                  <a:lnTo>
                                    <a:pt x="119" y="278"/>
                                  </a:lnTo>
                                  <a:lnTo>
                                    <a:pt x="183" y="278"/>
                                  </a:lnTo>
                                  <a:lnTo>
                                    <a:pt x="175" y="272"/>
                                  </a:lnTo>
                                  <a:lnTo>
                                    <a:pt x="181" y="265"/>
                                  </a:lnTo>
                                  <a:close/>
                                  <a:moveTo>
                                    <a:pt x="317" y="428"/>
                                  </a:moveTo>
                                  <a:lnTo>
                                    <a:pt x="320" y="439"/>
                                  </a:lnTo>
                                  <a:lnTo>
                                    <a:pt x="322" y="449"/>
                                  </a:lnTo>
                                  <a:lnTo>
                                    <a:pt x="324" y="461"/>
                                  </a:lnTo>
                                  <a:lnTo>
                                    <a:pt x="326" y="472"/>
                                  </a:lnTo>
                                  <a:lnTo>
                                    <a:pt x="371" y="473"/>
                                  </a:lnTo>
                                  <a:lnTo>
                                    <a:pt x="404" y="474"/>
                                  </a:lnTo>
                                  <a:lnTo>
                                    <a:pt x="440" y="468"/>
                                  </a:lnTo>
                                  <a:lnTo>
                                    <a:pt x="466" y="451"/>
                                  </a:lnTo>
                                  <a:lnTo>
                                    <a:pt x="477" y="432"/>
                                  </a:lnTo>
                                  <a:lnTo>
                                    <a:pt x="399" y="432"/>
                                  </a:lnTo>
                                  <a:lnTo>
                                    <a:pt x="382" y="432"/>
                                  </a:lnTo>
                                  <a:lnTo>
                                    <a:pt x="363" y="431"/>
                                  </a:lnTo>
                                  <a:lnTo>
                                    <a:pt x="342" y="430"/>
                                  </a:lnTo>
                                  <a:lnTo>
                                    <a:pt x="317" y="428"/>
                                  </a:lnTo>
                                  <a:close/>
                                  <a:moveTo>
                                    <a:pt x="500" y="45"/>
                                  </a:moveTo>
                                  <a:lnTo>
                                    <a:pt x="207" y="45"/>
                                  </a:lnTo>
                                  <a:lnTo>
                                    <a:pt x="207" y="83"/>
                                  </a:lnTo>
                                  <a:lnTo>
                                    <a:pt x="455" y="83"/>
                                  </a:lnTo>
                                  <a:lnTo>
                                    <a:pt x="452" y="184"/>
                                  </a:lnTo>
                                  <a:lnTo>
                                    <a:pt x="450" y="267"/>
                                  </a:lnTo>
                                  <a:lnTo>
                                    <a:pt x="447" y="332"/>
                                  </a:lnTo>
                                  <a:lnTo>
                                    <a:pt x="444" y="380"/>
                                  </a:lnTo>
                                  <a:lnTo>
                                    <a:pt x="441" y="403"/>
                                  </a:lnTo>
                                  <a:lnTo>
                                    <a:pt x="432" y="420"/>
                                  </a:lnTo>
                                  <a:lnTo>
                                    <a:pt x="418" y="429"/>
                                  </a:lnTo>
                                  <a:lnTo>
                                    <a:pt x="399" y="432"/>
                                  </a:lnTo>
                                  <a:lnTo>
                                    <a:pt x="477" y="432"/>
                                  </a:lnTo>
                                  <a:lnTo>
                                    <a:pt x="482" y="423"/>
                                  </a:lnTo>
                                  <a:lnTo>
                                    <a:pt x="488" y="382"/>
                                  </a:lnTo>
                                  <a:lnTo>
                                    <a:pt x="490" y="332"/>
                                  </a:lnTo>
                                  <a:lnTo>
                                    <a:pt x="493" y="251"/>
                                  </a:lnTo>
                                  <a:lnTo>
                                    <a:pt x="496" y="163"/>
                                  </a:lnTo>
                                  <a:lnTo>
                                    <a:pt x="500" y="45"/>
                                  </a:lnTo>
                                  <a:close/>
                                  <a:moveTo>
                                    <a:pt x="183" y="278"/>
                                  </a:moveTo>
                                  <a:lnTo>
                                    <a:pt x="119" y="278"/>
                                  </a:lnTo>
                                  <a:lnTo>
                                    <a:pt x="161" y="308"/>
                                  </a:lnTo>
                                  <a:lnTo>
                                    <a:pt x="201" y="339"/>
                                  </a:lnTo>
                                  <a:lnTo>
                                    <a:pt x="228" y="309"/>
                                  </a:lnTo>
                                  <a:lnTo>
                                    <a:pt x="188" y="281"/>
                                  </a:lnTo>
                                  <a:lnTo>
                                    <a:pt x="183" y="278"/>
                                  </a:lnTo>
                                  <a:close/>
                                  <a:moveTo>
                                    <a:pt x="182" y="96"/>
                                  </a:moveTo>
                                  <a:lnTo>
                                    <a:pt x="7" y="96"/>
                                  </a:lnTo>
                                  <a:lnTo>
                                    <a:pt x="7" y="131"/>
                                  </a:lnTo>
                                  <a:lnTo>
                                    <a:pt x="135" y="131"/>
                                  </a:lnTo>
                                  <a:lnTo>
                                    <a:pt x="104" y="176"/>
                                  </a:lnTo>
                                  <a:lnTo>
                                    <a:pt x="71" y="216"/>
                                  </a:lnTo>
                                  <a:lnTo>
                                    <a:pt x="37" y="251"/>
                                  </a:lnTo>
                                  <a:lnTo>
                                    <a:pt x="0" y="282"/>
                                  </a:lnTo>
                                  <a:lnTo>
                                    <a:pt x="4" y="293"/>
                                  </a:lnTo>
                                  <a:lnTo>
                                    <a:pt x="7" y="304"/>
                                  </a:lnTo>
                                  <a:lnTo>
                                    <a:pt x="11" y="314"/>
                                  </a:lnTo>
                                  <a:lnTo>
                                    <a:pt x="14" y="324"/>
                                  </a:lnTo>
                                  <a:lnTo>
                                    <a:pt x="31" y="310"/>
                                  </a:lnTo>
                                  <a:lnTo>
                                    <a:pt x="47" y="296"/>
                                  </a:lnTo>
                                  <a:lnTo>
                                    <a:pt x="63" y="281"/>
                                  </a:lnTo>
                                  <a:lnTo>
                                    <a:pt x="79" y="265"/>
                                  </a:lnTo>
                                  <a:lnTo>
                                    <a:pt x="181" y="265"/>
                                  </a:lnTo>
                                  <a:lnTo>
                                    <a:pt x="190" y="254"/>
                                  </a:lnTo>
                                  <a:lnTo>
                                    <a:pt x="192" y="252"/>
                                  </a:lnTo>
                                  <a:lnTo>
                                    <a:pt x="145" y="252"/>
                                  </a:lnTo>
                                  <a:lnTo>
                                    <a:pt x="128" y="241"/>
                                  </a:lnTo>
                                  <a:lnTo>
                                    <a:pt x="119" y="235"/>
                                  </a:lnTo>
                                  <a:lnTo>
                                    <a:pt x="119" y="220"/>
                                  </a:lnTo>
                                  <a:lnTo>
                                    <a:pt x="136" y="199"/>
                                  </a:lnTo>
                                  <a:lnTo>
                                    <a:pt x="152" y="178"/>
                                  </a:lnTo>
                                  <a:lnTo>
                                    <a:pt x="167" y="155"/>
                                  </a:lnTo>
                                  <a:lnTo>
                                    <a:pt x="182" y="132"/>
                                  </a:lnTo>
                                  <a:lnTo>
                                    <a:pt x="182" y="96"/>
                                  </a:lnTo>
                                  <a:close/>
                                  <a:moveTo>
                                    <a:pt x="194" y="184"/>
                                  </a:moveTo>
                                  <a:lnTo>
                                    <a:pt x="182" y="201"/>
                                  </a:lnTo>
                                  <a:lnTo>
                                    <a:pt x="170" y="219"/>
                                  </a:lnTo>
                                  <a:lnTo>
                                    <a:pt x="158" y="235"/>
                                  </a:lnTo>
                                  <a:lnTo>
                                    <a:pt x="145" y="252"/>
                                  </a:lnTo>
                                  <a:lnTo>
                                    <a:pt x="192" y="252"/>
                                  </a:lnTo>
                                  <a:lnTo>
                                    <a:pt x="204" y="237"/>
                                  </a:lnTo>
                                  <a:lnTo>
                                    <a:pt x="217" y="220"/>
                                  </a:lnTo>
                                  <a:lnTo>
                                    <a:pt x="229" y="205"/>
                                  </a:lnTo>
                                  <a:lnTo>
                                    <a:pt x="194" y="184"/>
                                  </a:lnTo>
                                  <a:close/>
                                  <a:moveTo>
                                    <a:pt x="94" y="0"/>
                                  </a:moveTo>
                                  <a:lnTo>
                                    <a:pt x="57" y="17"/>
                                  </a:lnTo>
                                  <a:lnTo>
                                    <a:pt x="67" y="33"/>
                                  </a:lnTo>
                                  <a:lnTo>
                                    <a:pt x="77" y="49"/>
                                  </a:lnTo>
                                  <a:lnTo>
                                    <a:pt x="87" y="68"/>
                                  </a:lnTo>
                                  <a:lnTo>
                                    <a:pt x="96" y="86"/>
                                  </a:lnTo>
                                  <a:lnTo>
                                    <a:pt x="135" y="68"/>
                                  </a:lnTo>
                                  <a:lnTo>
                                    <a:pt x="125" y="49"/>
                                  </a:lnTo>
                                  <a:lnTo>
                                    <a:pt x="114" y="31"/>
                                  </a:lnTo>
                                  <a:lnTo>
                                    <a:pt x="104" y="15"/>
                                  </a:lnTo>
                                  <a:lnTo>
                                    <a:pt x="94" y="0"/>
                                  </a:lnTo>
                                  <a:close/>
                                  <a:moveTo>
                                    <a:pt x="733" y="29"/>
                                  </a:moveTo>
                                  <a:lnTo>
                                    <a:pt x="728" y="97"/>
                                  </a:lnTo>
                                  <a:lnTo>
                                    <a:pt x="719" y="160"/>
                                  </a:lnTo>
                                  <a:lnTo>
                                    <a:pt x="707" y="218"/>
                                  </a:lnTo>
                                  <a:lnTo>
                                    <a:pt x="691" y="270"/>
                                  </a:lnTo>
                                  <a:lnTo>
                                    <a:pt x="669" y="321"/>
                                  </a:lnTo>
                                  <a:lnTo>
                                    <a:pt x="641" y="367"/>
                                  </a:lnTo>
                                  <a:lnTo>
                                    <a:pt x="609" y="409"/>
                                  </a:lnTo>
                                  <a:lnTo>
                                    <a:pt x="572" y="447"/>
                                  </a:lnTo>
                                  <a:lnTo>
                                    <a:pt x="581" y="455"/>
                                  </a:lnTo>
                                  <a:lnTo>
                                    <a:pt x="589" y="464"/>
                                  </a:lnTo>
                                  <a:lnTo>
                                    <a:pt x="598" y="472"/>
                                  </a:lnTo>
                                  <a:lnTo>
                                    <a:pt x="606" y="481"/>
                                  </a:lnTo>
                                  <a:lnTo>
                                    <a:pt x="646" y="440"/>
                                  </a:lnTo>
                                  <a:lnTo>
                                    <a:pt x="682" y="393"/>
                                  </a:lnTo>
                                  <a:lnTo>
                                    <a:pt x="712" y="343"/>
                                  </a:lnTo>
                                  <a:lnTo>
                                    <a:pt x="736" y="287"/>
                                  </a:lnTo>
                                  <a:lnTo>
                                    <a:pt x="752" y="233"/>
                                  </a:lnTo>
                                  <a:lnTo>
                                    <a:pt x="764" y="172"/>
                                  </a:lnTo>
                                  <a:lnTo>
                                    <a:pt x="774" y="106"/>
                                  </a:lnTo>
                                  <a:lnTo>
                                    <a:pt x="780" y="32"/>
                                  </a:lnTo>
                                  <a:lnTo>
                                    <a:pt x="733" y="29"/>
                                  </a:lnTo>
                                  <a:close/>
                                  <a:moveTo>
                                    <a:pt x="926" y="22"/>
                                  </a:moveTo>
                                  <a:lnTo>
                                    <a:pt x="881" y="24"/>
                                  </a:lnTo>
                                  <a:lnTo>
                                    <a:pt x="889" y="116"/>
                                  </a:lnTo>
                                  <a:lnTo>
                                    <a:pt x="902" y="199"/>
                                  </a:lnTo>
                                  <a:lnTo>
                                    <a:pt x="922" y="273"/>
                                  </a:lnTo>
                                  <a:lnTo>
                                    <a:pt x="948" y="338"/>
                                  </a:lnTo>
                                  <a:lnTo>
                                    <a:pt x="980" y="394"/>
                                  </a:lnTo>
                                  <a:lnTo>
                                    <a:pt x="1019" y="440"/>
                                  </a:lnTo>
                                  <a:lnTo>
                                    <a:pt x="1063" y="477"/>
                                  </a:lnTo>
                                  <a:lnTo>
                                    <a:pt x="1072" y="467"/>
                                  </a:lnTo>
                                  <a:lnTo>
                                    <a:pt x="1091" y="447"/>
                                  </a:lnTo>
                                  <a:lnTo>
                                    <a:pt x="1102" y="436"/>
                                  </a:lnTo>
                                  <a:lnTo>
                                    <a:pt x="1052" y="398"/>
                                  </a:lnTo>
                                  <a:lnTo>
                                    <a:pt x="1011" y="348"/>
                                  </a:lnTo>
                                  <a:lnTo>
                                    <a:pt x="978" y="285"/>
                                  </a:lnTo>
                                  <a:lnTo>
                                    <a:pt x="952" y="210"/>
                                  </a:lnTo>
                                  <a:lnTo>
                                    <a:pt x="935" y="122"/>
                                  </a:lnTo>
                                  <a:lnTo>
                                    <a:pt x="926" y="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42" name="任意多边形 1242"/>
                          <wps:cNvSpPr/>
                          <wps:spPr>
                            <a:xfrm>
                              <a:off x="1042" y="14423"/>
                              <a:ext cx="226" cy="15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3" h="662">
                                  <a:moveTo>
                                    <a:pt x="395" y="581"/>
                                  </a:moveTo>
                                  <a:lnTo>
                                    <a:pt x="4" y="581"/>
                                  </a:lnTo>
                                  <a:lnTo>
                                    <a:pt x="4" y="651"/>
                                  </a:lnTo>
                                  <a:lnTo>
                                    <a:pt x="395" y="651"/>
                                  </a:lnTo>
                                  <a:lnTo>
                                    <a:pt x="395" y="581"/>
                                  </a:lnTo>
                                  <a:close/>
                                  <a:moveTo>
                                    <a:pt x="243" y="98"/>
                                  </a:moveTo>
                                  <a:lnTo>
                                    <a:pt x="157" y="98"/>
                                  </a:lnTo>
                                  <a:lnTo>
                                    <a:pt x="157" y="581"/>
                                  </a:lnTo>
                                  <a:lnTo>
                                    <a:pt x="243" y="581"/>
                                  </a:lnTo>
                                  <a:lnTo>
                                    <a:pt x="243" y="98"/>
                                  </a:lnTo>
                                  <a:close/>
                                  <a:moveTo>
                                    <a:pt x="243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157" y="98"/>
                                  </a:lnTo>
                                  <a:lnTo>
                                    <a:pt x="243" y="98"/>
                                  </a:lnTo>
                                  <a:lnTo>
                                    <a:pt x="243" y="0"/>
                                  </a:lnTo>
                                  <a:close/>
                                  <a:moveTo>
                                    <a:pt x="776" y="3"/>
                                  </a:moveTo>
                                  <a:lnTo>
                                    <a:pt x="723" y="8"/>
                                  </a:lnTo>
                                  <a:lnTo>
                                    <a:pt x="676" y="25"/>
                                  </a:lnTo>
                                  <a:lnTo>
                                    <a:pt x="636" y="52"/>
                                  </a:lnTo>
                                  <a:lnTo>
                                    <a:pt x="603" y="89"/>
                                  </a:lnTo>
                                  <a:lnTo>
                                    <a:pt x="577" y="138"/>
                                  </a:lnTo>
                                  <a:lnTo>
                                    <a:pt x="558" y="197"/>
                                  </a:lnTo>
                                  <a:lnTo>
                                    <a:pt x="547" y="265"/>
                                  </a:lnTo>
                                  <a:lnTo>
                                    <a:pt x="543" y="345"/>
                                  </a:lnTo>
                                  <a:lnTo>
                                    <a:pt x="547" y="417"/>
                                  </a:lnTo>
                                  <a:lnTo>
                                    <a:pt x="557" y="481"/>
                                  </a:lnTo>
                                  <a:lnTo>
                                    <a:pt x="575" y="535"/>
                                  </a:lnTo>
                                  <a:lnTo>
                                    <a:pt x="600" y="580"/>
                                  </a:lnTo>
                                  <a:lnTo>
                                    <a:pt x="632" y="616"/>
                                  </a:lnTo>
                                  <a:lnTo>
                                    <a:pt x="669" y="641"/>
                                  </a:lnTo>
                                  <a:lnTo>
                                    <a:pt x="712" y="656"/>
                                  </a:lnTo>
                                  <a:lnTo>
                                    <a:pt x="761" y="661"/>
                                  </a:lnTo>
                                  <a:lnTo>
                                    <a:pt x="813" y="656"/>
                                  </a:lnTo>
                                  <a:lnTo>
                                    <a:pt x="859" y="640"/>
                                  </a:lnTo>
                                  <a:lnTo>
                                    <a:pt x="898" y="613"/>
                                  </a:lnTo>
                                  <a:lnTo>
                                    <a:pt x="915" y="595"/>
                                  </a:lnTo>
                                  <a:lnTo>
                                    <a:pt x="769" y="595"/>
                                  </a:lnTo>
                                  <a:lnTo>
                                    <a:pt x="709" y="579"/>
                                  </a:lnTo>
                                  <a:lnTo>
                                    <a:pt x="666" y="531"/>
                                  </a:lnTo>
                                  <a:lnTo>
                                    <a:pt x="640" y="452"/>
                                  </a:lnTo>
                                  <a:lnTo>
                                    <a:pt x="631" y="341"/>
                                  </a:lnTo>
                                  <a:lnTo>
                                    <a:pt x="637" y="243"/>
                                  </a:lnTo>
                                  <a:lnTo>
                                    <a:pt x="654" y="168"/>
                                  </a:lnTo>
                                  <a:lnTo>
                                    <a:pt x="682" y="113"/>
                                  </a:lnTo>
                                  <a:lnTo>
                                    <a:pt x="721" y="81"/>
                                  </a:lnTo>
                                  <a:lnTo>
                                    <a:pt x="772" y="70"/>
                                  </a:lnTo>
                                  <a:lnTo>
                                    <a:pt x="925" y="70"/>
                                  </a:lnTo>
                                  <a:lnTo>
                                    <a:pt x="897" y="39"/>
                                  </a:lnTo>
                                  <a:lnTo>
                                    <a:pt x="843" y="12"/>
                                  </a:lnTo>
                                  <a:lnTo>
                                    <a:pt x="776" y="3"/>
                                  </a:lnTo>
                                  <a:close/>
                                  <a:moveTo>
                                    <a:pt x="925" y="70"/>
                                  </a:moveTo>
                                  <a:lnTo>
                                    <a:pt x="772" y="70"/>
                                  </a:lnTo>
                                  <a:lnTo>
                                    <a:pt x="819" y="81"/>
                                  </a:lnTo>
                                  <a:lnTo>
                                    <a:pt x="857" y="113"/>
                                  </a:lnTo>
                                  <a:lnTo>
                                    <a:pt x="883" y="166"/>
                                  </a:lnTo>
                                  <a:lnTo>
                                    <a:pt x="899" y="241"/>
                                  </a:lnTo>
                                  <a:lnTo>
                                    <a:pt x="905" y="337"/>
                                  </a:lnTo>
                                  <a:lnTo>
                                    <a:pt x="896" y="450"/>
                                  </a:lnTo>
                                  <a:lnTo>
                                    <a:pt x="871" y="530"/>
                                  </a:lnTo>
                                  <a:lnTo>
                                    <a:pt x="828" y="579"/>
                                  </a:lnTo>
                                  <a:lnTo>
                                    <a:pt x="769" y="595"/>
                                  </a:lnTo>
                                  <a:lnTo>
                                    <a:pt x="915" y="595"/>
                                  </a:lnTo>
                                  <a:lnTo>
                                    <a:pt x="932" y="576"/>
                                  </a:lnTo>
                                  <a:lnTo>
                                    <a:pt x="959" y="529"/>
                                  </a:lnTo>
                                  <a:lnTo>
                                    <a:pt x="978" y="472"/>
                                  </a:lnTo>
                                  <a:lnTo>
                                    <a:pt x="989" y="405"/>
                                  </a:lnTo>
                                  <a:lnTo>
                                    <a:pt x="993" y="329"/>
                                  </a:lnTo>
                                  <a:lnTo>
                                    <a:pt x="987" y="230"/>
                                  </a:lnTo>
                                  <a:lnTo>
                                    <a:pt x="969" y="148"/>
                                  </a:lnTo>
                                  <a:lnTo>
                                    <a:pt x="939" y="85"/>
                                  </a:lnTo>
                                  <a:lnTo>
                                    <a:pt x="925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43" name="任意多边形 1243"/>
                          <wps:cNvSpPr/>
                          <wps:spPr>
                            <a:xfrm>
                              <a:off x="3941" y="14211"/>
                              <a:ext cx="242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4" h="483">
                                  <a:moveTo>
                                    <a:pt x="282" y="222"/>
                                  </a:moveTo>
                                  <a:lnTo>
                                    <a:pt x="233" y="222"/>
                                  </a:lnTo>
                                  <a:lnTo>
                                    <a:pt x="233" y="483"/>
                                  </a:lnTo>
                                  <a:lnTo>
                                    <a:pt x="282" y="483"/>
                                  </a:lnTo>
                                  <a:lnTo>
                                    <a:pt x="282" y="222"/>
                                  </a:lnTo>
                                  <a:close/>
                                  <a:moveTo>
                                    <a:pt x="515" y="182"/>
                                  </a:moveTo>
                                  <a:lnTo>
                                    <a:pt x="0" y="182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515" y="222"/>
                                  </a:lnTo>
                                  <a:lnTo>
                                    <a:pt x="515" y="182"/>
                                  </a:lnTo>
                                  <a:close/>
                                  <a:moveTo>
                                    <a:pt x="282" y="0"/>
                                  </a:moveTo>
                                  <a:lnTo>
                                    <a:pt x="233" y="0"/>
                                  </a:lnTo>
                                  <a:lnTo>
                                    <a:pt x="233" y="182"/>
                                  </a:lnTo>
                                  <a:lnTo>
                                    <a:pt x="282" y="182"/>
                                  </a:lnTo>
                                  <a:lnTo>
                                    <a:pt x="282" y="0"/>
                                  </a:lnTo>
                                  <a:close/>
                                  <a:moveTo>
                                    <a:pt x="1063" y="34"/>
                                  </a:moveTo>
                                  <a:lnTo>
                                    <a:pt x="609" y="34"/>
                                  </a:lnTo>
                                  <a:lnTo>
                                    <a:pt x="609" y="481"/>
                                  </a:lnTo>
                                  <a:lnTo>
                                    <a:pt x="653" y="481"/>
                                  </a:lnTo>
                                  <a:lnTo>
                                    <a:pt x="653" y="451"/>
                                  </a:lnTo>
                                  <a:lnTo>
                                    <a:pt x="1063" y="451"/>
                                  </a:lnTo>
                                  <a:lnTo>
                                    <a:pt x="1063" y="413"/>
                                  </a:lnTo>
                                  <a:lnTo>
                                    <a:pt x="653" y="413"/>
                                  </a:lnTo>
                                  <a:lnTo>
                                    <a:pt x="653" y="73"/>
                                  </a:lnTo>
                                  <a:lnTo>
                                    <a:pt x="1063" y="73"/>
                                  </a:lnTo>
                                  <a:lnTo>
                                    <a:pt x="1063" y="34"/>
                                  </a:lnTo>
                                  <a:close/>
                                  <a:moveTo>
                                    <a:pt x="1063" y="451"/>
                                  </a:moveTo>
                                  <a:lnTo>
                                    <a:pt x="1019" y="451"/>
                                  </a:lnTo>
                                  <a:lnTo>
                                    <a:pt x="1019" y="481"/>
                                  </a:lnTo>
                                  <a:lnTo>
                                    <a:pt x="1063" y="481"/>
                                  </a:lnTo>
                                  <a:lnTo>
                                    <a:pt x="1063" y="451"/>
                                  </a:lnTo>
                                  <a:close/>
                                  <a:moveTo>
                                    <a:pt x="1063" y="73"/>
                                  </a:moveTo>
                                  <a:lnTo>
                                    <a:pt x="1019" y="73"/>
                                  </a:lnTo>
                                  <a:lnTo>
                                    <a:pt x="1019" y="413"/>
                                  </a:lnTo>
                                  <a:lnTo>
                                    <a:pt x="1063" y="413"/>
                                  </a:lnTo>
                                  <a:lnTo>
                                    <a:pt x="1063" y="73"/>
                                  </a:lnTo>
                                  <a:close/>
                                  <a:moveTo>
                                    <a:pt x="798" y="73"/>
                                  </a:moveTo>
                                  <a:lnTo>
                                    <a:pt x="754" y="73"/>
                                  </a:lnTo>
                                  <a:lnTo>
                                    <a:pt x="753" y="134"/>
                                  </a:lnTo>
                                  <a:lnTo>
                                    <a:pt x="750" y="182"/>
                                  </a:lnTo>
                                  <a:lnTo>
                                    <a:pt x="746" y="217"/>
                                  </a:lnTo>
                                  <a:lnTo>
                                    <a:pt x="740" y="239"/>
                                  </a:lnTo>
                                  <a:lnTo>
                                    <a:pt x="729" y="262"/>
                                  </a:lnTo>
                                  <a:lnTo>
                                    <a:pt x="712" y="284"/>
                                  </a:lnTo>
                                  <a:lnTo>
                                    <a:pt x="687" y="305"/>
                                  </a:lnTo>
                                  <a:lnTo>
                                    <a:pt x="655" y="326"/>
                                  </a:lnTo>
                                  <a:lnTo>
                                    <a:pt x="664" y="334"/>
                                  </a:lnTo>
                                  <a:lnTo>
                                    <a:pt x="672" y="342"/>
                                  </a:lnTo>
                                  <a:lnTo>
                                    <a:pt x="680" y="349"/>
                                  </a:lnTo>
                                  <a:lnTo>
                                    <a:pt x="687" y="357"/>
                                  </a:lnTo>
                                  <a:lnTo>
                                    <a:pt x="722" y="334"/>
                                  </a:lnTo>
                                  <a:lnTo>
                                    <a:pt x="748" y="309"/>
                                  </a:lnTo>
                                  <a:lnTo>
                                    <a:pt x="768" y="283"/>
                                  </a:lnTo>
                                  <a:lnTo>
                                    <a:pt x="780" y="256"/>
                                  </a:lnTo>
                                  <a:lnTo>
                                    <a:pt x="788" y="229"/>
                                  </a:lnTo>
                                  <a:lnTo>
                                    <a:pt x="793" y="189"/>
                                  </a:lnTo>
                                  <a:lnTo>
                                    <a:pt x="796" y="137"/>
                                  </a:lnTo>
                                  <a:lnTo>
                                    <a:pt x="798" y="73"/>
                                  </a:lnTo>
                                  <a:close/>
                                  <a:moveTo>
                                    <a:pt x="917" y="73"/>
                                  </a:moveTo>
                                  <a:lnTo>
                                    <a:pt x="873" y="73"/>
                                  </a:lnTo>
                                  <a:lnTo>
                                    <a:pt x="873" y="259"/>
                                  </a:lnTo>
                                  <a:lnTo>
                                    <a:pt x="878" y="286"/>
                                  </a:lnTo>
                                  <a:lnTo>
                                    <a:pt x="891" y="304"/>
                                  </a:lnTo>
                                  <a:lnTo>
                                    <a:pt x="913" y="315"/>
                                  </a:lnTo>
                                  <a:lnTo>
                                    <a:pt x="944" y="319"/>
                                  </a:lnTo>
                                  <a:lnTo>
                                    <a:pt x="1004" y="319"/>
                                  </a:lnTo>
                                  <a:lnTo>
                                    <a:pt x="1012" y="280"/>
                                  </a:lnTo>
                                  <a:lnTo>
                                    <a:pt x="950" y="280"/>
                                  </a:lnTo>
                                  <a:lnTo>
                                    <a:pt x="936" y="278"/>
                                  </a:lnTo>
                                  <a:lnTo>
                                    <a:pt x="925" y="273"/>
                                  </a:lnTo>
                                  <a:lnTo>
                                    <a:pt x="919" y="265"/>
                                  </a:lnTo>
                                  <a:lnTo>
                                    <a:pt x="917" y="254"/>
                                  </a:lnTo>
                                  <a:lnTo>
                                    <a:pt x="917" y="73"/>
                                  </a:lnTo>
                                  <a:close/>
                                  <a:moveTo>
                                    <a:pt x="1012" y="279"/>
                                  </a:moveTo>
                                  <a:lnTo>
                                    <a:pt x="994" y="279"/>
                                  </a:lnTo>
                                  <a:lnTo>
                                    <a:pt x="950" y="280"/>
                                  </a:lnTo>
                                  <a:lnTo>
                                    <a:pt x="1012" y="280"/>
                                  </a:lnTo>
                                  <a:lnTo>
                                    <a:pt x="1012" y="2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44" name="任意多边形 1244"/>
                          <wps:cNvSpPr/>
                          <wps:spPr>
                            <a:xfrm>
                              <a:off x="3949" y="14423"/>
                              <a:ext cx="226" cy="15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4" h="662">
                                  <a:moveTo>
                                    <a:pt x="395" y="581"/>
                                  </a:moveTo>
                                  <a:lnTo>
                                    <a:pt x="4" y="581"/>
                                  </a:lnTo>
                                  <a:lnTo>
                                    <a:pt x="4" y="651"/>
                                  </a:lnTo>
                                  <a:lnTo>
                                    <a:pt x="395" y="651"/>
                                  </a:lnTo>
                                  <a:lnTo>
                                    <a:pt x="395" y="581"/>
                                  </a:lnTo>
                                  <a:close/>
                                  <a:moveTo>
                                    <a:pt x="243" y="98"/>
                                  </a:moveTo>
                                  <a:lnTo>
                                    <a:pt x="157" y="98"/>
                                  </a:lnTo>
                                  <a:lnTo>
                                    <a:pt x="157" y="581"/>
                                  </a:lnTo>
                                  <a:lnTo>
                                    <a:pt x="243" y="581"/>
                                  </a:lnTo>
                                  <a:lnTo>
                                    <a:pt x="243" y="98"/>
                                  </a:lnTo>
                                  <a:close/>
                                  <a:moveTo>
                                    <a:pt x="243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157" y="98"/>
                                  </a:lnTo>
                                  <a:lnTo>
                                    <a:pt x="243" y="98"/>
                                  </a:lnTo>
                                  <a:lnTo>
                                    <a:pt x="243" y="0"/>
                                  </a:lnTo>
                                  <a:close/>
                                  <a:moveTo>
                                    <a:pt x="837" y="3"/>
                                  </a:moveTo>
                                  <a:lnTo>
                                    <a:pt x="777" y="9"/>
                                  </a:lnTo>
                                  <a:lnTo>
                                    <a:pt x="722" y="28"/>
                                  </a:lnTo>
                                  <a:lnTo>
                                    <a:pt x="674" y="59"/>
                                  </a:lnTo>
                                  <a:lnTo>
                                    <a:pt x="632" y="102"/>
                                  </a:lnTo>
                                  <a:lnTo>
                                    <a:pt x="598" y="156"/>
                                  </a:lnTo>
                                  <a:lnTo>
                                    <a:pt x="574" y="219"/>
                                  </a:lnTo>
                                  <a:lnTo>
                                    <a:pt x="560" y="290"/>
                                  </a:lnTo>
                                  <a:lnTo>
                                    <a:pt x="555" y="370"/>
                                  </a:lnTo>
                                  <a:lnTo>
                                    <a:pt x="558" y="436"/>
                                  </a:lnTo>
                                  <a:lnTo>
                                    <a:pt x="569" y="494"/>
                                  </a:lnTo>
                                  <a:lnTo>
                                    <a:pt x="588" y="544"/>
                                  </a:lnTo>
                                  <a:lnTo>
                                    <a:pt x="614" y="585"/>
                                  </a:lnTo>
                                  <a:lnTo>
                                    <a:pt x="646" y="619"/>
                                  </a:lnTo>
                                  <a:lnTo>
                                    <a:pt x="684" y="642"/>
                                  </a:lnTo>
                                  <a:lnTo>
                                    <a:pt x="728" y="657"/>
                                  </a:lnTo>
                                  <a:lnTo>
                                    <a:pt x="777" y="661"/>
                                  </a:lnTo>
                                  <a:lnTo>
                                    <a:pt x="822" y="658"/>
                                  </a:lnTo>
                                  <a:lnTo>
                                    <a:pt x="863" y="646"/>
                                  </a:lnTo>
                                  <a:lnTo>
                                    <a:pt x="900" y="628"/>
                                  </a:lnTo>
                                  <a:lnTo>
                                    <a:pt x="933" y="601"/>
                                  </a:lnTo>
                                  <a:lnTo>
                                    <a:pt x="938" y="595"/>
                                  </a:lnTo>
                                  <a:lnTo>
                                    <a:pt x="779" y="595"/>
                                  </a:lnTo>
                                  <a:lnTo>
                                    <a:pt x="751" y="592"/>
                                  </a:lnTo>
                                  <a:lnTo>
                                    <a:pt x="726" y="584"/>
                                  </a:lnTo>
                                  <a:lnTo>
                                    <a:pt x="703" y="569"/>
                                  </a:lnTo>
                                  <a:lnTo>
                                    <a:pt x="684" y="550"/>
                                  </a:lnTo>
                                  <a:lnTo>
                                    <a:pt x="668" y="526"/>
                                  </a:lnTo>
                                  <a:lnTo>
                                    <a:pt x="657" y="500"/>
                                  </a:lnTo>
                                  <a:lnTo>
                                    <a:pt x="650" y="472"/>
                                  </a:lnTo>
                                  <a:lnTo>
                                    <a:pt x="648" y="442"/>
                                  </a:lnTo>
                                  <a:lnTo>
                                    <a:pt x="650" y="418"/>
                                  </a:lnTo>
                                  <a:lnTo>
                                    <a:pt x="657" y="395"/>
                                  </a:lnTo>
                                  <a:lnTo>
                                    <a:pt x="668" y="374"/>
                                  </a:lnTo>
                                  <a:lnTo>
                                    <a:pt x="684" y="355"/>
                                  </a:lnTo>
                                  <a:lnTo>
                                    <a:pt x="703" y="338"/>
                                  </a:lnTo>
                                  <a:lnTo>
                                    <a:pt x="643" y="338"/>
                                  </a:lnTo>
                                  <a:lnTo>
                                    <a:pt x="647" y="279"/>
                                  </a:lnTo>
                                  <a:lnTo>
                                    <a:pt x="657" y="227"/>
                                  </a:lnTo>
                                  <a:lnTo>
                                    <a:pt x="674" y="181"/>
                                  </a:lnTo>
                                  <a:lnTo>
                                    <a:pt x="697" y="142"/>
                                  </a:lnTo>
                                  <a:lnTo>
                                    <a:pt x="726" y="110"/>
                                  </a:lnTo>
                                  <a:lnTo>
                                    <a:pt x="760" y="88"/>
                                  </a:lnTo>
                                  <a:lnTo>
                                    <a:pt x="797" y="74"/>
                                  </a:lnTo>
                                  <a:lnTo>
                                    <a:pt x="839" y="70"/>
                                  </a:lnTo>
                                  <a:lnTo>
                                    <a:pt x="951" y="70"/>
                                  </a:lnTo>
                                  <a:lnTo>
                                    <a:pt x="951" y="22"/>
                                  </a:lnTo>
                                  <a:lnTo>
                                    <a:pt x="928" y="13"/>
                                  </a:lnTo>
                                  <a:lnTo>
                                    <a:pt x="902" y="8"/>
                                  </a:lnTo>
                                  <a:lnTo>
                                    <a:pt x="871" y="4"/>
                                  </a:lnTo>
                                  <a:lnTo>
                                    <a:pt x="837" y="3"/>
                                  </a:lnTo>
                                  <a:close/>
                                  <a:moveTo>
                                    <a:pt x="951" y="318"/>
                                  </a:moveTo>
                                  <a:lnTo>
                                    <a:pt x="778" y="318"/>
                                  </a:lnTo>
                                  <a:lnTo>
                                    <a:pt x="807" y="320"/>
                                  </a:lnTo>
                                  <a:lnTo>
                                    <a:pt x="832" y="327"/>
                                  </a:lnTo>
                                  <a:lnTo>
                                    <a:pt x="854" y="338"/>
                                  </a:lnTo>
                                  <a:lnTo>
                                    <a:pt x="873" y="354"/>
                                  </a:lnTo>
                                  <a:lnTo>
                                    <a:pt x="887" y="374"/>
                                  </a:lnTo>
                                  <a:lnTo>
                                    <a:pt x="898" y="398"/>
                                  </a:lnTo>
                                  <a:lnTo>
                                    <a:pt x="904" y="425"/>
                                  </a:lnTo>
                                  <a:lnTo>
                                    <a:pt x="906" y="456"/>
                                  </a:lnTo>
                                  <a:lnTo>
                                    <a:pt x="904" y="486"/>
                                  </a:lnTo>
                                  <a:lnTo>
                                    <a:pt x="897" y="512"/>
                                  </a:lnTo>
                                  <a:lnTo>
                                    <a:pt x="886" y="535"/>
                                  </a:lnTo>
                                  <a:lnTo>
                                    <a:pt x="871" y="556"/>
                                  </a:lnTo>
                                  <a:lnTo>
                                    <a:pt x="852" y="573"/>
                                  </a:lnTo>
                                  <a:lnTo>
                                    <a:pt x="830" y="585"/>
                                  </a:lnTo>
                                  <a:lnTo>
                                    <a:pt x="806" y="592"/>
                                  </a:lnTo>
                                  <a:lnTo>
                                    <a:pt x="779" y="595"/>
                                  </a:lnTo>
                                  <a:lnTo>
                                    <a:pt x="938" y="595"/>
                                  </a:lnTo>
                                  <a:lnTo>
                                    <a:pt x="959" y="569"/>
                                  </a:lnTo>
                                  <a:lnTo>
                                    <a:pt x="978" y="533"/>
                                  </a:lnTo>
                                  <a:lnTo>
                                    <a:pt x="990" y="492"/>
                                  </a:lnTo>
                                  <a:lnTo>
                                    <a:pt x="994" y="448"/>
                                  </a:lnTo>
                                  <a:lnTo>
                                    <a:pt x="990" y="406"/>
                                  </a:lnTo>
                                  <a:lnTo>
                                    <a:pt x="980" y="368"/>
                                  </a:lnTo>
                                  <a:lnTo>
                                    <a:pt x="964" y="334"/>
                                  </a:lnTo>
                                  <a:lnTo>
                                    <a:pt x="951" y="318"/>
                                  </a:lnTo>
                                  <a:close/>
                                  <a:moveTo>
                                    <a:pt x="799" y="251"/>
                                  </a:moveTo>
                                  <a:lnTo>
                                    <a:pt x="750" y="256"/>
                                  </a:lnTo>
                                  <a:lnTo>
                                    <a:pt x="708" y="273"/>
                                  </a:lnTo>
                                  <a:lnTo>
                                    <a:pt x="673" y="300"/>
                                  </a:lnTo>
                                  <a:lnTo>
                                    <a:pt x="645" y="338"/>
                                  </a:lnTo>
                                  <a:lnTo>
                                    <a:pt x="703" y="338"/>
                                  </a:lnTo>
                                  <a:lnTo>
                                    <a:pt x="704" y="338"/>
                                  </a:lnTo>
                                  <a:lnTo>
                                    <a:pt x="726" y="327"/>
                                  </a:lnTo>
                                  <a:lnTo>
                                    <a:pt x="751" y="320"/>
                                  </a:lnTo>
                                  <a:lnTo>
                                    <a:pt x="778" y="318"/>
                                  </a:lnTo>
                                  <a:lnTo>
                                    <a:pt x="951" y="318"/>
                                  </a:lnTo>
                                  <a:lnTo>
                                    <a:pt x="941" y="305"/>
                                  </a:lnTo>
                                  <a:lnTo>
                                    <a:pt x="912" y="281"/>
                                  </a:lnTo>
                                  <a:lnTo>
                                    <a:pt x="879" y="264"/>
                                  </a:lnTo>
                                  <a:lnTo>
                                    <a:pt x="841" y="254"/>
                                  </a:lnTo>
                                  <a:lnTo>
                                    <a:pt x="799" y="251"/>
                                  </a:lnTo>
                                  <a:close/>
                                  <a:moveTo>
                                    <a:pt x="951" y="70"/>
                                  </a:moveTo>
                                  <a:lnTo>
                                    <a:pt x="839" y="70"/>
                                  </a:lnTo>
                                  <a:lnTo>
                                    <a:pt x="868" y="72"/>
                                  </a:lnTo>
                                  <a:lnTo>
                                    <a:pt x="896" y="76"/>
                                  </a:lnTo>
                                  <a:lnTo>
                                    <a:pt x="924" y="84"/>
                                  </a:lnTo>
                                  <a:lnTo>
                                    <a:pt x="951" y="95"/>
                                  </a:lnTo>
                                  <a:lnTo>
                                    <a:pt x="951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45" name="任意多边形 1245"/>
                          <wps:cNvSpPr/>
                          <wps:spPr>
                            <a:xfrm>
                              <a:off x="1522" y="14604"/>
                              <a:ext cx="247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9" h="483">
                                  <a:moveTo>
                                    <a:pt x="281" y="222"/>
                                  </a:moveTo>
                                  <a:lnTo>
                                    <a:pt x="232" y="222"/>
                                  </a:lnTo>
                                  <a:lnTo>
                                    <a:pt x="232" y="483"/>
                                  </a:lnTo>
                                  <a:lnTo>
                                    <a:pt x="281" y="483"/>
                                  </a:lnTo>
                                  <a:lnTo>
                                    <a:pt x="281" y="222"/>
                                  </a:lnTo>
                                  <a:close/>
                                  <a:moveTo>
                                    <a:pt x="515" y="182"/>
                                  </a:moveTo>
                                  <a:lnTo>
                                    <a:pt x="0" y="182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515" y="222"/>
                                  </a:lnTo>
                                  <a:lnTo>
                                    <a:pt x="515" y="182"/>
                                  </a:lnTo>
                                  <a:close/>
                                  <a:moveTo>
                                    <a:pt x="281" y="0"/>
                                  </a:moveTo>
                                  <a:lnTo>
                                    <a:pt x="232" y="0"/>
                                  </a:lnTo>
                                  <a:lnTo>
                                    <a:pt x="232" y="182"/>
                                  </a:lnTo>
                                  <a:lnTo>
                                    <a:pt x="281" y="182"/>
                                  </a:lnTo>
                                  <a:lnTo>
                                    <a:pt x="281" y="0"/>
                                  </a:lnTo>
                                  <a:close/>
                                  <a:moveTo>
                                    <a:pt x="1088" y="125"/>
                                  </a:moveTo>
                                  <a:lnTo>
                                    <a:pt x="575" y="125"/>
                                  </a:lnTo>
                                  <a:lnTo>
                                    <a:pt x="575" y="164"/>
                                  </a:lnTo>
                                  <a:lnTo>
                                    <a:pt x="1088" y="164"/>
                                  </a:lnTo>
                                  <a:lnTo>
                                    <a:pt x="1088" y="125"/>
                                  </a:lnTo>
                                  <a:close/>
                                  <a:moveTo>
                                    <a:pt x="814" y="1"/>
                                  </a:moveTo>
                                  <a:lnTo>
                                    <a:pt x="776" y="21"/>
                                  </a:lnTo>
                                  <a:lnTo>
                                    <a:pt x="788" y="38"/>
                                  </a:lnTo>
                                  <a:lnTo>
                                    <a:pt x="801" y="58"/>
                                  </a:lnTo>
                                  <a:lnTo>
                                    <a:pt x="816" y="83"/>
                                  </a:lnTo>
                                  <a:lnTo>
                                    <a:pt x="832" y="112"/>
                                  </a:lnTo>
                                  <a:lnTo>
                                    <a:pt x="876" y="90"/>
                                  </a:lnTo>
                                  <a:lnTo>
                                    <a:pt x="858" y="63"/>
                                  </a:lnTo>
                                  <a:lnTo>
                                    <a:pt x="842" y="40"/>
                                  </a:lnTo>
                                  <a:lnTo>
                                    <a:pt x="828" y="19"/>
                                  </a:lnTo>
                                  <a:lnTo>
                                    <a:pt x="814" y="1"/>
                                  </a:lnTo>
                                  <a:close/>
                                  <a:moveTo>
                                    <a:pt x="734" y="223"/>
                                  </a:moveTo>
                                  <a:lnTo>
                                    <a:pt x="698" y="284"/>
                                  </a:lnTo>
                                  <a:lnTo>
                                    <a:pt x="659" y="341"/>
                                  </a:lnTo>
                                  <a:lnTo>
                                    <a:pt x="618" y="394"/>
                                  </a:lnTo>
                                  <a:lnTo>
                                    <a:pt x="573" y="442"/>
                                  </a:lnTo>
                                  <a:lnTo>
                                    <a:pt x="584" y="450"/>
                                  </a:lnTo>
                                  <a:lnTo>
                                    <a:pt x="595" y="458"/>
                                  </a:lnTo>
                                  <a:lnTo>
                                    <a:pt x="604" y="466"/>
                                  </a:lnTo>
                                  <a:lnTo>
                                    <a:pt x="613" y="473"/>
                                  </a:lnTo>
                                  <a:lnTo>
                                    <a:pt x="659" y="418"/>
                                  </a:lnTo>
                                  <a:lnTo>
                                    <a:pt x="702" y="362"/>
                                  </a:lnTo>
                                  <a:lnTo>
                                    <a:pt x="742" y="304"/>
                                  </a:lnTo>
                                  <a:lnTo>
                                    <a:pt x="779" y="245"/>
                                  </a:lnTo>
                                  <a:lnTo>
                                    <a:pt x="734" y="223"/>
                                  </a:lnTo>
                                  <a:close/>
                                  <a:moveTo>
                                    <a:pt x="913" y="226"/>
                                  </a:moveTo>
                                  <a:lnTo>
                                    <a:pt x="877" y="251"/>
                                  </a:lnTo>
                                  <a:lnTo>
                                    <a:pt x="913" y="296"/>
                                  </a:lnTo>
                                  <a:lnTo>
                                    <a:pt x="951" y="347"/>
                                  </a:lnTo>
                                  <a:lnTo>
                                    <a:pt x="993" y="404"/>
                                  </a:lnTo>
                                  <a:lnTo>
                                    <a:pt x="1037" y="467"/>
                                  </a:lnTo>
                                  <a:lnTo>
                                    <a:pt x="1081" y="437"/>
                                  </a:lnTo>
                                  <a:lnTo>
                                    <a:pt x="1040" y="383"/>
                                  </a:lnTo>
                                  <a:lnTo>
                                    <a:pt x="998" y="329"/>
                                  </a:lnTo>
                                  <a:lnTo>
                                    <a:pt x="956" y="277"/>
                                  </a:lnTo>
                                  <a:lnTo>
                                    <a:pt x="913" y="2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46" name="任意多边形 1246"/>
                          <wps:cNvSpPr/>
                          <wps:spPr>
                            <a:xfrm>
                              <a:off x="2011" y="14604"/>
                              <a:ext cx="247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6" h="483">
                                  <a:moveTo>
                                    <a:pt x="282" y="222"/>
                                  </a:moveTo>
                                  <a:lnTo>
                                    <a:pt x="233" y="222"/>
                                  </a:lnTo>
                                  <a:lnTo>
                                    <a:pt x="233" y="483"/>
                                  </a:lnTo>
                                  <a:lnTo>
                                    <a:pt x="282" y="483"/>
                                  </a:lnTo>
                                  <a:lnTo>
                                    <a:pt x="282" y="222"/>
                                  </a:lnTo>
                                  <a:close/>
                                  <a:moveTo>
                                    <a:pt x="515" y="182"/>
                                  </a:moveTo>
                                  <a:lnTo>
                                    <a:pt x="0" y="182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515" y="222"/>
                                  </a:lnTo>
                                  <a:lnTo>
                                    <a:pt x="515" y="182"/>
                                  </a:lnTo>
                                  <a:close/>
                                  <a:moveTo>
                                    <a:pt x="282" y="0"/>
                                  </a:moveTo>
                                  <a:lnTo>
                                    <a:pt x="233" y="0"/>
                                  </a:lnTo>
                                  <a:lnTo>
                                    <a:pt x="233" y="182"/>
                                  </a:lnTo>
                                  <a:lnTo>
                                    <a:pt x="282" y="182"/>
                                  </a:lnTo>
                                  <a:lnTo>
                                    <a:pt x="282" y="0"/>
                                  </a:lnTo>
                                  <a:close/>
                                  <a:moveTo>
                                    <a:pt x="803" y="210"/>
                                  </a:moveTo>
                                  <a:lnTo>
                                    <a:pt x="755" y="210"/>
                                  </a:lnTo>
                                  <a:lnTo>
                                    <a:pt x="755" y="391"/>
                                  </a:lnTo>
                                  <a:lnTo>
                                    <a:pt x="761" y="425"/>
                                  </a:lnTo>
                                  <a:lnTo>
                                    <a:pt x="778" y="449"/>
                                  </a:lnTo>
                                  <a:lnTo>
                                    <a:pt x="805" y="463"/>
                                  </a:lnTo>
                                  <a:lnTo>
                                    <a:pt x="844" y="468"/>
                                  </a:lnTo>
                                  <a:lnTo>
                                    <a:pt x="975" y="468"/>
                                  </a:lnTo>
                                  <a:lnTo>
                                    <a:pt x="1008" y="465"/>
                                  </a:lnTo>
                                  <a:lnTo>
                                    <a:pt x="1034" y="455"/>
                                  </a:lnTo>
                                  <a:lnTo>
                                    <a:pt x="1052" y="439"/>
                                  </a:lnTo>
                                  <a:lnTo>
                                    <a:pt x="1058" y="426"/>
                                  </a:lnTo>
                                  <a:lnTo>
                                    <a:pt x="856" y="426"/>
                                  </a:lnTo>
                                  <a:lnTo>
                                    <a:pt x="833" y="424"/>
                                  </a:lnTo>
                                  <a:lnTo>
                                    <a:pt x="816" y="415"/>
                                  </a:lnTo>
                                  <a:lnTo>
                                    <a:pt x="806" y="401"/>
                                  </a:lnTo>
                                  <a:lnTo>
                                    <a:pt x="803" y="381"/>
                                  </a:lnTo>
                                  <a:lnTo>
                                    <a:pt x="803" y="210"/>
                                  </a:lnTo>
                                  <a:close/>
                                  <a:moveTo>
                                    <a:pt x="1034" y="317"/>
                                  </a:moveTo>
                                  <a:lnTo>
                                    <a:pt x="1032" y="339"/>
                                  </a:lnTo>
                                  <a:lnTo>
                                    <a:pt x="1029" y="359"/>
                                  </a:lnTo>
                                  <a:lnTo>
                                    <a:pt x="1026" y="378"/>
                                  </a:lnTo>
                                  <a:lnTo>
                                    <a:pt x="1022" y="395"/>
                                  </a:lnTo>
                                  <a:lnTo>
                                    <a:pt x="1016" y="409"/>
                                  </a:lnTo>
                                  <a:lnTo>
                                    <a:pt x="1004" y="419"/>
                                  </a:lnTo>
                                  <a:lnTo>
                                    <a:pt x="985" y="424"/>
                                  </a:lnTo>
                                  <a:lnTo>
                                    <a:pt x="960" y="426"/>
                                  </a:lnTo>
                                  <a:lnTo>
                                    <a:pt x="1058" y="426"/>
                                  </a:lnTo>
                                  <a:lnTo>
                                    <a:pt x="1063" y="417"/>
                                  </a:lnTo>
                                  <a:lnTo>
                                    <a:pt x="1067" y="400"/>
                                  </a:lnTo>
                                  <a:lnTo>
                                    <a:pt x="1072" y="380"/>
                                  </a:lnTo>
                                  <a:lnTo>
                                    <a:pt x="1076" y="359"/>
                                  </a:lnTo>
                                  <a:lnTo>
                                    <a:pt x="1080" y="334"/>
                                  </a:lnTo>
                                  <a:lnTo>
                                    <a:pt x="1067" y="330"/>
                                  </a:lnTo>
                                  <a:lnTo>
                                    <a:pt x="1056" y="326"/>
                                  </a:lnTo>
                                  <a:lnTo>
                                    <a:pt x="1044" y="322"/>
                                  </a:lnTo>
                                  <a:lnTo>
                                    <a:pt x="1034" y="317"/>
                                  </a:lnTo>
                                  <a:close/>
                                  <a:moveTo>
                                    <a:pt x="803" y="1"/>
                                  </a:moveTo>
                                  <a:lnTo>
                                    <a:pt x="755" y="1"/>
                                  </a:lnTo>
                                  <a:lnTo>
                                    <a:pt x="755" y="169"/>
                                  </a:lnTo>
                                  <a:lnTo>
                                    <a:pt x="573" y="188"/>
                                  </a:lnTo>
                                  <a:lnTo>
                                    <a:pt x="578" y="229"/>
                                  </a:lnTo>
                                  <a:lnTo>
                                    <a:pt x="755" y="210"/>
                                  </a:lnTo>
                                  <a:lnTo>
                                    <a:pt x="803" y="210"/>
                                  </a:lnTo>
                                  <a:lnTo>
                                    <a:pt x="803" y="205"/>
                                  </a:lnTo>
                                  <a:lnTo>
                                    <a:pt x="1086" y="175"/>
                                  </a:lnTo>
                                  <a:lnTo>
                                    <a:pt x="1085" y="164"/>
                                  </a:lnTo>
                                  <a:lnTo>
                                    <a:pt x="803" y="164"/>
                                  </a:lnTo>
                                  <a:lnTo>
                                    <a:pt x="803" y="1"/>
                                  </a:lnTo>
                                  <a:close/>
                                  <a:moveTo>
                                    <a:pt x="1082" y="135"/>
                                  </a:moveTo>
                                  <a:lnTo>
                                    <a:pt x="803" y="164"/>
                                  </a:lnTo>
                                  <a:lnTo>
                                    <a:pt x="1085" y="164"/>
                                  </a:lnTo>
                                  <a:lnTo>
                                    <a:pt x="1082" y="1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47" name="任意多边形 1247"/>
                          <wps:cNvSpPr/>
                          <wps:spPr>
                            <a:xfrm>
                              <a:off x="2492" y="14604"/>
                              <a:ext cx="249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5" h="483">
                                  <a:moveTo>
                                    <a:pt x="282" y="222"/>
                                  </a:moveTo>
                                  <a:lnTo>
                                    <a:pt x="233" y="222"/>
                                  </a:lnTo>
                                  <a:lnTo>
                                    <a:pt x="233" y="483"/>
                                  </a:lnTo>
                                  <a:lnTo>
                                    <a:pt x="282" y="483"/>
                                  </a:lnTo>
                                  <a:lnTo>
                                    <a:pt x="282" y="222"/>
                                  </a:lnTo>
                                  <a:close/>
                                  <a:moveTo>
                                    <a:pt x="515" y="182"/>
                                  </a:moveTo>
                                  <a:lnTo>
                                    <a:pt x="0" y="182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515" y="222"/>
                                  </a:lnTo>
                                  <a:lnTo>
                                    <a:pt x="515" y="182"/>
                                  </a:lnTo>
                                  <a:close/>
                                  <a:moveTo>
                                    <a:pt x="282" y="0"/>
                                  </a:moveTo>
                                  <a:lnTo>
                                    <a:pt x="233" y="0"/>
                                  </a:lnTo>
                                  <a:lnTo>
                                    <a:pt x="233" y="182"/>
                                  </a:lnTo>
                                  <a:lnTo>
                                    <a:pt x="282" y="182"/>
                                  </a:lnTo>
                                  <a:lnTo>
                                    <a:pt x="282" y="0"/>
                                  </a:lnTo>
                                  <a:close/>
                                  <a:moveTo>
                                    <a:pt x="726" y="23"/>
                                  </a:moveTo>
                                  <a:lnTo>
                                    <a:pt x="721" y="92"/>
                                  </a:lnTo>
                                  <a:lnTo>
                                    <a:pt x="712" y="155"/>
                                  </a:lnTo>
                                  <a:lnTo>
                                    <a:pt x="700" y="213"/>
                                  </a:lnTo>
                                  <a:lnTo>
                                    <a:pt x="684" y="265"/>
                                  </a:lnTo>
                                  <a:lnTo>
                                    <a:pt x="662" y="316"/>
                                  </a:lnTo>
                                  <a:lnTo>
                                    <a:pt x="634" y="362"/>
                                  </a:lnTo>
                                  <a:lnTo>
                                    <a:pt x="602" y="404"/>
                                  </a:lnTo>
                                  <a:lnTo>
                                    <a:pt x="565" y="442"/>
                                  </a:lnTo>
                                  <a:lnTo>
                                    <a:pt x="574" y="450"/>
                                  </a:lnTo>
                                  <a:lnTo>
                                    <a:pt x="582" y="459"/>
                                  </a:lnTo>
                                  <a:lnTo>
                                    <a:pt x="591" y="467"/>
                                  </a:lnTo>
                                  <a:lnTo>
                                    <a:pt x="599" y="476"/>
                                  </a:lnTo>
                                  <a:lnTo>
                                    <a:pt x="639" y="434"/>
                                  </a:lnTo>
                                  <a:lnTo>
                                    <a:pt x="675" y="388"/>
                                  </a:lnTo>
                                  <a:lnTo>
                                    <a:pt x="705" y="337"/>
                                  </a:lnTo>
                                  <a:lnTo>
                                    <a:pt x="729" y="281"/>
                                  </a:lnTo>
                                  <a:lnTo>
                                    <a:pt x="745" y="228"/>
                                  </a:lnTo>
                                  <a:lnTo>
                                    <a:pt x="757" y="167"/>
                                  </a:lnTo>
                                  <a:lnTo>
                                    <a:pt x="767" y="100"/>
                                  </a:lnTo>
                                  <a:lnTo>
                                    <a:pt x="773" y="27"/>
                                  </a:lnTo>
                                  <a:lnTo>
                                    <a:pt x="726" y="23"/>
                                  </a:lnTo>
                                  <a:close/>
                                  <a:moveTo>
                                    <a:pt x="919" y="17"/>
                                  </a:moveTo>
                                  <a:lnTo>
                                    <a:pt x="874" y="18"/>
                                  </a:lnTo>
                                  <a:lnTo>
                                    <a:pt x="881" y="111"/>
                                  </a:lnTo>
                                  <a:lnTo>
                                    <a:pt x="895" y="194"/>
                                  </a:lnTo>
                                  <a:lnTo>
                                    <a:pt x="915" y="268"/>
                                  </a:lnTo>
                                  <a:lnTo>
                                    <a:pt x="941" y="333"/>
                                  </a:lnTo>
                                  <a:lnTo>
                                    <a:pt x="973" y="388"/>
                                  </a:lnTo>
                                  <a:lnTo>
                                    <a:pt x="1012" y="434"/>
                                  </a:lnTo>
                                  <a:lnTo>
                                    <a:pt x="1056" y="471"/>
                                  </a:lnTo>
                                  <a:lnTo>
                                    <a:pt x="1064" y="462"/>
                                  </a:lnTo>
                                  <a:lnTo>
                                    <a:pt x="1084" y="442"/>
                                  </a:lnTo>
                                  <a:lnTo>
                                    <a:pt x="1094" y="430"/>
                                  </a:lnTo>
                                  <a:lnTo>
                                    <a:pt x="1045" y="393"/>
                                  </a:lnTo>
                                  <a:lnTo>
                                    <a:pt x="1004" y="343"/>
                                  </a:lnTo>
                                  <a:lnTo>
                                    <a:pt x="970" y="280"/>
                                  </a:lnTo>
                                  <a:lnTo>
                                    <a:pt x="945" y="205"/>
                                  </a:lnTo>
                                  <a:lnTo>
                                    <a:pt x="928" y="117"/>
                                  </a:lnTo>
                                  <a:lnTo>
                                    <a:pt x="919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48" name="任意多边形 1248"/>
                          <wps:cNvSpPr/>
                          <wps:spPr>
                            <a:xfrm>
                              <a:off x="2917" y="14603"/>
                              <a:ext cx="363" cy="1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599" h="491">
                                  <a:moveTo>
                                    <a:pt x="121" y="220"/>
                                  </a:moveTo>
                                  <a:lnTo>
                                    <a:pt x="84" y="220"/>
                                  </a:lnTo>
                                  <a:lnTo>
                                    <a:pt x="84" y="487"/>
                                  </a:lnTo>
                                  <a:lnTo>
                                    <a:pt x="121" y="487"/>
                                  </a:lnTo>
                                  <a:lnTo>
                                    <a:pt x="121" y="227"/>
                                  </a:lnTo>
                                  <a:lnTo>
                                    <a:pt x="174" y="227"/>
                                  </a:lnTo>
                                  <a:lnTo>
                                    <a:pt x="170" y="224"/>
                                  </a:lnTo>
                                  <a:lnTo>
                                    <a:pt x="121" y="224"/>
                                  </a:lnTo>
                                  <a:lnTo>
                                    <a:pt x="121" y="220"/>
                                  </a:lnTo>
                                  <a:close/>
                                  <a:moveTo>
                                    <a:pt x="238" y="441"/>
                                  </a:moveTo>
                                  <a:lnTo>
                                    <a:pt x="240" y="452"/>
                                  </a:lnTo>
                                  <a:lnTo>
                                    <a:pt x="242" y="463"/>
                                  </a:lnTo>
                                  <a:lnTo>
                                    <a:pt x="244" y="473"/>
                                  </a:lnTo>
                                  <a:lnTo>
                                    <a:pt x="245" y="482"/>
                                  </a:lnTo>
                                  <a:lnTo>
                                    <a:pt x="265" y="482"/>
                                  </a:lnTo>
                                  <a:lnTo>
                                    <a:pt x="300" y="482"/>
                                  </a:lnTo>
                                  <a:lnTo>
                                    <a:pt x="315" y="482"/>
                                  </a:lnTo>
                                  <a:lnTo>
                                    <a:pt x="342" y="478"/>
                                  </a:lnTo>
                                  <a:lnTo>
                                    <a:pt x="361" y="467"/>
                                  </a:lnTo>
                                  <a:lnTo>
                                    <a:pt x="372" y="448"/>
                                  </a:lnTo>
                                  <a:lnTo>
                                    <a:pt x="373" y="445"/>
                                  </a:lnTo>
                                  <a:lnTo>
                                    <a:pt x="304" y="445"/>
                                  </a:lnTo>
                                  <a:lnTo>
                                    <a:pt x="289" y="445"/>
                                  </a:lnTo>
                                  <a:lnTo>
                                    <a:pt x="273" y="444"/>
                                  </a:lnTo>
                                  <a:lnTo>
                                    <a:pt x="256" y="443"/>
                                  </a:lnTo>
                                  <a:lnTo>
                                    <a:pt x="238" y="441"/>
                                  </a:lnTo>
                                  <a:close/>
                                  <a:moveTo>
                                    <a:pt x="376" y="214"/>
                                  </a:moveTo>
                                  <a:lnTo>
                                    <a:pt x="336" y="214"/>
                                  </a:lnTo>
                                  <a:lnTo>
                                    <a:pt x="336" y="408"/>
                                  </a:lnTo>
                                  <a:lnTo>
                                    <a:pt x="334" y="424"/>
                                  </a:lnTo>
                                  <a:lnTo>
                                    <a:pt x="328" y="436"/>
                                  </a:lnTo>
                                  <a:lnTo>
                                    <a:pt x="318" y="443"/>
                                  </a:lnTo>
                                  <a:lnTo>
                                    <a:pt x="304" y="445"/>
                                  </a:lnTo>
                                  <a:lnTo>
                                    <a:pt x="373" y="445"/>
                                  </a:lnTo>
                                  <a:lnTo>
                                    <a:pt x="376" y="421"/>
                                  </a:lnTo>
                                  <a:lnTo>
                                    <a:pt x="376" y="214"/>
                                  </a:lnTo>
                                  <a:close/>
                                  <a:moveTo>
                                    <a:pt x="241" y="261"/>
                                  </a:moveTo>
                                  <a:lnTo>
                                    <a:pt x="220" y="306"/>
                                  </a:lnTo>
                                  <a:lnTo>
                                    <a:pt x="199" y="348"/>
                                  </a:lnTo>
                                  <a:lnTo>
                                    <a:pt x="178" y="385"/>
                                  </a:lnTo>
                                  <a:lnTo>
                                    <a:pt x="156" y="419"/>
                                  </a:lnTo>
                                  <a:lnTo>
                                    <a:pt x="167" y="423"/>
                                  </a:lnTo>
                                  <a:lnTo>
                                    <a:pt x="177" y="428"/>
                                  </a:lnTo>
                                  <a:lnTo>
                                    <a:pt x="186" y="432"/>
                                  </a:lnTo>
                                  <a:lnTo>
                                    <a:pt x="195" y="436"/>
                                  </a:lnTo>
                                  <a:lnTo>
                                    <a:pt x="216" y="400"/>
                                  </a:lnTo>
                                  <a:lnTo>
                                    <a:pt x="238" y="361"/>
                                  </a:lnTo>
                                  <a:lnTo>
                                    <a:pt x="259" y="320"/>
                                  </a:lnTo>
                                  <a:lnTo>
                                    <a:pt x="281" y="276"/>
                                  </a:lnTo>
                                  <a:lnTo>
                                    <a:pt x="241" y="261"/>
                                  </a:lnTo>
                                  <a:close/>
                                  <a:moveTo>
                                    <a:pt x="448" y="261"/>
                                  </a:moveTo>
                                  <a:lnTo>
                                    <a:pt x="411" y="278"/>
                                  </a:lnTo>
                                  <a:lnTo>
                                    <a:pt x="432" y="318"/>
                                  </a:lnTo>
                                  <a:lnTo>
                                    <a:pt x="453" y="358"/>
                                  </a:lnTo>
                                  <a:lnTo>
                                    <a:pt x="472" y="397"/>
                                  </a:lnTo>
                                  <a:lnTo>
                                    <a:pt x="490" y="436"/>
                                  </a:lnTo>
                                  <a:lnTo>
                                    <a:pt x="532" y="419"/>
                                  </a:lnTo>
                                  <a:lnTo>
                                    <a:pt x="514" y="383"/>
                                  </a:lnTo>
                                  <a:lnTo>
                                    <a:pt x="494" y="345"/>
                                  </a:lnTo>
                                  <a:lnTo>
                                    <a:pt x="472" y="305"/>
                                  </a:lnTo>
                                  <a:lnTo>
                                    <a:pt x="448" y="261"/>
                                  </a:lnTo>
                                  <a:close/>
                                  <a:moveTo>
                                    <a:pt x="121" y="136"/>
                                  </a:moveTo>
                                  <a:lnTo>
                                    <a:pt x="80" y="136"/>
                                  </a:lnTo>
                                  <a:lnTo>
                                    <a:pt x="67" y="182"/>
                                  </a:lnTo>
                                  <a:lnTo>
                                    <a:pt x="49" y="227"/>
                                  </a:lnTo>
                                  <a:lnTo>
                                    <a:pt x="27" y="270"/>
                                  </a:lnTo>
                                  <a:lnTo>
                                    <a:pt x="0" y="313"/>
                                  </a:lnTo>
                                  <a:lnTo>
                                    <a:pt x="5" y="324"/>
                                  </a:lnTo>
                                  <a:lnTo>
                                    <a:pt x="9" y="335"/>
                                  </a:lnTo>
                                  <a:lnTo>
                                    <a:pt x="14" y="346"/>
                                  </a:lnTo>
                                  <a:lnTo>
                                    <a:pt x="17" y="356"/>
                                  </a:lnTo>
                                  <a:lnTo>
                                    <a:pt x="36" y="329"/>
                                  </a:lnTo>
                                  <a:lnTo>
                                    <a:pt x="53" y="297"/>
                                  </a:lnTo>
                                  <a:lnTo>
                                    <a:pt x="69" y="260"/>
                                  </a:lnTo>
                                  <a:lnTo>
                                    <a:pt x="84" y="220"/>
                                  </a:lnTo>
                                  <a:lnTo>
                                    <a:pt x="121" y="220"/>
                                  </a:lnTo>
                                  <a:lnTo>
                                    <a:pt x="121" y="136"/>
                                  </a:lnTo>
                                  <a:close/>
                                  <a:moveTo>
                                    <a:pt x="174" y="227"/>
                                  </a:moveTo>
                                  <a:lnTo>
                                    <a:pt x="121" y="227"/>
                                  </a:lnTo>
                                  <a:lnTo>
                                    <a:pt x="135" y="240"/>
                                  </a:lnTo>
                                  <a:lnTo>
                                    <a:pt x="149" y="254"/>
                                  </a:lnTo>
                                  <a:lnTo>
                                    <a:pt x="162" y="268"/>
                                  </a:lnTo>
                                  <a:lnTo>
                                    <a:pt x="175" y="281"/>
                                  </a:lnTo>
                                  <a:lnTo>
                                    <a:pt x="203" y="254"/>
                                  </a:lnTo>
                                  <a:lnTo>
                                    <a:pt x="190" y="241"/>
                                  </a:lnTo>
                                  <a:lnTo>
                                    <a:pt x="175" y="228"/>
                                  </a:lnTo>
                                  <a:lnTo>
                                    <a:pt x="174" y="227"/>
                                  </a:lnTo>
                                  <a:close/>
                                  <a:moveTo>
                                    <a:pt x="144" y="202"/>
                                  </a:moveTo>
                                  <a:lnTo>
                                    <a:pt x="121" y="224"/>
                                  </a:lnTo>
                                  <a:lnTo>
                                    <a:pt x="170" y="224"/>
                                  </a:lnTo>
                                  <a:lnTo>
                                    <a:pt x="160" y="215"/>
                                  </a:lnTo>
                                  <a:lnTo>
                                    <a:pt x="144" y="202"/>
                                  </a:lnTo>
                                  <a:close/>
                                  <a:moveTo>
                                    <a:pt x="522" y="180"/>
                                  </a:moveTo>
                                  <a:lnTo>
                                    <a:pt x="192" y="180"/>
                                  </a:lnTo>
                                  <a:lnTo>
                                    <a:pt x="192" y="214"/>
                                  </a:lnTo>
                                  <a:lnTo>
                                    <a:pt x="522" y="214"/>
                                  </a:lnTo>
                                  <a:lnTo>
                                    <a:pt x="522" y="180"/>
                                  </a:lnTo>
                                  <a:close/>
                                  <a:moveTo>
                                    <a:pt x="193" y="103"/>
                                  </a:moveTo>
                                  <a:lnTo>
                                    <a:pt x="4" y="103"/>
                                  </a:lnTo>
                                  <a:lnTo>
                                    <a:pt x="4" y="136"/>
                                  </a:lnTo>
                                  <a:lnTo>
                                    <a:pt x="193" y="136"/>
                                  </a:lnTo>
                                  <a:lnTo>
                                    <a:pt x="193" y="103"/>
                                  </a:lnTo>
                                  <a:close/>
                                  <a:moveTo>
                                    <a:pt x="121" y="6"/>
                                  </a:moveTo>
                                  <a:lnTo>
                                    <a:pt x="84" y="6"/>
                                  </a:lnTo>
                                  <a:lnTo>
                                    <a:pt x="84" y="103"/>
                                  </a:lnTo>
                                  <a:lnTo>
                                    <a:pt x="121" y="103"/>
                                  </a:lnTo>
                                  <a:lnTo>
                                    <a:pt x="121" y="6"/>
                                  </a:lnTo>
                                  <a:close/>
                                  <a:moveTo>
                                    <a:pt x="498" y="35"/>
                                  </a:moveTo>
                                  <a:lnTo>
                                    <a:pt x="217" y="35"/>
                                  </a:lnTo>
                                  <a:lnTo>
                                    <a:pt x="217" y="70"/>
                                  </a:lnTo>
                                  <a:lnTo>
                                    <a:pt x="498" y="70"/>
                                  </a:lnTo>
                                  <a:lnTo>
                                    <a:pt x="498" y="35"/>
                                  </a:lnTo>
                                  <a:close/>
                                  <a:moveTo>
                                    <a:pt x="800" y="177"/>
                                  </a:moveTo>
                                  <a:lnTo>
                                    <a:pt x="759" y="177"/>
                                  </a:lnTo>
                                  <a:lnTo>
                                    <a:pt x="759" y="491"/>
                                  </a:lnTo>
                                  <a:lnTo>
                                    <a:pt x="800" y="491"/>
                                  </a:lnTo>
                                  <a:lnTo>
                                    <a:pt x="800" y="451"/>
                                  </a:lnTo>
                                  <a:lnTo>
                                    <a:pt x="1097" y="451"/>
                                  </a:lnTo>
                                  <a:lnTo>
                                    <a:pt x="1097" y="418"/>
                                  </a:lnTo>
                                  <a:lnTo>
                                    <a:pt x="800" y="418"/>
                                  </a:lnTo>
                                  <a:lnTo>
                                    <a:pt x="800" y="338"/>
                                  </a:lnTo>
                                  <a:lnTo>
                                    <a:pt x="1077" y="338"/>
                                  </a:lnTo>
                                  <a:lnTo>
                                    <a:pt x="1077" y="304"/>
                                  </a:lnTo>
                                  <a:lnTo>
                                    <a:pt x="800" y="304"/>
                                  </a:lnTo>
                                  <a:lnTo>
                                    <a:pt x="800" y="230"/>
                                  </a:lnTo>
                                  <a:lnTo>
                                    <a:pt x="1076" y="230"/>
                                  </a:lnTo>
                                  <a:lnTo>
                                    <a:pt x="1076" y="196"/>
                                  </a:lnTo>
                                  <a:lnTo>
                                    <a:pt x="800" y="196"/>
                                  </a:lnTo>
                                  <a:lnTo>
                                    <a:pt x="800" y="177"/>
                                  </a:lnTo>
                                  <a:close/>
                                  <a:moveTo>
                                    <a:pt x="658" y="233"/>
                                  </a:moveTo>
                                  <a:lnTo>
                                    <a:pt x="639" y="288"/>
                                  </a:lnTo>
                                  <a:lnTo>
                                    <a:pt x="620" y="340"/>
                                  </a:lnTo>
                                  <a:lnTo>
                                    <a:pt x="601" y="389"/>
                                  </a:lnTo>
                                  <a:lnTo>
                                    <a:pt x="581" y="435"/>
                                  </a:lnTo>
                                  <a:lnTo>
                                    <a:pt x="624" y="454"/>
                                  </a:lnTo>
                                  <a:lnTo>
                                    <a:pt x="642" y="403"/>
                                  </a:lnTo>
                                  <a:lnTo>
                                    <a:pt x="661" y="352"/>
                                  </a:lnTo>
                                  <a:lnTo>
                                    <a:pt x="679" y="301"/>
                                  </a:lnTo>
                                  <a:lnTo>
                                    <a:pt x="698" y="250"/>
                                  </a:lnTo>
                                  <a:lnTo>
                                    <a:pt x="688" y="246"/>
                                  </a:lnTo>
                                  <a:lnTo>
                                    <a:pt x="678" y="243"/>
                                  </a:lnTo>
                                  <a:lnTo>
                                    <a:pt x="668" y="238"/>
                                  </a:lnTo>
                                  <a:lnTo>
                                    <a:pt x="658" y="233"/>
                                  </a:lnTo>
                                  <a:close/>
                                  <a:moveTo>
                                    <a:pt x="962" y="338"/>
                                  </a:moveTo>
                                  <a:lnTo>
                                    <a:pt x="920" y="338"/>
                                  </a:lnTo>
                                  <a:lnTo>
                                    <a:pt x="920" y="418"/>
                                  </a:lnTo>
                                  <a:lnTo>
                                    <a:pt x="962" y="418"/>
                                  </a:lnTo>
                                  <a:lnTo>
                                    <a:pt x="962" y="338"/>
                                  </a:lnTo>
                                  <a:close/>
                                  <a:moveTo>
                                    <a:pt x="962" y="230"/>
                                  </a:moveTo>
                                  <a:lnTo>
                                    <a:pt x="920" y="230"/>
                                  </a:lnTo>
                                  <a:lnTo>
                                    <a:pt x="920" y="304"/>
                                  </a:lnTo>
                                  <a:lnTo>
                                    <a:pt x="962" y="304"/>
                                  </a:lnTo>
                                  <a:lnTo>
                                    <a:pt x="962" y="230"/>
                                  </a:lnTo>
                                  <a:close/>
                                  <a:moveTo>
                                    <a:pt x="809" y="3"/>
                                  </a:moveTo>
                                  <a:lnTo>
                                    <a:pt x="784" y="59"/>
                                  </a:lnTo>
                                  <a:lnTo>
                                    <a:pt x="755" y="112"/>
                                  </a:lnTo>
                                  <a:lnTo>
                                    <a:pt x="722" y="161"/>
                                  </a:lnTo>
                                  <a:lnTo>
                                    <a:pt x="686" y="206"/>
                                  </a:lnTo>
                                  <a:lnTo>
                                    <a:pt x="695" y="213"/>
                                  </a:lnTo>
                                  <a:lnTo>
                                    <a:pt x="703" y="221"/>
                                  </a:lnTo>
                                  <a:lnTo>
                                    <a:pt x="710" y="229"/>
                                  </a:lnTo>
                                  <a:lnTo>
                                    <a:pt x="716" y="236"/>
                                  </a:lnTo>
                                  <a:lnTo>
                                    <a:pt x="727" y="222"/>
                                  </a:lnTo>
                                  <a:lnTo>
                                    <a:pt x="738" y="207"/>
                                  </a:lnTo>
                                  <a:lnTo>
                                    <a:pt x="749" y="192"/>
                                  </a:lnTo>
                                  <a:lnTo>
                                    <a:pt x="759" y="177"/>
                                  </a:lnTo>
                                  <a:lnTo>
                                    <a:pt x="800" y="177"/>
                                  </a:lnTo>
                                  <a:lnTo>
                                    <a:pt x="800" y="123"/>
                                  </a:lnTo>
                                  <a:lnTo>
                                    <a:pt x="1090" y="123"/>
                                  </a:lnTo>
                                  <a:lnTo>
                                    <a:pt x="1090" y="89"/>
                                  </a:lnTo>
                                  <a:lnTo>
                                    <a:pt x="812" y="89"/>
                                  </a:lnTo>
                                  <a:lnTo>
                                    <a:pt x="821" y="71"/>
                                  </a:lnTo>
                                  <a:lnTo>
                                    <a:pt x="830" y="53"/>
                                  </a:lnTo>
                                  <a:lnTo>
                                    <a:pt x="839" y="35"/>
                                  </a:lnTo>
                                  <a:lnTo>
                                    <a:pt x="848" y="16"/>
                                  </a:lnTo>
                                  <a:lnTo>
                                    <a:pt x="809" y="3"/>
                                  </a:lnTo>
                                  <a:close/>
                                  <a:moveTo>
                                    <a:pt x="962" y="123"/>
                                  </a:moveTo>
                                  <a:lnTo>
                                    <a:pt x="920" y="123"/>
                                  </a:lnTo>
                                  <a:lnTo>
                                    <a:pt x="920" y="196"/>
                                  </a:lnTo>
                                  <a:lnTo>
                                    <a:pt x="962" y="196"/>
                                  </a:lnTo>
                                  <a:lnTo>
                                    <a:pt x="962" y="123"/>
                                  </a:lnTo>
                                  <a:close/>
                                  <a:moveTo>
                                    <a:pt x="611" y="30"/>
                                  </a:moveTo>
                                  <a:lnTo>
                                    <a:pt x="578" y="56"/>
                                  </a:lnTo>
                                  <a:lnTo>
                                    <a:pt x="601" y="82"/>
                                  </a:lnTo>
                                  <a:lnTo>
                                    <a:pt x="622" y="108"/>
                                  </a:lnTo>
                                  <a:lnTo>
                                    <a:pt x="643" y="135"/>
                                  </a:lnTo>
                                  <a:lnTo>
                                    <a:pt x="664" y="161"/>
                                  </a:lnTo>
                                  <a:lnTo>
                                    <a:pt x="689" y="140"/>
                                  </a:lnTo>
                                  <a:lnTo>
                                    <a:pt x="696" y="134"/>
                                  </a:lnTo>
                                  <a:lnTo>
                                    <a:pt x="700" y="131"/>
                                  </a:lnTo>
                                  <a:lnTo>
                                    <a:pt x="678" y="105"/>
                                  </a:lnTo>
                                  <a:lnTo>
                                    <a:pt x="655" y="80"/>
                                  </a:lnTo>
                                  <a:lnTo>
                                    <a:pt x="633" y="55"/>
                                  </a:lnTo>
                                  <a:lnTo>
                                    <a:pt x="611" y="30"/>
                                  </a:lnTo>
                                  <a:close/>
                                  <a:moveTo>
                                    <a:pt x="932" y="0"/>
                                  </a:moveTo>
                                  <a:lnTo>
                                    <a:pt x="898" y="20"/>
                                  </a:lnTo>
                                  <a:lnTo>
                                    <a:pt x="908" y="34"/>
                                  </a:lnTo>
                                  <a:lnTo>
                                    <a:pt x="919" y="49"/>
                                  </a:lnTo>
                                  <a:lnTo>
                                    <a:pt x="930" y="65"/>
                                  </a:lnTo>
                                  <a:lnTo>
                                    <a:pt x="943" y="82"/>
                                  </a:lnTo>
                                  <a:lnTo>
                                    <a:pt x="979" y="59"/>
                                  </a:lnTo>
                                  <a:lnTo>
                                    <a:pt x="966" y="42"/>
                                  </a:lnTo>
                                  <a:lnTo>
                                    <a:pt x="954" y="27"/>
                                  </a:lnTo>
                                  <a:lnTo>
                                    <a:pt x="943" y="13"/>
                                  </a:lnTo>
                                  <a:lnTo>
                                    <a:pt x="932" y="0"/>
                                  </a:lnTo>
                                  <a:close/>
                                  <a:moveTo>
                                    <a:pt x="1598" y="37"/>
                                  </a:moveTo>
                                  <a:lnTo>
                                    <a:pt x="1222" y="37"/>
                                  </a:lnTo>
                                  <a:lnTo>
                                    <a:pt x="1222" y="485"/>
                                  </a:lnTo>
                                  <a:lnTo>
                                    <a:pt x="1267" y="485"/>
                                  </a:lnTo>
                                  <a:lnTo>
                                    <a:pt x="1267" y="450"/>
                                  </a:lnTo>
                                  <a:lnTo>
                                    <a:pt x="1598" y="450"/>
                                  </a:lnTo>
                                  <a:lnTo>
                                    <a:pt x="1598" y="414"/>
                                  </a:lnTo>
                                  <a:lnTo>
                                    <a:pt x="1267" y="414"/>
                                  </a:lnTo>
                                  <a:lnTo>
                                    <a:pt x="1267" y="258"/>
                                  </a:lnTo>
                                  <a:lnTo>
                                    <a:pt x="1598" y="258"/>
                                  </a:lnTo>
                                  <a:lnTo>
                                    <a:pt x="1598" y="221"/>
                                  </a:lnTo>
                                  <a:lnTo>
                                    <a:pt x="1267" y="221"/>
                                  </a:lnTo>
                                  <a:lnTo>
                                    <a:pt x="1267" y="74"/>
                                  </a:lnTo>
                                  <a:lnTo>
                                    <a:pt x="1598" y="74"/>
                                  </a:lnTo>
                                  <a:lnTo>
                                    <a:pt x="1598" y="37"/>
                                  </a:lnTo>
                                  <a:close/>
                                  <a:moveTo>
                                    <a:pt x="1598" y="450"/>
                                  </a:moveTo>
                                  <a:lnTo>
                                    <a:pt x="1553" y="450"/>
                                  </a:lnTo>
                                  <a:lnTo>
                                    <a:pt x="1553" y="485"/>
                                  </a:lnTo>
                                  <a:lnTo>
                                    <a:pt x="1598" y="485"/>
                                  </a:lnTo>
                                  <a:lnTo>
                                    <a:pt x="1598" y="450"/>
                                  </a:lnTo>
                                  <a:close/>
                                  <a:moveTo>
                                    <a:pt x="1598" y="258"/>
                                  </a:moveTo>
                                  <a:lnTo>
                                    <a:pt x="1553" y="258"/>
                                  </a:lnTo>
                                  <a:lnTo>
                                    <a:pt x="1553" y="414"/>
                                  </a:lnTo>
                                  <a:lnTo>
                                    <a:pt x="1598" y="414"/>
                                  </a:lnTo>
                                  <a:lnTo>
                                    <a:pt x="1598" y="258"/>
                                  </a:lnTo>
                                  <a:close/>
                                  <a:moveTo>
                                    <a:pt x="1598" y="74"/>
                                  </a:moveTo>
                                  <a:lnTo>
                                    <a:pt x="1553" y="74"/>
                                  </a:lnTo>
                                  <a:lnTo>
                                    <a:pt x="1553" y="221"/>
                                  </a:lnTo>
                                  <a:lnTo>
                                    <a:pt x="1598" y="221"/>
                                  </a:lnTo>
                                  <a:lnTo>
                                    <a:pt x="1598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49" name="矩形 1249"/>
                          <wps:cNvSpPr/>
                          <wps:spPr>
                            <a:xfrm>
                              <a:off x="3467" y="14691"/>
                              <a:ext cx="115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50" name="矩形 1250"/>
                          <wps:cNvSpPr/>
                          <wps:spPr>
                            <a:xfrm>
                              <a:off x="3476" y="14617"/>
                              <a:ext cx="98" cy="10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51" name="任意多边形 1251"/>
                          <wps:cNvSpPr/>
                          <wps:spPr>
                            <a:xfrm>
                              <a:off x="3597" y="14604"/>
                              <a:ext cx="117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15" h="483">
                                  <a:moveTo>
                                    <a:pt x="514" y="182"/>
                                  </a:moveTo>
                                  <a:lnTo>
                                    <a:pt x="281" y="182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2" y="182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32" y="222"/>
                                  </a:lnTo>
                                  <a:lnTo>
                                    <a:pt x="232" y="483"/>
                                  </a:lnTo>
                                  <a:lnTo>
                                    <a:pt x="281" y="483"/>
                                  </a:lnTo>
                                  <a:lnTo>
                                    <a:pt x="281" y="222"/>
                                  </a:lnTo>
                                  <a:lnTo>
                                    <a:pt x="514" y="222"/>
                                  </a:lnTo>
                                  <a:lnTo>
                                    <a:pt x="514" y="18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52" name="任意多边形 1252"/>
                          <wps:cNvSpPr/>
                          <wps:spPr>
                            <a:xfrm>
                              <a:off x="3937" y="14606"/>
                              <a:ext cx="249" cy="10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5" h="480">
                                  <a:moveTo>
                                    <a:pt x="414" y="438"/>
                                  </a:moveTo>
                                  <a:lnTo>
                                    <a:pt x="371" y="438"/>
                                  </a:lnTo>
                                  <a:lnTo>
                                    <a:pt x="371" y="478"/>
                                  </a:lnTo>
                                  <a:lnTo>
                                    <a:pt x="414" y="478"/>
                                  </a:lnTo>
                                  <a:lnTo>
                                    <a:pt x="414" y="438"/>
                                  </a:lnTo>
                                  <a:close/>
                                  <a:moveTo>
                                    <a:pt x="414" y="402"/>
                                  </a:moveTo>
                                  <a:lnTo>
                                    <a:pt x="145" y="402"/>
                                  </a:lnTo>
                                  <a:lnTo>
                                    <a:pt x="145" y="164"/>
                                  </a:lnTo>
                                  <a:lnTo>
                                    <a:pt x="102" y="164"/>
                                  </a:lnTo>
                                  <a:lnTo>
                                    <a:pt x="102" y="402"/>
                                  </a:lnTo>
                                  <a:lnTo>
                                    <a:pt x="102" y="438"/>
                                  </a:lnTo>
                                  <a:lnTo>
                                    <a:pt x="102" y="480"/>
                                  </a:lnTo>
                                  <a:lnTo>
                                    <a:pt x="145" y="480"/>
                                  </a:lnTo>
                                  <a:lnTo>
                                    <a:pt x="145" y="438"/>
                                  </a:lnTo>
                                  <a:lnTo>
                                    <a:pt x="414" y="438"/>
                                  </a:lnTo>
                                  <a:lnTo>
                                    <a:pt x="414" y="402"/>
                                  </a:lnTo>
                                  <a:close/>
                                  <a:moveTo>
                                    <a:pt x="516" y="125"/>
                                  </a:moveTo>
                                  <a:lnTo>
                                    <a:pt x="414" y="125"/>
                                  </a:lnTo>
                                  <a:lnTo>
                                    <a:pt x="414" y="0"/>
                                  </a:lnTo>
                                  <a:lnTo>
                                    <a:pt x="371" y="0"/>
                                  </a:lnTo>
                                  <a:lnTo>
                                    <a:pt x="371" y="125"/>
                                  </a:lnTo>
                                  <a:lnTo>
                                    <a:pt x="145" y="125"/>
                                  </a:lnTo>
                                  <a:lnTo>
                                    <a:pt x="145" y="1"/>
                                  </a:lnTo>
                                  <a:lnTo>
                                    <a:pt x="102" y="1"/>
                                  </a:lnTo>
                                  <a:lnTo>
                                    <a:pt x="102" y="125"/>
                                  </a:lnTo>
                                  <a:lnTo>
                                    <a:pt x="0" y="125"/>
                                  </a:lnTo>
                                  <a:lnTo>
                                    <a:pt x="0" y="163"/>
                                  </a:lnTo>
                                  <a:lnTo>
                                    <a:pt x="371" y="163"/>
                                  </a:lnTo>
                                  <a:lnTo>
                                    <a:pt x="371" y="401"/>
                                  </a:lnTo>
                                  <a:lnTo>
                                    <a:pt x="414" y="401"/>
                                  </a:lnTo>
                                  <a:lnTo>
                                    <a:pt x="414" y="163"/>
                                  </a:lnTo>
                                  <a:lnTo>
                                    <a:pt x="516" y="163"/>
                                  </a:lnTo>
                                  <a:lnTo>
                                    <a:pt x="516" y="125"/>
                                  </a:lnTo>
                                  <a:close/>
                                  <a:moveTo>
                                    <a:pt x="1094" y="200"/>
                                  </a:moveTo>
                                  <a:lnTo>
                                    <a:pt x="569" y="200"/>
                                  </a:lnTo>
                                  <a:lnTo>
                                    <a:pt x="569" y="243"/>
                                  </a:lnTo>
                                  <a:lnTo>
                                    <a:pt x="1094" y="243"/>
                                  </a:lnTo>
                                  <a:lnTo>
                                    <a:pt x="1094" y="2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53" name="任意多边形 1253"/>
                          <wps:cNvSpPr/>
                          <wps:spPr>
                            <a:xfrm>
                              <a:off x="1043" y="14819"/>
                              <a:ext cx="225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88" h="651">
                                  <a:moveTo>
                                    <a:pt x="395" y="581"/>
                                  </a:moveTo>
                                  <a:lnTo>
                                    <a:pt x="4" y="581"/>
                                  </a:lnTo>
                                  <a:lnTo>
                                    <a:pt x="4" y="651"/>
                                  </a:lnTo>
                                  <a:lnTo>
                                    <a:pt x="395" y="651"/>
                                  </a:lnTo>
                                  <a:lnTo>
                                    <a:pt x="395" y="581"/>
                                  </a:lnTo>
                                  <a:close/>
                                  <a:moveTo>
                                    <a:pt x="242" y="98"/>
                                  </a:moveTo>
                                  <a:lnTo>
                                    <a:pt x="156" y="98"/>
                                  </a:lnTo>
                                  <a:lnTo>
                                    <a:pt x="156" y="581"/>
                                  </a:lnTo>
                                  <a:lnTo>
                                    <a:pt x="242" y="581"/>
                                  </a:lnTo>
                                  <a:lnTo>
                                    <a:pt x="242" y="98"/>
                                  </a:lnTo>
                                  <a:close/>
                                  <a:moveTo>
                                    <a:pt x="242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156" y="98"/>
                                  </a:lnTo>
                                  <a:lnTo>
                                    <a:pt x="242" y="98"/>
                                  </a:lnTo>
                                  <a:lnTo>
                                    <a:pt x="242" y="0"/>
                                  </a:lnTo>
                                  <a:close/>
                                  <a:moveTo>
                                    <a:pt x="987" y="14"/>
                                  </a:moveTo>
                                  <a:lnTo>
                                    <a:pt x="544" y="14"/>
                                  </a:lnTo>
                                  <a:lnTo>
                                    <a:pt x="544" y="85"/>
                                  </a:lnTo>
                                  <a:lnTo>
                                    <a:pt x="885" y="85"/>
                                  </a:lnTo>
                                  <a:lnTo>
                                    <a:pt x="631" y="651"/>
                                  </a:lnTo>
                                  <a:lnTo>
                                    <a:pt x="721" y="651"/>
                                  </a:lnTo>
                                  <a:lnTo>
                                    <a:pt x="987" y="42"/>
                                  </a:lnTo>
                                  <a:lnTo>
                                    <a:pt x="987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54" name="任意多边形 1254"/>
                          <wps:cNvSpPr/>
                          <wps:spPr>
                            <a:xfrm>
                              <a:off x="3948" y="14821"/>
                              <a:ext cx="227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8" h="659">
                                  <a:moveTo>
                                    <a:pt x="387" y="68"/>
                                  </a:moveTo>
                                  <a:lnTo>
                                    <a:pt x="209" y="68"/>
                                  </a:lnTo>
                                  <a:lnTo>
                                    <a:pt x="238" y="69"/>
                                  </a:lnTo>
                                  <a:lnTo>
                                    <a:pt x="263" y="75"/>
                                  </a:lnTo>
                                  <a:lnTo>
                                    <a:pt x="285" y="84"/>
                                  </a:lnTo>
                                  <a:lnTo>
                                    <a:pt x="303" y="97"/>
                                  </a:lnTo>
                                  <a:lnTo>
                                    <a:pt x="317" y="113"/>
                                  </a:lnTo>
                                  <a:lnTo>
                                    <a:pt x="327" y="132"/>
                                  </a:lnTo>
                                  <a:lnTo>
                                    <a:pt x="334" y="154"/>
                                  </a:lnTo>
                                  <a:lnTo>
                                    <a:pt x="336" y="180"/>
                                  </a:lnTo>
                                  <a:lnTo>
                                    <a:pt x="334" y="204"/>
                                  </a:lnTo>
                                  <a:lnTo>
                                    <a:pt x="329" y="227"/>
                                  </a:lnTo>
                                  <a:lnTo>
                                    <a:pt x="320" y="250"/>
                                  </a:lnTo>
                                  <a:lnTo>
                                    <a:pt x="308" y="272"/>
                                  </a:lnTo>
                                  <a:lnTo>
                                    <a:pt x="291" y="297"/>
                                  </a:lnTo>
                                  <a:lnTo>
                                    <a:pt x="267" y="325"/>
                                  </a:lnTo>
                                  <a:lnTo>
                                    <a:pt x="236" y="357"/>
                                  </a:lnTo>
                                  <a:lnTo>
                                    <a:pt x="198" y="393"/>
                                  </a:lnTo>
                                  <a:lnTo>
                                    <a:pt x="0" y="578"/>
                                  </a:lnTo>
                                  <a:lnTo>
                                    <a:pt x="0" y="648"/>
                                  </a:lnTo>
                                  <a:lnTo>
                                    <a:pt x="415" y="648"/>
                                  </a:lnTo>
                                  <a:lnTo>
                                    <a:pt x="415" y="576"/>
                                  </a:lnTo>
                                  <a:lnTo>
                                    <a:pt x="102" y="576"/>
                                  </a:lnTo>
                                  <a:lnTo>
                                    <a:pt x="102" y="575"/>
                                  </a:lnTo>
                                  <a:lnTo>
                                    <a:pt x="258" y="433"/>
                                  </a:lnTo>
                                  <a:lnTo>
                                    <a:pt x="301" y="391"/>
                                  </a:lnTo>
                                  <a:lnTo>
                                    <a:pt x="337" y="353"/>
                                  </a:lnTo>
                                  <a:lnTo>
                                    <a:pt x="366" y="318"/>
                                  </a:lnTo>
                                  <a:lnTo>
                                    <a:pt x="387" y="288"/>
                                  </a:lnTo>
                                  <a:lnTo>
                                    <a:pt x="402" y="259"/>
                                  </a:lnTo>
                                  <a:lnTo>
                                    <a:pt x="412" y="230"/>
                                  </a:lnTo>
                                  <a:lnTo>
                                    <a:pt x="419" y="201"/>
                                  </a:lnTo>
                                  <a:lnTo>
                                    <a:pt x="421" y="172"/>
                                  </a:lnTo>
                                  <a:lnTo>
                                    <a:pt x="418" y="134"/>
                                  </a:lnTo>
                                  <a:lnTo>
                                    <a:pt x="408" y="101"/>
                                  </a:lnTo>
                                  <a:lnTo>
                                    <a:pt x="391" y="72"/>
                                  </a:lnTo>
                                  <a:lnTo>
                                    <a:pt x="387" y="68"/>
                                  </a:lnTo>
                                  <a:close/>
                                  <a:moveTo>
                                    <a:pt x="222" y="0"/>
                                  </a:moveTo>
                                  <a:lnTo>
                                    <a:pt x="171" y="4"/>
                                  </a:lnTo>
                                  <a:lnTo>
                                    <a:pt x="122" y="15"/>
                                  </a:lnTo>
                                  <a:lnTo>
                                    <a:pt x="77" y="33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40"/>
                                  </a:lnTo>
                                  <a:lnTo>
                                    <a:pt x="77" y="108"/>
                                  </a:lnTo>
                                  <a:lnTo>
                                    <a:pt x="120" y="86"/>
                                  </a:lnTo>
                                  <a:lnTo>
                                    <a:pt x="164" y="72"/>
                                  </a:lnTo>
                                  <a:lnTo>
                                    <a:pt x="209" y="68"/>
                                  </a:lnTo>
                                  <a:lnTo>
                                    <a:pt x="387" y="68"/>
                                  </a:lnTo>
                                  <a:lnTo>
                                    <a:pt x="368" y="47"/>
                                  </a:lnTo>
                                  <a:lnTo>
                                    <a:pt x="339" y="26"/>
                                  </a:lnTo>
                                  <a:lnTo>
                                    <a:pt x="305" y="12"/>
                                  </a:lnTo>
                                  <a:lnTo>
                                    <a:pt x="266" y="3"/>
                                  </a:lnTo>
                                  <a:lnTo>
                                    <a:pt x="222" y="0"/>
                                  </a:lnTo>
                                  <a:close/>
                                  <a:moveTo>
                                    <a:pt x="598" y="541"/>
                                  </a:moveTo>
                                  <a:lnTo>
                                    <a:pt x="598" y="625"/>
                                  </a:lnTo>
                                  <a:lnTo>
                                    <a:pt x="631" y="640"/>
                                  </a:lnTo>
                                  <a:lnTo>
                                    <a:pt x="667" y="650"/>
                                  </a:lnTo>
                                  <a:lnTo>
                                    <a:pt x="709" y="656"/>
                                  </a:lnTo>
                                  <a:lnTo>
                                    <a:pt x="755" y="659"/>
                                  </a:lnTo>
                                  <a:lnTo>
                                    <a:pt x="807" y="655"/>
                                  </a:lnTo>
                                  <a:lnTo>
                                    <a:pt x="854" y="645"/>
                                  </a:lnTo>
                                  <a:lnTo>
                                    <a:pt x="895" y="629"/>
                                  </a:lnTo>
                                  <a:lnTo>
                                    <a:pt x="931" y="606"/>
                                  </a:lnTo>
                                  <a:lnTo>
                                    <a:pt x="945" y="592"/>
                                  </a:lnTo>
                                  <a:lnTo>
                                    <a:pt x="757" y="592"/>
                                  </a:lnTo>
                                  <a:lnTo>
                                    <a:pt x="714" y="589"/>
                                  </a:lnTo>
                                  <a:lnTo>
                                    <a:pt x="673" y="579"/>
                                  </a:lnTo>
                                  <a:lnTo>
                                    <a:pt x="635" y="563"/>
                                  </a:lnTo>
                                  <a:lnTo>
                                    <a:pt x="598" y="541"/>
                                  </a:lnTo>
                                  <a:close/>
                                  <a:moveTo>
                                    <a:pt x="945" y="67"/>
                                  </a:moveTo>
                                  <a:lnTo>
                                    <a:pt x="760" y="67"/>
                                  </a:lnTo>
                                  <a:lnTo>
                                    <a:pt x="815" y="74"/>
                                  </a:lnTo>
                                  <a:lnTo>
                                    <a:pt x="854" y="93"/>
                                  </a:lnTo>
                                  <a:lnTo>
                                    <a:pt x="878" y="126"/>
                                  </a:lnTo>
                                  <a:lnTo>
                                    <a:pt x="885" y="172"/>
                                  </a:lnTo>
                                  <a:lnTo>
                                    <a:pt x="875" y="222"/>
                                  </a:lnTo>
                                  <a:lnTo>
                                    <a:pt x="844" y="257"/>
                                  </a:lnTo>
                                  <a:lnTo>
                                    <a:pt x="793" y="278"/>
                                  </a:lnTo>
                                  <a:lnTo>
                                    <a:pt x="721" y="286"/>
                                  </a:lnTo>
                                  <a:lnTo>
                                    <a:pt x="667" y="286"/>
                                  </a:lnTo>
                                  <a:lnTo>
                                    <a:pt x="667" y="352"/>
                                  </a:lnTo>
                                  <a:lnTo>
                                    <a:pt x="724" y="352"/>
                                  </a:lnTo>
                                  <a:lnTo>
                                    <a:pt x="805" y="360"/>
                                  </a:lnTo>
                                  <a:lnTo>
                                    <a:pt x="863" y="382"/>
                                  </a:lnTo>
                                  <a:lnTo>
                                    <a:pt x="898" y="420"/>
                                  </a:lnTo>
                                  <a:lnTo>
                                    <a:pt x="909" y="473"/>
                                  </a:lnTo>
                                  <a:lnTo>
                                    <a:pt x="907" y="499"/>
                                  </a:lnTo>
                                  <a:lnTo>
                                    <a:pt x="899" y="522"/>
                                  </a:lnTo>
                                  <a:lnTo>
                                    <a:pt x="886" y="542"/>
                                  </a:lnTo>
                                  <a:lnTo>
                                    <a:pt x="868" y="560"/>
                                  </a:lnTo>
                                  <a:lnTo>
                                    <a:pt x="846" y="574"/>
                                  </a:lnTo>
                                  <a:lnTo>
                                    <a:pt x="820" y="584"/>
                                  </a:lnTo>
                                  <a:lnTo>
                                    <a:pt x="790" y="590"/>
                                  </a:lnTo>
                                  <a:lnTo>
                                    <a:pt x="757" y="592"/>
                                  </a:lnTo>
                                  <a:lnTo>
                                    <a:pt x="945" y="592"/>
                                  </a:lnTo>
                                  <a:lnTo>
                                    <a:pt x="960" y="577"/>
                                  </a:lnTo>
                                  <a:lnTo>
                                    <a:pt x="981" y="545"/>
                                  </a:lnTo>
                                  <a:lnTo>
                                    <a:pt x="993" y="508"/>
                                  </a:lnTo>
                                  <a:lnTo>
                                    <a:pt x="997" y="467"/>
                                  </a:lnTo>
                                  <a:lnTo>
                                    <a:pt x="995" y="438"/>
                                  </a:lnTo>
                                  <a:lnTo>
                                    <a:pt x="987" y="411"/>
                                  </a:lnTo>
                                  <a:lnTo>
                                    <a:pt x="973" y="386"/>
                                  </a:lnTo>
                                  <a:lnTo>
                                    <a:pt x="954" y="364"/>
                                  </a:lnTo>
                                  <a:lnTo>
                                    <a:pt x="931" y="346"/>
                                  </a:lnTo>
                                  <a:lnTo>
                                    <a:pt x="904" y="331"/>
                                  </a:lnTo>
                                  <a:lnTo>
                                    <a:pt x="873" y="321"/>
                                  </a:lnTo>
                                  <a:lnTo>
                                    <a:pt x="838" y="316"/>
                                  </a:lnTo>
                                  <a:lnTo>
                                    <a:pt x="838" y="314"/>
                                  </a:lnTo>
                                  <a:lnTo>
                                    <a:pt x="897" y="290"/>
                                  </a:lnTo>
                                  <a:lnTo>
                                    <a:pt x="940" y="256"/>
                                  </a:lnTo>
                                  <a:lnTo>
                                    <a:pt x="965" y="210"/>
                                  </a:lnTo>
                                  <a:lnTo>
                                    <a:pt x="974" y="153"/>
                                  </a:lnTo>
                                  <a:lnTo>
                                    <a:pt x="971" y="121"/>
                                  </a:lnTo>
                                  <a:lnTo>
                                    <a:pt x="961" y="92"/>
                                  </a:lnTo>
                                  <a:lnTo>
                                    <a:pt x="945" y="67"/>
                                  </a:lnTo>
                                  <a:close/>
                                  <a:moveTo>
                                    <a:pt x="781" y="0"/>
                                  </a:moveTo>
                                  <a:lnTo>
                                    <a:pt x="738" y="2"/>
                                  </a:lnTo>
                                  <a:lnTo>
                                    <a:pt x="697" y="9"/>
                                  </a:lnTo>
                                  <a:lnTo>
                                    <a:pt x="660" y="21"/>
                                  </a:lnTo>
                                  <a:lnTo>
                                    <a:pt x="625" y="36"/>
                                  </a:lnTo>
                                  <a:lnTo>
                                    <a:pt x="625" y="112"/>
                                  </a:lnTo>
                                  <a:lnTo>
                                    <a:pt x="657" y="93"/>
                                  </a:lnTo>
                                  <a:lnTo>
                                    <a:pt x="690" y="79"/>
                                  </a:lnTo>
                                  <a:lnTo>
                                    <a:pt x="725" y="70"/>
                                  </a:lnTo>
                                  <a:lnTo>
                                    <a:pt x="760" y="67"/>
                                  </a:lnTo>
                                  <a:lnTo>
                                    <a:pt x="945" y="67"/>
                                  </a:lnTo>
                                  <a:lnTo>
                                    <a:pt x="944" y="66"/>
                                  </a:lnTo>
                                  <a:lnTo>
                                    <a:pt x="921" y="43"/>
                                  </a:lnTo>
                                  <a:lnTo>
                                    <a:pt x="893" y="24"/>
                                  </a:lnTo>
                                  <a:lnTo>
                                    <a:pt x="860" y="11"/>
                                  </a:lnTo>
                                  <a:lnTo>
                                    <a:pt x="823" y="3"/>
                                  </a:lnTo>
                                  <a:lnTo>
                                    <a:pt x="78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55" name="任意多边形 1255"/>
                          <wps:cNvSpPr/>
                          <wps:spPr>
                            <a:xfrm>
                              <a:off x="1032" y="15003"/>
                              <a:ext cx="247" cy="10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5" h="481">
                                  <a:moveTo>
                                    <a:pt x="414" y="403"/>
                                  </a:moveTo>
                                  <a:lnTo>
                                    <a:pt x="145" y="403"/>
                                  </a:lnTo>
                                  <a:lnTo>
                                    <a:pt x="145" y="165"/>
                                  </a:lnTo>
                                  <a:lnTo>
                                    <a:pt x="101" y="165"/>
                                  </a:lnTo>
                                  <a:lnTo>
                                    <a:pt x="101" y="403"/>
                                  </a:lnTo>
                                  <a:lnTo>
                                    <a:pt x="101" y="439"/>
                                  </a:lnTo>
                                  <a:lnTo>
                                    <a:pt x="101" y="481"/>
                                  </a:lnTo>
                                  <a:lnTo>
                                    <a:pt x="145" y="481"/>
                                  </a:lnTo>
                                  <a:lnTo>
                                    <a:pt x="145" y="439"/>
                                  </a:lnTo>
                                  <a:lnTo>
                                    <a:pt x="371" y="439"/>
                                  </a:lnTo>
                                  <a:lnTo>
                                    <a:pt x="371" y="479"/>
                                  </a:lnTo>
                                  <a:lnTo>
                                    <a:pt x="414" y="479"/>
                                  </a:lnTo>
                                  <a:lnTo>
                                    <a:pt x="414" y="439"/>
                                  </a:lnTo>
                                  <a:lnTo>
                                    <a:pt x="414" y="438"/>
                                  </a:lnTo>
                                  <a:lnTo>
                                    <a:pt x="414" y="403"/>
                                  </a:lnTo>
                                  <a:close/>
                                  <a:moveTo>
                                    <a:pt x="516" y="126"/>
                                  </a:moveTo>
                                  <a:lnTo>
                                    <a:pt x="414" y="126"/>
                                  </a:lnTo>
                                  <a:lnTo>
                                    <a:pt x="414" y="0"/>
                                  </a:lnTo>
                                  <a:lnTo>
                                    <a:pt x="371" y="0"/>
                                  </a:lnTo>
                                  <a:lnTo>
                                    <a:pt x="371" y="126"/>
                                  </a:lnTo>
                                  <a:lnTo>
                                    <a:pt x="145" y="126"/>
                                  </a:lnTo>
                                  <a:lnTo>
                                    <a:pt x="145" y="1"/>
                                  </a:lnTo>
                                  <a:lnTo>
                                    <a:pt x="101" y="1"/>
                                  </a:lnTo>
                                  <a:lnTo>
                                    <a:pt x="101" y="126"/>
                                  </a:lnTo>
                                  <a:lnTo>
                                    <a:pt x="0" y="126"/>
                                  </a:lnTo>
                                  <a:lnTo>
                                    <a:pt x="0" y="164"/>
                                  </a:lnTo>
                                  <a:lnTo>
                                    <a:pt x="371" y="164"/>
                                  </a:lnTo>
                                  <a:lnTo>
                                    <a:pt x="371" y="402"/>
                                  </a:lnTo>
                                  <a:lnTo>
                                    <a:pt x="414" y="402"/>
                                  </a:lnTo>
                                  <a:lnTo>
                                    <a:pt x="414" y="164"/>
                                  </a:lnTo>
                                  <a:lnTo>
                                    <a:pt x="516" y="164"/>
                                  </a:lnTo>
                                  <a:lnTo>
                                    <a:pt x="516" y="126"/>
                                  </a:lnTo>
                                  <a:close/>
                                  <a:moveTo>
                                    <a:pt x="1084" y="381"/>
                                  </a:moveTo>
                                  <a:lnTo>
                                    <a:pt x="576" y="381"/>
                                  </a:lnTo>
                                  <a:lnTo>
                                    <a:pt x="576" y="422"/>
                                  </a:lnTo>
                                  <a:lnTo>
                                    <a:pt x="1084" y="422"/>
                                  </a:lnTo>
                                  <a:lnTo>
                                    <a:pt x="1084" y="3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56" name="矩形 1256"/>
                          <wps:cNvSpPr/>
                          <wps:spPr>
                            <a:xfrm>
                              <a:off x="1172" y="15016"/>
                              <a:ext cx="98" cy="10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57" name="任意多边形 1257"/>
                          <wps:cNvSpPr/>
                          <wps:spPr>
                            <a:xfrm>
                              <a:off x="3937" y="15002"/>
                              <a:ext cx="250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2" h="486">
                                  <a:moveTo>
                                    <a:pt x="486" y="237"/>
                                  </a:moveTo>
                                  <a:lnTo>
                                    <a:pt x="224" y="237"/>
                                  </a:lnTo>
                                  <a:lnTo>
                                    <a:pt x="224" y="484"/>
                                  </a:lnTo>
                                  <a:lnTo>
                                    <a:pt x="261" y="484"/>
                                  </a:lnTo>
                                  <a:lnTo>
                                    <a:pt x="261" y="461"/>
                                  </a:lnTo>
                                  <a:lnTo>
                                    <a:pt x="486" y="461"/>
                                  </a:lnTo>
                                  <a:lnTo>
                                    <a:pt x="486" y="434"/>
                                  </a:lnTo>
                                  <a:lnTo>
                                    <a:pt x="261" y="434"/>
                                  </a:lnTo>
                                  <a:lnTo>
                                    <a:pt x="261" y="395"/>
                                  </a:lnTo>
                                  <a:lnTo>
                                    <a:pt x="486" y="395"/>
                                  </a:lnTo>
                                  <a:lnTo>
                                    <a:pt x="486" y="368"/>
                                  </a:lnTo>
                                  <a:lnTo>
                                    <a:pt x="261" y="368"/>
                                  </a:lnTo>
                                  <a:lnTo>
                                    <a:pt x="261" y="329"/>
                                  </a:lnTo>
                                  <a:lnTo>
                                    <a:pt x="486" y="329"/>
                                  </a:lnTo>
                                  <a:lnTo>
                                    <a:pt x="486" y="303"/>
                                  </a:lnTo>
                                  <a:lnTo>
                                    <a:pt x="261" y="303"/>
                                  </a:lnTo>
                                  <a:lnTo>
                                    <a:pt x="261" y="263"/>
                                  </a:lnTo>
                                  <a:lnTo>
                                    <a:pt x="486" y="263"/>
                                  </a:lnTo>
                                  <a:lnTo>
                                    <a:pt x="486" y="237"/>
                                  </a:lnTo>
                                  <a:close/>
                                  <a:moveTo>
                                    <a:pt x="486" y="461"/>
                                  </a:moveTo>
                                  <a:lnTo>
                                    <a:pt x="449" y="461"/>
                                  </a:lnTo>
                                  <a:lnTo>
                                    <a:pt x="449" y="484"/>
                                  </a:lnTo>
                                  <a:lnTo>
                                    <a:pt x="486" y="484"/>
                                  </a:lnTo>
                                  <a:lnTo>
                                    <a:pt x="486" y="461"/>
                                  </a:lnTo>
                                  <a:close/>
                                  <a:moveTo>
                                    <a:pt x="486" y="395"/>
                                  </a:moveTo>
                                  <a:lnTo>
                                    <a:pt x="449" y="395"/>
                                  </a:lnTo>
                                  <a:lnTo>
                                    <a:pt x="449" y="434"/>
                                  </a:lnTo>
                                  <a:lnTo>
                                    <a:pt x="486" y="434"/>
                                  </a:lnTo>
                                  <a:lnTo>
                                    <a:pt x="486" y="395"/>
                                  </a:lnTo>
                                  <a:close/>
                                  <a:moveTo>
                                    <a:pt x="486" y="329"/>
                                  </a:moveTo>
                                  <a:lnTo>
                                    <a:pt x="449" y="329"/>
                                  </a:lnTo>
                                  <a:lnTo>
                                    <a:pt x="449" y="368"/>
                                  </a:lnTo>
                                  <a:lnTo>
                                    <a:pt x="486" y="368"/>
                                  </a:lnTo>
                                  <a:lnTo>
                                    <a:pt x="486" y="329"/>
                                  </a:lnTo>
                                  <a:close/>
                                  <a:moveTo>
                                    <a:pt x="486" y="263"/>
                                  </a:moveTo>
                                  <a:lnTo>
                                    <a:pt x="449" y="263"/>
                                  </a:lnTo>
                                  <a:lnTo>
                                    <a:pt x="449" y="303"/>
                                  </a:lnTo>
                                  <a:lnTo>
                                    <a:pt x="486" y="303"/>
                                  </a:lnTo>
                                  <a:lnTo>
                                    <a:pt x="486" y="263"/>
                                  </a:lnTo>
                                  <a:close/>
                                  <a:moveTo>
                                    <a:pt x="284" y="102"/>
                                  </a:moveTo>
                                  <a:lnTo>
                                    <a:pt x="246" y="102"/>
                                  </a:lnTo>
                                  <a:lnTo>
                                    <a:pt x="246" y="207"/>
                                  </a:lnTo>
                                  <a:lnTo>
                                    <a:pt x="284" y="207"/>
                                  </a:lnTo>
                                  <a:lnTo>
                                    <a:pt x="284" y="102"/>
                                  </a:lnTo>
                                  <a:close/>
                                  <a:moveTo>
                                    <a:pt x="218" y="180"/>
                                  </a:moveTo>
                                  <a:lnTo>
                                    <a:pt x="87" y="180"/>
                                  </a:lnTo>
                                  <a:lnTo>
                                    <a:pt x="87" y="206"/>
                                  </a:lnTo>
                                  <a:lnTo>
                                    <a:pt x="218" y="206"/>
                                  </a:lnTo>
                                  <a:lnTo>
                                    <a:pt x="218" y="180"/>
                                  </a:lnTo>
                                  <a:close/>
                                  <a:moveTo>
                                    <a:pt x="443" y="180"/>
                                  </a:moveTo>
                                  <a:lnTo>
                                    <a:pt x="311" y="180"/>
                                  </a:lnTo>
                                  <a:lnTo>
                                    <a:pt x="311" y="206"/>
                                  </a:lnTo>
                                  <a:lnTo>
                                    <a:pt x="443" y="206"/>
                                  </a:lnTo>
                                  <a:lnTo>
                                    <a:pt x="443" y="180"/>
                                  </a:lnTo>
                                  <a:close/>
                                  <a:moveTo>
                                    <a:pt x="507" y="75"/>
                                  </a:moveTo>
                                  <a:lnTo>
                                    <a:pt x="23" y="75"/>
                                  </a:lnTo>
                                  <a:lnTo>
                                    <a:pt x="23" y="167"/>
                                  </a:lnTo>
                                  <a:lnTo>
                                    <a:pt x="61" y="167"/>
                                  </a:lnTo>
                                  <a:lnTo>
                                    <a:pt x="61" y="102"/>
                                  </a:lnTo>
                                  <a:lnTo>
                                    <a:pt x="507" y="102"/>
                                  </a:lnTo>
                                  <a:lnTo>
                                    <a:pt x="507" y="75"/>
                                  </a:lnTo>
                                  <a:close/>
                                  <a:moveTo>
                                    <a:pt x="507" y="102"/>
                                  </a:moveTo>
                                  <a:lnTo>
                                    <a:pt x="469" y="102"/>
                                  </a:lnTo>
                                  <a:lnTo>
                                    <a:pt x="469" y="167"/>
                                  </a:lnTo>
                                  <a:lnTo>
                                    <a:pt x="507" y="167"/>
                                  </a:lnTo>
                                  <a:lnTo>
                                    <a:pt x="507" y="102"/>
                                  </a:lnTo>
                                  <a:close/>
                                  <a:moveTo>
                                    <a:pt x="218" y="129"/>
                                  </a:moveTo>
                                  <a:lnTo>
                                    <a:pt x="86" y="129"/>
                                  </a:lnTo>
                                  <a:lnTo>
                                    <a:pt x="86" y="155"/>
                                  </a:lnTo>
                                  <a:lnTo>
                                    <a:pt x="218" y="155"/>
                                  </a:lnTo>
                                  <a:lnTo>
                                    <a:pt x="218" y="129"/>
                                  </a:lnTo>
                                  <a:close/>
                                  <a:moveTo>
                                    <a:pt x="443" y="129"/>
                                  </a:moveTo>
                                  <a:lnTo>
                                    <a:pt x="311" y="129"/>
                                  </a:lnTo>
                                  <a:lnTo>
                                    <a:pt x="311" y="155"/>
                                  </a:lnTo>
                                  <a:lnTo>
                                    <a:pt x="443" y="155"/>
                                  </a:lnTo>
                                  <a:lnTo>
                                    <a:pt x="443" y="129"/>
                                  </a:lnTo>
                                  <a:close/>
                                  <a:moveTo>
                                    <a:pt x="284" y="45"/>
                                  </a:moveTo>
                                  <a:lnTo>
                                    <a:pt x="246" y="45"/>
                                  </a:lnTo>
                                  <a:lnTo>
                                    <a:pt x="246" y="75"/>
                                  </a:lnTo>
                                  <a:lnTo>
                                    <a:pt x="284" y="75"/>
                                  </a:lnTo>
                                  <a:lnTo>
                                    <a:pt x="284" y="45"/>
                                  </a:lnTo>
                                  <a:close/>
                                  <a:moveTo>
                                    <a:pt x="486" y="18"/>
                                  </a:moveTo>
                                  <a:lnTo>
                                    <a:pt x="49" y="18"/>
                                  </a:lnTo>
                                  <a:lnTo>
                                    <a:pt x="49" y="45"/>
                                  </a:lnTo>
                                  <a:lnTo>
                                    <a:pt x="486" y="45"/>
                                  </a:lnTo>
                                  <a:lnTo>
                                    <a:pt x="486" y="18"/>
                                  </a:lnTo>
                                  <a:close/>
                                  <a:moveTo>
                                    <a:pt x="134" y="335"/>
                                  </a:moveTo>
                                  <a:lnTo>
                                    <a:pt x="98" y="335"/>
                                  </a:lnTo>
                                  <a:lnTo>
                                    <a:pt x="98" y="486"/>
                                  </a:lnTo>
                                  <a:lnTo>
                                    <a:pt x="134" y="486"/>
                                  </a:lnTo>
                                  <a:lnTo>
                                    <a:pt x="134" y="354"/>
                                  </a:lnTo>
                                  <a:lnTo>
                                    <a:pt x="185" y="354"/>
                                  </a:lnTo>
                                  <a:lnTo>
                                    <a:pt x="181" y="351"/>
                                  </a:lnTo>
                                  <a:lnTo>
                                    <a:pt x="168" y="340"/>
                                  </a:lnTo>
                                  <a:lnTo>
                                    <a:pt x="134" y="340"/>
                                  </a:lnTo>
                                  <a:lnTo>
                                    <a:pt x="134" y="335"/>
                                  </a:lnTo>
                                  <a:close/>
                                  <a:moveTo>
                                    <a:pt x="134" y="292"/>
                                  </a:moveTo>
                                  <a:lnTo>
                                    <a:pt x="95" y="292"/>
                                  </a:lnTo>
                                  <a:lnTo>
                                    <a:pt x="74" y="324"/>
                                  </a:lnTo>
                                  <a:lnTo>
                                    <a:pt x="52" y="354"/>
                                  </a:lnTo>
                                  <a:lnTo>
                                    <a:pt x="27" y="382"/>
                                  </a:lnTo>
                                  <a:lnTo>
                                    <a:pt x="0" y="407"/>
                                  </a:lnTo>
                                  <a:lnTo>
                                    <a:pt x="5" y="416"/>
                                  </a:lnTo>
                                  <a:lnTo>
                                    <a:pt x="10" y="426"/>
                                  </a:lnTo>
                                  <a:lnTo>
                                    <a:pt x="13" y="435"/>
                                  </a:lnTo>
                                  <a:lnTo>
                                    <a:pt x="17" y="444"/>
                                  </a:lnTo>
                                  <a:lnTo>
                                    <a:pt x="40" y="418"/>
                                  </a:lnTo>
                                  <a:lnTo>
                                    <a:pt x="61" y="391"/>
                                  </a:lnTo>
                                  <a:lnTo>
                                    <a:pt x="81" y="364"/>
                                  </a:lnTo>
                                  <a:lnTo>
                                    <a:pt x="98" y="335"/>
                                  </a:lnTo>
                                  <a:lnTo>
                                    <a:pt x="134" y="335"/>
                                  </a:lnTo>
                                  <a:lnTo>
                                    <a:pt x="134" y="292"/>
                                  </a:lnTo>
                                  <a:close/>
                                  <a:moveTo>
                                    <a:pt x="185" y="354"/>
                                  </a:moveTo>
                                  <a:lnTo>
                                    <a:pt x="134" y="354"/>
                                  </a:lnTo>
                                  <a:lnTo>
                                    <a:pt x="147" y="366"/>
                                  </a:lnTo>
                                  <a:lnTo>
                                    <a:pt x="160" y="378"/>
                                  </a:lnTo>
                                  <a:lnTo>
                                    <a:pt x="173" y="391"/>
                                  </a:lnTo>
                                  <a:lnTo>
                                    <a:pt x="185" y="403"/>
                                  </a:lnTo>
                                  <a:lnTo>
                                    <a:pt x="211" y="377"/>
                                  </a:lnTo>
                                  <a:lnTo>
                                    <a:pt x="196" y="364"/>
                                  </a:lnTo>
                                  <a:lnTo>
                                    <a:pt x="185" y="354"/>
                                  </a:lnTo>
                                  <a:close/>
                                  <a:moveTo>
                                    <a:pt x="149" y="325"/>
                                  </a:moveTo>
                                  <a:lnTo>
                                    <a:pt x="134" y="340"/>
                                  </a:lnTo>
                                  <a:lnTo>
                                    <a:pt x="168" y="340"/>
                                  </a:lnTo>
                                  <a:lnTo>
                                    <a:pt x="165" y="337"/>
                                  </a:lnTo>
                                  <a:lnTo>
                                    <a:pt x="149" y="325"/>
                                  </a:lnTo>
                                  <a:close/>
                                  <a:moveTo>
                                    <a:pt x="209" y="262"/>
                                  </a:moveTo>
                                  <a:lnTo>
                                    <a:pt x="16" y="262"/>
                                  </a:lnTo>
                                  <a:lnTo>
                                    <a:pt x="16" y="292"/>
                                  </a:lnTo>
                                  <a:lnTo>
                                    <a:pt x="209" y="292"/>
                                  </a:lnTo>
                                  <a:lnTo>
                                    <a:pt x="209" y="262"/>
                                  </a:lnTo>
                                  <a:close/>
                                  <a:moveTo>
                                    <a:pt x="134" y="221"/>
                                  </a:moveTo>
                                  <a:lnTo>
                                    <a:pt x="98" y="221"/>
                                  </a:lnTo>
                                  <a:lnTo>
                                    <a:pt x="98" y="262"/>
                                  </a:lnTo>
                                  <a:lnTo>
                                    <a:pt x="134" y="262"/>
                                  </a:lnTo>
                                  <a:lnTo>
                                    <a:pt x="134" y="221"/>
                                  </a:lnTo>
                                  <a:close/>
                                  <a:moveTo>
                                    <a:pt x="955" y="406"/>
                                  </a:moveTo>
                                  <a:lnTo>
                                    <a:pt x="915" y="406"/>
                                  </a:lnTo>
                                  <a:lnTo>
                                    <a:pt x="915" y="486"/>
                                  </a:lnTo>
                                  <a:lnTo>
                                    <a:pt x="955" y="486"/>
                                  </a:lnTo>
                                  <a:lnTo>
                                    <a:pt x="955" y="406"/>
                                  </a:lnTo>
                                  <a:close/>
                                  <a:moveTo>
                                    <a:pt x="753" y="31"/>
                                  </a:moveTo>
                                  <a:lnTo>
                                    <a:pt x="601" y="31"/>
                                  </a:lnTo>
                                  <a:lnTo>
                                    <a:pt x="601" y="485"/>
                                  </a:lnTo>
                                  <a:lnTo>
                                    <a:pt x="640" y="485"/>
                                  </a:lnTo>
                                  <a:lnTo>
                                    <a:pt x="640" y="66"/>
                                  </a:lnTo>
                                  <a:lnTo>
                                    <a:pt x="753" y="66"/>
                                  </a:lnTo>
                                  <a:lnTo>
                                    <a:pt x="753" y="31"/>
                                  </a:lnTo>
                                  <a:close/>
                                  <a:moveTo>
                                    <a:pt x="835" y="307"/>
                                  </a:moveTo>
                                  <a:lnTo>
                                    <a:pt x="795" y="307"/>
                                  </a:lnTo>
                                  <a:lnTo>
                                    <a:pt x="774" y="370"/>
                                  </a:lnTo>
                                  <a:lnTo>
                                    <a:pt x="774" y="406"/>
                                  </a:lnTo>
                                  <a:lnTo>
                                    <a:pt x="1085" y="406"/>
                                  </a:lnTo>
                                  <a:lnTo>
                                    <a:pt x="1085" y="373"/>
                                  </a:lnTo>
                                  <a:lnTo>
                                    <a:pt x="814" y="373"/>
                                  </a:lnTo>
                                  <a:lnTo>
                                    <a:pt x="835" y="307"/>
                                  </a:lnTo>
                                  <a:close/>
                                  <a:moveTo>
                                    <a:pt x="643" y="353"/>
                                  </a:moveTo>
                                  <a:lnTo>
                                    <a:pt x="646" y="363"/>
                                  </a:lnTo>
                                  <a:lnTo>
                                    <a:pt x="649" y="373"/>
                                  </a:lnTo>
                                  <a:lnTo>
                                    <a:pt x="652" y="383"/>
                                  </a:lnTo>
                                  <a:lnTo>
                                    <a:pt x="655" y="393"/>
                                  </a:lnTo>
                                  <a:lnTo>
                                    <a:pt x="669" y="394"/>
                                  </a:lnTo>
                                  <a:lnTo>
                                    <a:pt x="681" y="394"/>
                                  </a:lnTo>
                                  <a:lnTo>
                                    <a:pt x="692" y="394"/>
                                  </a:lnTo>
                                  <a:lnTo>
                                    <a:pt x="701" y="393"/>
                                  </a:lnTo>
                                  <a:lnTo>
                                    <a:pt x="728" y="381"/>
                                  </a:lnTo>
                                  <a:lnTo>
                                    <a:pt x="745" y="359"/>
                                  </a:lnTo>
                                  <a:lnTo>
                                    <a:pt x="746" y="358"/>
                                  </a:lnTo>
                                  <a:lnTo>
                                    <a:pt x="677" y="358"/>
                                  </a:lnTo>
                                  <a:lnTo>
                                    <a:pt x="667" y="357"/>
                                  </a:lnTo>
                                  <a:lnTo>
                                    <a:pt x="656" y="356"/>
                                  </a:lnTo>
                                  <a:lnTo>
                                    <a:pt x="643" y="353"/>
                                  </a:lnTo>
                                  <a:close/>
                                  <a:moveTo>
                                    <a:pt x="955" y="293"/>
                                  </a:moveTo>
                                  <a:lnTo>
                                    <a:pt x="915" y="293"/>
                                  </a:lnTo>
                                  <a:lnTo>
                                    <a:pt x="915" y="373"/>
                                  </a:lnTo>
                                  <a:lnTo>
                                    <a:pt x="955" y="373"/>
                                  </a:lnTo>
                                  <a:lnTo>
                                    <a:pt x="955" y="293"/>
                                  </a:lnTo>
                                  <a:close/>
                                  <a:moveTo>
                                    <a:pt x="753" y="66"/>
                                  </a:moveTo>
                                  <a:lnTo>
                                    <a:pt x="709" y="66"/>
                                  </a:lnTo>
                                  <a:lnTo>
                                    <a:pt x="700" y="97"/>
                                  </a:lnTo>
                                  <a:lnTo>
                                    <a:pt x="690" y="129"/>
                                  </a:lnTo>
                                  <a:lnTo>
                                    <a:pt x="680" y="163"/>
                                  </a:lnTo>
                                  <a:lnTo>
                                    <a:pt x="669" y="198"/>
                                  </a:lnTo>
                                  <a:lnTo>
                                    <a:pt x="684" y="218"/>
                                  </a:lnTo>
                                  <a:lnTo>
                                    <a:pt x="696" y="240"/>
                                  </a:lnTo>
                                  <a:lnTo>
                                    <a:pt x="705" y="263"/>
                                  </a:lnTo>
                                  <a:lnTo>
                                    <a:pt x="711" y="287"/>
                                  </a:lnTo>
                                  <a:lnTo>
                                    <a:pt x="714" y="315"/>
                                  </a:lnTo>
                                  <a:lnTo>
                                    <a:pt x="711" y="337"/>
                                  </a:lnTo>
                                  <a:lnTo>
                                    <a:pt x="702" y="350"/>
                                  </a:lnTo>
                                  <a:lnTo>
                                    <a:pt x="687" y="357"/>
                                  </a:lnTo>
                                  <a:lnTo>
                                    <a:pt x="677" y="358"/>
                                  </a:lnTo>
                                  <a:lnTo>
                                    <a:pt x="746" y="358"/>
                                  </a:lnTo>
                                  <a:lnTo>
                                    <a:pt x="753" y="328"/>
                                  </a:lnTo>
                                  <a:lnTo>
                                    <a:pt x="751" y="287"/>
                                  </a:lnTo>
                                  <a:lnTo>
                                    <a:pt x="746" y="262"/>
                                  </a:lnTo>
                                  <a:lnTo>
                                    <a:pt x="737" y="238"/>
                                  </a:lnTo>
                                  <a:lnTo>
                                    <a:pt x="725" y="214"/>
                                  </a:lnTo>
                                  <a:lnTo>
                                    <a:pt x="710" y="191"/>
                                  </a:lnTo>
                                  <a:lnTo>
                                    <a:pt x="730" y="134"/>
                                  </a:lnTo>
                                  <a:lnTo>
                                    <a:pt x="753" y="66"/>
                                  </a:lnTo>
                                  <a:close/>
                                  <a:moveTo>
                                    <a:pt x="1081" y="260"/>
                                  </a:moveTo>
                                  <a:lnTo>
                                    <a:pt x="778" y="260"/>
                                  </a:lnTo>
                                  <a:lnTo>
                                    <a:pt x="778" y="293"/>
                                  </a:lnTo>
                                  <a:lnTo>
                                    <a:pt x="1081" y="293"/>
                                  </a:lnTo>
                                  <a:lnTo>
                                    <a:pt x="1081" y="260"/>
                                  </a:lnTo>
                                  <a:close/>
                                  <a:moveTo>
                                    <a:pt x="955" y="214"/>
                                  </a:moveTo>
                                  <a:lnTo>
                                    <a:pt x="915" y="214"/>
                                  </a:lnTo>
                                  <a:lnTo>
                                    <a:pt x="915" y="260"/>
                                  </a:lnTo>
                                  <a:lnTo>
                                    <a:pt x="955" y="260"/>
                                  </a:lnTo>
                                  <a:lnTo>
                                    <a:pt x="955" y="214"/>
                                  </a:lnTo>
                                  <a:close/>
                                  <a:moveTo>
                                    <a:pt x="879" y="107"/>
                                  </a:moveTo>
                                  <a:lnTo>
                                    <a:pt x="833" y="107"/>
                                  </a:lnTo>
                                  <a:lnTo>
                                    <a:pt x="846" y="124"/>
                                  </a:lnTo>
                                  <a:lnTo>
                                    <a:pt x="860" y="139"/>
                                  </a:lnTo>
                                  <a:lnTo>
                                    <a:pt x="874" y="153"/>
                                  </a:lnTo>
                                  <a:lnTo>
                                    <a:pt x="890" y="166"/>
                                  </a:lnTo>
                                  <a:lnTo>
                                    <a:pt x="859" y="179"/>
                                  </a:lnTo>
                                  <a:lnTo>
                                    <a:pt x="826" y="190"/>
                                  </a:lnTo>
                                  <a:lnTo>
                                    <a:pt x="790" y="200"/>
                                  </a:lnTo>
                                  <a:lnTo>
                                    <a:pt x="752" y="208"/>
                                  </a:lnTo>
                                  <a:lnTo>
                                    <a:pt x="759" y="218"/>
                                  </a:lnTo>
                                  <a:lnTo>
                                    <a:pt x="765" y="228"/>
                                  </a:lnTo>
                                  <a:lnTo>
                                    <a:pt x="771" y="241"/>
                                  </a:lnTo>
                                  <a:lnTo>
                                    <a:pt x="814" y="229"/>
                                  </a:lnTo>
                                  <a:lnTo>
                                    <a:pt x="855" y="217"/>
                                  </a:lnTo>
                                  <a:lnTo>
                                    <a:pt x="892" y="203"/>
                                  </a:lnTo>
                                  <a:lnTo>
                                    <a:pt x="926" y="187"/>
                                  </a:lnTo>
                                  <a:lnTo>
                                    <a:pt x="1043" y="187"/>
                                  </a:lnTo>
                                  <a:lnTo>
                                    <a:pt x="1023" y="183"/>
                                  </a:lnTo>
                                  <a:lnTo>
                                    <a:pt x="991" y="175"/>
                                  </a:lnTo>
                                  <a:lnTo>
                                    <a:pt x="965" y="165"/>
                                  </a:lnTo>
                                  <a:lnTo>
                                    <a:pt x="992" y="147"/>
                                  </a:lnTo>
                                  <a:lnTo>
                                    <a:pt x="927" y="147"/>
                                  </a:lnTo>
                                  <a:lnTo>
                                    <a:pt x="908" y="134"/>
                                  </a:lnTo>
                                  <a:lnTo>
                                    <a:pt x="890" y="118"/>
                                  </a:lnTo>
                                  <a:lnTo>
                                    <a:pt x="879" y="107"/>
                                  </a:lnTo>
                                  <a:close/>
                                  <a:moveTo>
                                    <a:pt x="1043" y="187"/>
                                  </a:moveTo>
                                  <a:lnTo>
                                    <a:pt x="926" y="187"/>
                                  </a:lnTo>
                                  <a:lnTo>
                                    <a:pt x="956" y="200"/>
                                  </a:lnTo>
                                  <a:lnTo>
                                    <a:pt x="993" y="212"/>
                                  </a:lnTo>
                                  <a:lnTo>
                                    <a:pt x="1036" y="223"/>
                                  </a:lnTo>
                                  <a:lnTo>
                                    <a:pt x="1084" y="233"/>
                                  </a:lnTo>
                                  <a:lnTo>
                                    <a:pt x="1094" y="214"/>
                                  </a:lnTo>
                                  <a:lnTo>
                                    <a:pt x="1101" y="198"/>
                                  </a:lnTo>
                                  <a:lnTo>
                                    <a:pt x="1059" y="191"/>
                                  </a:lnTo>
                                  <a:lnTo>
                                    <a:pt x="1043" y="187"/>
                                  </a:lnTo>
                                  <a:close/>
                                  <a:moveTo>
                                    <a:pt x="862" y="0"/>
                                  </a:moveTo>
                                  <a:lnTo>
                                    <a:pt x="840" y="37"/>
                                  </a:lnTo>
                                  <a:lnTo>
                                    <a:pt x="815" y="72"/>
                                  </a:lnTo>
                                  <a:lnTo>
                                    <a:pt x="788" y="104"/>
                                  </a:lnTo>
                                  <a:lnTo>
                                    <a:pt x="758" y="134"/>
                                  </a:lnTo>
                                  <a:lnTo>
                                    <a:pt x="768" y="141"/>
                                  </a:lnTo>
                                  <a:lnTo>
                                    <a:pt x="777" y="150"/>
                                  </a:lnTo>
                                  <a:lnTo>
                                    <a:pt x="785" y="159"/>
                                  </a:lnTo>
                                  <a:lnTo>
                                    <a:pt x="798" y="147"/>
                                  </a:lnTo>
                                  <a:lnTo>
                                    <a:pt x="810" y="134"/>
                                  </a:lnTo>
                                  <a:lnTo>
                                    <a:pt x="822" y="121"/>
                                  </a:lnTo>
                                  <a:lnTo>
                                    <a:pt x="833" y="107"/>
                                  </a:lnTo>
                                  <a:lnTo>
                                    <a:pt x="879" y="107"/>
                                  </a:lnTo>
                                  <a:lnTo>
                                    <a:pt x="873" y="100"/>
                                  </a:lnTo>
                                  <a:lnTo>
                                    <a:pt x="856" y="79"/>
                                  </a:lnTo>
                                  <a:lnTo>
                                    <a:pt x="1056" y="79"/>
                                  </a:lnTo>
                                  <a:lnTo>
                                    <a:pt x="1056" y="46"/>
                                  </a:lnTo>
                                  <a:lnTo>
                                    <a:pt x="878" y="46"/>
                                  </a:lnTo>
                                  <a:lnTo>
                                    <a:pt x="885" y="36"/>
                                  </a:lnTo>
                                  <a:lnTo>
                                    <a:pt x="891" y="25"/>
                                  </a:lnTo>
                                  <a:lnTo>
                                    <a:pt x="898" y="15"/>
                                  </a:lnTo>
                                  <a:lnTo>
                                    <a:pt x="862" y="0"/>
                                  </a:lnTo>
                                  <a:close/>
                                  <a:moveTo>
                                    <a:pt x="1056" y="79"/>
                                  </a:moveTo>
                                  <a:lnTo>
                                    <a:pt x="1010" y="79"/>
                                  </a:lnTo>
                                  <a:lnTo>
                                    <a:pt x="992" y="98"/>
                                  </a:lnTo>
                                  <a:lnTo>
                                    <a:pt x="973" y="116"/>
                                  </a:lnTo>
                                  <a:lnTo>
                                    <a:pt x="951" y="132"/>
                                  </a:lnTo>
                                  <a:lnTo>
                                    <a:pt x="927" y="147"/>
                                  </a:lnTo>
                                  <a:lnTo>
                                    <a:pt x="992" y="147"/>
                                  </a:lnTo>
                                  <a:lnTo>
                                    <a:pt x="993" y="146"/>
                                  </a:lnTo>
                                  <a:lnTo>
                                    <a:pt x="1017" y="125"/>
                                  </a:lnTo>
                                  <a:lnTo>
                                    <a:pt x="1038" y="103"/>
                                  </a:lnTo>
                                  <a:lnTo>
                                    <a:pt x="1056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58" name="任意多边形 1258"/>
                          <wps:cNvSpPr/>
                          <wps:spPr>
                            <a:xfrm>
                              <a:off x="1038" y="15218"/>
                              <a:ext cx="235" cy="14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2" h="648">
                                  <a:moveTo>
                                    <a:pt x="386" y="68"/>
                                  </a:moveTo>
                                  <a:lnTo>
                                    <a:pt x="208" y="68"/>
                                  </a:lnTo>
                                  <a:lnTo>
                                    <a:pt x="237" y="70"/>
                                  </a:lnTo>
                                  <a:lnTo>
                                    <a:pt x="263" y="75"/>
                                  </a:lnTo>
                                  <a:lnTo>
                                    <a:pt x="284" y="84"/>
                                  </a:lnTo>
                                  <a:lnTo>
                                    <a:pt x="302" y="97"/>
                                  </a:lnTo>
                                  <a:lnTo>
                                    <a:pt x="317" y="113"/>
                                  </a:lnTo>
                                  <a:lnTo>
                                    <a:pt x="327" y="132"/>
                                  </a:lnTo>
                                  <a:lnTo>
                                    <a:pt x="333" y="154"/>
                                  </a:lnTo>
                                  <a:lnTo>
                                    <a:pt x="335" y="180"/>
                                  </a:lnTo>
                                  <a:lnTo>
                                    <a:pt x="333" y="204"/>
                                  </a:lnTo>
                                  <a:lnTo>
                                    <a:pt x="328" y="227"/>
                                  </a:lnTo>
                                  <a:lnTo>
                                    <a:pt x="319" y="250"/>
                                  </a:lnTo>
                                  <a:lnTo>
                                    <a:pt x="307" y="272"/>
                                  </a:lnTo>
                                  <a:lnTo>
                                    <a:pt x="290" y="297"/>
                                  </a:lnTo>
                                  <a:lnTo>
                                    <a:pt x="266" y="325"/>
                                  </a:lnTo>
                                  <a:lnTo>
                                    <a:pt x="235" y="357"/>
                                  </a:lnTo>
                                  <a:lnTo>
                                    <a:pt x="198" y="393"/>
                                  </a:lnTo>
                                  <a:lnTo>
                                    <a:pt x="0" y="578"/>
                                  </a:lnTo>
                                  <a:lnTo>
                                    <a:pt x="0" y="648"/>
                                  </a:lnTo>
                                  <a:lnTo>
                                    <a:pt x="414" y="648"/>
                                  </a:lnTo>
                                  <a:lnTo>
                                    <a:pt x="414" y="576"/>
                                  </a:lnTo>
                                  <a:lnTo>
                                    <a:pt x="102" y="576"/>
                                  </a:lnTo>
                                  <a:lnTo>
                                    <a:pt x="102" y="575"/>
                                  </a:lnTo>
                                  <a:lnTo>
                                    <a:pt x="257" y="433"/>
                                  </a:lnTo>
                                  <a:lnTo>
                                    <a:pt x="301" y="391"/>
                                  </a:lnTo>
                                  <a:lnTo>
                                    <a:pt x="337" y="353"/>
                                  </a:lnTo>
                                  <a:lnTo>
                                    <a:pt x="365" y="318"/>
                                  </a:lnTo>
                                  <a:lnTo>
                                    <a:pt x="386" y="288"/>
                                  </a:lnTo>
                                  <a:lnTo>
                                    <a:pt x="401" y="259"/>
                                  </a:lnTo>
                                  <a:lnTo>
                                    <a:pt x="412" y="230"/>
                                  </a:lnTo>
                                  <a:lnTo>
                                    <a:pt x="418" y="201"/>
                                  </a:lnTo>
                                  <a:lnTo>
                                    <a:pt x="420" y="172"/>
                                  </a:lnTo>
                                  <a:lnTo>
                                    <a:pt x="417" y="134"/>
                                  </a:lnTo>
                                  <a:lnTo>
                                    <a:pt x="407" y="101"/>
                                  </a:lnTo>
                                  <a:lnTo>
                                    <a:pt x="390" y="72"/>
                                  </a:lnTo>
                                  <a:lnTo>
                                    <a:pt x="386" y="68"/>
                                  </a:lnTo>
                                  <a:close/>
                                  <a:moveTo>
                                    <a:pt x="222" y="0"/>
                                  </a:moveTo>
                                  <a:lnTo>
                                    <a:pt x="170" y="4"/>
                                  </a:lnTo>
                                  <a:lnTo>
                                    <a:pt x="121" y="15"/>
                                  </a:lnTo>
                                  <a:lnTo>
                                    <a:pt x="76" y="33"/>
                                  </a:lnTo>
                                  <a:lnTo>
                                    <a:pt x="34" y="58"/>
                                  </a:lnTo>
                                  <a:lnTo>
                                    <a:pt x="34" y="140"/>
                                  </a:lnTo>
                                  <a:lnTo>
                                    <a:pt x="76" y="108"/>
                                  </a:lnTo>
                                  <a:lnTo>
                                    <a:pt x="119" y="86"/>
                                  </a:lnTo>
                                  <a:lnTo>
                                    <a:pt x="163" y="72"/>
                                  </a:lnTo>
                                  <a:lnTo>
                                    <a:pt x="208" y="68"/>
                                  </a:lnTo>
                                  <a:lnTo>
                                    <a:pt x="386" y="68"/>
                                  </a:lnTo>
                                  <a:lnTo>
                                    <a:pt x="367" y="47"/>
                                  </a:lnTo>
                                  <a:lnTo>
                                    <a:pt x="338" y="26"/>
                                  </a:lnTo>
                                  <a:lnTo>
                                    <a:pt x="304" y="12"/>
                                  </a:lnTo>
                                  <a:lnTo>
                                    <a:pt x="265" y="3"/>
                                  </a:lnTo>
                                  <a:lnTo>
                                    <a:pt x="222" y="0"/>
                                  </a:lnTo>
                                  <a:close/>
                                  <a:moveTo>
                                    <a:pt x="944" y="483"/>
                                  </a:moveTo>
                                  <a:lnTo>
                                    <a:pt x="861" y="483"/>
                                  </a:lnTo>
                                  <a:lnTo>
                                    <a:pt x="861" y="648"/>
                                  </a:lnTo>
                                  <a:lnTo>
                                    <a:pt x="944" y="648"/>
                                  </a:lnTo>
                                  <a:lnTo>
                                    <a:pt x="944" y="483"/>
                                  </a:lnTo>
                                  <a:close/>
                                  <a:moveTo>
                                    <a:pt x="944" y="11"/>
                                  </a:moveTo>
                                  <a:lnTo>
                                    <a:pt x="844" y="11"/>
                                  </a:lnTo>
                                  <a:lnTo>
                                    <a:pt x="543" y="430"/>
                                  </a:lnTo>
                                  <a:lnTo>
                                    <a:pt x="543" y="483"/>
                                  </a:lnTo>
                                  <a:lnTo>
                                    <a:pt x="1032" y="483"/>
                                  </a:lnTo>
                                  <a:lnTo>
                                    <a:pt x="1032" y="419"/>
                                  </a:lnTo>
                                  <a:lnTo>
                                    <a:pt x="632" y="419"/>
                                  </a:lnTo>
                                  <a:lnTo>
                                    <a:pt x="835" y="136"/>
                                  </a:lnTo>
                                  <a:lnTo>
                                    <a:pt x="844" y="120"/>
                                  </a:lnTo>
                                  <a:lnTo>
                                    <a:pt x="851" y="107"/>
                                  </a:lnTo>
                                  <a:lnTo>
                                    <a:pt x="857" y="96"/>
                                  </a:lnTo>
                                  <a:lnTo>
                                    <a:pt x="861" y="87"/>
                                  </a:lnTo>
                                  <a:lnTo>
                                    <a:pt x="944" y="87"/>
                                  </a:lnTo>
                                  <a:lnTo>
                                    <a:pt x="944" y="11"/>
                                  </a:lnTo>
                                  <a:close/>
                                  <a:moveTo>
                                    <a:pt x="944" y="87"/>
                                  </a:moveTo>
                                  <a:lnTo>
                                    <a:pt x="862" y="87"/>
                                  </a:lnTo>
                                  <a:lnTo>
                                    <a:pt x="862" y="107"/>
                                  </a:lnTo>
                                  <a:lnTo>
                                    <a:pt x="861" y="122"/>
                                  </a:lnTo>
                                  <a:lnTo>
                                    <a:pt x="861" y="136"/>
                                  </a:lnTo>
                                  <a:lnTo>
                                    <a:pt x="861" y="419"/>
                                  </a:lnTo>
                                  <a:lnTo>
                                    <a:pt x="944" y="419"/>
                                  </a:lnTo>
                                  <a:lnTo>
                                    <a:pt x="944" y="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59" name="任意多边形 1259"/>
                          <wps:cNvSpPr/>
                          <wps:spPr>
                            <a:xfrm>
                              <a:off x="3947" y="15218"/>
                              <a:ext cx="230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0" h="659">
                                  <a:moveTo>
                                    <a:pt x="0" y="541"/>
                                  </a:moveTo>
                                  <a:lnTo>
                                    <a:pt x="0" y="625"/>
                                  </a:lnTo>
                                  <a:lnTo>
                                    <a:pt x="32" y="640"/>
                                  </a:lnTo>
                                  <a:lnTo>
                                    <a:pt x="69" y="650"/>
                                  </a:lnTo>
                                  <a:lnTo>
                                    <a:pt x="110" y="657"/>
                                  </a:lnTo>
                                  <a:lnTo>
                                    <a:pt x="156" y="659"/>
                                  </a:lnTo>
                                  <a:lnTo>
                                    <a:pt x="209" y="655"/>
                                  </a:lnTo>
                                  <a:lnTo>
                                    <a:pt x="256" y="645"/>
                                  </a:lnTo>
                                  <a:lnTo>
                                    <a:pt x="297" y="629"/>
                                  </a:lnTo>
                                  <a:lnTo>
                                    <a:pt x="333" y="606"/>
                                  </a:lnTo>
                                  <a:lnTo>
                                    <a:pt x="347" y="592"/>
                                  </a:lnTo>
                                  <a:lnTo>
                                    <a:pt x="158" y="592"/>
                                  </a:lnTo>
                                  <a:lnTo>
                                    <a:pt x="115" y="589"/>
                                  </a:lnTo>
                                  <a:lnTo>
                                    <a:pt x="75" y="579"/>
                                  </a:lnTo>
                                  <a:lnTo>
                                    <a:pt x="36" y="564"/>
                                  </a:lnTo>
                                  <a:lnTo>
                                    <a:pt x="0" y="541"/>
                                  </a:lnTo>
                                  <a:close/>
                                  <a:moveTo>
                                    <a:pt x="347" y="67"/>
                                  </a:moveTo>
                                  <a:lnTo>
                                    <a:pt x="162" y="67"/>
                                  </a:lnTo>
                                  <a:lnTo>
                                    <a:pt x="217" y="74"/>
                                  </a:lnTo>
                                  <a:lnTo>
                                    <a:pt x="256" y="94"/>
                                  </a:lnTo>
                                  <a:lnTo>
                                    <a:pt x="279" y="126"/>
                                  </a:lnTo>
                                  <a:lnTo>
                                    <a:pt x="287" y="172"/>
                                  </a:lnTo>
                                  <a:lnTo>
                                    <a:pt x="277" y="222"/>
                                  </a:lnTo>
                                  <a:lnTo>
                                    <a:pt x="246" y="257"/>
                                  </a:lnTo>
                                  <a:lnTo>
                                    <a:pt x="195" y="279"/>
                                  </a:lnTo>
                                  <a:lnTo>
                                    <a:pt x="123" y="286"/>
                                  </a:lnTo>
                                  <a:lnTo>
                                    <a:pt x="69" y="286"/>
                                  </a:lnTo>
                                  <a:lnTo>
                                    <a:pt x="69" y="352"/>
                                  </a:lnTo>
                                  <a:lnTo>
                                    <a:pt x="126" y="352"/>
                                  </a:lnTo>
                                  <a:lnTo>
                                    <a:pt x="207" y="360"/>
                                  </a:lnTo>
                                  <a:lnTo>
                                    <a:pt x="265" y="383"/>
                                  </a:lnTo>
                                  <a:lnTo>
                                    <a:pt x="299" y="420"/>
                                  </a:lnTo>
                                  <a:lnTo>
                                    <a:pt x="311" y="473"/>
                                  </a:lnTo>
                                  <a:lnTo>
                                    <a:pt x="308" y="499"/>
                                  </a:lnTo>
                                  <a:lnTo>
                                    <a:pt x="301" y="522"/>
                                  </a:lnTo>
                                  <a:lnTo>
                                    <a:pt x="288" y="542"/>
                                  </a:lnTo>
                                  <a:lnTo>
                                    <a:pt x="270" y="560"/>
                                  </a:lnTo>
                                  <a:lnTo>
                                    <a:pt x="247" y="574"/>
                                  </a:lnTo>
                                  <a:lnTo>
                                    <a:pt x="221" y="584"/>
                                  </a:lnTo>
                                  <a:lnTo>
                                    <a:pt x="192" y="590"/>
                                  </a:lnTo>
                                  <a:lnTo>
                                    <a:pt x="158" y="592"/>
                                  </a:lnTo>
                                  <a:lnTo>
                                    <a:pt x="347" y="592"/>
                                  </a:lnTo>
                                  <a:lnTo>
                                    <a:pt x="362" y="578"/>
                                  </a:lnTo>
                                  <a:lnTo>
                                    <a:pt x="382" y="545"/>
                                  </a:lnTo>
                                  <a:lnTo>
                                    <a:pt x="395" y="508"/>
                                  </a:lnTo>
                                  <a:lnTo>
                                    <a:pt x="399" y="467"/>
                                  </a:lnTo>
                                  <a:lnTo>
                                    <a:pt x="396" y="438"/>
                                  </a:lnTo>
                                  <a:lnTo>
                                    <a:pt x="388" y="411"/>
                                  </a:lnTo>
                                  <a:lnTo>
                                    <a:pt x="375" y="386"/>
                                  </a:lnTo>
                                  <a:lnTo>
                                    <a:pt x="356" y="364"/>
                                  </a:lnTo>
                                  <a:lnTo>
                                    <a:pt x="333" y="346"/>
                                  </a:lnTo>
                                  <a:lnTo>
                                    <a:pt x="305" y="332"/>
                                  </a:lnTo>
                                  <a:lnTo>
                                    <a:pt x="274" y="322"/>
                                  </a:lnTo>
                                  <a:lnTo>
                                    <a:pt x="239" y="316"/>
                                  </a:lnTo>
                                  <a:lnTo>
                                    <a:pt x="239" y="314"/>
                                  </a:lnTo>
                                  <a:lnTo>
                                    <a:pt x="299" y="291"/>
                                  </a:lnTo>
                                  <a:lnTo>
                                    <a:pt x="342" y="256"/>
                                  </a:lnTo>
                                  <a:lnTo>
                                    <a:pt x="367" y="210"/>
                                  </a:lnTo>
                                  <a:lnTo>
                                    <a:pt x="376" y="153"/>
                                  </a:lnTo>
                                  <a:lnTo>
                                    <a:pt x="372" y="121"/>
                                  </a:lnTo>
                                  <a:lnTo>
                                    <a:pt x="362" y="92"/>
                                  </a:lnTo>
                                  <a:lnTo>
                                    <a:pt x="347" y="67"/>
                                  </a:lnTo>
                                  <a:close/>
                                  <a:moveTo>
                                    <a:pt x="183" y="0"/>
                                  </a:moveTo>
                                  <a:lnTo>
                                    <a:pt x="140" y="3"/>
                                  </a:lnTo>
                                  <a:lnTo>
                                    <a:pt x="99" y="9"/>
                                  </a:lnTo>
                                  <a:lnTo>
                                    <a:pt x="61" y="21"/>
                                  </a:lnTo>
                                  <a:lnTo>
                                    <a:pt x="27" y="37"/>
                                  </a:lnTo>
                                  <a:lnTo>
                                    <a:pt x="27" y="113"/>
                                  </a:lnTo>
                                  <a:lnTo>
                                    <a:pt x="59" y="93"/>
                                  </a:lnTo>
                                  <a:lnTo>
                                    <a:pt x="92" y="79"/>
                                  </a:lnTo>
                                  <a:lnTo>
                                    <a:pt x="126" y="70"/>
                                  </a:lnTo>
                                  <a:lnTo>
                                    <a:pt x="162" y="67"/>
                                  </a:lnTo>
                                  <a:lnTo>
                                    <a:pt x="347" y="67"/>
                                  </a:lnTo>
                                  <a:lnTo>
                                    <a:pt x="346" y="66"/>
                                  </a:lnTo>
                                  <a:lnTo>
                                    <a:pt x="323" y="43"/>
                                  </a:lnTo>
                                  <a:lnTo>
                                    <a:pt x="294" y="24"/>
                                  </a:lnTo>
                                  <a:lnTo>
                                    <a:pt x="261" y="11"/>
                                  </a:lnTo>
                                  <a:lnTo>
                                    <a:pt x="224" y="3"/>
                                  </a:lnTo>
                                  <a:lnTo>
                                    <a:pt x="183" y="0"/>
                                  </a:lnTo>
                                  <a:close/>
                                  <a:moveTo>
                                    <a:pt x="793" y="0"/>
                                  </a:moveTo>
                                  <a:lnTo>
                                    <a:pt x="739" y="6"/>
                                  </a:lnTo>
                                  <a:lnTo>
                                    <a:pt x="693" y="22"/>
                                  </a:lnTo>
                                  <a:lnTo>
                                    <a:pt x="653" y="49"/>
                                  </a:lnTo>
                                  <a:lnTo>
                                    <a:pt x="619" y="87"/>
                                  </a:lnTo>
                                  <a:lnTo>
                                    <a:pt x="593" y="135"/>
                                  </a:lnTo>
                                  <a:lnTo>
                                    <a:pt x="574" y="194"/>
                                  </a:lnTo>
                                  <a:lnTo>
                                    <a:pt x="563" y="263"/>
                                  </a:lnTo>
                                  <a:lnTo>
                                    <a:pt x="559" y="342"/>
                                  </a:lnTo>
                                  <a:lnTo>
                                    <a:pt x="563" y="415"/>
                                  </a:lnTo>
                                  <a:lnTo>
                                    <a:pt x="574" y="478"/>
                                  </a:lnTo>
                                  <a:lnTo>
                                    <a:pt x="591" y="533"/>
                                  </a:lnTo>
                                  <a:lnTo>
                                    <a:pt x="616" y="578"/>
                                  </a:lnTo>
                                  <a:lnTo>
                                    <a:pt x="648" y="613"/>
                                  </a:lnTo>
                                  <a:lnTo>
                                    <a:pt x="685" y="638"/>
                                  </a:lnTo>
                                  <a:lnTo>
                                    <a:pt x="728" y="654"/>
                                  </a:lnTo>
                                  <a:lnTo>
                                    <a:pt x="777" y="659"/>
                                  </a:lnTo>
                                  <a:lnTo>
                                    <a:pt x="829" y="653"/>
                                  </a:lnTo>
                                  <a:lnTo>
                                    <a:pt x="875" y="637"/>
                                  </a:lnTo>
                                  <a:lnTo>
                                    <a:pt x="915" y="611"/>
                                  </a:lnTo>
                                  <a:lnTo>
                                    <a:pt x="931" y="592"/>
                                  </a:lnTo>
                                  <a:lnTo>
                                    <a:pt x="785" y="592"/>
                                  </a:lnTo>
                                  <a:lnTo>
                                    <a:pt x="725" y="576"/>
                                  </a:lnTo>
                                  <a:lnTo>
                                    <a:pt x="682" y="529"/>
                                  </a:lnTo>
                                  <a:lnTo>
                                    <a:pt x="656" y="449"/>
                                  </a:lnTo>
                                  <a:lnTo>
                                    <a:pt x="647" y="338"/>
                                  </a:lnTo>
                                  <a:lnTo>
                                    <a:pt x="653" y="241"/>
                                  </a:lnTo>
                                  <a:lnTo>
                                    <a:pt x="670" y="165"/>
                                  </a:lnTo>
                                  <a:lnTo>
                                    <a:pt x="698" y="111"/>
                                  </a:lnTo>
                                  <a:lnTo>
                                    <a:pt x="737" y="78"/>
                                  </a:lnTo>
                                  <a:lnTo>
                                    <a:pt x="788" y="67"/>
                                  </a:lnTo>
                                  <a:lnTo>
                                    <a:pt x="941" y="67"/>
                                  </a:lnTo>
                                  <a:lnTo>
                                    <a:pt x="913" y="37"/>
                                  </a:lnTo>
                                  <a:lnTo>
                                    <a:pt x="859" y="9"/>
                                  </a:lnTo>
                                  <a:lnTo>
                                    <a:pt x="793" y="0"/>
                                  </a:lnTo>
                                  <a:close/>
                                  <a:moveTo>
                                    <a:pt x="941" y="67"/>
                                  </a:moveTo>
                                  <a:lnTo>
                                    <a:pt x="788" y="67"/>
                                  </a:lnTo>
                                  <a:lnTo>
                                    <a:pt x="836" y="78"/>
                                  </a:lnTo>
                                  <a:lnTo>
                                    <a:pt x="873" y="110"/>
                                  </a:lnTo>
                                  <a:lnTo>
                                    <a:pt x="900" y="163"/>
                                  </a:lnTo>
                                  <a:lnTo>
                                    <a:pt x="915" y="238"/>
                                  </a:lnTo>
                                  <a:lnTo>
                                    <a:pt x="921" y="334"/>
                                  </a:lnTo>
                                  <a:lnTo>
                                    <a:pt x="912" y="447"/>
                                  </a:lnTo>
                                  <a:lnTo>
                                    <a:pt x="887" y="528"/>
                                  </a:lnTo>
                                  <a:lnTo>
                                    <a:pt x="845" y="576"/>
                                  </a:lnTo>
                                  <a:lnTo>
                                    <a:pt x="785" y="592"/>
                                  </a:lnTo>
                                  <a:lnTo>
                                    <a:pt x="931" y="592"/>
                                  </a:lnTo>
                                  <a:lnTo>
                                    <a:pt x="948" y="573"/>
                                  </a:lnTo>
                                  <a:lnTo>
                                    <a:pt x="975" y="526"/>
                                  </a:lnTo>
                                  <a:lnTo>
                                    <a:pt x="994" y="469"/>
                                  </a:lnTo>
                                  <a:lnTo>
                                    <a:pt x="1005" y="403"/>
                                  </a:lnTo>
                                  <a:lnTo>
                                    <a:pt x="1009" y="327"/>
                                  </a:lnTo>
                                  <a:lnTo>
                                    <a:pt x="1003" y="227"/>
                                  </a:lnTo>
                                  <a:lnTo>
                                    <a:pt x="985" y="145"/>
                                  </a:lnTo>
                                  <a:lnTo>
                                    <a:pt x="955" y="82"/>
                                  </a:lnTo>
                                  <a:lnTo>
                                    <a:pt x="941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60" name="任意多边形 1260"/>
                          <wps:cNvSpPr/>
                          <wps:spPr>
                            <a:xfrm>
                              <a:off x="1031" y="15399"/>
                              <a:ext cx="249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5" h="485">
                                  <a:moveTo>
                                    <a:pt x="145" y="167"/>
                                  </a:moveTo>
                                  <a:lnTo>
                                    <a:pt x="101" y="167"/>
                                  </a:lnTo>
                                  <a:lnTo>
                                    <a:pt x="101" y="485"/>
                                  </a:lnTo>
                                  <a:lnTo>
                                    <a:pt x="145" y="485"/>
                                  </a:lnTo>
                                  <a:lnTo>
                                    <a:pt x="145" y="442"/>
                                  </a:lnTo>
                                  <a:lnTo>
                                    <a:pt x="414" y="442"/>
                                  </a:lnTo>
                                  <a:lnTo>
                                    <a:pt x="414" y="406"/>
                                  </a:lnTo>
                                  <a:lnTo>
                                    <a:pt x="145" y="406"/>
                                  </a:lnTo>
                                  <a:lnTo>
                                    <a:pt x="145" y="167"/>
                                  </a:lnTo>
                                  <a:close/>
                                  <a:moveTo>
                                    <a:pt x="414" y="442"/>
                                  </a:moveTo>
                                  <a:lnTo>
                                    <a:pt x="371" y="442"/>
                                  </a:lnTo>
                                  <a:lnTo>
                                    <a:pt x="371" y="483"/>
                                  </a:lnTo>
                                  <a:lnTo>
                                    <a:pt x="414" y="483"/>
                                  </a:lnTo>
                                  <a:lnTo>
                                    <a:pt x="414" y="442"/>
                                  </a:lnTo>
                                  <a:close/>
                                  <a:moveTo>
                                    <a:pt x="414" y="167"/>
                                  </a:moveTo>
                                  <a:lnTo>
                                    <a:pt x="371" y="167"/>
                                  </a:lnTo>
                                  <a:lnTo>
                                    <a:pt x="371" y="406"/>
                                  </a:lnTo>
                                  <a:lnTo>
                                    <a:pt x="414" y="406"/>
                                  </a:lnTo>
                                  <a:lnTo>
                                    <a:pt x="414" y="167"/>
                                  </a:lnTo>
                                  <a:close/>
                                  <a:moveTo>
                                    <a:pt x="516" y="130"/>
                                  </a:moveTo>
                                  <a:lnTo>
                                    <a:pt x="0" y="130"/>
                                  </a:lnTo>
                                  <a:lnTo>
                                    <a:pt x="0" y="167"/>
                                  </a:lnTo>
                                  <a:lnTo>
                                    <a:pt x="516" y="167"/>
                                  </a:lnTo>
                                  <a:lnTo>
                                    <a:pt x="516" y="130"/>
                                  </a:lnTo>
                                  <a:close/>
                                  <a:moveTo>
                                    <a:pt x="145" y="5"/>
                                  </a:moveTo>
                                  <a:lnTo>
                                    <a:pt x="101" y="5"/>
                                  </a:lnTo>
                                  <a:lnTo>
                                    <a:pt x="101" y="130"/>
                                  </a:lnTo>
                                  <a:lnTo>
                                    <a:pt x="145" y="130"/>
                                  </a:lnTo>
                                  <a:lnTo>
                                    <a:pt x="145" y="5"/>
                                  </a:lnTo>
                                  <a:close/>
                                  <a:moveTo>
                                    <a:pt x="414" y="4"/>
                                  </a:moveTo>
                                  <a:lnTo>
                                    <a:pt x="371" y="4"/>
                                  </a:lnTo>
                                  <a:lnTo>
                                    <a:pt x="371" y="130"/>
                                  </a:lnTo>
                                  <a:lnTo>
                                    <a:pt x="414" y="130"/>
                                  </a:lnTo>
                                  <a:lnTo>
                                    <a:pt x="414" y="4"/>
                                  </a:lnTo>
                                  <a:close/>
                                  <a:moveTo>
                                    <a:pt x="780" y="139"/>
                                  </a:moveTo>
                                  <a:lnTo>
                                    <a:pt x="734" y="139"/>
                                  </a:lnTo>
                                  <a:lnTo>
                                    <a:pt x="731" y="187"/>
                                  </a:lnTo>
                                  <a:lnTo>
                                    <a:pt x="727" y="227"/>
                                  </a:lnTo>
                                  <a:lnTo>
                                    <a:pt x="722" y="259"/>
                                  </a:lnTo>
                                  <a:lnTo>
                                    <a:pt x="715" y="283"/>
                                  </a:lnTo>
                                  <a:lnTo>
                                    <a:pt x="694" y="332"/>
                                  </a:lnTo>
                                  <a:lnTo>
                                    <a:pt x="662" y="375"/>
                                  </a:lnTo>
                                  <a:lnTo>
                                    <a:pt x="620" y="414"/>
                                  </a:lnTo>
                                  <a:lnTo>
                                    <a:pt x="569" y="448"/>
                                  </a:lnTo>
                                  <a:lnTo>
                                    <a:pt x="578" y="457"/>
                                  </a:lnTo>
                                  <a:lnTo>
                                    <a:pt x="587" y="465"/>
                                  </a:lnTo>
                                  <a:lnTo>
                                    <a:pt x="595" y="473"/>
                                  </a:lnTo>
                                  <a:lnTo>
                                    <a:pt x="602" y="481"/>
                                  </a:lnTo>
                                  <a:lnTo>
                                    <a:pt x="658" y="443"/>
                                  </a:lnTo>
                                  <a:lnTo>
                                    <a:pt x="703" y="399"/>
                                  </a:lnTo>
                                  <a:lnTo>
                                    <a:pt x="737" y="350"/>
                                  </a:lnTo>
                                  <a:lnTo>
                                    <a:pt x="760" y="295"/>
                                  </a:lnTo>
                                  <a:lnTo>
                                    <a:pt x="767" y="267"/>
                                  </a:lnTo>
                                  <a:lnTo>
                                    <a:pt x="772" y="231"/>
                                  </a:lnTo>
                                  <a:lnTo>
                                    <a:pt x="777" y="189"/>
                                  </a:lnTo>
                                  <a:lnTo>
                                    <a:pt x="780" y="139"/>
                                  </a:lnTo>
                                  <a:close/>
                                  <a:moveTo>
                                    <a:pt x="948" y="101"/>
                                  </a:moveTo>
                                  <a:lnTo>
                                    <a:pt x="585" y="101"/>
                                  </a:lnTo>
                                  <a:lnTo>
                                    <a:pt x="585" y="139"/>
                                  </a:lnTo>
                                  <a:lnTo>
                                    <a:pt x="904" y="139"/>
                                  </a:lnTo>
                                  <a:lnTo>
                                    <a:pt x="904" y="405"/>
                                  </a:lnTo>
                                  <a:lnTo>
                                    <a:pt x="907" y="434"/>
                                  </a:lnTo>
                                  <a:lnTo>
                                    <a:pt x="919" y="454"/>
                                  </a:lnTo>
                                  <a:lnTo>
                                    <a:pt x="941" y="466"/>
                                  </a:lnTo>
                                  <a:lnTo>
                                    <a:pt x="971" y="470"/>
                                  </a:lnTo>
                                  <a:lnTo>
                                    <a:pt x="1009" y="470"/>
                                  </a:lnTo>
                                  <a:lnTo>
                                    <a:pt x="1038" y="466"/>
                                  </a:lnTo>
                                  <a:lnTo>
                                    <a:pt x="1060" y="456"/>
                                  </a:lnTo>
                                  <a:lnTo>
                                    <a:pt x="1075" y="439"/>
                                  </a:lnTo>
                                  <a:lnTo>
                                    <a:pt x="1077" y="432"/>
                                  </a:lnTo>
                                  <a:lnTo>
                                    <a:pt x="978" y="432"/>
                                  </a:lnTo>
                                  <a:lnTo>
                                    <a:pt x="964" y="430"/>
                                  </a:lnTo>
                                  <a:lnTo>
                                    <a:pt x="955" y="424"/>
                                  </a:lnTo>
                                  <a:lnTo>
                                    <a:pt x="949" y="414"/>
                                  </a:lnTo>
                                  <a:lnTo>
                                    <a:pt x="948" y="403"/>
                                  </a:lnTo>
                                  <a:lnTo>
                                    <a:pt x="948" y="101"/>
                                  </a:lnTo>
                                  <a:close/>
                                  <a:moveTo>
                                    <a:pt x="1049" y="320"/>
                                  </a:moveTo>
                                  <a:lnTo>
                                    <a:pt x="1048" y="343"/>
                                  </a:lnTo>
                                  <a:lnTo>
                                    <a:pt x="1046" y="365"/>
                                  </a:lnTo>
                                  <a:lnTo>
                                    <a:pt x="1043" y="384"/>
                                  </a:lnTo>
                                  <a:lnTo>
                                    <a:pt x="1041" y="403"/>
                                  </a:lnTo>
                                  <a:lnTo>
                                    <a:pt x="1037" y="415"/>
                                  </a:lnTo>
                                  <a:lnTo>
                                    <a:pt x="1029" y="425"/>
                                  </a:lnTo>
                                  <a:lnTo>
                                    <a:pt x="1018" y="430"/>
                                  </a:lnTo>
                                  <a:lnTo>
                                    <a:pt x="1003" y="432"/>
                                  </a:lnTo>
                                  <a:lnTo>
                                    <a:pt x="1077" y="432"/>
                                  </a:lnTo>
                                  <a:lnTo>
                                    <a:pt x="1083" y="416"/>
                                  </a:lnTo>
                                  <a:lnTo>
                                    <a:pt x="1086" y="397"/>
                                  </a:lnTo>
                                  <a:lnTo>
                                    <a:pt x="1089" y="377"/>
                                  </a:lnTo>
                                  <a:lnTo>
                                    <a:pt x="1091" y="357"/>
                                  </a:lnTo>
                                  <a:lnTo>
                                    <a:pt x="1094" y="336"/>
                                  </a:lnTo>
                                  <a:lnTo>
                                    <a:pt x="1082" y="332"/>
                                  </a:lnTo>
                                  <a:lnTo>
                                    <a:pt x="1071" y="328"/>
                                  </a:lnTo>
                                  <a:lnTo>
                                    <a:pt x="1060" y="324"/>
                                  </a:lnTo>
                                  <a:lnTo>
                                    <a:pt x="1049" y="320"/>
                                  </a:lnTo>
                                  <a:close/>
                                  <a:moveTo>
                                    <a:pt x="783" y="0"/>
                                  </a:moveTo>
                                  <a:lnTo>
                                    <a:pt x="738" y="0"/>
                                  </a:lnTo>
                                  <a:lnTo>
                                    <a:pt x="738" y="27"/>
                                  </a:lnTo>
                                  <a:lnTo>
                                    <a:pt x="737" y="53"/>
                                  </a:lnTo>
                                  <a:lnTo>
                                    <a:pt x="737" y="78"/>
                                  </a:lnTo>
                                  <a:lnTo>
                                    <a:pt x="736" y="101"/>
                                  </a:lnTo>
                                  <a:lnTo>
                                    <a:pt x="781" y="101"/>
                                  </a:lnTo>
                                  <a:lnTo>
                                    <a:pt x="782" y="78"/>
                                  </a:lnTo>
                                  <a:lnTo>
                                    <a:pt x="783" y="53"/>
                                  </a:lnTo>
                                  <a:lnTo>
                                    <a:pt x="783" y="27"/>
                                  </a:lnTo>
                                  <a:lnTo>
                                    <a:pt x="78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61" name="任意多边形 1261"/>
                          <wps:cNvSpPr/>
                          <wps:spPr>
                            <a:xfrm>
                              <a:off x="3937" y="15399"/>
                              <a:ext cx="249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7" h="488">
                                  <a:moveTo>
                                    <a:pt x="336" y="84"/>
                                  </a:moveTo>
                                  <a:lnTo>
                                    <a:pt x="291" y="84"/>
                                  </a:lnTo>
                                  <a:lnTo>
                                    <a:pt x="290" y="126"/>
                                  </a:lnTo>
                                  <a:lnTo>
                                    <a:pt x="288" y="165"/>
                                  </a:lnTo>
                                  <a:lnTo>
                                    <a:pt x="286" y="202"/>
                                  </a:lnTo>
                                  <a:lnTo>
                                    <a:pt x="283" y="236"/>
                                  </a:lnTo>
                                  <a:lnTo>
                                    <a:pt x="271" y="299"/>
                                  </a:lnTo>
                                  <a:lnTo>
                                    <a:pt x="245" y="357"/>
                                  </a:lnTo>
                                  <a:lnTo>
                                    <a:pt x="205" y="410"/>
                                  </a:lnTo>
                                  <a:lnTo>
                                    <a:pt x="151" y="457"/>
                                  </a:lnTo>
                                  <a:lnTo>
                                    <a:pt x="160" y="465"/>
                                  </a:lnTo>
                                  <a:lnTo>
                                    <a:pt x="169" y="473"/>
                                  </a:lnTo>
                                  <a:lnTo>
                                    <a:pt x="177" y="480"/>
                                  </a:lnTo>
                                  <a:lnTo>
                                    <a:pt x="184" y="488"/>
                                  </a:lnTo>
                                  <a:lnTo>
                                    <a:pt x="243" y="436"/>
                                  </a:lnTo>
                                  <a:lnTo>
                                    <a:pt x="286" y="377"/>
                                  </a:lnTo>
                                  <a:lnTo>
                                    <a:pt x="314" y="311"/>
                                  </a:lnTo>
                                  <a:lnTo>
                                    <a:pt x="328" y="238"/>
                                  </a:lnTo>
                                  <a:lnTo>
                                    <a:pt x="330" y="207"/>
                                  </a:lnTo>
                                  <a:lnTo>
                                    <a:pt x="332" y="170"/>
                                  </a:lnTo>
                                  <a:lnTo>
                                    <a:pt x="334" y="129"/>
                                  </a:lnTo>
                                  <a:lnTo>
                                    <a:pt x="336" y="84"/>
                                  </a:lnTo>
                                  <a:close/>
                                  <a:moveTo>
                                    <a:pt x="181" y="265"/>
                                  </a:moveTo>
                                  <a:lnTo>
                                    <a:pt x="79" y="265"/>
                                  </a:lnTo>
                                  <a:lnTo>
                                    <a:pt x="79" y="486"/>
                                  </a:lnTo>
                                  <a:lnTo>
                                    <a:pt x="120" y="486"/>
                                  </a:lnTo>
                                  <a:lnTo>
                                    <a:pt x="120" y="278"/>
                                  </a:lnTo>
                                  <a:lnTo>
                                    <a:pt x="183" y="278"/>
                                  </a:lnTo>
                                  <a:lnTo>
                                    <a:pt x="175" y="272"/>
                                  </a:lnTo>
                                  <a:lnTo>
                                    <a:pt x="181" y="265"/>
                                  </a:lnTo>
                                  <a:close/>
                                  <a:moveTo>
                                    <a:pt x="318" y="428"/>
                                  </a:moveTo>
                                  <a:lnTo>
                                    <a:pt x="320" y="439"/>
                                  </a:lnTo>
                                  <a:lnTo>
                                    <a:pt x="322" y="450"/>
                                  </a:lnTo>
                                  <a:lnTo>
                                    <a:pt x="324" y="461"/>
                                  </a:lnTo>
                                  <a:lnTo>
                                    <a:pt x="326" y="472"/>
                                  </a:lnTo>
                                  <a:lnTo>
                                    <a:pt x="371" y="474"/>
                                  </a:lnTo>
                                  <a:lnTo>
                                    <a:pt x="404" y="474"/>
                                  </a:lnTo>
                                  <a:lnTo>
                                    <a:pt x="440" y="469"/>
                                  </a:lnTo>
                                  <a:lnTo>
                                    <a:pt x="466" y="452"/>
                                  </a:lnTo>
                                  <a:lnTo>
                                    <a:pt x="477" y="432"/>
                                  </a:lnTo>
                                  <a:lnTo>
                                    <a:pt x="399" y="432"/>
                                  </a:lnTo>
                                  <a:lnTo>
                                    <a:pt x="382" y="432"/>
                                  </a:lnTo>
                                  <a:lnTo>
                                    <a:pt x="363" y="431"/>
                                  </a:lnTo>
                                  <a:lnTo>
                                    <a:pt x="342" y="430"/>
                                  </a:lnTo>
                                  <a:lnTo>
                                    <a:pt x="318" y="428"/>
                                  </a:lnTo>
                                  <a:close/>
                                  <a:moveTo>
                                    <a:pt x="500" y="46"/>
                                  </a:moveTo>
                                  <a:lnTo>
                                    <a:pt x="207" y="46"/>
                                  </a:lnTo>
                                  <a:lnTo>
                                    <a:pt x="207" y="84"/>
                                  </a:lnTo>
                                  <a:lnTo>
                                    <a:pt x="455" y="84"/>
                                  </a:lnTo>
                                  <a:lnTo>
                                    <a:pt x="453" y="184"/>
                                  </a:lnTo>
                                  <a:lnTo>
                                    <a:pt x="450" y="267"/>
                                  </a:lnTo>
                                  <a:lnTo>
                                    <a:pt x="447" y="333"/>
                                  </a:lnTo>
                                  <a:lnTo>
                                    <a:pt x="444" y="380"/>
                                  </a:lnTo>
                                  <a:lnTo>
                                    <a:pt x="441" y="404"/>
                                  </a:lnTo>
                                  <a:lnTo>
                                    <a:pt x="432" y="420"/>
                                  </a:lnTo>
                                  <a:lnTo>
                                    <a:pt x="418" y="430"/>
                                  </a:lnTo>
                                  <a:lnTo>
                                    <a:pt x="399" y="432"/>
                                  </a:lnTo>
                                  <a:lnTo>
                                    <a:pt x="477" y="432"/>
                                  </a:lnTo>
                                  <a:lnTo>
                                    <a:pt x="482" y="423"/>
                                  </a:lnTo>
                                  <a:lnTo>
                                    <a:pt x="488" y="383"/>
                                  </a:lnTo>
                                  <a:lnTo>
                                    <a:pt x="491" y="332"/>
                                  </a:lnTo>
                                  <a:lnTo>
                                    <a:pt x="494" y="252"/>
                                  </a:lnTo>
                                  <a:lnTo>
                                    <a:pt x="497" y="163"/>
                                  </a:lnTo>
                                  <a:lnTo>
                                    <a:pt x="500" y="46"/>
                                  </a:lnTo>
                                  <a:close/>
                                  <a:moveTo>
                                    <a:pt x="183" y="278"/>
                                  </a:moveTo>
                                  <a:lnTo>
                                    <a:pt x="120" y="278"/>
                                  </a:lnTo>
                                  <a:lnTo>
                                    <a:pt x="161" y="308"/>
                                  </a:lnTo>
                                  <a:lnTo>
                                    <a:pt x="201" y="339"/>
                                  </a:lnTo>
                                  <a:lnTo>
                                    <a:pt x="228" y="309"/>
                                  </a:lnTo>
                                  <a:lnTo>
                                    <a:pt x="188" y="281"/>
                                  </a:lnTo>
                                  <a:lnTo>
                                    <a:pt x="183" y="278"/>
                                  </a:lnTo>
                                  <a:close/>
                                  <a:moveTo>
                                    <a:pt x="182" y="96"/>
                                  </a:moveTo>
                                  <a:lnTo>
                                    <a:pt x="7" y="96"/>
                                  </a:lnTo>
                                  <a:lnTo>
                                    <a:pt x="7" y="131"/>
                                  </a:lnTo>
                                  <a:lnTo>
                                    <a:pt x="135" y="131"/>
                                  </a:lnTo>
                                  <a:lnTo>
                                    <a:pt x="104" y="176"/>
                                  </a:lnTo>
                                  <a:lnTo>
                                    <a:pt x="71" y="216"/>
                                  </a:lnTo>
                                  <a:lnTo>
                                    <a:pt x="37" y="252"/>
                                  </a:lnTo>
                                  <a:lnTo>
                                    <a:pt x="0" y="282"/>
                                  </a:lnTo>
                                  <a:lnTo>
                                    <a:pt x="4" y="293"/>
                                  </a:lnTo>
                                  <a:lnTo>
                                    <a:pt x="7" y="304"/>
                                  </a:lnTo>
                                  <a:lnTo>
                                    <a:pt x="11" y="315"/>
                                  </a:lnTo>
                                  <a:lnTo>
                                    <a:pt x="14" y="324"/>
                                  </a:lnTo>
                                  <a:lnTo>
                                    <a:pt x="31" y="311"/>
                                  </a:lnTo>
                                  <a:lnTo>
                                    <a:pt x="47" y="296"/>
                                  </a:lnTo>
                                  <a:lnTo>
                                    <a:pt x="64" y="281"/>
                                  </a:lnTo>
                                  <a:lnTo>
                                    <a:pt x="79" y="265"/>
                                  </a:lnTo>
                                  <a:lnTo>
                                    <a:pt x="181" y="265"/>
                                  </a:lnTo>
                                  <a:lnTo>
                                    <a:pt x="190" y="254"/>
                                  </a:lnTo>
                                  <a:lnTo>
                                    <a:pt x="192" y="252"/>
                                  </a:lnTo>
                                  <a:lnTo>
                                    <a:pt x="145" y="252"/>
                                  </a:lnTo>
                                  <a:lnTo>
                                    <a:pt x="128" y="241"/>
                                  </a:lnTo>
                                  <a:lnTo>
                                    <a:pt x="120" y="235"/>
                                  </a:lnTo>
                                  <a:lnTo>
                                    <a:pt x="120" y="220"/>
                                  </a:lnTo>
                                  <a:lnTo>
                                    <a:pt x="136" y="199"/>
                                  </a:lnTo>
                                  <a:lnTo>
                                    <a:pt x="152" y="178"/>
                                  </a:lnTo>
                                  <a:lnTo>
                                    <a:pt x="167" y="156"/>
                                  </a:lnTo>
                                  <a:lnTo>
                                    <a:pt x="182" y="132"/>
                                  </a:lnTo>
                                  <a:lnTo>
                                    <a:pt x="182" y="96"/>
                                  </a:lnTo>
                                  <a:close/>
                                  <a:moveTo>
                                    <a:pt x="194" y="184"/>
                                  </a:moveTo>
                                  <a:lnTo>
                                    <a:pt x="182" y="202"/>
                                  </a:lnTo>
                                  <a:lnTo>
                                    <a:pt x="170" y="219"/>
                                  </a:lnTo>
                                  <a:lnTo>
                                    <a:pt x="158" y="236"/>
                                  </a:lnTo>
                                  <a:lnTo>
                                    <a:pt x="145" y="252"/>
                                  </a:lnTo>
                                  <a:lnTo>
                                    <a:pt x="192" y="252"/>
                                  </a:lnTo>
                                  <a:lnTo>
                                    <a:pt x="204" y="237"/>
                                  </a:lnTo>
                                  <a:lnTo>
                                    <a:pt x="217" y="221"/>
                                  </a:lnTo>
                                  <a:lnTo>
                                    <a:pt x="229" y="205"/>
                                  </a:lnTo>
                                  <a:lnTo>
                                    <a:pt x="194" y="184"/>
                                  </a:lnTo>
                                  <a:close/>
                                  <a:moveTo>
                                    <a:pt x="94" y="0"/>
                                  </a:moveTo>
                                  <a:lnTo>
                                    <a:pt x="57" y="17"/>
                                  </a:lnTo>
                                  <a:lnTo>
                                    <a:pt x="67" y="33"/>
                                  </a:lnTo>
                                  <a:lnTo>
                                    <a:pt x="77" y="50"/>
                                  </a:lnTo>
                                  <a:lnTo>
                                    <a:pt x="87" y="68"/>
                                  </a:lnTo>
                                  <a:lnTo>
                                    <a:pt x="96" y="87"/>
                                  </a:lnTo>
                                  <a:lnTo>
                                    <a:pt x="135" y="68"/>
                                  </a:lnTo>
                                  <a:lnTo>
                                    <a:pt x="125" y="49"/>
                                  </a:lnTo>
                                  <a:lnTo>
                                    <a:pt x="114" y="32"/>
                                  </a:lnTo>
                                  <a:lnTo>
                                    <a:pt x="104" y="15"/>
                                  </a:lnTo>
                                  <a:lnTo>
                                    <a:pt x="94" y="0"/>
                                  </a:lnTo>
                                  <a:close/>
                                  <a:moveTo>
                                    <a:pt x="1096" y="130"/>
                                  </a:moveTo>
                                  <a:lnTo>
                                    <a:pt x="583" y="130"/>
                                  </a:lnTo>
                                  <a:lnTo>
                                    <a:pt x="583" y="170"/>
                                  </a:lnTo>
                                  <a:lnTo>
                                    <a:pt x="1096" y="170"/>
                                  </a:lnTo>
                                  <a:lnTo>
                                    <a:pt x="1096" y="130"/>
                                  </a:lnTo>
                                  <a:close/>
                                  <a:moveTo>
                                    <a:pt x="822" y="6"/>
                                  </a:moveTo>
                                  <a:lnTo>
                                    <a:pt x="784" y="26"/>
                                  </a:lnTo>
                                  <a:lnTo>
                                    <a:pt x="796" y="43"/>
                                  </a:lnTo>
                                  <a:lnTo>
                                    <a:pt x="809" y="64"/>
                                  </a:lnTo>
                                  <a:lnTo>
                                    <a:pt x="824" y="89"/>
                                  </a:lnTo>
                                  <a:lnTo>
                                    <a:pt x="840" y="117"/>
                                  </a:lnTo>
                                  <a:lnTo>
                                    <a:pt x="884" y="95"/>
                                  </a:lnTo>
                                  <a:lnTo>
                                    <a:pt x="866" y="69"/>
                                  </a:lnTo>
                                  <a:lnTo>
                                    <a:pt x="850" y="45"/>
                                  </a:lnTo>
                                  <a:lnTo>
                                    <a:pt x="836" y="24"/>
                                  </a:lnTo>
                                  <a:lnTo>
                                    <a:pt x="822" y="6"/>
                                  </a:lnTo>
                                  <a:close/>
                                  <a:moveTo>
                                    <a:pt x="741" y="228"/>
                                  </a:moveTo>
                                  <a:lnTo>
                                    <a:pt x="706" y="290"/>
                                  </a:lnTo>
                                  <a:lnTo>
                                    <a:pt x="667" y="347"/>
                                  </a:lnTo>
                                  <a:lnTo>
                                    <a:pt x="626" y="399"/>
                                  </a:lnTo>
                                  <a:lnTo>
                                    <a:pt x="581" y="447"/>
                                  </a:lnTo>
                                  <a:lnTo>
                                    <a:pt x="592" y="456"/>
                                  </a:lnTo>
                                  <a:lnTo>
                                    <a:pt x="603" y="464"/>
                                  </a:lnTo>
                                  <a:lnTo>
                                    <a:pt x="612" y="471"/>
                                  </a:lnTo>
                                  <a:lnTo>
                                    <a:pt x="621" y="478"/>
                                  </a:lnTo>
                                  <a:lnTo>
                                    <a:pt x="667" y="424"/>
                                  </a:lnTo>
                                  <a:lnTo>
                                    <a:pt x="710" y="368"/>
                                  </a:lnTo>
                                  <a:lnTo>
                                    <a:pt x="750" y="310"/>
                                  </a:lnTo>
                                  <a:lnTo>
                                    <a:pt x="787" y="250"/>
                                  </a:lnTo>
                                  <a:lnTo>
                                    <a:pt x="741" y="228"/>
                                  </a:lnTo>
                                  <a:close/>
                                  <a:moveTo>
                                    <a:pt x="921" y="232"/>
                                  </a:moveTo>
                                  <a:lnTo>
                                    <a:pt x="885" y="257"/>
                                  </a:lnTo>
                                  <a:lnTo>
                                    <a:pt x="921" y="301"/>
                                  </a:lnTo>
                                  <a:lnTo>
                                    <a:pt x="959" y="352"/>
                                  </a:lnTo>
                                  <a:lnTo>
                                    <a:pt x="1001" y="409"/>
                                  </a:lnTo>
                                  <a:lnTo>
                                    <a:pt x="1045" y="473"/>
                                  </a:lnTo>
                                  <a:lnTo>
                                    <a:pt x="1089" y="442"/>
                                  </a:lnTo>
                                  <a:lnTo>
                                    <a:pt x="1048" y="388"/>
                                  </a:lnTo>
                                  <a:lnTo>
                                    <a:pt x="1006" y="335"/>
                                  </a:lnTo>
                                  <a:lnTo>
                                    <a:pt x="964" y="283"/>
                                  </a:lnTo>
                                  <a:lnTo>
                                    <a:pt x="921" y="2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62" name="任意多边形 1262"/>
                          <wps:cNvSpPr/>
                          <wps:spPr>
                            <a:xfrm>
                              <a:off x="1042" y="15580"/>
                              <a:ext cx="226" cy="15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94" h="662">
                                  <a:moveTo>
                                    <a:pt x="0" y="544"/>
                                  </a:moveTo>
                                  <a:lnTo>
                                    <a:pt x="0" y="628"/>
                                  </a:lnTo>
                                  <a:lnTo>
                                    <a:pt x="32" y="643"/>
                                  </a:lnTo>
                                  <a:lnTo>
                                    <a:pt x="69" y="653"/>
                                  </a:lnTo>
                                  <a:lnTo>
                                    <a:pt x="110" y="659"/>
                                  </a:lnTo>
                                  <a:lnTo>
                                    <a:pt x="156" y="661"/>
                                  </a:lnTo>
                                  <a:lnTo>
                                    <a:pt x="209" y="658"/>
                                  </a:lnTo>
                                  <a:lnTo>
                                    <a:pt x="255" y="648"/>
                                  </a:lnTo>
                                  <a:lnTo>
                                    <a:pt x="297" y="632"/>
                                  </a:lnTo>
                                  <a:lnTo>
                                    <a:pt x="332" y="609"/>
                                  </a:lnTo>
                                  <a:lnTo>
                                    <a:pt x="347" y="595"/>
                                  </a:lnTo>
                                  <a:lnTo>
                                    <a:pt x="158" y="595"/>
                                  </a:lnTo>
                                  <a:lnTo>
                                    <a:pt x="115" y="592"/>
                                  </a:lnTo>
                                  <a:lnTo>
                                    <a:pt x="75" y="582"/>
                                  </a:lnTo>
                                  <a:lnTo>
                                    <a:pt x="36" y="566"/>
                                  </a:lnTo>
                                  <a:lnTo>
                                    <a:pt x="0" y="544"/>
                                  </a:lnTo>
                                  <a:close/>
                                  <a:moveTo>
                                    <a:pt x="347" y="70"/>
                                  </a:moveTo>
                                  <a:lnTo>
                                    <a:pt x="161" y="70"/>
                                  </a:lnTo>
                                  <a:lnTo>
                                    <a:pt x="216" y="77"/>
                                  </a:lnTo>
                                  <a:lnTo>
                                    <a:pt x="256" y="96"/>
                                  </a:lnTo>
                                  <a:lnTo>
                                    <a:pt x="279" y="129"/>
                                  </a:lnTo>
                                  <a:lnTo>
                                    <a:pt x="287" y="175"/>
                                  </a:lnTo>
                                  <a:lnTo>
                                    <a:pt x="277" y="225"/>
                                  </a:lnTo>
                                  <a:lnTo>
                                    <a:pt x="246" y="260"/>
                                  </a:lnTo>
                                  <a:lnTo>
                                    <a:pt x="195" y="281"/>
                                  </a:lnTo>
                                  <a:lnTo>
                                    <a:pt x="123" y="289"/>
                                  </a:lnTo>
                                  <a:lnTo>
                                    <a:pt x="69" y="289"/>
                                  </a:lnTo>
                                  <a:lnTo>
                                    <a:pt x="69" y="355"/>
                                  </a:lnTo>
                                  <a:lnTo>
                                    <a:pt x="125" y="355"/>
                                  </a:lnTo>
                                  <a:lnTo>
                                    <a:pt x="206" y="363"/>
                                  </a:lnTo>
                                  <a:lnTo>
                                    <a:pt x="264" y="385"/>
                                  </a:lnTo>
                                  <a:lnTo>
                                    <a:pt x="299" y="423"/>
                                  </a:lnTo>
                                  <a:lnTo>
                                    <a:pt x="311" y="476"/>
                                  </a:lnTo>
                                  <a:lnTo>
                                    <a:pt x="308" y="502"/>
                                  </a:lnTo>
                                  <a:lnTo>
                                    <a:pt x="300" y="525"/>
                                  </a:lnTo>
                                  <a:lnTo>
                                    <a:pt x="288" y="545"/>
                                  </a:lnTo>
                                  <a:lnTo>
                                    <a:pt x="270" y="563"/>
                                  </a:lnTo>
                                  <a:lnTo>
                                    <a:pt x="247" y="577"/>
                                  </a:lnTo>
                                  <a:lnTo>
                                    <a:pt x="221" y="587"/>
                                  </a:lnTo>
                                  <a:lnTo>
                                    <a:pt x="191" y="593"/>
                                  </a:lnTo>
                                  <a:lnTo>
                                    <a:pt x="158" y="595"/>
                                  </a:lnTo>
                                  <a:lnTo>
                                    <a:pt x="347" y="595"/>
                                  </a:lnTo>
                                  <a:lnTo>
                                    <a:pt x="361" y="580"/>
                                  </a:lnTo>
                                  <a:lnTo>
                                    <a:pt x="382" y="548"/>
                                  </a:lnTo>
                                  <a:lnTo>
                                    <a:pt x="395" y="511"/>
                                  </a:lnTo>
                                  <a:lnTo>
                                    <a:pt x="399" y="470"/>
                                  </a:lnTo>
                                  <a:lnTo>
                                    <a:pt x="396" y="441"/>
                                  </a:lnTo>
                                  <a:lnTo>
                                    <a:pt x="388" y="414"/>
                                  </a:lnTo>
                                  <a:lnTo>
                                    <a:pt x="375" y="389"/>
                                  </a:lnTo>
                                  <a:lnTo>
                                    <a:pt x="356" y="367"/>
                                  </a:lnTo>
                                  <a:lnTo>
                                    <a:pt x="332" y="349"/>
                                  </a:lnTo>
                                  <a:lnTo>
                                    <a:pt x="305" y="334"/>
                                  </a:lnTo>
                                  <a:lnTo>
                                    <a:pt x="274" y="324"/>
                                  </a:lnTo>
                                  <a:lnTo>
                                    <a:pt x="239" y="319"/>
                                  </a:lnTo>
                                  <a:lnTo>
                                    <a:pt x="239" y="317"/>
                                  </a:lnTo>
                                  <a:lnTo>
                                    <a:pt x="299" y="293"/>
                                  </a:lnTo>
                                  <a:lnTo>
                                    <a:pt x="341" y="259"/>
                                  </a:lnTo>
                                  <a:lnTo>
                                    <a:pt x="367" y="213"/>
                                  </a:lnTo>
                                  <a:lnTo>
                                    <a:pt x="375" y="156"/>
                                  </a:lnTo>
                                  <a:lnTo>
                                    <a:pt x="372" y="124"/>
                                  </a:lnTo>
                                  <a:lnTo>
                                    <a:pt x="362" y="95"/>
                                  </a:lnTo>
                                  <a:lnTo>
                                    <a:pt x="347" y="70"/>
                                  </a:lnTo>
                                  <a:close/>
                                  <a:moveTo>
                                    <a:pt x="183" y="3"/>
                                  </a:moveTo>
                                  <a:lnTo>
                                    <a:pt x="139" y="5"/>
                                  </a:lnTo>
                                  <a:lnTo>
                                    <a:pt x="99" y="12"/>
                                  </a:lnTo>
                                  <a:lnTo>
                                    <a:pt x="61" y="24"/>
                                  </a:lnTo>
                                  <a:lnTo>
                                    <a:pt x="26" y="39"/>
                                  </a:lnTo>
                                  <a:lnTo>
                                    <a:pt x="26" y="115"/>
                                  </a:lnTo>
                                  <a:lnTo>
                                    <a:pt x="59" y="96"/>
                                  </a:lnTo>
                                  <a:lnTo>
                                    <a:pt x="92" y="81"/>
                                  </a:lnTo>
                                  <a:lnTo>
                                    <a:pt x="126" y="73"/>
                                  </a:lnTo>
                                  <a:lnTo>
                                    <a:pt x="161" y="70"/>
                                  </a:lnTo>
                                  <a:lnTo>
                                    <a:pt x="347" y="70"/>
                                  </a:lnTo>
                                  <a:lnTo>
                                    <a:pt x="346" y="69"/>
                                  </a:lnTo>
                                  <a:lnTo>
                                    <a:pt x="323" y="46"/>
                                  </a:lnTo>
                                  <a:lnTo>
                                    <a:pt x="294" y="27"/>
                                  </a:lnTo>
                                  <a:lnTo>
                                    <a:pt x="261" y="14"/>
                                  </a:lnTo>
                                  <a:lnTo>
                                    <a:pt x="224" y="6"/>
                                  </a:lnTo>
                                  <a:lnTo>
                                    <a:pt x="183" y="3"/>
                                  </a:lnTo>
                                  <a:close/>
                                  <a:moveTo>
                                    <a:pt x="993" y="581"/>
                                  </a:moveTo>
                                  <a:lnTo>
                                    <a:pt x="602" y="581"/>
                                  </a:lnTo>
                                  <a:lnTo>
                                    <a:pt x="602" y="651"/>
                                  </a:lnTo>
                                  <a:lnTo>
                                    <a:pt x="993" y="651"/>
                                  </a:lnTo>
                                  <a:lnTo>
                                    <a:pt x="993" y="581"/>
                                  </a:lnTo>
                                  <a:close/>
                                  <a:moveTo>
                                    <a:pt x="841" y="98"/>
                                  </a:moveTo>
                                  <a:lnTo>
                                    <a:pt x="755" y="98"/>
                                  </a:lnTo>
                                  <a:lnTo>
                                    <a:pt x="755" y="581"/>
                                  </a:lnTo>
                                  <a:lnTo>
                                    <a:pt x="841" y="581"/>
                                  </a:lnTo>
                                  <a:lnTo>
                                    <a:pt x="841" y="98"/>
                                  </a:lnTo>
                                  <a:close/>
                                  <a:moveTo>
                                    <a:pt x="841" y="0"/>
                                  </a:moveTo>
                                  <a:lnTo>
                                    <a:pt x="598" y="66"/>
                                  </a:lnTo>
                                  <a:lnTo>
                                    <a:pt x="598" y="140"/>
                                  </a:lnTo>
                                  <a:lnTo>
                                    <a:pt x="755" y="98"/>
                                  </a:lnTo>
                                  <a:lnTo>
                                    <a:pt x="841" y="98"/>
                                  </a:lnTo>
                                  <a:lnTo>
                                    <a:pt x="84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63" name="任意多边形 1263"/>
                          <wps:cNvSpPr/>
                          <wps:spPr>
                            <a:xfrm>
                              <a:off x="1031" y="15761"/>
                              <a:ext cx="249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4" h="488">
                                  <a:moveTo>
                                    <a:pt x="336" y="83"/>
                                  </a:moveTo>
                                  <a:lnTo>
                                    <a:pt x="291" y="83"/>
                                  </a:lnTo>
                                  <a:lnTo>
                                    <a:pt x="290" y="125"/>
                                  </a:lnTo>
                                  <a:lnTo>
                                    <a:pt x="288" y="165"/>
                                  </a:lnTo>
                                  <a:lnTo>
                                    <a:pt x="286" y="202"/>
                                  </a:lnTo>
                                  <a:lnTo>
                                    <a:pt x="283" y="235"/>
                                  </a:lnTo>
                                  <a:lnTo>
                                    <a:pt x="271" y="299"/>
                                  </a:lnTo>
                                  <a:lnTo>
                                    <a:pt x="245" y="357"/>
                                  </a:lnTo>
                                  <a:lnTo>
                                    <a:pt x="205" y="409"/>
                                  </a:lnTo>
                                  <a:lnTo>
                                    <a:pt x="151" y="456"/>
                                  </a:lnTo>
                                  <a:lnTo>
                                    <a:pt x="160" y="464"/>
                                  </a:lnTo>
                                  <a:lnTo>
                                    <a:pt x="169" y="472"/>
                                  </a:lnTo>
                                  <a:lnTo>
                                    <a:pt x="177" y="480"/>
                                  </a:lnTo>
                                  <a:lnTo>
                                    <a:pt x="185" y="488"/>
                                  </a:lnTo>
                                  <a:lnTo>
                                    <a:pt x="243" y="436"/>
                                  </a:lnTo>
                                  <a:lnTo>
                                    <a:pt x="286" y="377"/>
                                  </a:lnTo>
                                  <a:lnTo>
                                    <a:pt x="314" y="311"/>
                                  </a:lnTo>
                                  <a:lnTo>
                                    <a:pt x="328" y="238"/>
                                  </a:lnTo>
                                  <a:lnTo>
                                    <a:pt x="330" y="206"/>
                                  </a:lnTo>
                                  <a:lnTo>
                                    <a:pt x="332" y="170"/>
                                  </a:lnTo>
                                  <a:lnTo>
                                    <a:pt x="334" y="129"/>
                                  </a:lnTo>
                                  <a:lnTo>
                                    <a:pt x="336" y="83"/>
                                  </a:lnTo>
                                  <a:close/>
                                  <a:moveTo>
                                    <a:pt x="181" y="265"/>
                                  </a:moveTo>
                                  <a:lnTo>
                                    <a:pt x="79" y="265"/>
                                  </a:lnTo>
                                  <a:lnTo>
                                    <a:pt x="79" y="486"/>
                                  </a:lnTo>
                                  <a:lnTo>
                                    <a:pt x="120" y="486"/>
                                  </a:lnTo>
                                  <a:lnTo>
                                    <a:pt x="120" y="278"/>
                                  </a:lnTo>
                                  <a:lnTo>
                                    <a:pt x="183" y="278"/>
                                  </a:lnTo>
                                  <a:lnTo>
                                    <a:pt x="175" y="272"/>
                                  </a:lnTo>
                                  <a:lnTo>
                                    <a:pt x="181" y="265"/>
                                  </a:lnTo>
                                  <a:close/>
                                  <a:moveTo>
                                    <a:pt x="318" y="428"/>
                                  </a:moveTo>
                                  <a:lnTo>
                                    <a:pt x="320" y="439"/>
                                  </a:lnTo>
                                  <a:lnTo>
                                    <a:pt x="322" y="449"/>
                                  </a:lnTo>
                                  <a:lnTo>
                                    <a:pt x="324" y="461"/>
                                  </a:lnTo>
                                  <a:lnTo>
                                    <a:pt x="326" y="472"/>
                                  </a:lnTo>
                                  <a:lnTo>
                                    <a:pt x="371" y="473"/>
                                  </a:lnTo>
                                  <a:lnTo>
                                    <a:pt x="404" y="474"/>
                                  </a:lnTo>
                                  <a:lnTo>
                                    <a:pt x="440" y="468"/>
                                  </a:lnTo>
                                  <a:lnTo>
                                    <a:pt x="466" y="451"/>
                                  </a:lnTo>
                                  <a:lnTo>
                                    <a:pt x="477" y="432"/>
                                  </a:lnTo>
                                  <a:lnTo>
                                    <a:pt x="399" y="432"/>
                                  </a:lnTo>
                                  <a:lnTo>
                                    <a:pt x="382" y="432"/>
                                  </a:lnTo>
                                  <a:lnTo>
                                    <a:pt x="363" y="431"/>
                                  </a:lnTo>
                                  <a:lnTo>
                                    <a:pt x="342" y="430"/>
                                  </a:lnTo>
                                  <a:lnTo>
                                    <a:pt x="318" y="428"/>
                                  </a:lnTo>
                                  <a:close/>
                                  <a:moveTo>
                                    <a:pt x="500" y="45"/>
                                  </a:moveTo>
                                  <a:lnTo>
                                    <a:pt x="207" y="45"/>
                                  </a:lnTo>
                                  <a:lnTo>
                                    <a:pt x="207" y="83"/>
                                  </a:lnTo>
                                  <a:lnTo>
                                    <a:pt x="456" y="83"/>
                                  </a:lnTo>
                                  <a:lnTo>
                                    <a:pt x="453" y="184"/>
                                  </a:lnTo>
                                  <a:lnTo>
                                    <a:pt x="450" y="267"/>
                                  </a:lnTo>
                                  <a:lnTo>
                                    <a:pt x="447" y="332"/>
                                  </a:lnTo>
                                  <a:lnTo>
                                    <a:pt x="444" y="380"/>
                                  </a:lnTo>
                                  <a:lnTo>
                                    <a:pt x="441" y="403"/>
                                  </a:lnTo>
                                  <a:lnTo>
                                    <a:pt x="432" y="420"/>
                                  </a:lnTo>
                                  <a:lnTo>
                                    <a:pt x="418" y="430"/>
                                  </a:lnTo>
                                  <a:lnTo>
                                    <a:pt x="399" y="432"/>
                                  </a:lnTo>
                                  <a:lnTo>
                                    <a:pt x="477" y="432"/>
                                  </a:lnTo>
                                  <a:lnTo>
                                    <a:pt x="482" y="423"/>
                                  </a:lnTo>
                                  <a:lnTo>
                                    <a:pt x="488" y="382"/>
                                  </a:lnTo>
                                  <a:lnTo>
                                    <a:pt x="491" y="332"/>
                                  </a:lnTo>
                                  <a:lnTo>
                                    <a:pt x="494" y="251"/>
                                  </a:lnTo>
                                  <a:lnTo>
                                    <a:pt x="497" y="163"/>
                                  </a:lnTo>
                                  <a:lnTo>
                                    <a:pt x="500" y="45"/>
                                  </a:lnTo>
                                  <a:close/>
                                  <a:moveTo>
                                    <a:pt x="183" y="278"/>
                                  </a:moveTo>
                                  <a:lnTo>
                                    <a:pt x="120" y="278"/>
                                  </a:lnTo>
                                  <a:lnTo>
                                    <a:pt x="161" y="308"/>
                                  </a:lnTo>
                                  <a:lnTo>
                                    <a:pt x="202" y="339"/>
                                  </a:lnTo>
                                  <a:lnTo>
                                    <a:pt x="228" y="309"/>
                                  </a:lnTo>
                                  <a:lnTo>
                                    <a:pt x="189" y="281"/>
                                  </a:lnTo>
                                  <a:lnTo>
                                    <a:pt x="183" y="278"/>
                                  </a:lnTo>
                                  <a:close/>
                                  <a:moveTo>
                                    <a:pt x="182" y="96"/>
                                  </a:moveTo>
                                  <a:lnTo>
                                    <a:pt x="7" y="96"/>
                                  </a:lnTo>
                                  <a:lnTo>
                                    <a:pt x="7" y="131"/>
                                  </a:lnTo>
                                  <a:lnTo>
                                    <a:pt x="135" y="131"/>
                                  </a:lnTo>
                                  <a:lnTo>
                                    <a:pt x="104" y="176"/>
                                  </a:lnTo>
                                  <a:lnTo>
                                    <a:pt x="72" y="216"/>
                                  </a:lnTo>
                                  <a:lnTo>
                                    <a:pt x="37" y="251"/>
                                  </a:lnTo>
                                  <a:lnTo>
                                    <a:pt x="0" y="282"/>
                                  </a:lnTo>
                                  <a:lnTo>
                                    <a:pt x="4" y="293"/>
                                  </a:lnTo>
                                  <a:lnTo>
                                    <a:pt x="8" y="304"/>
                                  </a:lnTo>
                                  <a:lnTo>
                                    <a:pt x="11" y="314"/>
                                  </a:lnTo>
                                  <a:lnTo>
                                    <a:pt x="14" y="324"/>
                                  </a:lnTo>
                                  <a:lnTo>
                                    <a:pt x="31" y="310"/>
                                  </a:lnTo>
                                  <a:lnTo>
                                    <a:pt x="48" y="296"/>
                                  </a:lnTo>
                                  <a:lnTo>
                                    <a:pt x="64" y="281"/>
                                  </a:lnTo>
                                  <a:lnTo>
                                    <a:pt x="79" y="265"/>
                                  </a:lnTo>
                                  <a:lnTo>
                                    <a:pt x="181" y="265"/>
                                  </a:lnTo>
                                  <a:lnTo>
                                    <a:pt x="190" y="254"/>
                                  </a:lnTo>
                                  <a:lnTo>
                                    <a:pt x="192" y="252"/>
                                  </a:lnTo>
                                  <a:lnTo>
                                    <a:pt x="145" y="252"/>
                                  </a:lnTo>
                                  <a:lnTo>
                                    <a:pt x="128" y="241"/>
                                  </a:lnTo>
                                  <a:lnTo>
                                    <a:pt x="120" y="235"/>
                                  </a:lnTo>
                                  <a:lnTo>
                                    <a:pt x="120" y="220"/>
                                  </a:lnTo>
                                  <a:lnTo>
                                    <a:pt x="136" y="199"/>
                                  </a:lnTo>
                                  <a:lnTo>
                                    <a:pt x="152" y="178"/>
                                  </a:lnTo>
                                  <a:lnTo>
                                    <a:pt x="167" y="155"/>
                                  </a:lnTo>
                                  <a:lnTo>
                                    <a:pt x="182" y="132"/>
                                  </a:lnTo>
                                  <a:lnTo>
                                    <a:pt x="182" y="96"/>
                                  </a:lnTo>
                                  <a:close/>
                                  <a:moveTo>
                                    <a:pt x="194" y="184"/>
                                  </a:moveTo>
                                  <a:lnTo>
                                    <a:pt x="183" y="202"/>
                                  </a:lnTo>
                                  <a:lnTo>
                                    <a:pt x="171" y="219"/>
                                  </a:lnTo>
                                  <a:lnTo>
                                    <a:pt x="158" y="235"/>
                                  </a:lnTo>
                                  <a:lnTo>
                                    <a:pt x="145" y="252"/>
                                  </a:lnTo>
                                  <a:lnTo>
                                    <a:pt x="192" y="252"/>
                                  </a:lnTo>
                                  <a:lnTo>
                                    <a:pt x="204" y="237"/>
                                  </a:lnTo>
                                  <a:lnTo>
                                    <a:pt x="217" y="220"/>
                                  </a:lnTo>
                                  <a:lnTo>
                                    <a:pt x="229" y="205"/>
                                  </a:lnTo>
                                  <a:lnTo>
                                    <a:pt x="194" y="184"/>
                                  </a:lnTo>
                                  <a:close/>
                                  <a:moveTo>
                                    <a:pt x="94" y="0"/>
                                  </a:moveTo>
                                  <a:lnTo>
                                    <a:pt x="57" y="17"/>
                                  </a:lnTo>
                                  <a:lnTo>
                                    <a:pt x="67" y="33"/>
                                  </a:lnTo>
                                  <a:lnTo>
                                    <a:pt x="77" y="49"/>
                                  </a:lnTo>
                                  <a:lnTo>
                                    <a:pt x="87" y="68"/>
                                  </a:lnTo>
                                  <a:lnTo>
                                    <a:pt x="96" y="86"/>
                                  </a:lnTo>
                                  <a:lnTo>
                                    <a:pt x="136" y="68"/>
                                  </a:lnTo>
                                  <a:lnTo>
                                    <a:pt x="125" y="49"/>
                                  </a:lnTo>
                                  <a:lnTo>
                                    <a:pt x="114" y="31"/>
                                  </a:lnTo>
                                  <a:lnTo>
                                    <a:pt x="104" y="15"/>
                                  </a:lnTo>
                                  <a:lnTo>
                                    <a:pt x="94" y="0"/>
                                  </a:lnTo>
                                  <a:close/>
                                  <a:moveTo>
                                    <a:pt x="810" y="215"/>
                                  </a:moveTo>
                                  <a:lnTo>
                                    <a:pt x="763" y="215"/>
                                  </a:lnTo>
                                  <a:lnTo>
                                    <a:pt x="763" y="396"/>
                                  </a:lnTo>
                                  <a:lnTo>
                                    <a:pt x="768" y="430"/>
                                  </a:lnTo>
                                  <a:lnTo>
                                    <a:pt x="785" y="454"/>
                                  </a:lnTo>
                                  <a:lnTo>
                                    <a:pt x="813" y="468"/>
                                  </a:lnTo>
                                  <a:lnTo>
                                    <a:pt x="852" y="473"/>
                                  </a:lnTo>
                                  <a:lnTo>
                                    <a:pt x="983" y="473"/>
                                  </a:lnTo>
                                  <a:lnTo>
                                    <a:pt x="1016" y="470"/>
                                  </a:lnTo>
                                  <a:lnTo>
                                    <a:pt x="1042" y="460"/>
                                  </a:lnTo>
                                  <a:lnTo>
                                    <a:pt x="1060" y="444"/>
                                  </a:lnTo>
                                  <a:lnTo>
                                    <a:pt x="1066" y="432"/>
                                  </a:lnTo>
                                  <a:lnTo>
                                    <a:pt x="864" y="432"/>
                                  </a:lnTo>
                                  <a:lnTo>
                                    <a:pt x="840" y="429"/>
                                  </a:lnTo>
                                  <a:lnTo>
                                    <a:pt x="824" y="420"/>
                                  </a:lnTo>
                                  <a:lnTo>
                                    <a:pt x="814" y="406"/>
                                  </a:lnTo>
                                  <a:lnTo>
                                    <a:pt x="810" y="386"/>
                                  </a:lnTo>
                                  <a:lnTo>
                                    <a:pt x="810" y="215"/>
                                  </a:lnTo>
                                  <a:close/>
                                  <a:moveTo>
                                    <a:pt x="1042" y="323"/>
                                  </a:moveTo>
                                  <a:lnTo>
                                    <a:pt x="1039" y="344"/>
                                  </a:lnTo>
                                  <a:lnTo>
                                    <a:pt x="1036" y="364"/>
                                  </a:lnTo>
                                  <a:lnTo>
                                    <a:pt x="1033" y="383"/>
                                  </a:lnTo>
                                  <a:lnTo>
                                    <a:pt x="1030" y="401"/>
                                  </a:lnTo>
                                  <a:lnTo>
                                    <a:pt x="1024" y="414"/>
                                  </a:lnTo>
                                  <a:lnTo>
                                    <a:pt x="1011" y="424"/>
                                  </a:lnTo>
                                  <a:lnTo>
                                    <a:pt x="993" y="430"/>
                                  </a:lnTo>
                                  <a:lnTo>
                                    <a:pt x="968" y="432"/>
                                  </a:lnTo>
                                  <a:lnTo>
                                    <a:pt x="1066" y="432"/>
                                  </a:lnTo>
                                  <a:lnTo>
                                    <a:pt x="1071" y="422"/>
                                  </a:lnTo>
                                  <a:lnTo>
                                    <a:pt x="1075" y="405"/>
                                  </a:lnTo>
                                  <a:lnTo>
                                    <a:pt x="1079" y="386"/>
                                  </a:lnTo>
                                  <a:lnTo>
                                    <a:pt x="1083" y="364"/>
                                  </a:lnTo>
                                  <a:lnTo>
                                    <a:pt x="1088" y="339"/>
                                  </a:lnTo>
                                  <a:lnTo>
                                    <a:pt x="1075" y="335"/>
                                  </a:lnTo>
                                  <a:lnTo>
                                    <a:pt x="1063" y="331"/>
                                  </a:lnTo>
                                  <a:lnTo>
                                    <a:pt x="1052" y="327"/>
                                  </a:lnTo>
                                  <a:lnTo>
                                    <a:pt x="1042" y="323"/>
                                  </a:lnTo>
                                  <a:close/>
                                  <a:moveTo>
                                    <a:pt x="810" y="6"/>
                                  </a:moveTo>
                                  <a:lnTo>
                                    <a:pt x="763" y="6"/>
                                  </a:lnTo>
                                  <a:lnTo>
                                    <a:pt x="763" y="174"/>
                                  </a:lnTo>
                                  <a:lnTo>
                                    <a:pt x="581" y="193"/>
                                  </a:lnTo>
                                  <a:lnTo>
                                    <a:pt x="585" y="234"/>
                                  </a:lnTo>
                                  <a:lnTo>
                                    <a:pt x="763" y="215"/>
                                  </a:lnTo>
                                  <a:lnTo>
                                    <a:pt x="810" y="215"/>
                                  </a:lnTo>
                                  <a:lnTo>
                                    <a:pt x="810" y="210"/>
                                  </a:lnTo>
                                  <a:lnTo>
                                    <a:pt x="1093" y="181"/>
                                  </a:lnTo>
                                  <a:lnTo>
                                    <a:pt x="1092" y="169"/>
                                  </a:lnTo>
                                  <a:lnTo>
                                    <a:pt x="810" y="169"/>
                                  </a:lnTo>
                                  <a:lnTo>
                                    <a:pt x="810" y="6"/>
                                  </a:lnTo>
                                  <a:close/>
                                  <a:moveTo>
                                    <a:pt x="1090" y="141"/>
                                  </a:moveTo>
                                  <a:lnTo>
                                    <a:pt x="810" y="169"/>
                                  </a:lnTo>
                                  <a:lnTo>
                                    <a:pt x="1092" y="169"/>
                                  </a:lnTo>
                                  <a:lnTo>
                                    <a:pt x="1090" y="1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64" name="矩形 1264"/>
                          <wps:cNvSpPr/>
                          <wps:spPr>
                            <a:xfrm>
                              <a:off x="3116" y="14224"/>
                              <a:ext cx="98" cy="10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65" name="任意多边形 1265"/>
                          <wps:cNvSpPr/>
                          <wps:spPr>
                            <a:xfrm>
                              <a:off x="1031" y="14604"/>
                              <a:ext cx="248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3" h="483">
                                  <a:moveTo>
                                    <a:pt x="282" y="222"/>
                                  </a:moveTo>
                                  <a:lnTo>
                                    <a:pt x="233" y="222"/>
                                  </a:lnTo>
                                  <a:lnTo>
                                    <a:pt x="233" y="483"/>
                                  </a:lnTo>
                                  <a:lnTo>
                                    <a:pt x="282" y="483"/>
                                  </a:lnTo>
                                  <a:lnTo>
                                    <a:pt x="282" y="222"/>
                                  </a:lnTo>
                                  <a:close/>
                                  <a:moveTo>
                                    <a:pt x="515" y="182"/>
                                  </a:moveTo>
                                  <a:lnTo>
                                    <a:pt x="0" y="182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515" y="222"/>
                                  </a:lnTo>
                                  <a:lnTo>
                                    <a:pt x="515" y="182"/>
                                  </a:lnTo>
                                  <a:close/>
                                  <a:moveTo>
                                    <a:pt x="282" y="0"/>
                                  </a:moveTo>
                                  <a:lnTo>
                                    <a:pt x="233" y="0"/>
                                  </a:lnTo>
                                  <a:lnTo>
                                    <a:pt x="233" y="182"/>
                                  </a:lnTo>
                                  <a:lnTo>
                                    <a:pt x="282" y="182"/>
                                  </a:lnTo>
                                  <a:lnTo>
                                    <a:pt x="282" y="0"/>
                                  </a:lnTo>
                                  <a:close/>
                                  <a:moveTo>
                                    <a:pt x="1093" y="420"/>
                                  </a:moveTo>
                                  <a:lnTo>
                                    <a:pt x="570" y="420"/>
                                  </a:lnTo>
                                  <a:lnTo>
                                    <a:pt x="570" y="457"/>
                                  </a:lnTo>
                                  <a:lnTo>
                                    <a:pt x="1093" y="457"/>
                                  </a:lnTo>
                                  <a:lnTo>
                                    <a:pt x="1093" y="420"/>
                                  </a:lnTo>
                                  <a:close/>
                                  <a:moveTo>
                                    <a:pt x="769" y="227"/>
                                  </a:moveTo>
                                  <a:lnTo>
                                    <a:pt x="724" y="227"/>
                                  </a:lnTo>
                                  <a:lnTo>
                                    <a:pt x="693" y="420"/>
                                  </a:lnTo>
                                  <a:lnTo>
                                    <a:pt x="738" y="420"/>
                                  </a:lnTo>
                                  <a:lnTo>
                                    <a:pt x="769" y="227"/>
                                  </a:lnTo>
                                  <a:close/>
                                  <a:moveTo>
                                    <a:pt x="1007" y="189"/>
                                  </a:moveTo>
                                  <a:lnTo>
                                    <a:pt x="604" y="189"/>
                                  </a:lnTo>
                                  <a:lnTo>
                                    <a:pt x="604" y="227"/>
                                  </a:lnTo>
                                  <a:lnTo>
                                    <a:pt x="963" y="227"/>
                                  </a:lnTo>
                                  <a:lnTo>
                                    <a:pt x="963" y="420"/>
                                  </a:lnTo>
                                  <a:lnTo>
                                    <a:pt x="1007" y="420"/>
                                  </a:lnTo>
                                  <a:lnTo>
                                    <a:pt x="1007" y="189"/>
                                  </a:lnTo>
                                  <a:close/>
                                  <a:moveTo>
                                    <a:pt x="794" y="69"/>
                                  </a:moveTo>
                                  <a:lnTo>
                                    <a:pt x="750" y="69"/>
                                  </a:lnTo>
                                  <a:lnTo>
                                    <a:pt x="731" y="189"/>
                                  </a:lnTo>
                                  <a:lnTo>
                                    <a:pt x="775" y="189"/>
                                  </a:lnTo>
                                  <a:lnTo>
                                    <a:pt x="794" y="69"/>
                                  </a:lnTo>
                                  <a:close/>
                                  <a:moveTo>
                                    <a:pt x="1068" y="32"/>
                                  </a:moveTo>
                                  <a:lnTo>
                                    <a:pt x="589" y="32"/>
                                  </a:lnTo>
                                  <a:lnTo>
                                    <a:pt x="589" y="69"/>
                                  </a:lnTo>
                                  <a:lnTo>
                                    <a:pt x="1068" y="69"/>
                                  </a:lnTo>
                                  <a:lnTo>
                                    <a:pt x="1068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66" name="矩形 1266"/>
                          <wps:cNvSpPr/>
                          <wps:spPr>
                            <a:xfrm>
                              <a:off x="1661" y="14989"/>
                              <a:ext cx="100" cy="10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67" name="任意多边形 1267"/>
                          <wps:cNvSpPr/>
                          <wps:spPr>
                            <a:xfrm>
                              <a:off x="3405" y="13809"/>
                              <a:ext cx="372" cy="1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36" h="491">
                                  <a:moveTo>
                                    <a:pt x="462" y="27"/>
                                  </a:moveTo>
                                  <a:lnTo>
                                    <a:pt x="0" y="27"/>
                                  </a:lnTo>
                                  <a:lnTo>
                                    <a:pt x="0" y="487"/>
                                  </a:lnTo>
                                  <a:lnTo>
                                    <a:pt x="41" y="487"/>
                                  </a:lnTo>
                                  <a:lnTo>
                                    <a:pt x="41" y="462"/>
                                  </a:lnTo>
                                  <a:lnTo>
                                    <a:pt x="462" y="462"/>
                                  </a:lnTo>
                                  <a:lnTo>
                                    <a:pt x="462" y="427"/>
                                  </a:lnTo>
                                  <a:lnTo>
                                    <a:pt x="41" y="427"/>
                                  </a:lnTo>
                                  <a:lnTo>
                                    <a:pt x="41" y="62"/>
                                  </a:lnTo>
                                  <a:lnTo>
                                    <a:pt x="462" y="62"/>
                                  </a:lnTo>
                                  <a:lnTo>
                                    <a:pt x="462" y="27"/>
                                  </a:lnTo>
                                  <a:close/>
                                  <a:moveTo>
                                    <a:pt x="462" y="462"/>
                                  </a:moveTo>
                                  <a:lnTo>
                                    <a:pt x="422" y="462"/>
                                  </a:lnTo>
                                  <a:lnTo>
                                    <a:pt x="422" y="487"/>
                                  </a:lnTo>
                                  <a:lnTo>
                                    <a:pt x="462" y="487"/>
                                  </a:lnTo>
                                  <a:lnTo>
                                    <a:pt x="462" y="462"/>
                                  </a:lnTo>
                                  <a:close/>
                                  <a:moveTo>
                                    <a:pt x="462" y="62"/>
                                  </a:moveTo>
                                  <a:lnTo>
                                    <a:pt x="422" y="62"/>
                                  </a:lnTo>
                                  <a:lnTo>
                                    <a:pt x="422" y="427"/>
                                  </a:lnTo>
                                  <a:lnTo>
                                    <a:pt x="462" y="427"/>
                                  </a:lnTo>
                                  <a:lnTo>
                                    <a:pt x="462" y="62"/>
                                  </a:lnTo>
                                  <a:close/>
                                  <a:moveTo>
                                    <a:pt x="397" y="341"/>
                                  </a:moveTo>
                                  <a:lnTo>
                                    <a:pt x="65" y="341"/>
                                  </a:lnTo>
                                  <a:lnTo>
                                    <a:pt x="65" y="375"/>
                                  </a:lnTo>
                                  <a:lnTo>
                                    <a:pt x="397" y="375"/>
                                  </a:lnTo>
                                  <a:lnTo>
                                    <a:pt x="397" y="341"/>
                                  </a:lnTo>
                                  <a:close/>
                                  <a:moveTo>
                                    <a:pt x="250" y="244"/>
                                  </a:moveTo>
                                  <a:lnTo>
                                    <a:pt x="211" y="244"/>
                                  </a:lnTo>
                                  <a:lnTo>
                                    <a:pt x="211" y="341"/>
                                  </a:lnTo>
                                  <a:lnTo>
                                    <a:pt x="250" y="341"/>
                                  </a:lnTo>
                                  <a:lnTo>
                                    <a:pt x="250" y="244"/>
                                  </a:lnTo>
                                  <a:close/>
                                  <a:moveTo>
                                    <a:pt x="307" y="255"/>
                                  </a:moveTo>
                                  <a:lnTo>
                                    <a:pt x="278" y="275"/>
                                  </a:lnTo>
                                  <a:lnTo>
                                    <a:pt x="289" y="287"/>
                                  </a:lnTo>
                                  <a:lnTo>
                                    <a:pt x="301" y="300"/>
                                  </a:lnTo>
                                  <a:lnTo>
                                    <a:pt x="313" y="314"/>
                                  </a:lnTo>
                                  <a:lnTo>
                                    <a:pt x="326" y="330"/>
                                  </a:lnTo>
                                  <a:lnTo>
                                    <a:pt x="357" y="307"/>
                                  </a:lnTo>
                                  <a:lnTo>
                                    <a:pt x="346" y="295"/>
                                  </a:lnTo>
                                  <a:lnTo>
                                    <a:pt x="334" y="282"/>
                                  </a:lnTo>
                                  <a:lnTo>
                                    <a:pt x="321" y="268"/>
                                  </a:lnTo>
                                  <a:lnTo>
                                    <a:pt x="307" y="255"/>
                                  </a:lnTo>
                                  <a:close/>
                                  <a:moveTo>
                                    <a:pt x="378" y="210"/>
                                  </a:moveTo>
                                  <a:lnTo>
                                    <a:pt x="84" y="210"/>
                                  </a:lnTo>
                                  <a:lnTo>
                                    <a:pt x="84" y="244"/>
                                  </a:lnTo>
                                  <a:lnTo>
                                    <a:pt x="378" y="244"/>
                                  </a:lnTo>
                                  <a:lnTo>
                                    <a:pt x="378" y="210"/>
                                  </a:lnTo>
                                  <a:close/>
                                  <a:moveTo>
                                    <a:pt x="250" y="144"/>
                                  </a:moveTo>
                                  <a:lnTo>
                                    <a:pt x="211" y="144"/>
                                  </a:lnTo>
                                  <a:lnTo>
                                    <a:pt x="211" y="210"/>
                                  </a:lnTo>
                                  <a:lnTo>
                                    <a:pt x="250" y="210"/>
                                  </a:lnTo>
                                  <a:lnTo>
                                    <a:pt x="250" y="144"/>
                                  </a:lnTo>
                                  <a:close/>
                                  <a:moveTo>
                                    <a:pt x="388" y="111"/>
                                  </a:moveTo>
                                  <a:lnTo>
                                    <a:pt x="74" y="111"/>
                                  </a:lnTo>
                                  <a:lnTo>
                                    <a:pt x="74" y="144"/>
                                  </a:lnTo>
                                  <a:lnTo>
                                    <a:pt x="388" y="144"/>
                                  </a:lnTo>
                                  <a:lnTo>
                                    <a:pt x="388" y="111"/>
                                  </a:lnTo>
                                  <a:close/>
                                  <a:moveTo>
                                    <a:pt x="868" y="259"/>
                                  </a:moveTo>
                                  <a:lnTo>
                                    <a:pt x="814" y="259"/>
                                  </a:lnTo>
                                  <a:lnTo>
                                    <a:pt x="794" y="317"/>
                                  </a:lnTo>
                                  <a:lnTo>
                                    <a:pt x="757" y="370"/>
                                  </a:lnTo>
                                  <a:lnTo>
                                    <a:pt x="704" y="415"/>
                                  </a:lnTo>
                                  <a:lnTo>
                                    <a:pt x="634" y="455"/>
                                  </a:lnTo>
                                  <a:lnTo>
                                    <a:pt x="644" y="465"/>
                                  </a:lnTo>
                                  <a:lnTo>
                                    <a:pt x="652" y="474"/>
                                  </a:lnTo>
                                  <a:lnTo>
                                    <a:pt x="659" y="483"/>
                                  </a:lnTo>
                                  <a:lnTo>
                                    <a:pt x="664" y="490"/>
                                  </a:lnTo>
                                  <a:lnTo>
                                    <a:pt x="728" y="453"/>
                                  </a:lnTo>
                                  <a:lnTo>
                                    <a:pt x="779" y="408"/>
                                  </a:lnTo>
                                  <a:lnTo>
                                    <a:pt x="818" y="356"/>
                                  </a:lnTo>
                                  <a:lnTo>
                                    <a:pt x="845" y="296"/>
                                  </a:lnTo>
                                  <a:lnTo>
                                    <a:pt x="887" y="296"/>
                                  </a:lnTo>
                                  <a:lnTo>
                                    <a:pt x="868" y="259"/>
                                  </a:lnTo>
                                  <a:close/>
                                  <a:moveTo>
                                    <a:pt x="1060" y="75"/>
                                  </a:moveTo>
                                  <a:lnTo>
                                    <a:pt x="599" y="75"/>
                                  </a:lnTo>
                                  <a:lnTo>
                                    <a:pt x="599" y="235"/>
                                  </a:lnTo>
                                  <a:lnTo>
                                    <a:pt x="596" y="304"/>
                                  </a:lnTo>
                                  <a:lnTo>
                                    <a:pt x="585" y="364"/>
                                  </a:lnTo>
                                  <a:lnTo>
                                    <a:pt x="568" y="413"/>
                                  </a:lnTo>
                                  <a:lnTo>
                                    <a:pt x="542" y="450"/>
                                  </a:lnTo>
                                  <a:lnTo>
                                    <a:pt x="551" y="459"/>
                                  </a:lnTo>
                                  <a:lnTo>
                                    <a:pt x="559" y="469"/>
                                  </a:lnTo>
                                  <a:lnTo>
                                    <a:pt x="567" y="478"/>
                                  </a:lnTo>
                                  <a:lnTo>
                                    <a:pt x="574" y="486"/>
                                  </a:lnTo>
                                  <a:lnTo>
                                    <a:pt x="604" y="442"/>
                                  </a:lnTo>
                                  <a:lnTo>
                                    <a:pt x="626" y="385"/>
                                  </a:lnTo>
                                  <a:lnTo>
                                    <a:pt x="639" y="316"/>
                                  </a:lnTo>
                                  <a:lnTo>
                                    <a:pt x="643" y="235"/>
                                  </a:lnTo>
                                  <a:lnTo>
                                    <a:pt x="643" y="112"/>
                                  </a:lnTo>
                                  <a:lnTo>
                                    <a:pt x="1060" y="112"/>
                                  </a:lnTo>
                                  <a:lnTo>
                                    <a:pt x="1060" y="75"/>
                                  </a:lnTo>
                                  <a:close/>
                                  <a:moveTo>
                                    <a:pt x="887" y="296"/>
                                  </a:moveTo>
                                  <a:lnTo>
                                    <a:pt x="845" y="296"/>
                                  </a:lnTo>
                                  <a:lnTo>
                                    <a:pt x="874" y="354"/>
                                  </a:lnTo>
                                  <a:lnTo>
                                    <a:pt x="916" y="404"/>
                                  </a:lnTo>
                                  <a:lnTo>
                                    <a:pt x="969" y="447"/>
                                  </a:lnTo>
                                  <a:lnTo>
                                    <a:pt x="1034" y="483"/>
                                  </a:lnTo>
                                  <a:lnTo>
                                    <a:pt x="1043" y="471"/>
                                  </a:lnTo>
                                  <a:lnTo>
                                    <a:pt x="1052" y="460"/>
                                  </a:lnTo>
                                  <a:lnTo>
                                    <a:pt x="1060" y="451"/>
                                  </a:lnTo>
                                  <a:lnTo>
                                    <a:pt x="1067" y="443"/>
                                  </a:lnTo>
                                  <a:lnTo>
                                    <a:pt x="999" y="412"/>
                                  </a:lnTo>
                                  <a:lnTo>
                                    <a:pt x="943" y="371"/>
                                  </a:lnTo>
                                  <a:lnTo>
                                    <a:pt x="900" y="320"/>
                                  </a:lnTo>
                                  <a:lnTo>
                                    <a:pt x="887" y="296"/>
                                  </a:lnTo>
                                  <a:close/>
                                  <a:moveTo>
                                    <a:pt x="1045" y="223"/>
                                  </a:moveTo>
                                  <a:lnTo>
                                    <a:pt x="663" y="223"/>
                                  </a:lnTo>
                                  <a:lnTo>
                                    <a:pt x="663" y="259"/>
                                  </a:lnTo>
                                  <a:lnTo>
                                    <a:pt x="1045" y="259"/>
                                  </a:lnTo>
                                  <a:lnTo>
                                    <a:pt x="1045" y="223"/>
                                  </a:lnTo>
                                  <a:close/>
                                  <a:moveTo>
                                    <a:pt x="866" y="126"/>
                                  </a:moveTo>
                                  <a:lnTo>
                                    <a:pt x="823" y="126"/>
                                  </a:lnTo>
                                  <a:lnTo>
                                    <a:pt x="823" y="154"/>
                                  </a:lnTo>
                                  <a:lnTo>
                                    <a:pt x="822" y="180"/>
                                  </a:lnTo>
                                  <a:lnTo>
                                    <a:pt x="821" y="203"/>
                                  </a:lnTo>
                                  <a:lnTo>
                                    <a:pt x="819" y="223"/>
                                  </a:lnTo>
                                  <a:lnTo>
                                    <a:pt x="863" y="223"/>
                                  </a:lnTo>
                                  <a:lnTo>
                                    <a:pt x="864" y="202"/>
                                  </a:lnTo>
                                  <a:lnTo>
                                    <a:pt x="865" y="178"/>
                                  </a:lnTo>
                                  <a:lnTo>
                                    <a:pt x="866" y="153"/>
                                  </a:lnTo>
                                  <a:lnTo>
                                    <a:pt x="866" y="126"/>
                                  </a:lnTo>
                                  <a:close/>
                                  <a:moveTo>
                                    <a:pt x="831" y="0"/>
                                  </a:moveTo>
                                  <a:lnTo>
                                    <a:pt x="792" y="20"/>
                                  </a:lnTo>
                                  <a:lnTo>
                                    <a:pt x="803" y="35"/>
                                  </a:lnTo>
                                  <a:lnTo>
                                    <a:pt x="813" y="50"/>
                                  </a:lnTo>
                                  <a:lnTo>
                                    <a:pt x="822" y="63"/>
                                  </a:lnTo>
                                  <a:lnTo>
                                    <a:pt x="829" y="75"/>
                                  </a:lnTo>
                                  <a:lnTo>
                                    <a:pt x="839" y="75"/>
                                  </a:lnTo>
                                  <a:lnTo>
                                    <a:pt x="874" y="57"/>
                                  </a:lnTo>
                                  <a:lnTo>
                                    <a:pt x="864" y="44"/>
                                  </a:lnTo>
                                  <a:lnTo>
                                    <a:pt x="854" y="30"/>
                                  </a:lnTo>
                                  <a:lnTo>
                                    <a:pt x="843" y="15"/>
                                  </a:lnTo>
                                  <a:lnTo>
                                    <a:pt x="831" y="0"/>
                                  </a:lnTo>
                                  <a:close/>
                                  <a:moveTo>
                                    <a:pt x="1323" y="226"/>
                                  </a:moveTo>
                                  <a:lnTo>
                                    <a:pt x="1280" y="226"/>
                                  </a:lnTo>
                                  <a:lnTo>
                                    <a:pt x="1280" y="487"/>
                                  </a:lnTo>
                                  <a:lnTo>
                                    <a:pt x="1323" y="487"/>
                                  </a:lnTo>
                                  <a:lnTo>
                                    <a:pt x="1323" y="226"/>
                                  </a:lnTo>
                                  <a:close/>
                                  <a:moveTo>
                                    <a:pt x="1387" y="375"/>
                                  </a:moveTo>
                                  <a:lnTo>
                                    <a:pt x="1390" y="385"/>
                                  </a:lnTo>
                                  <a:lnTo>
                                    <a:pt x="1392" y="395"/>
                                  </a:lnTo>
                                  <a:lnTo>
                                    <a:pt x="1394" y="406"/>
                                  </a:lnTo>
                                  <a:lnTo>
                                    <a:pt x="1396" y="418"/>
                                  </a:lnTo>
                                  <a:lnTo>
                                    <a:pt x="1413" y="419"/>
                                  </a:lnTo>
                                  <a:lnTo>
                                    <a:pt x="1432" y="420"/>
                                  </a:lnTo>
                                  <a:lnTo>
                                    <a:pt x="1454" y="421"/>
                                  </a:lnTo>
                                  <a:lnTo>
                                    <a:pt x="1478" y="421"/>
                                  </a:lnTo>
                                  <a:lnTo>
                                    <a:pt x="1516" y="416"/>
                                  </a:lnTo>
                                  <a:lnTo>
                                    <a:pt x="1543" y="403"/>
                                  </a:lnTo>
                                  <a:lnTo>
                                    <a:pt x="1560" y="382"/>
                                  </a:lnTo>
                                  <a:lnTo>
                                    <a:pt x="1473" y="382"/>
                                  </a:lnTo>
                                  <a:lnTo>
                                    <a:pt x="1453" y="381"/>
                                  </a:lnTo>
                                  <a:lnTo>
                                    <a:pt x="1432" y="380"/>
                                  </a:lnTo>
                                  <a:lnTo>
                                    <a:pt x="1410" y="378"/>
                                  </a:lnTo>
                                  <a:lnTo>
                                    <a:pt x="1387" y="375"/>
                                  </a:lnTo>
                                  <a:close/>
                                  <a:moveTo>
                                    <a:pt x="1580" y="190"/>
                                  </a:moveTo>
                                  <a:lnTo>
                                    <a:pt x="1143" y="190"/>
                                  </a:lnTo>
                                  <a:lnTo>
                                    <a:pt x="1143" y="226"/>
                                  </a:lnTo>
                                  <a:lnTo>
                                    <a:pt x="1535" y="226"/>
                                  </a:lnTo>
                                  <a:lnTo>
                                    <a:pt x="1533" y="260"/>
                                  </a:lnTo>
                                  <a:lnTo>
                                    <a:pt x="1532" y="290"/>
                                  </a:lnTo>
                                  <a:lnTo>
                                    <a:pt x="1530" y="315"/>
                                  </a:lnTo>
                                  <a:lnTo>
                                    <a:pt x="1527" y="336"/>
                                  </a:lnTo>
                                  <a:lnTo>
                                    <a:pt x="1523" y="356"/>
                                  </a:lnTo>
                                  <a:lnTo>
                                    <a:pt x="1512" y="370"/>
                                  </a:lnTo>
                                  <a:lnTo>
                                    <a:pt x="1495" y="379"/>
                                  </a:lnTo>
                                  <a:lnTo>
                                    <a:pt x="1473" y="382"/>
                                  </a:lnTo>
                                  <a:lnTo>
                                    <a:pt x="1560" y="382"/>
                                  </a:lnTo>
                                  <a:lnTo>
                                    <a:pt x="1561" y="380"/>
                                  </a:lnTo>
                                  <a:lnTo>
                                    <a:pt x="1569" y="348"/>
                                  </a:lnTo>
                                  <a:lnTo>
                                    <a:pt x="1572" y="318"/>
                                  </a:lnTo>
                                  <a:lnTo>
                                    <a:pt x="1574" y="281"/>
                                  </a:lnTo>
                                  <a:lnTo>
                                    <a:pt x="1577" y="239"/>
                                  </a:lnTo>
                                  <a:lnTo>
                                    <a:pt x="1580" y="190"/>
                                  </a:lnTo>
                                  <a:close/>
                                  <a:moveTo>
                                    <a:pt x="1489" y="104"/>
                                  </a:moveTo>
                                  <a:lnTo>
                                    <a:pt x="1447" y="104"/>
                                  </a:lnTo>
                                  <a:lnTo>
                                    <a:pt x="1447" y="159"/>
                                  </a:lnTo>
                                  <a:lnTo>
                                    <a:pt x="1489" y="159"/>
                                  </a:lnTo>
                                  <a:lnTo>
                                    <a:pt x="1489" y="104"/>
                                  </a:lnTo>
                                  <a:close/>
                                  <a:moveTo>
                                    <a:pt x="1305" y="104"/>
                                  </a:moveTo>
                                  <a:lnTo>
                                    <a:pt x="1263" y="104"/>
                                  </a:lnTo>
                                  <a:lnTo>
                                    <a:pt x="1263" y="158"/>
                                  </a:lnTo>
                                  <a:lnTo>
                                    <a:pt x="1305" y="158"/>
                                  </a:lnTo>
                                  <a:lnTo>
                                    <a:pt x="1305" y="104"/>
                                  </a:lnTo>
                                  <a:close/>
                                  <a:moveTo>
                                    <a:pt x="1635" y="68"/>
                                  </a:moveTo>
                                  <a:lnTo>
                                    <a:pt x="1117" y="68"/>
                                  </a:lnTo>
                                  <a:lnTo>
                                    <a:pt x="1117" y="104"/>
                                  </a:lnTo>
                                  <a:lnTo>
                                    <a:pt x="1635" y="104"/>
                                  </a:lnTo>
                                  <a:lnTo>
                                    <a:pt x="1635" y="68"/>
                                  </a:lnTo>
                                  <a:close/>
                                  <a:moveTo>
                                    <a:pt x="1305" y="2"/>
                                  </a:moveTo>
                                  <a:lnTo>
                                    <a:pt x="1263" y="2"/>
                                  </a:lnTo>
                                  <a:lnTo>
                                    <a:pt x="1263" y="68"/>
                                  </a:lnTo>
                                  <a:lnTo>
                                    <a:pt x="1305" y="68"/>
                                  </a:lnTo>
                                  <a:lnTo>
                                    <a:pt x="1305" y="2"/>
                                  </a:lnTo>
                                  <a:close/>
                                  <a:moveTo>
                                    <a:pt x="1489" y="2"/>
                                  </a:moveTo>
                                  <a:lnTo>
                                    <a:pt x="1447" y="2"/>
                                  </a:lnTo>
                                  <a:lnTo>
                                    <a:pt x="1447" y="68"/>
                                  </a:lnTo>
                                  <a:lnTo>
                                    <a:pt x="1489" y="68"/>
                                  </a:lnTo>
                                  <a:lnTo>
                                    <a:pt x="1489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68" name="任意多边形 1268"/>
                          <wps:cNvSpPr/>
                          <wps:spPr>
                            <a:xfrm>
                              <a:off x="1590" y="14021"/>
                              <a:ext cx="111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89" h="637">
                                  <a:moveTo>
                                    <a:pt x="402" y="471"/>
                                  </a:moveTo>
                                  <a:lnTo>
                                    <a:pt x="318" y="471"/>
                                  </a:lnTo>
                                  <a:lnTo>
                                    <a:pt x="318" y="637"/>
                                  </a:lnTo>
                                  <a:lnTo>
                                    <a:pt x="402" y="637"/>
                                  </a:lnTo>
                                  <a:lnTo>
                                    <a:pt x="402" y="471"/>
                                  </a:lnTo>
                                  <a:close/>
                                  <a:moveTo>
                                    <a:pt x="402" y="0"/>
                                  </a:moveTo>
                                  <a:lnTo>
                                    <a:pt x="302" y="0"/>
                                  </a:lnTo>
                                  <a:lnTo>
                                    <a:pt x="0" y="419"/>
                                  </a:lnTo>
                                  <a:lnTo>
                                    <a:pt x="0" y="471"/>
                                  </a:lnTo>
                                  <a:lnTo>
                                    <a:pt x="489" y="471"/>
                                  </a:lnTo>
                                  <a:lnTo>
                                    <a:pt x="489" y="408"/>
                                  </a:lnTo>
                                  <a:lnTo>
                                    <a:pt x="89" y="408"/>
                                  </a:lnTo>
                                  <a:lnTo>
                                    <a:pt x="292" y="124"/>
                                  </a:lnTo>
                                  <a:lnTo>
                                    <a:pt x="301" y="109"/>
                                  </a:lnTo>
                                  <a:lnTo>
                                    <a:pt x="309" y="95"/>
                                  </a:lnTo>
                                  <a:lnTo>
                                    <a:pt x="314" y="84"/>
                                  </a:lnTo>
                                  <a:lnTo>
                                    <a:pt x="318" y="75"/>
                                  </a:lnTo>
                                  <a:lnTo>
                                    <a:pt x="402" y="75"/>
                                  </a:lnTo>
                                  <a:lnTo>
                                    <a:pt x="402" y="0"/>
                                  </a:lnTo>
                                  <a:close/>
                                  <a:moveTo>
                                    <a:pt x="402" y="75"/>
                                  </a:moveTo>
                                  <a:lnTo>
                                    <a:pt x="320" y="75"/>
                                  </a:lnTo>
                                  <a:lnTo>
                                    <a:pt x="319" y="93"/>
                                  </a:lnTo>
                                  <a:lnTo>
                                    <a:pt x="319" y="110"/>
                                  </a:lnTo>
                                  <a:lnTo>
                                    <a:pt x="318" y="124"/>
                                  </a:lnTo>
                                  <a:lnTo>
                                    <a:pt x="318" y="408"/>
                                  </a:lnTo>
                                  <a:lnTo>
                                    <a:pt x="402" y="408"/>
                                  </a:lnTo>
                                  <a:lnTo>
                                    <a:pt x="402" y="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69" name="任意多边形 1269"/>
                          <wps:cNvSpPr/>
                          <wps:spPr>
                            <a:xfrm>
                              <a:off x="2091" y="14023"/>
                              <a:ext cx="88" cy="14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88" h="648">
                                  <a:moveTo>
                                    <a:pt x="357" y="0"/>
                                  </a:moveTo>
                                  <a:lnTo>
                                    <a:pt x="21" y="0"/>
                                  </a:lnTo>
                                  <a:lnTo>
                                    <a:pt x="21" y="324"/>
                                  </a:lnTo>
                                  <a:lnTo>
                                    <a:pt x="54" y="322"/>
                                  </a:lnTo>
                                  <a:lnTo>
                                    <a:pt x="82" y="320"/>
                                  </a:lnTo>
                                  <a:lnTo>
                                    <a:pt x="107" y="319"/>
                                  </a:lnTo>
                                  <a:lnTo>
                                    <a:pt x="129" y="318"/>
                                  </a:lnTo>
                                  <a:lnTo>
                                    <a:pt x="168" y="320"/>
                                  </a:lnTo>
                                  <a:lnTo>
                                    <a:pt x="232" y="337"/>
                                  </a:lnTo>
                                  <a:lnTo>
                                    <a:pt x="289" y="393"/>
                                  </a:lnTo>
                                  <a:lnTo>
                                    <a:pt x="300" y="447"/>
                                  </a:lnTo>
                                  <a:lnTo>
                                    <a:pt x="297" y="476"/>
                                  </a:lnTo>
                                  <a:lnTo>
                                    <a:pt x="257" y="545"/>
                                  </a:lnTo>
                                  <a:lnTo>
                                    <a:pt x="177" y="579"/>
                                  </a:lnTo>
                                  <a:lnTo>
                                    <a:pt x="143" y="582"/>
                                  </a:lnTo>
                                  <a:lnTo>
                                    <a:pt x="107" y="579"/>
                                  </a:lnTo>
                                  <a:lnTo>
                                    <a:pt x="70" y="571"/>
                                  </a:lnTo>
                                  <a:lnTo>
                                    <a:pt x="35" y="558"/>
                                  </a:lnTo>
                                  <a:lnTo>
                                    <a:pt x="0" y="540"/>
                                  </a:lnTo>
                                  <a:lnTo>
                                    <a:pt x="0" y="622"/>
                                  </a:lnTo>
                                  <a:lnTo>
                                    <a:pt x="27" y="633"/>
                                  </a:lnTo>
                                  <a:lnTo>
                                    <a:pt x="60" y="642"/>
                                  </a:lnTo>
                                  <a:lnTo>
                                    <a:pt x="99" y="646"/>
                                  </a:lnTo>
                                  <a:lnTo>
                                    <a:pt x="144" y="648"/>
                                  </a:lnTo>
                                  <a:lnTo>
                                    <a:pt x="198" y="645"/>
                                  </a:lnTo>
                                  <a:lnTo>
                                    <a:pt x="287" y="616"/>
                                  </a:lnTo>
                                  <a:lnTo>
                                    <a:pt x="351" y="560"/>
                                  </a:lnTo>
                                  <a:lnTo>
                                    <a:pt x="384" y="485"/>
                                  </a:lnTo>
                                  <a:lnTo>
                                    <a:pt x="388" y="441"/>
                                  </a:lnTo>
                                  <a:lnTo>
                                    <a:pt x="384" y="399"/>
                                  </a:lnTo>
                                  <a:lnTo>
                                    <a:pt x="354" y="329"/>
                                  </a:lnTo>
                                  <a:lnTo>
                                    <a:pt x="294" y="278"/>
                                  </a:lnTo>
                                  <a:lnTo>
                                    <a:pt x="210" y="253"/>
                                  </a:lnTo>
                                  <a:lnTo>
                                    <a:pt x="159" y="250"/>
                                  </a:lnTo>
                                  <a:lnTo>
                                    <a:pt x="148" y="250"/>
                                  </a:lnTo>
                                  <a:lnTo>
                                    <a:pt x="101" y="252"/>
                                  </a:lnTo>
                                  <a:lnTo>
                                    <a:pt x="101" y="72"/>
                                  </a:lnTo>
                                  <a:lnTo>
                                    <a:pt x="357" y="72"/>
                                  </a:lnTo>
                                  <a:lnTo>
                                    <a:pt x="35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70" name="任意多边形 1270"/>
                          <wps:cNvSpPr/>
                          <wps:spPr>
                            <a:xfrm>
                              <a:off x="2566" y="14020"/>
                              <a:ext cx="100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39" h="659">
                                  <a:moveTo>
                                    <a:pt x="282" y="0"/>
                                  </a:moveTo>
                                  <a:lnTo>
                                    <a:pt x="222" y="7"/>
                                  </a:lnTo>
                                  <a:lnTo>
                                    <a:pt x="168" y="25"/>
                                  </a:lnTo>
                                  <a:lnTo>
                                    <a:pt x="120" y="56"/>
                                  </a:lnTo>
                                  <a:lnTo>
                                    <a:pt x="78" y="100"/>
                                  </a:lnTo>
                                  <a:lnTo>
                                    <a:pt x="44" y="154"/>
                                  </a:lnTo>
                                  <a:lnTo>
                                    <a:pt x="19" y="216"/>
                                  </a:lnTo>
                                  <a:lnTo>
                                    <a:pt x="5" y="288"/>
                                  </a:lnTo>
                                  <a:lnTo>
                                    <a:pt x="0" y="368"/>
                                  </a:lnTo>
                                  <a:lnTo>
                                    <a:pt x="4" y="433"/>
                                  </a:lnTo>
                                  <a:lnTo>
                                    <a:pt x="15" y="491"/>
                                  </a:lnTo>
                                  <a:lnTo>
                                    <a:pt x="33" y="541"/>
                                  </a:lnTo>
                                  <a:lnTo>
                                    <a:pt x="59" y="583"/>
                                  </a:lnTo>
                                  <a:lnTo>
                                    <a:pt x="92" y="616"/>
                                  </a:lnTo>
                                  <a:lnTo>
                                    <a:pt x="129" y="640"/>
                                  </a:lnTo>
                                  <a:lnTo>
                                    <a:pt x="173" y="654"/>
                                  </a:lnTo>
                                  <a:lnTo>
                                    <a:pt x="222" y="659"/>
                                  </a:lnTo>
                                  <a:lnTo>
                                    <a:pt x="267" y="655"/>
                                  </a:lnTo>
                                  <a:lnTo>
                                    <a:pt x="308" y="644"/>
                                  </a:lnTo>
                                  <a:lnTo>
                                    <a:pt x="345" y="625"/>
                                  </a:lnTo>
                                  <a:lnTo>
                                    <a:pt x="378" y="599"/>
                                  </a:lnTo>
                                  <a:lnTo>
                                    <a:pt x="383" y="592"/>
                                  </a:lnTo>
                                  <a:lnTo>
                                    <a:pt x="224" y="592"/>
                                  </a:lnTo>
                                  <a:lnTo>
                                    <a:pt x="196" y="589"/>
                                  </a:lnTo>
                                  <a:lnTo>
                                    <a:pt x="171" y="581"/>
                                  </a:lnTo>
                                  <a:lnTo>
                                    <a:pt x="149" y="567"/>
                                  </a:lnTo>
                                  <a:lnTo>
                                    <a:pt x="129" y="547"/>
                                  </a:lnTo>
                                  <a:lnTo>
                                    <a:pt x="113" y="524"/>
                                  </a:lnTo>
                                  <a:lnTo>
                                    <a:pt x="102" y="498"/>
                                  </a:lnTo>
                                  <a:lnTo>
                                    <a:pt x="96" y="470"/>
                                  </a:lnTo>
                                  <a:lnTo>
                                    <a:pt x="93" y="440"/>
                                  </a:lnTo>
                                  <a:lnTo>
                                    <a:pt x="96" y="415"/>
                                  </a:lnTo>
                                  <a:lnTo>
                                    <a:pt x="102" y="392"/>
                                  </a:lnTo>
                                  <a:lnTo>
                                    <a:pt x="114" y="371"/>
                                  </a:lnTo>
                                  <a:lnTo>
                                    <a:pt x="129" y="352"/>
                                  </a:lnTo>
                                  <a:lnTo>
                                    <a:pt x="149" y="336"/>
                                  </a:lnTo>
                                  <a:lnTo>
                                    <a:pt x="88" y="336"/>
                                  </a:lnTo>
                                  <a:lnTo>
                                    <a:pt x="92" y="277"/>
                                  </a:lnTo>
                                  <a:lnTo>
                                    <a:pt x="102" y="224"/>
                                  </a:lnTo>
                                  <a:lnTo>
                                    <a:pt x="119" y="179"/>
                                  </a:lnTo>
                                  <a:lnTo>
                                    <a:pt x="143" y="139"/>
                                  </a:lnTo>
                                  <a:lnTo>
                                    <a:pt x="172" y="108"/>
                                  </a:lnTo>
                                  <a:lnTo>
                                    <a:pt x="205" y="85"/>
                                  </a:lnTo>
                                  <a:lnTo>
                                    <a:pt x="243" y="72"/>
                                  </a:lnTo>
                                  <a:lnTo>
                                    <a:pt x="285" y="67"/>
                                  </a:lnTo>
                                  <a:lnTo>
                                    <a:pt x="396" y="67"/>
                                  </a:lnTo>
                                  <a:lnTo>
                                    <a:pt x="396" y="19"/>
                                  </a:lnTo>
                                  <a:lnTo>
                                    <a:pt x="373" y="11"/>
                                  </a:lnTo>
                                  <a:lnTo>
                                    <a:pt x="347" y="5"/>
                                  </a:lnTo>
                                  <a:lnTo>
                                    <a:pt x="316" y="2"/>
                                  </a:lnTo>
                                  <a:lnTo>
                                    <a:pt x="282" y="0"/>
                                  </a:lnTo>
                                  <a:close/>
                                  <a:moveTo>
                                    <a:pt x="396" y="315"/>
                                  </a:moveTo>
                                  <a:lnTo>
                                    <a:pt x="224" y="315"/>
                                  </a:lnTo>
                                  <a:lnTo>
                                    <a:pt x="252" y="317"/>
                                  </a:lnTo>
                                  <a:lnTo>
                                    <a:pt x="278" y="324"/>
                                  </a:lnTo>
                                  <a:lnTo>
                                    <a:pt x="300" y="336"/>
                                  </a:lnTo>
                                  <a:lnTo>
                                    <a:pt x="318" y="352"/>
                                  </a:lnTo>
                                  <a:lnTo>
                                    <a:pt x="332" y="372"/>
                                  </a:lnTo>
                                  <a:lnTo>
                                    <a:pt x="343" y="395"/>
                                  </a:lnTo>
                                  <a:lnTo>
                                    <a:pt x="349" y="423"/>
                                  </a:lnTo>
                                  <a:lnTo>
                                    <a:pt x="351" y="454"/>
                                  </a:lnTo>
                                  <a:lnTo>
                                    <a:pt x="349" y="483"/>
                                  </a:lnTo>
                                  <a:lnTo>
                                    <a:pt x="342" y="509"/>
                                  </a:lnTo>
                                  <a:lnTo>
                                    <a:pt x="331" y="533"/>
                                  </a:lnTo>
                                  <a:lnTo>
                                    <a:pt x="316" y="553"/>
                                  </a:lnTo>
                                  <a:lnTo>
                                    <a:pt x="297" y="570"/>
                                  </a:lnTo>
                                  <a:lnTo>
                                    <a:pt x="276" y="582"/>
                                  </a:lnTo>
                                  <a:lnTo>
                                    <a:pt x="251" y="590"/>
                                  </a:lnTo>
                                  <a:lnTo>
                                    <a:pt x="224" y="592"/>
                                  </a:lnTo>
                                  <a:lnTo>
                                    <a:pt x="383" y="592"/>
                                  </a:lnTo>
                                  <a:lnTo>
                                    <a:pt x="404" y="567"/>
                                  </a:lnTo>
                                  <a:lnTo>
                                    <a:pt x="424" y="530"/>
                                  </a:lnTo>
                                  <a:lnTo>
                                    <a:pt x="435" y="490"/>
                                  </a:lnTo>
                                  <a:lnTo>
                                    <a:pt x="439" y="445"/>
                                  </a:lnTo>
                                  <a:lnTo>
                                    <a:pt x="436" y="403"/>
                                  </a:lnTo>
                                  <a:lnTo>
                                    <a:pt x="426" y="365"/>
                                  </a:lnTo>
                                  <a:lnTo>
                                    <a:pt x="409" y="331"/>
                                  </a:lnTo>
                                  <a:lnTo>
                                    <a:pt x="396" y="315"/>
                                  </a:lnTo>
                                  <a:close/>
                                  <a:moveTo>
                                    <a:pt x="245" y="248"/>
                                  </a:moveTo>
                                  <a:lnTo>
                                    <a:pt x="195" y="254"/>
                                  </a:lnTo>
                                  <a:lnTo>
                                    <a:pt x="153" y="270"/>
                                  </a:lnTo>
                                  <a:lnTo>
                                    <a:pt x="118" y="298"/>
                                  </a:lnTo>
                                  <a:lnTo>
                                    <a:pt x="90" y="336"/>
                                  </a:lnTo>
                                  <a:lnTo>
                                    <a:pt x="149" y="336"/>
                                  </a:lnTo>
                                  <a:lnTo>
                                    <a:pt x="149" y="336"/>
                                  </a:lnTo>
                                  <a:lnTo>
                                    <a:pt x="171" y="324"/>
                                  </a:lnTo>
                                  <a:lnTo>
                                    <a:pt x="196" y="317"/>
                                  </a:lnTo>
                                  <a:lnTo>
                                    <a:pt x="224" y="315"/>
                                  </a:lnTo>
                                  <a:lnTo>
                                    <a:pt x="396" y="315"/>
                                  </a:lnTo>
                                  <a:lnTo>
                                    <a:pt x="386" y="302"/>
                                  </a:lnTo>
                                  <a:lnTo>
                                    <a:pt x="357" y="279"/>
                                  </a:lnTo>
                                  <a:lnTo>
                                    <a:pt x="324" y="262"/>
                                  </a:lnTo>
                                  <a:lnTo>
                                    <a:pt x="287" y="252"/>
                                  </a:lnTo>
                                  <a:lnTo>
                                    <a:pt x="245" y="248"/>
                                  </a:lnTo>
                                  <a:close/>
                                  <a:moveTo>
                                    <a:pt x="396" y="67"/>
                                  </a:moveTo>
                                  <a:lnTo>
                                    <a:pt x="285" y="67"/>
                                  </a:lnTo>
                                  <a:lnTo>
                                    <a:pt x="313" y="69"/>
                                  </a:lnTo>
                                  <a:lnTo>
                                    <a:pt x="342" y="74"/>
                                  </a:lnTo>
                                  <a:lnTo>
                                    <a:pt x="369" y="82"/>
                                  </a:lnTo>
                                  <a:lnTo>
                                    <a:pt x="396" y="93"/>
                                  </a:lnTo>
                                  <a:lnTo>
                                    <a:pt x="396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71" name="任意多边形 1271"/>
                          <wps:cNvSpPr/>
                          <wps:spPr>
                            <a:xfrm>
                              <a:off x="3049" y="14023"/>
                              <a:ext cx="101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44" h="637">
                                  <a:moveTo>
                                    <a:pt x="444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341" y="72"/>
                                  </a:lnTo>
                                  <a:lnTo>
                                    <a:pt x="88" y="637"/>
                                  </a:lnTo>
                                  <a:lnTo>
                                    <a:pt x="177" y="637"/>
                                  </a:lnTo>
                                  <a:lnTo>
                                    <a:pt x="444" y="28"/>
                                  </a:lnTo>
                                  <a:lnTo>
                                    <a:pt x="44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72" name="任意多边形 1272"/>
                          <wps:cNvSpPr/>
                          <wps:spPr>
                            <a:xfrm>
                              <a:off x="3541" y="14020"/>
                              <a:ext cx="99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37" h="659">
                                  <a:moveTo>
                                    <a:pt x="227" y="0"/>
                                  </a:moveTo>
                                  <a:lnTo>
                                    <a:pt x="185" y="2"/>
                                  </a:lnTo>
                                  <a:lnTo>
                                    <a:pt x="146" y="11"/>
                                  </a:lnTo>
                                  <a:lnTo>
                                    <a:pt x="112" y="25"/>
                                  </a:lnTo>
                                  <a:lnTo>
                                    <a:pt x="81" y="44"/>
                                  </a:lnTo>
                                  <a:lnTo>
                                    <a:pt x="56" y="68"/>
                                  </a:lnTo>
                                  <a:lnTo>
                                    <a:pt x="38" y="95"/>
                                  </a:lnTo>
                                  <a:lnTo>
                                    <a:pt x="27" y="125"/>
                                  </a:lnTo>
                                  <a:lnTo>
                                    <a:pt x="24" y="158"/>
                                  </a:lnTo>
                                  <a:lnTo>
                                    <a:pt x="31" y="206"/>
                                  </a:lnTo>
                                  <a:lnTo>
                                    <a:pt x="54" y="247"/>
                                  </a:lnTo>
                                  <a:lnTo>
                                    <a:pt x="92" y="283"/>
                                  </a:lnTo>
                                  <a:lnTo>
                                    <a:pt x="146" y="312"/>
                                  </a:lnTo>
                                  <a:lnTo>
                                    <a:pt x="146" y="314"/>
                                  </a:lnTo>
                                  <a:lnTo>
                                    <a:pt x="82" y="346"/>
                                  </a:lnTo>
                                  <a:lnTo>
                                    <a:pt x="36" y="386"/>
                                  </a:lnTo>
                                  <a:lnTo>
                                    <a:pt x="9" y="434"/>
                                  </a:lnTo>
                                  <a:lnTo>
                                    <a:pt x="0" y="491"/>
                                  </a:lnTo>
                                  <a:lnTo>
                                    <a:pt x="3" y="526"/>
                                  </a:lnTo>
                                  <a:lnTo>
                                    <a:pt x="14" y="558"/>
                                  </a:lnTo>
                                  <a:lnTo>
                                    <a:pt x="32" y="587"/>
                                  </a:lnTo>
                                  <a:lnTo>
                                    <a:pt x="56" y="611"/>
                                  </a:lnTo>
                                  <a:lnTo>
                                    <a:pt x="87" y="632"/>
                                  </a:lnTo>
                                  <a:lnTo>
                                    <a:pt x="121" y="646"/>
                                  </a:lnTo>
                                  <a:lnTo>
                                    <a:pt x="160" y="655"/>
                                  </a:lnTo>
                                  <a:lnTo>
                                    <a:pt x="203" y="658"/>
                                  </a:lnTo>
                                  <a:lnTo>
                                    <a:pt x="255" y="655"/>
                                  </a:lnTo>
                                  <a:lnTo>
                                    <a:pt x="301" y="646"/>
                                  </a:lnTo>
                                  <a:lnTo>
                                    <a:pt x="341" y="631"/>
                                  </a:lnTo>
                                  <a:lnTo>
                                    <a:pt x="375" y="611"/>
                                  </a:lnTo>
                                  <a:lnTo>
                                    <a:pt x="395" y="592"/>
                                  </a:lnTo>
                                  <a:lnTo>
                                    <a:pt x="220" y="592"/>
                                  </a:lnTo>
                                  <a:lnTo>
                                    <a:pt x="191" y="590"/>
                                  </a:lnTo>
                                  <a:lnTo>
                                    <a:pt x="166" y="585"/>
                                  </a:lnTo>
                                  <a:lnTo>
                                    <a:pt x="143" y="575"/>
                                  </a:lnTo>
                                  <a:lnTo>
                                    <a:pt x="123" y="563"/>
                                  </a:lnTo>
                                  <a:lnTo>
                                    <a:pt x="107" y="547"/>
                                  </a:lnTo>
                                  <a:lnTo>
                                    <a:pt x="96" y="529"/>
                                  </a:lnTo>
                                  <a:lnTo>
                                    <a:pt x="89" y="509"/>
                                  </a:lnTo>
                                  <a:lnTo>
                                    <a:pt x="86" y="487"/>
                                  </a:lnTo>
                                  <a:lnTo>
                                    <a:pt x="94" y="445"/>
                                  </a:lnTo>
                                  <a:lnTo>
                                    <a:pt x="118" y="408"/>
                                  </a:lnTo>
                                  <a:lnTo>
                                    <a:pt x="157" y="377"/>
                                  </a:lnTo>
                                  <a:lnTo>
                                    <a:pt x="213" y="350"/>
                                  </a:lnTo>
                                  <a:lnTo>
                                    <a:pt x="361" y="350"/>
                                  </a:lnTo>
                                  <a:lnTo>
                                    <a:pt x="352" y="343"/>
                                  </a:lnTo>
                                  <a:lnTo>
                                    <a:pt x="287" y="313"/>
                                  </a:lnTo>
                                  <a:lnTo>
                                    <a:pt x="287" y="312"/>
                                  </a:lnTo>
                                  <a:lnTo>
                                    <a:pt x="343" y="280"/>
                                  </a:lnTo>
                                  <a:lnTo>
                                    <a:pt x="344" y="278"/>
                                  </a:lnTo>
                                  <a:lnTo>
                                    <a:pt x="218" y="278"/>
                                  </a:lnTo>
                                  <a:lnTo>
                                    <a:pt x="171" y="255"/>
                                  </a:lnTo>
                                  <a:lnTo>
                                    <a:pt x="138" y="227"/>
                                  </a:lnTo>
                                  <a:lnTo>
                                    <a:pt x="118" y="195"/>
                                  </a:lnTo>
                                  <a:lnTo>
                                    <a:pt x="111" y="157"/>
                                  </a:lnTo>
                                  <a:lnTo>
                                    <a:pt x="113" y="138"/>
                                  </a:lnTo>
                                  <a:lnTo>
                                    <a:pt x="119" y="121"/>
                                  </a:lnTo>
                                  <a:lnTo>
                                    <a:pt x="129" y="105"/>
                                  </a:lnTo>
                                  <a:lnTo>
                                    <a:pt x="143" y="92"/>
                                  </a:lnTo>
                                  <a:lnTo>
                                    <a:pt x="160" y="80"/>
                                  </a:lnTo>
                                  <a:lnTo>
                                    <a:pt x="179" y="72"/>
                                  </a:lnTo>
                                  <a:lnTo>
                                    <a:pt x="199" y="67"/>
                                  </a:lnTo>
                                  <a:lnTo>
                                    <a:pt x="221" y="66"/>
                                  </a:lnTo>
                                  <a:lnTo>
                                    <a:pt x="386" y="66"/>
                                  </a:lnTo>
                                  <a:lnTo>
                                    <a:pt x="384" y="63"/>
                                  </a:lnTo>
                                  <a:lnTo>
                                    <a:pt x="361" y="41"/>
                                  </a:lnTo>
                                  <a:lnTo>
                                    <a:pt x="333" y="23"/>
                                  </a:lnTo>
                                  <a:lnTo>
                                    <a:pt x="301" y="10"/>
                                  </a:lnTo>
                                  <a:lnTo>
                                    <a:pt x="266" y="2"/>
                                  </a:lnTo>
                                  <a:lnTo>
                                    <a:pt x="227" y="0"/>
                                  </a:lnTo>
                                  <a:close/>
                                  <a:moveTo>
                                    <a:pt x="361" y="350"/>
                                  </a:moveTo>
                                  <a:lnTo>
                                    <a:pt x="213" y="350"/>
                                  </a:lnTo>
                                  <a:lnTo>
                                    <a:pt x="273" y="376"/>
                                  </a:lnTo>
                                  <a:lnTo>
                                    <a:pt x="315" y="408"/>
                                  </a:lnTo>
                                  <a:lnTo>
                                    <a:pt x="341" y="446"/>
                                  </a:lnTo>
                                  <a:lnTo>
                                    <a:pt x="350" y="489"/>
                                  </a:lnTo>
                                  <a:lnTo>
                                    <a:pt x="347" y="510"/>
                                  </a:lnTo>
                                  <a:lnTo>
                                    <a:pt x="340" y="530"/>
                                  </a:lnTo>
                                  <a:lnTo>
                                    <a:pt x="329" y="547"/>
                                  </a:lnTo>
                                  <a:lnTo>
                                    <a:pt x="313" y="563"/>
                                  </a:lnTo>
                                  <a:lnTo>
                                    <a:pt x="294" y="576"/>
                                  </a:lnTo>
                                  <a:lnTo>
                                    <a:pt x="272" y="585"/>
                                  </a:lnTo>
                                  <a:lnTo>
                                    <a:pt x="247" y="590"/>
                                  </a:lnTo>
                                  <a:lnTo>
                                    <a:pt x="220" y="592"/>
                                  </a:lnTo>
                                  <a:lnTo>
                                    <a:pt x="395" y="592"/>
                                  </a:lnTo>
                                  <a:lnTo>
                                    <a:pt x="402" y="585"/>
                                  </a:lnTo>
                                  <a:lnTo>
                                    <a:pt x="421" y="556"/>
                                  </a:lnTo>
                                  <a:lnTo>
                                    <a:pt x="432" y="522"/>
                                  </a:lnTo>
                                  <a:lnTo>
                                    <a:pt x="436" y="484"/>
                                  </a:lnTo>
                                  <a:lnTo>
                                    <a:pt x="427" y="428"/>
                                  </a:lnTo>
                                  <a:lnTo>
                                    <a:pt x="399" y="381"/>
                                  </a:lnTo>
                                  <a:lnTo>
                                    <a:pt x="361" y="350"/>
                                  </a:lnTo>
                                  <a:close/>
                                  <a:moveTo>
                                    <a:pt x="386" y="66"/>
                                  </a:moveTo>
                                  <a:lnTo>
                                    <a:pt x="221" y="66"/>
                                  </a:lnTo>
                                  <a:lnTo>
                                    <a:pt x="244" y="67"/>
                                  </a:lnTo>
                                  <a:lnTo>
                                    <a:pt x="265" y="72"/>
                                  </a:lnTo>
                                  <a:lnTo>
                                    <a:pt x="283" y="80"/>
                                  </a:lnTo>
                                  <a:lnTo>
                                    <a:pt x="298" y="90"/>
                                  </a:lnTo>
                                  <a:lnTo>
                                    <a:pt x="311" y="104"/>
                                  </a:lnTo>
                                  <a:lnTo>
                                    <a:pt x="320" y="120"/>
                                  </a:lnTo>
                                  <a:lnTo>
                                    <a:pt x="325" y="138"/>
                                  </a:lnTo>
                                  <a:lnTo>
                                    <a:pt x="327" y="157"/>
                                  </a:lnTo>
                                  <a:lnTo>
                                    <a:pt x="327" y="158"/>
                                  </a:lnTo>
                                  <a:lnTo>
                                    <a:pt x="320" y="195"/>
                                  </a:lnTo>
                                  <a:lnTo>
                                    <a:pt x="300" y="227"/>
                                  </a:lnTo>
                                  <a:lnTo>
                                    <a:pt x="266" y="255"/>
                                  </a:lnTo>
                                  <a:lnTo>
                                    <a:pt x="218" y="278"/>
                                  </a:lnTo>
                                  <a:lnTo>
                                    <a:pt x="344" y="278"/>
                                  </a:lnTo>
                                  <a:lnTo>
                                    <a:pt x="382" y="242"/>
                                  </a:lnTo>
                                  <a:lnTo>
                                    <a:pt x="406" y="198"/>
                                  </a:lnTo>
                                  <a:lnTo>
                                    <a:pt x="414" y="148"/>
                                  </a:lnTo>
                                  <a:lnTo>
                                    <a:pt x="411" y="117"/>
                                  </a:lnTo>
                                  <a:lnTo>
                                    <a:pt x="401" y="89"/>
                                  </a:lnTo>
                                  <a:lnTo>
                                    <a:pt x="386" y="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73" name="任意多边形 1273"/>
                          <wps:cNvSpPr/>
                          <wps:spPr>
                            <a:xfrm>
                              <a:off x="1457" y="14204"/>
                              <a:ext cx="377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0" h="486">
                                  <a:moveTo>
                                    <a:pt x="518" y="434"/>
                                  </a:moveTo>
                                  <a:lnTo>
                                    <a:pt x="0" y="434"/>
                                  </a:lnTo>
                                  <a:lnTo>
                                    <a:pt x="0" y="465"/>
                                  </a:lnTo>
                                  <a:lnTo>
                                    <a:pt x="518" y="465"/>
                                  </a:lnTo>
                                  <a:lnTo>
                                    <a:pt x="518" y="434"/>
                                  </a:lnTo>
                                  <a:close/>
                                  <a:moveTo>
                                    <a:pt x="279" y="398"/>
                                  </a:moveTo>
                                  <a:lnTo>
                                    <a:pt x="241" y="398"/>
                                  </a:lnTo>
                                  <a:lnTo>
                                    <a:pt x="241" y="434"/>
                                  </a:lnTo>
                                  <a:lnTo>
                                    <a:pt x="279" y="434"/>
                                  </a:lnTo>
                                  <a:lnTo>
                                    <a:pt x="279" y="398"/>
                                  </a:lnTo>
                                  <a:close/>
                                  <a:moveTo>
                                    <a:pt x="480" y="369"/>
                                  </a:moveTo>
                                  <a:lnTo>
                                    <a:pt x="41" y="369"/>
                                  </a:lnTo>
                                  <a:lnTo>
                                    <a:pt x="41" y="398"/>
                                  </a:lnTo>
                                  <a:lnTo>
                                    <a:pt x="480" y="398"/>
                                  </a:lnTo>
                                  <a:lnTo>
                                    <a:pt x="480" y="369"/>
                                  </a:lnTo>
                                  <a:close/>
                                  <a:moveTo>
                                    <a:pt x="279" y="327"/>
                                  </a:moveTo>
                                  <a:lnTo>
                                    <a:pt x="241" y="327"/>
                                  </a:lnTo>
                                  <a:lnTo>
                                    <a:pt x="241" y="369"/>
                                  </a:lnTo>
                                  <a:lnTo>
                                    <a:pt x="279" y="369"/>
                                  </a:lnTo>
                                  <a:lnTo>
                                    <a:pt x="279" y="327"/>
                                  </a:lnTo>
                                  <a:close/>
                                  <a:moveTo>
                                    <a:pt x="460" y="159"/>
                                  </a:moveTo>
                                  <a:lnTo>
                                    <a:pt x="62" y="159"/>
                                  </a:lnTo>
                                  <a:lnTo>
                                    <a:pt x="62" y="345"/>
                                  </a:lnTo>
                                  <a:lnTo>
                                    <a:pt x="99" y="345"/>
                                  </a:lnTo>
                                  <a:lnTo>
                                    <a:pt x="99" y="327"/>
                                  </a:lnTo>
                                  <a:lnTo>
                                    <a:pt x="460" y="327"/>
                                  </a:lnTo>
                                  <a:lnTo>
                                    <a:pt x="460" y="299"/>
                                  </a:lnTo>
                                  <a:lnTo>
                                    <a:pt x="99" y="299"/>
                                  </a:lnTo>
                                  <a:lnTo>
                                    <a:pt x="99" y="256"/>
                                  </a:lnTo>
                                  <a:lnTo>
                                    <a:pt x="460" y="256"/>
                                  </a:lnTo>
                                  <a:lnTo>
                                    <a:pt x="460" y="230"/>
                                  </a:lnTo>
                                  <a:lnTo>
                                    <a:pt x="99" y="230"/>
                                  </a:lnTo>
                                  <a:lnTo>
                                    <a:pt x="99" y="188"/>
                                  </a:lnTo>
                                  <a:lnTo>
                                    <a:pt x="460" y="188"/>
                                  </a:lnTo>
                                  <a:lnTo>
                                    <a:pt x="460" y="159"/>
                                  </a:lnTo>
                                  <a:close/>
                                  <a:moveTo>
                                    <a:pt x="460" y="327"/>
                                  </a:moveTo>
                                  <a:lnTo>
                                    <a:pt x="423" y="327"/>
                                  </a:lnTo>
                                  <a:lnTo>
                                    <a:pt x="423" y="345"/>
                                  </a:lnTo>
                                  <a:lnTo>
                                    <a:pt x="460" y="345"/>
                                  </a:lnTo>
                                  <a:lnTo>
                                    <a:pt x="460" y="327"/>
                                  </a:lnTo>
                                  <a:close/>
                                  <a:moveTo>
                                    <a:pt x="279" y="256"/>
                                  </a:moveTo>
                                  <a:lnTo>
                                    <a:pt x="241" y="256"/>
                                  </a:lnTo>
                                  <a:lnTo>
                                    <a:pt x="241" y="299"/>
                                  </a:lnTo>
                                  <a:lnTo>
                                    <a:pt x="279" y="299"/>
                                  </a:lnTo>
                                  <a:lnTo>
                                    <a:pt x="279" y="256"/>
                                  </a:lnTo>
                                  <a:close/>
                                  <a:moveTo>
                                    <a:pt x="460" y="256"/>
                                  </a:moveTo>
                                  <a:lnTo>
                                    <a:pt x="423" y="256"/>
                                  </a:lnTo>
                                  <a:lnTo>
                                    <a:pt x="423" y="299"/>
                                  </a:lnTo>
                                  <a:lnTo>
                                    <a:pt x="460" y="299"/>
                                  </a:lnTo>
                                  <a:lnTo>
                                    <a:pt x="460" y="256"/>
                                  </a:lnTo>
                                  <a:close/>
                                  <a:moveTo>
                                    <a:pt x="279" y="188"/>
                                  </a:moveTo>
                                  <a:lnTo>
                                    <a:pt x="241" y="188"/>
                                  </a:lnTo>
                                  <a:lnTo>
                                    <a:pt x="241" y="230"/>
                                  </a:lnTo>
                                  <a:lnTo>
                                    <a:pt x="279" y="230"/>
                                  </a:lnTo>
                                  <a:lnTo>
                                    <a:pt x="279" y="188"/>
                                  </a:lnTo>
                                  <a:close/>
                                  <a:moveTo>
                                    <a:pt x="460" y="188"/>
                                  </a:moveTo>
                                  <a:lnTo>
                                    <a:pt x="423" y="188"/>
                                  </a:lnTo>
                                  <a:lnTo>
                                    <a:pt x="423" y="230"/>
                                  </a:lnTo>
                                  <a:lnTo>
                                    <a:pt x="460" y="230"/>
                                  </a:lnTo>
                                  <a:lnTo>
                                    <a:pt x="460" y="188"/>
                                  </a:lnTo>
                                  <a:close/>
                                  <a:moveTo>
                                    <a:pt x="279" y="124"/>
                                  </a:moveTo>
                                  <a:lnTo>
                                    <a:pt x="241" y="124"/>
                                  </a:lnTo>
                                  <a:lnTo>
                                    <a:pt x="241" y="159"/>
                                  </a:lnTo>
                                  <a:lnTo>
                                    <a:pt x="279" y="159"/>
                                  </a:lnTo>
                                  <a:lnTo>
                                    <a:pt x="279" y="124"/>
                                  </a:lnTo>
                                  <a:close/>
                                  <a:moveTo>
                                    <a:pt x="518" y="93"/>
                                  </a:moveTo>
                                  <a:lnTo>
                                    <a:pt x="4" y="93"/>
                                  </a:lnTo>
                                  <a:lnTo>
                                    <a:pt x="4" y="124"/>
                                  </a:lnTo>
                                  <a:lnTo>
                                    <a:pt x="518" y="124"/>
                                  </a:lnTo>
                                  <a:lnTo>
                                    <a:pt x="518" y="93"/>
                                  </a:lnTo>
                                  <a:close/>
                                  <a:moveTo>
                                    <a:pt x="279" y="55"/>
                                  </a:moveTo>
                                  <a:lnTo>
                                    <a:pt x="241" y="55"/>
                                  </a:lnTo>
                                  <a:lnTo>
                                    <a:pt x="241" y="93"/>
                                  </a:lnTo>
                                  <a:lnTo>
                                    <a:pt x="279" y="93"/>
                                  </a:lnTo>
                                  <a:lnTo>
                                    <a:pt x="279" y="55"/>
                                  </a:lnTo>
                                  <a:close/>
                                  <a:moveTo>
                                    <a:pt x="468" y="12"/>
                                  </a:moveTo>
                                  <a:lnTo>
                                    <a:pt x="398" y="16"/>
                                  </a:lnTo>
                                  <a:lnTo>
                                    <a:pt x="320" y="20"/>
                                  </a:lnTo>
                                  <a:lnTo>
                                    <a:pt x="233" y="2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9" y="38"/>
                                  </a:lnTo>
                                  <a:lnTo>
                                    <a:pt x="41" y="49"/>
                                  </a:lnTo>
                                  <a:lnTo>
                                    <a:pt x="43" y="59"/>
                                  </a:lnTo>
                                  <a:lnTo>
                                    <a:pt x="241" y="55"/>
                                  </a:lnTo>
                                  <a:lnTo>
                                    <a:pt x="279" y="55"/>
                                  </a:lnTo>
                                  <a:lnTo>
                                    <a:pt x="279" y="54"/>
                                  </a:lnTo>
                                  <a:lnTo>
                                    <a:pt x="474" y="46"/>
                                  </a:lnTo>
                                  <a:lnTo>
                                    <a:pt x="468" y="12"/>
                                  </a:lnTo>
                                  <a:close/>
                                  <a:moveTo>
                                    <a:pt x="1066" y="28"/>
                                  </a:moveTo>
                                  <a:lnTo>
                                    <a:pt x="793" y="28"/>
                                  </a:lnTo>
                                  <a:lnTo>
                                    <a:pt x="793" y="482"/>
                                  </a:lnTo>
                                  <a:lnTo>
                                    <a:pt x="835" y="482"/>
                                  </a:lnTo>
                                  <a:lnTo>
                                    <a:pt x="835" y="450"/>
                                  </a:lnTo>
                                  <a:lnTo>
                                    <a:pt x="1066" y="450"/>
                                  </a:lnTo>
                                  <a:lnTo>
                                    <a:pt x="1066" y="413"/>
                                  </a:lnTo>
                                  <a:lnTo>
                                    <a:pt x="835" y="413"/>
                                  </a:lnTo>
                                  <a:lnTo>
                                    <a:pt x="835" y="253"/>
                                  </a:lnTo>
                                  <a:lnTo>
                                    <a:pt x="1066" y="253"/>
                                  </a:lnTo>
                                  <a:lnTo>
                                    <a:pt x="1066" y="218"/>
                                  </a:lnTo>
                                  <a:lnTo>
                                    <a:pt x="835" y="218"/>
                                  </a:lnTo>
                                  <a:lnTo>
                                    <a:pt x="835" y="65"/>
                                  </a:lnTo>
                                  <a:lnTo>
                                    <a:pt x="1066" y="65"/>
                                  </a:lnTo>
                                  <a:lnTo>
                                    <a:pt x="1066" y="28"/>
                                  </a:lnTo>
                                  <a:close/>
                                  <a:moveTo>
                                    <a:pt x="1066" y="450"/>
                                  </a:moveTo>
                                  <a:lnTo>
                                    <a:pt x="1024" y="450"/>
                                  </a:lnTo>
                                  <a:lnTo>
                                    <a:pt x="1024" y="482"/>
                                  </a:lnTo>
                                  <a:lnTo>
                                    <a:pt x="1066" y="482"/>
                                  </a:lnTo>
                                  <a:lnTo>
                                    <a:pt x="1066" y="450"/>
                                  </a:lnTo>
                                  <a:close/>
                                  <a:moveTo>
                                    <a:pt x="1066" y="253"/>
                                  </a:moveTo>
                                  <a:lnTo>
                                    <a:pt x="1024" y="253"/>
                                  </a:lnTo>
                                  <a:lnTo>
                                    <a:pt x="1024" y="413"/>
                                  </a:lnTo>
                                  <a:lnTo>
                                    <a:pt x="1066" y="413"/>
                                  </a:lnTo>
                                  <a:lnTo>
                                    <a:pt x="1066" y="253"/>
                                  </a:lnTo>
                                  <a:close/>
                                  <a:moveTo>
                                    <a:pt x="1066" y="65"/>
                                  </a:moveTo>
                                  <a:lnTo>
                                    <a:pt x="1024" y="65"/>
                                  </a:lnTo>
                                  <a:lnTo>
                                    <a:pt x="1024" y="218"/>
                                  </a:lnTo>
                                  <a:lnTo>
                                    <a:pt x="1066" y="218"/>
                                  </a:lnTo>
                                  <a:lnTo>
                                    <a:pt x="1066" y="65"/>
                                  </a:lnTo>
                                  <a:close/>
                                  <a:moveTo>
                                    <a:pt x="758" y="22"/>
                                  </a:moveTo>
                                  <a:lnTo>
                                    <a:pt x="595" y="22"/>
                                  </a:lnTo>
                                  <a:lnTo>
                                    <a:pt x="595" y="485"/>
                                  </a:lnTo>
                                  <a:lnTo>
                                    <a:pt x="635" y="485"/>
                                  </a:lnTo>
                                  <a:lnTo>
                                    <a:pt x="635" y="57"/>
                                  </a:lnTo>
                                  <a:lnTo>
                                    <a:pt x="758" y="57"/>
                                  </a:lnTo>
                                  <a:lnTo>
                                    <a:pt x="758" y="22"/>
                                  </a:lnTo>
                                  <a:close/>
                                  <a:moveTo>
                                    <a:pt x="640" y="356"/>
                                  </a:moveTo>
                                  <a:lnTo>
                                    <a:pt x="644" y="366"/>
                                  </a:lnTo>
                                  <a:lnTo>
                                    <a:pt x="647" y="377"/>
                                  </a:lnTo>
                                  <a:lnTo>
                                    <a:pt x="650" y="387"/>
                                  </a:lnTo>
                                  <a:lnTo>
                                    <a:pt x="652" y="397"/>
                                  </a:lnTo>
                                  <a:lnTo>
                                    <a:pt x="667" y="398"/>
                                  </a:lnTo>
                                  <a:lnTo>
                                    <a:pt x="681" y="399"/>
                                  </a:lnTo>
                                  <a:lnTo>
                                    <a:pt x="695" y="398"/>
                                  </a:lnTo>
                                  <a:lnTo>
                                    <a:pt x="708" y="397"/>
                                  </a:lnTo>
                                  <a:lnTo>
                                    <a:pt x="735" y="386"/>
                                  </a:lnTo>
                                  <a:lnTo>
                                    <a:pt x="753" y="364"/>
                                  </a:lnTo>
                                  <a:lnTo>
                                    <a:pt x="754" y="360"/>
                                  </a:lnTo>
                                  <a:lnTo>
                                    <a:pt x="680" y="360"/>
                                  </a:lnTo>
                                  <a:lnTo>
                                    <a:pt x="668" y="360"/>
                                  </a:lnTo>
                                  <a:lnTo>
                                    <a:pt x="654" y="359"/>
                                  </a:lnTo>
                                  <a:lnTo>
                                    <a:pt x="640" y="356"/>
                                  </a:lnTo>
                                  <a:close/>
                                  <a:moveTo>
                                    <a:pt x="758" y="57"/>
                                  </a:moveTo>
                                  <a:lnTo>
                                    <a:pt x="716" y="57"/>
                                  </a:lnTo>
                                  <a:lnTo>
                                    <a:pt x="704" y="95"/>
                                  </a:lnTo>
                                  <a:lnTo>
                                    <a:pt x="692" y="131"/>
                                  </a:lnTo>
                                  <a:lnTo>
                                    <a:pt x="681" y="166"/>
                                  </a:lnTo>
                                  <a:lnTo>
                                    <a:pt x="669" y="200"/>
                                  </a:lnTo>
                                  <a:lnTo>
                                    <a:pt x="687" y="224"/>
                                  </a:lnTo>
                                  <a:lnTo>
                                    <a:pt x="701" y="247"/>
                                  </a:lnTo>
                                  <a:lnTo>
                                    <a:pt x="710" y="269"/>
                                  </a:lnTo>
                                  <a:lnTo>
                                    <a:pt x="716" y="289"/>
                                  </a:lnTo>
                                  <a:lnTo>
                                    <a:pt x="719" y="318"/>
                                  </a:lnTo>
                                  <a:lnTo>
                                    <a:pt x="716" y="339"/>
                                  </a:lnTo>
                                  <a:lnTo>
                                    <a:pt x="707" y="353"/>
                                  </a:lnTo>
                                  <a:lnTo>
                                    <a:pt x="692" y="360"/>
                                  </a:lnTo>
                                  <a:lnTo>
                                    <a:pt x="680" y="360"/>
                                  </a:lnTo>
                                  <a:lnTo>
                                    <a:pt x="754" y="360"/>
                                  </a:lnTo>
                                  <a:lnTo>
                                    <a:pt x="760" y="332"/>
                                  </a:lnTo>
                                  <a:lnTo>
                                    <a:pt x="758" y="291"/>
                                  </a:lnTo>
                                  <a:lnTo>
                                    <a:pt x="753" y="269"/>
                                  </a:lnTo>
                                  <a:lnTo>
                                    <a:pt x="743" y="245"/>
                                  </a:lnTo>
                                  <a:lnTo>
                                    <a:pt x="729" y="220"/>
                                  </a:lnTo>
                                  <a:lnTo>
                                    <a:pt x="710" y="194"/>
                                  </a:lnTo>
                                  <a:lnTo>
                                    <a:pt x="724" y="157"/>
                                  </a:lnTo>
                                  <a:lnTo>
                                    <a:pt x="737" y="121"/>
                                  </a:lnTo>
                                  <a:lnTo>
                                    <a:pt x="748" y="88"/>
                                  </a:lnTo>
                                  <a:lnTo>
                                    <a:pt x="758" y="57"/>
                                  </a:lnTo>
                                  <a:close/>
                                  <a:moveTo>
                                    <a:pt x="1348" y="223"/>
                                  </a:moveTo>
                                  <a:lnTo>
                                    <a:pt x="1305" y="223"/>
                                  </a:lnTo>
                                  <a:lnTo>
                                    <a:pt x="1305" y="484"/>
                                  </a:lnTo>
                                  <a:lnTo>
                                    <a:pt x="1348" y="484"/>
                                  </a:lnTo>
                                  <a:lnTo>
                                    <a:pt x="1348" y="223"/>
                                  </a:lnTo>
                                  <a:close/>
                                  <a:moveTo>
                                    <a:pt x="1412" y="372"/>
                                  </a:moveTo>
                                  <a:lnTo>
                                    <a:pt x="1415" y="382"/>
                                  </a:lnTo>
                                  <a:lnTo>
                                    <a:pt x="1417" y="392"/>
                                  </a:lnTo>
                                  <a:lnTo>
                                    <a:pt x="1419" y="403"/>
                                  </a:lnTo>
                                  <a:lnTo>
                                    <a:pt x="1420" y="415"/>
                                  </a:lnTo>
                                  <a:lnTo>
                                    <a:pt x="1438" y="416"/>
                                  </a:lnTo>
                                  <a:lnTo>
                                    <a:pt x="1457" y="417"/>
                                  </a:lnTo>
                                  <a:lnTo>
                                    <a:pt x="1479" y="418"/>
                                  </a:lnTo>
                                  <a:lnTo>
                                    <a:pt x="1503" y="418"/>
                                  </a:lnTo>
                                  <a:lnTo>
                                    <a:pt x="1540" y="413"/>
                                  </a:lnTo>
                                  <a:lnTo>
                                    <a:pt x="1568" y="400"/>
                                  </a:lnTo>
                                  <a:lnTo>
                                    <a:pt x="1584" y="379"/>
                                  </a:lnTo>
                                  <a:lnTo>
                                    <a:pt x="1497" y="379"/>
                                  </a:lnTo>
                                  <a:lnTo>
                                    <a:pt x="1477" y="379"/>
                                  </a:lnTo>
                                  <a:lnTo>
                                    <a:pt x="1456" y="377"/>
                                  </a:lnTo>
                                  <a:lnTo>
                                    <a:pt x="1435" y="375"/>
                                  </a:lnTo>
                                  <a:lnTo>
                                    <a:pt x="1412" y="372"/>
                                  </a:lnTo>
                                  <a:close/>
                                  <a:moveTo>
                                    <a:pt x="1604" y="187"/>
                                  </a:moveTo>
                                  <a:lnTo>
                                    <a:pt x="1169" y="187"/>
                                  </a:lnTo>
                                  <a:lnTo>
                                    <a:pt x="1169" y="223"/>
                                  </a:lnTo>
                                  <a:lnTo>
                                    <a:pt x="1559" y="223"/>
                                  </a:lnTo>
                                  <a:lnTo>
                                    <a:pt x="1558" y="257"/>
                                  </a:lnTo>
                                  <a:lnTo>
                                    <a:pt x="1556" y="287"/>
                                  </a:lnTo>
                                  <a:lnTo>
                                    <a:pt x="1554" y="312"/>
                                  </a:lnTo>
                                  <a:lnTo>
                                    <a:pt x="1551" y="333"/>
                                  </a:lnTo>
                                  <a:lnTo>
                                    <a:pt x="1547" y="353"/>
                                  </a:lnTo>
                                  <a:lnTo>
                                    <a:pt x="1536" y="367"/>
                                  </a:lnTo>
                                  <a:lnTo>
                                    <a:pt x="1520" y="376"/>
                                  </a:lnTo>
                                  <a:lnTo>
                                    <a:pt x="1497" y="379"/>
                                  </a:lnTo>
                                  <a:lnTo>
                                    <a:pt x="1584" y="379"/>
                                  </a:lnTo>
                                  <a:lnTo>
                                    <a:pt x="1585" y="377"/>
                                  </a:lnTo>
                                  <a:lnTo>
                                    <a:pt x="1593" y="346"/>
                                  </a:lnTo>
                                  <a:lnTo>
                                    <a:pt x="1596" y="315"/>
                                  </a:lnTo>
                                  <a:lnTo>
                                    <a:pt x="1598" y="278"/>
                                  </a:lnTo>
                                  <a:lnTo>
                                    <a:pt x="1601" y="236"/>
                                  </a:lnTo>
                                  <a:lnTo>
                                    <a:pt x="1604" y="187"/>
                                  </a:lnTo>
                                  <a:close/>
                                  <a:moveTo>
                                    <a:pt x="1514" y="101"/>
                                  </a:moveTo>
                                  <a:lnTo>
                                    <a:pt x="1471" y="101"/>
                                  </a:lnTo>
                                  <a:lnTo>
                                    <a:pt x="1471" y="156"/>
                                  </a:lnTo>
                                  <a:lnTo>
                                    <a:pt x="1514" y="156"/>
                                  </a:lnTo>
                                  <a:lnTo>
                                    <a:pt x="1514" y="101"/>
                                  </a:lnTo>
                                  <a:close/>
                                  <a:moveTo>
                                    <a:pt x="1331" y="101"/>
                                  </a:moveTo>
                                  <a:lnTo>
                                    <a:pt x="1288" y="101"/>
                                  </a:lnTo>
                                  <a:lnTo>
                                    <a:pt x="1288" y="156"/>
                                  </a:lnTo>
                                  <a:lnTo>
                                    <a:pt x="1331" y="156"/>
                                  </a:lnTo>
                                  <a:lnTo>
                                    <a:pt x="1331" y="101"/>
                                  </a:lnTo>
                                  <a:close/>
                                  <a:moveTo>
                                    <a:pt x="1659" y="65"/>
                                  </a:moveTo>
                                  <a:lnTo>
                                    <a:pt x="1143" y="65"/>
                                  </a:lnTo>
                                  <a:lnTo>
                                    <a:pt x="1143" y="101"/>
                                  </a:lnTo>
                                  <a:lnTo>
                                    <a:pt x="1659" y="101"/>
                                  </a:lnTo>
                                  <a:lnTo>
                                    <a:pt x="1659" y="65"/>
                                  </a:lnTo>
                                  <a:close/>
                                  <a:moveTo>
                                    <a:pt x="1331" y="0"/>
                                  </a:moveTo>
                                  <a:lnTo>
                                    <a:pt x="1288" y="0"/>
                                  </a:lnTo>
                                  <a:lnTo>
                                    <a:pt x="1288" y="65"/>
                                  </a:lnTo>
                                  <a:lnTo>
                                    <a:pt x="1331" y="65"/>
                                  </a:lnTo>
                                  <a:lnTo>
                                    <a:pt x="1331" y="0"/>
                                  </a:lnTo>
                                  <a:close/>
                                  <a:moveTo>
                                    <a:pt x="1514" y="0"/>
                                  </a:moveTo>
                                  <a:lnTo>
                                    <a:pt x="1471" y="0"/>
                                  </a:lnTo>
                                  <a:lnTo>
                                    <a:pt x="1471" y="65"/>
                                  </a:lnTo>
                                  <a:lnTo>
                                    <a:pt x="1514" y="65"/>
                                  </a:lnTo>
                                  <a:lnTo>
                                    <a:pt x="151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74" name="任意多边形 1274"/>
                          <wps:cNvSpPr/>
                          <wps:spPr>
                            <a:xfrm>
                              <a:off x="2010" y="14203"/>
                              <a:ext cx="249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6" h="488">
                                  <a:moveTo>
                                    <a:pt x="336" y="83"/>
                                  </a:moveTo>
                                  <a:lnTo>
                                    <a:pt x="291" y="83"/>
                                  </a:lnTo>
                                  <a:lnTo>
                                    <a:pt x="290" y="125"/>
                                  </a:lnTo>
                                  <a:lnTo>
                                    <a:pt x="289" y="164"/>
                                  </a:lnTo>
                                  <a:lnTo>
                                    <a:pt x="287" y="201"/>
                                  </a:lnTo>
                                  <a:lnTo>
                                    <a:pt x="284" y="235"/>
                                  </a:lnTo>
                                  <a:lnTo>
                                    <a:pt x="272" y="299"/>
                                  </a:lnTo>
                                  <a:lnTo>
                                    <a:pt x="246" y="357"/>
                                  </a:lnTo>
                                  <a:lnTo>
                                    <a:pt x="205" y="409"/>
                                  </a:lnTo>
                                  <a:lnTo>
                                    <a:pt x="151" y="456"/>
                                  </a:lnTo>
                                  <a:lnTo>
                                    <a:pt x="161" y="464"/>
                                  </a:lnTo>
                                  <a:lnTo>
                                    <a:pt x="170" y="472"/>
                                  </a:lnTo>
                                  <a:lnTo>
                                    <a:pt x="178" y="480"/>
                                  </a:lnTo>
                                  <a:lnTo>
                                    <a:pt x="185" y="488"/>
                                  </a:lnTo>
                                  <a:lnTo>
                                    <a:pt x="243" y="436"/>
                                  </a:lnTo>
                                  <a:lnTo>
                                    <a:pt x="287" y="377"/>
                                  </a:lnTo>
                                  <a:lnTo>
                                    <a:pt x="315" y="311"/>
                                  </a:lnTo>
                                  <a:lnTo>
                                    <a:pt x="328" y="238"/>
                                  </a:lnTo>
                                  <a:lnTo>
                                    <a:pt x="330" y="206"/>
                                  </a:lnTo>
                                  <a:lnTo>
                                    <a:pt x="333" y="170"/>
                                  </a:lnTo>
                                  <a:lnTo>
                                    <a:pt x="334" y="129"/>
                                  </a:lnTo>
                                  <a:lnTo>
                                    <a:pt x="336" y="83"/>
                                  </a:lnTo>
                                  <a:close/>
                                  <a:moveTo>
                                    <a:pt x="182" y="265"/>
                                  </a:moveTo>
                                  <a:lnTo>
                                    <a:pt x="80" y="265"/>
                                  </a:lnTo>
                                  <a:lnTo>
                                    <a:pt x="80" y="485"/>
                                  </a:lnTo>
                                  <a:lnTo>
                                    <a:pt x="120" y="485"/>
                                  </a:lnTo>
                                  <a:lnTo>
                                    <a:pt x="120" y="277"/>
                                  </a:lnTo>
                                  <a:lnTo>
                                    <a:pt x="184" y="277"/>
                                  </a:lnTo>
                                  <a:lnTo>
                                    <a:pt x="176" y="272"/>
                                  </a:lnTo>
                                  <a:lnTo>
                                    <a:pt x="182" y="265"/>
                                  </a:lnTo>
                                  <a:close/>
                                  <a:moveTo>
                                    <a:pt x="318" y="428"/>
                                  </a:moveTo>
                                  <a:lnTo>
                                    <a:pt x="320" y="438"/>
                                  </a:lnTo>
                                  <a:lnTo>
                                    <a:pt x="323" y="449"/>
                                  </a:lnTo>
                                  <a:lnTo>
                                    <a:pt x="325" y="460"/>
                                  </a:lnTo>
                                  <a:lnTo>
                                    <a:pt x="327" y="472"/>
                                  </a:lnTo>
                                  <a:lnTo>
                                    <a:pt x="371" y="473"/>
                                  </a:lnTo>
                                  <a:lnTo>
                                    <a:pt x="404" y="473"/>
                                  </a:lnTo>
                                  <a:lnTo>
                                    <a:pt x="440" y="468"/>
                                  </a:lnTo>
                                  <a:lnTo>
                                    <a:pt x="467" y="451"/>
                                  </a:lnTo>
                                  <a:lnTo>
                                    <a:pt x="477" y="432"/>
                                  </a:lnTo>
                                  <a:lnTo>
                                    <a:pt x="399" y="432"/>
                                  </a:lnTo>
                                  <a:lnTo>
                                    <a:pt x="383" y="432"/>
                                  </a:lnTo>
                                  <a:lnTo>
                                    <a:pt x="364" y="431"/>
                                  </a:lnTo>
                                  <a:lnTo>
                                    <a:pt x="342" y="429"/>
                                  </a:lnTo>
                                  <a:lnTo>
                                    <a:pt x="318" y="428"/>
                                  </a:lnTo>
                                  <a:close/>
                                  <a:moveTo>
                                    <a:pt x="501" y="45"/>
                                  </a:moveTo>
                                  <a:lnTo>
                                    <a:pt x="207" y="45"/>
                                  </a:lnTo>
                                  <a:lnTo>
                                    <a:pt x="207" y="83"/>
                                  </a:lnTo>
                                  <a:lnTo>
                                    <a:pt x="456" y="83"/>
                                  </a:lnTo>
                                  <a:lnTo>
                                    <a:pt x="453" y="184"/>
                                  </a:lnTo>
                                  <a:lnTo>
                                    <a:pt x="450" y="267"/>
                                  </a:lnTo>
                                  <a:lnTo>
                                    <a:pt x="448" y="332"/>
                                  </a:lnTo>
                                  <a:lnTo>
                                    <a:pt x="445" y="380"/>
                                  </a:lnTo>
                                  <a:lnTo>
                                    <a:pt x="441" y="403"/>
                                  </a:lnTo>
                                  <a:lnTo>
                                    <a:pt x="432" y="420"/>
                                  </a:lnTo>
                                  <a:lnTo>
                                    <a:pt x="419" y="429"/>
                                  </a:lnTo>
                                  <a:lnTo>
                                    <a:pt x="399" y="432"/>
                                  </a:lnTo>
                                  <a:lnTo>
                                    <a:pt x="477" y="432"/>
                                  </a:lnTo>
                                  <a:lnTo>
                                    <a:pt x="483" y="422"/>
                                  </a:lnTo>
                                  <a:lnTo>
                                    <a:pt x="489" y="382"/>
                                  </a:lnTo>
                                  <a:lnTo>
                                    <a:pt x="491" y="331"/>
                                  </a:lnTo>
                                  <a:lnTo>
                                    <a:pt x="494" y="251"/>
                                  </a:lnTo>
                                  <a:lnTo>
                                    <a:pt x="497" y="163"/>
                                  </a:lnTo>
                                  <a:lnTo>
                                    <a:pt x="501" y="45"/>
                                  </a:lnTo>
                                  <a:close/>
                                  <a:moveTo>
                                    <a:pt x="184" y="277"/>
                                  </a:moveTo>
                                  <a:lnTo>
                                    <a:pt x="120" y="277"/>
                                  </a:lnTo>
                                  <a:lnTo>
                                    <a:pt x="161" y="308"/>
                                  </a:lnTo>
                                  <a:lnTo>
                                    <a:pt x="202" y="339"/>
                                  </a:lnTo>
                                  <a:lnTo>
                                    <a:pt x="229" y="309"/>
                                  </a:lnTo>
                                  <a:lnTo>
                                    <a:pt x="189" y="281"/>
                                  </a:lnTo>
                                  <a:lnTo>
                                    <a:pt x="184" y="277"/>
                                  </a:lnTo>
                                  <a:close/>
                                  <a:moveTo>
                                    <a:pt x="182" y="95"/>
                                  </a:moveTo>
                                  <a:lnTo>
                                    <a:pt x="8" y="95"/>
                                  </a:lnTo>
                                  <a:lnTo>
                                    <a:pt x="8" y="131"/>
                                  </a:lnTo>
                                  <a:lnTo>
                                    <a:pt x="135" y="131"/>
                                  </a:lnTo>
                                  <a:lnTo>
                                    <a:pt x="105" y="176"/>
                                  </a:lnTo>
                                  <a:lnTo>
                                    <a:pt x="72" y="216"/>
                                  </a:lnTo>
                                  <a:lnTo>
                                    <a:pt x="37" y="251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4" y="293"/>
                                  </a:lnTo>
                                  <a:lnTo>
                                    <a:pt x="8" y="304"/>
                                  </a:lnTo>
                                  <a:lnTo>
                                    <a:pt x="11" y="314"/>
                                  </a:lnTo>
                                  <a:lnTo>
                                    <a:pt x="14" y="324"/>
                                  </a:lnTo>
                                  <a:lnTo>
                                    <a:pt x="31" y="310"/>
                                  </a:lnTo>
                                  <a:lnTo>
                                    <a:pt x="48" y="295"/>
                                  </a:lnTo>
                                  <a:lnTo>
                                    <a:pt x="64" y="280"/>
                                  </a:lnTo>
                                  <a:lnTo>
                                    <a:pt x="80" y="265"/>
                                  </a:lnTo>
                                  <a:lnTo>
                                    <a:pt x="182" y="265"/>
                                  </a:lnTo>
                                  <a:lnTo>
                                    <a:pt x="191" y="254"/>
                                  </a:lnTo>
                                  <a:lnTo>
                                    <a:pt x="193" y="252"/>
                                  </a:lnTo>
                                  <a:lnTo>
                                    <a:pt x="146" y="252"/>
                                  </a:lnTo>
                                  <a:lnTo>
                                    <a:pt x="128" y="240"/>
                                  </a:lnTo>
                                  <a:lnTo>
                                    <a:pt x="120" y="235"/>
                                  </a:lnTo>
                                  <a:lnTo>
                                    <a:pt x="120" y="220"/>
                                  </a:lnTo>
                                  <a:lnTo>
                                    <a:pt x="136" y="199"/>
                                  </a:lnTo>
                                  <a:lnTo>
                                    <a:pt x="152" y="177"/>
                                  </a:lnTo>
                                  <a:lnTo>
                                    <a:pt x="167" y="155"/>
                                  </a:lnTo>
                                  <a:lnTo>
                                    <a:pt x="182" y="132"/>
                                  </a:lnTo>
                                  <a:lnTo>
                                    <a:pt x="182" y="95"/>
                                  </a:lnTo>
                                  <a:close/>
                                  <a:moveTo>
                                    <a:pt x="195" y="184"/>
                                  </a:moveTo>
                                  <a:lnTo>
                                    <a:pt x="183" y="201"/>
                                  </a:lnTo>
                                  <a:lnTo>
                                    <a:pt x="171" y="218"/>
                                  </a:lnTo>
                                  <a:lnTo>
                                    <a:pt x="159" y="235"/>
                                  </a:lnTo>
                                  <a:lnTo>
                                    <a:pt x="146" y="252"/>
                                  </a:lnTo>
                                  <a:lnTo>
                                    <a:pt x="193" y="252"/>
                                  </a:lnTo>
                                  <a:lnTo>
                                    <a:pt x="205" y="237"/>
                                  </a:lnTo>
                                  <a:lnTo>
                                    <a:pt x="218" y="220"/>
                                  </a:lnTo>
                                  <a:lnTo>
                                    <a:pt x="229" y="204"/>
                                  </a:lnTo>
                                  <a:lnTo>
                                    <a:pt x="195" y="184"/>
                                  </a:lnTo>
                                  <a:close/>
                                  <a:moveTo>
                                    <a:pt x="95" y="0"/>
                                  </a:moveTo>
                                  <a:lnTo>
                                    <a:pt x="58" y="17"/>
                                  </a:lnTo>
                                  <a:lnTo>
                                    <a:pt x="68" y="32"/>
                                  </a:lnTo>
                                  <a:lnTo>
                                    <a:pt x="77" y="49"/>
                                  </a:lnTo>
                                  <a:lnTo>
                                    <a:pt x="87" y="67"/>
                                  </a:lnTo>
                                  <a:lnTo>
                                    <a:pt x="97" y="86"/>
                                  </a:lnTo>
                                  <a:lnTo>
                                    <a:pt x="136" y="67"/>
                                  </a:lnTo>
                                  <a:lnTo>
                                    <a:pt x="125" y="49"/>
                                  </a:lnTo>
                                  <a:lnTo>
                                    <a:pt x="115" y="31"/>
                                  </a:lnTo>
                                  <a:lnTo>
                                    <a:pt x="105" y="15"/>
                                  </a:lnTo>
                                  <a:lnTo>
                                    <a:pt x="95" y="0"/>
                                  </a:lnTo>
                                  <a:close/>
                                  <a:moveTo>
                                    <a:pt x="862" y="227"/>
                                  </a:moveTo>
                                  <a:lnTo>
                                    <a:pt x="814" y="227"/>
                                  </a:lnTo>
                                  <a:lnTo>
                                    <a:pt x="814" y="488"/>
                                  </a:lnTo>
                                  <a:lnTo>
                                    <a:pt x="862" y="488"/>
                                  </a:lnTo>
                                  <a:lnTo>
                                    <a:pt x="862" y="227"/>
                                  </a:lnTo>
                                  <a:close/>
                                  <a:moveTo>
                                    <a:pt x="1096" y="187"/>
                                  </a:moveTo>
                                  <a:lnTo>
                                    <a:pt x="581" y="187"/>
                                  </a:lnTo>
                                  <a:lnTo>
                                    <a:pt x="581" y="227"/>
                                  </a:lnTo>
                                  <a:lnTo>
                                    <a:pt x="1096" y="227"/>
                                  </a:lnTo>
                                  <a:lnTo>
                                    <a:pt x="1096" y="187"/>
                                  </a:lnTo>
                                  <a:close/>
                                  <a:moveTo>
                                    <a:pt x="862" y="5"/>
                                  </a:moveTo>
                                  <a:lnTo>
                                    <a:pt x="814" y="5"/>
                                  </a:lnTo>
                                  <a:lnTo>
                                    <a:pt x="814" y="187"/>
                                  </a:lnTo>
                                  <a:lnTo>
                                    <a:pt x="862" y="187"/>
                                  </a:lnTo>
                                  <a:lnTo>
                                    <a:pt x="862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75" name="任意多边形 1275"/>
                          <wps:cNvSpPr/>
                          <wps:spPr>
                            <a:xfrm>
                              <a:off x="2492" y="14205"/>
                              <a:ext cx="248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3" h="483">
                                  <a:moveTo>
                                    <a:pt x="515" y="182"/>
                                  </a:moveTo>
                                  <a:lnTo>
                                    <a:pt x="281" y="182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233" y="0"/>
                                  </a:lnTo>
                                  <a:lnTo>
                                    <a:pt x="233" y="182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33" y="222"/>
                                  </a:lnTo>
                                  <a:lnTo>
                                    <a:pt x="233" y="483"/>
                                  </a:lnTo>
                                  <a:lnTo>
                                    <a:pt x="281" y="483"/>
                                  </a:lnTo>
                                  <a:lnTo>
                                    <a:pt x="281" y="222"/>
                                  </a:lnTo>
                                  <a:lnTo>
                                    <a:pt x="515" y="222"/>
                                  </a:lnTo>
                                  <a:lnTo>
                                    <a:pt x="515" y="182"/>
                                  </a:lnTo>
                                  <a:close/>
                                  <a:moveTo>
                                    <a:pt x="1093" y="204"/>
                                  </a:moveTo>
                                  <a:lnTo>
                                    <a:pt x="568" y="204"/>
                                  </a:lnTo>
                                  <a:lnTo>
                                    <a:pt x="568" y="247"/>
                                  </a:lnTo>
                                  <a:lnTo>
                                    <a:pt x="1093" y="247"/>
                                  </a:lnTo>
                                  <a:lnTo>
                                    <a:pt x="1093" y="20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76" name="任意多边形 1276"/>
                          <wps:cNvSpPr/>
                          <wps:spPr>
                            <a:xfrm>
                              <a:off x="2976" y="14204"/>
                              <a:ext cx="246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3" h="483">
                                  <a:moveTo>
                                    <a:pt x="514" y="182"/>
                                  </a:moveTo>
                                  <a:lnTo>
                                    <a:pt x="281" y="182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2" y="182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32" y="222"/>
                                  </a:lnTo>
                                  <a:lnTo>
                                    <a:pt x="232" y="483"/>
                                  </a:lnTo>
                                  <a:lnTo>
                                    <a:pt x="281" y="483"/>
                                  </a:lnTo>
                                  <a:lnTo>
                                    <a:pt x="281" y="222"/>
                                  </a:lnTo>
                                  <a:lnTo>
                                    <a:pt x="514" y="222"/>
                                  </a:lnTo>
                                  <a:lnTo>
                                    <a:pt x="514" y="182"/>
                                  </a:lnTo>
                                  <a:close/>
                                  <a:moveTo>
                                    <a:pt x="1083" y="384"/>
                                  </a:moveTo>
                                  <a:lnTo>
                                    <a:pt x="575" y="384"/>
                                  </a:lnTo>
                                  <a:lnTo>
                                    <a:pt x="575" y="425"/>
                                  </a:lnTo>
                                  <a:lnTo>
                                    <a:pt x="1083" y="425"/>
                                  </a:lnTo>
                                  <a:lnTo>
                                    <a:pt x="1083" y="3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77" name="任意多边形 1277"/>
                          <wps:cNvSpPr/>
                          <wps:spPr>
                            <a:xfrm>
                              <a:off x="3466" y="14204"/>
                              <a:ext cx="250" cy="1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8" h="492">
                                  <a:moveTo>
                                    <a:pt x="142" y="405"/>
                                  </a:moveTo>
                                  <a:lnTo>
                                    <a:pt x="128" y="435"/>
                                  </a:lnTo>
                                  <a:lnTo>
                                    <a:pt x="187" y="447"/>
                                  </a:lnTo>
                                  <a:lnTo>
                                    <a:pt x="248" y="461"/>
                                  </a:lnTo>
                                  <a:lnTo>
                                    <a:pt x="381" y="492"/>
                                  </a:lnTo>
                                  <a:lnTo>
                                    <a:pt x="398" y="459"/>
                                  </a:lnTo>
                                  <a:lnTo>
                                    <a:pt x="263" y="429"/>
                                  </a:lnTo>
                                  <a:lnTo>
                                    <a:pt x="201" y="416"/>
                                  </a:lnTo>
                                  <a:lnTo>
                                    <a:pt x="142" y="405"/>
                                  </a:lnTo>
                                  <a:close/>
                                  <a:moveTo>
                                    <a:pt x="208" y="308"/>
                                  </a:moveTo>
                                  <a:lnTo>
                                    <a:pt x="161" y="308"/>
                                  </a:lnTo>
                                  <a:lnTo>
                                    <a:pt x="126" y="335"/>
                                  </a:lnTo>
                                  <a:lnTo>
                                    <a:pt x="87" y="359"/>
                                  </a:lnTo>
                                  <a:lnTo>
                                    <a:pt x="45" y="381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8" y="408"/>
                                  </a:lnTo>
                                  <a:lnTo>
                                    <a:pt x="15" y="416"/>
                                  </a:lnTo>
                                  <a:lnTo>
                                    <a:pt x="21" y="424"/>
                                  </a:lnTo>
                                  <a:lnTo>
                                    <a:pt x="28" y="431"/>
                                  </a:lnTo>
                                  <a:lnTo>
                                    <a:pt x="80" y="404"/>
                                  </a:lnTo>
                                  <a:lnTo>
                                    <a:pt x="127" y="375"/>
                                  </a:lnTo>
                                  <a:lnTo>
                                    <a:pt x="170" y="343"/>
                                  </a:lnTo>
                                  <a:lnTo>
                                    <a:pt x="208" y="308"/>
                                  </a:lnTo>
                                  <a:close/>
                                  <a:moveTo>
                                    <a:pt x="359" y="308"/>
                                  </a:moveTo>
                                  <a:lnTo>
                                    <a:pt x="317" y="308"/>
                                  </a:lnTo>
                                  <a:lnTo>
                                    <a:pt x="352" y="344"/>
                                  </a:lnTo>
                                  <a:lnTo>
                                    <a:pt x="393" y="375"/>
                                  </a:lnTo>
                                  <a:lnTo>
                                    <a:pt x="441" y="402"/>
                                  </a:lnTo>
                                  <a:lnTo>
                                    <a:pt x="495" y="424"/>
                                  </a:lnTo>
                                  <a:lnTo>
                                    <a:pt x="502" y="416"/>
                                  </a:lnTo>
                                  <a:lnTo>
                                    <a:pt x="509" y="407"/>
                                  </a:lnTo>
                                  <a:lnTo>
                                    <a:pt x="516" y="399"/>
                                  </a:lnTo>
                                  <a:lnTo>
                                    <a:pt x="524" y="391"/>
                                  </a:lnTo>
                                  <a:lnTo>
                                    <a:pt x="474" y="376"/>
                                  </a:lnTo>
                                  <a:lnTo>
                                    <a:pt x="430" y="357"/>
                                  </a:lnTo>
                                  <a:lnTo>
                                    <a:pt x="392" y="334"/>
                                  </a:lnTo>
                                  <a:lnTo>
                                    <a:pt x="359" y="308"/>
                                  </a:lnTo>
                                  <a:close/>
                                  <a:moveTo>
                                    <a:pt x="197" y="338"/>
                                  </a:moveTo>
                                  <a:lnTo>
                                    <a:pt x="183" y="369"/>
                                  </a:lnTo>
                                  <a:lnTo>
                                    <a:pt x="226" y="377"/>
                                  </a:lnTo>
                                  <a:lnTo>
                                    <a:pt x="267" y="385"/>
                                  </a:lnTo>
                                  <a:lnTo>
                                    <a:pt x="309" y="394"/>
                                  </a:lnTo>
                                  <a:lnTo>
                                    <a:pt x="349" y="403"/>
                                  </a:lnTo>
                                  <a:lnTo>
                                    <a:pt x="363" y="371"/>
                                  </a:lnTo>
                                  <a:lnTo>
                                    <a:pt x="197" y="338"/>
                                  </a:lnTo>
                                  <a:close/>
                                  <a:moveTo>
                                    <a:pt x="508" y="277"/>
                                  </a:moveTo>
                                  <a:lnTo>
                                    <a:pt x="16" y="277"/>
                                  </a:lnTo>
                                  <a:lnTo>
                                    <a:pt x="16" y="308"/>
                                  </a:lnTo>
                                  <a:lnTo>
                                    <a:pt x="508" y="308"/>
                                  </a:lnTo>
                                  <a:lnTo>
                                    <a:pt x="508" y="277"/>
                                  </a:lnTo>
                                  <a:close/>
                                  <a:moveTo>
                                    <a:pt x="200" y="236"/>
                                  </a:moveTo>
                                  <a:lnTo>
                                    <a:pt x="162" y="236"/>
                                  </a:lnTo>
                                  <a:lnTo>
                                    <a:pt x="162" y="277"/>
                                  </a:lnTo>
                                  <a:lnTo>
                                    <a:pt x="200" y="277"/>
                                  </a:lnTo>
                                  <a:lnTo>
                                    <a:pt x="200" y="236"/>
                                  </a:lnTo>
                                  <a:close/>
                                  <a:moveTo>
                                    <a:pt x="363" y="236"/>
                                  </a:moveTo>
                                  <a:lnTo>
                                    <a:pt x="324" y="236"/>
                                  </a:lnTo>
                                  <a:lnTo>
                                    <a:pt x="324" y="277"/>
                                  </a:lnTo>
                                  <a:lnTo>
                                    <a:pt x="363" y="277"/>
                                  </a:lnTo>
                                  <a:lnTo>
                                    <a:pt x="363" y="236"/>
                                  </a:lnTo>
                                  <a:close/>
                                  <a:moveTo>
                                    <a:pt x="472" y="204"/>
                                  </a:moveTo>
                                  <a:lnTo>
                                    <a:pt x="54" y="204"/>
                                  </a:lnTo>
                                  <a:lnTo>
                                    <a:pt x="54" y="236"/>
                                  </a:lnTo>
                                  <a:lnTo>
                                    <a:pt x="472" y="236"/>
                                  </a:lnTo>
                                  <a:lnTo>
                                    <a:pt x="472" y="204"/>
                                  </a:lnTo>
                                  <a:close/>
                                  <a:moveTo>
                                    <a:pt x="200" y="163"/>
                                  </a:moveTo>
                                  <a:lnTo>
                                    <a:pt x="162" y="163"/>
                                  </a:lnTo>
                                  <a:lnTo>
                                    <a:pt x="162" y="204"/>
                                  </a:lnTo>
                                  <a:lnTo>
                                    <a:pt x="200" y="204"/>
                                  </a:lnTo>
                                  <a:lnTo>
                                    <a:pt x="200" y="163"/>
                                  </a:lnTo>
                                  <a:close/>
                                  <a:moveTo>
                                    <a:pt x="363" y="163"/>
                                  </a:moveTo>
                                  <a:lnTo>
                                    <a:pt x="324" y="163"/>
                                  </a:lnTo>
                                  <a:lnTo>
                                    <a:pt x="324" y="204"/>
                                  </a:lnTo>
                                  <a:lnTo>
                                    <a:pt x="363" y="204"/>
                                  </a:lnTo>
                                  <a:lnTo>
                                    <a:pt x="363" y="163"/>
                                  </a:lnTo>
                                  <a:close/>
                                  <a:moveTo>
                                    <a:pt x="484" y="132"/>
                                  </a:moveTo>
                                  <a:lnTo>
                                    <a:pt x="43" y="132"/>
                                  </a:lnTo>
                                  <a:lnTo>
                                    <a:pt x="43" y="163"/>
                                  </a:lnTo>
                                  <a:lnTo>
                                    <a:pt x="484" y="163"/>
                                  </a:lnTo>
                                  <a:lnTo>
                                    <a:pt x="484" y="132"/>
                                  </a:lnTo>
                                  <a:close/>
                                  <a:moveTo>
                                    <a:pt x="200" y="97"/>
                                  </a:moveTo>
                                  <a:lnTo>
                                    <a:pt x="162" y="97"/>
                                  </a:lnTo>
                                  <a:lnTo>
                                    <a:pt x="162" y="132"/>
                                  </a:lnTo>
                                  <a:lnTo>
                                    <a:pt x="200" y="132"/>
                                  </a:lnTo>
                                  <a:lnTo>
                                    <a:pt x="200" y="97"/>
                                  </a:lnTo>
                                  <a:close/>
                                  <a:moveTo>
                                    <a:pt x="363" y="97"/>
                                  </a:moveTo>
                                  <a:lnTo>
                                    <a:pt x="324" y="97"/>
                                  </a:lnTo>
                                  <a:lnTo>
                                    <a:pt x="324" y="132"/>
                                  </a:lnTo>
                                  <a:lnTo>
                                    <a:pt x="363" y="132"/>
                                  </a:lnTo>
                                  <a:lnTo>
                                    <a:pt x="363" y="97"/>
                                  </a:lnTo>
                                  <a:close/>
                                  <a:moveTo>
                                    <a:pt x="505" y="50"/>
                                  </a:moveTo>
                                  <a:lnTo>
                                    <a:pt x="21" y="50"/>
                                  </a:lnTo>
                                  <a:lnTo>
                                    <a:pt x="21" y="123"/>
                                  </a:lnTo>
                                  <a:lnTo>
                                    <a:pt x="60" y="123"/>
                                  </a:lnTo>
                                  <a:lnTo>
                                    <a:pt x="60" y="83"/>
                                  </a:lnTo>
                                  <a:lnTo>
                                    <a:pt x="505" y="83"/>
                                  </a:lnTo>
                                  <a:lnTo>
                                    <a:pt x="505" y="50"/>
                                  </a:lnTo>
                                  <a:close/>
                                  <a:moveTo>
                                    <a:pt x="505" y="83"/>
                                  </a:moveTo>
                                  <a:lnTo>
                                    <a:pt x="466" y="83"/>
                                  </a:lnTo>
                                  <a:lnTo>
                                    <a:pt x="466" y="123"/>
                                  </a:lnTo>
                                  <a:lnTo>
                                    <a:pt x="505" y="123"/>
                                  </a:lnTo>
                                  <a:lnTo>
                                    <a:pt x="505" y="83"/>
                                  </a:lnTo>
                                  <a:close/>
                                  <a:moveTo>
                                    <a:pt x="264" y="0"/>
                                  </a:moveTo>
                                  <a:lnTo>
                                    <a:pt x="226" y="16"/>
                                  </a:lnTo>
                                  <a:lnTo>
                                    <a:pt x="232" y="25"/>
                                  </a:lnTo>
                                  <a:lnTo>
                                    <a:pt x="237" y="33"/>
                                  </a:lnTo>
                                  <a:lnTo>
                                    <a:pt x="243" y="42"/>
                                  </a:lnTo>
                                  <a:lnTo>
                                    <a:pt x="248" y="50"/>
                                  </a:lnTo>
                                  <a:lnTo>
                                    <a:pt x="298" y="50"/>
                                  </a:lnTo>
                                  <a:lnTo>
                                    <a:pt x="290" y="38"/>
                                  </a:lnTo>
                                  <a:lnTo>
                                    <a:pt x="282" y="25"/>
                                  </a:lnTo>
                                  <a:lnTo>
                                    <a:pt x="273" y="12"/>
                                  </a:lnTo>
                                  <a:lnTo>
                                    <a:pt x="264" y="0"/>
                                  </a:lnTo>
                                  <a:close/>
                                  <a:moveTo>
                                    <a:pt x="790" y="170"/>
                                  </a:moveTo>
                                  <a:lnTo>
                                    <a:pt x="654" y="170"/>
                                  </a:lnTo>
                                  <a:lnTo>
                                    <a:pt x="654" y="195"/>
                                  </a:lnTo>
                                  <a:lnTo>
                                    <a:pt x="790" y="195"/>
                                  </a:lnTo>
                                  <a:lnTo>
                                    <a:pt x="790" y="170"/>
                                  </a:lnTo>
                                  <a:close/>
                                  <a:moveTo>
                                    <a:pt x="1016" y="170"/>
                                  </a:moveTo>
                                  <a:lnTo>
                                    <a:pt x="880" y="170"/>
                                  </a:lnTo>
                                  <a:lnTo>
                                    <a:pt x="880" y="195"/>
                                  </a:lnTo>
                                  <a:lnTo>
                                    <a:pt x="1016" y="195"/>
                                  </a:lnTo>
                                  <a:lnTo>
                                    <a:pt x="1016" y="170"/>
                                  </a:lnTo>
                                  <a:close/>
                                  <a:moveTo>
                                    <a:pt x="855" y="106"/>
                                  </a:moveTo>
                                  <a:lnTo>
                                    <a:pt x="815" y="106"/>
                                  </a:lnTo>
                                  <a:lnTo>
                                    <a:pt x="815" y="194"/>
                                  </a:lnTo>
                                  <a:lnTo>
                                    <a:pt x="855" y="194"/>
                                  </a:lnTo>
                                  <a:lnTo>
                                    <a:pt x="855" y="106"/>
                                  </a:lnTo>
                                  <a:close/>
                                  <a:moveTo>
                                    <a:pt x="1079" y="106"/>
                                  </a:moveTo>
                                  <a:lnTo>
                                    <a:pt x="1041" y="106"/>
                                  </a:lnTo>
                                  <a:lnTo>
                                    <a:pt x="1041" y="166"/>
                                  </a:lnTo>
                                  <a:lnTo>
                                    <a:pt x="1079" y="166"/>
                                  </a:lnTo>
                                  <a:lnTo>
                                    <a:pt x="1079" y="106"/>
                                  </a:lnTo>
                                  <a:close/>
                                  <a:moveTo>
                                    <a:pt x="1079" y="78"/>
                                  </a:moveTo>
                                  <a:lnTo>
                                    <a:pt x="591" y="78"/>
                                  </a:lnTo>
                                  <a:lnTo>
                                    <a:pt x="591" y="165"/>
                                  </a:lnTo>
                                  <a:lnTo>
                                    <a:pt x="629" y="165"/>
                                  </a:lnTo>
                                  <a:lnTo>
                                    <a:pt x="629" y="106"/>
                                  </a:lnTo>
                                  <a:lnTo>
                                    <a:pt x="1079" y="106"/>
                                  </a:lnTo>
                                  <a:lnTo>
                                    <a:pt x="1079" y="78"/>
                                  </a:lnTo>
                                  <a:close/>
                                  <a:moveTo>
                                    <a:pt x="790" y="125"/>
                                  </a:moveTo>
                                  <a:lnTo>
                                    <a:pt x="654" y="125"/>
                                  </a:lnTo>
                                  <a:lnTo>
                                    <a:pt x="654" y="150"/>
                                  </a:lnTo>
                                  <a:lnTo>
                                    <a:pt x="790" y="150"/>
                                  </a:lnTo>
                                  <a:lnTo>
                                    <a:pt x="790" y="125"/>
                                  </a:lnTo>
                                  <a:close/>
                                  <a:moveTo>
                                    <a:pt x="1016" y="125"/>
                                  </a:moveTo>
                                  <a:lnTo>
                                    <a:pt x="880" y="125"/>
                                  </a:lnTo>
                                  <a:lnTo>
                                    <a:pt x="880" y="150"/>
                                  </a:lnTo>
                                  <a:lnTo>
                                    <a:pt x="1016" y="150"/>
                                  </a:lnTo>
                                  <a:lnTo>
                                    <a:pt x="1016" y="125"/>
                                  </a:lnTo>
                                  <a:close/>
                                  <a:moveTo>
                                    <a:pt x="855" y="48"/>
                                  </a:moveTo>
                                  <a:lnTo>
                                    <a:pt x="815" y="48"/>
                                  </a:lnTo>
                                  <a:lnTo>
                                    <a:pt x="815" y="78"/>
                                  </a:lnTo>
                                  <a:lnTo>
                                    <a:pt x="855" y="78"/>
                                  </a:lnTo>
                                  <a:lnTo>
                                    <a:pt x="855" y="48"/>
                                  </a:lnTo>
                                  <a:close/>
                                  <a:moveTo>
                                    <a:pt x="1046" y="20"/>
                                  </a:moveTo>
                                  <a:lnTo>
                                    <a:pt x="624" y="20"/>
                                  </a:lnTo>
                                  <a:lnTo>
                                    <a:pt x="624" y="48"/>
                                  </a:lnTo>
                                  <a:lnTo>
                                    <a:pt x="1046" y="48"/>
                                  </a:lnTo>
                                  <a:lnTo>
                                    <a:pt x="1046" y="20"/>
                                  </a:lnTo>
                                  <a:close/>
                                  <a:moveTo>
                                    <a:pt x="1047" y="367"/>
                                  </a:moveTo>
                                  <a:lnTo>
                                    <a:pt x="827" y="367"/>
                                  </a:lnTo>
                                  <a:lnTo>
                                    <a:pt x="827" y="490"/>
                                  </a:lnTo>
                                  <a:lnTo>
                                    <a:pt x="862" y="490"/>
                                  </a:lnTo>
                                  <a:lnTo>
                                    <a:pt x="862" y="471"/>
                                  </a:lnTo>
                                  <a:lnTo>
                                    <a:pt x="1047" y="471"/>
                                  </a:lnTo>
                                  <a:lnTo>
                                    <a:pt x="1047" y="444"/>
                                  </a:lnTo>
                                  <a:lnTo>
                                    <a:pt x="862" y="444"/>
                                  </a:lnTo>
                                  <a:lnTo>
                                    <a:pt x="862" y="395"/>
                                  </a:lnTo>
                                  <a:lnTo>
                                    <a:pt x="1047" y="395"/>
                                  </a:lnTo>
                                  <a:lnTo>
                                    <a:pt x="1047" y="367"/>
                                  </a:lnTo>
                                  <a:close/>
                                  <a:moveTo>
                                    <a:pt x="1047" y="471"/>
                                  </a:moveTo>
                                  <a:lnTo>
                                    <a:pt x="1012" y="471"/>
                                  </a:lnTo>
                                  <a:lnTo>
                                    <a:pt x="1012" y="490"/>
                                  </a:lnTo>
                                  <a:lnTo>
                                    <a:pt x="1047" y="490"/>
                                  </a:lnTo>
                                  <a:lnTo>
                                    <a:pt x="1047" y="471"/>
                                  </a:lnTo>
                                  <a:close/>
                                  <a:moveTo>
                                    <a:pt x="638" y="347"/>
                                  </a:moveTo>
                                  <a:lnTo>
                                    <a:pt x="604" y="347"/>
                                  </a:lnTo>
                                  <a:lnTo>
                                    <a:pt x="604" y="439"/>
                                  </a:lnTo>
                                  <a:lnTo>
                                    <a:pt x="572" y="441"/>
                                  </a:lnTo>
                                  <a:lnTo>
                                    <a:pt x="580" y="474"/>
                                  </a:lnTo>
                                  <a:lnTo>
                                    <a:pt x="680" y="464"/>
                                  </a:lnTo>
                                  <a:lnTo>
                                    <a:pt x="793" y="455"/>
                                  </a:lnTo>
                                  <a:lnTo>
                                    <a:pt x="793" y="444"/>
                                  </a:lnTo>
                                  <a:lnTo>
                                    <a:pt x="793" y="437"/>
                                  </a:lnTo>
                                  <a:lnTo>
                                    <a:pt x="638" y="437"/>
                                  </a:lnTo>
                                  <a:lnTo>
                                    <a:pt x="638" y="347"/>
                                  </a:lnTo>
                                  <a:close/>
                                  <a:moveTo>
                                    <a:pt x="1047" y="395"/>
                                  </a:moveTo>
                                  <a:lnTo>
                                    <a:pt x="1012" y="395"/>
                                  </a:lnTo>
                                  <a:lnTo>
                                    <a:pt x="1012" y="444"/>
                                  </a:lnTo>
                                  <a:lnTo>
                                    <a:pt x="1047" y="444"/>
                                  </a:lnTo>
                                  <a:lnTo>
                                    <a:pt x="1047" y="395"/>
                                  </a:lnTo>
                                  <a:close/>
                                  <a:moveTo>
                                    <a:pt x="721" y="319"/>
                                  </a:moveTo>
                                  <a:lnTo>
                                    <a:pt x="687" y="319"/>
                                  </a:lnTo>
                                  <a:lnTo>
                                    <a:pt x="687" y="434"/>
                                  </a:lnTo>
                                  <a:lnTo>
                                    <a:pt x="638" y="437"/>
                                  </a:lnTo>
                                  <a:lnTo>
                                    <a:pt x="793" y="437"/>
                                  </a:lnTo>
                                  <a:lnTo>
                                    <a:pt x="793" y="435"/>
                                  </a:lnTo>
                                  <a:lnTo>
                                    <a:pt x="794" y="431"/>
                                  </a:lnTo>
                                  <a:lnTo>
                                    <a:pt x="721" y="431"/>
                                  </a:lnTo>
                                  <a:lnTo>
                                    <a:pt x="721" y="382"/>
                                  </a:lnTo>
                                  <a:lnTo>
                                    <a:pt x="784" y="382"/>
                                  </a:lnTo>
                                  <a:lnTo>
                                    <a:pt x="784" y="355"/>
                                  </a:lnTo>
                                  <a:lnTo>
                                    <a:pt x="721" y="355"/>
                                  </a:lnTo>
                                  <a:lnTo>
                                    <a:pt x="721" y="319"/>
                                  </a:lnTo>
                                  <a:close/>
                                  <a:moveTo>
                                    <a:pt x="795" y="424"/>
                                  </a:moveTo>
                                  <a:lnTo>
                                    <a:pt x="721" y="431"/>
                                  </a:lnTo>
                                  <a:lnTo>
                                    <a:pt x="794" y="431"/>
                                  </a:lnTo>
                                  <a:lnTo>
                                    <a:pt x="795" y="424"/>
                                  </a:lnTo>
                                  <a:close/>
                                  <a:moveTo>
                                    <a:pt x="897" y="273"/>
                                  </a:moveTo>
                                  <a:lnTo>
                                    <a:pt x="850" y="273"/>
                                  </a:lnTo>
                                  <a:lnTo>
                                    <a:pt x="862" y="283"/>
                                  </a:lnTo>
                                  <a:lnTo>
                                    <a:pt x="874" y="293"/>
                                  </a:lnTo>
                                  <a:lnTo>
                                    <a:pt x="888" y="302"/>
                                  </a:lnTo>
                                  <a:lnTo>
                                    <a:pt x="903" y="310"/>
                                  </a:lnTo>
                                  <a:lnTo>
                                    <a:pt x="876" y="318"/>
                                  </a:lnTo>
                                  <a:lnTo>
                                    <a:pt x="847" y="324"/>
                                  </a:lnTo>
                                  <a:lnTo>
                                    <a:pt x="816" y="329"/>
                                  </a:lnTo>
                                  <a:lnTo>
                                    <a:pt x="782" y="332"/>
                                  </a:lnTo>
                                  <a:lnTo>
                                    <a:pt x="791" y="344"/>
                                  </a:lnTo>
                                  <a:lnTo>
                                    <a:pt x="797" y="354"/>
                                  </a:lnTo>
                                  <a:lnTo>
                                    <a:pt x="800" y="363"/>
                                  </a:lnTo>
                                  <a:lnTo>
                                    <a:pt x="839" y="356"/>
                                  </a:lnTo>
                                  <a:lnTo>
                                    <a:pt x="875" y="348"/>
                                  </a:lnTo>
                                  <a:lnTo>
                                    <a:pt x="908" y="339"/>
                                  </a:lnTo>
                                  <a:lnTo>
                                    <a:pt x="939" y="327"/>
                                  </a:lnTo>
                                  <a:lnTo>
                                    <a:pt x="1097" y="327"/>
                                  </a:lnTo>
                                  <a:lnTo>
                                    <a:pt x="1097" y="327"/>
                                  </a:lnTo>
                                  <a:lnTo>
                                    <a:pt x="1098" y="326"/>
                                  </a:lnTo>
                                  <a:lnTo>
                                    <a:pt x="1064" y="325"/>
                                  </a:lnTo>
                                  <a:lnTo>
                                    <a:pt x="1033" y="321"/>
                                  </a:lnTo>
                                  <a:lnTo>
                                    <a:pt x="1003" y="316"/>
                                  </a:lnTo>
                                  <a:lnTo>
                                    <a:pt x="975" y="309"/>
                                  </a:lnTo>
                                  <a:lnTo>
                                    <a:pt x="995" y="296"/>
                                  </a:lnTo>
                                  <a:lnTo>
                                    <a:pt x="996" y="296"/>
                                  </a:lnTo>
                                  <a:lnTo>
                                    <a:pt x="940" y="296"/>
                                  </a:lnTo>
                                  <a:lnTo>
                                    <a:pt x="920" y="286"/>
                                  </a:lnTo>
                                  <a:lnTo>
                                    <a:pt x="902" y="276"/>
                                  </a:lnTo>
                                  <a:lnTo>
                                    <a:pt x="897" y="273"/>
                                  </a:lnTo>
                                  <a:close/>
                                  <a:moveTo>
                                    <a:pt x="1097" y="327"/>
                                  </a:moveTo>
                                  <a:lnTo>
                                    <a:pt x="939" y="327"/>
                                  </a:lnTo>
                                  <a:lnTo>
                                    <a:pt x="970" y="338"/>
                                  </a:lnTo>
                                  <a:lnTo>
                                    <a:pt x="1004" y="347"/>
                                  </a:lnTo>
                                  <a:lnTo>
                                    <a:pt x="1041" y="354"/>
                                  </a:lnTo>
                                  <a:lnTo>
                                    <a:pt x="1081" y="360"/>
                                  </a:lnTo>
                                  <a:lnTo>
                                    <a:pt x="1084" y="351"/>
                                  </a:lnTo>
                                  <a:lnTo>
                                    <a:pt x="1089" y="340"/>
                                  </a:lnTo>
                                  <a:lnTo>
                                    <a:pt x="1096" y="328"/>
                                  </a:lnTo>
                                  <a:lnTo>
                                    <a:pt x="1097" y="327"/>
                                  </a:lnTo>
                                  <a:lnTo>
                                    <a:pt x="1097" y="327"/>
                                  </a:lnTo>
                                  <a:close/>
                                  <a:moveTo>
                                    <a:pt x="780" y="216"/>
                                  </a:moveTo>
                                  <a:lnTo>
                                    <a:pt x="614" y="216"/>
                                  </a:lnTo>
                                  <a:lnTo>
                                    <a:pt x="614" y="331"/>
                                  </a:lnTo>
                                  <a:lnTo>
                                    <a:pt x="648" y="331"/>
                                  </a:lnTo>
                                  <a:lnTo>
                                    <a:pt x="648" y="319"/>
                                  </a:lnTo>
                                  <a:lnTo>
                                    <a:pt x="780" y="319"/>
                                  </a:lnTo>
                                  <a:lnTo>
                                    <a:pt x="780" y="293"/>
                                  </a:lnTo>
                                  <a:lnTo>
                                    <a:pt x="648" y="293"/>
                                  </a:lnTo>
                                  <a:lnTo>
                                    <a:pt x="648" y="242"/>
                                  </a:lnTo>
                                  <a:lnTo>
                                    <a:pt x="780" y="242"/>
                                  </a:lnTo>
                                  <a:lnTo>
                                    <a:pt x="780" y="216"/>
                                  </a:lnTo>
                                  <a:close/>
                                  <a:moveTo>
                                    <a:pt x="894" y="202"/>
                                  </a:moveTo>
                                  <a:lnTo>
                                    <a:pt x="858" y="202"/>
                                  </a:lnTo>
                                  <a:lnTo>
                                    <a:pt x="846" y="225"/>
                                  </a:lnTo>
                                  <a:lnTo>
                                    <a:pt x="831" y="246"/>
                                  </a:lnTo>
                                  <a:lnTo>
                                    <a:pt x="812" y="266"/>
                                  </a:lnTo>
                                  <a:lnTo>
                                    <a:pt x="789" y="285"/>
                                  </a:lnTo>
                                  <a:lnTo>
                                    <a:pt x="800" y="294"/>
                                  </a:lnTo>
                                  <a:lnTo>
                                    <a:pt x="808" y="302"/>
                                  </a:lnTo>
                                  <a:lnTo>
                                    <a:pt x="814" y="309"/>
                                  </a:lnTo>
                                  <a:lnTo>
                                    <a:pt x="824" y="300"/>
                                  </a:lnTo>
                                  <a:lnTo>
                                    <a:pt x="833" y="291"/>
                                  </a:lnTo>
                                  <a:lnTo>
                                    <a:pt x="842" y="282"/>
                                  </a:lnTo>
                                  <a:lnTo>
                                    <a:pt x="850" y="273"/>
                                  </a:lnTo>
                                  <a:lnTo>
                                    <a:pt x="897" y="273"/>
                                  </a:lnTo>
                                  <a:lnTo>
                                    <a:pt x="885" y="264"/>
                                  </a:lnTo>
                                  <a:lnTo>
                                    <a:pt x="869" y="251"/>
                                  </a:lnTo>
                                  <a:lnTo>
                                    <a:pt x="1046" y="251"/>
                                  </a:lnTo>
                                  <a:lnTo>
                                    <a:pt x="1046" y="224"/>
                                  </a:lnTo>
                                  <a:lnTo>
                                    <a:pt x="883" y="224"/>
                                  </a:lnTo>
                                  <a:lnTo>
                                    <a:pt x="887" y="217"/>
                                  </a:lnTo>
                                  <a:lnTo>
                                    <a:pt x="890" y="210"/>
                                  </a:lnTo>
                                  <a:lnTo>
                                    <a:pt x="894" y="202"/>
                                  </a:lnTo>
                                  <a:close/>
                                  <a:moveTo>
                                    <a:pt x="1046" y="251"/>
                                  </a:moveTo>
                                  <a:lnTo>
                                    <a:pt x="1001" y="251"/>
                                  </a:lnTo>
                                  <a:lnTo>
                                    <a:pt x="988" y="264"/>
                                  </a:lnTo>
                                  <a:lnTo>
                                    <a:pt x="974" y="275"/>
                                  </a:lnTo>
                                  <a:lnTo>
                                    <a:pt x="957" y="286"/>
                                  </a:lnTo>
                                  <a:lnTo>
                                    <a:pt x="940" y="296"/>
                                  </a:lnTo>
                                  <a:lnTo>
                                    <a:pt x="996" y="296"/>
                                  </a:lnTo>
                                  <a:lnTo>
                                    <a:pt x="1014" y="282"/>
                                  </a:lnTo>
                                  <a:lnTo>
                                    <a:pt x="1031" y="267"/>
                                  </a:lnTo>
                                  <a:lnTo>
                                    <a:pt x="1046" y="251"/>
                                  </a:lnTo>
                                  <a:close/>
                                  <a:moveTo>
                                    <a:pt x="780" y="242"/>
                                  </a:moveTo>
                                  <a:lnTo>
                                    <a:pt x="746" y="242"/>
                                  </a:lnTo>
                                  <a:lnTo>
                                    <a:pt x="746" y="293"/>
                                  </a:lnTo>
                                  <a:lnTo>
                                    <a:pt x="780" y="293"/>
                                  </a:lnTo>
                                  <a:lnTo>
                                    <a:pt x="780" y="2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78" name="任意多边形 1278"/>
                          <wps:cNvSpPr/>
                          <wps:spPr>
                            <a:xfrm>
                              <a:off x="1535" y="14411"/>
                              <a:ext cx="222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7" h="651">
                                  <a:moveTo>
                                    <a:pt x="395" y="581"/>
                                  </a:moveTo>
                                  <a:lnTo>
                                    <a:pt x="4" y="581"/>
                                  </a:lnTo>
                                  <a:lnTo>
                                    <a:pt x="4" y="650"/>
                                  </a:lnTo>
                                  <a:lnTo>
                                    <a:pt x="395" y="650"/>
                                  </a:lnTo>
                                  <a:lnTo>
                                    <a:pt x="395" y="581"/>
                                  </a:lnTo>
                                  <a:close/>
                                  <a:moveTo>
                                    <a:pt x="243" y="97"/>
                                  </a:moveTo>
                                  <a:lnTo>
                                    <a:pt x="157" y="97"/>
                                  </a:lnTo>
                                  <a:lnTo>
                                    <a:pt x="157" y="581"/>
                                  </a:lnTo>
                                  <a:lnTo>
                                    <a:pt x="243" y="581"/>
                                  </a:lnTo>
                                  <a:lnTo>
                                    <a:pt x="243" y="97"/>
                                  </a:lnTo>
                                  <a:close/>
                                  <a:moveTo>
                                    <a:pt x="243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157" y="97"/>
                                  </a:lnTo>
                                  <a:lnTo>
                                    <a:pt x="243" y="97"/>
                                  </a:lnTo>
                                  <a:lnTo>
                                    <a:pt x="243" y="0"/>
                                  </a:lnTo>
                                  <a:close/>
                                  <a:moveTo>
                                    <a:pt x="977" y="581"/>
                                  </a:moveTo>
                                  <a:lnTo>
                                    <a:pt x="586" y="581"/>
                                  </a:lnTo>
                                  <a:lnTo>
                                    <a:pt x="586" y="650"/>
                                  </a:lnTo>
                                  <a:lnTo>
                                    <a:pt x="977" y="650"/>
                                  </a:lnTo>
                                  <a:lnTo>
                                    <a:pt x="977" y="581"/>
                                  </a:lnTo>
                                  <a:close/>
                                  <a:moveTo>
                                    <a:pt x="825" y="97"/>
                                  </a:moveTo>
                                  <a:lnTo>
                                    <a:pt x="739" y="97"/>
                                  </a:lnTo>
                                  <a:lnTo>
                                    <a:pt x="739" y="581"/>
                                  </a:lnTo>
                                  <a:lnTo>
                                    <a:pt x="825" y="581"/>
                                  </a:lnTo>
                                  <a:lnTo>
                                    <a:pt x="825" y="97"/>
                                  </a:lnTo>
                                  <a:close/>
                                  <a:moveTo>
                                    <a:pt x="825" y="0"/>
                                  </a:moveTo>
                                  <a:lnTo>
                                    <a:pt x="582" y="66"/>
                                  </a:lnTo>
                                  <a:lnTo>
                                    <a:pt x="582" y="140"/>
                                  </a:lnTo>
                                  <a:lnTo>
                                    <a:pt x="739" y="97"/>
                                  </a:lnTo>
                                  <a:lnTo>
                                    <a:pt x="825" y="97"/>
                                  </a:lnTo>
                                  <a:lnTo>
                                    <a:pt x="82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79" name="任意多边形 1279"/>
                          <wps:cNvSpPr/>
                          <wps:spPr>
                            <a:xfrm>
                              <a:off x="2024" y="14411"/>
                              <a:ext cx="221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1" h="651">
                                  <a:moveTo>
                                    <a:pt x="395" y="582"/>
                                  </a:moveTo>
                                  <a:lnTo>
                                    <a:pt x="4" y="582"/>
                                  </a:lnTo>
                                  <a:lnTo>
                                    <a:pt x="4" y="651"/>
                                  </a:lnTo>
                                  <a:lnTo>
                                    <a:pt x="395" y="651"/>
                                  </a:lnTo>
                                  <a:lnTo>
                                    <a:pt x="395" y="582"/>
                                  </a:lnTo>
                                  <a:close/>
                                  <a:moveTo>
                                    <a:pt x="243" y="98"/>
                                  </a:moveTo>
                                  <a:lnTo>
                                    <a:pt x="157" y="98"/>
                                  </a:lnTo>
                                  <a:lnTo>
                                    <a:pt x="157" y="582"/>
                                  </a:lnTo>
                                  <a:lnTo>
                                    <a:pt x="243" y="582"/>
                                  </a:lnTo>
                                  <a:lnTo>
                                    <a:pt x="243" y="98"/>
                                  </a:lnTo>
                                  <a:close/>
                                  <a:moveTo>
                                    <a:pt x="243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157" y="98"/>
                                  </a:lnTo>
                                  <a:lnTo>
                                    <a:pt x="243" y="98"/>
                                  </a:lnTo>
                                  <a:lnTo>
                                    <a:pt x="243" y="0"/>
                                  </a:lnTo>
                                  <a:close/>
                                  <a:moveTo>
                                    <a:pt x="936" y="71"/>
                                  </a:moveTo>
                                  <a:lnTo>
                                    <a:pt x="758" y="71"/>
                                  </a:lnTo>
                                  <a:lnTo>
                                    <a:pt x="787" y="73"/>
                                  </a:lnTo>
                                  <a:lnTo>
                                    <a:pt x="812" y="78"/>
                                  </a:lnTo>
                                  <a:lnTo>
                                    <a:pt x="834" y="87"/>
                                  </a:lnTo>
                                  <a:lnTo>
                                    <a:pt x="852" y="100"/>
                                  </a:lnTo>
                                  <a:lnTo>
                                    <a:pt x="867" y="116"/>
                                  </a:lnTo>
                                  <a:lnTo>
                                    <a:pt x="877" y="135"/>
                                  </a:lnTo>
                                  <a:lnTo>
                                    <a:pt x="883" y="157"/>
                                  </a:lnTo>
                                  <a:lnTo>
                                    <a:pt x="885" y="183"/>
                                  </a:lnTo>
                                  <a:lnTo>
                                    <a:pt x="883" y="207"/>
                                  </a:lnTo>
                                  <a:lnTo>
                                    <a:pt x="878" y="230"/>
                                  </a:lnTo>
                                  <a:lnTo>
                                    <a:pt x="869" y="253"/>
                                  </a:lnTo>
                                  <a:lnTo>
                                    <a:pt x="857" y="275"/>
                                  </a:lnTo>
                                  <a:lnTo>
                                    <a:pt x="840" y="300"/>
                                  </a:lnTo>
                                  <a:lnTo>
                                    <a:pt x="816" y="328"/>
                                  </a:lnTo>
                                  <a:lnTo>
                                    <a:pt x="785" y="360"/>
                                  </a:lnTo>
                                  <a:lnTo>
                                    <a:pt x="748" y="396"/>
                                  </a:lnTo>
                                  <a:lnTo>
                                    <a:pt x="549" y="581"/>
                                  </a:lnTo>
                                  <a:lnTo>
                                    <a:pt x="549" y="651"/>
                                  </a:lnTo>
                                  <a:lnTo>
                                    <a:pt x="964" y="651"/>
                                  </a:lnTo>
                                  <a:lnTo>
                                    <a:pt x="964" y="579"/>
                                  </a:lnTo>
                                  <a:lnTo>
                                    <a:pt x="652" y="579"/>
                                  </a:lnTo>
                                  <a:lnTo>
                                    <a:pt x="652" y="578"/>
                                  </a:lnTo>
                                  <a:lnTo>
                                    <a:pt x="807" y="436"/>
                                  </a:lnTo>
                                  <a:lnTo>
                                    <a:pt x="851" y="394"/>
                                  </a:lnTo>
                                  <a:lnTo>
                                    <a:pt x="887" y="356"/>
                                  </a:lnTo>
                                  <a:lnTo>
                                    <a:pt x="915" y="321"/>
                                  </a:lnTo>
                                  <a:lnTo>
                                    <a:pt x="936" y="291"/>
                                  </a:lnTo>
                                  <a:lnTo>
                                    <a:pt x="951" y="262"/>
                                  </a:lnTo>
                                  <a:lnTo>
                                    <a:pt x="962" y="234"/>
                                  </a:lnTo>
                                  <a:lnTo>
                                    <a:pt x="968" y="204"/>
                                  </a:lnTo>
                                  <a:lnTo>
                                    <a:pt x="970" y="175"/>
                                  </a:lnTo>
                                  <a:lnTo>
                                    <a:pt x="967" y="138"/>
                                  </a:lnTo>
                                  <a:lnTo>
                                    <a:pt x="957" y="104"/>
                                  </a:lnTo>
                                  <a:lnTo>
                                    <a:pt x="940" y="75"/>
                                  </a:lnTo>
                                  <a:lnTo>
                                    <a:pt x="936" y="71"/>
                                  </a:lnTo>
                                  <a:close/>
                                  <a:moveTo>
                                    <a:pt x="772" y="3"/>
                                  </a:moveTo>
                                  <a:lnTo>
                                    <a:pt x="720" y="7"/>
                                  </a:lnTo>
                                  <a:lnTo>
                                    <a:pt x="671" y="18"/>
                                  </a:lnTo>
                                  <a:lnTo>
                                    <a:pt x="626" y="36"/>
                                  </a:lnTo>
                                  <a:lnTo>
                                    <a:pt x="584" y="61"/>
                                  </a:lnTo>
                                  <a:lnTo>
                                    <a:pt x="584" y="143"/>
                                  </a:lnTo>
                                  <a:lnTo>
                                    <a:pt x="626" y="111"/>
                                  </a:lnTo>
                                  <a:lnTo>
                                    <a:pt x="669" y="89"/>
                                  </a:lnTo>
                                  <a:lnTo>
                                    <a:pt x="713" y="75"/>
                                  </a:lnTo>
                                  <a:lnTo>
                                    <a:pt x="758" y="71"/>
                                  </a:lnTo>
                                  <a:lnTo>
                                    <a:pt x="936" y="71"/>
                                  </a:lnTo>
                                  <a:lnTo>
                                    <a:pt x="917" y="50"/>
                                  </a:lnTo>
                                  <a:lnTo>
                                    <a:pt x="888" y="29"/>
                                  </a:lnTo>
                                  <a:lnTo>
                                    <a:pt x="854" y="15"/>
                                  </a:lnTo>
                                  <a:lnTo>
                                    <a:pt x="815" y="6"/>
                                  </a:lnTo>
                                  <a:lnTo>
                                    <a:pt x="772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80" name="任意多边形 1280"/>
                          <wps:cNvSpPr/>
                          <wps:spPr>
                            <a:xfrm>
                              <a:off x="2506" y="14410"/>
                              <a:ext cx="219" cy="15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65" h="662">
                                  <a:moveTo>
                                    <a:pt x="395" y="581"/>
                                  </a:moveTo>
                                  <a:lnTo>
                                    <a:pt x="4" y="581"/>
                                  </a:lnTo>
                                  <a:lnTo>
                                    <a:pt x="4" y="651"/>
                                  </a:lnTo>
                                  <a:lnTo>
                                    <a:pt x="395" y="651"/>
                                  </a:lnTo>
                                  <a:lnTo>
                                    <a:pt x="395" y="581"/>
                                  </a:lnTo>
                                  <a:close/>
                                  <a:moveTo>
                                    <a:pt x="243" y="98"/>
                                  </a:moveTo>
                                  <a:lnTo>
                                    <a:pt x="157" y="98"/>
                                  </a:lnTo>
                                  <a:lnTo>
                                    <a:pt x="157" y="581"/>
                                  </a:lnTo>
                                  <a:lnTo>
                                    <a:pt x="243" y="581"/>
                                  </a:lnTo>
                                  <a:lnTo>
                                    <a:pt x="243" y="98"/>
                                  </a:lnTo>
                                  <a:close/>
                                  <a:moveTo>
                                    <a:pt x="243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157" y="98"/>
                                  </a:lnTo>
                                  <a:lnTo>
                                    <a:pt x="243" y="98"/>
                                  </a:lnTo>
                                  <a:lnTo>
                                    <a:pt x="243" y="0"/>
                                  </a:lnTo>
                                  <a:close/>
                                  <a:moveTo>
                                    <a:pt x="566" y="544"/>
                                  </a:moveTo>
                                  <a:lnTo>
                                    <a:pt x="566" y="628"/>
                                  </a:lnTo>
                                  <a:lnTo>
                                    <a:pt x="598" y="642"/>
                                  </a:lnTo>
                                  <a:lnTo>
                                    <a:pt x="635" y="653"/>
                                  </a:lnTo>
                                  <a:lnTo>
                                    <a:pt x="676" y="659"/>
                                  </a:lnTo>
                                  <a:lnTo>
                                    <a:pt x="722" y="661"/>
                                  </a:lnTo>
                                  <a:lnTo>
                                    <a:pt x="774" y="658"/>
                                  </a:lnTo>
                                  <a:lnTo>
                                    <a:pt x="821" y="648"/>
                                  </a:lnTo>
                                  <a:lnTo>
                                    <a:pt x="863" y="632"/>
                                  </a:lnTo>
                                  <a:lnTo>
                                    <a:pt x="898" y="609"/>
                                  </a:lnTo>
                                  <a:lnTo>
                                    <a:pt x="913" y="595"/>
                                  </a:lnTo>
                                  <a:lnTo>
                                    <a:pt x="724" y="595"/>
                                  </a:lnTo>
                                  <a:lnTo>
                                    <a:pt x="681" y="592"/>
                                  </a:lnTo>
                                  <a:lnTo>
                                    <a:pt x="640" y="582"/>
                                  </a:lnTo>
                                  <a:lnTo>
                                    <a:pt x="602" y="566"/>
                                  </a:lnTo>
                                  <a:lnTo>
                                    <a:pt x="566" y="544"/>
                                  </a:lnTo>
                                  <a:close/>
                                  <a:moveTo>
                                    <a:pt x="913" y="70"/>
                                  </a:moveTo>
                                  <a:lnTo>
                                    <a:pt x="727" y="70"/>
                                  </a:lnTo>
                                  <a:lnTo>
                                    <a:pt x="782" y="77"/>
                                  </a:lnTo>
                                  <a:lnTo>
                                    <a:pt x="822" y="96"/>
                                  </a:lnTo>
                                  <a:lnTo>
                                    <a:pt x="845" y="129"/>
                                  </a:lnTo>
                                  <a:lnTo>
                                    <a:pt x="853" y="175"/>
                                  </a:lnTo>
                                  <a:lnTo>
                                    <a:pt x="843" y="225"/>
                                  </a:lnTo>
                                  <a:lnTo>
                                    <a:pt x="812" y="260"/>
                                  </a:lnTo>
                                  <a:lnTo>
                                    <a:pt x="761" y="281"/>
                                  </a:lnTo>
                                  <a:lnTo>
                                    <a:pt x="689" y="288"/>
                                  </a:lnTo>
                                  <a:lnTo>
                                    <a:pt x="635" y="288"/>
                                  </a:lnTo>
                                  <a:lnTo>
                                    <a:pt x="635" y="355"/>
                                  </a:lnTo>
                                  <a:lnTo>
                                    <a:pt x="691" y="355"/>
                                  </a:lnTo>
                                  <a:lnTo>
                                    <a:pt x="772" y="363"/>
                                  </a:lnTo>
                                  <a:lnTo>
                                    <a:pt x="830" y="385"/>
                                  </a:lnTo>
                                  <a:lnTo>
                                    <a:pt x="865" y="423"/>
                                  </a:lnTo>
                                  <a:lnTo>
                                    <a:pt x="877" y="476"/>
                                  </a:lnTo>
                                  <a:lnTo>
                                    <a:pt x="874" y="502"/>
                                  </a:lnTo>
                                  <a:lnTo>
                                    <a:pt x="866" y="525"/>
                                  </a:lnTo>
                                  <a:lnTo>
                                    <a:pt x="854" y="545"/>
                                  </a:lnTo>
                                  <a:lnTo>
                                    <a:pt x="835" y="563"/>
                                  </a:lnTo>
                                  <a:lnTo>
                                    <a:pt x="813" y="577"/>
                                  </a:lnTo>
                                  <a:lnTo>
                                    <a:pt x="787" y="587"/>
                                  </a:lnTo>
                                  <a:lnTo>
                                    <a:pt x="757" y="593"/>
                                  </a:lnTo>
                                  <a:lnTo>
                                    <a:pt x="724" y="595"/>
                                  </a:lnTo>
                                  <a:lnTo>
                                    <a:pt x="913" y="595"/>
                                  </a:lnTo>
                                  <a:lnTo>
                                    <a:pt x="927" y="580"/>
                                  </a:lnTo>
                                  <a:lnTo>
                                    <a:pt x="948" y="548"/>
                                  </a:lnTo>
                                  <a:lnTo>
                                    <a:pt x="961" y="511"/>
                                  </a:lnTo>
                                  <a:lnTo>
                                    <a:pt x="965" y="470"/>
                                  </a:lnTo>
                                  <a:lnTo>
                                    <a:pt x="962" y="441"/>
                                  </a:lnTo>
                                  <a:lnTo>
                                    <a:pt x="954" y="414"/>
                                  </a:lnTo>
                                  <a:lnTo>
                                    <a:pt x="941" y="389"/>
                                  </a:lnTo>
                                  <a:lnTo>
                                    <a:pt x="922" y="367"/>
                                  </a:lnTo>
                                  <a:lnTo>
                                    <a:pt x="898" y="349"/>
                                  </a:lnTo>
                                  <a:lnTo>
                                    <a:pt x="871" y="334"/>
                                  </a:lnTo>
                                  <a:lnTo>
                                    <a:pt x="840" y="324"/>
                                  </a:lnTo>
                                  <a:lnTo>
                                    <a:pt x="805" y="318"/>
                                  </a:lnTo>
                                  <a:lnTo>
                                    <a:pt x="805" y="317"/>
                                  </a:lnTo>
                                  <a:lnTo>
                                    <a:pt x="865" y="293"/>
                                  </a:lnTo>
                                  <a:lnTo>
                                    <a:pt x="907" y="259"/>
                                  </a:lnTo>
                                  <a:lnTo>
                                    <a:pt x="933" y="213"/>
                                  </a:lnTo>
                                  <a:lnTo>
                                    <a:pt x="941" y="156"/>
                                  </a:lnTo>
                                  <a:lnTo>
                                    <a:pt x="938" y="124"/>
                                  </a:lnTo>
                                  <a:lnTo>
                                    <a:pt x="928" y="94"/>
                                  </a:lnTo>
                                  <a:lnTo>
                                    <a:pt x="913" y="70"/>
                                  </a:lnTo>
                                  <a:close/>
                                  <a:moveTo>
                                    <a:pt x="749" y="3"/>
                                  </a:moveTo>
                                  <a:lnTo>
                                    <a:pt x="705" y="5"/>
                                  </a:lnTo>
                                  <a:lnTo>
                                    <a:pt x="665" y="12"/>
                                  </a:lnTo>
                                  <a:lnTo>
                                    <a:pt x="627" y="23"/>
                                  </a:lnTo>
                                  <a:lnTo>
                                    <a:pt x="592" y="39"/>
                                  </a:lnTo>
                                  <a:lnTo>
                                    <a:pt x="592" y="115"/>
                                  </a:lnTo>
                                  <a:lnTo>
                                    <a:pt x="625" y="95"/>
                                  </a:lnTo>
                                  <a:lnTo>
                                    <a:pt x="658" y="81"/>
                                  </a:lnTo>
                                  <a:lnTo>
                                    <a:pt x="692" y="73"/>
                                  </a:lnTo>
                                  <a:lnTo>
                                    <a:pt x="727" y="70"/>
                                  </a:lnTo>
                                  <a:lnTo>
                                    <a:pt x="913" y="70"/>
                                  </a:lnTo>
                                  <a:lnTo>
                                    <a:pt x="912" y="68"/>
                                  </a:lnTo>
                                  <a:lnTo>
                                    <a:pt x="889" y="46"/>
                                  </a:lnTo>
                                  <a:lnTo>
                                    <a:pt x="860" y="27"/>
                                  </a:lnTo>
                                  <a:lnTo>
                                    <a:pt x="827" y="14"/>
                                  </a:lnTo>
                                  <a:lnTo>
                                    <a:pt x="790" y="6"/>
                                  </a:lnTo>
                                  <a:lnTo>
                                    <a:pt x="749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81" name="任意多边形 1281"/>
                          <wps:cNvSpPr/>
                          <wps:spPr>
                            <a:xfrm>
                              <a:off x="2986" y="14409"/>
                              <a:ext cx="227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522" h="21419">
                                  <a:moveTo>
                                    <a:pt x="395" y="581"/>
                                  </a:moveTo>
                                  <a:lnTo>
                                    <a:pt x="4" y="581"/>
                                  </a:lnTo>
                                  <a:lnTo>
                                    <a:pt x="4" y="650"/>
                                  </a:lnTo>
                                  <a:lnTo>
                                    <a:pt x="395" y="650"/>
                                  </a:lnTo>
                                  <a:lnTo>
                                    <a:pt x="395" y="581"/>
                                  </a:lnTo>
                                  <a:close/>
                                  <a:moveTo>
                                    <a:pt x="243" y="97"/>
                                  </a:moveTo>
                                  <a:lnTo>
                                    <a:pt x="157" y="97"/>
                                  </a:lnTo>
                                  <a:lnTo>
                                    <a:pt x="157" y="581"/>
                                  </a:lnTo>
                                  <a:lnTo>
                                    <a:pt x="243" y="581"/>
                                  </a:lnTo>
                                  <a:lnTo>
                                    <a:pt x="243" y="97"/>
                                  </a:lnTo>
                                  <a:close/>
                                  <a:moveTo>
                                    <a:pt x="243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157" y="97"/>
                                  </a:lnTo>
                                  <a:lnTo>
                                    <a:pt x="243" y="97"/>
                                  </a:lnTo>
                                  <a:lnTo>
                                    <a:pt x="243" y="0"/>
                                  </a:lnTo>
                                  <a:close/>
                                  <a:moveTo>
                                    <a:pt x="913" y="485"/>
                                  </a:moveTo>
                                  <a:lnTo>
                                    <a:pt x="829" y="485"/>
                                  </a:lnTo>
                                  <a:lnTo>
                                    <a:pt x="829" y="650"/>
                                  </a:lnTo>
                                  <a:lnTo>
                                    <a:pt x="913" y="650"/>
                                  </a:lnTo>
                                  <a:lnTo>
                                    <a:pt x="913" y="485"/>
                                  </a:lnTo>
                                  <a:close/>
                                  <a:moveTo>
                                    <a:pt x="913" y="13"/>
                                  </a:moveTo>
                                  <a:lnTo>
                                    <a:pt x="813" y="13"/>
                                  </a:lnTo>
                                  <a:lnTo>
                                    <a:pt x="511" y="433"/>
                                  </a:lnTo>
                                  <a:lnTo>
                                    <a:pt x="511" y="485"/>
                                  </a:lnTo>
                                  <a:lnTo>
                                    <a:pt x="1000" y="485"/>
                                  </a:lnTo>
                                  <a:lnTo>
                                    <a:pt x="1000" y="421"/>
                                  </a:lnTo>
                                  <a:lnTo>
                                    <a:pt x="600" y="421"/>
                                  </a:lnTo>
                                  <a:lnTo>
                                    <a:pt x="803" y="138"/>
                                  </a:lnTo>
                                  <a:lnTo>
                                    <a:pt x="812" y="122"/>
                                  </a:lnTo>
                                  <a:lnTo>
                                    <a:pt x="819" y="109"/>
                                  </a:lnTo>
                                  <a:lnTo>
                                    <a:pt x="825" y="98"/>
                                  </a:lnTo>
                                  <a:lnTo>
                                    <a:pt x="829" y="89"/>
                                  </a:lnTo>
                                  <a:lnTo>
                                    <a:pt x="913" y="89"/>
                                  </a:lnTo>
                                  <a:lnTo>
                                    <a:pt x="913" y="13"/>
                                  </a:lnTo>
                                  <a:close/>
                                  <a:moveTo>
                                    <a:pt x="913" y="89"/>
                                  </a:moveTo>
                                  <a:lnTo>
                                    <a:pt x="831" y="89"/>
                                  </a:lnTo>
                                  <a:lnTo>
                                    <a:pt x="830" y="109"/>
                                  </a:lnTo>
                                  <a:lnTo>
                                    <a:pt x="829" y="124"/>
                                  </a:lnTo>
                                  <a:lnTo>
                                    <a:pt x="829" y="138"/>
                                  </a:lnTo>
                                  <a:lnTo>
                                    <a:pt x="829" y="421"/>
                                  </a:lnTo>
                                  <a:lnTo>
                                    <a:pt x="913" y="421"/>
                                  </a:lnTo>
                                  <a:lnTo>
                                    <a:pt x="913" y="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82" name="任意多边形 1282"/>
                          <wps:cNvSpPr/>
                          <wps:spPr>
                            <a:xfrm>
                              <a:off x="3480" y="14411"/>
                              <a:ext cx="220" cy="15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69" h="662">
                                  <a:moveTo>
                                    <a:pt x="395" y="581"/>
                                  </a:moveTo>
                                  <a:lnTo>
                                    <a:pt x="4" y="581"/>
                                  </a:lnTo>
                                  <a:lnTo>
                                    <a:pt x="4" y="650"/>
                                  </a:lnTo>
                                  <a:lnTo>
                                    <a:pt x="395" y="650"/>
                                  </a:lnTo>
                                  <a:lnTo>
                                    <a:pt x="395" y="581"/>
                                  </a:lnTo>
                                  <a:close/>
                                  <a:moveTo>
                                    <a:pt x="242" y="97"/>
                                  </a:moveTo>
                                  <a:lnTo>
                                    <a:pt x="156" y="97"/>
                                  </a:lnTo>
                                  <a:lnTo>
                                    <a:pt x="156" y="581"/>
                                  </a:lnTo>
                                  <a:lnTo>
                                    <a:pt x="242" y="581"/>
                                  </a:lnTo>
                                  <a:lnTo>
                                    <a:pt x="242" y="97"/>
                                  </a:lnTo>
                                  <a:close/>
                                  <a:moveTo>
                                    <a:pt x="242" y="0"/>
                                  </a:moveTo>
                                  <a:lnTo>
                                    <a:pt x="0" y="65"/>
                                  </a:lnTo>
                                  <a:lnTo>
                                    <a:pt x="0" y="139"/>
                                  </a:lnTo>
                                  <a:lnTo>
                                    <a:pt x="156" y="97"/>
                                  </a:lnTo>
                                  <a:lnTo>
                                    <a:pt x="242" y="97"/>
                                  </a:lnTo>
                                  <a:lnTo>
                                    <a:pt x="242" y="0"/>
                                  </a:lnTo>
                                  <a:close/>
                                  <a:moveTo>
                                    <a:pt x="581" y="552"/>
                                  </a:moveTo>
                                  <a:lnTo>
                                    <a:pt x="581" y="635"/>
                                  </a:lnTo>
                                  <a:lnTo>
                                    <a:pt x="608" y="646"/>
                                  </a:lnTo>
                                  <a:lnTo>
                                    <a:pt x="641" y="654"/>
                                  </a:lnTo>
                                  <a:lnTo>
                                    <a:pt x="680" y="659"/>
                                  </a:lnTo>
                                  <a:lnTo>
                                    <a:pt x="725" y="661"/>
                                  </a:lnTo>
                                  <a:lnTo>
                                    <a:pt x="778" y="657"/>
                                  </a:lnTo>
                                  <a:lnTo>
                                    <a:pt x="826" y="647"/>
                                  </a:lnTo>
                                  <a:lnTo>
                                    <a:pt x="868" y="629"/>
                                  </a:lnTo>
                                  <a:lnTo>
                                    <a:pt x="903" y="604"/>
                                  </a:lnTo>
                                  <a:lnTo>
                                    <a:pt x="912" y="594"/>
                                  </a:lnTo>
                                  <a:lnTo>
                                    <a:pt x="724" y="594"/>
                                  </a:lnTo>
                                  <a:lnTo>
                                    <a:pt x="687" y="592"/>
                                  </a:lnTo>
                                  <a:lnTo>
                                    <a:pt x="651" y="584"/>
                                  </a:lnTo>
                                  <a:lnTo>
                                    <a:pt x="615" y="571"/>
                                  </a:lnTo>
                                  <a:lnTo>
                                    <a:pt x="581" y="552"/>
                                  </a:lnTo>
                                  <a:close/>
                                  <a:moveTo>
                                    <a:pt x="924" y="331"/>
                                  </a:moveTo>
                                  <a:lnTo>
                                    <a:pt x="710" y="331"/>
                                  </a:lnTo>
                                  <a:lnTo>
                                    <a:pt x="749" y="333"/>
                                  </a:lnTo>
                                  <a:lnTo>
                                    <a:pt x="783" y="340"/>
                                  </a:lnTo>
                                  <a:lnTo>
                                    <a:pt x="812" y="350"/>
                                  </a:lnTo>
                                  <a:lnTo>
                                    <a:pt x="837" y="365"/>
                                  </a:lnTo>
                                  <a:lnTo>
                                    <a:pt x="856" y="383"/>
                                  </a:lnTo>
                                  <a:lnTo>
                                    <a:pt x="869" y="405"/>
                                  </a:lnTo>
                                  <a:lnTo>
                                    <a:pt x="878" y="431"/>
                                  </a:lnTo>
                                  <a:lnTo>
                                    <a:pt x="880" y="460"/>
                                  </a:lnTo>
                                  <a:lnTo>
                                    <a:pt x="878" y="489"/>
                                  </a:lnTo>
                                  <a:lnTo>
                                    <a:pt x="870" y="515"/>
                                  </a:lnTo>
                                  <a:lnTo>
                                    <a:pt x="856" y="538"/>
                                  </a:lnTo>
                                  <a:lnTo>
                                    <a:pt x="837" y="557"/>
                                  </a:lnTo>
                                  <a:lnTo>
                                    <a:pt x="814" y="573"/>
                                  </a:lnTo>
                                  <a:lnTo>
                                    <a:pt x="787" y="585"/>
                                  </a:lnTo>
                                  <a:lnTo>
                                    <a:pt x="757" y="592"/>
                                  </a:lnTo>
                                  <a:lnTo>
                                    <a:pt x="724" y="594"/>
                                  </a:lnTo>
                                  <a:lnTo>
                                    <a:pt x="912" y="594"/>
                                  </a:lnTo>
                                  <a:lnTo>
                                    <a:pt x="932" y="573"/>
                                  </a:lnTo>
                                  <a:lnTo>
                                    <a:pt x="952" y="538"/>
                                  </a:lnTo>
                                  <a:lnTo>
                                    <a:pt x="964" y="498"/>
                                  </a:lnTo>
                                  <a:lnTo>
                                    <a:pt x="968" y="454"/>
                                  </a:lnTo>
                                  <a:lnTo>
                                    <a:pt x="964" y="412"/>
                                  </a:lnTo>
                                  <a:lnTo>
                                    <a:pt x="953" y="374"/>
                                  </a:lnTo>
                                  <a:lnTo>
                                    <a:pt x="934" y="341"/>
                                  </a:lnTo>
                                  <a:lnTo>
                                    <a:pt x="924" y="331"/>
                                  </a:lnTo>
                                  <a:close/>
                                  <a:moveTo>
                                    <a:pt x="937" y="13"/>
                                  </a:moveTo>
                                  <a:lnTo>
                                    <a:pt x="602" y="13"/>
                                  </a:lnTo>
                                  <a:lnTo>
                                    <a:pt x="602" y="337"/>
                                  </a:lnTo>
                                  <a:lnTo>
                                    <a:pt x="634" y="334"/>
                                  </a:lnTo>
                                  <a:lnTo>
                                    <a:pt x="663" y="332"/>
                                  </a:lnTo>
                                  <a:lnTo>
                                    <a:pt x="688" y="331"/>
                                  </a:lnTo>
                                  <a:lnTo>
                                    <a:pt x="710" y="331"/>
                                  </a:lnTo>
                                  <a:lnTo>
                                    <a:pt x="924" y="331"/>
                                  </a:lnTo>
                                  <a:lnTo>
                                    <a:pt x="908" y="313"/>
                                  </a:lnTo>
                                  <a:lnTo>
                                    <a:pt x="875" y="291"/>
                                  </a:lnTo>
                                  <a:lnTo>
                                    <a:pt x="835" y="275"/>
                                  </a:lnTo>
                                  <a:lnTo>
                                    <a:pt x="790" y="265"/>
                                  </a:lnTo>
                                  <a:lnTo>
                                    <a:pt x="773" y="264"/>
                                  </a:lnTo>
                                  <a:lnTo>
                                    <a:pt x="682" y="264"/>
                                  </a:lnTo>
                                  <a:lnTo>
                                    <a:pt x="682" y="84"/>
                                  </a:lnTo>
                                  <a:lnTo>
                                    <a:pt x="937" y="84"/>
                                  </a:lnTo>
                                  <a:lnTo>
                                    <a:pt x="937" y="13"/>
                                  </a:lnTo>
                                  <a:close/>
                                  <a:moveTo>
                                    <a:pt x="739" y="262"/>
                                  </a:moveTo>
                                  <a:lnTo>
                                    <a:pt x="729" y="262"/>
                                  </a:lnTo>
                                  <a:lnTo>
                                    <a:pt x="715" y="263"/>
                                  </a:lnTo>
                                  <a:lnTo>
                                    <a:pt x="682" y="264"/>
                                  </a:lnTo>
                                  <a:lnTo>
                                    <a:pt x="773" y="264"/>
                                  </a:lnTo>
                                  <a:lnTo>
                                    <a:pt x="739" y="2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83" name="任意多边形 1283"/>
                          <wps:cNvSpPr/>
                          <wps:spPr>
                            <a:xfrm>
                              <a:off x="1534" y="14800"/>
                              <a:ext cx="224" cy="15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87" h="662">
                                  <a:moveTo>
                                    <a:pt x="394" y="581"/>
                                  </a:moveTo>
                                  <a:lnTo>
                                    <a:pt x="4" y="581"/>
                                  </a:lnTo>
                                  <a:lnTo>
                                    <a:pt x="4" y="651"/>
                                  </a:lnTo>
                                  <a:lnTo>
                                    <a:pt x="394" y="651"/>
                                  </a:lnTo>
                                  <a:lnTo>
                                    <a:pt x="394" y="581"/>
                                  </a:lnTo>
                                  <a:close/>
                                  <a:moveTo>
                                    <a:pt x="242" y="98"/>
                                  </a:moveTo>
                                  <a:lnTo>
                                    <a:pt x="156" y="98"/>
                                  </a:lnTo>
                                  <a:lnTo>
                                    <a:pt x="156" y="581"/>
                                  </a:lnTo>
                                  <a:lnTo>
                                    <a:pt x="242" y="581"/>
                                  </a:lnTo>
                                  <a:lnTo>
                                    <a:pt x="242" y="98"/>
                                  </a:lnTo>
                                  <a:close/>
                                  <a:moveTo>
                                    <a:pt x="242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156" y="98"/>
                                  </a:lnTo>
                                  <a:lnTo>
                                    <a:pt x="242" y="98"/>
                                  </a:lnTo>
                                  <a:lnTo>
                                    <a:pt x="242" y="0"/>
                                  </a:lnTo>
                                  <a:close/>
                                  <a:moveTo>
                                    <a:pt x="777" y="3"/>
                                  </a:moveTo>
                                  <a:lnTo>
                                    <a:pt x="734" y="6"/>
                                  </a:lnTo>
                                  <a:lnTo>
                                    <a:pt x="696" y="14"/>
                                  </a:lnTo>
                                  <a:lnTo>
                                    <a:pt x="661" y="28"/>
                                  </a:lnTo>
                                  <a:lnTo>
                                    <a:pt x="631" y="47"/>
                                  </a:lnTo>
                                  <a:lnTo>
                                    <a:pt x="606" y="71"/>
                                  </a:lnTo>
                                  <a:lnTo>
                                    <a:pt x="588" y="98"/>
                                  </a:lnTo>
                                  <a:lnTo>
                                    <a:pt x="577" y="128"/>
                                  </a:lnTo>
                                  <a:lnTo>
                                    <a:pt x="573" y="162"/>
                                  </a:lnTo>
                                  <a:lnTo>
                                    <a:pt x="581" y="209"/>
                                  </a:lnTo>
                                  <a:lnTo>
                                    <a:pt x="604" y="251"/>
                                  </a:lnTo>
                                  <a:lnTo>
                                    <a:pt x="642" y="286"/>
                                  </a:lnTo>
                                  <a:lnTo>
                                    <a:pt x="695" y="316"/>
                                  </a:lnTo>
                                  <a:lnTo>
                                    <a:pt x="695" y="317"/>
                                  </a:lnTo>
                                  <a:lnTo>
                                    <a:pt x="631" y="349"/>
                                  </a:lnTo>
                                  <a:lnTo>
                                    <a:pt x="586" y="389"/>
                                  </a:lnTo>
                                  <a:lnTo>
                                    <a:pt x="558" y="438"/>
                                  </a:lnTo>
                                  <a:lnTo>
                                    <a:pt x="549" y="495"/>
                                  </a:lnTo>
                                  <a:lnTo>
                                    <a:pt x="553" y="530"/>
                                  </a:lnTo>
                                  <a:lnTo>
                                    <a:pt x="563" y="562"/>
                                  </a:lnTo>
                                  <a:lnTo>
                                    <a:pt x="581" y="590"/>
                                  </a:lnTo>
                                  <a:lnTo>
                                    <a:pt x="606" y="615"/>
                                  </a:lnTo>
                                  <a:lnTo>
                                    <a:pt x="636" y="635"/>
                                  </a:lnTo>
                                  <a:lnTo>
                                    <a:pt x="671" y="650"/>
                                  </a:lnTo>
                                  <a:lnTo>
                                    <a:pt x="710" y="659"/>
                                  </a:lnTo>
                                  <a:lnTo>
                                    <a:pt x="753" y="662"/>
                                  </a:lnTo>
                                  <a:lnTo>
                                    <a:pt x="805" y="659"/>
                                  </a:lnTo>
                                  <a:lnTo>
                                    <a:pt x="851" y="650"/>
                                  </a:lnTo>
                                  <a:lnTo>
                                    <a:pt x="891" y="635"/>
                                  </a:lnTo>
                                  <a:lnTo>
                                    <a:pt x="924" y="614"/>
                                  </a:lnTo>
                                  <a:lnTo>
                                    <a:pt x="944" y="596"/>
                                  </a:lnTo>
                                  <a:lnTo>
                                    <a:pt x="769" y="596"/>
                                  </a:lnTo>
                                  <a:lnTo>
                                    <a:pt x="741" y="594"/>
                                  </a:lnTo>
                                  <a:lnTo>
                                    <a:pt x="715" y="588"/>
                                  </a:lnTo>
                                  <a:lnTo>
                                    <a:pt x="693" y="579"/>
                                  </a:lnTo>
                                  <a:lnTo>
                                    <a:pt x="673" y="566"/>
                                  </a:lnTo>
                                  <a:lnTo>
                                    <a:pt x="657" y="550"/>
                                  </a:lnTo>
                                  <a:lnTo>
                                    <a:pt x="645" y="532"/>
                                  </a:lnTo>
                                  <a:lnTo>
                                    <a:pt x="638" y="512"/>
                                  </a:lnTo>
                                  <a:lnTo>
                                    <a:pt x="636" y="490"/>
                                  </a:lnTo>
                                  <a:lnTo>
                                    <a:pt x="644" y="449"/>
                                  </a:lnTo>
                                  <a:lnTo>
                                    <a:pt x="668" y="412"/>
                                  </a:lnTo>
                                  <a:lnTo>
                                    <a:pt x="707" y="380"/>
                                  </a:lnTo>
                                  <a:lnTo>
                                    <a:pt x="762" y="354"/>
                                  </a:lnTo>
                                  <a:lnTo>
                                    <a:pt x="911" y="354"/>
                                  </a:lnTo>
                                  <a:lnTo>
                                    <a:pt x="902" y="346"/>
                                  </a:lnTo>
                                  <a:lnTo>
                                    <a:pt x="837" y="317"/>
                                  </a:lnTo>
                                  <a:lnTo>
                                    <a:pt x="837" y="315"/>
                                  </a:lnTo>
                                  <a:lnTo>
                                    <a:pt x="892" y="284"/>
                                  </a:lnTo>
                                  <a:lnTo>
                                    <a:pt x="894" y="282"/>
                                  </a:lnTo>
                                  <a:lnTo>
                                    <a:pt x="768" y="282"/>
                                  </a:lnTo>
                                  <a:lnTo>
                                    <a:pt x="721" y="259"/>
                                  </a:lnTo>
                                  <a:lnTo>
                                    <a:pt x="687" y="231"/>
                                  </a:lnTo>
                                  <a:lnTo>
                                    <a:pt x="667" y="198"/>
                                  </a:lnTo>
                                  <a:lnTo>
                                    <a:pt x="661" y="161"/>
                                  </a:lnTo>
                                  <a:lnTo>
                                    <a:pt x="663" y="142"/>
                                  </a:lnTo>
                                  <a:lnTo>
                                    <a:pt x="669" y="124"/>
                                  </a:lnTo>
                                  <a:lnTo>
                                    <a:pt x="679" y="109"/>
                                  </a:lnTo>
                                  <a:lnTo>
                                    <a:pt x="693" y="95"/>
                                  </a:lnTo>
                                  <a:lnTo>
                                    <a:pt x="710" y="84"/>
                                  </a:lnTo>
                                  <a:lnTo>
                                    <a:pt x="728" y="76"/>
                                  </a:lnTo>
                                  <a:lnTo>
                                    <a:pt x="749" y="71"/>
                                  </a:lnTo>
                                  <a:lnTo>
                                    <a:pt x="771" y="69"/>
                                  </a:lnTo>
                                  <a:lnTo>
                                    <a:pt x="936" y="69"/>
                                  </a:lnTo>
                                  <a:lnTo>
                                    <a:pt x="934" y="67"/>
                                  </a:lnTo>
                                  <a:lnTo>
                                    <a:pt x="911" y="45"/>
                                  </a:lnTo>
                                  <a:lnTo>
                                    <a:pt x="883" y="27"/>
                                  </a:lnTo>
                                  <a:lnTo>
                                    <a:pt x="851" y="14"/>
                                  </a:lnTo>
                                  <a:lnTo>
                                    <a:pt x="816" y="6"/>
                                  </a:lnTo>
                                  <a:lnTo>
                                    <a:pt x="777" y="3"/>
                                  </a:lnTo>
                                  <a:close/>
                                  <a:moveTo>
                                    <a:pt x="911" y="354"/>
                                  </a:moveTo>
                                  <a:lnTo>
                                    <a:pt x="762" y="354"/>
                                  </a:lnTo>
                                  <a:lnTo>
                                    <a:pt x="822" y="380"/>
                                  </a:lnTo>
                                  <a:lnTo>
                                    <a:pt x="865" y="412"/>
                                  </a:lnTo>
                                  <a:lnTo>
                                    <a:pt x="891" y="450"/>
                                  </a:lnTo>
                                  <a:lnTo>
                                    <a:pt x="899" y="493"/>
                                  </a:lnTo>
                                  <a:lnTo>
                                    <a:pt x="897" y="514"/>
                                  </a:lnTo>
                                  <a:lnTo>
                                    <a:pt x="890" y="533"/>
                                  </a:lnTo>
                                  <a:lnTo>
                                    <a:pt x="879" y="551"/>
                                  </a:lnTo>
                                  <a:lnTo>
                                    <a:pt x="863" y="566"/>
                                  </a:lnTo>
                                  <a:lnTo>
                                    <a:pt x="844" y="579"/>
                                  </a:lnTo>
                                  <a:lnTo>
                                    <a:pt x="822" y="588"/>
                                  </a:lnTo>
                                  <a:lnTo>
                                    <a:pt x="797" y="594"/>
                                  </a:lnTo>
                                  <a:lnTo>
                                    <a:pt x="769" y="596"/>
                                  </a:lnTo>
                                  <a:lnTo>
                                    <a:pt x="944" y="596"/>
                                  </a:lnTo>
                                  <a:lnTo>
                                    <a:pt x="951" y="589"/>
                                  </a:lnTo>
                                  <a:lnTo>
                                    <a:pt x="971" y="559"/>
                                  </a:lnTo>
                                  <a:lnTo>
                                    <a:pt x="982" y="526"/>
                                  </a:lnTo>
                                  <a:lnTo>
                                    <a:pt x="986" y="488"/>
                                  </a:lnTo>
                                  <a:lnTo>
                                    <a:pt x="977" y="432"/>
                                  </a:lnTo>
                                  <a:lnTo>
                                    <a:pt x="949" y="385"/>
                                  </a:lnTo>
                                  <a:lnTo>
                                    <a:pt x="911" y="354"/>
                                  </a:lnTo>
                                  <a:close/>
                                  <a:moveTo>
                                    <a:pt x="936" y="69"/>
                                  </a:moveTo>
                                  <a:lnTo>
                                    <a:pt x="771" y="69"/>
                                  </a:lnTo>
                                  <a:lnTo>
                                    <a:pt x="794" y="71"/>
                                  </a:lnTo>
                                  <a:lnTo>
                                    <a:pt x="814" y="76"/>
                                  </a:lnTo>
                                  <a:lnTo>
                                    <a:pt x="833" y="83"/>
                                  </a:lnTo>
                                  <a:lnTo>
                                    <a:pt x="848" y="94"/>
                                  </a:lnTo>
                                  <a:lnTo>
                                    <a:pt x="861" y="107"/>
                                  </a:lnTo>
                                  <a:lnTo>
                                    <a:pt x="870" y="123"/>
                                  </a:lnTo>
                                  <a:lnTo>
                                    <a:pt x="875" y="141"/>
                                  </a:lnTo>
                                  <a:lnTo>
                                    <a:pt x="877" y="161"/>
                                  </a:lnTo>
                                  <a:lnTo>
                                    <a:pt x="877" y="162"/>
                                  </a:lnTo>
                                  <a:lnTo>
                                    <a:pt x="870" y="198"/>
                                  </a:lnTo>
                                  <a:lnTo>
                                    <a:pt x="849" y="231"/>
                                  </a:lnTo>
                                  <a:lnTo>
                                    <a:pt x="815" y="259"/>
                                  </a:lnTo>
                                  <a:lnTo>
                                    <a:pt x="768" y="282"/>
                                  </a:lnTo>
                                  <a:lnTo>
                                    <a:pt x="894" y="282"/>
                                  </a:lnTo>
                                  <a:lnTo>
                                    <a:pt x="932" y="246"/>
                                  </a:lnTo>
                                  <a:lnTo>
                                    <a:pt x="956" y="202"/>
                                  </a:lnTo>
                                  <a:lnTo>
                                    <a:pt x="964" y="152"/>
                                  </a:lnTo>
                                  <a:lnTo>
                                    <a:pt x="960" y="121"/>
                                  </a:lnTo>
                                  <a:lnTo>
                                    <a:pt x="951" y="92"/>
                                  </a:lnTo>
                                  <a:lnTo>
                                    <a:pt x="936" y="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84" name="任意多边形 1284"/>
                          <wps:cNvSpPr/>
                          <wps:spPr>
                            <a:xfrm>
                              <a:off x="2023" y="14800"/>
                              <a:ext cx="224" cy="15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85" h="662">
                                  <a:moveTo>
                                    <a:pt x="395" y="581"/>
                                  </a:moveTo>
                                  <a:lnTo>
                                    <a:pt x="4" y="581"/>
                                  </a:lnTo>
                                  <a:lnTo>
                                    <a:pt x="4" y="651"/>
                                  </a:lnTo>
                                  <a:lnTo>
                                    <a:pt x="395" y="651"/>
                                  </a:lnTo>
                                  <a:lnTo>
                                    <a:pt x="395" y="581"/>
                                  </a:lnTo>
                                  <a:close/>
                                  <a:moveTo>
                                    <a:pt x="242" y="98"/>
                                  </a:moveTo>
                                  <a:lnTo>
                                    <a:pt x="157" y="98"/>
                                  </a:lnTo>
                                  <a:lnTo>
                                    <a:pt x="157" y="581"/>
                                  </a:lnTo>
                                  <a:lnTo>
                                    <a:pt x="242" y="581"/>
                                  </a:lnTo>
                                  <a:lnTo>
                                    <a:pt x="242" y="98"/>
                                  </a:lnTo>
                                  <a:close/>
                                  <a:moveTo>
                                    <a:pt x="242" y="0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157" y="98"/>
                                  </a:lnTo>
                                  <a:lnTo>
                                    <a:pt x="242" y="98"/>
                                  </a:lnTo>
                                  <a:lnTo>
                                    <a:pt x="242" y="0"/>
                                  </a:lnTo>
                                  <a:close/>
                                  <a:moveTo>
                                    <a:pt x="584" y="565"/>
                                  </a:moveTo>
                                  <a:lnTo>
                                    <a:pt x="584" y="640"/>
                                  </a:lnTo>
                                  <a:lnTo>
                                    <a:pt x="610" y="649"/>
                                  </a:lnTo>
                                  <a:lnTo>
                                    <a:pt x="639" y="656"/>
                                  </a:lnTo>
                                  <a:lnTo>
                                    <a:pt x="671" y="660"/>
                                  </a:lnTo>
                                  <a:lnTo>
                                    <a:pt x="706" y="662"/>
                                  </a:lnTo>
                                  <a:lnTo>
                                    <a:pt x="768" y="656"/>
                                  </a:lnTo>
                                  <a:lnTo>
                                    <a:pt x="822" y="638"/>
                                  </a:lnTo>
                                  <a:lnTo>
                                    <a:pt x="870" y="608"/>
                                  </a:lnTo>
                                  <a:lnTo>
                                    <a:pt x="883" y="595"/>
                                  </a:lnTo>
                                  <a:lnTo>
                                    <a:pt x="706" y="595"/>
                                  </a:lnTo>
                                  <a:lnTo>
                                    <a:pt x="674" y="593"/>
                                  </a:lnTo>
                                  <a:lnTo>
                                    <a:pt x="643" y="587"/>
                                  </a:lnTo>
                                  <a:lnTo>
                                    <a:pt x="613" y="578"/>
                                  </a:lnTo>
                                  <a:lnTo>
                                    <a:pt x="584" y="565"/>
                                  </a:lnTo>
                                  <a:close/>
                                  <a:moveTo>
                                    <a:pt x="982" y="336"/>
                                  </a:moveTo>
                                  <a:lnTo>
                                    <a:pt x="898" y="336"/>
                                  </a:lnTo>
                                  <a:lnTo>
                                    <a:pt x="895" y="395"/>
                                  </a:lnTo>
                                  <a:lnTo>
                                    <a:pt x="885" y="446"/>
                                  </a:lnTo>
                                  <a:lnTo>
                                    <a:pt x="870" y="490"/>
                                  </a:lnTo>
                                  <a:lnTo>
                                    <a:pt x="848" y="528"/>
                                  </a:lnTo>
                                  <a:lnTo>
                                    <a:pt x="820" y="557"/>
                                  </a:lnTo>
                                  <a:lnTo>
                                    <a:pt x="787" y="578"/>
                                  </a:lnTo>
                                  <a:lnTo>
                                    <a:pt x="749" y="591"/>
                                  </a:lnTo>
                                  <a:lnTo>
                                    <a:pt x="706" y="595"/>
                                  </a:lnTo>
                                  <a:lnTo>
                                    <a:pt x="883" y="595"/>
                                  </a:lnTo>
                                  <a:lnTo>
                                    <a:pt x="910" y="567"/>
                                  </a:lnTo>
                                  <a:lnTo>
                                    <a:pt x="943" y="514"/>
                                  </a:lnTo>
                                  <a:lnTo>
                                    <a:pt x="966" y="451"/>
                                  </a:lnTo>
                                  <a:lnTo>
                                    <a:pt x="980" y="378"/>
                                  </a:lnTo>
                                  <a:lnTo>
                                    <a:pt x="982" y="336"/>
                                  </a:lnTo>
                                  <a:close/>
                                  <a:moveTo>
                                    <a:pt x="768" y="3"/>
                                  </a:moveTo>
                                  <a:lnTo>
                                    <a:pt x="721" y="7"/>
                                  </a:lnTo>
                                  <a:lnTo>
                                    <a:pt x="679" y="18"/>
                                  </a:lnTo>
                                  <a:lnTo>
                                    <a:pt x="641" y="37"/>
                                  </a:lnTo>
                                  <a:lnTo>
                                    <a:pt x="608" y="63"/>
                                  </a:lnTo>
                                  <a:lnTo>
                                    <a:pt x="581" y="96"/>
                                  </a:lnTo>
                                  <a:lnTo>
                                    <a:pt x="562" y="132"/>
                                  </a:lnTo>
                                  <a:lnTo>
                                    <a:pt x="551" y="173"/>
                                  </a:lnTo>
                                  <a:lnTo>
                                    <a:pt x="547" y="217"/>
                                  </a:lnTo>
                                  <a:lnTo>
                                    <a:pt x="550" y="259"/>
                                  </a:lnTo>
                                  <a:lnTo>
                                    <a:pt x="561" y="297"/>
                                  </a:lnTo>
                                  <a:lnTo>
                                    <a:pt x="578" y="331"/>
                                  </a:lnTo>
                                  <a:lnTo>
                                    <a:pt x="603" y="361"/>
                                  </a:lnTo>
                                  <a:lnTo>
                                    <a:pt x="633" y="385"/>
                                  </a:lnTo>
                                  <a:lnTo>
                                    <a:pt x="667" y="402"/>
                                  </a:lnTo>
                                  <a:lnTo>
                                    <a:pt x="704" y="412"/>
                                  </a:lnTo>
                                  <a:lnTo>
                                    <a:pt x="745" y="416"/>
                                  </a:lnTo>
                                  <a:lnTo>
                                    <a:pt x="794" y="411"/>
                                  </a:lnTo>
                                  <a:lnTo>
                                    <a:pt x="836" y="396"/>
                                  </a:lnTo>
                                  <a:lnTo>
                                    <a:pt x="870" y="371"/>
                                  </a:lnTo>
                                  <a:lnTo>
                                    <a:pt x="888" y="347"/>
                                  </a:lnTo>
                                  <a:lnTo>
                                    <a:pt x="766" y="347"/>
                                  </a:lnTo>
                                  <a:lnTo>
                                    <a:pt x="737" y="344"/>
                                  </a:lnTo>
                                  <a:lnTo>
                                    <a:pt x="711" y="337"/>
                                  </a:lnTo>
                                  <a:lnTo>
                                    <a:pt x="688" y="325"/>
                                  </a:lnTo>
                                  <a:lnTo>
                                    <a:pt x="669" y="309"/>
                                  </a:lnTo>
                                  <a:lnTo>
                                    <a:pt x="654" y="289"/>
                                  </a:lnTo>
                                  <a:lnTo>
                                    <a:pt x="643" y="265"/>
                                  </a:lnTo>
                                  <a:lnTo>
                                    <a:pt x="636" y="238"/>
                                  </a:lnTo>
                                  <a:lnTo>
                                    <a:pt x="634" y="207"/>
                                  </a:lnTo>
                                  <a:lnTo>
                                    <a:pt x="636" y="179"/>
                                  </a:lnTo>
                                  <a:lnTo>
                                    <a:pt x="643" y="153"/>
                                  </a:lnTo>
                                  <a:lnTo>
                                    <a:pt x="654" y="130"/>
                                  </a:lnTo>
                                  <a:lnTo>
                                    <a:pt x="670" y="109"/>
                                  </a:lnTo>
                                  <a:lnTo>
                                    <a:pt x="689" y="92"/>
                                  </a:lnTo>
                                  <a:lnTo>
                                    <a:pt x="711" y="80"/>
                                  </a:lnTo>
                                  <a:lnTo>
                                    <a:pt x="735" y="73"/>
                                  </a:lnTo>
                                  <a:lnTo>
                                    <a:pt x="761" y="70"/>
                                  </a:lnTo>
                                  <a:lnTo>
                                    <a:pt x="920" y="70"/>
                                  </a:lnTo>
                                  <a:lnTo>
                                    <a:pt x="896" y="45"/>
                                  </a:lnTo>
                                  <a:lnTo>
                                    <a:pt x="859" y="22"/>
                                  </a:lnTo>
                                  <a:lnTo>
                                    <a:pt x="816" y="8"/>
                                  </a:lnTo>
                                  <a:lnTo>
                                    <a:pt x="768" y="3"/>
                                  </a:lnTo>
                                  <a:close/>
                                  <a:moveTo>
                                    <a:pt x="920" y="70"/>
                                  </a:moveTo>
                                  <a:lnTo>
                                    <a:pt x="761" y="70"/>
                                  </a:lnTo>
                                  <a:lnTo>
                                    <a:pt x="789" y="73"/>
                                  </a:lnTo>
                                  <a:lnTo>
                                    <a:pt x="815" y="81"/>
                                  </a:lnTo>
                                  <a:lnTo>
                                    <a:pt x="837" y="96"/>
                                  </a:lnTo>
                                  <a:lnTo>
                                    <a:pt x="857" y="115"/>
                                  </a:lnTo>
                                  <a:lnTo>
                                    <a:pt x="873" y="139"/>
                                  </a:lnTo>
                                  <a:lnTo>
                                    <a:pt x="884" y="166"/>
                                  </a:lnTo>
                                  <a:lnTo>
                                    <a:pt x="891" y="196"/>
                                  </a:lnTo>
                                  <a:lnTo>
                                    <a:pt x="893" y="229"/>
                                  </a:lnTo>
                                  <a:lnTo>
                                    <a:pt x="891" y="253"/>
                                  </a:lnTo>
                                  <a:lnTo>
                                    <a:pt x="884" y="274"/>
                                  </a:lnTo>
                                  <a:lnTo>
                                    <a:pt x="873" y="294"/>
                                  </a:lnTo>
                                  <a:lnTo>
                                    <a:pt x="857" y="312"/>
                                  </a:lnTo>
                                  <a:lnTo>
                                    <a:pt x="837" y="327"/>
                                  </a:lnTo>
                                  <a:lnTo>
                                    <a:pt x="816" y="338"/>
                                  </a:lnTo>
                                  <a:lnTo>
                                    <a:pt x="792" y="344"/>
                                  </a:lnTo>
                                  <a:lnTo>
                                    <a:pt x="766" y="347"/>
                                  </a:lnTo>
                                  <a:lnTo>
                                    <a:pt x="888" y="347"/>
                                  </a:lnTo>
                                  <a:lnTo>
                                    <a:pt x="896" y="336"/>
                                  </a:lnTo>
                                  <a:lnTo>
                                    <a:pt x="982" y="336"/>
                                  </a:lnTo>
                                  <a:lnTo>
                                    <a:pt x="984" y="297"/>
                                  </a:lnTo>
                                  <a:lnTo>
                                    <a:pt x="984" y="294"/>
                                  </a:lnTo>
                                  <a:lnTo>
                                    <a:pt x="981" y="228"/>
                                  </a:lnTo>
                                  <a:lnTo>
                                    <a:pt x="970" y="170"/>
                                  </a:lnTo>
                                  <a:lnTo>
                                    <a:pt x="952" y="119"/>
                                  </a:lnTo>
                                  <a:lnTo>
                                    <a:pt x="927" y="78"/>
                                  </a:lnTo>
                                  <a:lnTo>
                                    <a:pt x="920" y="70"/>
                                  </a:lnTo>
                                  <a:close/>
                                  <a:moveTo>
                                    <a:pt x="898" y="336"/>
                                  </a:moveTo>
                                  <a:lnTo>
                                    <a:pt x="896" y="336"/>
                                  </a:lnTo>
                                  <a:lnTo>
                                    <a:pt x="897" y="337"/>
                                  </a:lnTo>
                                  <a:lnTo>
                                    <a:pt x="897" y="337"/>
                                  </a:lnTo>
                                  <a:lnTo>
                                    <a:pt x="898" y="3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85" name="任意多边形 1285"/>
                          <wps:cNvSpPr/>
                          <wps:spPr>
                            <a:xfrm>
                              <a:off x="2499" y="14801"/>
                              <a:ext cx="233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6" h="659">
                                  <a:moveTo>
                                    <a:pt x="387" y="67"/>
                                  </a:moveTo>
                                  <a:lnTo>
                                    <a:pt x="208" y="67"/>
                                  </a:lnTo>
                                  <a:lnTo>
                                    <a:pt x="237" y="69"/>
                                  </a:lnTo>
                                  <a:lnTo>
                                    <a:pt x="263" y="74"/>
                                  </a:lnTo>
                                  <a:lnTo>
                                    <a:pt x="284" y="83"/>
                                  </a:lnTo>
                                  <a:lnTo>
                                    <a:pt x="302" y="96"/>
                                  </a:lnTo>
                                  <a:lnTo>
                                    <a:pt x="317" y="112"/>
                                  </a:lnTo>
                                  <a:lnTo>
                                    <a:pt x="327" y="131"/>
                                  </a:lnTo>
                                  <a:lnTo>
                                    <a:pt x="333" y="154"/>
                                  </a:lnTo>
                                  <a:lnTo>
                                    <a:pt x="335" y="179"/>
                                  </a:lnTo>
                                  <a:lnTo>
                                    <a:pt x="333" y="203"/>
                                  </a:lnTo>
                                  <a:lnTo>
                                    <a:pt x="328" y="226"/>
                                  </a:lnTo>
                                  <a:lnTo>
                                    <a:pt x="319" y="249"/>
                                  </a:lnTo>
                                  <a:lnTo>
                                    <a:pt x="307" y="272"/>
                                  </a:lnTo>
                                  <a:lnTo>
                                    <a:pt x="290" y="296"/>
                                  </a:lnTo>
                                  <a:lnTo>
                                    <a:pt x="266" y="324"/>
                                  </a:lnTo>
                                  <a:lnTo>
                                    <a:pt x="235" y="356"/>
                                  </a:lnTo>
                                  <a:lnTo>
                                    <a:pt x="198" y="393"/>
                                  </a:lnTo>
                                  <a:lnTo>
                                    <a:pt x="0" y="577"/>
                                  </a:lnTo>
                                  <a:lnTo>
                                    <a:pt x="0" y="647"/>
                                  </a:lnTo>
                                  <a:lnTo>
                                    <a:pt x="414" y="647"/>
                                  </a:lnTo>
                                  <a:lnTo>
                                    <a:pt x="414" y="576"/>
                                  </a:lnTo>
                                  <a:lnTo>
                                    <a:pt x="102" y="576"/>
                                  </a:lnTo>
                                  <a:lnTo>
                                    <a:pt x="102" y="574"/>
                                  </a:lnTo>
                                  <a:lnTo>
                                    <a:pt x="257" y="432"/>
                                  </a:lnTo>
                                  <a:lnTo>
                                    <a:pt x="301" y="390"/>
                                  </a:lnTo>
                                  <a:lnTo>
                                    <a:pt x="337" y="352"/>
                                  </a:lnTo>
                                  <a:lnTo>
                                    <a:pt x="365" y="318"/>
                                  </a:lnTo>
                                  <a:lnTo>
                                    <a:pt x="386" y="287"/>
                                  </a:lnTo>
                                  <a:lnTo>
                                    <a:pt x="401" y="259"/>
                                  </a:lnTo>
                                  <a:lnTo>
                                    <a:pt x="412" y="230"/>
                                  </a:lnTo>
                                  <a:lnTo>
                                    <a:pt x="418" y="200"/>
                                  </a:lnTo>
                                  <a:lnTo>
                                    <a:pt x="420" y="171"/>
                                  </a:lnTo>
                                  <a:lnTo>
                                    <a:pt x="417" y="134"/>
                                  </a:lnTo>
                                  <a:lnTo>
                                    <a:pt x="407" y="100"/>
                                  </a:lnTo>
                                  <a:lnTo>
                                    <a:pt x="391" y="71"/>
                                  </a:lnTo>
                                  <a:lnTo>
                                    <a:pt x="387" y="67"/>
                                  </a:lnTo>
                                  <a:close/>
                                  <a:moveTo>
                                    <a:pt x="222" y="0"/>
                                  </a:moveTo>
                                  <a:lnTo>
                                    <a:pt x="170" y="3"/>
                                  </a:lnTo>
                                  <a:lnTo>
                                    <a:pt x="122" y="14"/>
                                  </a:lnTo>
                                  <a:lnTo>
                                    <a:pt x="76" y="32"/>
                                  </a:lnTo>
                                  <a:lnTo>
                                    <a:pt x="34" y="58"/>
                                  </a:lnTo>
                                  <a:lnTo>
                                    <a:pt x="34" y="139"/>
                                  </a:lnTo>
                                  <a:lnTo>
                                    <a:pt x="76" y="108"/>
                                  </a:lnTo>
                                  <a:lnTo>
                                    <a:pt x="119" y="85"/>
                                  </a:lnTo>
                                  <a:lnTo>
                                    <a:pt x="163" y="71"/>
                                  </a:lnTo>
                                  <a:lnTo>
                                    <a:pt x="208" y="67"/>
                                  </a:lnTo>
                                  <a:lnTo>
                                    <a:pt x="387" y="67"/>
                                  </a:lnTo>
                                  <a:lnTo>
                                    <a:pt x="367" y="46"/>
                                  </a:lnTo>
                                  <a:lnTo>
                                    <a:pt x="338" y="26"/>
                                  </a:lnTo>
                                  <a:lnTo>
                                    <a:pt x="304" y="11"/>
                                  </a:lnTo>
                                  <a:lnTo>
                                    <a:pt x="266" y="2"/>
                                  </a:lnTo>
                                  <a:lnTo>
                                    <a:pt x="222" y="0"/>
                                  </a:lnTo>
                                  <a:close/>
                                  <a:moveTo>
                                    <a:pt x="808" y="0"/>
                                  </a:moveTo>
                                  <a:lnTo>
                                    <a:pt x="755" y="5"/>
                                  </a:lnTo>
                                  <a:lnTo>
                                    <a:pt x="708" y="21"/>
                                  </a:lnTo>
                                  <a:lnTo>
                                    <a:pt x="668" y="48"/>
                                  </a:lnTo>
                                  <a:lnTo>
                                    <a:pt x="635" y="86"/>
                                  </a:lnTo>
                                  <a:lnTo>
                                    <a:pt x="609" y="134"/>
                                  </a:lnTo>
                                  <a:lnTo>
                                    <a:pt x="590" y="193"/>
                                  </a:lnTo>
                                  <a:lnTo>
                                    <a:pt x="579" y="262"/>
                                  </a:lnTo>
                                  <a:lnTo>
                                    <a:pt x="575" y="341"/>
                                  </a:lnTo>
                                  <a:lnTo>
                                    <a:pt x="579" y="414"/>
                                  </a:lnTo>
                                  <a:lnTo>
                                    <a:pt x="589" y="477"/>
                                  </a:lnTo>
                                  <a:lnTo>
                                    <a:pt x="607" y="532"/>
                                  </a:lnTo>
                                  <a:lnTo>
                                    <a:pt x="632" y="577"/>
                                  </a:lnTo>
                                  <a:lnTo>
                                    <a:pt x="664" y="612"/>
                                  </a:lnTo>
                                  <a:lnTo>
                                    <a:pt x="701" y="638"/>
                                  </a:lnTo>
                                  <a:lnTo>
                                    <a:pt x="744" y="653"/>
                                  </a:lnTo>
                                  <a:lnTo>
                                    <a:pt x="793" y="658"/>
                                  </a:lnTo>
                                  <a:lnTo>
                                    <a:pt x="845" y="653"/>
                                  </a:lnTo>
                                  <a:lnTo>
                                    <a:pt x="891" y="637"/>
                                  </a:lnTo>
                                  <a:lnTo>
                                    <a:pt x="930" y="610"/>
                                  </a:lnTo>
                                  <a:lnTo>
                                    <a:pt x="947" y="591"/>
                                  </a:lnTo>
                                  <a:lnTo>
                                    <a:pt x="801" y="591"/>
                                  </a:lnTo>
                                  <a:lnTo>
                                    <a:pt x="741" y="575"/>
                                  </a:lnTo>
                                  <a:lnTo>
                                    <a:pt x="698" y="528"/>
                                  </a:lnTo>
                                  <a:lnTo>
                                    <a:pt x="672" y="449"/>
                                  </a:lnTo>
                                  <a:lnTo>
                                    <a:pt x="663" y="338"/>
                                  </a:lnTo>
                                  <a:lnTo>
                                    <a:pt x="669" y="240"/>
                                  </a:lnTo>
                                  <a:lnTo>
                                    <a:pt x="686" y="164"/>
                                  </a:lnTo>
                                  <a:lnTo>
                                    <a:pt x="714" y="110"/>
                                  </a:lnTo>
                                  <a:lnTo>
                                    <a:pt x="753" y="77"/>
                                  </a:lnTo>
                                  <a:lnTo>
                                    <a:pt x="804" y="67"/>
                                  </a:lnTo>
                                  <a:lnTo>
                                    <a:pt x="957" y="67"/>
                                  </a:lnTo>
                                  <a:lnTo>
                                    <a:pt x="929" y="36"/>
                                  </a:lnTo>
                                  <a:lnTo>
                                    <a:pt x="875" y="9"/>
                                  </a:lnTo>
                                  <a:lnTo>
                                    <a:pt x="808" y="0"/>
                                  </a:lnTo>
                                  <a:close/>
                                  <a:moveTo>
                                    <a:pt x="957" y="67"/>
                                  </a:moveTo>
                                  <a:lnTo>
                                    <a:pt x="804" y="67"/>
                                  </a:lnTo>
                                  <a:lnTo>
                                    <a:pt x="851" y="77"/>
                                  </a:lnTo>
                                  <a:lnTo>
                                    <a:pt x="889" y="109"/>
                                  </a:lnTo>
                                  <a:lnTo>
                                    <a:pt x="915" y="163"/>
                                  </a:lnTo>
                                  <a:lnTo>
                                    <a:pt x="931" y="237"/>
                                  </a:lnTo>
                                  <a:lnTo>
                                    <a:pt x="937" y="334"/>
                                  </a:lnTo>
                                  <a:lnTo>
                                    <a:pt x="928" y="446"/>
                                  </a:lnTo>
                                  <a:lnTo>
                                    <a:pt x="903" y="527"/>
                                  </a:lnTo>
                                  <a:lnTo>
                                    <a:pt x="860" y="575"/>
                                  </a:lnTo>
                                  <a:lnTo>
                                    <a:pt x="801" y="591"/>
                                  </a:lnTo>
                                  <a:lnTo>
                                    <a:pt x="947" y="591"/>
                                  </a:lnTo>
                                  <a:lnTo>
                                    <a:pt x="964" y="573"/>
                                  </a:lnTo>
                                  <a:lnTo>
                                    <a:pt x="991" y="525"/>
                                  </a:lnTo>
                                  <a:lnTo>
                                    <a:pt x="1010" y="468"/>
                                  </a:lnTo>
                                  <a:lnTo>
                                    <a:pt x="1021" y="402"/>
                                  </a:lnTo>
                                  <a:lnTo>
                                    <a:pt x="1025" y="326"/>
                                  </a:lnTo>
                                  <a:lnTo>
                                    <a:pt x="1019" y="226"/>
                                  </a:lnTo>
                                  <a:lnTo>
                                    <a:pt x="1001" y="145"/>
                                  </a:lnTo>
                                  <a:lnTo>
                                    <a:pt x="971" y="81"/>
                                  </a:lnTo>
                                  <a:lnTo>
                                    <a:pt x="957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86" name="任意多边形 1286"/>
                          <wps:cNvSpPr/>
                          <wps:spPr>
                            <a:xfrm>
                              <a:off x="2984" y="14801"/>
                              <a:ext cx="230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0" h="651">
                                  <a:moveTo>
                                    <a:pt x="387" y="70"/>
                                  </a:moveTo>
                                  <a:lnTo>
                                    <a:pt x="209" y="70"/>
                                  </a:lnTo>
                                  <a:lnTo>
                                    <a:pt x="238" y="72"/>
                                  </a:lnTo>
                                  <a:lnTo>
                                    <a:pt x="263" y="77"/>
                                  </a:lnTo>
                                  <a:lnTo>
                                    <a:pt x="285" y="86"/>
                                  </a:lnTo>
                                  <a:lnTo>
                                    <a:pt x="303" y="99"/>
                                  </a:lnTo>
                                  <a:lnTo>
                                    <a:pt x="317" y="115"/>
                                  </a:lnTo>
                                  <a:lnTo>
                                    <a:pt x="328" y="134"/>
                                  </a:lnTo>
                                  <a:lnTo>
                                    <a:pt x="334" y="157"/>
                                  </a:lnTo>
                                  <a:lnTo>
                                    <a:pt x="336" y="182"/>
                                  </a:lnTo>
                                  <a:lnTo>
                                    <a:pt x="334" y="206"/>
                                  </a:lnTo>
                                  <a:lnTo>
                                    <a:pt x="329" y="229"/>
                                  </a:lnTo>
                                  <a:lnTo>
                                    <a:pt x="320" y="252"/>
                                  </a:lnTo>
                                  <a:lnTo>
                                    <a:pt x="308" y="275"/>
                                  </a:lnTo>
                                  <a:lnTo>
                                    <a:pt x="291" y="299"/>
                                  </a:lnTo>
                                  <a:lnTo>
                                    <a:pt x="267" y="327"/>
                                  </a:lnTo>
                                  <a:lnTo>
                                    <a:pt x="236" y="359"/>
                                  </a:lnTo>
                                  <a:lnTo>
                                    <a:pt x="198" y="396"/>
                                  </a:lnTo>
                                  <a:lnTo>
                                    <a:pt x="0" y="580"/>
                                  </a:lnTo>
                                  <a:lnTo>
                                    <a:pt x="0" y="650"/>
                                  </a:lnTo>
                                  <a:lnTo>
                                    <a:pt x="415" y="650"/>
                                  </a:lnTo>
                                  <a:lnTo>
                                    <a:pt x="415" y="579"/>
                                  </a:lnTo>
                                  <a:lnTo>
                                    <a:pt x="102" y="579"/>
                                  </a:lnTo>
                                  <a:lnTo>
                                    <a:pt x="102" y="577"/>
                                  </a:lnTo>
                                  <a:lnTo>
                                    <a:pt x="258" y="435"/>
                                  </a:lnTo>
                                  <a:lnTo>
                                    <a:pt x="302" y="393"/>
                                  </a:lnTo>
                                  <a:lnTo>
                                    <a:pt x="338" y="355"/>
                                  </a:lnTo>
                                  <a:lnTo>
                                    <a:pt x="366" y="321"/>
                                  </a:lnTo>
                                  <a:lnTo>
                                    <a:pt x="387" y="290"/>
                                  </a:lnTo>
                                  <a:lnTo>
                                    <a:pt x="402" y="262"/>
                                  </a:lnTo>
                                  <a:lnTo>
                                    <a:pt x="413" y="233"/>
                                  </a:lnTo>
                                  <a:lnTo>
                                    <a:pt x="419" y="203"/>
                                  </a:lnTo>
                                  <a:lnTo>
                                    <a:pt x="421" y="174"/>
                                  </a:lnTo>
                                  <a:lnTo>
                                    <a:pt x="418" y="137"/>
                                  </a:lnTo>
                                  <a:lnTo>
                                    <a:pt x="408" y="103"/>
                                  </a:lnTo>
                                  <a:lnTo>
                                    <a:pt x="391" y="74"/>
                                  </a:lnTo>
                                  <a:lnTo>
                                    <a:pt x="387" y="70"/>
                                  </a:lnTo>
                                  <a:close/>
                                  <a:moveTo>
                                    <a:pt x="223" y="3"/>
                                  </a:moveTo>
                                  <a:lnTo>
                                    <a:pt x="171" y="6"/>
                                  </a:lnTo>
                                  <a:lnTo>
                                    <a:pt x="122" y="17"/>
                                  </a:lnTo>
                                  <a:lnTo>
                                    <a:pt x="77" y="35"/>
                                  </a:lnTo>
                                  <a:lnTo>
                                    <a:pt x="35" y="61"/>
                                  </a:lnTo>
                                  <a:lnTo>
                                    <a:pt x="35" y="142"/>
                                  </a:lnTo>
                                  <a:lnTo>
                                    <a:pt x="77" y="111"/>
                                  </a:lnTo>
                                  <a:lnTo>
                                    <a:pt x="120" y="88"/>
                                  </a:lnTo>
                                  <a:lnTo>
                                    <a:pt x="164" y="74"/>
                                  </a:lnTo>
                                  <a:lnTo>
                                    <a:pt x="209" y="70"/>
                                  </a:lnTo>
                                  <a:lnTo>
                                    <a:pt x="387" y="70"/>
                                  </a:lnTo>
                                  <a:lnTo>
                                    <a:pt x="368" y="49"/>
                                  </a:lnTo>
                                  <a:lnTo>
                                    <a:pt x="339" y="29"/>
                                  </a:lnTo>
                                  <a:lnTo>
                                    <a:pt x="305" y="14"/>
                                  </a:lnTo>
                                  <a:lnTo>
                                    <a:pt x="266" y="5"/>
                                  </a:lnTo>
                                  <a:lnTo>
                                    <a:pt x="223" y="3"/>
                                  </a:lnTo>
                                  <a:close/>
                                  <a:moveTo>
                                    <a:pt x="1010" y="581"/>
                                  </a:moveTo>
                                  <a:lnTo>
                                    <a:pt x="619" y="581"/>
                                  </a:lnTo>
                                  <a:lnTo>
                                    <a:pt x="619" y="650"/>
                                  </a:lnTo>
                                  <a:lnTo>
                                    <a:pt x="1010" y="650"/>
                                  </a:lnTo>
                                  <a:lnTo>
                                    <a:pt x="1010" y="581"/>
                                  </a:lnTo>
                                  <a:close/>
                                  <a:moveTo>
                                    <a:pt x="858" y="97"/>
                                  </a:moveTo>
                                  <a:lnTo>
                                    <a:pt x="772" y="97"/>
                                  </a:lnTo>
                                  <a:lnTo>
                                    <a:pt x="772" y="581"/>
                                  </a:lnTo>
                                  <a:lnTo>
                                    <a:pt x="858" y="581"/>
                                  </a:lnTo>
                                  <a:lnTo>
                                    <a:pt x="858" y="97"/>
                                  </a:lnTo>
                                  <a:close/>
                                  <a:moveTo>
                                    <a:pt x="858" y="0"/>
                                  </a:moveTo>
                                  <a:lnTo>
                                    <a:pt x="615" y="65"/>
                                  </a:lnTo>
                                  <a:lnTo>
                                    <a:pt x="615" y="139"/>
                                  </a:lnTo>
                                  <a:lnTo>
                                    <a:pt x="772" y="97"/>
                                  </a:lnTo>
                                  <a:lnTo>
                                    <a:pt x="858" y="97"/>
                                  </a:lnTo>
                                  <a:lnTo>
                                    <a:pt x="85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87" name="任意多边形 1287"/>
                          <wps:cNvSpPr/>
                          <wps:spPr>
                            <a:xfrm>
                              <a:off x="3476" y="14801"/>
                              <a:ext cx="228" cy="14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3" h="648">
                                  <a:moveTo>
                                    <a:pt x="386" y="68"/>
                                  </a:moveTo>
                                  <a:lnTo>
                                    <a:pt x="208" y="68"/>
                                  </a:lnTo>
                                  <a:lnTo>
                                    <a:pt x="237" y="69"/>
                                  </a:lnTo>
                                  <a:lnTo>
                                    <a:pt x="262" y="75"/>
                                  </a:lnTo>
                                  <a:lnTo>
                                    <a:pt x="284" y="84"/>
                                  </a:lnTo>
                                  <a:lnTo>
                                    <a:pt x="302" y="97"/>
                                  </a:lnTo>
                                  <a:lnTo>
                                    <a:pt x="317" y="113"/>
                                  </a:lnTo>
                                  <a:lnTo>
                                    <a:pt x="327" y="132"/>
                                  </a:lnTo>
                                  <a:lnTo>
                                    <a:pt x="333" y="154"/>
                                  </a:lnTo>
                                  <a:lnTo>
                                    <a:pt x="335" y="180"/>
                                  </a:lnTo>
                                  <a:lnTo>
                                    <a:pt x="333" y="204"/>
                                  </a:lnTo>
                                  <a:lnTo>
                                    <a:pt x="328" y="227"/>
                                  </a:lnTo>
                                  <a:lnTo>
                                    <a:pt x="319" y="250"/>
                                  </a:lnTo>
                                  <a:lnTo>
                                    <a:pt x="307" y="272"/>
                                  </a:lnTo>
                                  <a:lnTo>
                                    <a:pt x="290" y="297"/>
                                  </a:lnTo>
                                  <a:lnTo>
                                    <a:pt x="266" y="325"/>
                                  </a:lnTo>
                                  <a:lnTo>
                                    <a:pt x="235" y="357"/>
                                  </a:lnTo>
                                  <a:lnTo>
                                    <a:pt x="198" y="393"/>
                                  </a:lnTo>
                                  <a:lnTo>
                                    <a:pt x="0" y="578"/>
                                  </a:lnTo>
                                  <a:lnTo>
                                    <a:pt x="0" y="648"/>
                                  </a:lnTo>
                                  <a:lnTo>
                                    <a:pt x="414" y="648"/>
                                  </a:lnTo>
                                  <a:lnTo>
                                    <a:pt x="414" y="576"/>
                                  </a:lnTo>
                                  <a:lnTo>
                                    <a:pt x="102" y="576"/>
                                  </a:lnTo>
                                  <a:lnTo>
                                    <a:pt x="102" y="575"/>
                                  </a:lnTo>
                                  <a:lnTo>
                                    <a:pt x="257" y="433"/>
                                  </a:lnTo>
                                  <a:lnTo>
                                    <a:pt x="301" y="391"/>
                                  </a:lnTo>
                                  <a:lnTo>
                                    <a:pt x="337" y="353"/>
                                  </a:lnTo>
                                  <a:lnTo>
                                    <a:pt x="365" y="318"/>
                                  </a:lnTo>
                                  <a:lnTo>
                                    <a:pt x="386" y="288"/>
                                  </a:lnTo>
                                  <a:lnTo>
                                    <a:pt x="401" y="259"/>
                                  </a:lnTo>
                                  <a:lnTo>
                                    <a:pt x="412" y="230"/>
                                  </a:lnTo>
                                  <a:lnTo>
                                    <a:pt x="418" y="201"/>
                                  </a:lnTo>
                                  <a:lnTo>
                                    <a:pt x="420" y="172"/>
                                  </a:lnTo>
                                  <a:lnTo>
                                    <a:pt x="417" y="134"/>
                                  </a:lnTo>
                                  <a:lnTo>
                                    <a:pt x="407" y="101"/>
                                  </a:lnTo>
                                  <a:lnTo>
                                    <a:pt x="390" y="72"/>
                                  </a:lnTo>
                                  <a:lnTo>
                                    <a:pt x="386" y="68"/>
                                  </a:lnTo>
                                  <a:close/>
                                  <a:moveTo>
                                    <a:pt x="222" y="0"/>
                                  </a:moveTo>
                                  <a:lnTo>
                                    <a:pt x="170" y="4"/>
                                  </a:lnTo>
                                  <a:lnTo>
                                    <a:pt x="121" y="15"/>
                                  </a:lnTo>
                                  <a:lnTo>
                                    <a:pt x="76" y="33"/>
                                  </a:lnTo>
                                  <a:lnTo>
                                    <a:pt x="34" y="58"/>
                                  </a:lnTo>
                                  <a:lnTo>
                                    <a:pt x="34" y="140"/>
                                  </a:lnTo>
                                  <a:lnTo>
                                    <a:pt x="76" y="108"/>
                                  </a:lnTo>
                                  <a:lnTo>
                                    <a:pt x="119" y="86"/>
                                  </a:lnTo>
                                  <a:lnTo>
                                    <a:pt x="163" y="72"/>
                                  </a:lnTo>
                                  <a:lnTo>
                                    <a:pt x="208" y="68"/>
                                  </a:lnTo>
                                  <a:lnTo>
                                    <a:pt x="386" y="68"/>
                                  </a:lnTo>
                                  <a:lnTo>
                                    <a:pt x="367" y="47"/>
                                  </a:lnTo>
                                  <a:lnTo>
                                    <a:pt x="338" y="26"/>
                                  </a:lnTo>
                                  <a:lnTo>
                                    <a:pt x="304" y="12"/>
                                  </a:lnTo>
                                  <a:lnTo>
                                    <a:pt x="265" y="3"/>
                                  </a:lnTo>
                                  <a:lnTo>
                                    <a:pt x="222" y="0"/>
                                  </a:lnTo>
                                  <a:close/>
                                  <a:moveTo>
                                    <a:pt x="968" y="68"/>
                                  </a:moveTo>
                                  <a:lnTo>
                                    <a:pt x="790" y="68"/>
                                  </a:lnTo>
                                  <a:lnTo>
                                    <a:pt x="819" y="69"/>
                                  </a:lnTo>
                                  <a:lnTo>
                                    <a:pt x="845" y="75"/>
                                  </a:lnTo>
                                  <a:lnTo>
                                    <a:pt x="866" y="84"/>
                                  </a:lnTo>
                                  <a:lnTo>
                                    <a:pt x="884" y="97"/>
                                  </a:lnTo>
                                  <a:lnTo>
                                    <a:pt x="899" y="113"/>
                                  </a:lnTo>
                                  <a:lnTo>
                                    <a:pt x="909" y="132"/>
                                  </a:lnTo>
                                  <a:lnTo>
                                    <a:pt x="915" y="154"/>
                                  </a:lnTo>
                                  <a:lnTo>
                                    <a:pt x="917" y="180"/>
                                  </a:lnTo>
                                  <a:lnTo>
                                    <a:pt x="915" y="204"/>
                                  </a:lnTo>
                                  <a:lnTo>
                                    <a:pt x="910" y="227"/>
                                  </a:lnTo>
                                  <a:lnTo>
                                    <a:pt x="901" y="250"/>
                                  </a:lnTo>
                                  <a:lnTo>
                                    <a:pt x="889" y="272"/>
                                  </a:lnTo>
                                  <a:lnTo>
                                    <a:pt x="872" y="297"/>
                                  </a:lnTo>
                                  <a:lnTo>
                                    <a:pt x="848" y="325"/>
                                  </a:lnTo>
                                  <a:lnTo>
                                    <a:pt x="817" y="357"/>
                                  </a:lnTo>
                                  <a:lnTo>
                                    <a:pt x="780" y="393"/>
                                  </a:lnTo>
                                  <a:lnTo>
                                    <a:pt x="582" y="578"/>
                                  </a:lnTo>
                                  <a:lnTo>
                                    <a:pt x="582" y="648"/>
                                  </a:lnTo>
                                  <a:lnTo>
                                    <a:pt x="996" y="648"/>
                                  </a:lnTo>
                                  <a:lnTo>
                                    <a:pt x="996" y="576"/>
                                  </a:lnTo>
                                  <a:lnTo>
                                    <a:pt x="684" y="576"/>
                                  </a:lnTo>
                                  <a:lnTo>
                                    <a:pt x="684" y="575"/>
                                  </a:lnTo>
                                  <a:lnTo>
                                    <a:pt x="839" y="433"/>
                                  </a:lnTo>
                                  <a:lnTo>
                                    <a:pt x="883" y="391"/>
                                  </a:lnTo>
                                  <a:lnTo>
                                    <a:pt x="919" y="353"/>
                                  </a:lnTo>
                                  <a:lnTo>
                                    <a:pt x="947" y="318"/>
                                  </a:lnTo>
                                  <a:lnTo>
                                    <a:pt x="968" y="288"/>
                                  </a:lnTo>
                                  <a:lnTo>
                                    <a:pt x="983" y="259"/>
                                  </a:lnTo>
                                  <a:lnTo>
                                    <a:pt x="994" y="230"/>
                                  </a:lnTo>
                                  <a:lnTo>
                                    <a:pt x="1000" y="201"/>
                                  </a:lnTo>
                                  <a:lnTo>
                                    <a:pt x="1002" y="172"/>
                                  </a:lnTo>
                                  <a:lnTo>
                                    <a:pt x="999" y="134"/>
                                  </a:lnTo>
                                  <a:lnTo>
                                    <a:pt x="989" y="101"/>
                                  </a:lnTo>
                                  <a:lnTo>
                                    <a:pt x="972" y="72"/>
                                  </a:lnTo>
                                  <a:lnTo>
                                    <a:pt x="968" y="68"/>
                                  </a:lnTo>
                                  <a:close/>
                                  <a:moveTo>
                                    <a:pt x="804" y="0"/>
                                  </a:moveTo>
                                  <a:lnTo>
                                    <a:pt x="752" y="4"/>
                                  </a:lnTo>
                                  <a:lnTo>
                                    <a:pt x="703" y="15"/>
                                  </a:lnTo>
                                  <a:lnTo>
                                    <a:pt x="658" y="33"/>
                                  </a:lnTo>
                                  <a:lnTo>
                                    <a:pt x="616" y="58"/>
                                  </a:lnTo>
                                  <a:lnTo>
                                    <a:pt x="616" y="140"/>
                                  </a:lnTo>
                                  <a:lnTo>
                                    <a:pt x="658" y="108"/>
                                  </a:lnTo>
                                  <a:lnTo>
                                    <a:pt x="701" y="86"/>
                                  </a:lnTo>
                                  <a:lnTo>
                                    <a:pt x="745" y="72"/>
                                  </a:lnTo>
                                  <a:lnTo>
                                    <a:pt x="790" y="68"/>
                                  </a:lnTo>
                                  <a:lnTo>
                                    <a:pt x="968" y="68"/>
                                  </a:lnTo>
                                  <a:lnTo>
                                    <a:pt x="949" y="47"/>
                                  </a:lnTo>
                                  <a:lnTo>
                                    <a:pt x="920" y="26"/>
                                  </a:lnTo>
                                  <a:lnTo>
                                    <a:pt x="886" y="12"/>
                                  </a:lnTo>
                                  <a:lnTo>
                                    <a:pt x="847" y="3"/>
                                  </a:lnTo>
                                  <a:lnTo>
                                    <a:pt x="80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88" name="任意多边形 1288"/>
                          <wps:cNvSpPr/>
                          <wps:spPr>
                            <a:xfrm>
                              <a:off x="1522" y="14984"/>
                              <a:ext cx="247" cy="10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7" h="481">
                                  <a:moveTo>
                                    <a:pt x="415" y="402"/>
                                  </a:moveTo>
                                  <a:lnTo>
                                    <a:pt x="146" y="402"/>
                                  </a:lnTo>
                                  <a:lnTo>
                                    <a:pt x="146" y="164"/>
                                  </a:lnTo>
                                  <a:lnTo>
                                    <a:pt x="102" y="164"/>
                                  </a:lnTo>
                                  <a:lnTo>
                                    <a:pt x="102" y="402"/>
                                  </a:lnTo>
                                  <a:lnTo>
                                    <a:pt x="102" y="438"/>
                                  </a:lnTo>
                                  <a:lnTo>
                                    <a:pt x="102" y="480"/>
                                  </a:lnTo>
                                  <a:lnTo>
                                    <a:pt x="146" y="480"/>
                                  </a:lnTo>
                                  <a:lnTo>
                                    <a:pt x="146" y="438"/>
                                  </a:lnTo>
                                  <a:lnTo>
                                    <a:pt x="372" y="438"/>
                                  </a:lnTo>
                                  <a:lnTo>
                                    <a:pt x="372" y="478"/>
                                  </a:lnTo>
                                  <a:lnTo>
                                    <a:pt x="415" y="478"/>
                                  </a:lnTo>
                                  <a:lnTo>
                                    <a:pt x="415" y="438"/>
                                  </a:lnTo>
                                  <a:lnTo>
                                    <a:pt x="415" y="438"/>
                                  </a:lnTo>
                                  <a:lnTo>
                                    <a:pt x="415" y="402"/>
                                  </a:lnTo>
                                  <a:close/>
                                  <a:moveTo>
                                    <a:pt x="517" y="126"/>
                                  </a:moveTo>
                                  <a:lnTo>
                                    <a:pt x="415" y="126"/>
                                  </a:lnTo>
                                  <a:lnTo>
                                    <a:pt x="415" y="0"/>
                                  </a:lnTo>
                                  <a:lnTo>
                                    <a:pt x="372" y="0"/>
                                  </a:lnTo>
                                  <a:lnTo>
                                    <a:pt x="372" y="126"/>
                                  </a:lnTo>
                                  <a:lnTo>
                                    <a:pt x="146" y="126"/>
                                  </a:lnTo>
                                  <a:lnTo>
                                    <a:pt x="146" y="1"/>
                                  </a:lnTo>
                                  <a:lnTo>
                                    <a:pt x="102" y="1"/>
                                  </a:lnTo>
                                  <a:lnTo>
                                    <a:pt x="102" y="126"/>
                                  </a:lnTo>
                                  <a:lnTo>
                                    <a:pt x="0" y="126"/>
                                  </a:lnTo>
                                  <a:lnTo>
                                    <a:pt x="0" y="163"/>
                                  </a:lnTo>
                                  <a:lnTo>
                                    <a:pt x="372" y="163"/>
                                  </a:lnTo>
                                  <a:lnTo>
                                    <a:pt x="372" y="401"/>
                                  </a:lnTo>
                                  <a:lnTo>
                                    <a:pt x="415" y="401"/>
                                  </a:lnTo>
                                  <a:lnTo>
                                    <a:pt x="415" y="163"/>
                                  </a:lnTo>
                                  <a:lnTo>
                                    <a:pt x="517" y="163"/>
                                  </a:lnTo>
                                  <a:lnTo>
                                    <a:pt x="517" y="126"/>
                                  </a:lnTo>
                                  <a:close/>
                                  <a:moveTo>
                                    <a:pt x="1029" y="212"/>
                                  </a:moveTo>
                                  <a:lnTo>
                                    <a:pt x="633" y="212"/>
                                  </a:lnTo>
                                  <a:lnTo>
                                    <a:pt x="633" y="254"/>
                                  </a:lnTo>
                                  <a:lnTo>
                                    <a:pt x="1029" y="254"/>
                                  </a:lnTo>
                                  <a:lnTo>
                                    <a:pt x="1029" y="212"/>
                                  </a:lnTo>
                                  <a:close/>
                                  <a:moveTo>
                                    <a:pt x="1087" y="400"/>
                                  </a:moveTo>
                                  <a:lnTo>
                                    <a:pt x="577" y="400"/>
                                  </a:lnTo>
                                  <a:lnTo>
                                    <a:pt x="577" y="442"/>
                                  </a:lnTo>
                                  <a:lnTo>
                                    <a:pt x="1087" y="442"/>
                                  </a:lnTo>
                                  <a:lnTo>
                                    <a:pt x="1087" y="4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89" name="任意多边形 1289"/>
                          <wps:cNvSpPr/>
                          <wps:spPr>
                            <a:xfrm>
                              <a:off x="2014" y="14984"/>
                              <a:ext cx="242" cy="10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5" h="481">
                                  <a:moveTo>
                                    <a:pt x="145" y="163"/>
                                  </a:moveTo>
                                  <a:lnTo>
                                    <a:pt x="102" y="163"/>
                                  </a:lnTo>
                                  <a:lnTo>
                                    <a:pt x="102" y="480"/>
                                  </a:lnTo>
                                  <a:lnTo>
                                    <a:pt x="145" y="480"/>
                                  </a:lnTo>
                                  <a:lnTo>
                                    <a:pt x="145" y="438"/>
                                  </a:lnTo>
                                  <a:lnTo>
                                    <a:pt x="414" y="438"/>
                                  </a:lnTo>
                                  <a:lnTo>
                                    <a:pt x="414" y="401"/>
                                  </a:lnTo>
                                  <a:lnTo>
                                    <a:pt x="145" y="401"/>
                                  </a:lnTo>
                                  <a:lnTo>
                                    <a:pt x="145" y="163"/>
                                  </a:lnTo>
                                  <a:close/>
                                  <a:moveTo>
                                    <a:pt x="414" y="438"/>
                                  </a:moveTo>
                                  <a:lnTo>
                                    <a:pt x="371" y="438"/>
                                  </a:lnTo>
                                  <a:lnTo>
                                    <a:pt x="371" y="478"/>
                                  </a:lnTo>
                                  <a:lnTo>
                                    <a:pt x="414" y="478"/>
                                  </a:lnTo>
                                  <a:lnTo>
                                    <a:pt x="414" y="438"/>
                                  </a:lnTo>
                                  <a:close/>
                                  <a:moveTo>
                                    <a:pt x="414" y="163"/>
                                  </a:moveTo>
                                  <a:lnTo>
                                    <a:pt x="371" y="163"/>
                                  </a:lnTo>
                                  <a:lnTo>
                                    <a:pt x="371" y="401"/>
                                  </a:lnTo>
                                  <a:lnTo>
                                    <a:pt x="414" y="401"/>
                                  </a:lnTo>
                                  <a:lnTo>
                                    <a:pt x="414" y="163"/>
                                  </a:lnTo>
                                  <a:close/>
                                  <a:moveTo>
                                    <a:pt x="516" y="125"/>
                                  </a:moveTo>
                                  <a:lnTo>
                                    <a:pt x="0" y="125"/>
                                  </a:lnTo>
                                  <a:lnTo>
                                    <a:pt x="0" y="163"/>
                                  </a:lnTo>
                                  <a:lnTo>
                                    <a:pt x="516" y="163"/>
                                  </a:lnTo>
                                  <a:lnTo>
                                    <a:pt x="516" y="125"/>
                                  </a:lnTo>
                                  <a:close/>
                                  <a:moveTo>
                                    <a:pt x="145" y="1"/>
                                  </a:moveTo>
                                  <a:lnTo>
                                    <a:pt x="102" y="1"/>
                                  </a:lnTo>
                                  <a:lnTo>
                                    <a:pt x="102" y="125"/>
                                  </a:lnTo>
                                  <a:lnTo>
                                    <a:pt x="145" y="125"/>
                                  </a:lnTo>
                                  <a:lnTo>
                                    <a:pt x="145" y="1"/>
                                  </a:lnTo>
                                  <a:close/>
                                  <a:moveTo>
                                    <a:pt x="414" y="0"/>
                                  </a:moveTo>
                                  <a:lnTo>
                                    <a:pt x="371" y="0"/>
                                  </a:lnTo>
                                  <a:lnTo>
                                    <a:pt x="371" y="125"/>
                                  </a:lnTo>
                                  <a:lnTo>
                                    <a:pt x="414" y="125"/>
                                  </a:lnTo>
                                  <a:lnTo>
                                    <a:pt x="414" y="0"/>
                                  </a:lnTo>
                                  <a:close/>
                                  <a:moveTo>
                                    <a:pt x="1064" y="30"/>
                                  </a:moveTo>
                                  <a:lnTo>
                                    <a:pt x="610" y="30"/>
                                  </a:lnTo>
                                  <a:lnTo>
                                    <a:pt x="610" y="477"/>
                                  </a:lnTo>
                                  <a:lnTo>
                                    <a:pt x="654" y="477"/>
                                  </a:lnTo>
                                  <a:lnTo>
                                    <a:pt x="654" y="447"/>
                                  </a:lnTo>
                                  <a:lnTo>
                                    <a:pt x="1064" y="447"/>
                                  </a:lnTo>
                                  <a:lnTo>
                                    <a:pt x="1064" y="409"/>
                                  </a:lnTo>
                                  <a:lnTo>
                                    <a:pt x="654" y="409"/>
                                  </a:lnTo>
                                  <a:lnTo>
                                    <a:pt x="654" y="69"/>
                                  </a:lnTo>
                                  <a:lnTo>
                                    <a:pt x="1064" y="69"/>
                                  </a:lnTo>
                                  <a:lnTo>
                                    <a:pt x="1064" y="30"/>
                                  </a:lnTo>
                                  <a:close/>
                                  <a:moveTo>
                                    <a:pt x="1064" y="447"/>
                                  </a:moveTo>
                                  <a:lnTo>
                                    <a:pt x="1020" y="447"/>
                                  </a:lnTo>
                                  <a:lnTo>
                                    <a:pt x="1020" y="477"/>
                                  </a:lnTo>
                                  <a:lnTo>
                                    <a:pt x="1064" y="477"/>
                                  </a:lnTo>
                                  <a:lnTo>
                                    <a:pt x="1064" y="447"/>
                                  </a:lnTo>
                                  <a:close/>
                                  <a:moveTo>
                                    <a:pt x="1064" y="69"/>
                                  </a:moveTo>
                                  <a:lnTo>
                                    <a:pt x="1020" y="69"/>
                                  </a:lnTo>
                                  <a:lnTo>
                                    <a:pt x="1020" y="409"/>
                                  </a:lnTo>
                                  <a:lnTo>
                                    <a:pt x="1064" y="409"/>
                                  </a:lnTo>
                                  <a:lnTo>
                                    <a:pt x="1064" y="69"/>
                                  </a:lnTo>
                                  <a:close/>
                                  <a:moveTo>
                                    <a:pt x="799" y="69"/>
                                  </a:moveTo>
                                  <a:lnTo>
                                    <a:pt x="755" y="69"/>
                                  </a:lnTo>
                                  <a:lnTo>
                                    <a:pt x="754" y="130"/>
                                  </a:lnTo>
                                  <a:lnTo>
                                    <a:pt x="751" y="178"/>
                                  </a:lnTo>
                                  <a:lnTo>
                                    <a:pt x="747" y="213"/>
                                  </a:lnTo>
                                  <a:lnTo>
                                    <a:pt x="741" y="235"/>
                                  </a:lnTo>
                                  <a:lnTo>
                                    <a:pt x="730" y="258"/>
                                  </a:lnTo>
                                  <a:lnTo>
                                    <a:pt x="712" y="280"/>
                                  </a:lnTo>
                                  <a:lnTo>
                                    <a:pt x="688" y="301"/>
                                  </a:lnTo>
                                  <a:lnTo>
                                    <a:pt x="656" y="321"/>
                                  </a:lnTo>
                                  <a:lnTo>
                                    <a:pt x="665" y="329"/>
                                  </a:lnTo>
                                  <a:lnTo>
                                    <a:pt x="673" y="337"/>
                                  </a:lnTo>
                                  <a:lnTo>
                                    <a:pt x="681" y="345"/>
                                  </a:lnTo>
                                  <a:lnTo>
                                    <a:pt x="688" y="353"/>
                                  </a:lnTo>
                                  <a:lnTo>
                                    <a:pt x="722" y="330"/>
                                  </a:lnTo>
                                  <a:lnTo>
                                    <a:pt x="749" y="305"/>
                                  </a:lnTo>
                                  <a:lnTo>
                                    <a:pt x="769" y="279"/>
                                  </a:lnTo>
                                  <a:lnTo>
                                    <a:pt x="781" y="252"/>
                                  </a:lnTo>
                                  <a:lnTo>
                                    <a:pt x="789" y="224"/>
                                  </a:lnTo>
                                  <a:lnTo>
                                    <a:pt x="794" y="185"/>
                                  </a:lnTo>
                                  <a:lnTo>
                                    <a:pt x="797" y="133"/>
                                  </a:lnTo>
                                  <a:lnTo>
                                    <a:pt x="799" y="69"/>
                                  </a:lnTo>
                                  <a:close/>
                                  <a:moveTo>
                                    <a:pt x="917" y="69"/>
                                  </a:moveTo>
                                  <a:lnTo>
                                    <a:pt x="874" y="69"/>
                                  </a:lnTo>
                                  <a:lnTo>
                                    <a:pt x="874" y="255"/>
                                  </a:lnTo>
                                  <a:lnTo>
                                    <a:pt x="878" y="281"/>
                                  </a:lnTo>
                                  <a:lnTo>
                                    <a:pt x="892" y="300"/>
                                  </a:lnTo>
                                  <a:lnTo>
                                    <a:pt x="914" y="311"/>
                                  </a:lnTo>
                                  <a:lnTo>
                                    <a:pt x="944" y="315"/>
                                  </a:lnTo>
                                  <a:lnTo>
                                    <a:pt x="1005" y="315"/>
                                  </a:lnTo>
                                  <a:lnTo>
                                    <a:pt x="1013" y="275"/>
                                  </a:lnTo>
                                  <a:lnTo>
                                    <a:pt x="951" y="275"/>
                                  </a:lnTo>
                                  <a:lnTo>
                                    <a:pt x="936" y="274"/>
                                  </a:lnTo>
                                  <a:lnTo>
                                    <a:pt x="926" y="269"/>
                                  </a:lnTo>
                                  <a:lnTo>
                                    <a:pt x="920" y="261"/>
                                  </a:lnTo>
                                  <a:lnTo>
                                    <a:pt x="917" y="250"/>
                                  </a:lnTo>
                                  <a:lnTo>
                                    <a:pt x="917" y="69"/>
                                  </a:lnTo>
                                  <a:close/>
                                  <a:moveTo>
                                    <a:pt x="1013" y="275"/>
                                  </a:moveTo>
                                  <a:lnTo>
                                    <a:pt x="995" y="275"/>
                                  </a:lnTo>
                                  <a:lnTo>
                                    <a:pt x="951" y="275"/>
                                  </a:lnTo>
                                  <a:lnTo>
                                    <a:pt x="1013" y="275"/>
                                  </a:lnTo>
                                  <a:lnTo>
                                    <a:pt x="1013" y="2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90" name="任意多边形 1290"/>
                          <wps:cNvSpPr/>
                          <wps:spPr>
                            <a:xfrm>
                              <a:off x="2492" y="14984"/>
                              <a:ext cx="249" cy="10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4" h="481">
                                  <a:moveTo>
                                    <a:pt x="145" y="163"/>
                                  </a:moveTo>
                                  <a:lnTo>
                                    <a:pt x="102" y="163"/>
                                  </a:lnTo>
                                  <a:lnTo>
                                    <a:pt x="102" y="480"/>
                                  </a:lnTo>
                                  <a:lnTo>
                                    <a:pt x="145" y="480"/>
                                  </a:lnTo>
                                  <a:lnTo>
                                    <a:pt x="145" y="438"/>
                                  </a:lnTo>
                                  <a:lnTo>
                                    <a:pt x="414" y="438"/>
                                  </a:lnTo>
                                  <a:lnTo>
                                    <a:pt x="414" y="401"/>
                                  </a:lnTo>
                                  <a:lnTo>
                                    <a:pt x="145" y="401"/>
                                  </a:lnTo>
                                  <a:lnTo>
                                    <a:pt x="145" y="163"/>
                                  </a:lnTo>
                                  <a:close/>
                                  <a:moveTo>
                                    <a:pt x="414" y="438"/>
                                  </a:moveTo>
                                  <a:lnTo>
                                    <a:pt x="371" y="438"/>
                                  </a:lnTo>
                                  <a:lnTo>
                                    <a:pt x="371" y="478"/>
                                  </a:lnTo>
                                  <a:lnTo>
                                    <a:pt x="414" y="478"/>
                                  </a:lnTo>
                                  <a:lnTo>
                                    <a:pt x="414" y="438"/>
                                  </a:lnTo>
                                  <a:close/>
                                  <a:moveTo>
                                    <a:pt x="414" y="163"/>
                                  </a:moveTo>
                                  <a:lnTo>
                                    <a:pt x="371" y="163"/>
                                  </a:lnTo>
                                  <a:lnTo>
                                    <a:pt x="371" y="401"/>
                                  </a:lnTo>
                                  <a:lnTo>
                                    <a:pt x="414" y="401"/>
                                  </a:lnTo>
                                  <a:lnTo>
                                    <a:pt x="414" y="163"/>
                                  </a:lnTo>
                                  <a:close/>
                                  <a:moveTo>
                                    <a:pt x="516" y="125"/>
                                  </a:moveTo>
                                  <a:lnTo>
                                    <a:pt x="0" y="125"/>
                                  </a:lnTo>
                                  <a:lnTo>
                                    <a:pt x="0" y="163"/>
                                  </a:lnTo>
                                  <a:lnTo>
                                    <a:pt x="516" y="163"/>
                                  </a:lnTo>
                                  <a:lnTo>
                                    <a:pt x="516" y="125"/>
                                  </a:lnTo>
                                  <a:close/>
                                  <a:moveTo>
                                    <a:pt x="145" y="1"/>
                                  </a:moveTo>
                                  <a:lnTo>
                                    <a:pt x="102" y="1"/>
                                  </a:lnTo>
                                  <a:lnTo>
                                    <a:pt x="102" y="125"/>
                                  </a:lnTo>
                                  <a:lnTo>
                                    <a:pt x="145" y="125"/>
                                  </a:lnTo>
                                  <a:lnTo>
                                    <a:pt x="145" y="1"/>
                                  </a:lnTo>
                                  <a:close/>
                                  <a:moveTo>
                                    <a:pt x="414" y="0"/>
                                  </a:moveTo>
                                  <a:lnTo>
                                    <a:pt x="371" y="0"/>
                                  </a:lnTo>
                                  <a:lnTo>
                                    <a:pt x="371" y="125"/>
                                  </a:lnTo>
                                  <a:lnTo>
                                    <a:pt x="414" y="125"/>
                                  </a:lnTo>
                                  <a:lnTo>
                                    <a:pt x="414" y="0"/>
                                  </a:lnTo>
                                  <a:close/>
                                  <a:moveTo>
                                    <a:pt x="1093" y="416"/>
                                  </a:moveTo>
                                  <a:lnTo>
                                    <a:pt x="571" y="416"/>
                                  </a:lnTo>
                                  <a:lnTo>
                                    <a:pt x="571" y="453"/>
                                  </a:lnTo>
                                  <a:lnTo>
                                    <a:pt x="1093" y="453"/>
                                  </a:lnTo>
                                  <a:lnTo>
                                    <a:pt x="1093" y="416"/>
                                  </a:lnTo>
                                  <a:close/>
                                  <a:moveTo>
                                    <a:pt x="769" y="223"/>
                                  </a:moveTo>
                                  <a:lnTo>
                                    <a:pt x="724" y="223"/>
                                  </a:lnTo>
                                  <a:lnTo>
                                    <a:pt x="694" y="416"/>
                                  </a:lnTo>
                                  <a:lnTo>
                                    <a:pt x="738" y="416"/>
                                  </a:lnTo>
                                  <a:lnTo>
                                    <a:pt x="769" y="223"/>
                                  </a:lnTo>
                                  <a:close/>
                                  <a:moveTo>
                                    <a:pt x="1008" y="185"/>
                                  </a:moveTo>
                                  <a:lnTo>
                                    <a:pt x="604" y="185"/>
                                  </a:lnTo>
                                  <a:lnTo>
                                    <a:pt x="604" y="223"/>
                                  </a:lnTo>
                                  <a:lnTo>
                                    <a:pt x="963" y="223"/>
                                  </a:lnTo>
                                  <a:lnTo>
                                    <a:pt x="963" y="416"/>
                                  </a:lnTo>
                                  <a:lnTo>
                                    <a:pt x="1008" y="416"/>
                                  </a:lnTo>
                                  <a:lnTo>
                                    <a:pt x="1008" y="185"/>
                                  </a:lnTo>
                                  <a:close/>
                                  <a:moveTo>
                                    <a:pt x="794" y="65"/>
                                  </a:moveTo>
                                  <a:lnTo>
                                    <a:pt x="750" y="65"/>
                                  </a:lnTo>
                                  <a:lnTo>
                                    <a:pt x="731" y="185"/>
                                  </a:lnTo>
                                  <a:lnTo>
                                    <a:pt x="775" y="185"/>
                                  </a:lnTo>
                                  <a:lnTo>
                                    <a:pt x="794" y="65"/>
                                  </a:lnTo>
                                  <a:close/>
                                  <a:moveTo>
                                    <a:pt x="1068" y="28"/>
                                  </a:moveTo>
                                  <a:lnTo>
                                    <a:pt x="590" y="28"/>
                                  </a:lnTo>
                                  <a:lnTo>
                                    <a:pt x="590" y="65"/>
                                  </a:lnTo>
                                  <a:lnTo>
                                    <a:pt x="1068" y="65"/>
                                  </a:lnTo>
                                  <a:lnTo>
                                    <a:pt x="1068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91" name="任意多边形 1291"/>
                          <wps:cNvSpPr/>
                          <wps:spPr>
                            <a:xfrm>
                              <a:off x="2975" y="14983"/>
                              <a:ext cx="248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0" h="484">
                                  <a:moveTo>
                                    <a:pt x="146" y="166"/>
                                  </a:moveTo>
                                  <a:lnTo>
                                    <a:pt x="102" y="166"/>
                                  </a:lnTo>
                                  <a:lnTo>
                                    <a:pt x="102" y="483"/>
                                  </a:lnTo>
                                  <a:lnTo>
                                    <a:pt x="146" y="483"/>
                                  </a:lnTo>
                                  <a:lnTo>
                                    <a:pt x="146" y="441"/>
                                  </a:lnTo>
                                  <a:lnTo>
                                    <a:pt x="415" y="441"/>
                                  </a:lnTo>
                                  <a:lnTo>
                                    <a:pt x="415" y="404"/>
                                  </a:lnTo>
                                  <a:lnTo>
                                    <a:pt x="146" y="404"/>
                                  </a:lnTo>
                                  <a:lnTo>
                                    <a:pt x="146" y="166"/>
                                  </a:lnTo>
                                  <a:close/>
                                  <a:moveTo>
                                    <a:pt x="415" y="441"/>
                                  </a:moveTo>
                                  <a:lnTo>
                                    <a:pt x="372" y="441"/>
                                  </a:lnTo>
                                  <a:lnTo>
                                    <a:pt x="372" y="481"/>
                                  </a:lnTo>
                                  <a:lnTo>
                                    <a:pt x="415" y="481"/>
                                  </a:lnTo>
                                  <a:lnTo>
                                    <a:pt x="415" y="441"/>
                                  </a:lnTo>
                                  <a:close/>
                                  <a:moveTo>
                                    <a:pt x="415" y="166"/>
                                  </a:moveTo>
                                  <a:lnTo>
                                    <a:pt x="372" y="166"/>
                                  </a:lnTo>
                                  <a:lnTo>
                                    <a:pt x="372" y="404"/>
                                  </a:lnTo>
                                  <a:lnTo>
                                    <a:pt x="415" y="404"/>
                                  </a:lnTo>
                                  <a:lnTo>
                                    <a:pt x="415" y="166"/>
                                  </a:lnTo>
                                  <a:close/>
                                  <a:moveTo>
                                    <a:pt x="517" y="128"/>
                                  </a:moveTo>
                                  <a:lnTo>
                                    <a:pt x="0" y="128"/>
                                  </a:lnTo>
                                  <a:lnTo>
                                    <a:pt x="0" y="166"/>
                                  </a:lnTo>
                                  <a:lnTo>
                                    <a:pt x="517" y="166"/>
                                  </a:lnTo>
                                  <a:lnTo>
                                    <a:pt x="517" y="128"/>
                                  </a:lnTo>
                                  <a:close/>
                                  <a:moveTo>
                                    <a:pt x="146" y="4"/>
                                  </a:moveTo>
                                  <a:lnTo>
                                    <a:pt x="102" y="4"/>
                                  </a:lnTo>
                                  <a:lnTo>
                                    <a:pt x="102" y="128"/>
                                  </a:lnTo>
                                  <a:lnTo>
                                    <a:pt x="146" y="128"/>
                                  </a:lnTo>
                                  <a:lnTo>
                                    <a:pt x="146" y="4"/>
                                  </a:lnTo>
                                  <a:close/>
                                  <a:moveTo>
                                    <a:pt x="415" y="3"/>
                                  </a:moveTo>
                                  <a:lnTo>
                                    <a:pt x="372" y="3"/>
                                  </a:lnTo>
                                  <a:lnTo>
                                    <a:pt x="372" y="128"/>
                                  </a:lnTo>
                                  <a:lnTo>
                                    <a:pt x="415" y="128"/>
                                  </a:lnTo>
                                  <a:lnTo>
                                    <a:pt x="415" y="3"/>
                                  </a:lnTo>
                                  <a:close/>
                                  <a:moveTo>
                                    <a:pt x="1090" y="124"/>
                                  </a:moveTo>
                                  <a:lnTo>
                                    <a:pt x="577" y="124"/>
                                  </a:lnTo>
                                  <a:lnTo>
                                    <a:pt x="577" y="164"/>
                                  </a:lnTo>
                                  <a:lnTo>
                                    <a:pt x="1090" y="164"/>
                                  </a:lnTo>
                                  <a:lnTo>
                                    <a:pt x="1090" y="124"/>
                                  </a:lnTo>
                                  <a:close/>
                                  <a:moveTo>
                                    <a:pt x="816" y="0"/>
                                  </a:moveTo>
                                  <a:lnTo>
                                    <a:pt x="778" y="20"/>
                                  </a:lnTo>
                                  <a:lnTo>
                                    <a:pt x="789" y="37"/>
                                  </a:lnTo>
                                  <a:lnTo>
                                    <a:pt x="803" y="57"/>
                                  </a:lnTo>
                                  <a:lnTo>
                                    <a:pt x="818" y="82"/>
                                  </a:lnTo>
                                  <a:lnTo>
                                    <a:pt x="834" y="111"/>
                                  </a:lnTo>
                                  <a:lnTo>
                                    <a:pt x="878" y="89"/>
                                  </a:lnTo>
                                  <a:lnTo>
                                    <a:pt x="860" y="63"/>
                                  </a:lnTo>
                                  <a:lnTo>
                                    <a:pt x="844" y="39"/>
                                  </a:lnTo>
                                  <a:lnTo>
                                    <a:pt x="830" y="18"/>
                                  </a:lnTo>
                                  <a:lnTo>
                                    <a:pt x="816" y="0"/>
                                  </a:lnTo>
                                  <a:close/>
                                  <a:moveTo>
                                    <a:pt x="735" y="222"/>
                                  </a:moveTo>
                                  <a:lnTo>
                                    <a:pt x="700" y="283"/>
                                  </a:lnTo>
                                  <a:lnTo>
                                    <a:pt x="661" y="340"/>
                                  </a:lnTo>
                                  <a:lnTo>
                                    <a:pt x="620" y="393"/>
                                  </a:lnTo>
                                  <a:lnTo>
                                    <a:pt x="575" y="441"/>
                                  </a:lnTo>
                                  <a:lnTo>
                                    <a:pt x="586" y="449"/>
                                  </a:lnTo>
                                  <a:lnTo>
                                    <a:pt x="597" y="457"/>
                                  </a:lnTo>
                                  <a:lnTo>
                                    <a:pt x="606" y="465"/>
                                  </a:lnTo>
                                  <a:lnTo>
                                    <a:pt x="615" y="472"/>
                                  </a:lnTo>
                                  <a:lnTo>
                                    <a:pt x="661" y="417"/>
                                  </a:lnTo>
                                  <a:lnTo>
                                    <a:pt x="703" y="361"/>
                                  </a:lnTo>
                                  <a:lnTo>
                                    <a:pt x="744" y="303"/>
                                  </a:lnTo>
                                  <a:lnTo>
                                    <a:pt x="781" y="244"/>
                                  </a:lnTo>
                                  <a:lnTo>
                                    <a:pt x="735" y="222"/>
                                  </a:lnTo>
                                  <a:close/>
                                  <a:moveTo>
                                    <a:pt x="915" y="225"/>
                                  </a:moveTo>
                                  <a:lnTo>
                                    <a:pt x="879" y="250"/>
                                  </a:lnTo>
                                  <a:lnTo>
                                    <a:pt x="915" y="295"/>
                                  </a:lnTo>
                                  <a:lnTo>
                                    <a:pt x="953" y="346"/>
                                  </a:lnTo>
                                  <a:lnTo>
                                    <a:pt x="995" y="403"/>
                                  </a:lnTo>
                                  <a:lnTo>
                                    <a:pt x="1039" y="466"/>
                                  </a:lnTo>
                                  <a:lnTo>
                                    <a:pt x="1083" y="436"/>
                                  </a:lnTo>
                                  <a:lnTo>
                                    <a:pt x="1042" y="382"/>
                                  </a:lnTo>
                                  <a:lnTo>
                                    <a:pt x="1000" y="328"/>
                                  </a:lnTo>
                                  <a:lnTo>
                                    <a:pt x="958" y="276"/>
                                  </a:lnTo>
                                  <a:lnTo>
                                    <a:pt x="915" y="2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92" name="任意多边形 1292"/>
                          <wps:cNvSpPr/>
                          <wps:spPr>
                            <a:xfrm>
                              <a:off x="3467" y="14982"/>
                              <a:ext cx="247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7" h="483">
                                  <a:moveTo>
                                    <a:pt x="145" y="166"/>
                                  </a:moveTo>
                                  <a:lnTo>
                                    <a:pt x="101" y="166"/>
                                  </a:lnTo>
                                  <a:lnTo>
                                    <a:pt x="101" y="483"/>
                                  </a:lnTo>
                                  <a:lnTo>
                                    <a:pt x="145" y="483"/>
                                  </a:lnTo>
                                  <a:lnTo>
                                    <a:pt x="145" y="441"/>
                                  </a:lnTo>
                                  <a:lnTo>
                                    <a:pt x="414" y="441"/>
                                  </a:lnTo>
                                  <a:lnTo>
                                    <a:pt x="414" y="404"/>
                                  </a:lnTo>
                                  <a:lnTo>
                                    <a:pt x="145" y="404"/>
                                  </a:lnTo>
                                  <a:lnTo>
                                    <a:pt x="145" y="166"/>
                                  </a:lnTo>
                                  <a:close/>
                                  <a:moveTo>
                                    <a:pt x="414" y="441"/>
                                  </a:moveTo>
                                  <a:lnTo>
                                    <a:pt x="371" y="441"/>
                                  </a:lnTo>
                                  <a:lnTo>
                                    <a:pt x="371" y="481"/>
                                  </a:lnTo>
                                  <a:lnTo>
                                    <a:pt x="414" y="481"/>
                                  </a:lnTo>
                                  <a:lnTo>
                                    <a:pt x="414" y="441"/>
                                  </a:lnTo>
                                  <a:close/>
                                  <a:moveTo>
                                    <a:pt x="414" y="166"/>
                                  </a:moveTo>
                                  <a:lnTo>
                                    <a:pt x="371" y="166"/>
                                  </a:lnTo>
                                  <a:lnTo>
                                    <a:pt x="371" y="404"/>
                                  </a:lnTo>
                                  <a:lnTo>
                                    <a:pt x="414" y="404"/>
                                  </a:lnTo>
                                  <a:lnTo>
                                    <a:pt x="414" y="166"/>
                                  </a:lnTo>
                                  <a:close/>
                                  <a:moveTo>
                                    <a:pt x="516" y="129"/>
                                  </a:moveTo>
                                  <a:lnTo>
                                    <a:pt x="0" y="129"/>
                                  </a:lnTo>
                                  <a:lnTo>
                                    <a:pt x="0" y="166"/>
                                  </a:lnTo>
                                  <a:lnTo>
                                    <a:pt x="516" y="166"/>
                                  </a:lnTo>
                                  <a:lnTo>
                                    <a:pt x="516" y="129"/>
                                  </a:lnTo>
                                  <a:close/>
                                  <a:moveTo>
                                    <a:pt x="145" y="4"/>
                                  </a:moveTo>
                                  <a:lnTo>
                                    <a:pt x="101" y="4"/>
                                  </a:lnTo>
                                  <a:lnTo>
                                    <a:pt x="101" y="129"/>
                                  </a:lnTo>
                                  <a:lnTo>
                                    <a:pt x="145" y="129"/>
                                  </a:lnTo>
                                  <a:lnTo>
                                    <a:pt x="145" y="4"/>
                                  </a:lnTo>
                                  <a:close/>
                                  <a:moveTo>
                                    <a:pt x="414" y="3"/>
                                  </a:moveTo>
                                  <a:lnTo>
                                    <a:pt x="371" y="3"/>
                                  </a:lnTo>
                                  <a:lnTo>
                                    <a:pt x="371" y="129"/>
                                  </a:lnTo>
                                  <a:lnTo>
                                    <a:pt x="414" y="129"/>
                                  </a:lnTo>
                                  <a:lnTo>
                                    <a:pt x="414" y="3"/>
                                  </a:lnTo>
                                  <a:close/>
                                  <a:moveTo>
                                    <a:pt x="803" y="209"/>
                                  </a:moveTo>
                                  <a:lnTo>
                                    <a:pt x="756" y="209"/>
                                  </a:lnTo>
                                  <a:lnTo>
                                    <a:pt x="756" y="390"/>
                                  </a:lnTo>
                                  <a:lnTo>
                                    <a:pt x="761" y="424"/>
                                  </a:lnTo>
                                  <a:lnTo>
                                    <a:pt x="778" y="448"/>
                                  </a:lnTo>
                                  <a:lnTo>
                                    <a:pt x="806" y="462"/>
                                  </a:lnTo>
                                  <a:lnTo>
                                    <a:pt x="845" y="467"/>
                                  </a:lnTo>
                                  <a:lnTo>
                                    <a:pt x="976" y="467"/>
                                  </a:lnTo>
                                  <a:lnTo>
                                    <a:pt x="1009" y="464"/>
                                  </a:lnTo>
                                  <a:lnTo>
                                    <a:pt x="1034" y="454"/>
                                  </a:lnTo>
                                  <a:lnTo>
                                    <a:pt x="1053" y="438"/>
                                  </a:lnTo>
                                  <a:lnTo>
                                    <a:pt x="1059" y="426"/>
                                  </a:lnTo>
                                  <a:lnTo>
                                    <a:pt x="856" y="426"/>
                                  </a:lnTo>
                                  <a:lnTo>
                                    <a:pt x="833" y="423"/>
                                  </a:lnTo>
                                  <a:lnTo>
                                    <a:pt x="816" y="414"/>
                                  </a:lnTo>
                                  <a:lnTo>
                                    <a:pt x="806" y="400"/>
                                  </a:lnTo>
                                  <a:lnTo>
                                    <a:pt x="803" y="380"/>
                                  </a:lnTo>
                                  <a:lnTo>
                                    <a:pt x="803" y="209"/>
                                  </a:lnTo>
                                  <a:close/>
                                  <a:moveTo>
                                    <a:pt x="1034" y="316"/>
                                  </a:moveTo>
                                  <a:lnTo>
                                    <a:pt x="1032" y="338"/>
                                  </a:lnTo>
                                  <a:lnTo>
                                    <a:pt x="1029" y="358"/>
                                  </a:lnTo>
                                  <a:lnTo>
                                    <a:pt x="1026" y="377"/>
                                  </a:lnTo>
                                  <a:lnTo>
                                    <a:pt x="1023" y="394"/>
                                  </a:lnTo>
                                  <a:lnTo>
                                    <a:pt x="1017" y="408"/>
                                  </a:lnTo>
                                  <a:lnTo>
                                    <a:pt x="1004" y="418"/>
                                  </a:lnTo>
                                  <a:lnTo>
                                    <a:pt x="986" y="424"/>
                                  </a:lnTo>
                                  <a:lnTo>
                                    <a:pt x="961" y="426"/>
                                  </a:lnTo>
                                  <a:lnTo>
                                    <a:pt x="1059" y="426"/>
                                  </a:lnTo>
                                  <a:lnTo>
                                    <a:pt x="1064" y="416"/>
                                  </a:lnTo>
                                  <a:lnTo>
                                    <a:pt x="1068" y="399"/>
                                  </a:lnTo>
                                  <a:lnTo>
                                    <a:pt x="1072" y="380"/>
                                  </a:lnTo>
                                  <a:lnTo>
                                    <a:pt x="1076" y="358"/>
                                  </a:lnTo>
                                  <a:lnTo>
                                    <a:pt x="1080" y="333"/>
                                  </a:lnTo>
                                  <a:lnTo>
                                    <a:pt x="1068" y="329"/>
                                  </a:lnTo>
                                  <a:lnTo>
                                    <a:pt x="1056" y="325"/>
                                  </a:lnTo>
                                  <a:lnTo>
                                    <a:pt x="1045" y="321"/>
                                  </a:lnTo>
                                  <a:lnTo>
                                    <a:pt x="1034" y="316"/>
                                  </a:lnTo>
                                  <a:close/>
                                  <a:moveTo>
                                    <a:pt x="803" y="0"/>
                                  </a:moveTo>
                                  <a:lnTo>
                                    <a:pt x="756" y="0"/>
                                  </a:lnTo>
                                  <a:lnTo>
                                    <a:pt x="756" y="168"/>
                                  </a:lnTo>
                                  <a:lnTo>
                                    <a:pt x="574" y="187"/>
                                  </a:lnTo>
                                  <a:lnTo>
                                    <a:pt x="578" y="228"/>
                                  </a:lnTo>
                                  <a:lnTo>
                                    <a:pt x="756" y="209"/>
                                  </a:lnTo>
                                  <a:lnTo>
                                    <a:pt x="803" y="209"/>
                                  </a:lnTo>
                                  <a:lnTo>
                                    <a:pt x="803" y="204"/>
                                  </a:lnTo>
                                  <a:lnTo>
                                    <a:pt x="1086" y="174"/>
                                  </a:lnTo>
                                  <a:lnTo>
                                    <a:pt x="1085" y="163"/>
                                  </a:lnTo>
                                  <a:lnTo>
                                    <a:pt x="803" y="163"/>
                                  </a:lnTo>
                                  <a:lnTo>
                                    <a:pt x="803" y="0"/>
                                  </a:lnTo>
                                  <a:close/>
                                  <a:moveTo>
                                    <a:pt x="1083" y="134"/>
                                  </a:moveTo>
                                  <a:lnTo>
                                    <a:pt x="803" y="163"/>
                                  </a:lnTo>
                                  <a:lnTo>
                                    <a:pt x="1085" y="163"/>
                                  </a:lnTo>
                                  <a:lnTo>
                                    <a:pt x="1083" y="1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93" name="任意多边形 1293"/>
                          <wps:cNvSpPr/>
                          <wps:spPr>
                            <a:xfrm>
                              <a:off x="1532" y="15192"/>
                              <a:ext cx="227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01" h="659">
                                  <a:moveTo>
                                    <a:pt x="387" y="67"/>
                                  </a:moveTo>
                                  <a:lnTo>
                                    <a:pt x="209" y="67"/>
                                  </a:lnTo>
                                  <a:lnTo>
                                    <a:pt x="238" y="69"/>
                                  </a:lnTo>
                                  <a:lnTo>
                                    <a:pt x="263" y="74"/>
                                  </a:lnTo>
                                  <a:lnTo>
                                    <a:pt x="285" y="83"/>
                                  </a:lnTo>
                                  <a:lnTo>
                                    <a:pt x="303" y="96"/>
                                  </a:lnTo>
                                  <a:lnTo>
                                    <a:pt x="317" y="112"/>
                                  </a:lnTo>
                                  <a:lnTo>
                                    <a:pt x="328" y="131"/>
                                  </a:lnTo>
                                  <a:lnTo>
                                    <a:pt x="334" y="154"/>
                                  </a:lnTo>
                                  <a:lnTo>
                                    <a:pt x="336" y="179"/>
                                  </a:lnTo>
                                  <a:lnTo>
                                    <a:pt x="334" y="203"/>
                                  </a:lnTo>
                                  <a:lnTo>
                                    <a:pt x="329" y="226"/>
                                  </a:lnTo>
                                  <a:lnTo>
                                    <a:pt x="320" y="249"/>
                                  </a:lnTo>
                                  <a:lnTo>
                                    <a:pt x="308" y="272"/>
                                  </a:lnTo>
                                  <a:lnTo>
                                    <a:pt x="291" y="296"/>
                                  </a:lnTo>
                                  <a:lnTo>
                                    <a:pt x="267" y="324"/>
                                  </a:lnTo>
                                  <a:lnTo>
                                    <a:pt x="236" y="356"/>
                                  </a:lnTo>
                                  <a:lnTo>
                                    <a:pt x="198" y="393"/>
                                  </a:lnTo>
                                  <a:lnTo>
                                    <a:pt x="0" y="577"/>
                                  </a:lnTo>
                                  <a:lnTo>
                                    <a:pt x="0" y="647"/>
                                  </a:lnTo>
                                  <a:lnTo>
                                    <a:pt x="415" y="647"/>
                                  </a:lnTo>
                                  <a:lnTo>
                                    <a:pt x="415" y="576"/>
                                  </a:lnTo>
                                  <a:lnTo>
                                    <a:pt x="102" y="576"/>
                                  </a:lnTo>
                                  <a:lnTo>
                                    <a:pt x="102" y="574"/>
                                  </a:lnTo>
                                  <a:lnTo>
                                    <a:pt x="258" y="432"/>
                                  </a:lnTo>
                                  <a:lnTo>
                                    <a:pt x="302" y="390"/>
                                  </a:lnTo>
                                  <a:lnTo>
                                    <a:pt x="338" y="352"/>
                                  </a:lnTo>
                                  <a:lnTo>
                                    <a:pt x="366" y="318"/>
                                  </a:lnTo>
                                  <a:lnTo>
                                    <a:pt x="387" y="287"/>
                                  </a:lnTo>
                                  <a:lnTo>
                                    <a:pt x="402" y="259"/>
                                  </a:lnTo>
                                  <a:lnTo>
                                    <a:pt x="413" y="230"/>
                                  </a:lnTo>
                                  <a:lnTo>
                                    <a:pt x="419" y="201"/>
                                  </a:lnTo>
                                  <a:lnTo>
                                    <a:pt x="421" y="171"/>
                                  </a:lnTo>
                                  <a:lnTo>
                                    <a:pt x="418" y="134"/>
                                  </a:lnTo>
                                  <a:lnTo>
                                    <a:pt x="408" y="101"/>
                                  </a:lnTo>
                                  <a:lnTo>
                                    <a:pt x="391" y="71"/>
                                  </a:lnTo>
                                  <a:lnTo>
                                    <a:pt x="387" y="67"/>
                                  </a:lnTo>
                                  <a:close/>
                                  <a:moveTo>
                                    <a:pt x="223" y="0"/>
                                  </a:moveTo>
                                  <a:lnTo>
                                    <a:pt x="171" y="3"/>
                                  </a:lnTo>
                                  <a:lnTo>
                                    <a:pt x="122" y="14"/>
                                  </a:lnTo>
                                  <a:lnTo>
                                    <a:pt x="77" y="32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39"/>
                                  </a:lnTo>
                                  <a:lnTo>
                                    <a:pt x="77" y="108"/>
                                  </a:lnTo>
                                  <a:lnTo>
                                    <a:pt x="120" y="85"/>
                                  </a:lnTo>
                                  <a:lnTo>
                                    <a:pt x="164" y="72"/>
                                  </a:lnTo>
                                  <a:lnTo>
                                    <a:pt x="209" y="67"/>
                                  </a:lnTo>
                                  <a:lnTo>
                                    <a:pt x="387" y="67"/>
                                  </a:lnTo>
                                  <a:lnTo>
                                    <a:pt x="368" y="46"/>
                                  </a:lnTo>
                                  <a:lnTo>
                                    <a:pt x="339" y="26"/>
                                  </a:lnTo>
                                  <a:lnTo>
                                    <a:pt x="305" y="11"/>
                                  </a:lnTo>
                                  <a:lnTo>
                                    <a:pt x="266" y="3"/>
                                  </a:lnTo>
                                  <a:lnTo>
                                    <a:pt x="223" y="0"/>
                                  </a:lnTo>
                                  <a:close/>
                                  <a:moveTo>
                                    <a:pt x="614" y="549"/>
                                  </a:moveTo>
                                  <a:lnTo>
                                    <a:pt x="614" y="632"/>
                                  </a:lnTo>
                                  <a:lnTo>
                                    <a:pt x="641" y="643"/>
                                  </a:lnTo>
                                  <a:lnTo>
                                    <a:pt x="674" y="651"/>
                                  </a:lnTo>
                                  <a:lnTo>
                                    <a:pt x="713" y="656"/>
                                  </a:lnTo>
                                  <a:lnTo>
                                    <a:pt x="758" y="658"/>
                                  </a:lnTo>
                                  <a:lnTo>
                                    <a:pt x="812" y="654"/>
                                  </a:lnTo>
                                  <a:lnTo>
                                    <a:pt x="859" y="644"/>
                                  </a:lnTo>
                                  <a:lnTo>
                                    <a:pt x="901" y="626"/>
                                  </a:lnTo>
                                  <a:lnTo>
                                    <a:pt x="936" y="601"/>
                                  </a:lnTo>
                                  <a:lnTo>
                                    <a:pt x="945" y="591"/>
                                  </a:lnTo>
                                  <a:lnTo>
                                    <a:pt x="757" y="591"/>
                                  </a:lnTo>
                                  <a:lnTo>
                                    <a:pt x="720" y="589"/>
                                  </a:lnTo>
                                  <a:lnTo>
                                    <a:pt x="684" y="581"/>
                                  </a:lnTo>
                                  <a:lnTo>
                                    <a:pt x="648" y="568"/>
                                  </a:lnTo>
                                  <a:lnTo>
                                    <a:pt x="614" y="549"/>
                                  </a:lnTo>
                                  <a:close/>
                                  <a:moveTo>
                                    <a:pt x="957" y="328"/>
                                  </a:moveTo>
                                  <a:lnTo>
                                    <a:pt x="743" y="328"/>
                                  </a:lnTo>
                                  <a:lnTo>
                                    <a:pt x="782" y="330"/>
                                  </a:lnTo>
                                  <a:lnTo>
                                    <a:pt x="816" y="337"/>
                                  </a:lnTo>
                                  <a:lnTo>
                                    <a:pt x="845" y="347"/>
                                  </a:lnTo>
                                  <a:lnTo>
                                    <a:pt x="870" y="362"/>
                                  </a:lnTo>
                                  <a:lnTo>
                                    <a:pt x="889" y="380"/>
                                  </a:lnTo>
                                  <a:lnTo>
                                    <a:pt x="903" y="402"/>
                                  </a:lnTo>
                                  <a:lnTo>
                                    <a:pt x="911" y="428"/>
                                  </a:lnTo>
                                  <a:lnTo>
                                    <a:pt x="914" y="457"/>
                                  </a:lnTo>
                                  <a:lnTo>
                                    <a:pt x="911" y="486"/>
                                  </a:lnTo>
                                  <a:lnTo>
                                    <a:pt x="903" y="512"/>
                                  </a:lnTo>
                                  <a:lnTo>
                                    <a:pt x="889" y="535"/>
                                  </a:lnTo>
                                  <a:lnTo>
                                    <a:pt x="870" y="554"/>
                                  </a:lnTo>
                                  <a:lnTo>
                                    <a:pt x="847" y="571"/>
                                  </a:lnTo>
                                  <a:lnTo>
                                    <a:pt x="820" y="582"/>
                                  </a:lnTo>
                                  <a:lnTo>
                                    <a:pt x="790" y="589"/>
                                  </a:lnTo>
                                  <a:lnTo>
                                    <a:pt x="757" y="591"/>
                                  </a:lnTo>
                                  <a:lnTo>
                                    <a:pt x="945" y="591"/>
                                  </a:lnTo>
                                  <a:lnTo>
                                    <a:pt x="965" y="570"/>
                                  </a:lnTo>
                                  <a:lnTo>
                                    <a:pt x="985" y="535"/>
                                  </a:lnTo>
                                  <a:lnTo>
                                    <a:pt x="997" y="495"/>
                                  </a:lnTo>
                                  <a:lnTo>
                                    <a:pt x="1001" y="451"/>
                                  </a:lnTo>
                                  <a:lnTo>
                                    <a:pt x="997" y="409"/>
                                  </a:lnTo>
                                  <a:lnTo>
                                    <a:pt x="986" y="371"/>
                                  </a:lnTo>
                                  <a:lnTo>
                                    <a:pt x="967" y="338"/>
                                  </a:lnTo>
                                  <a:lnTo>
                                    <a:pt x="957" y="328"/>
                                  </a:lnTo>
                                  <a:close/>
                                  <a:moveTo>
                                    <a:pt x="970" y="10"/>
                                  </a:moveTo>
                                  <a:lnTo>
                                    <a:pt x="635" y="10"/>
                                  </a:lnTo>
                                  <a:lnTo>
                                    <a:pt x="635" y="334"/>
                                  </a:lnTo>
                                  <a:lnTo>
                                    <a:pt x="667" y="331"/>
                                  </a:lnTo>
                                  <a:lnTo>
                                    <a:pt x="696" y="330"/>
                                  </a:lnTo>
                                  <a:lnTo>
                                    <a:pt x="721" y="329"/>
                                  </a:lnTo>
                                  <a:lnTo>
                                    <a:pt x="743" y="328"/>
                                  </a:lnTo>
                                  <a:lnTo>
                                    <a:pt x="957" y="328"/>
                                  </a:lnTo>
                                  <a:lnTo>
                                    <a:pt x="941" y="310"/>
                                  </a:lnTo>
                                  <a:lnTo>
                                    <a:pt x="908" y="288"/>
                                  </a:lnTo>
                                  <a:lnTo>
                                    <a:pt x="869" y="272"/>
                                  </a:lnTo>
                                  <a:lnTo>
                                    <a:pt x="824" y="263"/>
                                  </a:lnTo>
                                  <a:lnTo>
                                    <a:pt x="806" y="262"/>
                                  </a:lnTo>
                                  <a:lnTo>
                                    <a:pt x="715" y="262"/>
                                  </a:lnTo>
                                  <a:lnTo>
                                    <a:pt x="715" y="81"/>
                                  </a:lnTo>
                                  <a:lnTo>
                                    <a:pt x="970" y="81"/>
                                  </a:lnTo>
                                  <a:lnTo>
                                    <a:pt x="970" y="10"/>
                                  </a:lnTo>
                                  <a:close/>
                                  <a:moveTo>
                                    <a:pt x="773" y="259"/>
                                  </a:moveTo>
                                  <a:lnTo>
                                    <a:pt x="762" y="260"/>
                                  </a:lnTo>
                                  <a:lnTo>
                                    <a:pt x="748" y="260"/>
                                  </a:lnTo>
                                  <a:lnTo>
                                    <a:pt x="715" y="262"/>
                                  </a:lnTo>
                                  <a:lnTo>
                                    <a:pt x="806" y="262"/>
                                  </a:lnTo>
                                  <a:lnTo>
                                    <a:pt x="773" y="2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94" name="任意多边形 1294"/>
                          <wps:cNvSpPr/>
                          <wps:spPr>
                            <a:xfrm>
                              <a:off x="2018" y="15193"/>
                              <a:ext cx="233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7" h="659">
                                  <a:moveTo>
                                    <a:pt x="387" y="67"/>
                                  </a:moveTo>
                                  <a:lnTo>
                                    <a:pt x="208" y="67"/>
                                  </a:lnTo>
                                  <a:lnTo>
                                    <a:pt x="238" y="69"/>
                                  </a:lnTo>
                                  <a:lnTo>
                                    <a:pt x="263" y="74"/>
                                  </a:lnTo>
                                  <a:lnTo>
                                    <a:pt x="285" y="84"/>
                                  </a:lnTo>
                                  <a:lnTo>
                                    <a:pt x="303" y="96"/>
                                  </a:lnTo>
                                  <a:lnTo>
                                    <a:pt x="317" y="112"/>
                                  </a:lnTo>
                                  <a:lnTo>
                                    <a:pt x="327" y="131"/>
                                  </a:lnTo>
                                  <a:lnTo>
                                    <a:pt x="333" y="154"/>
                                  </a:lnTo>
                                  <a:lnTo>
                                    <a:pt x="335" y="179"/>
                                  </a:lnTo>
                                  <a:lnTo>
                                    <a:pt x="334" y="203"/>
                                  </a:lnTo>
                                  <a:lnTo>
                                    <a:pt x="328" y="226"/>
                                  </a:lnTo>
                                  <a:lnTo>
                                    <a:pt x="320" y="249"/>
                                  </a:lnTo>
                                  <a:lnTo>
                                    <a:pt x="307" y="272"/>
                                  </a:lnTo>
                                  <a:lnTo>
                                    <a:pt x="290" y="296"/>
                                  </a:lnTo>
                                  <a:lnTo>
                                    <a:pt x="266" y="324"/>
                                  </a:lnTo>
                                  <a:lnTo>
                                    <a:pt x="235" y="357"/>
                                  </a:lnTo>
                                  <a:lnTo>
                                    <a:pt x="198" y="393"/>
                                  </a:lnTo>
                                  <a:lnTo>
                                    <a:pt x="0" y="578"/>
                                  </a:lnTo>
                                  <a:lnTo>
                                    <a:pt x="0" y="647"/>
                                  </a:lnTo>
                                  <a:lnTo>
                                    <a:pt x="414" y="647"/>
                                  </a:lnTo>
                                  <a:lnTo>
                                    <a:pt x="414" y="576"/>
                                  </a:lnTo>
                                  <a:lnTo>
                                    <a:pt x="102" y="576"/>
                                  </a:lnTo>
                                  <a:lnTo>
                                    <a:pt x="102" y="574"/>
                                  </a:lnTo>
                                  <a:lnTo>
                                    <a:pt x="257" y="432"/>
                                  </a:lnTo>
                                  <a:lnTo>
                                    <a:pt x="301" y="390"/>
                                  </a:lnTo>
                                  <a:lnTo>
                                    <a:pt x="337" y="352"/>
                                  </a:lnTo>
                                  <a:lnTo>
                                    <a:pt x="366" y="318"/>
                                  </a:lnTo>
                                  <a:lnTo>
                                    <a:pt x="387" y="287"/>
                                  </a:lnTo>
                                  <a:lnTo>
                                    <a:pt x="401" y="259"/>
                                  </a:lnTo>
                                  <a:lnTo>
                                    <a:pt x="412" y="230"/>
                                  </a:lnTo>
                                  <a:lnTo>
                                    <a:pt x="419" y="201"/>
                                  </a:lnTo>
                                  <a:lnTo>
                                    <a:pt x="421" y="171"/>
                                  </a:lnTo>
                                  <a:lnTo>
                                    <a:pt x="417" y="134"/>
                                  </a:lnTo>
                                  <a:lnTo>
                                    <a:pt x="407" y="101"/>
                                  </a:lnTo>
                                  <a:lnTo>
                                    <a:pt x="391" y="72"/>
                                  </a:lnTo>
                                  <a:lnTo>
                                    <a:pt x="387" y="67"/>
                                  </a:lnTo>
                                  <a:close/>
                                  <a:moveTo>
                                    <a:pt x="222" y="0"/>
                                  </a:moveTo>
                                  <a:lnTo>
                                    <a:pt x="170" y="3"/>
                                  </a:lnTo>
                                  <a:lnTo>
                                    <a:pt x="122" y="14"/>
                                  </a:lnTo>
                                  <a:lnTo>
                                    <a:pt x="77" y="32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40"/>
                                  </a:lnTo>
                                  <a:lnTo>
                                    <a:pt x="77" y="108"/>
                                  </a:lnTo>
                                  <a:lnTo>
                                    <a:pt x="119" y="85"/>
                                  </a:lnTo>
                                  <a:lnTo>
                                    <a:pt x="163" y="72"/>
                                  </a:lnTo>
                                  <a:lnTo>
                                    <a:pt x="208" y="67"/>
                                  </a:lnTo>
                                  <a:lnTo>
                                    <a:pt x="387" y="67"/>
                                  </a:lnTo>
                                  <a:lnTo>
                                    <a:pt x="367" y="46"/>
                                  </a:lnTo>
                                  <a:lnTo>
                                    <a:pt x="338" y="26"/>
                                  </a:lnTo>
                                  <a:lnTo>
                                    <a:pt x="304" y="11"/>
                                  </a:lnTo>
                                  <a:lnTo>
                                    <a:pt x="266" y="3"/>
                                  </a:lnTo>
                                  <a:lnTo>
                                    <a:pt x="222" y="0"/>
                                  </a:lnTo>
                                  <a:close/>
                                  <a:moveTo>
                                    <a:pt x="869" y="0"/>
                                  </a:moveTo>
                                  <a:lnTo>
                                    <a:pt x="809" y="6"/>
                                  </a:lnTo>
                                  <a:lnTo>
                                    <a:pt x="755" y="25"/>
                                  </a:lnTo>
                                  <a:lnTo>
                                    <a:pt x="707" y="56"/>
                                  </a:lnTo>
                                  <a:lnTo>
                                    <a:pt x="665" y="99"/>
                                  </a:lnTo>
                                  <a:lnTo>
                                    <a:pt x="631" y="153"/>
                                  </a:lnTo>
                                  <a:lnTo>
                                    <a:pt x="607" y="216"/>
                                  </a:lnTo>
                                  <a:lnTo>
                                    <a:pt x="592" y="287"/>
                                  </a:lnTo>
                                  <a:lnTo>
                                    <a:pt x="587" y="367"/>
                                  </a:lnTo>
                                  <a:lnTo>
                                    <a:pt x="591" y="433"/>
                                  </a:lnTo>
                                  <a:lnTo>
                                    <a:pt x="602" y="490"/>
                                  </a:lnTo>
                                  <a:lnTo>
                                    <a:pt x="621" y="540"/>
                                  </a:lnTo>
                                  <a:lnTo>
                                    <a:pt x="646" y="582"/>
                                  </a:lnTo>
                                  <a:lnTo>
                                    <a:pt x="679" y="615"/>
                                  </a:lnTo>
                                  <a:lnTo>
                                    <a:pt x="717" y="639"/>
                                  </a:lnTo>
                                  <a:lnTo>
                                    <a:pt x="760" y="653"/>
                                  </a:lnTo>
                                  <a:lnTo>
                                    <a:pt x="809" y="658"/>
                                  </a:lnTo>
                                  <a:lnTo>
                                    <a:pt x="855" y="654"/>
                                  </a:lnTo>
                                  <a:lnTo>
                                    <a:pt x="896" y="643"/>
                                  </a:lnTo>
                                  <a:lnTo>
                                    <a:pt x="933" y="624"/>
                                  </a:lnTo>
                                  <a:lnTo>
                                    <a:pt x="965" y="598"/>
                                  </a:lnTo>
                                  <a:lnTo>
                                    <a:pt x="970" y="592"/>
                                  </a:lnTo>
                                  <a:lnTo>
                                    <a:pt x="812" y="592"/>
                                  </a:lnTo>
                                  <a:lnTo>
                                    <a:pt x="783" y="589"/>
                                  </a:lnTo>
                                  <a:lnTo>
                                    <a:pt x="758" y="580"/>
                                  </a:lnTo>
                                  <a:lnTo>
                                    <a:pt x="736" y="566"/>
                                  </a:lnTo>
                                  <a:lnTo>
                                    <a:pt x="716" y="547"/>
                                  </a:lnTo>
                                  <a:lnTo>
                                    <a:pt x="701" y="523"/>
                                  </a:lnTo>
                                  <a:lnTo>
                                    <a:pt x="690" y="497"/>
                                  </a:lnTo>
                                  <a:lnTo>
                                    <a:pt x="683" y="469"/>
                                  </a:lnTo>
                                  <a:lnTo>
                                    <a:pt x="681" y="439"/>
                                  </a:lnTo>
                                  <a:lnTo>
                                    <a:pt x="683" y="414"/>
                                  </a:lnTo>
                                  <a:lnTo>
                                    <a:pt x="690" y="392"/>
                                  </a:lnTo>
                                  <a:lnTo>
                                    <a:pt x="701" y="371"/>
                                  </a:lnTo>
                                  <a:lnTo>
                                    <a:pt x="717" y="351"/>
                                  </a:lnTo>
                                  <a:lnTo>
                                    <a:pt x="736" y="335"/>
                                  </a:lnTo>
                                  <a:lnTo>
                                    <a:pt x="675" y="335"/>
                                  </a:lnTo>
                                  <a:lnTo>
                                    <a:pt x="679" y="276"/>
                                  </a:lnTo>
                                  <a:lnTo>
                                    <a:pt x="689" y="224"/>
                                  </a:lnTo>
                                  <a:lnTo>
                                    <a:pt x="706" y="178"/>
                                  </a:lnTo>
                                  <a:lnTo>
                                    <a:pt x="730" y="139"/>
                                  </a:lnTo>
                                  <a:lnTo>
                                    <a:pt x="759" y="107"/>
                                  </a:lnTo>
                                  <a:lnTo>
                                    <a:pt x="792" y="85"/>
                                  </a:lnTo>
                                  <a:lnTo>
                                    <a:pt x="830" y="71"/>
                                  </a:lnTo>
                                  <a:lnTo>
                                    <a:pt x="872" y="67"/>
                                  </a:lnTo>
                                  <a:lnTo>
                                    <a:pt x="983" y="67"/>
                                  </a:lnTo>
                                  <a:lnTo>
                                    <a:pt x="983" y="18"/>
                                  </a:lnTo>
                                  <a:lnTo>
                                    <a:pt x="961" y="10"/>
                                  </a:lnTo>
                                  <a:lnTo>
                                    <a:pt x="934" y="4"/>
                                  </a:lnTo>
                                  <a:lnTo>
                                    <a:pt x="904" y="1"/>
                                  </a:lnTo>
                                  <a:lnTo>
                                    <a:pt x="869" y="0"/>
                                  </a:lnTo>
                                  <a:close/>
                                  <a:moveTo>
                                    <a:pt x="983" y="314"/>
                                  </a:moveTo>
                                  <a:lnTo>
                                    <a:pt x="811" y="314"/>
                                  </a:lnTo>
                                  <a:lnTo>
                                    <a:pt x="840" y="317"/>
                                  </a:lnTo>
                                  <a:lnTo>
                                    <a:pt x="865" y="324"/>
                                  </a:lnTo>
                                  <a:lnTo>
                                    <a:pt x="887" y="335"/>
                                  </a:lnTo>
                                  <a:lnTo>
                                    <a:pt x="905" y="351"/>
                                  </a:lnTo>
                                  <a:lnTo>
                                    <a:pt x="920" y="371"/>
                                  </a:lnTo>
                                  <a:lnTo>
                                    <a:pt x="930" y="395"/>
                                  </a:lnTo>
                                  <a:lnTo>
                                    <a:pt x="936" y="422"/>
                                  </a:lnTo>
                                  <a:lnTo>
                                    <a:pt x="939" y="453"/>
                                  </a:lnTo>
                                  <a:lnTo>
                                    <a:pt x="936" y="482"/>
                                  </a:lnTo>
                                  <a:lnTo>
                                    <a:pt x="930" y="509"/>
                                  </a:lnTo>
                                  <a:lnTo>
                                    <a:pt x="919" y="532"/>
                                  </a:lnTo>
                                  <a:lnTo>
                                    <a:pt x="903" y="553"/>
                                  </a:lnTo>
                                  <a:lnTo>
                                    <a:pt x="884" y="570"/>
                                  </a:lnTo>
                                  <a:lnTo>
                                    <a:pt x="863" y="582"/>
                                  </a:lnTo>
                                  <a:lnTo>
                                    <a:pt x="839" y="589"/>
                                  </a:lnTo>
                                  <a:lnTo>
                                    <a:pt x="812" y="592"/>
                                  </a:lnTo>
                                  <a:lnTo>
                                    <a:pt x="970" y="592"/>
                                  </a:lnTo>
                                  <a:lnTo>
                                    <a:pt x="992" y="566"/>
                                  </a:lnTo>
                                  <a:lnTo>
                                    <a:pt x="1011" y="530"/>
                                  </a:lnTo>
                                  <a:lnTo>
                                    <a:pt x="1022" y="489"/>
                                  </a:lnTo>
                                  <a:lnTo>
                                    <a:pt x="1026" y="445"/>
                                  </a:lnTo>
                                  <a:lnTo>
                                    <a:pt x="1023" y="402"/>
                                  </a:lnTo>
                                  <a:lnTo>
                                    <a:pt x="1013" y="364"/>
                                  </a:lnTo>
                                  <a:lnTo>
                                    <a:pt x="996" y="331"/>
                                  </a:lnTo>
                                  <a:lnTo>
                                    <a:pt x="983" y="314"/>
                                  </a:lnTo>
                                  <a:close/>
                                  <a:moveTo>
                                    <a:pt x="832" y="248"/>
                                  </a:moveTo>
                                  <a:lnTo>
                                    <a:pt x="783" y="253"/>
                                  </a:lnTo>
                                  <a:lnTo>
                                    <a:pt x="740" y="270"/>
                                  </a:lnTo>
                                  <a:lnTo>
                                    <a:pt x="705" y="297"/>
                                  </a:lnTo>
                                  <a:lnTo>
                                    <a:pt x="677" y="335"/>
                                  </a:lnTo>
                                  <a:lnTo>
                                    <a:pt x="736" y="335"/>
                                  </a:lnTo>
                                  <a:lnTo>
                                    <a:pt x="736" y="335"/>
                                  </a:lnTo>
                                  <a:lnTo>
                                    <a:pt x="758" y="324"/>
                                  </a:lnTo>
                                  <a:lnTo>
                                    <a:pt x="783" y="317"/>
                                  </a:lnTo>
                                  <a:lnTo>
                                    <a:pt x="811" y="314"/>
                                  </a:lnTo>
                                  <a:lnTo>
                                    <a:pt x="983" y="314"/>
                                  </a:lnTo>
                                  <a:lnTo>
                                    <a:pt x="973" y="302"/>
                                  </a:lnTo>
                                  <a:lnTo>
                                    <a:pt x="945" y="278"/>
                                  </a:lnTo>
                                  <a:lnTo>
                                    <a:pt x="912" y="261"/>
                                  </a:lnTo>
                                  <a:lnTo>
                                    <a:pt x="874" y="251"/>
                                  </a:lnTo>
                                  <a:lnTo>
                                    <a:pt x="832" y="248"/>
                                  </a:lnTo>
                                  <a:close/>
                                  <a:moveTo>
                                    <a:pt x="983" y="67"/>
                                  </a:moveTo>
                                  <a:lnTo>
                                    <a:pt x="872" y="67"/>
                                  </a:lnTo>
                                  <a:lnTo>
                                    <a:pt x="901" y="68"/>
                                  </a:lnTo>
                                  <a:lnTo>
                                    <a:pt x="929" y="73"/>
                                  </a:lnTo>
                                  <a:lnTo>
                                    <a:pt x="956" y="81"/>
                                  </a:lnTo>
                                  <a:lnTo>
                                    <a:pt x="983" y="92"/>
                                  </a:lnTo>
                                  <a:lnTo>
                                    <a:pt x="983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95" name="任意多边形 1295"/>
                          <wps:cNvSpPr/>
                          <wps:spPr>
                            <a:xfrm>
                              <a:off x="2500" y="15192"/>
                              <a:ext cx="232" cy="14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1" h="648">
                                  <a:moveTo>
                                    <a:pt x="387" y="68"/>
                                  </a:moveTo>
                                  <a:lnTo>
                                    <a:pt x="209" y="68"/>
                                  </a:lnTo>
                                  <a:lnTo>
                                    <a:pt x="238" y="70"/>
                                  </a:lnTo>
                                  <a:lnTo>
                                    <a:pt x="263" y="75"/>
                                  </a:lnTo>
                                  <a:lnTo>
                                    <a:pt x="285" y="84"/>
                                  </a:lnTo>
                                  <a:lnTo>
                                    <a:pt x="303" y="97"/>
                                  </a:lnTo>
                                  <a:lnTo>
                                    <a:pt x="317" y="113"/>
                                  </a:lnTo>
                                  <a:lnTo>
                                    <a:pt x="328" y="132"/>
                                  </a:lnTo>
                                  <a:lnTo>
                                    <a:pt x="334" y="155"/>
                                  </a:lnTo>
                                  <a:lnTo>
                                    <a:pt x="336" y="180"/>
                                  </a:lnTo>
                                  <a:lnTo>
                                    <a:pt x="334" y="204"/>
                                  </a:lnTo>
                                  <a:lnTo>
                                    <a:pt x="329" y="227"/>
                                  </a:lnTo>
                                  <a:lnTo>
                                    <a:pt x="320" y="250"/>
                                  </a:lnTo>
                                  <a:lnTo>
                                    <a:pt x="308" y="273"/>
                                  </a:lnTo>
                                  <a:lnTo>
                                    <a:pt x="291" y="297"/>
                                  </a:lnTo>
                                  <a:lnTo>
                                    <a:pt x="267" y="325"/>
                                  </a:lnTo>
                                  <a:lnTo>
                                    <a:pt x="236" y="357"/>
                                  </a:lnTo>
                                  <a:lnTo>
                                    <a:pt x="198" y="394"/>
                                  </a:lnTo>
                                  <a:lnTo>
                                    <a:pt x="0" y="578"/>
                                  </a:lnTo>
                                  <a:lnTo>
                                    <a:pt x="0" y="648"/>
                                  </a:lnTo>
                                  <a:lnTo>
                                    <a:pt x="415" y="648"/>
                                  </a:lnTo>
                                  <a:lnTo>
                                    <a:pt x="415" y="577"/>
                                  </a:lnTo>
                                  <a:lnTo>
                                    <a:pt x="102" y="577"/>
                                  </a:lnTo>
                                  <a:lnTo>
                                    <a:pt x="102" y="575"/>
                                  </a:lnTo>
                                  <a:lnTo>
                                    <a:pt x="258" y="433"/>
                                  </a:lnTo>
                                  <a:lnTo>
                                    <a:pt x="301" y="391"/>
                                  </a:lnTo>
                                  <a:lnTo>
                                    <a:pt x="338" y="353"/>
                                  </a:lnTo>
                                  <a:lnTo>
                                    <a:pt x="366" y="319"/>
                                  </a:lnTo>
                                  <a:lnTo>
                                    <a:pt x="387" y="288"/>
                                  </a:lnTo>
                                  <a:lnTo>
                                    <a:pt x="402" y="260"/>
                                  </a:lnTo>
                                  <a:lnTo>
                                    <a:pt x="413" y="231"/>
                                  </a:lnTo>
                                  <a:lnTo>
                                    <a:pt x="419" y="201"/>
                                  </a:lnTo>
                                  <a:lnTo>
                                    <a:pt x="421" y="172"/>
                                  </a:lnTo>
                                  <a:lnTo>
                                    <a:pt x="418" y="135"/>
                                  </a:lnTo>
                                  <a:lnTo>
                                    <a:pt x="408" y="101"/>
                                  </a:lnTo>
                                  <a:lnTo>
                                    <a:pt x="391" y="72"/>
                                  </a:lnTo>
                                  <a:lnTo>
                                    <a:pt x="387" y="68"/>
                                  </a:lnTo>
                                  <a:close/>
                                  <a:moveTo>
                                    <a:pt x="223" y="0"/>
                                  </a:moveTo>
                                  <a:lnTo>
                                    <a:pt x="171" y="4"/>
                                  </a:lnTo>
                                  <a:lnTo>
                                    <a:pt x="122" y="15"/>
                                  </a:lnTo>
                                  <a:lnTo>
                                    <a:pt x="77" y="33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40"/>
                                  </a:lnTo>
                                  <a:lnTo>
                                    <a:pt x="77" y="109"/>
                                  </a:lnTo>
                                  <a:lnTo>
                                    <a:pt x="120" y="86"/>
                                  </a:lnTo>
                                  <a:lnTo>
                                    <a:pt x="164" y="72"/>
                                  </a:lnTo>
                                  <a:lnTo>
                                    <a:pt x="209" y="68"/>
                                  </a:lnTo>
                                  <a:lnTo>
                                    <a:pt x="387" y="68"/>
                                  </a:lnTo>
                                  <a:lnTo>
                                    <a:pt x="368" y="47"/>
                                  </a:lnTo>
                                  <a:lnTo>
                                    <a:pt x="339" y="27"/>
                                  </a:lnTo>
                                  <a:lnTo>
                                    <a:pt x="305" y="12"/>
                                  </a:lnTo>
                                  <a:lnTo>
                                    <a:pt x="266" y="3"/>
                                  </a:lnTo>
                                  <a:lnTo>
                                    <a:pt x="223" y="0"/>
                                  </a:lnTo>
                                  <a:close/>
                                  <a:moveTo>
                                    <a:pt x="1020" y="11"/>
                                  </a:moveTo>
                                  <a:lnTo>
                                    <a:pt x="577" y="11"/>
                                  </a:lnTo>
                                  <a:lnTo>
                                    <a:pt x="577" y="82"/>
                                  </a:lnTo>
                                  <a:lnTo>
                                    <a:pt x="918" y="82"/>
                                  </a:lnTo>
                                  <a:lnTo>
                                    <a:pt x="664" y="648"/>
                                  </a:lnTo>
                                  <a:lnTo>
                                    <a:pt x="754" y="648"/>
                                  </a:lnTo>
                                  <a:lnTo>
                                    <a:pt x="1020" y="39"/>
                                  </a:lnTo>
                                  <a:lnTo>
                                    <a:pt x="1020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96" name="任意多边形 1296"/>
                          <wps:cNvSpPr/>
                          <wps:spPr>
                            <a:xfrm>
                              <a:off x="2983" y="15192"/>
                              <a:ext cx="232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9" h="659">
                                  <a:moveTo>
                                    <a:pt x="387" y="68"/>
                                  </a:moveTo>
                                  <a:lnTo>
                                    <a:pt x="208" y="68"/>
                                  </a:lnTo>
                                  <a:lnTo>
                                    <a:pt x="237" y="70"/>
                                  </a:lnTo>
                                  <a:lnTo>
                                    <a:pt x="263" y="75"/>
                                  </a:lnTo>
                                  <a:lnTo>
                                    <a:pt x="284" y="84"/>
                                  </a:lnTo>
                                  <a:lnTo>
                                    <a:pt x="303" y="97"/>
                                  </a:lnTo>
                                  <a:lnTo>
                                    <a:pt x="317" y="113"/>
                                  </a:lnTo>
                                  <a:lnTo>
                                    <a:pt x="327" y="132"/>
                                  </a:lnTo>
                                  <a:lnTo>
                                    <a:pt x="333" y="155"/>
                                  </a:lnTo>
                                  <a:lnTo>
                                    <a:pt x="335" y="180"/>
                                  </a:lnTo>
                                  <a:lnTo>
                                    <a:pt x="333" y="204"/>
                                  </a:lnTo>
                                  <a:lnTo>
                                    <a:pt x="328" y="227"/>
                                  </a:lnTo>
                                  <a:lnTo>
                                    <a:pt x="319" y="250"/>
                                  </a:lnTo>
                                  <a:lnTo>
                                    <a:pt x="307" y="272"/>
                                  </a:lnTo>
                                  <a:lnTo>
                                    <a:pt x="290" y="297"/>
                                  </a:lnTo>
                                  <a:lnTo>
                                    <a:pt x="266" y="325"/>
                                  </a:lnTo>
                                  <a:lnTo>
                                    <a:pt x="235" y="357"/>
                                  </a:lnTo>
                                  <a:lnTo>
                                    <a:pt x="198" y="393"/>
                                  </a:lnTo>
                                  <a:lnTo>
                                    <a:pt x="0" y="578"/>
                                  </a:lnTo>
                                  <a:lnTo>
                                    <a:pt x="0" y="648"/>
                                  </a:lnTo>
                                  <a:lnTo>
                                    <a:pt x="414" y="648"/>
                                  </a:lnTo>
                                  <a:lnTo>
                                    <a:pt x="414" y="576"/>
                                  </a:lnTo>
                                  <a:lnTo>
                                    <a:pt x="102" y="576"/>
                                  </a:lnTo>
                                  <a:lnTo>
                                    <a:pt x="102" y="575"/>
                                  </a:lnTo>
                                  <a:lnTo>
                                    <a:pt x="257" y="433"/>
                                  </a:lnTo>
                                  <a:lnTo>
                                    <a:pt x="301" y="391"/>
                                  </a:lnTo>
                                  <a:lnTo>
                                    <a:pt x="337" y="353"/>
                                  </a:lnTo>
                                  <a:lnTo>
                                    <a:pt x="366" y="318"/>
                                  </a:lnTo>
                                  <a:lnTo>
                                    <a:pt x="386" y="288"/>
                                  </a:lnTo>
                                  <a:lnTo>
                                    <a:pt x="401" y="259"/>
                                  </a:lnTo>
                                  <a:lnTo>
                                    <a:pt x="412" y="231"/>
                                  </a:lnTo>
                                  <a:lnTo>
                                    <a:pt x="418" y="201"/>
                                  </a:lnTo>
                                  <a:lnTo>
                                    <a:pt x="420" y="172"/>
                                  </a:lnTo>
                                  <a:lnTo>
                                    <a:pt x="417" y="135"/>
                                  </a:lnTo>
                                  <a:lnTo>
                                    <a:pt x="407" y="101"/>
                                  </a:lnTo>
                                  <a:lnTo>
                                    <a:pt x="391" y="72"/>
                                  </a:lnTo>
                                  <a:lnTo>
                                    <a:pt x="387" y="68"/>
                                  </a:lnTo>
                                  <a:close/>
                                  <a:moveTo>
                                    <a:pt x="222" y="0"/>
                                  </a:moveTo>
                                  <a:lnTo>
                                    <a:pt x="170" y="4"/>
                                  </a:lnTo>
                                  <a:lnTo>
                                    <a:pt x="122" y="15"/>
                                  </a:lnTo>
                                  <a:lnTo>
                                    <a:pt x="76" y="33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40"/>
                                  </a:lnTo>
                                  <a:lnTo>
                                    <a:pt x="76" y="109"/>
                                  </a:lnTo>
                                  <a:lnTo>
                                    <a:pt x="119" y="86"/>
                                  </a:lnTo>
                                  <a:lnTo>
                                    <a:pt x="163" y="72"/>
                                  </a:lnTo>
                                  <a:lnTo>
                                    <a:pt x="208" y="68"/>
                                  </a:lnTo>
                                  <a:lnTo>
                                    <a:pt x="387" y="68"/>
                                  </a:lnTo>
                                  <a:lnTo>
                                    <a:pt x="367" y="47"/>
                                  </a:lnTo>
                                  <a:lnTo>
                                    <a:pt x="338" y="27"/>
                                  </a:lnTo>
                                  <a:lnTo>
                                    <a:pt x="304" y="12"/>
                                  </a:lnTo>
                                  <a:lnTo>
                                    <a:pt x="266" y="3"/>
                                  </a:lnTo>
                                  <a:lnTo>
                                    <a:pt x="222" y="0"/>
                                  </a:lnTo>
                                  <a:close/>
                                  <a:moveTo>
                                    <a:pt x="809" y="0"/>
                                  </a:moveTo>
                                  <a:lnTo>
                                    <a:pt x="767" y="3"/>
                                  </a:lnTo>
                                  <a:lnTo>
                                    <a:pt x="728" y="12"/>
                                  </a:lnTo>
                                  <a:lnTo>
                                    <a:pt x="694" y="25"/>
                                  </a:lnTo>
                                  <a:lnTo>
                                    <a:pt x="663" y="45"/>
                                  </a:lnTo>
                                  <a:lnTo>
                                    <a:pt x="638" y="68"/>
                                  </a:lnTo>
                                  <a:lnTo>
                                    <a:pt x="620" y="95"/>
                                  </a:lnTo>
                                  <a:lnTo>
                                    <a:pt x="610" y="126"/>
                                  </a:lnTo>
                                  <a:lnTo>
                                    <a:pt x="606" y="159"/>
                                  </a:lnTo>
                                  <a:lnTo>
                                    <a:pt x="614" y="207"/>
                                  </a:lnTo>
                                  <a:lnTo>
                                    <a:pt x="637" y="248"/>
                                  </a:lnTo>
                                  <a:lnTo>
                                    <a:pt x="675" y="283"/>
                                  </a:lnTo>
                                  <a:lnTo>
                                    <a:pt x="728" y="313"/>
                                  </a:lnTo>
                                  <a:lnTo>
                                    <a:pt x="728" y="315"/>
                                  </a:lnTo>
                                  <a:lnTo>
                                    <a:pt x="664" y="346"/>
                                  </a:lnTo>
                                  <a:lnTo>
                                    <a:pt x="618" y="387"/>
                                  </a:lnTo>
                                  <a:lnTo>
                                    <a:pt x="591" y="435"/>
                                  </a:lnTo>
                                  <a:lnTo>
                                    <a:pt x="582" y="492"/>
                                  </a:lnTo>
                                  <a:lnTo>
                                    <a:pt x="585" y="527"/>
                                  </a:lnTo>
                                  <a:lnTo>
                                    <a:pt x="596" y="559"/>
                                  </a:lnTo>
                                  <a:lnTo>
                                    <a:pt x="614" y="587"/>
                                  </a:lnTo>
                                  <a:lnTo>
                                    <a:pt x="639" y="612"/>
                                  </a:lnTo>
                                  <a:lnTo>
                                    <a:pt x="669" y="633"/>
                                  </a:lnTo>
                                  <a:lnTo>
                                    <a:pt x="704" y="647"/>
                                  </a:lnTo>
                                  <a:lnTo>
                                    <a:pt x="743" y="656"/>
                                  </a:lnTo>
                                  <a:lnTo>
                                    <a:pt x="786" y="659"/>
                                  </a:lnTo>
                                  <a:lnTo>
                                    <a:pt x="838" y="656"/>
                                  </a:lnTo>
                                  <a:lnTo>
                                    <a:pt x="883" y="647"/>
                                  </a:lnTo>
                                  <a:lnTo>
                                    <a:pt x="923" y="632"/>
                                  </a:lnTo>
                                  <a:lnTo>
                                    <a:pt x="957" y="612"/>
                                  </a:lnTo>
                                  <a:lnTo>
                                    <a:pt x="977" y="593"/>
                                  </a:lnTo>
                                  <a:lnTo>
                                    <a:pt x="802" y="593"/>
                                  </a:lnTo>
                                  <a:lnTo>
                                    <a:pt x="774" y="591"/>
                                  </a:lnTo>
                                  <a:lnTo>
                                    <a:pt x="748" y="586"/>
                                  </a:lnTo>
                                  <a:lnTo>
                                    <a:pt x="725" y="576"/>
                                  </a:lnTo>
                                  <a:lnTo>
                                    <a:pt x="706" y="563"/>
                                  </a:lnTo>
                                  <a:lnTo>
                                    <a:pt x="689" y="548"/>
                                  </a:lnTo>
                                  <a:lnTo>
                                    <a:pt x="678" y="530"/>
                                  </a:lnTo>
                                  <a:lnTo>
                                    <a:pt x="671" y="510"/>
                                  </a:lnTo>
                                  <a:lnTo>
                                    <a:pt x="669" y="488"/>
                                  </a:lnTo>
                                  <a:lnTo>
                                    <a:pt x="676" y="446"/>
                                  </a:lnTo>
                                  <a:lnTo>
                                    <a:pt x="700" y="409"/>
                                  </a:lnTo>
                                  <a:lnTo>
                                    <a:pt x="740" y="378"/>
                                  </a:lnTo>
                                  <a:lnTo>
                                    <a:pt x="795" y="351"/>
                                  </a:lnTo>
                                  <a:lnTo>
                                    <a:pt x="944" y="351"/>
                                  </a:lnTo>
                                  <a:lnTo>
                                    <a:pt x="935" y="344"/>
                                  </a:lnTo>
                                  <a:lnTo>
                                    <a:pt x="869" y="314"/>
                                  </a:lnTo>
                                  <a:lnTo>
                                    <a:pt x="869" y="312"/>
                                  </a:lnTo>
                                  <a:lnTo>
                                    <a:pt x="925" y="281"/>
                                  </a:lnTo>
                                  <a:lnTo>
                                    <a:pt x="927" y="279"/>
                                  </a:lnTo>
                                  <a:lnTo>
                                    <a:pt x="800" y="279"/>
                                  </a:lnTo>
                                  <a:lnTo>
                                    <a:pt x="753" y="256"/>
                                  </a:lnTo>
                                  <a:lnTo>
                                    <a:pt x="720" y="228"/>
                                  </a:lnTo>
                                  <a:lnTo>
                                    <a:pt x="700" y="195"/>
                                  </a:lnTo>
                                  <a:lnTo>
                                    <a:pt x="693" y="158"/>
                                  </a:lnTo>
                                  <a:lnTo>
                                    <a:pt x="695" y="139"/>
                                  </a:lnTo>
                                  <a:lnTo>
                                    <a:pt x="701" y="122"/>
                                  </a:lnTo>
                                  <a:lnTo>
                                    <a:pt x="711" y="106"/>
                                  </a:lnTo>
                                  <a:lnTo>
                                    <a:pt x="725" y="92"/>
                                  </a:lnTo>
                                  <a:lnTo>
                                    <a:pt x="742" y="81"/>
                                  </a:lnTo>
                                  <a:lnTo>
                                    <a:pt x="761" y="73"/>
                                  </a:lnTo>
                                  <a:lnTo>
                                    <a:pt x="781" y="68"/>
                                  </a:lnTo>
                                  <a:lnTo>
                                    <a:pt x="803" y="67"/>
                                  </a:lnTo>
                                  <a:lnTo>
                                    <a:pt x="968" y="67"/>
                                  </a:lnTo>
                                  <a:lnTo>
                                    <a:pt x="967" y="64"/>
                                  </a:lnTo>
                                  <a:lnTo>
                                    <a:pt x="944" y="42"/>
                                  </a:lnTo>
                                  <a:lnTo>
                                    <a:pt x="915" y="24"/>
                                  </a:lnTo>
                                  <a:lnTo>
                                    <a:pt x="884" y="11"/>
                                  </a:lnTo>
                                  <a:lnTo>
                                    <a:pt x="848" y="3"/>
                                  </a:lnTo>
                                  <a:lnTo>
                                    <a:pt x="809" y="0"/>
                                  </a:lnTo>
                                  <a:close/>
                                  <a:moveTo>
                                    <a:pt x="944" y="351"/>
                                  </a:moveTo>
                                  <a:lnTo>
                                    <a:pt x="795" y="351"/>
                                  </a:lnTo>
                                  <a:lnTo>
                                    <a:pt x="855" y="377"/>
                                  </a:lnTo>
                                  <a:lnTo>
                                    <a:pt x="898" y="409"/>
                                  </a:lnTo>
                                  <a:lnTo>
                                    <a:pt x="923" y="447"/>
                                  </a:lnTo>
                                  <a:lnTo>
                                    <a:pt x="932" y="490"/>
                                  </a:lnTo>
                                  <a:lnTo>
                                    <a:pt x="930" y="511"/>
                                  </a:lnTo>
                                  <a:lnTo>
                                    <a:pt x="923" y="531"/>
                                  </a:lnTo>
                                  <a:lnTo>
                                    <a:pt x="911" y="548"/>
                                  </a:lnTo>
                                  <a:lnTo>
                                    <a:pt x="896" y="564"/>
                                  </a:lnTo>
                                  <a:lnTo>
                                    <a:pt x="876" y="576"/>
                                  </a:lnTo>
                                  <a:lnTo>
                                    <a:pt x="854" y="586"/>
                                  </a:lnTo>
                                  <a:lnTo>
                                    <a:pt x="829" y="591"/>
                                  </a:lnTo>
                                  <a:lnTo>
                                    <a:pt x="802" y="593"/>
                                  </a:lnTo>
                                  <a:lnTo>
                                    <a:pt x="977" y="593"/>
                                  </a:lnTo>
                                  <a:lnTo>
                                    <a:pt x="984" y="586"/>
                                  </a:lnTo>
                                  <a:lnTo>
                                    <a:pt x="1003" y="557"/>
                                  </a:lnTo>
                                  <a:lnTo>
                                    <a:pt x="1015" y="523"/>
                                  </a:lnTo>
                                  <a:lnTo>
                                    <a:pt x="1018" y="485"/>
                                  </a:lnTo>
                                  <a:lnTo>
                                    <a:pt x="1009" y="429"/>
                                  </a:lnTo>
                                  <a:lnTo>
                                    <a:pt x="981" y="382"/>
                                  </a:lnTo>
                                  <a:lnTo>
                                    <a:pt x="944" y="351"/>
                                  </a:lnTo>
                                  <a:close/>
                                  <a:moveTo>
                                    <a:pt x="968" y="67"/>
                                  </a:moveTo>
                                  <a:lnTo>
                                    <a:pt x="803" y="67"/>
                                  </a:lnTo>
                                  <a:lnTo>
                                    <a:pt x="826" y="68"/>
                                  </a:lnTo>
                                  <a:lnTo>
                                    <a:pt x="847" y="73"/>
                                  </a:lnTo>
                                  <a:lnTo>
                                    <a:pt x="865" y="80"/>
                                  </a:lnTo>
                                  <a:lnTo>
                                    <a:pt x="881" y="91"/>
                                  </a:lnTo>
                                  <a:lnTo>
                                    <a:pt x="893" y="105"/>
                                  </a:lnTo>
                                  <a:lnTo>
                                    <a:pt x="902" y="120"/>
                                  </a:lnTo>
                                  <a:lnTo>
                                    <a:pt x="907" y="138"/>
                                  </a:lnTo>
                                  <a:lnTo>
                                    <a:pt x="909" y="158"/>
                                  </a:lnTo>
                                  <a:lnTo>
                                    <a:pt x="909" y="159"/>
                                  </a:lnTo>
                                  <a:lnTo>
                                    <a:pt x="902" y="196"/>
                                  </a:lnTo>
                                  <a:lnTo>
                                    <a:pt x="882" y="228"/>
                                  </a:lnTo>
                                  <a:lnTo>
                                    <a:pt x="848" y="256"/>
                                  </a:lnTo>
                                  <a:lnTo>
                                    <a:pt x="800" y="279"/>
                                  </a:lnTo>
                                  <a:lnTo>
                                    <a:pt x="927" y="279"/>
                                  </a:lnTo>
                                  <a:lnTo>
                                    <a:pt x="965" y="243"/>
                                  </a:lnTo>
                                  <a:lnTo>
                                    <a:pt x="988" y="199"/>
                                  </a:lnTo>
                                  <a:lnTo>
                                    <a:pt x="996" y="149"/>
                                  </a:lnTo>
                                  <a:lnTo>
                                    <a:pt x="993" y="118"/>
                                  </a:lnTo>
                                  <a:lnTo>
                                    <a:pt x="983" y="90"/>
                                  </a:lnTo>
                                  <a:lnTo>
                                    <a:pt x="968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97" name="任意多边形 1297"/>
                          <wps:cNvSpPr/>
                          <wps:spPr>
                            <a:xfrm>
                              <a:off x="3475" y="15192"/>
                              <a:ext cx="231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17" h="659">
                                  <a:moveTo>
                                    <a:pt x="387" y="68"/>
                                  </a:moveTo>
                                  <a:lnTo>
                                    <a:pt x="209" y="68"/>
                                  </a:lnTo>
                                  <a:lnTo>
                                    <a:pt x="238" y="70"/>
                                  </a:lnTo>
                                  <a:lnTo>
                                    <a:pt x="263" y="75"/>
                                  </a:lnTo>
                                  <a:lnTo>
                                    <a:pt x="285" y="84"/>
                                  </a:lnTo>
                                  <a:lnTo>
                                    <a:pt x="303" y="97"/>
                                  </a:lnTo>
                                  <a:lnTo>
                                    <a:pt x="317" y="113"/>
                                  </a:lnTo>
                                  <a:lnTo>
                                    <a:pt x="328" y="132"/>
                                  </a:lnTo>
                                  <a:lnTo>
                                    <a:pt x="334" y="155"/>
                                  </a:lnTo>
                                  <a:lnTo>
                                    <a:pt x="336" y="180"/>
                                  </a:lnTo>
                                  <a:lnTo>
                                    <a:pt x="334" y="204"/>
                                  </a:lnTo>
                                  <a:lnTo>
                                    <a:pt x="329" y="227"/>
                                  </a:lnTo>
                                  <a:lnTo>
                                    <a:pt x="320" y="250"/>
                                  </a:lnTo>
                                  <a:lnTo>
                                    <a:pt x="308" y="273"/>
                                  </a:lnTo>
                                  <a:lnTo>
                                    <a:pt x="291" y="297"/>
                                  </a:lnTo>
                                  <a:lnTo>
                                    <a:pt x="267" y="325"/>
                                  </a:lnTo>
                                  <a:lnTo>
                                    <a:pt x="236" y="357"/>
                                  </a:lnTo>
                                  <a:lnTo>
                                    <a:pt x="198" y="394"/>
                                  </a:lnTo>
                                  <a:lnTo>
                                    <a:pt x="0" y="578"/>
                                  </a:lnTo>
                                  <a:lnTo>
                                    <a:pt x="0" y="648"/>
                                  </a:lnTo>
                                  <a:lnTo>
                                    <a:pt x="415" y="648"/>
                                  </a:lnTo>
                                  <a:lnTo>
                                    <a:pt x="415" y="577"/>
                                  </a:lnTo>
                                  <a:lnTo>
                                    <a:pt x="102" y="577"/>
                                  </a:lnTo>
                                  <a:lnTo>
                                    <a:pt x="102" y="575"/>
                                  </a:lnTo>
                                  <a:lnTo>
                                    <a:pt x="258" y="433"/>
                                  </a:lnTo>
                                  <a:lnTo>
                                    <a:pt x="302" y="391"/>
                                  </a:lnTo>
                                  <a:lnTo>
                                    <a:pt x="338" y="353"/>
                                  </a:lnTo>
                                  <a:lnTo>
                                    <a:pt x="366" y="319"/>
                                  </a:lnTo>
                                  <a:lnTo>
                                    <a:pt x="387" y="288"/>
                                  </a:lnTo>
                                  <a:lnTo>
                                    <a:pt x="402" y="260"/>
                                  </a:lnTo>
                                  <a:lnTo>
                                    <a:pt x="413" y="231"/>
                                  </a:lnTo>
                                  <a:lnTo>
                                    <a:pt x="419" y="201"/>
                                  </a:lnTo>
                                  <a:lnTo>
                                    <a:pt x="421" y="172"/>
                                  </a:lnTo>
                                  <a:lnTo>
                                    <a:pt x="418" y="135"/>
                                  </a:lnTo>
                                  <a:lnTo>
                                    <a:pt x="408" y="101"/>
                                  </a:lnTo>
                                  <a:lnTo>
                                    <a:pt x="391" y="72"/>
                                  </a:lnTo>
                                  <a:lnTo>
                                    <a:pt x="387" y="68"/>
                                  </a:lnTo>
                                  <a:close/>
                                  <a:moveTo>
                                    <a:pt x="223" y="0"/>
                                  </a:moveTo>
                                  <a:lnTo>
                                    <a:pt x="171" y="4"/>
                                  </a:lnTo>
                                  <a:lnTo>
                                    <a:pt x="122" y="15"/>
                                  </a:lnTo>
                                  <a:lnTo>
                                    <a:pt x="77" y="33"/>
                                  </a:lnTo>
                                  <a:lnTo>
                                    <a:pt x="35" y="58"/>
                                  </a:lnTo>
                                  <a:lnTo>
                                    <a:pt x="35" y="140"/>
                                  </a:lnTo>
                                  <a:lnTo>
                                    <a:pt x="77" y="109"/>
                                  </a:lnTo>
                                  <a:lnTo>
                                    <a:pt x="120" y="86"/>
                                  </a:lnTo>
                                  <a:lnTo>
                                    <a:pt x="164" y="72"/>
                                  </a:lnTo>
                                  <a:lnTo>
                                    <a:pt x="209" y="68"/>
                                  </a:lnTo>
                                  <a:lnTo>
                                    <a:pt x="387" y="68"/>
                                  </a:lnTo>
                                  <a:lnTo>
                                    <a:pt x="368" y="47"/>
                                  </a:lnTo>
                                  <a:lnTo>
                                    <a:pt x="339" y="27"/>
                                  </a:lnTo>
                                  <a:lnTo>
                                    <a:pt x="305" y="12"/>
                                  </a:lnTo>
                                  <a:lnTo>
                                    <a:pt x="266" y="3"/>
                                  </a:lnTo>
                                  <a:lnTo>
                                    <a:pt x="223" y="0"/>
                                  </a:lnTo>
                                  <a:close/>
                                  <a:moveTo>
                                    <a:pt x="617" y="562"/>
                                  </a:moveTo>
                                  <a:lnTo>
                                    <a:pt x="617" y="637"/>
                                  </a:lnTo>
                                  <a:lnTo>
                                    <a:pt x="643" y="647"/>
                                  </a:lnTo>
                                  <a:lnTo>
                                    <a:pt x="672" y="653"/>
                                  </a:lnTo>
                                  <a:lnTo>
                                    <a:pt x="704" y="657"/>
                                  </a:lnTo>
                                  <a:lnTo>
                                    <a:pt x="739" y="659"/>
                                  </a:lnTo>
                                  <a:lnTo>
                                    <a:pt x="801" y="653"/>
                                  </a:lnTo>
                                  <a:lnTo>
                                    <a:pt x="855" y="635"/>
                                  </a:lnTo>
                                  <a:lnTo>
                                    <a:pt x="903" y="605"/>
                                  </a:lnTo>
                                  <a:lnTo>
                                    <a:pt x="916" y="592"/>
                                  </a:lnTo>
                                  <a:lnTo>
                                    <a:pt x="739" y="592"/>
                                  </a:lnTo>
                                  <a:lnTo>
                                    <a:pt x="707" y="590"/>
                                  </a:lnTo>
                                  <a:lnTo>
                                    <a:pt x="676" y="585"/>
                                  </a:lnTo>
                                  <a:lnTo>
                                    <a:pt x="646" y="575"/>
                                  </a:lnTo>
                                  <a:lnTo>
                                    <a:pt x="617" y="562"/>
                                  </a:lnTo>
                                  <a:close/>
                                  <a:moveTo>
                                    <a:pt x="1015" y="333"/>
                                  </a:moveTo>
                                  <a:lnTo>
                                    <a:pt x="931" y="333"/>
                                  </a:lnTo>
                                  <a:lnTo>
                                    <a:pt x="928" y="392"/>
                                  </a:lnTo>
                                  <a:lnTo>
                                    <a:pt x="918" y="443"/>
                                  </a:lnTo>
                                  <a:lnTo>
                                    <a:pt x="903" y="488"/>
                                  </a:lnTo>
                                  <a:lnTo>
                                    <a:pt x="881" y="525"/>
                                  </a:lnTo>
                                  <a:lnTo>
                                    <a:pt x="853" y="554"/>
                                  </a:lnTo>
                                  <a:lnTo>
                                    <a:pt x="820" y="575"/>
                                  </a:lnTo>
                                  <a:lnTo>
                                    <a:pt x="782" y="588"/>
                                  </a:lnTo>
                                  <a:lnTo>
                                    <a:pt x="739" y="592"/>
                                  </a:lnTo>
                                  <a:lnTo>
                                    <a:pt x="916" y="592"/>
                                  </a:lnTo>
                                  <a:lnTo>
                                    <a:pt x="943" y="564"/>
                                  </a:lnTo>
                                  <a:lnTo>
                                    <a:pt x="976" y="511"/>
                                  </a:lnTo>
                                  <a:lnTo>
                                    <a:pt x="999" y="448"/>
                                  </a:lnTo>
                                  <a:lnTo>
                                    <a:pt x="1013" y="376"/>
                                  </a:lnTo>
                                  <a:lnTo>
                                    <a:pt x="1015" y="333"/>
                                  </a:lnTo>
                                  <a:close/>
                                  <a:moveTo>
                                    <a:pt x="801" y="0"/>
                                  </a:moveTo>
                                  <a:lnTo>
                                    <a:pt x="754" y="4"/>
                                  </a:lnTo>
                                  <a:lnTo>
                                    <a:pt x="712" y="16"/>
                                  </a:lnTo>
                                  <a:lnTo>
                                    <a:pt x="675" y="34"/>
                                  </a:lnTo>
                                  <a:lnTo>
                                    <a:pt x="641" y="61"/>
                                  </a:lnTo>
                                  <a:lnTo>
                                    <a:pt x="614" y="93"/>
                                  </a:lnTo>
                                  <a:lnTo>
                                    <a:pt x="595" y="129"/>
                                  </a:lnTo>
                                  <a:lnTo>
                                    <a:pt x="584" y="170"/>
                                  </a:lnTo>
                                  <a:lnTo>
                                    <a:pt x="580" y="215"/>
                                  </a:lnTo>
                                  <a:lnTo>
                                    <a:pt x="583" y="257"/>
                                  </a:lnTo>
                                  <a:lnTo>
                                    <a:pt x="594" y="294"/>
                                  </a:lnTo>
                                  <a:lnTo>
                                    <a:pt x="612" y="328"/>
                                  </a:lnTo>
                                  <a:lnTo>
                                    <a:pt x="636" y="358"/>
                                  </a:lnTo>
                                  <a:lnTo>
                                    <a:pt x="666" y="382"/>
                                  </a:lnTo>
                                  <a:lnTo>
                                    <a:pt x="700" y="399"/>
                                  </a:lnTo>
                                  <a:lnTo>
                                    <a:pt x="737" y="409"/>
                                  </a:lnTo>
                                  <a:lnTo>
                                    <a:pt x="778" y="413"/>
                                  </a:lnTo>
                                  <a:lnTo>
                                    <a:pt x="828" y="408"/>
                                  </a:lnTo>
                                  <a:lnTo>
                                    <a:pt x="869" y="393"/>
                                  </a:lnTo>
                                  <a:lnTo>
                                    <a:pt x="903" y="368"/>
                                  </a:lnTo>
                                  <a:lnTo>
                                    <a:pt x="921" y="344"/>
                                  </a:lnTo>
                                  <a:lnTo>
                                    <a:pt x="799" y="344"/>
                                  </a:lnTo>
                                  <a:lnTo>
                                    <a:pt x="770" y="341"/>
                                  </a:lnTo>
                                  <a:lnTo>
                                    <a:pt x="744" y="334"/>
                                  </a:lnTo>
                                  <a:lnTo>
                                    <a:pt x="721" y="323"/>
                                  </a:lnTo>
                                  <a:lnTo>
                                    <a:pt x="702" y="306"/>
                                  </a:lnTo>
                                  <a:lnTo>
                                    <a:pt x="687" y="286"/>
                                  </a:lnTo>
                                  <a:lnTo>
                                    <a:pt x="676" y="262"/>
                                  </a:lnTo>
                                  <a:lnTo>
                                    <a:pt x="669" y="235"/>
                                  </a:lnTo>
                                  <a:lnTo>
                                    <a:pt x="667" y="204"/>
                                  </a:lnTo>
                                  <a:lnTo>
                                    <a:pt x="669" y="176"/>
                                  </a:lnTo>
                                  <a:lnTo>
                                    <a:pt x="676" y="151"/>
                                  </a:lnTo>
                                  <a:lnTo>
                                    <a:pt x="687" y="127"/>
                                  </a:lnTo>
                                  <a:lnTo>
                                    <a:pt x="703" y="107"/>
                                  </a:lnTo>
                                  <a:lnTo>
                                    <a:pt x="722" y="89"/>
                                  </a:lnTo>
                                  <a:lnTo>
                                    <a:pt x="744" y="77"/>
                                  </a:lnTo>
                                  <a:lnTo>
                                    <a:pt x="768" y="70"/>
                                  </a:lnTo>
                                  <a:lnTo>
                                    <a:pt x="794" y="67"/>
                                  </a:lnTo>
                                  <a:lnTo>
                                    <a:pt x="953" y="67"/>
                                  </a:lnTo>
                                  <a:lnTo>
                                    <a:pt x="929" y="42"/>
                                  </a:lnTo>
                                  <a:lnTo>
                                    <a:pt x="892" y="19"/>
                                  </a:lnTo>
                                  <a:lnTo>
                                    <a:pt x="849" y="5"/>
                                  </a:lnTo>
                                  <a:lnTo>
                                    <a:pt x="801" y="0"/>
                                  </a:lnTo>
                                  <a:close/>
                                  <a:moveTo>
                                    <a:pt x="953" y="67"/>
                                  </a:moveTo>
                                  <a:lnTo>
                                    <a:pt x="794" y="67"/>
                                  </a:lnTo>
                                  <a:lnTo>
                                    <a:pt x="822" y="70"/>
                                  </a:lnTo>
                                  <a:lnTo>
                                    <a:pt x="848" y="79"/>
                                  </a:lnTo>
                                  <a:lnTo>
                                    <a:pt x="870" y="93"/>
                                  </a:lnTo>
                                  <a:lnTo>
                                    <a:pt x="890" y="113"/>
                                  </a:lnTo>
                                  <a:lnTo>
                                    <a:pt x="906" y="137"/>
                                  </a:lnTo>
                                  <a:lnTo>
                                    <a:pt x="917" y="163"/>
                                  </a:lnTo>
                                  <a:lnTo>
                                    <a:pt x="924" y="193"/>
                                  </a:lnTo>
                                  <a:lnTo>
                                    <a:pt x="926" y="226"/>
                                  </a:lnTo>
                                  <a:lnTo>
                                    <a:pt x="924" y="250"/>
                                  </a:lnTo>
                                  <a:lnTo>
                                    <a:pt x="917" y="271"/>
                                  </a:lnTo>
                                  <a:lnTo>
                                    <a:pt x="906" y="291"/>
                                  </a:lnTo>
                                  <a:lnTo>
                                    <a:pt x="890" y="309"/>
                                  </a:lnTo>
                                  <a:lnTo>
                                    <a:pt x="870" y="324"/>
                                  </a:lnTo>
                                  <a:lnTo>
                                    <a:pt x="849" y="335"/>
                                  </a:lnTo>
                                  <a:lnTo>
                                    <a:pt x="825" y="342"/>
                                  </a:lnTo>
                                  <a:lnTo>
                                    <a:pt x="799" y="344"/>
                                  </a:lnTo>
                                  <a:lnTo>
                                    <a:pt x="921" y="344"/>
                                  </a:lnTo>
                                  <a:lnTo>
                                    <a:pt x="929" y="333"/>
                                  </a:lnTo>
                                  <a:lnTo>
                                    <a:pt x="1015" y="333"/>
                                  </a:lnTo>
                                  <a:lnTo>
                                    <a:pt x="1017" y="294"/>
                                  </a:lnTo>
                                  <a:lnTo>
                                    <a:pt x="1017" y="291"/>
                                  </a:lnTo>
                                  <a:lnTo>
                                    <a:pt x="1014" y="225"/>
                                  </a:lnTo>
                                  <a:lnTo>
                                    <a:pt x="1003" y="167"/>
                                  </a:lnTo>
                                  <a:lnTo>
                                    <a:pt x="985" y="117"/>
                                  </a:lnTo>
                                  <a:lnTo>
                                    <a:pt x="960" y="75"/>
                                  </a:lnTo>
                                  <a:lnTo>
                                    <a:pt x="953" y="67"/>
                                  </a:lnTo>
                                  <a:close/>
                                  <a:moveTo>
                                    <a:pt x="931" y="333"/>
                                  </a:moveTo>
                                  <a:lnTo>
                                    <a:pt x="929" y="333"/>
                                  </a:lnTo>
                                  <a:lnTo>
                                    <a:pt x="930" y="334"/>
                                  </a:lnTo>
                                  <a:lnTo>
                                    <a:pt x="930" y="334"/>
                                  </a:lnTo>
                                  <a:lnTo>
                                    <a:pt x="931" y="3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98" name="任意多边形 1298"/>
                          <wps:cNvSpPr/>
                          <wps:spPr>
                            <a:xfrm>
                              <a:off x="1457" y="15373"/>
                              <a:ext cx="379" cy="11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7" h="495">
                                  <a:moveTo>
                                    <a:pt x="142" y="406"/>
                                  </a:moveTo>
                                  <a:lnTo>
                                    <a:pt x="127" y="436"/>
                                  </a:lnTo>
                                  <a:lnTo>
                                    <a:pt x="186" y="448"/>
                                  </a:lnTo>
                                  <a:lnTo>
                                    <a:pt x="248" y="462"/>
                                  </a:lnTo>
                                  <a:lnTo>
                                    <a:pt x="380" y="493"/>
                                  </a:lnTo>
                                  <a:lnTo>
                                    <a:pt x="398" y="460"/>
                                  </a:lnTo>
                                  <a:lnTo>
                                    <a:pt x="262" y="430"/>
                                  </a:lnTo>
                                  <a:lnTo>
                                    <a:pt x="200" y="417"/>
                                  </a:lnTo>
                                  <a:lnTo>
                                    <a:pt x="142" y="406"/>
                                  </a:lnTo>
                                  <a:close/>
                                  <a:moveTo>
                                    <a:pt x="207" y="309"/>
                                  </a:moveTo>
                                  <a:lnTo>
                                    <a:pt x="160" y="309"/>
                                  </a:lnTo>
                                  <a:lnTo>
                                    <a:pt x="125" y="336"/>
                                  </a:lnTo>
                                  <a:lnTo>
                                    <a:pt x="86" y="360"/>
                                  </a:lnTo>
                                  <a:lnTo>
                                    <a:pt x="44" y="382"/>
                                  </a:lnTo>
                                  <a:lnTo>
                                    <a:pt x="0" y="402"/>
                                  </a:lnTo>
                                  <a:lnTo>
                                    <a:pt x="7" y="409"/>
                                  </a:lnTo>
                                  <a:lnTo>
                                    <a:pt x="14" y="417"/>
                                  </a:lnTo>
                                  <a:lnTo>
                                    <a:pt x="21" y="425"/>
                                  </a:lnTo>
                                  <a:lnTo>
                                    <a:pt x="27" y="432"/>
                                  </a:lnTo>
                                  <a:lnTo>
                                    <a:pt x="79" y="405"/>
                                  </a:lnTo>
                                  <a:lnTo>
                                    <a:pt x="127" y="376"/>
                                  </a:lnTo>
                                  <a:lnTo>
                                    <a:pt x="169" y="344"/>
                                  </a:lnTo>
                                  <a:lnTo>
                                    <a:pt x="207" y="309"/>
                                  </a:lnTo>
                                  <a:close/>
                                  <a:moveTo>
                                    <a:pt x="358" y="309"/>
                                  </a:moveTo>
                                  <a:lnTo>
                                    <a:pt x="317" y="309"/>
                                  </a:lnTo>
                                  <a:lnTo>
                                    <a:pt x="351" y="345"/>
                                  </a:lnTo>
                                  <a:lnTo>
                                    <a:pt x="393" y="376"/>
                                  </a:lnTo>
                                  <a:lnTo>
                                    <a:pt x="440" y="403"/>
                                  </a:lnTo>
                                  <a:lnTo>
                                    <a:pt x="494" y="425"/>
                                  </a:lnTo>
                                  <a:lnTo>
                                    <a:pt x="501" y="417"/>
                                  </a:lnTo>
                                  <a:lnTo>
                                    <a:pt x="508" y="408"/>
                                  </a:lnTo>
                                  <a:lnTo>
                                    <a:pt x="515" y="400"/>
                                  </a:lnTo>
                                  <a:lnTo>
                                    <a:pt x="523" y="392"/>
                                  </a:lnTo>
                                  <a:lnTo>
                                    <a:pt x="473" y="377"/>
                                  </a:lnTo>
                                  <a:lnTo>
                                    <a:pt x="430" y="358"/>
                                  </a:lnTo>
                                  <a:lnTo>
                                    <a:pt x="391" y="335"/>
                                  </a:lnTo>
                                  <a:lnTo>
                                    <a:pt x="358" y="309"/>
                                  </a:lnTo>
                                  <a:close/>
                                  <a:moveTo>
                                    <a:pt x="196" y="339"/>
                                  </a:moveTo>
                                  <a:lnTo>
                                    <a:pt x="182" y="370"/>
                                  </a:lnTo>
                                  <a:lnTo>
                                    <a:pt x="225" y="378"/>
                                  </a:lnTo>
                                  <a:lnTo>
                                    <a:pt x="267" y="386"/>
                                  </a:lnTo>
                                  <a:lnTo>
                                    <a:pt x="308" y="395"/>
                                  </a:lnTo>
                                  <a:lnTo>
                                    <a:pt x="348" y="404"/>
                                  </a:lnTo>
                                  <a:lnTo>
                                    <a:pt x="362" y="372"/>
                                  </a:lnTo>
                                  <a:lnTo>
                                    <a:pt x="196" y="339"/>
                                  </a:lnTo>
                                  <a:close/>
                                  <a:moveTo>
                                    <a:pt x="508" y="278"/>
                                  </a:moveTo>
                                  <a:lnTo>
                                    <a:pt x="15" y="278"/>
                                  </a:lnTo>
                                  <a:lnTo>
                                    <a:pt x="15" y="309"/>
                                  </a:lnTo>
                                  <a:lnTo>
                                    <a:pt x="508" y="309"/>
                                  </a:lnTo>
                                  <a:lnTo>
                                    <a:pt x="508" y="278"/>
                                  </a:lnTo>
                                  <a:close/>
                                  <a:moveTo>
                                    <a:pt x="199" y="236"/>
                                  </a:moveTo>
                                  <a:lnTo>
                                    <a:pt x="161" y="236"/>
                                  </a:lnTo>
                                  <a:lnTo>
                                    <a:pt x="161" y="278"/>
                                  </a:lnTo>
                                  <a:lnTo>
                                    <a:pt x="199" y="278"/>
                                  </a:lnTo>
                                  <a:lnTo>
                                    <a:pt x="199" y="236"/>
                                  </a:lnTo>
                                  <a:close/>
                                  <a:moveTo>
                                    <a:pt x="362" y="236"/>
                                  </a:moveTo>
                                  <a:lnTo>
                                    <a:pt x="324" y="236"/>
                                  </a:lnTo>
                                  <a:lnTo>
                                    <a:pt x="324" y="278"/>
                                  </a:lnTo>
                                  <a:lnTo>
                                    <a:pt x="362" y="278"/>
                                  </a:lnTo>
                                  <a:lnTo>
                                    <a:pt x="362" y="236"/>
                                  </a:lnTo>
                                  <a:close/>
                                  <a:moveTo>
                                    <a:pt x="471" y="205"/>
                                  </a:moveTo>
                                  <a:lnTo>
                                    <a:pt x="53" y="205"/>
                                  </a:lnTo>
                                  <a:lnTo>
                                    <a:pt x="53" y="236"/>
                                  </a:lnTo>
                                  <a:lnTo>
                                    <a:pt x="471" y="236"/>
                                  </a:lnTo>
                                  <a:lnTo>
                                    <a:pt x="471" y="205"/>
                                  </a:lnTo>
                                  <a:close/>
                                  <a:moveTo>
                                    <a:pt x="199" y="164"/>
                                  </a:moveTo>
                                  <a:lnTo>
                                    <a:pt x="161" y="164"/>
                                  </a:lnTo>
                                  <a:lnTo>
                                    <a:pt x="161" y="205"/>
                                  </a:lnTo>
                                  <a:lnTo>
                                    <a:pt x="199" y="205"/>
                                  </a:lnTo>
                                  <a:lnTo>
                                    <a:pt x="199" y="164"/>
                                  </a:lnTo>
                                  <a:close/>
                                  <a:moveTo>
                                    <a:pt x="362" y="164"/>
                                  </a:moveTo>
                                  <a:lnTo>
                                    <a:pt x="324" y="164"/>
                                  </a:lnTo>
                                  <a:lnTo>
                                    <a:pt x="324" y="205"/>
                                  </a:lnTo>
                                  <a:lnTo>
                                    <a:pt x="362" y="205"/>
                                  </a:lnTo>
                                  <a:lnTo>
                                    <a:pt x="362" y="164"/>
                                  </a:lnTo>
                                  <a:close/>
                                  <a:moveTo>
                                    <a:pt x="483" y="133"/>
                                  </a:moveTo>
                                  <a:lnTo>
                                    <a:pt x="42" y="133"/>
                                  </a:lnTo>
                                  <a:lnTo>
                                    <a:pt x="42" y="164"/>
                                  </a:lnTo>
                                  <a:lnTo>
                                    <a:pt x="483" y="164"/>
                                  </a:lnTo>
                                  <a:lnTo>
                                    <a:pt x="483" y="133"/>
                                  </a:lnTo>
                                  <a:close/>
                                  <a:moveTo>
                                    <a:pt x="199" y="98"/>
                                  </a:moveTo>
                                  <a:lnTo>
                                    <a:pt x="161" y="98"/>
                                  </a:lnTo>
                                  <a:lnTo>
                                    <a:pt x="161" y="133"/>
                                  </a:lnTo>
                                  <a:lnTo>
                                    <a:pt x="199" y="133"/>
                                  </a:lnTo>
                                  <a:lnTo>
                                    <a:pt x="199" y="98"/>
                                  </a:lnTo>
                                  <a:close/>
                                  <a:moveTo>
                                    <a:pt x="362" y="98"/>
                                  </a:moveTo>
                                  <a:lnTo>
                                    <a:pt x="324" y="98"/>
                                  </a:lnTo>
                                  <a:lnTo>
                                    <a:pt x="324" y="133"/>
                                  </a:lnTo>
                                  <a:lnTo>
                                    <a:pt x="362" y="133"/>
                                  </a:lnTo>
                                  <a:lnTo>
                                    <a:pt x="362" y="98"/>
                                  </a:lnTo>
                                  <a:close/>
                                  <a:moveTo>
                                    <a:pt x="504" y="51"/>
                                  </a:moveTo>
                                  <a:lnTo>
                                    <a:pt x="21" y="51"/>
                                  </a:lnTo>
                                  <a:lnTo>
                                    <a:pt x="21" y="124"/>
                                  </a:lnTo>
                                  <a:lnTo>
                                    <a:pt x="60" y="124"/>
                                  </a:lnTo>
                                  <a:lnTo>
                                    <a:pt x="60" y="84"/>
                                  </a:lnTo>
                                  <a:lnTo>
                                    <a:pt x="504" y="84"/>
                                  </a:lnTo>
                                  <a:lnTo>
                                    <a:pt x="504" y="51"/>
                                  </a:lnTo>
                                  <a:close/>
                                  <a:moveTo>
                                    <a:pt x="504" y="84"/>
                                  </a:moveTo>
                                  <a:lnTo>
                                    <a:pt x="465" y="84"/>
                                  </a:lnTo>
                                  <a:lnTo>
                                    <a:pt x="465" y="124"/>
                                  </a:lnTo>
                                  <a:lnTo>
                                    <a:pt x="504" y="124"/>
                                  </a:lnTo>
                                  <a:lnTo>
                                    <a:pt x="504" y="84"/>
                                  </a:lnTo>
                                  <a:close/>
                                  <a:moveTo>
                                    <a:pt x="264" y="1"/>
                                  </a:moveTo>
                                  <a:lnTo>
                                    <a:pt x="225" y="17"/>
                                  </a:lnTo>
                                  <a:lnTo>
                                    <a:pt x="231" y="26"/>
                                  </a:lnTo>
                                  <a:lnTo>
                                    <a:pt x="237" y="34"/>
                                  </a:lnTo>
                                  <a:lnTo>
                                    <a:pt x="242" y="43"/>
                                  </a:lnTo>
                                  <a:lnTo>
                                    <a:pt x="248" y="51"/>
                                  </a:lnTo>
                                  <a:lnTo>
                                    <a:pt x="297" y="51"/>
                                  </a:lnTo>
                                  <a:lnTo>
                                    <a:pt x="289" y="39"/>
                                  </a:lnTo>
                                  <a:lnTo>
                                    <a:pt x="281" y="26"/>
                                  </a:lnTo>
                                  <a:lnTo>
                                    <a:pt x="273" y="13"/>
                                  </a:lnTo>
                                  <a:lnTo>
                                    <a:pt x="264" y="1"/>
                                  </a:lnTo>
                                  <a:close/>
                                  <a:moveTo>
                                    <a:pt x="748" y="297"/>
                                  </a:moveTo>
                                  <a:lnTo>
                                    <a:pt x="706" y="297"/>
                                  </a:lnTo>
                                  <a:lnTo>
                                    <a:pt x="706" y="437"/>
                                  </a:lnTo>
                                  <a:lnTo>
                                    <a:pt x="701" y="447"/>
                                  </a:lnTo>
                                  <a:lnTo>
                                    <a:pt x="690" y="455"/>
                                  </a:lnTo>
                                  <a:lnTo>
                                    <a:pt x="716" y="494"/>
                                  </a:lnTo>
                                  <a:lnTo>
                                    <a:pt x="722" y="490"/>
                                  </a:lnTo>
                                  <a:lnTo>
                                    <a:pt x="729" y="486"/>
                                  </a:lnTo>
                                  <a:lnTo>
                                    <a:pt x="738" y="483"/>
                                  </a:lnTo>
                                  <a:lnTo>
                                    <a:pt x="771" y="470"/>
                                  </a:lnTo>
                                  <a:lnTo>
                                    <a:pt x="806" y="457"/>
                                  </a:lnTo>
                                  <a:lnTo>
                                    <a:pt x="842" y="445"/>
                                  </a:lnTo>
                                  <a:lnTo>
                                    <a:pt x="874" y="434"/>
                                  </a:lnTo>
                                  <a:lnTo>
                                    <a:pt x="748" y="434"/>
                                  </a:lnTo>
                                  <a:lnTo>
                                    <a:pt x="748" y="297"/>
                                  </a:lnTo>
                                  <a:close/>
                                  <a:moveTo>
                                    <a:pt x="864" y="174"/>
                                  </a:moveTo>
                                  <a:lnTo>
                                    <a:pt x="824" y="174"/>
                                  </a:lnTo>
                                  <a:lnTo>
                                    <a:pt x="852" y="249"/>
                                  </a:lnTo>
                                  <a:lnTo>
                                    <a:pt x="890" y="316"/>
                                  </a:lnTo>
                                  <a:lnTo>
                                    <a:pt x="939" y="374"/>
                                  </a:lnTo>
                                  <a:lnTo>
                                    <a:pt x="997" y="425"/>
                                  </a:lnTo>
                                  <a:lnTo>
                                    <a:pt x="1066" y="467"/>
                                  </a:lnTo>
                                  <a:lnTo>
                                    <a:pt x="1074" y="456"/>
                                  </a:lnTo>
                                  <a:lnTo>
                                    <a:pt x="1082" y="447"/>
                                  </a:lnTo>
                                  <a:lnTo>
                                    <a:pt x="1090" y="437"/>
                                  </a:lnTo>
                                  <a:lnTo>
                                    <a:pt x="1098" y="428"/>
                                  </a:lnTo>
                                  <a:lnTo>
                                    <a:pt x="1052" y="405"/>
                                  </a:lnTo>
                                  <a:lnTo>
                                    <a:pt x="1010" y="377"/>
                                  </a:lnTo>
                                  <a:lnTo>
                                    <a:pt x="972" y="344"/>
                                  </a:lnTo>
                                  <a:lnTo>
                                    <a:pt x="938" y="307"/>
                                  </a:lnTo>
                                  <a:lnTo>
                                    <a:pt x="972" y="284"/>
                                  </a:lnTo>
                                  <a:lnTo>
                                    <a:pt x="984" y="275"/>
                                  </a:lnTo>
                                  <a:lnTo>
                                    <a:pt x="915" y="275"/>
                                  </a:lnTo>
                                  <a:lnTo>
                                    <a:pt x="896" y="243"/>
                                  </a:lnTo>
                                  <a:lnTo>
                                    <a:pt x="878" y="209"/>
                                  </a:lnTo>
                                  <a:lnTo>
                                    <a:pt x="864" y="174"/>
                                  </a:lnTo>
                                  <a:close/>
                                  <a:moveTo>
                                    <a:pt x="879" y="386"/>
                                  </a:moveTo>
                                  <a:lnTo>
                                    <a:pt x="843" y="400"/>
                                  </a:lnTo>
                                  <a:lnTo>
                                    <a:pt x="810" y="413"/>
                                  </a:lnTo>
                                  <a:lnTo>
                                    <a:pt x="778" y="424"/>
                                  </a:lnTo>
                                  <a:lnTo>
                                    <a:pt x="748" y="434"/>
                                  </a:lnTo>
                                  <a:lnTo>
                                    <a:pt x="874" y="434"/>
                                  </a:lnTo>
                                  <a:lnTo>
                                    <a:pt x="880" y="432"/>
                                  </a:lnTo>
                                  <a:lnTo>
                                    <a:pt x="880" y="424"/>
                                  </a:lnTo>
                                  <a:lnTo>
                                    <a:pt x="879" y="413"/>
                                  </a:lnTo>
                                  <a:lnTo>
                                    <a:pt x="879" y="386"/>
                                  </a:lnTo>
                                  <a:close/>
                                  <a:moveTo>
                                    <a:pt x="853" y="129"/>
                                  </a:moveTo>
                                  <a:lnTo>
                                    <a:pt x="803" y="129"/>
                                  </a:lnTo>
                                  <a:lnTo>
                                    <a:pt x="759" y="188"/>
                                  </a:lnTo>
                                  <a:lnTo>
                                    <a:pt x="705" y="242"/>
                                  </a:lnTo>
                                  <a:lnTo>
                                    <a:pt x="641" y="290"/>
                                  </a:lnTo>
                                  <a:lnTo>
                                    <a:pt x="568" y="333"/>
                                  </a:lnTo>
                                  <a:lnTo>
                                    <a:pt x="576" y="341"/>
                                  </a:lnTo>
                                  <a:lnTo>
                                    <a:pt x="583" y="350"/>
                                  </a:lnTo>
                                  <a:lnTo>
                                    <a:pt x="591" y="360"/>
                                  </a:lnTo>
                                  <a:lnTo>
                                    <a:pt x="598" y="370"/>
                                  </a:lnTo>
                                  <a:lnTo>
                                    <a:pt x="627" y="352"/>
                                  </a:lnTo>
                                  <a:lnTo>
                                    <a:pt x="655" y="335"/>
                                  </a:lnTo>
                                  <a:lnTo>
                                    <a:pt x="681" y="316"/>
                                  </a:lnTo>
                                  <a:lnTo>
                                    <a:pt x="706" y="297"/>
                                  </a:lnTo>
                                  <a:lnTo>
                                    <a:pt x="748" y="297"/>
                                  </a:lnTo>
                                  <a:lnTo>
                                    <a:pt x="748" y="261"/>
                                  </a:lnTo>
                                  <a:lnTo>
                                    <a:pt x="769" y="240"/>
                                  </a:lnTo>
                                  <a:lnTo>
                                    <a:pt x="789" y="218"/>
                                  </a:lnTo>
                                  <a:lnTo>
                                    <a:pt x="807" y="197"/>
                                  </a:lnTo>
                                  <a:lnTo>
                                    <a:pt x="824" y="174"/>
                                  </a:lnTo>
                                  <a:lnTo>
                                    <a:pt x="864" y="174"/>
                                  </a:lnTo>
                                  <a:lnTo>
                                    <a:pt x="863" y="173"/>
                                  </a:lnTo>
                                  <a:lnTo>
                                    <a:pt x="850" y="134"/>
                                  </a:lnTo>
                                  <a:lnTo>
                                    <a:pt x="852" y="131"/>
                                  </a:lnTo>
                                  <a:lnTo>
                                    <a:pt x="853" y="129"/>
                                  </a:lnTo>
                                  <a:close/>
                                  <a:moveTo>
                                    <a:pt x="1036" y="179"/>
                                  </a:moveTo>
                                  <a:lnTo>
                                    <a:pt x="1007" y="204"/>
                                  </a:lnTo>
                                  <a:lnTo>
                                    <a:pt x="977" y="228"/>
                                  </a:lnTo>
                                  <a:lnTo>
                                    <a:pt x="946" y="252"/>
                                  </a:lnTo>
                                  <a:lnTo>
                                    <a:pt x="915" y="275"/>
                                  </a:lnTo>
                                  <a:lnTo>
                                    <a:pt x="984" y="275"/>
                                  </a:lnTo>
                                  <a:lnTo>
                                    <a:pt x="1005" y="260"/>
                                  </a:lnTo>
                                  <a:lnTo>
                                    <a:pt x="1038" y="235"/>
                                  </a:lnTo>
                                  <a:lnTo>
                                    <a:pt x="1069" y="211"/>
                                  </a:lnTo>
                                  <a:lnTo>
                                    <a:pt x="1036" y="179"/>
                                  </a:lnTo>
                                  <a:close/>
                                  <a:moveTo>
                                    <a:pt x="1091" y="92"/>
                                  </a:moveTo>
                                  <a:lnTo>
                                    <a:pt x="587" y="92"/>
                                  </a:lnTo>
                                  <a:lnTo>
                                    <a:pt x="587" y="129"/>
                                  </a:lnTo>
                                  <a:lnTo>
                                    <a:pt x="1091" y="129"/>
                                  </a:lnTo>
                                  <a:lnTo>
                                    <a:pt x="1091" y="92"/>
                                  </a:lnTo>
                                  <a:close/>
                                  <a:moveTo>
                                    <a:pt x="833" y="0"/>
                                  </a:moveTo>
                                  <a:lnTo>
                                    <a:pt x="797" y="20"/>
                                  </a:lnTo>
                                  <a:lnTo>
                                    <a:pt x="810" y="36"/>
                                  </a:lnTo>
                                  <a:lnTo>
                                    <a:pt x="822" y="53"/>
                                  </a:lnTo>
                                  <a:lnTo>
                                    <a:pt x="834" y="71"/>
                                  </a:lnTo>
                                  <a:lnTo>
                                    <a:pt x="846" y="90"/>
                                  </a:lnTo>
                                  <a:lnTo>
                                    <a:pt x="885" y="67"/>
                                  </a:lnTo>
                                  <a:lnTo>
                                    <a:pt x="872" y="50"/>
                                  </a:lnTo>
                                  <a:lnTo>
                                    <a:pt x="859" y="33"/>
                                  </a:lnTo>
                                  <a:lnTo>
                                    <a:pt x="846" y="16"/>
                                  </a:lnTo>
                                  <a:lnTo>
                                    <a:pt x="833" y="0"/>
                                  </a:lnTo>
                                  <a:close/>
                                  <a:moveTo>
                                    <a:pt x="1354" y="229"/>
                                  </a:moveTo>
                                  <a:lnTo>
                                    <a:pt x="1310" y="229"/>
                                  </a:lnTo>
                                  <a:lnTo>
                                    <a:pt x="1310" y="490"/>
                                  </a:lnTo>
                                  <a:lnTo>
                                    <a:pt x="1354" y="490"/>
                                  </a:lnTo>
                                  <a:lnTo>
                                    <a:pt x="1354" y="229"/>
                                  </a:lnTo>
                                  <a:close/>
                                  <a:moveTo>
                                    <a:pt x="1418" y="378"/>
                                  </a:moveTo>
                                  <a:lnTo>
                                    <a:pt x="1420" y="388"/>
                                  </a:lnTo>
                                  <a:lnTo>
                                    <a:pt x="1422" y="398"/>
                                  </a:lnTo>
                                  <a:lnTo>
                                    <a:pt x="1424" y="409"/>
                                  </a:lnTo>
                                  <a:lnTo>
                                    <a:pt x="1426" y="421"/>
                                  </a:lnTo>
                                  <a:lnTo>
                                    <a:pt x="1443" y="422"/>
                                  </a:lnTo>
                                  <a:lnTo>
                                    <a:pt x="1463" y="423"/>
                                  </a:lnTo>
                                  <a:lnTo>
                                    <a:pt x="1485" y="424"/>
                                  </a:lnTo>
                                  <a:lnTo>
                                    <a:pt x="1509" y="424"/>
                                  </a:lnTo>
                                  <a:lnTo>
                                    <a:pt x="1546" y="419"/>
                                  </a:lnTo>
                                  <a:lnTo>
                                    <a:pt x="1574" y="406"/>
                                  </a:lnTo>
                                  <a:lnTo>
                                    <a:pt x="1590" y="385"/>
                                  </a:lnTo>
                                  <a:lnTo>
                                    <a:pt x="1503" y="385"/>
                                  </a:lnTo>
                                  <a:lnTo>
                                    <a:pt x="1483" y="385"/>
                                  </a:lnTo>
                                  <a:lnTo>
                                    <a:pt x="1462" y="383"/>
                                  </a:lnTo>
                                  <a:lnTo>
                                    <a:pt x="1440" y="381"/>
                                  </a:lnTo>
                                  <a:lnTo>
                                    <a:pt x="1418" y="378"/>
                                  </a:lnTo>
                                  <a:close/>
                                  <a:moveTo>
                                    <a:pt x="1610" y="193"/>
                                  </a:moveTo>
                                  <a:lnTo>
                                    <a:pt x="1174" y="193"/>
                                  </a:lnTo>
                                  <a:lnTo>
                                    <a:pt x="1174" y="229"/>
                                  </a:lnTo>
                                  <a:lnTo>
                                    <a:pt x="1566" y="229"/>
                                  </a:lnTo>
                                  <a:lnTo>
                                    <a:pt x="1564" y="263"/>
                                  </a:lnTo>
                                  <a:lnTo>
                                    <a:pt x="1562" y="293"/>
                                  </a:lnTo>
                                  <a:lnTo>
                                    <a:pt x="1560" y="318"/>
                                  </a:lnTo>
                                  <a:lnTo>
                                    <a:pt x="1558" y="339"/>
                                  </a:lnTo>
                                  <a:lnTo>
                                    <a:pt x="1553" y="359"/>
                                  </a:lnTo>
                                  <a:lnTo>
                                    <a:pt x="1543" y="373"/>
                                  </a:lnTo>
                                  <a:lnTo>
                                    <a:pt x="1526" y="382"/>
                                  </a:lnTo>
                                  <a:lnTo>
                                    <a:pt x="1503" y="385"/>
                                  </a:lnTo>
                                  <a:lnTo>
                                    <a:pt x="1590" y="385"/>
                                  </a:lnTo>
                                  <a:lnTo>
                                    <a:pt x="1592" y="383"/>
                                  </a:lnTo>
                                  <a:lnTo>
                                    <a:pt x="1599" y="351"/>
                                  </a:lnTo>
                                  <a:lnTo>
                                    <a:pt x="1602" y="321"/>
                                  </a:lnTo>
                                  <a:lnTo>
                                    <a:pt x="1605" y="284"/>
                                  </a:lnTo>
                                  <a:lnTo>
                                    <a:pt x="1607" y="242"/>
                                  </a:lnTo>
                                  <a:lnTo>
                                    <a:pt x="1610" y="193"/>
                                  </a:lnTo>
                                  <a:close/>
                                  <a:moveTo>
                                    <a:pt x="1520" y="107"/>
                                  </a:moveTo>
                                  <a:lnTo>
                                    <a:pt x="1477" y="107"/>
                                  </a:lnTo>
                                  <a:lnTo>
                                    <a:pt x="1477" y="162"/>
                                  </a:lnTo>
                                  <a:lnTo>
                                    <a:pt x="1520" y="162"/>
                                  </a:lnTo>
                                  <a:lnTo>
                                    <a:pt x="1520" y="107"/>
                                  </a:lnTo>
                                  <a:close/>
                                  <a:moveTo>
                                    <a:pt x="1336" y="107"/>
                                  </a:moveTo>
                                  <a:lnTo>
                                    <a:pt x="1294" y="107"/>
                                  </a:lnTo>
                                  <a:lnTo>
                                    <a:pt x="1294" y="161"/>
                                  </a:lnTo>
                                  <a:lnTo>
                                    <a:pt x="1336" y="161"/>
                                  </a:lnTo>
                                  <a:lnTo>
                                    <a:pt x="1336" y="107"/>
                                  </a:lnTo>
                                  <a:close/>
                                  <a:moveTo>
                                    <a:pt x="1666" y="71"/>
                                  </a:moveTo>
                                  <a:lnTo>
                                    <a:pt x="1147" y="71"/>
                                  </a:lnTo>
                                  <a:lnTo>
                                    <a:pt x="1147" y="107"/>
                                  </a:lnTo>
                                  <a:lnTo>
                                    <a:pt x="1666" y="107"/>
                                  </a:lnTo>
                                  <a:lnTo>
                                    <a:pt x="1666" y="71"/>
                                  </a:lnTo>
                                  <a:close/>
                                  <a:moveTo>
                                    <a:pt x="1336" y="6"/>
                                  </a:moveTo>
                                  <a:lnTo>
                                    <a:pt x="1294" y="6"/>
                                  </a:lnTo>
                                  <a:lnTo>
                                    <a:pt x="1294" y="71"/>
                                  </a:lnTo>
                                  <a:lnTo>
                                    <a:pt x="1336" y="71"/>
                                  </a:lnTo>
                                  <a:lnTo>
                                    <a:pt x="1336" y="6"/>
                                  </a:lnTo>
                                  <a:close/>
                                  <a:moveTo>
                                    <a:pt x="1520" y="6"/>
                                  </a:moveTo>
                                  <a:lnTo>
                                    <a:pt x="1477" y="6"/>
                                  </a:lnTo>
                                  <a:lnTo>
                                    <a:pt x="1477" y="71"/>
                                  </a:lnTo>
                                  <a:lnTo>
                                    <a:pt x="1520" y="71"/>
                                  </a:lnTo>
                                  <a:lnTo>
                                    <a:pt x="1520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299" name="任意多边形 1299"/>
                          <wps:cNvSpPr/>
                          <wps:spPr>
                            <a:xfrm>
                              <a:off x="2011" y="15372"/>
                              <a:ext cx="248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1" h="488">
                                  <a:moveTo>
                                    <a:pt x="335" y="83"/>
                                  </a:moveTo>
                                  <a:lnTo>
                                    <a:pt x="291" y="83"/>
                                  </a:lnTo>
                                  <a:lnTo>
                                    <a:pt x="290" y="125"/>
                                  </a:lnTo>
                                  <a:lnTo>
                                    <a:pt x="288" y="164"/>
                                  </a:lnTo>
                                  <a:lnTo>
                                    <a:pt x="286" y="201"/>
                                  </a:lnTo>
                                  <a:lnTo>
                                    <a:pt x="283" y="235"/>
                                  </a:lnTo>
                                  <a:lnTo>
                                    <a:pt x="271" y="299"/>
                                  </a:lnTo>
                                  <a:lnTo>
                                    <a:pt x="245" y="357"/>
                                  </a:lnTo>
                                  <a:lnTo>
                                    <a:pt x="205" y="409"/>
                                  </a:lnTo>
                                  <a:lnTo>
                                    <a:pt x="151" y="456"/>
                                  </a:lnTo>
                                  <a:lnTo>
                                    <a:pt x="160" y="464"/>
                                  </a:lnTo>
                                  <a:lnTo>
                                    <a:pt x="169" y="472"/>
                                  </a:lnTo>
                                  <a:lnTo>
                                    <a:pt x="177" y="480"/>
                                  </a:lnTo>
                                  <a:lnTo>
                                    <a:pt x="184" y="488"/>
                                  </a:lnTo>
                                  <a:lnTo>
                                    <a:pt x="243" y="436"/>
                                  </a:lnTo>
                                  <a:lnTo>
                                    <a:pt x="286" y="377"/>
                                  </a:lnTo>
                                  <a:lnTo>
                                    <a:pt x="314" y="311"/>
                                  </a:lnTo>
                                  <a:lnTo>
                                    <a:pt x="327" y="238"/>
                                  </a:lnTo>
                                  <a:lnTo>
                                    <a:pt x="330" y="206"/>
                                  </a:lnTo>
                                  <a:lnTo>
                                    <a:pt x="332" y="170"/>
                                  </a:lnTo>
                                  <a:lnTo>
                                    <a:pt x="334" y="129"/>
                                  </a:lnTo>
                                  <a:lnTo>
                                    <a:pt x="335" y="83"/>
                                  </a:lnTo>
                                  <a:close/>
                                  <a:moveTo>
                                    <a:pt x="181" y="265"/>
                                  </a:moveTo>
                                  <a:lnTo>
                                    <a:pt x="79" y="265"/>
                                  </a:lnTo>
                                  <a:lnTo>
                                    <a:pt x="79" y="485"/>
                                  </a:lnTo>
                                  <a:lnTo>
                                    <a:pt x="119" y="485"/>
                                  </a:lnTo>
                                  <a:lnTo>
                                    <a:pt x="119" y="277"/>
                                  </a:lnTo>
                                  <a:lnTo>
                                    <a:pt x="183" y="277"/>
                                  </a:lnTo>
                                  <a:lnTo>
                                    <a:pt x="175" y="272"/>
                                  </a:lnTo>
                                  <a:lnTo>
                                    <a:pt x="181" y="265"/>
                                  </a:lnTo>
                                  <a:close/>
                                  <a:moveTo>
                                    <a:pt x="317" y="427"/>
                                  </a:moveTo>
                                  <a:lnTo>
                                    <a:pt x="320" y="438"/>
                                  </a:lnTo>
                                  <a:lnTo>
                                    <a:pt x="322" y="449"/>
                                  </a:lnTo>
                                  <a:lnTo>
                                    <a:pt x="324" y="460"/>
                                  </a:lnTo>
                                  <a:lnTo>
                                    <a:pt x="326" y="472"/>
                                  </a:lnTo>
                                  <a:lnTo>
                                    <a:pt x="371" y="473"/>
                                  </a:lnTo>
                                  <a:lnTo>
                                    <a:pt x="404" y="473"/>
                                  </a:lnTo>
                                  <a:lnTo>
                                    <a:pt x="440" y="468"/>
                                  </a:lnTo>
                                  <a:lnTo>
                                    <a:pt x="466" y="451"/>
                                  </a:lnTo>
                                  <a:lnTo>
                                    <a:pt x="477" y="432"/>
                                  </a:lnTo>
                                  <a:lnTo>
                                    <a:pt x="399" y="432"/>
                                  </a:lnTo>
                                  <a:lnTo>
                                    <a:pt x="382" y="432"/>
                                  </a:lnTo>
                                  <a:lnTo>
                                    <a:pt x="363" y="431"/>
                                  </a:lnTo>
                                  <a:lnTo>
                                    <a:pt x="342" y="429"/>
                                  </a:lnTo>
                                  <a:lnTo>
                                    <a:pt x="317" y="427"/>
                                  </a:lnTo>
                                  <a:close/>
                                  <a:moveTo>
                                    <a:pt x="500" y="45"/>
                                  </a:moveTo>
                                  <a:lnTo>
                                    <a:pt x="207" y="45"/>
                                  </a:lnTo>
                                  <a:lnTo>
                                    <a:pt x="207" y="83"/>
                                  </a:lnTo>
                                  <a:lnTo>
                                    <a:pt x="455" y="83"/>
                                  </a:lnTo>
                                  <a:lnTo>
                                    <a:pt x="452" y="184"/>
                                  </a:lnTo>
                                  <a:lnTo>
                                    <a:pt x="450" y="267"/>
                                  </a:lnTo>
                                  <a:lnTo>
                                    <a:pt x="447" y="332"/>
                                  </a:lnTo>
                                  <a:lnTo>
                                    <a:pt x="444" y="380"/>
                                  </a:lnTo>
                                  <a:lnTo>
                                    <a:pt x="441" y="403"/>
                                  </a:lnTo>
                                  <a:lnTo>
                                    <a:pt x="432" y="420"/>
                                  </a:lnTo>
                                  <a:lnTo>
                                    <a:pt x="418" y="429"/>
                                  </a:lnTo>
                                  <a:lnTo>
                                    <a:pt x="399" y="432"/>
                                  </a:lnTo>
                                  <a:lnTo>
                                    <a:pt x="477" y="432"/>
                                  </a:lnTo>
                                  <a:lnTo>
                                    <a:pt x="482" y="422"/>
                                  </a:lnTo>
                                  <a:lnTo>
                                    <a:pt x="488" y="382"/>
                                  </a:lnTo>
                                  <a:lnTo>
                                    <a:pt x="490" y="331"/>
                                  </a:lnTo>
                                  <a:lnTo>
                                    <a:pt x="493" y="251"/>
                                  </a:lnTo>
                                  <a:lnTo>
                                    <a:pt x="496" y="163"/>
                                  </a:lnTo>
                                  <a:lnTo>
                                    <a:pt x="500" y="45"/>
                                  </a:lnTo>
                                  <a:close/>
                                  <a:moveTo>
                                    <a:pt x="183" y="277"/>
                                  </a:moveTo>
                                  <a:lnTo>
                                    <a:pt x="119" y="277"/>
                                  </a:lnTo>
                                  <a:lnTo>
                                    <a:pt x="161" y="308"/>
                                  </a:lnTo>
                                  <a:lnTo>
                                    <a:pt x="201" y="339"/>
                                  </a:lnTo>
                                  <a:lnTo>
                                    <a:pt x="228" y="308"/>
                                  </a:lnTo>
                                  <a:lnTo>
                                    <a:pt x="188" y="281"/>
                                  </a:lnTo>
                                  <a:lnTo>
                                    <a:pt x="183" y="277"/>
                                  </a:lnTo>
                                  <a:close/>
                                  <a:moveTo>
                                    <a:pt x="182" y="95"/>
                                  </a:moveTo>
                                  <a:lnTo>
                                    <a:pt x="7" y="95"/>
                                  </a:lnTo>
                                  <a:lnTo>
                                    <a:pt x="7" y="131"/>
                                  </a:lnTo>
                                  <a:lnTo>
                                    <a:pt x="135" y="131"/>
                                  </a:lnTo>
                                  <a:lnTo>
                                    <a:pt x="104" y="176"/>
                                  </a:lnTo>
                                  <a:lnTo>
                                    <a:pt x="71" y="216"/>
                                  </a:lnTo>
                                  <a:lnTo>
                                    <a:pt x="37" y="251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4" y="293"/>
                                  </a:lnTo>
                                  <a:lnTo>
                                    <a:pt x="7" y="304"/>
                                  </a:lnTo>
                                  <a:lnTo>
                                    <a:pt x="11" y="314"/>
                                  </a:lnTo>
                                  <a:lnTo>
                                    <a:pt x="14" y="324"/>
                                  </a:lnTo>
                                  <a:lnTo>
                                    <a:pt x="31" y="310"/>
                                  </a:lnTo>
                                  <a:lnTo>
                                    <a:pt x="47" y="295"/>
                                  </a:lnTo>
                                  <a:lnTo>
                                    <a:pt x="63" y="280"/>
                                  </a:lnTo>
                                  <a:lnTo>
                                    <a:pt x="79" y="265"/>
                                  </a:lnTo>
                                  <a:lnTo>
                                    <a:pt x="181" y="265"/>
                                  </a:lnTo>
                                  <a:lnTo>
                                    <a:pt x="190" y="254"/>
                                  </a:lnTo>
                                  <a:lnTo>
                                    <a:pt x="192" y="252"/>
                                  </a:lnTo>
                                  <a:lnTo>
                                    <a:pt x="145" y="252"/>
                                  </a:lnTo>
                                  <a:lnTo>
                                    <a:pt x="128" y="240"/>
                                  </a:lnTo>
                                  <a:lnTo>
                                    <a:pt x="119" y="235"/>
                                  </a:lnTo>
                                  <a:lnTo>
                                    <a:pt x="119" y="219"/>
                                  </a:lnTo>
                                  <a:lnTo>
                                    <a:pt x="136" y="199"/>
                                  </a:lnTo>
                                  <a:lnTo>
                                    <a:pt x="151" y="177"/>
                                  </a:lnTo>
                                  <a:lnTo>
                                    <a:pt x="167" y="155"/>
                                  </a:lnTo>
                                  <a:lnTo>
                                    <a:pt x="182" y="132"/>
                                  </a:lnTo>
                                  <a:lnTo>
                                    <a:pt x="182" y="95"/>
                                  </a:lnTo>
                                  <a:close/>
                                  <a:moveTo>
                                    <a:pt x="194" y="184"/>
                                  </a:moveTo>
                                  <a:lnTo>
                                    <a:pt x="182" y="201"/>
                                  </a:lnTo>
                                  <a:lnTo>
                                    <a:pt x="170" y="218"/>
                                  </a:lnTo>
                                  <a:lnTo>
                                    <a:pt x="158" y="235"/>
                                  </a:lnTo>
                                  <a:lnTo>
                                    <a:pt x="145" y="252"/>
                                  </a:lnTo>
                                  <a:lnTo>
                                    <a:pt x="192" y="252"/>
                                  </a:lnTo>
                                  <a:lnTo>
                                    <a:pt x="204" y="237"/>
                                  </a:lnTo>
                                  <a:lnTo>
                                    <a:pt x="217" y="220"/>
                                  </a:lnTo>
                                  <a:lnTo>
                                    <a:pt x="229" y="204"/>
                                  </a:lnTo>
                                  <a:lnTo>
                                    <a:pt x="194" y="184"/>
                                  </a:lnTo>
                                  <a:close/>
                                  <a:moveTo>
                                    <a:pt x="94" y="0"/>
                                  </a:moveTo>
                                  <a:lnTo>
                                    <a:pt x="57" y="17"/>
                                  </a:lnTo>
                                  <a:lnTo>
                                    <a:pt x="67" y="32"/>
                                  </a:lnTo>
                                  <a:lnTo>
                                    <a:pt x="77" y="49"/>
                                  </a:lnTo>
                                  <a:lnTo>
                                    <a:pt x="87" y="67"/>
                                  </a:lnTo>
                                  <a:lnTo>
                                    <a:pt x="96" y="86"/>
                                  </a:lnTo>
                                  <a:lnTo>
                                    <a:pt x="135" y="67"/>
                                  </a:lnTo>
                                  <a:lnTo>
                                    <a:pt x="125" y="49"/>
                                  </a:lnTo>
                                  <a:lnTo>
                                    <a:pt x="114" y="31"/>
                                  </a:lnTo>
                                  <a:lnTo>
                                    <a:pt x="104" y="15"/>
                                  </a:lnTo>
                                  <a:lnTo>
                                    <a:pt x="94" y="0"/>
                                  </a:lnTo>
                                  <a:close/>
                                  <a:moveTo>
                                    <a:pt x="1053" y="66"/>
                                  </a:moveTo>
                                  <a:lnTo>
                                    <a:pt x="622" y="66"/>
                                  </a:lnTo>
                                  <a:lnTo>
                                    <a:pt x="622" y="108"/>
                                  </a:lnTo>
                                  <a:lnTo>
                                    <a:pt x="1053" y="108"/>
                                  </a:lnTo>
                                  <a:lnTo>
                                    <a:pt x="1053" y="66"/>
                                  </a:lnTo>
                                  <a:close/>
                                  <a:moveTo>
                                    <a:pt x="1090" y="389"/>
                                  </a:moveTo>
                                  <a:lnTo>
                                    <a:pt x="583" y="389"/>
                                  </a:lnTo>
                                  <a:lnTo>
                                    <a:pt x="583" y="430"/>
                                  </a:lnTo>
                                  <a:lnTo>
                                    <a:pt x="1090" y="430"/>
                                  </a:lnTo>
                                  <a:lnTo>
                                    <a:pt x="1090" y="3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00" name="任意多边形 1300"/>
                          <wps:cNvSpPr/>
                          <wps:spPr>
                            <a:xfrm>
                              <a:off x="2492" y="15372"/>
                              <a:ext cx="249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4" h="488">
                                  <a:moveTo>
                                    <a:pt x="335" y="83"/>
                                  </a:moveTo>
                                  <a:lnTo>
                                    <a:pt x="291" y="83"/>
                                  </a:lnTo>
                                  <a:lnTo>
                                    <a:pt x="290" y="125"/>
                                  </a:lnTo>
                                  <a:lnTo>
                                    <a:pt x="288" y="164"/>
                                  </a:lnTo>
                                  <a:lnTo>
                                    <a:pt x="286" y="201"/>
                                  </a:lnTo>
                                  <a:lnTo>
                                    <a:pt x="283" y="235"/>
                                  </a:lnTo>
                                  <a:lnTo>
                                    <a:pt x="271" y="299"/>
                                  </a:lnTo>
                                  <a:lnTo>
                                    <a:pt x="245" y="357"/>
                                  </a:lnTo>
                                  <a:lnTo>
                                    <a:pt x="205" y="409"/>
                                  </a:lnTo>
                                  <a:lnTo>
                                    <a:pt x="151" y="456"/>
                                  </a:lnTo>
                                  <a:lnTo>
                                    <a:pt x="160" y="464"/>
                                  </a:lnTo>
                                  <a:lnTo>
                                    <a:pt x="169" y="472"/>
                                  </a:lnTo>
                                  <a:lnTo>
                                    <a:pt x="177" y="480"/>
                                  </a:lnTo>
                                  <a:lnTo>
                                    <a:pt x="184" y="488"/>
                                  </a:lnTo>
                                  <a:lnTo>
                                    <a:pt x="243" y="436"/>
                                  </a:lnTo>
                                  <a:lnTo>
                                    <a:pt x="286" y="377"/>
                                  </a:lnTo>
                                  <a:lnTo>
                                    <a:pt x="314" y="311"/>
                                  </a:lnTo>
                                  <a:lnTo>
                                    <a:pt x="328" y="238"/>
                                  </a:lnTo>
                                  <a:lnTo>
                                    <a:pt x="330" y="206"/>
                                  </a:lnTo>
                                  <a:lnTo>
                                    <a:pt x="332" y="170"/>
                                  </a:lnTo>
                                  <a:lnTo>
                                    <a:pt x="334" y="129"/>
                                  </a:lnTo>
                                  <a:lnTo>
                                    <a:pt x="335" y="83"/>
                                  </a:lnTo>
                                  <a:close/>
                                  <a:moveTo>
                                    <a:pt x="181" y="265"/>
                                  </a:moveTo>
                                  <a:lnTo>
                                    <a:pt x="79" y="265"/>
                                  </a:lnTo>
                                  <a:lnTo>
                                    <a:pt x="79" y="485"/>
                                  </a:lnTo>
                                  <a:lnTo>
                                    <a:pt x="120" y="485"/>
                                  </a:lnTo>
                                  <a:lnTo>
                                    <a:pt x="120" y="277"/>
                                  </a:lnTo>
                                  <a:lnTo>
                                    <a:pt x="183" y="277"/>
                                  </a:lnTo>
                                  <a:lnTo>
                                    <a:pt x="175" y="272"/>
                                  </a:lnTo>
                                  <a:lnTo>
                                    <a:pt x="181" y="265"/>
                                  </a:lnTo>
                                  <a:close/>
                                  <a:moveTo>
                                    <a:pt x="318" y="427"/>
                                  </a:moveTo>
                                  <a:lnTo>
                                    <a:pt x="320" y="438"/>
                                  </a:lnTo>
                                  <a:lnTo>
                                    <a:pt x="322" y="449"/>
                                  </a:lnTo>
                                  <a:lnTo>
                                    <a:pt x="324" y="460"/>
                                  </a:lnTo>
                                  <a:lnTo>
                                    <a:pt x="326" y="472"/>
                                  </a:lnTo>
                                  <a:lnTo>
                                    <a:pt x="371" y="473"/>
                                  </a:lnTo>
                                  <a:lnTo>
                                    <a:pt x="404" y="473"/>
                                  </a:lnTo>
                                  <a:lnTo>
                                    <a:pt x="440" y="468"/>
                                  </a:lnTo>
                                  <a:lnTo>
                                    <a:pt x="466" y="451"/>
                                  </a:lnTo>
                                  <a:lnTo>
                                    <a:pt x="477" y="432"/>
                                  </a:lnTo>
                                  <a:lnTo>
                                    <a:pt x="399" y="432"/>
                                  </a:lnTo>
                                  <a:lnTo>
                                    <a:pt x="382" y="432"/>
                                  </a:lnTo>
                                  <a:lnTo>
                                    <a:pt x="363" y="431"/>
                                  </a:lnTo>
                                  <a:lnTo>
                                    <a:pt x="342" y="429"/>
                                  </a:lnTo>
                                  <a:lnTo>
                                    <a:pt x="318" y="427"/>
                                  </a:lnTo>
                                  <a:close/>
                                  <a:moveTo>
                                    <a:pt x="500" y="45"/>
                                  </a:moveTo>
                                  <a:lnTo>
                                    <a:pt x="207" y="45"/>
                                  </a:lnTo>
                                  <a:lnTo>
                                    <a:pt x="207" y="83"/>
                                  </a:lnTo>
                                  <a:lnTo>
                                    <a:pt x="455" y="83"/>
                                  </a:lnTo>
                                  <a:lnTo>
                                    <a:pt x="452" y="184"/>
                                  </a:lnTo>
                                  <a:lnTo>
                                    <a:pt x="450" y="267"/>
                                  </a:lnTo>
                                  <a:lnTo>
                                    <a:pt x="447" y="332"/>
                                  </a:lnTo>
                                  <a:lnTo>
                                    <a:pt x="444" y="380"/>
                                  </a:lnTo>
                                  <a:lnTo>
                                    <a:pt x="441" y="403"/>
                                  </a:lnTo>
                                  <a:lnTo>
                                    <a:pt x="432" y="420"/>
                                  </a:lnTo>
                                  <a:lnTo>
                                    <a:pt x="418" y="429"/>
                                  </a:lnTo>
                                  <a:lnTo>
                                    <a:pt x="399" y="432"/>
                                  </a:lnTo>
                                  <a:lnTo>
                                    <a:pt x="477" y="432"/>
                                  </a:lnTo>
                                  <a:lnTo>
                                    <a:pt x="482" y="422"/>
                                  </a:lnTo>
                                  <a:lnTo>
                                    <a:pt x="488" y="382"/>
                                  </a:lnTo>
                                  <a:lnTo>
                                    <a:pt x="491" y="331"/>
                                  </a:lnTo>
                                  <a:lnTo>
                                    <a:pt x="494" y="251"/>
                                  </a:lnTo>
                                  <a:lnTo>
                                    <a:pt x="497" y="163"/>
                                  </a:lnTo>
                                  <a:lnTo>
                                    <a:pt x="500" y="45"/>
                                  </a:lnTo>
                                  <a:close/>
                                  <a:moveTo>
                                    <a:pt x="183" y="277"/>
                                  </a:moveTo>
                                  <a:lnTo>
                                    <a:pt x="120" y="277"/>
                                  </a:lnTo>
                                  <a:lnTo>
                                    <a:pt x="161" y="308"/>
                                  </a:lnTo>
                                  <a:lnTo>
                                    <a:pt x="201" y="339"/>
                                  </a:lnTo>
                                  <a:lnTo>
                                    <a:pt x="228" y="308"/>
                                  </a:lnTo>
                                  <a:lnTo>
                                    <a:pt x="188" y="281"/>
                                  </a:lnTo>
                                  <a:lnTo>
                                    <a:pt x="183" y="277"/>
                                  </a:lnTo>
                                  <a:close/>
                                  <a:moveTo>
                                    <a:pt x="182" y="95"/>
                                  </a:moveTo>
                                  <a:lnTo>
                                    <a:pt x="7" y="95"/>
                                  </a:lnTo>
                                  <a:lnTo>
                                    <a:pt x="7" y="131"/>
                                  </a:lnTo>
                                  <a:lnTo>
                                    <a:pt x="135" y="131"/>
                                  </a:lnTo>
                                  <a:lnTo>
                                    <a:pt x="104" y="176"/>
                                  </a:lnTo>
                                  <a:lnTo>
                                    <a:pt x="71" y="216"/>
                                  </a:lnTo>
                                  <a:lnTo>
                                    <a:pt x="37" y="251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4" y="293"/>
                                  </a:lnTo>
                                  <a:lnTo>
                                    <a:pt x="7" y="304"/>
                                  </a:lnTo>
                                  <a:lnTo>
                                    <a:pt x="11" y="314"/>
                                  </a:lnTo>
                                  <a:lnTo>
                                    <a:pt x="14" y="324"/>
                                  </a:lnTo>
                                  <a:lnTo>
                                    <a:pt x="31" y="310"/>
                                  </a:lnTo>
                                  <a:lnTo>
                                    <a:pt x="47" y="295"/>
                                  </a:lnTo>
                                  <a:lnTo>
                                    <a:pt x="64" y="280"/>
                                  </a:lnTo>
                                  <a:lnTo>
                                    <a:pt x="79" y="265"/>
                                  </a:lnTo>
                                  <a:lnTo>
                                    <a:pt x="181" y="265"/>
                                  </a:lnTo>
                                  <a:lnTo>
                                    <a:pt x="190" y="254"/>
                                  </a:lnTo>
                                  <a:lnTo>
                                    <a:pt x="192" y="252"/>
                                  </a:lnTo>
                                  <a:lnTo>
                                    <a:pt x="145" y="252"/>
                                  </a:lnTo>
                                  <a:lnTo>
                                    <a:pt x="128" y="240"/>
                                  </a:lnTo>
                                  <a:lnTo>
                                    <a:pt x="120" y="235"/>
                                  </a:lnTo>
                                  <a:lnTo>
                                    <a:pt x="120" y="219"/>
                                  </a:lnTo>
                                  <a:lnTo>
                                    <a:pt x="136" y="199"/>
                                  </a:lnTo>
                                  <a:lnTo>
                                    <a:pt x="152" y="177"/>
                                  </a:lnTo>
                                  <a:lnTo>
                                    <a:pt x="167" y="155"/>
                                  </a:lnTo>
                                  <a:lnTo>
                                    <a:pt x="182" y="132"/>
                                  </a:lnTo>
                                  <a:lnTo>
                                    <a:pt x="182" y="95"/>
                                  </a:lnTo>
                                  <a:close/>
                                  <a:moveTo>
                                    <a:pt x="194" y="184"/>
                                  </a:moveTo>
                                  <a:lnTo>
                                    <a:pt x="182" y="201"/>
                                  </a:lnTo>
                                  <a:lnTo>
                                    <a:pt x="170" y="218"/>
                                  </a:lnTo>
                                  <a:lnTo>
                                    <a:pt x="158" y="235"/>
                                  </a:lnTo>
                                  <a:lnTo>
                                    <a:pt x="145" y="252"/>
                                  </a:lnTo>
                                  <a:lnTo>
                                    <a:pt x="192" y="252"/>
                                  </a:lnTo>
                                  <a:lnTo>
                                    <a:pt x="204" y="237"/>
                                  </a:lnTo>
                                  <a:lnTo>
                                    <a:pt x="217" y="220"/>
                                  </a:lnTo>
                                  <a:lnTo>
                                    <a:pt x="229" y="204"/>
                                  </a:lnTo>
                                  <a:lnTo>
                                    <a:pt x="194" y="184"/>
                                  </a:lnTo>
                                  <a:close/>
                                  <a:moveTo>
                                    <a:pt x="94" y="0"/>
                                  </a:moveTo>
                                  <a:lnTo>
                                    <a:pt x="57" y="17"/>
                                  </a:lnTo>
                                  <a:lnTo>
                                    <a:pt x="67" y="32"/>
                                  </a:lnTo>
                                  <a:lnTo>
                                    <a:pt x="77" y="49"/>
                                  </a:lnTo>
                                  <a:lnTo>
                                    <a:pt x="87" y="67"/>
                                  </a:lnTo>
                                  <a:lnTo>
                                    <a:pt x="96" y="86"/>
                                  </a:lnTo>
                                  <a:lnTo>
                                    <a:pt x="135" y="67"/>
                                  </a:lnTo>
                                  <a:lnTo>
                                    <a:pt x="125" y="49"/>
                                  </a:lnTo>
                                  <a:lnTo>
                                    <a:pt x="114" y="31"/>
                                  </a:lnTo>
                                  <a:lnTo>
                                    <a:pt x="104" y="15"/>
                                  </a:lnTo>
                                  <a:lnTo>
                                    <a:pt x="94" y="0"/>
                                  </a:lnTo>
                                  <a:close/>
                                  <a:moveTo>
                                    <a:pt x="1058" y="52"/>
                                  </a:moveTo>
                                  <a:lnTo>
                                    <a:pt x="616" y="52"/>
                                  </a:lnTo>
                                  <a:lnTo>
                                    <a:pt x="616" y="94"/>
                                  </a:lnTo>
                                  <a:lnTo>
                                    <a:pt x="1058" y="94"/>
                                  </a:lnTo>
                                  <a:lnTo>
                                    <a:pt x="1058" y="52"/>
                                  </a:lnTo>
                                  <a:close/>
                                  <a:moveTo>
                                    <a:pt x="1093" y="409"/>
                                  </a:moveTo>
                                  <a:lnTo>
                                    <a:pt x="583" y="409"/>
                                  </a:lnTo>
                                  <a:lnTo>
                                    <a:pt x="583" y="451"/>
                                  </a:lnTo>
                                  <a:lnTo>
                                    <a:pt x="1093" y="451"/>
                                  </a:lnTo>
                                  <a:lnTo>
                                    <a:pt x="1093" y="409"/>
                                  </a:lnTo>
                                  <a:close/>
                                  <a:moveTo>
                                    <a:pt x="1035" y="221"/>
                                  </a:moveTo>
                                  <a:lnTo>
                                    <a:pt x="640" y="221"/>
                                  </a:lnTo>
                                  <a:lnTo>
                                    <a:pt x="640" y="263"/>
                                  </a:lnTo>
                                  <a:lnTo>
                                    <a:pt x="1035" y="263"/>
                                  </a:lnTo>
                                  <a:lnTo>
                                    <a:pt x="1035" y="2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01" name="任意多边形 1301"/>
                          <wps:cNvSpPr/>
                          <wps:spPr>
                            <a:xfrm>
                              <a:off x="2977" y="15372"/>
                              <a:ext cx="244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2" h="488">
                                  <a:moveTo>
                                    <a:pt x="336" y="83"/>
                                  </a:moveTo>
                                  <a:lnTo>
                                    <a:pt x="292" y="83"/>
                                  </a:lnTo>
                                  <a:lnTo>
                                    <a:pt x="291" y="125"/>
                                  </a:lnTo>
                                  <a:lnTo>
                                    <a:pt x="289" y="164"/>
                                  </a:lnTo>
                                  <a:lnTo>
                                    <a:pt x="287" y="201"/>
                                  </a:lnTo>
                                  <a:lnTo>
                                    <a:pt x="284" y="235"/>
                                  </a:lnTo>
                                  <a:lnTo>
                                    <a:pt x="272" y="299"/>
                                  </a:lnTo>
                                  <a:lnTo>
                                    <a:pt x="246" y="357"/>
                                  </a:lnTo>
                                  <a:lnTo>
                                    <a:pt x="206" y="409"/>
                                  </a:lnTo>
                                  <a:lnTo>
                                    <a:pt x="151" y="456"/>
                                  </a:lnTo>
                                  <a:lnTo>
                                    <a:pt x="161" y="464"/>
                                  </a:lnTo>
                                  <a:lnTo>
                                    <a:pt x="170" y="472"/>
                                  </a:lnTo>
                                  <a:lnTo>
                                    <a:pt x="178" y="480"/>
                                  </a:lnTo>
                                  <a:lnTo>
                                    <a:pt x="185" y="488"/>
                                  </a:lnTo>
                                  <a:lnTo>
                                    <a:pt x="244" y="436"/>
                                  </a:lnTo>
                                  <a:lnTo>
                                    <a:pt x="287" y="377"/>
                                  </a:lnTo>
                                  <a:lnTo>
                                    <a:pt x="315" y="311"/>
                                  </a:lnTo>
                                  <a:lnTo>
                                    <a:pt x="328" y="238"/>
                                  </a:lnTo>
                                  <a:lnTo>
                                    <a:pt x="331" y="206"/>
                                  </a:lnTo>
                                  <a:lnTo>
                                    <a:pt x="333" y="170"/>
                                  </a:lnTo>
                                  <a:lnTo>
                                    <a:pt x="335" y="129"/>
                                  </a:lnTo>
                                  <a:lnTo>
                                    <a:pt x="336" y="83"/>
                                  </a:lnTo>
                                  <a:close/>
                                  <a:moveTo>
                                    <a:pt x="182" y="265"/>
                                  </a:moveTo>
                                  <a:lnTo>
                                    <a:pt x="80" y="265"/>
                                  </a:lnTo>
                                  <a:lnTo>
                                    <a:pt x="80" y="485"/>
                                  </a:lnTo>
                                  <a:lnTo>
                                    <a:pt x="120" y="485"/>
                                  </a:lnTo>
                                  <a:lnTo>
                                    <a:pt x="120" y="277"/>
                                  </a:lnTo>
                                  <a:lnTo>
                                    <a:pt x="184" y="277"/>
                                  </a:lnTo>
                                  <a:lnTo>
                                    <a:pt x="176" y="272"/>
                                  </a:lnTo>
                                  <a:lnTo>
                                    <a:pt x="182" y="265"/>
                                  </a:lnTo>
                                  <a:close/>
                                  <a:moveTo>
                                    <a:pt x="318" y="427"/>
                                  </a:moveTo>
                                  <a:lnTo>
                                    <a:pt x="321" y="438"/>
                                  </a:lnTo>
                                  <a:lnTo>
                                    <a:pt x="323" y="449"/>
                                  </a:lnTo>
                                  <a:lnTo>
                                    <a:pt x="325" y="460"/>
                                  </a:lnTo>
                                  <a:lnTo>
                                    <a:pt x="327" y="472"/>
                                  </a:lnTo>
                                  <a:lnTo>
                                    <a:pt x="372" y="473"/>
                                  </a:lnTo>
                                  <a:lnTo>
                                    <a:pt x="404" y="473"/>
                                  </a:lnTo>
                                  <a:lnTo>
                                    <a:pt x="441" y="468"/>
                                  </a:lnTo>
                                  <a:lnTo>
                                    <a:pt x="467" y="451"/>
                                  </a:lnTo>
                                  <a:lnTo>
                                    <a:pt x="478" y="432"/>
                                  </a:lnTo>
                                  <a:lnTo>
                                    <a:pt x="400" y="432"/>
                                  </a:lnTo>
                                  <a:lnTo>
                                    <a:pt x="383" y="432"/>
                                  </a:lnTo>
                                  <a:lnTo>
                                    <a:pt x="364" y="431"/>
                                  </a:lnTo>
                                  <a:lnTo>
                                    <a:pt x="342" y="429"/>
                                  </a:lnTo>
                                  <a:lnTo>
                                    <a:pt x="318" y="427"/>
                                  </a:lnTo>
                                  <a:close/>
                                  <a:moveTo>
                                    <a:pt x="501" y="45"/>
                                  </a:moveTo>
                                  <a:lnTo>
                                    <a:pt x="207" y="45"/>
                                  </a:lnTo>
                                  <a:lnTo>
                                    <a:pt x="207" y="83"/>
                                  </a:lnTo>
                                  <a:lnTo>
                                    <a:pt x="456" y="83"/>
                                  </a:lnTo>
                                  <a:lnTo>
                                    <a:pt x="453" y="184"/>
                                  </a:lnTo>
                                  <a:lnTo>
                                    <a:pt x="450" y="267"/>
                                  </a:lnTo>
                                  <a:lnTo>
                                    <a:pt x="448" y="332"/>
                                  </a:lnTo>
                                  <a:lnTo>
                                    <a:pt x="445" y="380"/>
                                  </a:lnTo>
                                  <a:lnTo>
                                    <a:pt x="441" y="403"/>
                                  </a:lnTo>
                                  <a:lnTo>
                                    <a:pt x="433" y="420"/>
                                  </a:lnTo>
                                  <a:lnTo>
                                    <a:pt x="419" y="429"/>
                                  </a:lnTo>
                                  <a:lnTo>
                                    <a:pt x="400" y="432"/>
                                  </a:lnTo>
                                  <a:lnTo>
                                    <a:pt x="478" y="432"/>
                                  </a:lnTo>
                                  <a:lnTo>
                                    <a:pt x="483" y="422"/>
                                  </a:lnTo>
                                  <a:lnTo>
                                    <a:pt x="489" y="382"/>
                                  </a:lnTo>
                                  <a:lnTo>
                                    <a:pt x="491" y="331"/>
                                  </a:lnTo>
                                  <a:lnTo>
                                    <a:pt x="494" y="251"/>
                                  </a:lnTo>
                                  <a:lnTo>
                                    <a:pt x="497" y="163"/>
                                  </a:lnTo>
                                  <a:lnTo>
                                    <a:pt x="501" y="45"/>
                                  </a:lnTo>
                                  <a:close/>
                                  <a:moveTo>
                                    <a:pt x="184" y="277"/>
                                  </a:moveTo>
                                  <a:lnTo>
                                    <a:pt x="120" y="277"/>
                                  </a:lnTo>
                                  <a:lnTo>
                                    <a:pt x="161" y="308"/>
                                  </a:lnTo>
                                  <a:lnTo>
                                    <a:pt x="202" y="339"/>
                                  </a:lnTo>
                                  <a:lnTo>
                                    <a:pt x="229" y="308"/>
                                  </a:lnTo>
                                  <a:lnTo>
                                    <a:pt x="189" y="281"/>
                                  </a:lnTo>
                                  <a:lnTo>
                                    <a:pt x="184" y="277"/>
                                  </a:lnTo>
                                  <a:close/>
                                  <a:moveTo>
                                    <a:pt x="183" y="95"/>
                                  </a:moveTo>
                                  <a:lnTo>
                                    <a:pt x="8" y="95"/>
                                  </a:lnTo>
                                  <a:lnTo>
                                    <a:pt x="8" y="131"/>
                                  </a:lnTo>
                                  <a:lnTo>
                                    <a:pt x="136" y="131"/>
                                  </a:lnTo>
                                  <a:lnTo>
                                    <a:pt x="105" y="176"/>
                                  </a:lnTo>
                                  <a:lnTo>
                                    <a:pt x="72" y="216"/>
                                  </a:lnTo>
                                  <a:lnTo>
                                    <a:pt x="37" y="251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4" y="293"/>
                                  </a:lnTo>
                                  <a:lnTo>
                                    <a:pt x="8" y="304"/>
                                  </a:lnTo>
                                  <a:lnTo>
                                    <a:pt x="12" y="314"/>
                                  </a:lnTo>
                                  <a:lnTo>
                                    <a:pt x="15" y="324"/>
                                  </a:lnTo>
                                  <a:lnTo>
                                    <a:pt x="32" y="310"/>
                                  </a:lnTo>
                                  <a:lnTo>
                                    <a:pt x="48" y="295"/>
                                  </a:lnTo>
                                  <a:lnTo>
                                    <a:pt x="64" y="280"/>
                                  </a:lnTo>
                                  <a:lnTo>
                                    <a:pt x="80" y="265"/>
                                  </a:lnTo>
                                  <a:lnTo>
                                    <a:pt x="182" y="265"/>
                                  </a:lnTo>
                                  <a:lnTo>
                                    <a:pt x="191" y="254"/>
                                  </a:lnTo>
                                  <a:lnTo>
                                    <a:pt x="193" y="252"/>
                                  </a:lnTo>
                                  <a:lnTo>
                                    <a:pt x="146" y="252"/>
                                  </a:lnTo>
                                  <a:lnTo>
                                    <a:pt x="129" y="240"/>
                                  </a:lnTo>
                                  <a:lnTo>
                                    <a:pt x="120" y="235"/>
                                  </a:lnTo>
                                  <a:lnTo>
                                    <a:pt x="120" y="219"/>
                                  </a:lnTo>
                                  <a:lnTo>
                                    <a:pt x="137" y="199"/>
                                  </a:lnTo>
                                  <a:lnTo>
                                    <a:pt x="152" y="177"/>
                                  </a:lnTo>
                                  <a:lnTo>
                                    <a:pt x="168" y="155"/>
                                  </a:lnTo>
                                  <a:lnTo>
                                    <a:pt x="183" y="132"/>
                                  </a:lnTo>
                                  <a:lnTo>
                                    <a:pt x="183" y="95"/>
                                  </a:lnTo>
                                  <a:close/>
                                  <a:moveTo>
                                    <a:pt x="195" y="184"/>
                                  </a:moveTo>
                                  <a:lnTo>
                                    <a:pt x="183" y="201"/>
                                  </a:lnTo>
                                  <a:lnTo>
                                    <a:pt x="171" y="218"/>
                                  </a:lnTo>
                                  <a:lnTo>
                                    <a:pt x="159" y="235"/>
                                  </a:lnTo>
                                  <a:lnTo>
                                    <a:pt x="146" y="252"/>
                                  </a:lnTo>
                                  <a:lnTo>
                                    <a:pt x="193" y="252"/>
                                  </a:lnTo>
                                  <a:lnTo>
                                    <a:pt x="205" y="237"/>
                                  </a:lnTo>
                                  <a:lnTo>
                                    <a:pt x="218" y="220"/>
                                  </a:lnTo>
                                  <a:lnTo>
                                    <a:pt x="230" y="204"/>
                                  </a:lnTo>
                                  <a:lnTo>
                                    <a:pt x="195" y="184"/>
                                  </a:lnTo>
                                  <a:close/>
                                  <a:moveTo>
                                    <a:pt x="95" y="0"/>
                                  </a:moveTo>
                                  <a:lnTo>
                                    <a:pt x="58" y="17"/>
                                  </a:lnTo>
                                  <a:lnTo>
                                    <a:pt x="68" y="32"/>
                                  </a:lnTo>
                                  <a:lnTo>
                                    <a:pt x="78" y="49"/>
                                  </a:lnTo>
                                  <a:lnTo>
                                    <a:pt x="87" y="67"/>
                                  </a:lnTo>
                                  <a:lnTo>
                                    <a:pt x="97" y="86"/>
                                  </a:lnTo>
                                  <a:lnTo>
                                    <a:pt x="136" y="67"/>
                                  </a:lnTo>
                                  <a:lnTo>
                                    <a:pt x="125" y="49"/>
                                  </a:lnTo>
                                  <a:lnTo>
                                    <a:pt x="115" y="31"/>
                                  </a:lnTo>
                                  <a:lnTo>
                                    <a:pt x="105" y="15"/>
                                  </a:lnTo>
                                  <a:lnTo>
                                    <a:pt x="95" y="0"/>
                                  </a:lnTo>
                                  <a:close/>
                                  <a:moveTo>
                                    <a:pt x="1072" y="39"/>
                                  </a:moveTo>
                                  <a:lnTo>
                                    <a:pt x="617" y="39"/>
                                  </a:lnTo>
                                  <a:lnTo>
                                    <a:pt x="617" y="486"/>
                                  </a:lnTo>
                                  <a:lnTo>
                                    <a:pt x="661" y="486"/>
                                  </a:lnTo>
                                  <a:lnTo>
                                    <a:pt x="661" y="456"/>
                                  </a:lnTo>
                                  <a:lnTo>
                                    <a:pt x="1072" y="456"/>
                                  </a:lnTo>
                                  <a:lnTo>
                                    <a:pt x="1072" y="418"/>
                                  </a:lnTo>
                                  <a:lnTo>
                                    <a:pt x="661" y="418"/>
                                  </a:lnTo>
                                  <a:lnTo>
                                    <a:pt x="661" y="78"/>
                                  </a:lnTo>
                                  <a:lnTo>
                                    <a:pt x="1072" y="78"/>
                                  </a:lnTo>
                                  <a:lnTo>
                                    <a:pt x="1072" y="39"/>
                                  </a:lnTo>
                                  <a:close/>
                                  <a:moveTo>
                                    <a:pt x="1072" y="456"/>
                                  </a:moveTo>
                                  <a:lnTo>
                                    <a:pt x="1027" y="456"/>
                                  </a:lnTo>
                                  <a:lnTo>
                                    <a:pt x="1027" y="486"/>
                                  </a:lnTo>
                                  <a:lnTo>
                                    <a:pt x="1072" y="486"/>
                                  </a:lnTo>
                                  <a:lnTo>
                                    <a:pt x="1072" y="456"/>
                                  </a:lnTo>
                                  <a:close/>
                                  <a:moveTo>
                                    <a:pt x="1072" y="78"/>
                                  </a:moveTo>
                                  <a:lnTo>
                                    <a:pt x="1027" y="78"/>
                                  </a:lnTo>
                                  <a:lnTo>
                                    <a:pt x="1027" y="418"/>
                                  </a:lnTo>
                                  <a:lnTo>
                                    <a:pt x="1072" y="418"/>
                                  </a:lnTo>
                                  <a:lnTo>
                                    <a:pt x="1072" y="78"/>
                                  </a:lnTo>
                                  <a:close/>
                                  <a:moveTo>
                                    <a:pt x="806" y="78"/>
                                  </a:moveTo>
                                  <a:lnTo>
                                    <a:pt x="763" y="78"/>
                                  </a:lnTo>
                                  <a:lnTo>
                                    <a:pt x="762" y="139"/>
                                  </a:lnTo>
                                  <a:lnTo>
                                    <a:pt x="759" y="186"/>
                                  </a:lnTo>
                                  <a:lnTo>
                                    <a:pt x="754" y="221"/>
                                  </a:lnTo>
                                  <a:lnTo>
                                    <a:pt x="748" y="244"/>
                                  </a:lnTo>
                                  <a:lnTo>
                                    <a:pt x="738" y="267"/>
                                  </a:lnTo>
                                  <a:lnTo>
                                    <a:pt x="720" y="289"/>
                                  </a:lnTo>
                                  <a:lnTo>
                                    <a:pt x="695" y="310"/>
                                  </a:lnTo>
                                  <a:lnTo>
                                    <a:pt x="663" y="330"/>
                                  </a:lnTo>
                                  <a:lnTo>
                                    <a:pt x="672" y="338"/>
                                  </a:lnTo>
                                  <a:lnTo>
                                    <a:pt x="681" y="346"/>
                                  </a:lnTo>
                                  <a:lnTo>
                                    <a:pt x="689" y="354"/>
                                  </a:lnTo>
                                  <a:lnTo>
                                    <a:pt x="696" y="362"/>
                                  </a:lnTo>
                                  <a:lnTo>
                                    <a:pt x="730" y="338"/>
                                  </a:lnTo>
                                  <a:lnTo>
                                    <a:pt x="757" y="314"/>
                                  </a:lnTo>
                                  <a:lnTo>
                                    <a:pt x="776" y="288"/>
                                  </a:lnTo>
                                  <a:lnTo>
                                    <a:pt x="789" y="261"/>
                                  </a:lnTo>
                                  <a:lnTo>
                                    <a:pt x="796" y="233"/>
                                  </a:lnTo>
                                  <a:lnTo>
                                    <a:pt x="801" y="193"/>
                                  </a:lnTo>
                                  <a:lnTo>
                                    <a:pt x="805" y="142"/>
                                  </a:lnTo>
                                  <a:lnTo>
                                    <a:pt x="806" y="78"/>
                                  </a:lnTo>
                                  <a:close/>
                                  <a:moveTo>
                                    <a:pt x="925" y="78"/>
                                  </a:moveTo>
                                  <a:lnTo>
                                    <a:pt x="882" y="78"/>
                                  </a:lnTo>
                                  <a:lnTo>
                                    <a:pt x="882" y="264"/>
                                  </a:lnTo>
                                  <a:lnTo>
                                    <a:pt x="886" y="290"/>
                                  </a:lnTo>
                                  <a:lnTo>
                                    <a:pt x="899" y="309"/>
                                  </a:lnTo>
                                  <a:lnTo>
                                    <a:pt x="921" y="320"/>
                                  </a:lnTo>
                                  <a:lnTo>
                                    <a:pt x="952" y="324"/>
                                  </a:lnTo>
                                  <a:lnTo>
                                    <a:pt x="1013" y="324"/>
                                  </a:lnTo>
                                  <a:lnTo>
                                    <a:pt x="1020" y="284"/>
                                  </a:lnTo>
                                  <a:lnTo>
                                    <a:pt x="959" y="284"/>
                                  </a:lnTo>
                                  <a:lnTo>
                                    <a:pt x="944" y="283"/>
                                  </a:lnTo>
                                  <a:lnTo>
                                    <a:pt x="933" y="278"/>
                                  </a:lnTo>
                                  <a:lnTo>
                                    <a:pt x="927" y="270"/>
                                  </a:lnTo>
                                  <a:lnTo>
                                    <a:pt x="925" y="259"/>
                                  </a:lnTo>
                                  <a:lnTo>
                                    <a:pt x="925" y="78"/>
                                  </a:lnTo>
                                  <a:close/>
                                  <a:moveTo>
                                    <a:pt x="1021" y="283"/>
                                  </a:moveTo>
                                  <a:lnTo>
                                    <a:pt x="1003" y="284"/>
                                  </a:lnTo>
                                  <a:lnTo>
                                    <a:pt x="959" y="284"/>
                                  </a:lnTo>
                                  <a:lnTo>
                                    <a:pt x="1020" y="284"/>
                                  </a:lnTo>
                                  <a:lnTo>
                                    <a:pt x="1021" y="2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02" name="任意多边形 1302"/>
                          <wps:cNvSpPr/>
                          <wps:spPr>
                            <a:xfrm>
                              <a:off x="3465" y="15372"/>
                              <a:ext cx="250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1" h="488">
                                  <a:moveTo>
                                    <a:pt x="336" y="83"/>
                                  </a:moveTo>
                                  <a:lnTo>
                                    <a:pt x="291" y="83"/>
                                  </a:lnTo>
                                  <a:lnTo>
                                    <a:pt x="290" y="125"/>
                                  </a:lnTo>
                                  <a:lnTo>
                                    <a:pt x="288" y="164"/>
                                  </a:lnTo>
                                  <a:lnTo>
                                    <a:pt x="286" y="201"/>
                                  </a:lnTo>
                                  <a:lnTo>
                                    <a:pt x="283" y="235"/>
                                  </a:lnTo>
                                  <a:lnTo>
                                    <a:pt x="271" y="299"/>
                                  </a:lnTo>
                                  <a:lnTo>
                                    <a:pt x="245" y="357"/>
                                  </a:lnTo>
                                  <a:lnTo>
                                    <a:pt x="205" y="409"/>
                                  </a:lnTo>
                                  <a:lnTo>
                                    <a:pt x="151" y="456"/>
                                  </a:lnTo>
                                  <a:lnTo>
                                    <a:pt x="160" y="464"/>
                                  </a:lnTo>
                                  <a:lnTo>
                                    <a:pt x="169" y="472"/>
                                  </a:lnTo>
                                  <a:lnTo>
                                    <a:pt x="177" y="480"/>
                                  </a:lnTo>
                                  <a:lnTo>
                                    <a:pt x="184" y="488"/>
                                  </a:lnTo>
                                  <a:lnTo>
                                    <a:pt x="243" y="436"/>
                                  </a:lnTo>
                                  <a:lnTo>
                                    <a:pt x="286" y="377"/>
                                  </a:lnTo>
                                  <a:lnTo>
                                    <a:pt x="314" y="311"/>
                                  </a:lnTo>
                                  <a:lnTo>
                                    <a:pt x="328" y="238"/>
                                  </a:lnTo>
                                  <a:lnTo>
                                    <a:pt x="330" y="206"/>
                                  </a:lnTo>
                                  <a:lnTo>
                                    <a:pt x="332" y="170"/>
                                  </a:lnTo>
                                  <a:lnTo>
                                    <a:pt x="334" y="129"/>
                                  </a:lnTo>
                                  <a:lnTo>
                                    <a:pt x="336" y="83"/>
                                  </a:lnTo>
                                  <a:close/>
                                  <a:moveTo>
                                    <a:pt x="181" y="265"/>
                                  </a:moveTo>
                                  <a:lnTo>
                                    <a:pt x="79" y="265"/>
                                  </a:lnTo>
                                  <a:lnTo>
                                    <a:pt x="79" y="485"/>
                                  </a:lnTo>
                                  <a:lnTo>
                                    <a:pt x="120" y="485"/>
                                  </a:lnTo>
                                  <a:lnTo>
                                    <a:pt x="120" y="277"/>
                                  </a:lnTo>
                                  <a:lnTo>
                                    <a:pt x="183" y="277"/>
                                  </a:lnTo>
                                  <a:lnTo>
                                    <a:pt x="175" y="272"/>
                                  </a:lnTo>
                                  <a:lnTo>
                                    <a:pt x="181" y="265"/>
                                  </a:lnTo>
                                  <a:close/>
                                  <a:moveTo>
                                    <a:pt x="318" y="427"/>
                                  </a:moveTo>
                                  <a:lnTo>
                                    <a:pt x="320" y="438"/>
                                  </a:lnTo>
                                  <a:lnTo>
                                    <a:pt x="322" y="449"/>
                                  </a:lnTo>
                                  <a:lnTo>
                                    <a:pt x="324" y="460"/>
                                  </a:lnTo>
                                  <a:lnTo>
                                    <a:pt x="326" y="472"/>
                                  </a:lnTo>
                                  <a:lnTo>
                                    <a:pt x="371" y="473"/>
                                  </a:lnTo>
                                  <a:lnTo>
                                    <a:pt x="404" y="473"/>
                                  </a:lnTo>
                                  <a:lnTo>
                                    <a:pt x="440" y="468"/>
                                  </a:lnTo>
                                  <a:lnTo>
                                    <a:pt x="466" y="451"/>
                                  </a:lnTo>
                                  <a:lnTo>
                                    <a:pt x="477" y="432"/>
                                  </a:lnTo>
                                  <a:lnTo>
                                    <a:pt x="399" y="432"/>
                                  </a:lnTo>
                                  <a:lnTo>
                                    <a:pt x="382" y="432"/>
                                  </a:lnTo>
                                  <a:lnTo>
                                    <a:pt x="363" y="431"/>
                                  </a:lnTo>
                                  <a:lnTo>
                                    <a:pt x="342" y="429"/>
                                  </a:lnTo>
                                  <a:lnTo>
                                    <a:pt x="318" y="427"/>
                                  </a:lnTo>
                                  <a:close/>
                                  <a:moveTo>
                                    <a:pt x="500" y="45"/>
                                  </a:moveTo>
                                  <a:lnTo>
                                    <a:pt x="207" y="45"/>
                                  </a:lnTo>
                                  <a:lnTo>
                                    <a:pt x="207" y="83"/>
                                  </a:lnTo>
                                  <a:lnTo>
                                    <a:pt x="455" y="83"/>
                                  </a:lnTo>
                                  <a:lnTo>
                                    <a:pt x="453" y="184"/>
                                  </a:lnTo>
                                  <a:lnTo>
                                    <a:pt x="450" y="267"/>
                                  </a:lnTo>
                                  <a:lnTo>
                                    <a:pt x="447" y="332"/>
                                  </a:lnTo>
                                  <a:lnTo>
                                    <a:pt x="444" y="380"/>
                                  </a:lnTo>
                                  <a:lnTo>
                                    <a:pt x="441" y="403"/>
                                  </a:lnTo>
                                  <a:lnTo>
                                    <a:pt x="432" y="420"/>
                                  </a:lnTo>
                                  <a:lnTo>
                                    <a:pt x="418" y="429"/>
                                  </a:lnTo>
                                  <a:lnTo>
                                    <a:pt x="399" y="432"/>
                                  </a:lnTo>
                                  <a:lnTo>
                                    <a:pt x="477" y="432"/>
                                  </a:lnTo>
                                  <a:lnTo>
                                    <a:pt x="482" y="422"/>
                                  </a:lnTo>
                                  <a:lnTo>
                                    <a:pt x="488" y="382"/>
                                  </a:lnTo>
                                  <a:lnTo>
                                    <a:pt x="491" y="331"/>
                                  </a:lnTo>
                                  <a:lnTo>
                                    <a:pt x="494" y="251"/>
                                  </a:lnTo>
                                  <a:lnTo>
                                    <a:pt x="497" y="163"/>
                                  </a:lnTo>
                                  <a:lnTo>
                                    <a:pt x="500" y="45"/>
                                  </a:lnTo>
                                  <a:close/>
                                  <a:moveTo>
                                    <a:pt x="183" y="277"/>
                                  </a:moveTo>
                                  <a:lnTo>
                                    <a:pt x="120" y="277"/>
                                  </a:lnTo>
                                  <a:lnTo>
                                    <a:pt x="161" y="308"/>
                                  </a:lnTo>
                                  <a:lnTo>
                                    <a:pt x="201" y="339"/>
                                  </a:lnTo>
                                  <a:lnTo>
                                    <a:pt x="228" y="308"/>
                                  </a:lnTo>
                                  <a:lnTo>
                                    <a:pt x="188" y="281"/>
                                  </a:lnTo>
                                  <a:lnTo>
                                    <a:pt x="183" y="277"/>
                                  </a:lnTo>
                                  <a:close/>
                                  <a:moveTo>
                                    <a:pt x="182" y="95"/>
                                  </a:moveTo>
                                  <a:lnTo>
                                    <a:pt x="7" y="95"/>
                                  </a:lnTo>
                                  <a:lnTo>
                                    <a:pt x="7" y="131"/>
                                  </a:lnTo>
                                  <a:lnTo>
                                    <a:pt x="135" y="131"/>
                                  </a:lnTo>
                                  <a:lnTo>
                                    <a:pt x="104" y="176"/>
                                  </a:lnTo>
                                  <a:lnTo>
                                    <a:pt x="71" y="216"/>
                                  </a:lnTo>
                                  <a:lnTo>
                                    <a:pt x="37" y="251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4" y="293"/>
                                  </a:lnTo>
                                  <a:lnTo>
                                    <a:pt x="7" y="304"/>
                                  </a:lnTo>
                                  <a:lnTo>
                                    <a:pt x="11" y="314"/>
                                  </a:lnTo>
                                  <a:lnTo>
                                    <a:pt x="14" y="324"/>
                                  </a:lnTo>
                                  <a:lnTo>
                                    <a:pt x="31" y="310"/>
                                  </a:lnTo>
                                  <a:lnTo>
                                    <a:pt x="47" y="295"/>
                                  </a:lnTo>
                                  <a:lnTo>
                                    <a:pt x="64" y="280"/>
                                  </a:lnTo>
                                  <a:lnTo>
                                    <a:pt x="79" y="265"/>
                                  </a:lnTo>
                                  <a:lnTo>
                                    <a:pt x="181" y="265"/>
                                  </a:lnTo>
                                  <a:lnTo>
                                    <a:pt x="190" y="254"/>
                                  </a:lnTo>
                                  <a:lnTo>
                                    <a:pt x="192" y="252"/>
                                  </a:lnTo>
                                  <a:lnTo>
                                    <a:pt x="145" y="252"/>
                                  </a:lnTo>
                                  <a:lnTo>
                                    <a:pt x="128" y="240"/>
                                  </a:lnTo>
                                  <a:lnTo>
                                    <a:pt x="120" y="235"/>
                                  </a:lnTo>
                                  <a:lnTo>
                                    <a:pt x="120" y="219"/>
                                  </a:lnTo>
                                  <a:lnTo>
                                    <a:pt x="136" y="199"/>
                                  </a:lnTo>
                                  <a:lnTo>
                                    <a:pt x="152" y="177"/>
                                  </a:lnTo>
                                  <a:lnTo>
                                    <a:pt x="167" y="155"/>
                                  </a:lnTo>
                                  <a:lnTo>
                                    <a:pt x="182" y="132"/>
                                  </a:lnTo>
                                  <a:lnTo>
                                    <a:pt x="182" y="95"/>
                                  </a:lnTo>
                                  <a:close/>
                                  <a:moveTo>
                                    <a:pt x="194" y="184"/>
                                  </a:moveTo>
                                  <a:lnTo>
                                    <a:pt x="182" y="201"/>
                                  </a:lnTo>
                                  <a:lnTo>
                                    <a:pt x="170" y="218"/>
                                  </a:lnTo>
                                  <a:lnTo>
                                    <a:pt x="158" y="235"/>
                                  </a:lnTo>
                                  <a:lnTo>
                                    <a:pt x="145" y="252"/>
                                  </a:lnTo>
                                  <a:lnTo>
                                    <a:pt x="192" y="252"/>
                                  </a:lnTo>
                                  <a:lnTo>
                                    <a:pt x="204" y="237"/>
                                  </a:lnTo>
                                  <a:lnTo>
                                    <a:pt x="217" y="220"/>
                                  </a:lnTo>
                                  <a:lnTo>
                                    <a:pt x="229" y="204"/>
                                  </a:lnTo>
                                  <a:lnTo>
                                    <a:pt x="194" y="184"/>
                                  </a:lnTo>
                                  <a:close/>
                                  <a:moveTo>
                                    <a:pt x="94" y="0"/>
                                  </a:moveTo>
                                  <a:lnTo>
                                    <a:pt x="57" y="17"/>
                                  </a:lnTo>
                                  <a:lnTo>
                                    <a:pt x="67" y="32"/>
                                  </a:lnTo>
                                  <a:lnTo>
                                    <a:pt x="77" y="49"/>
                                  </a:lnTo>
                                  <a:lnTo>
                                    <a:pt x="87" y="67"/>
                                  </a:lnTo>
                                  <a:lnTo>
                                    <a:pt x="96" y="86"/>
                                  </a:lnTo>
                                  <a:lnTo>
                                    <a:pt x="135" y="67"/>
                                  </a:lnTo>
                                  <a:lnTo>
                                    <a:pt x="125" y="49"/>
                                  </a:lnTo>
                                  <a:lnTo>
                                    <a:pt x="114" y="31"/>
                                  </a:lnTo>
                                  <a:lnTo>
                                    <a:pt x="104" y="15"/>
                                  </a:lnTo>
                                  <a:lnTo>
                                    <a:pt x="94" y="0"/>
                                  </a:lnTo>
                                  <a:close/>
                                  <a:moveTo>
                                    <a:pt x="1100" y="425"/>
                                  </a:moveTo>
                                  <a:lnTo>
                                    <a:pt x="578" y="425"/>
                                  </a:lnTo>
                                  <a:lnTo>
                                    <a:pt x="578" y="462"/>
                                  </a:lnTo>
                                  <a:lnTo>
                                    <a:pt x="1100" y="462"/>
                                  </a:lnTo>
                                  <a:lnTo>
                                    <a:pt x="1100" y="425"/>
                                  </a:lnTo>
                                  <a:close/>
                                  <a:moveTo>
                                    <a:pt x="776" y="232"/>
                                  </a:moveTo>
                                  <a:lnTo>
                                    <a:pt x="731" y="232"/>
                                  </a:lnTo>
                                  <a:lnTo>
                                    <a:pt x="701" y="425"/>
                                  </a:lnTo>
                                  <a:lnTo>
                                    <a:pt x="745" y="425"/>
                                  </a:lnTo>
                                  <a:lnTo>
                                    <a:pt x="776" y="232"/>
                                  </a:lnTo>
                                  <a:close/>
                                  <a:moveTo>
                                    <a:pt x="1015" y="194"/>
                                  </a:moveTo>
                                  <a:lnTo>
                                    <a:pt x="611" y="194"/>
                                  </a:lnTo>
                                  <a:lnTo>
                                    <a:pt x="611" y="232"/>
                                  </a:lnTo>
                                  <a:lnTo>
                                    <a:pt x="970" y="232"/>
                                  </a:lnTo>
                                  <a:lnTo>
                                    <a:pt x="970" y="425"/>
                                  </a:lnTo>
                                  <a:lnTo>
                                    <a:pt x="1015" y="425"/>
                                  </a:lnTo>
                                  <a:lnTo>
                                    <a:pt x="1015" y="194"/>
                                  </a:lnTo>
                                  <a:close/>
                                  <a:moveTo>
                                    <a:pt x="801" y="74"/>
                                  </a:moveTo>
                                  <a:lnTo>
                                    <a:pt x="757" y="74"/>
                                  </a:lnTo>
                                  <a:lnTo>
                                    <a:pt x="738" y="194"/>
                                  </a:lnTo>
                                  <a:lnTo>
                                    <a:pt x="782" y="194"/>
                                  </a:lnTo>
                                  <a:lnTo>
                                    <a:pt x="801" y="74"/>
                                  </a:lnTo>
                                  <a:close/>
                                  <a:moveTo>
                                    <a:pt x="1075" y="37"/>
                                  </a:moveTo>
                                  <a:lnTo>
                                    <a:pt x="597" y="37"/>
                                  </a:lnTo>
                                  <a:lnTo>
                                    <a:pt x="597" y="74"/>
                                  </a:lnTo>
                                  <a:lnTo>
                                    <a:pt x="1075" y="74"/>
                                  </a:lnTo>
                                  <a:lnTo>
                                    <a:pt x="1075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81" name="任意多边形 1481"/>
                          <wps:cNvSpPr/>
                          <wps:spPr>
                            <a:xfrm>
                              <a:off x="1008" y="13025"/>
                              <a:ext cx="384" cy="19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20" h="511">
                                  <a:moveTo>
                                    <a:pt x="254" y="223"/>
                                  </a:moveTo>
                                  <a:lnTo>
                                    <a:pt x="198" y="223"/>
                                  </a:lnTo>
                                  <a:lnTo>
                                    <a:pt x="198" y="422"/>
                                  </a:lnTo>
                                  <a:lnTo>
                                    <a:pt x="198" y="435"/>
                                  </a:lnTo>
                                  <a:lnTo>
                                    <a:pt x="197" y="453"/>
                                  </a:lnTo>
                                  <a:lnTo>
                                    <a:pt x="196" y="478"/>
                                  </a:lnTo>
                                  <a:lnTo>
                                    <a:pt x="194" y="507"/>
                                  </a:lnTo>
                                  <a:lnTo>
                                    <a:pt x="209" y="506"/>
                                  </a:lnTo>
                                  <a:lnTo>
                                    <a:pt x="219" y="505"/>
                                  </a:lnTo>
                                  <a:lnTo>
                                    <a:pt x="258" y="505"/>
                                  </a:lnTo>
                                  <a:lnTo>
                                    <a:pt x="256" y="477"/>
                                  </a:lnTo>
                                  <a:lnTo>
                                    <a:pt x="255" y="453"/>
                                  </a:lnTo>
                                  <a:lnTo>
                                    <a:pt x="254" y="434"/>
                                  </a:lnTo>
                                  <a:lnTo>
                                    <a:pt x="254" y="422"/>
                                  </a:lnTo>
                                  <a:lnTo>
                                    <a:pt x="254" y="223"/>
                                  </a:lnTo>
                                  <a:close/>
                                  <a:moveTo>
                                    <a:pt x="258" y="505"/>
                                  </a:moveTo>
                                  <a:lnTo>
                                    <a:pt x="227" y="505"/>
                                  </a:lnTo>
                                  <a:lnTo>
                                    <a:pt x="258" y="507"/>
                                  </a:lnTo>
                                  <a:lnTo>
                                    <a:pt x="258" y="505"/>
                                  </a:lnTo>
                                  <a:close/>
                                  <a:moveTo>
                                    <a:pt x="0" y="171"/>
                                  </a:moveTo>
                                  <a:lnTo>
                                    <a:pt x="1" y="186"/>
                                  </a:lnTo>
                                  <a:lnTo>
                                    <a:pt x="2" y="193"/>
                                  </a:lnTo>
                                  <a:lnTo>
                                    <a:pt x="2" y="202"/>
                                  </a:lnTo>
                                  <a:lnTo>
                                    <a:pt x="1" y="212"/>
                                  </a:lnTo>
                                  <a:lnTo>
                                    <a:pt x="0" y="226"/>
                                  </a:lnTo>
                                  <a:lnTo>
                                    <a:pt x="43" y="224"/>
                                  </a:lnTo>
                                  <a:lnTo>
                                    <a:pt x="59" y="223"/>
                                  </a:lnTo>
                                  <a:lnTo>
                                    <a:pt x="71" y="223"/>
                                  </a:lnTo>
                                  <a:lnTo>
                                    <a:pt x="455" y="223"/>
                                  </a:lnTo>
                                  <a:lnTo>
                                    <a:pt x="454" y="211"/>
                                  </a:lnTo>
                                  <a:lnTo>
                                    <a:pt x="453" y="202"/>
                                  </a:lnTo>
                                  <a:lnTo>
                                    <a:pt x="453" y="193"/>
                                  </a:lnTo>
                                  <a:lnTo>
                                    <a:pt x="454" y="184"/>
                                  </a:lnTo>
                                  <a:lnTo>
                                    <a:pt x="455" y="175"/>
                                  </a:lnTo>
                                  <a:lnTo>
                                    <a:pt x="73" y="175"/>
                                  </a:lnTo>
                                  <a:lnTo>
                                    <a:pt x="61" y="174"/>
                                  </a:lnTo>
                                  <a:lnTo>
                                    <a:pt x="45" y="174"/>
                                  </a:lnTo>
                                  <a:lnTo>
                                    <a:pt x="0" y="171"/>
                                  </a:lnTo>
                                  <a:close/>
                                  <a:moveTo>
                                    <a:pt x="455" y="223"/>
                                  </a:moveTo>
                                  <a:lnTo>
                                    <a:pt x="364" y="223"/>
                                  </a:lnTo>
                                  <a:lnTo>
                                    <a:pt x="455" y="226"/>
                                  </a:lnTo>
                                  <a:lnTo>
                                    <a:pt x="455" y="223"/>
                                  </a:lnTo>
                                  <a:close/>
                                  <a:moveTo>
                                    <a:pt x="195" y="0"/>
                                  </a:moveTo>
                                  <a:lnTo>
                                    <a:pt x="196" y="37"/>
                                  </a:lnTo>
                                  <a:lnTo>
                                    <a:pt x="197" y="68"/>
                                  </a:lnTo>
                                  <a:lnTo>
                                    <a:pt x="198" y="91"/>
                                  </a:lnTo>
                                  <a:lnTo>
                                    <a:pt x="198" y="105"/>
                                  </a:lnTo>
                                  <a:lnTo>
                                    <a:pt x="198" y="175"/>
                                  </a:lnTo>
                                  <a:lnTo>
                                    <a:pt x="254" y="175"/>
                                  </a:lnTo>
                                  <a:lnTo>
                                    <a:pt x="254" y="105"/>
                                  </a:lnTo>
                                  <a:lnTo>
                                    <a:pt x="254" y="89"/>
                                  </a:lnTo>
                                  <a:lnTo>
                                    <a:pt x="255" y="66"/>
                                  </a:lnTo>
                                  <a:lnTo>
                                    <a:pt x="257" y="2"/>
                                  </a:lnTo>
                                  <a:lnTo>
                                    <a:pt x="219" y="2"/>
                                  </a:lnTo>
                                  <a:lnTo>
                                    <a:pt x="209" y="1"/>
                                  </a:lnTo>
                                  <a:lnTo>
                                    <a:pt x="195" y="0"/>
                                  </a:lnTo>
                                  <a:close/>
                                  <a:moveTo>
                                    <a:pt x="455" y="171"/>
                                  </a:moveTo>
                                  <a:lnTo>
                                    <a:pt x="402" y="174"/>
                                  </a:lnTo>
                                  <a:lnTo>
                                    <a:pt x="382" y="174"/>
                                  </a:lnTo>
                                  <a:lnTo>
                                    <a:pt x="366" y="175"/>
                                  </a:lnTo>
                                  <a:lnTo>
                                    <a:pt x="455" y="175"/>
                                  </a:lnTo>
                                  <a:lnTo>
                                    <a:pt x="455" y="171"/>
                                  </a:lnTo>
                                  <a:close/>
                                  <a:moveTo>
                                    <a:pt x="257" y="0"/>
                                  </a:moveTo>
                                  <a:lnTo>
                                    <a:pt x="241" y="1"/>
                                  </a:lnTo>
                                  <a:lnTo>
                                    <a:pt x="231" y="2"/>
                                  </a:lnTo>
                                  <a:lnTo>
                                    <a:pt x="257" y="2"/>
                                  </a:lnTo>
                                  <a:lnTo>
                                    <a:pt x="257" y="0"/>
                                  </a:lnTo>
                                  <a:close/>
                                  <a:moveTo>
                                    <a:pt x="703" y="23"/>
                                  </a:moveTo>
                                  <a:lnTo>
                                    <a:pt x="707" y="96"/>
                                  </a:lnTo>
                                  <a:lnTo>
                                    <a:pt x="707" y="204"/>
                                  </a:lnTo>
                                  <a:lnTo>
                                    <a:pt x="705" y="259"/>
                                  </a:lnTo>
                                  <a:lnTo>
                                    <a:pt x="701" y="307"/>
                                  </a:lnTo>
                                  <a:lnTo>
                                    <a:pt x="693" y="348"/>
                                  </a:lnTo>
                                  <a:lnTo>
                                    <a:pt x="683" y="383"/>
                                  </a:lnTo>
                                  <a:lnTo>
                                    <a:pt x="670" y="407"/>
                                  </a:lnTo>
                                  <a:lnTo>
                                    <a:pt x="653" y="431"/>
                                  </a:lnTo>
                                  <a:lnTo>
                                    <a:pt x="632" y="452"/>
                                  </a:lnTo>
                                  <a:lnTo>
                                    <a:pt x="607" y="472"/>
                                  </a:lnTo>
                                  <a:lnTo>
                                    <a:pt x="596" y="480"/>
                                  </a:lnTo>
                                  <a:lnTo>
                                    <a:pt x="603" y="481"/>
                                  </a:lnTo>
                                  <a:lnTo>
                                    <a:pt x="613" y="484"/>
                                  </a:lnTo>
                                  <a:lnTo>
                                    <a:pt x="637" y="495"/>
                                  </a:lnTo>
                                  <a:lnTo>
                                    <a:pt x="648" y="502"/>
                                  </a:lnTo>
                                  <a:lnTo>
                                    <a:pt x="656" y="510"/>
                                  </a:lnTo>
                                  <a:lnTo>
                                    <a:pt x="664" y="501"/>
                                  </a:lnTo>
                                  <a:lnTo>
                                    <a:pt x="683" y="478"/>
                                  </a:lnTo>
                                  <a:lnTo>
                                    <a:pt x="699" y="455"/>
                                  </a:lnTo>
                                  <a:lnTo>
                                    <a:pt x="713" y="432"/>
                                  </a:lnTo>
                                  <a:lnTo>
                                    <a:pt x="725" y="409"/>
                                  </a:lnTo>
                                  <a:lnTo>
                                    <a:pt x="733" y="390"/>
                                  </a:lnTo>
                                  <a:lnTo>
                                    <a:pt x="739" y="369"/>
                                  </a:lnTo>
                                  <a:lnTo>
                                    <a:pt x="746" y="346"/>
                                  </a:lnTo>
                                  <a:lnTo>
                                    <a:pt x="751" y="320"/>
                                  </a:lnTo>
                                  <a:lnTo>
                                    <a:pt x="1016" y="320"/>
                                  </a:lnTo>
                                  <a:lnTo>
                                    <a:pt x="1016" y="276"/>
                                  </a:lnTo>
                                  <a:lnTo>
                                    <a:pt x="756" y="276"/>
                                  </a:lnTo>
                                  <a:lnTo>
                                    <a:pt x="758" y="196"/>
                                  </a:lnTo>
                                  <a:lnTo>
                                    <a:pt x="1016" y="196"/>
                                  </a:lnTo>
                                  <a:lnTo>
                                    <a:pt x="1016" y="152"/>
                                  </a:lnTo>
                                  <a:lnTo>
                                    <a:pt x="758" y="152"/>
                                  </a:lnTo>
                                  <a:lnTo>
                                    <a:pt x="758" y="72"/>
                                  </a:lnTo>
                                  <a:lnTo>
                                    <a:pt x="1016" y="72"/>
                                  </a:lnTo>
                                  <a:lnTo>
                                    <a:pt x="1017" y="67"/>
                                  </a:lnTo>
                                  <a:lnTo>
                                    <a:pt x="1018" y="48"/>
                                  </a:lnTo>
                                  <a:lnTo>
                                    <a:pt x="1019" y="27"/>
                                  </a:lnTo>
                                  <a:lnTo>
                                    <a:pt x="776" y="27"/>
                                  </a:lnTo>
                                  <a:lnTo>
                                    <a:pt x="762" y="27"/>
                                  </a:lnTo>
                                  <a:lnTo>
                                    <a:pt x="745" y="26"/>
                                  </a:lnTo>
                                  <a:lnTo>
                                    <a:pt x="725" y="25"/>
                                  </a:lnTo>
                                  <a:lnTo>
                                    <a:pt x="703" y="23"/>
                                  </a:lnTo>
                                  <a:close/>
                                  <a:moveTo>
                                    <a:pt x="894" y="435"/>
                                  </a:moveTo>
                                  <a:lnTo>
                                    <a:pt x="900" y="447"/>
                                  </a:lnTo>
                                  <a:lnTo>
                                    <a:pt x="905" y="458"/>
                                  </a:lnTo>
                                  <a:lnTo>
                                    <a:pt x="909" y="466"/>
                                  </a:lnTo>
                                  <a:lnTo>
                                    <a:pt x="911" y="472"/>
                                  </a:lnTo>
                                  <a:lnTo>
                                    <a:pt x="913" y="479"/>
                                  </a:lnTo>
                                  <a:lnTo>
                                    <a:pt x="914" y="489"/>
                                  </a:lnTo>
                                  <a:lnTo>
                                    <a:pt x="914" y="495"/>
                                  </a:lnTo>
                                  <a:lnTo>
                                    <a:pt x="914" y="504"/>
                                  </a:lnTo>
                                  <a:lnTo>
                                    <a:pt x="949" y="501"/>
                                  </a:lnTo>
                                  <a:lnTo>
                                    <a:pt x="977" y="496"/>
                                  </a:lnTo>
                                  <a:lnTo>
                                    <a:pt x="997" y="488"/>
                                  </a:lnTo>
                                  <a:lnTo>
                                    <a:pt x="1011" y="477"/>
                                  </a:lnTo>
                                  <a:lnTo>
                                    <a:pt x="1013" y="472"/>
                                  </a:lnTo>
                                  <a:lnTo>
                                    <a:pt x="1014" y="463"/>
                                  </a:lnTo>
                                  <a:lnTo>
                                    <a:pt x="1015" y="449"/>
                                  </a:lnTo>
                                  <a:lnTo>
                                    <a:pt x="1015" y="441"/>
                                  </a:lnTo>
                                  <a:lnTo>
                                    <a:pt x="933" y="441"/>
                                  </a:lnTo>
                                  <a:lnTo>
                                    <a:pt x="929" y="440"/>
                                  </a:lnTo>
                                  <a:lnTo>
                                    <a:pt x="924" y="439"/>
                                  </a:lnTo>
                                  <a:lnTo>
                                    <a:pt x="900" y="436"/>
                                  </a:lnTo>
                                  <a:lnTo>
                                    <a:pt x="894" y="435"/>
                                  </a:lnTo>
                                  <a:close/>
                                  <a:moveTo>
                                    <a:pt x="1016" y="320"/>
                                  </a:moveTo>
                                  <a:lnTo>
                                    <a:pt x="964" y="320"/>
                                  </a:lnTo>
                                  <a:lnTo>
                                    <a:pt x="964" y="426"/>
                                  </a:lnTo>
                                  <a:lnTo>
                                    <a:pt x="962" y="434"/>
                                  </a:lnTo>
                                  <a:lnTo>
                                    <a:pt x="958" y="436"/>
                                  </a:lnTo>
                                  <a:lnTo>
                                    <a:pt x="953" y="439"/>
                                  </a:lnTo>
                                  <a:lnTo>
                                    <a:pt x="946" y="441"/>
                                  </a:lnTo>
                                  <a:lnTo>
                                    <a:pt x="1015" y="441"/>
                                  </a:lnTo>
                                  <a:lnTo>
                                    <a:pt x="1015" y="434"/>
                                  </a:lnTo>
                                  <a:lnTo>
                                    <a:pt x="1016" y="320"/>
                                  </a:lnTo>
                                  <a:close/>
                                  <a:moveTo>
                                    <a:pt x="1016" y="196"/>
                                  </a:moveTo>
                                  <a:lnTo>
                                    <a:pt x="964" y="196"/>
                                  </a:lnTo>
                                  <a:lnTo>
                                    <a:pt x="964" y="276"/>
                                  </a:lnTo>
                                  <a:lnTo>
                                    <a:pt x="1016" y="276"/>
                                  </a:lnTo>
                                  <a:lnTo>
                                    <a:pt x="1016" y="196"/>
                                  </a:lnTo>
                                  <a:close/>
                                  <a:moveTo>
                                    <a:pt x="1016" y="72"/>
                                  </a:moveTo>
                                  <a:lnTo>
                                    <a:pt x="964" y="72"/>
                                  </a:lnTo>
                                  <a:lnTo>
                                    <a:pt x="964" y="152"/>
                                  </a:lnTo>
                                  <a:lnTo>
                                    <a:pt x="1016" y="152"/>
                                  </a:lnTo>
                                  <a:lnTo>
                                    <a:pt x="1016" y="91"/>
                                  </a:lnTo>
                                  <a:lnTo>
                                    <a:pt x="1016" y="81"/>
                                  </a:lnTo>
                                  <a:lnTo>
                                    <a:pt x="1016" y="72"/>
                                  </a:lnTo>
                                  <a:close/>
                                  <a:moveTo>
                                    <a:pt x="1019" y="23"/>
                                  </a:moveTo>
                                  <a:lnTo>
                                    <a:pt x="971" y="26"/>
                                  </a:lnTo>
                                  <a:lnTo>
                                    <a:pt x="954" y="27"/>
                                  </a:lnTo>
                                  <a:lnTo>
                                    <a:pt x="942" y="27"/>
                                  </a:lnTo>
                                  <a:lnTo>
                                    <a:pt x="1019" y="27"/>
                                  </a:lnTo>
                                  <a:lnTo>
                                    <a:pt x="1019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76" name="任意多边形 1476"/>
                          <wps:cNvSpPr/>
                          <wps:spPr>
                            <a:xfrm>
                              <a:off x="3390" y="13076"/>
                              <a:ext cx="820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234" h="388">
                                  <a:moveTo>
                                    <a:pt x="162" y="0"/>
                                  </a:moveTo>
                                  <a:lnTo>
                                    <a:pt x="96" y="14"/>
                                  </a:lnTo>
                                  <a:lnTo>
                                    <a:pt x="45" y="54"/>
                                  </a:lnTo>
                                  <a:lnTo>
                                    <a:pt x="12" y="116"/>
                                  </a:lnTo>
                                  <a:lnTo>
                                    <a:pt x="0" y="196"/>
                                  </a:lnTo>
                                  <a:lnTo>
                                    <a:pt x="11" y="274"/>
                                  </a:lnTo>
                                  <a:lnTo>
                                    <a:pt x="43" y="334"/>
                                  </a:lnTo>
                                  <a:lnTo>
                                    <a:pt x="92" y="373"/>
                                  </a:lnTo>
                                  <a:lnTo>
                                    <a:pt x="157" y="387"/>
                                  </a:lnTo>
                                  <a:lnTo>
                                    <a:pt x="221" y="375"/>
                                  </a:lnTo>
                                  <a:lnTo>
                                    <a:pt x="268" y="341"/>
                                  </a:lnTo>
                                  <a:lnTo>
                                    <a:pt x="159" y="341"/>
                                  </a:lnTo>
                                  <a:lnTo>
                                    <a:pt x="116" y="329"/>
                                  </a:lnTo>
                                  <a:lnTo>
                                    <a:pt x="85" y="296"/>
                                  </a:lnTo>
                                  <a:lnTo>
                                    <a:pt x="66" y="250"/>
                                  </a:lnTo>
                                  <a:lnTo>
                                    <a:pt x="60" y="195"/>
                                  </a:lnTo>
                                  <a:lnTo>
                                    <a:pt x="66" y="140"/>
                                  </a:lnTo>
                                  <a:lnTo>
                                    <a:pt x="84" y="93"/>
                                  </a:lnTo>
                                  <a:lnTo>
                                    <a:pt x="115" y="60"/>
                                  </a:lnTo>
                                  <a:lnTo>
                                    <a:pt x="160" y="47"/>
                                  </a:lnTo>
                                  <a:lnTo>
                                    <a:pt x="268" y="47"/>
                                  </a:lnTo>
                                  <a:lnTo>
                                    <a:pt x="229" y="15"/>
                                  </a:lnTo>
                                  <a:lnTo>
                                    <a:pt x="162" y="0"/>
                                  </a:lnTo>
                                  <a:close/>
                                  <a:moveTo>
                                    <a:pt x="268" y="47"/>
                                  </a:moveTo>
                                  <a:lnTo>
                                    <a:pt x="160" y="47"/>
                                  </a:lnTo>
                                  <a:lnTo>
                                    <a:pt x="204" y="59"/>
                                  </a:lnTo>
                                  <a:lnTo>
                                    <a:pt x="235" y="93"/>
                                  </a:lnTo>
                                  <a:lnTo>
                                    <a:pt x="253" y="139"/>
                                  </a:lnTo>
                                  <a:lnTo>
                                    <a:pt x="259" y="192"/>
                                  </a:lnTo>
                                  <a:lnTo>
                                    <a:pt x="253" y="249"/>
                                  </a:lnTo>
                                  <a:lnTo>
                                    <a:pt x="234" y="297"/>
                                  </a:lnTo>
                                  <a:lnTo>
                                    <a:pt x="203" y="329"/>
                                  </a:lnTo>
                                  <a:lnTo>
                                    <a:pt x="159" y="341"/>
                                  </a:lnTo>
                                  <a:lnTo>
                                    <a:pt x="268" y="341"/>
                                  </a:lnTo>
                                  <a:lnTo>
                                    <a:pt x="272" y="338"/>
                                  </a:lnTo>
                                  <a:lnTo>
                                    <a:pt x="307" y="276"/>
                                  </a:lnTo>
                                  <a:lnTo>
                                    <a:pt x="319" y="190"/>
                                  </a:lnTo>
                                  <a:lnTo>
                                    <a:pt x="308" y="115"/>
                                  </a:lnTo>
                                  <a:lnTo>
                                    <a:pt x="278" y="55"/>
                                  </a:lnTo>
                                  <a:lnTo>
                                    <a:pt x="268" y="47"/>
                                  </a:lnTo>
                                  <a:close/>
                                  <a:moveTo>
                                    <a:pt x="564" y="1"/>
                                  </a:moveTo>
                                  <a:lnTo>
                                    <a:pt x="491" y="13"/>
                                  </a:lnTo>
                                  <a:lnTo>
                                    <a:pt x="433" y="51"/>
                                  </a:lnTo>
                                  <a:lnTo>
                                    <a:pt x="394" y="113"/>
                                  </a:lnTo>
                                  <a:lnTo>
                                    <a:pt x="379" y="198"/>
                                  </a:lnTo>
                                  <a:lnTo>
                                    <a:pt x="392" y="278"/>
                                  </a:lnTo>
                                  <a:lnTo>
                                    <a:pt x="428" y="338"/>
                                  </a:lnTo>
                                  <a:lnTo>
                                    <a:pt x="483" y="375"/>
                                  </a:lnTo>
                                  <a:lnTo>
                                    <a:pt x="554" y="387"/>
                                  </a:lnTo>
                                  <a:lnTo>
                                    <a:pt x="583" y="386"/>
                                  </a:lnTo>
                                  <a:lnTo>
                                    <a:pt x="608" y="382"/>
                                  </a:lnTo>
                                  <a:lnTo>
                                    <a:pt x="628" y="377"/>
                                  </a:lnTo>
                                  <a:lnTo>
                                    <a:pt x="643" y="372"/>
                                  </a:lnTo>
                                  <a:lnTo>
                                    <a:pt x="636" y="339"/>
                                  </a:lnTo>
                                  <a:lnTo>
                                    <a:pt x="565" y="339"/>
                                  </a:lnTo>
                                  <a:lnTo>
                                    <a:pt x="513" y="330"/>
                                  </a:lnTo>
                                  <a:lnTo>
                                    <a:pt x="473" y="302"/>
                                  </a:lnTo>
                                  <a:lnTo>
                                    <a:pt x="448" y="257"/>
                                  </a:lnTo>
                                  <a:lnTo>
                                    <a:pt x="439" y="195"/>
                                  </a:lnTo>
                                  <a:lnTo>
                                    <a:pt x="449" y="131"/>
                                  </a:lnTo>
                                  <a:lnTo>
                                    <a:pt x="475" y="85"/>
                                  </a:lnTo>
                                  <a:lnTo>
                                    <a:pt x="516" y="57"/>
                                  </a:lnTo>
                                  <a:lnTo>
                                    <a:pt x="566" y="48"/>
                                  </a:lnTo>
                                  <a:lnTo>
                                    <a:pt x="636" y="48"/>
                                  </a:lnTo>
                                  <a:lnTo>
                                    <a:pt x="644" y="15"/>
                                  </a:lnTo>
                                  <a:lnTo>
                                    <a:pt x="633" y="11"/>
                                  </a:lnTo>
                                  <a:lnTo>
                                    <a:pt x="617" y="6"/>
                                  </a:lnTo>
                                  <a:lnTo>
                                    <a:pt x="593" y="2"/>
                                  </a:lnTo>
                                  <a:lnTo>
                                    <a:pt x="564" y="1"/>
                                  </a:lnTo>
                                  <a:close/>
                                  <a:moveTo>
                                    <a:pt x="633" y="326"/>
                                  </a:moveTo>
                                  <a:lnTo>
                                    <a:pt x="619" y="331"/>
                                  </a:lnTo>
                                  <a:lnTo>
                                    <a:pt x="603" y="336"/>
                                  </a:lnTo>
                                  <a:lnTo>
                                    <a:pt x="584" y="338"/>
                                  </a:lnTo>
                                  <a:lnTo>
                                    <a:pt x="565" y="339"/>
                                  </a:lnTo>
                                  <a:lnTo>
                                    <a:pt x="636" y="339"/>
                                  </a:lnTo>
                                  <a:lnTo>
                                    <a:pt x="633" y="326"/>
                                  </a:lnTo>
                                  <a:close/>
                                  <a:moveTo>
                                    <a:pt x="636" y="48"/>
                                  </a:moveTo>
                                  <a:lnTo>
                                    <a:pt x="566" y="48"/>
                                  </a:lnTo>
                                  <a:lnTo>
                                    <a:pt x="586" y="49"/>
                                  </a:lnTo>
                                  <a:lnTo>
                                    <a:pt x="604" y="52"/>
                                  </a:lnTo>
                                  <a:lnTo>
                                    <a:pt x="619" y="57"/>
                                  </a:lnTo>
                                  <a:lnTo>
                                    <a:pt x="632" y="62"/>
                                  </a:lnTo>
                                  <a:lnTo>
                                    <a:pt x="636" y="48"/>
                                  </a:lnTo>
                                  <a:close/>
                                  <a:moveTo>
                                    <a:pt x="843" y="54"/>
                                  </a:moveTo>
                                  <a:lnTo>
                                    <a:pt x="786" y="54"/>
                                  </a:lnTo>
                                  <a:lnTo>
                                    <a:pt x="786" y="382"/>
                                  </a:lnTo>
                                  <a:lnTo>
                                    <a:pt x="843" y="382"/>
                                  </a:lnTo>
                                  <a:lnTo>
                                    <a:pt x="843" y="54"/>
                                  </a:lnTo>
                                  <a:close/>
                                  <a:moveTo>
                                    <a:pt x="945" y="5"/>
                                  </a:moveTo>
                                  <a:lnTo>
                                    <a:pt x="685" y="5"/>
                                  </a:lnTo>
                                  <a:lnTo>
                                    <a:pt x="685" y="54"/>
                                  </a:lnTo>
                                  <a:lnTo>
                                    <a:pt x="945" y="54"/>
                                  </a:lnTo>
                                  <a:lnTo>
                                    <a:pt x="945" y="5"/>
                                  </a:lnTo>
                                  <a:close/>
                                  <a:moveTo>
                                    <a:pt x="1151" y="0"/>
                                  </a:moveTo>
                                  <a:lnTo>
                                    <a:pt x="1085" y="14"/>
                                  </a:lnTo>
                                  <a:lnTo>
                                    <a:pt x="1034" y="54"/>
                                  </a:lnTo>
                                  <a:lnTo>
                                    <a:pt x="1001" y="116"/>
                                  </a:lnTo>
                                  <a:lnTo>
                                    <a:pt x="989" y="196"/>
                                  </a:lnTo>
                                  <a:lnTo>
                                    <a:pt x="1000" y="274"/>
                                  </a:lnTo>
                                  <a:lnTo>
                                    <a:pt x="1032" y="334"/>
                                  </a:lnTo>
                                  <a:lnTo>
                                    <a:pt x="1081" y="373"/>
                                  </a:lnTo>
                                  <a:lnTo>
                                    <a:pt x="1146" y="387"/>
                                  </a:lnTo>
                                  <a:lnTo>
                                    <a:pt x="1210" y="375"/>
                                  </a:lnTo>
                                  <a:lnTo>
                                    <a:pt x="1258" y="341"/>
                                  </a:lnTo>
                                  <a:lnTo>
                                    <a:pt x="1148" y="341"/>
                                  </a:lnTo>
                                  <a:lnTo>
                                    <a:pt x="1106" y="329"/>
                                  </a:lnTo>
                                  <a:lnTo>
                                    <a:pt x="1074" y="296"/>
                                  </a:lnTo>
                                  <a:lnTo>
                                    <a:pt x="1055" y="250"/>
                                  </a:lnTo>
                                  <a:lnTo>
                                    <a:pt x="1049" y="195"/>
                                  </a:lnTo>
                                  <a:lnTo>
                                    <a:pt x="1055" y="140"/>
                                  </a:lnTo>
                                  <a:lnTo>
                                    <a:pt x="1073" y="93"/>
                                  </a:lnTo>
                                  <a:lnTo>
                                    <a:pt x="1104" y="60"/>
                                  </a:lnTo>
                                  <a:lnTo>
                                    <a:pt x="1149" y="47"/>
                                  </a:lnTo>
                                  <a:lnTo>
                                    <a:pt x="1257" y="47"/>
                                  </a:lnTo>
                                  <a:lnTo>
                                    <a:pt x="1218" y="15"/>
                                  </a:lnTo>
                                  <a:lnTo>
                                    <a:pt x="1151" y="0"/>
                                  </a:lnTo>
                                  <a:close/>
                                  <a:moveTo>
                                    <a:pt x="1257" y="47"/>
                                  </a:moveTo>
                                  <a:lnTo>
                                    <a:pt x="1149" y="47"/>
                                  </a:lnTo>
                                  <a:lnTo>
                                    <a:pt x="1193" y="59"/>
                                  </a:lnTo>
                                  <a:lnTo>
                                    <a:pt x="1224" y="93"/>
                                  </a:lnTo>
                                  <a:lnTo>
                                    <a:pt x="1242" y="139"/>
                                  </a:lnTo>
                                  <a:lnTo>
                                    <a:pt x="1248" y="192"/>
                                  </a:lnTo>
                                  <a:lnTo>
                                    <a:pt x="1242" y="249"/>
                                  </a:lnTo>
                                  <a:lnTo>
                                    <a:pt x="1223" y="297"/>
                                  </a:lnTo>
                                  <a:lnTo>
                                    <a:pt x="1192" y="329"/>
                                  </a:lnTo>
                                  <a:lnTo>
                                    <a:pt x="1148" y="341"/>
                                  </a:lnTo>
                                  <a:lnTo>
                                    <a:pt x="1258" y="341"/>
                                  </a:lnTo>
                                  <a:lnTo>
                                    <a:pt x="1262" y="338"/>
                                  </a:lnTo>
                                  <a:lnTo>
                                    <a:pt x="1296" y="276"/>
                                  </a:lnTo>
                                  <a:lnTo>
                                    <a:pt x="1308" y="190"/>
                                  </a:lnTo>
                                  <a:lnTo>
                                    <a:pt x="1298" y="115"/>
                                  </a:lnTo>
                                  <a:lnTo>
                                    <a:pt x="1267" y="55"/>
                                  </a:lnTo>
                                  <a:lnTo>
                                    <a:pt x="1257" y="47"/>
                                  </a:lnTo>
                                  <a:close/>
                                  <a:moveTo>
                                    <a:pt x="1477" y="3"/>
                                  </a:moveTo>
                                  <a:lnTo>
                                    <a:pt x="1452" y="4"/>
                                  </a:lnTo>
                                  <a:lnTo>
                                    <a:pt x="1428" y="5"/>
                                  </a:lnTo>
                                  <a:lnTo>
                                    <a:pt x="1407" y="8"/>
                                  </a:lnTo>
                                  <a:lnTo>
                                    <a:pt x="1389" y="11"/>
                                  </a:lnTo>
                                  <a:lnTo>
                                    <a:pt x="1389" y="381"/>
                                  </a:lnTo>
                                  <a:lnTo>
                                    <a:pt x="1402" y="383"/>
                                  </a:lnTo>
                                  <a:lnTo>
                                    <a:pt x="1420" y="384"/>
                                  </a:lnTo>
                                  <a:lnTo>
                                    <a:pt x="1440" y="385"/>
                                  </a:lnTo>
                                  <a:lnTo>
                                    <a:pt x="1463" y="385"/>
                                  </a:lnTo>
                                  <a:lnTo>
                                    <a:pt x="1506" y="383"/>
                                  </a:lnTo>
                                  <a:lnTo>
                                    <a:pt x="1541" y="377"/>
                                  </a:lnTo>
                                  <a:lnTo>
                                    <a:pt x="1570" y="366"/>
                                  </a:lnTo>
                                  <a:lnTo>
                                    <a:pt x="1592" y="350"/>
                                  </a:lnTo>
                                  <a:lnTo>
                                    <a:pt x="1599" y="342"/>
                                  </a:lnTo>
                                  <a:lnTo>
                                    <a:pt x="1465" y="342"/>
                                  </a:lnTo>
                                  <a:lnTo>
                                    <a:pt x="1454" y="341"/>
                                  </a:lnTo>
                                  <a:lnTo>
                                    <a:pt x="1445" y="340"/>
                                  </a:lnTo>
                                  <a:lnTo>
                                    <a:pt x="1445" y="205"/>
                                  </a:lnTo>
                                  <a:lnTo>
                                    <a:pt x="1593" y="205"/>
                                  </a:lnTo>
                                  <a:lnTo>
                                    <a:pt x="1577" y="192"/>
                                  </a:lnTo>
                                  <a:lnTo>
                                    <a:pt x="1549" y="180"/>
                                  </a:lnTo>
                                  <a:lnTo>
                                    <a:pt x="1549" y="179"/>
                                  </a:lnTo>
                                  <a:lnTo>
                                    <a:pt x="1575" y="165"/>
                                  </a:lnTo>
                                  <a:lnTo>
                                    <a:pt x="1577" y="163"/>
                                  </a:lnTo>
                                  <a:lnTo>
                                    <a:pt x="1445" y="163"/>
                                  </a:lnTo>
                                  <a:lnTo>
                                    <a:pt x="1445" y="49"/>
                                  </a:lnTo>
                                  <a:lnTo>
                                    <a:pt x="1452" y="48"/>
                                  </a:lnTo>
                                  <a:lnTo>
                                    <a:pt x="1463" y="46"/>
                                  </a:lnTo>
                                  <a:lnTo>
                                    <a:pt x="1593" y="46"/>
                                  </a:lnTo>
                                  <a:lnTo>
                                    <a:pt x="1587" y="36"/>
                                  </a:lnTo>
                                  <a:lnTo>
                                    <a:pt x="1546" y="12"/>
                                  </a:lnTo>
                                  <a:lnTo>
                                    <a:pt x="1477" y="3"/>
                                  </a:lnTo>
                                  <a:close/>
                                  <a:moveTo>
                                    <a:pt x="1593" y="205"/>
                                  </a:moveTo>
                                  <a:lnTo>
                                    <a:pt x="1478" y="205"/>
                                  </a:lnTo>
                                  <a:lnTo>
                                    <a:pt x="1510" y="209"/>
                                  </a:lnTo>
                                  <a:lnTo>
                                    <a:pt x="1538" y="220"/>
                                  </a:lnTo>
                                  <a:lnTo>
                                    <a:pt x="1557" y="241"/>
                                  </a:lnTo>
                                  <a:lnTo>
                                    <a:pt x="1565" y="273"/>
                                  </a:lnTo>
                                  <a:lnTo>
                                    <a:pt x="1558" y="305"/>
                                  </a:lnTo>
                                  <a:lnTo>
                                    <a:pt x="1539" y="326"/>
                                  </a:lnTo>
                                  <a:lnTo>
                                    <a:pt x="1512" y="338"/>
                                  </a:lnTo>
                                  <a:lnTo>
                                    <a:pt x="1480" y="342"/>
                                  </a:lnTo>
                                  <a:lnTo>
                                    <a:pt x="1599" y="342"/>
                                  </a:lnTo>
                                  <a:lnTo>
                                    <a:pt x="1603" y="338"/>
                                  </a:lnTo>
                                  <a:lnTo>
                                    <a:pt x="1613" y="322"/>
                                  </a:lnTo>
                                  <a:lnTo>
                                    <a:pt x="1621" y="301"/>
                                  </a:lnTo>
                                  <a:lnTo>
                                    <a:pt x="1624" y="274"/>
                                  </a:lnTo>
                                  <a:lnTo>
                                    <a:pt x="1618" y="239"/>
                                  </a:lnTo>
                                  <a:lnTo>
                                    <a:pt x="1601" y="211"/>
                                  </a:lnTo>
                                  <a:lnTo>
                                    <a:pt x="1593" y="205"/>
                                  </a:lnTo>
                                  <a:close/>
                                  <a:moveTo>
                                    <a:pt x="1593" y="46"/>
                                  </a:moveTo>
                                  <a:lnTo>
                                    <a:pt x="1482" y="46"/>
                                  </a:lnTo>
                                  <a:lnTo>
                                    <a:pt x="1508" y="49"/>
                                  </a:lnTo>
                                  <a:lnTo>
                                    <a:pt x="1531" y="58"/>
                                  </a:lnTo>
                                  <a:lnTo>
                                    <a:pt x="1548" y="75"/>
                                  </a:lnTo>
                                  <a:lnTo>
                                    <a:pt x="1554" y="103"/>
                                  </a:lnTo>
                                  <a:lnTo>
                                    <a:pt x="1549" y="127"/>
                                  </a:lnTo>
                                  <a:lnTo>
                                    <a:pt x="1534" y="146"/>
                                  </a:lnTo>
                                  <a:lnTo>
                                    <a:pt x="1511" y="158"/>
                                  </a:lnTo>
                                  <a:lnTo>
                                    <a:pt x="1480" y="163"/>
                                  </a:lnTo>
                                  <a:lnTo>
                                    <a:pt x="1577" y="163"/>
                                  </a:lnTo>
                                  <a:lnTo>
                                    <a:pt x="1595" y="146"/>
                                  </a:lnTo>
                                  <a:lnTo>
                                    <a:pt x="1607" y="123"/>
                                  </a:lnTo>
                                  <a:lnTo>
                                    <a:pt x="1611" y="97"/>
                                  </a:lnTo>
                                  <a:lnTo>
                                    <a:pt x="1606" y="66"/>
                                  </a:lnTo>
                                  <a:lnTo>
                                    <a:pt x="1593" y="46"/>
                                  </a:lnTo>
                                  <a:close/>
                                  <a:moveTo>
                                    <a:pt x="1903" y="5"/>
                                  </a:moveTo>
                                  <a:lnTo>
                                    <a:pt x="1707" y="5"/>
                                  </a:lnTo>
                                  <a:lnTo>
                                    <a:pt x="1707" y="382"/>
                                  </a:lnTo>
                                  <a:lnTo>
                                    <a:pt x="1912" y="382"/>
                                  </a:lnTo>
                                  <a:lnTo>
                                    <a:pt x="1912" y="334"/>
                                  </a:lnTo>
                                  <a:lnTo>
                                    <a:pt x="1764" y="334"/>
                                  </a:lnTo>
                                  <a:lnTo>
                                    <a:pt x="1764" y="209"/>
                                  </a:lnTo>
                                  <a:lnTo>
                                    <a:pt x="1895" y="209"/>
                                  </a:lnTo>
                                  <a:lnTo>
                                    <a:pt x="1895" y="162"/>
                                  </a:lnTo>
                                  <a:lnTo>
                                    <a:pt x="1764" y="162"/>
                                  </a:lnTo>
                                  <a:lnTo>
                                    <a:pt x="1764" y="53"/>
                                  </a:lnTo>
                                  <a:lnTo>
                                    <a:pt x="1903" y="53"/>
                                  </a:lnTo>
                                  <a:lnTo>
                                    <a:pt x="1903" y="5"/>
                                  </a:lnTo>
                                  <a:close/>
                                  <a:moveTo>
                                    <a:pt x="2083" y="3"/>
                                  </a:moveTo>
                                  <a:lnTo>
                                    <a:pt x="2058" y="4"/>
                                  </a:lnTo>
                                  <a:lnTo>
                                    <a:pt x="2034" y="5"/>
                                  </a:lnTo>
                                  <a:lnTo>
                                    <a:pt x="2011" y="8"/>
                                  </a:lnTo>
                                  <a:lnTo>
                                    <a:pt x="1992" y="11"/>
                                  </a:lnTo>
                                  <a:lnTo>
                                    <a:pt x="1992" y="382"/>
                                  </a:lnTo>
                                  <a:lnTo>
                                    <a:pt x="2048" y="382"/>
                                  </a:lnTo>
                                  <a:lnTo>
                                    <a:pt x="2048" y="223"/>
                                  </a:lnTo>
                                  <a:lnTo>
                                    <a:pt x="2180" y="223"/>
                                  </a:lnTo>
                                  <a:lnTo>
                                    <a:pt x="2172" y="214"/>
                                  </a:lnTo>
                                  <a:lnTo>
                                    <a:pt x="2153" y="203"/>
                                  </a:lnTo>
                                  <a:lnTo>
                                    <a:pt x="2153" y="202"/>
                                  </a:lnTo>
                                  <a:lnTo>
                                    <a:pt x="2179" y="188"/>
                                  </a:lnTo>
                                  <a:lnTo>
                                    <a:pt x="2188" y="180"/>
                                  </a:lnTo>
                                  <a:lnTo>
                                    <a:pt x="2048" y="180"/>
                                  </a:lnTo>
                                  <a:lnTo>
                                    <a:pt x="2048" y="51"/>
                                  </a:lnTo>
                                  <a:lnTo>
                                    <a:pt x="2055" y="49"/>
                                  </a:lnTo>
                                  <a:lnTo>
                                    <a:pt x="2069" y="47"/>
                                  </a:lnTo>
                                  <a:lnTo>
                                    <a:pt x="2203" y="47"/>
                                  </a:lnTo>
                                  <a:lnTo>
                                    <a:pt x="2190" y="33"/>
                                  </a:lnTo>
                                  <a:lnTo>
                                    <a:pt x="2170" y="19"/>
                                  </a:lnTo>
                                  <a:lnTo>
                                    <a:pt x="2146" y="10"/>
                                  </a:lnTo>
                                  <a:lnTo>
                                    <a:pt x="2117" y="5"/>
                                  </a:lnTo>
                                  <a:lnTo>
                                    <a:pt x="2083" y="3"/>
                                  </a:lnTo>
                                  <a:close/>
                                  <a:moveTo>
                                    <a:pt x="2180" y="223"/>
                                  </a:moveTo>
                                  <a:lnTo>
                                    <a:pt x="2083" y="223"/>
                                  </a:lnTo>
                                  <a:lnTo>
                                    <a:pt x="2109" y="227"/>
                                  </a:lnTo>
                                  <a:lnTo>
                                    <a:pt x="2128" y="239"/>
                                  </a:lnTo>
                                  <a:lnTo>
                                    <a:pt x="2141" y="260"/>
                                  </a:lnTo>
                                  <a:lnTo>
                                    <a:pt x="2151" y="292"/>
                                  </a:lnTo>
                                  <a:lnTo>
                                    <a:pt x="2158" y="324"/>
                                  </a:lnTo>
                                  <a:lnTo>
                                    <a:pt x="2164" y="350"/>
                                  </a:lnTo>
                                  <a:lnTo>
                                    <a:pt x="2170" y="370"/>
                                  </a:lnTo>
                                  <a:lnTo>
                                    <a:pt x="2174" y="382"/>
                                  </a:lnTo>
                                  <a:lnTo>
                                    <a:pt x="2233" y="382"/>
                                  </a:lnTo>
                                  <a:lnTo>
                                    <a:pt x="2228" y="367"/>
                                  </a:lnTo>
                                  <a:lnTo>
                                    <a:pt x="2221" y="344"/>
                                  </a:lnTo>
                                  <a:lnTo>
                                    <a:pt x="2214" y="314"/>
                                  </a:lnTo>
                                  <a:lnTo>
                                    <a:pt x="2205" y="280"/>
                                  </a:lnTo>
                                  <a:lnTo>
                                    <a:pt x="2197" y="252"/>
                                  </a:lnTo>
                                  <a:lnTo>
                                    <a:pt x="2186" y="230"/>
                                  </a:lnTo>
                                  <a:lnTo>
                                    <a:pt x="2180" y="223"/>
                                  </a:lnTo>
                                  <a:close/>
                                  <a:moveTo>
                                    <a:pt x="2203" y="47"/>
                                  </a:moveTo>
                                  <a:lnTo>
                                    <a:pt x="2088" y="47"/>
                                  </a:lnTo>
                                  <a:lnTo>
                                    <a:pt x="2117" y="51"/>
                                  </a:lnTo>
                                  <a:lnTo>
                                    <a:pt x="2141" y="62"/>
                                  </a:lnTo>
                                  <a:lnTo>
                                    <a:pt x="2157" y="82"/>
                                  </a:lnTo>
                                  <a:lnTo>
                                    <a:pt x="2163" y="113"/>
                                  </a:lnTo>
                                  <a:lnTo>
                                    <a:pt x="2158" y="140"/>
                                  </a:lnTo>
                                  <a:lnTo>
                                    <a:pt x="2143" y="161"/>
                                  </a:lnTo>
                                  <a:lnTo>
                                    <a:pt x="2118" y="175"/>
                                  </a:lnTo>
                                  <a:lnTo>
                                    <a:pt x="2086" y="180"/>
                                  </a:lnTo>
                                  <a:lnTo>
                                    <a:pt x="2188" y="180"/>
                                  </a:lnTo>
                                  <a:lnTo>
                                    <a:pt x="2201" y="167"/>
                                  </a:lnTo>
                                  <a:lnTo>
                                    <a:pt x="2215" y="140"/>
                                  </a:lnTo>
                                  <a:lnTo>
                                    <a:pt x="2220" y="107"/>
                                  </a:lnTo>
                                  <a:lnTo>
                                    <a:pt x="2218" y="85"/>
                                  </a:lnTo>
                                  <a:lnTo>
                                    <a:pt x="2213" y="65"/>
                                  </a:lnTo>
                                  <a:lnTo>
                                    <a:pt x="2203" y="47"/>
                                  </a:lnTo>
                                  <a:lnTo>
                                    <a:pt x="2203" y="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</wpg:grpSp>
                      <wpg:grpSp>
                        <wpg:cNvPr id="393" name="组合 393"/>
                        <wpg:cNvGrpSpPr/>
                        <wpg:grpSpPr>
                          <a:xfrm>
                            <a:off x="19332" y="13025"/>
                            <a:ext cx="3380" cy="2447"/>
                            <a:chOff x="8175" y="13025"/>
                            <a:chExt cx="3380" cy="2447"/>
                          </a:xfrm>
                        </wpg:grpSpPr>
                        <wpg:grpSp>
                          <wpg:cNvPr id="338" name="组合 1019"/>
                          <wpg:cNvGrpSpPr/>
                          <wpg:grpSpPr>
                            <a:xfrm rot="0">
                              <a:off x="8175" y="13315"/>
                              <a:ext cx="3380" cy="200"/>
                              <a:chOff x="2473" y="2521"/>
                              <a:chExt cx="3278" cy="194"/>
                            </a:xfrm>
                          </wpg:grpSpPr>
                          <wps:wsp>
                            <wps:cNvPr id="1020" name="矩形 1"/>
                            <wps:cNvSpPr/>
                            <wps:spPr>
                              <a:xfrm>
                                <a:off x="2473" y="2521"/>
                                <a:ext cx="3279" cy="1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36A7A8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  <wpg:grpSp>
                            <wpg:cNvPr id="339" name="组合 735"/>
                            <wpg:cNvGrpSpPr/>
                            <wpg:grpSpPr>
                              <a:xfrm>
                                <a:off x="2582" y="2571"/>
                                <a:ext cx="3061" cy="97"/>
                                <a:chOff x="1304" y="2571"/>
                                <a:chExt cx="3061" cy="97"/>
                              </a:xfrm>
                            </wpg:grpSpPr>
                            <wps:wsp>
                              <wps:cNvPr id="1022" name="任意多边形 2"/>
                              <wps:cNvSpPr/>
                              <wps:spPr>
                                <a:xfrm>
                                  <a:off x="1304" y="2572"/>
                                  <a:ext cx="283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4" y="66"/>
                                      </a:moveTo>
                                      <a:lnTo>
                                        <a:pt x="306" y="66"/>
                                      </a:lnTo>
                                      <a:lnTo>
                                        <a:pt x="306" y="78"/>
                                      </a:lnTo>
                                      <a:lnTo>
                                        <a:pt x="444" y="78"/>
                                      </a:lnTo>
                                      <a:lnTo>
                                        <a:pt x="444" y="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023" name="任意多边形 3"/>
                              <wps:cNvSpPr/>
                              <wps:spPr>
                                <a:xfrm>
                                  <a:off x="1771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20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20" y="13"/>
                                      </a:lnTo>
                                      <a:lnTo>
                                        <a:pt x="120" y="4"/>
                                      </a:lnTo>
                                      <a:close/>
                                      <a:moveTo>
                                        <a:pt x="120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120" y="38"/>
                                      </a:lnTo>
                                      <a:close/>
                                      <a:moveTo>
                                        <a:pt x="120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120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7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5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6" y="90"/>
                                      </a:lnTo>
                                      <a:lnTo>
                                        <a:pt x="126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5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3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9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5" y="144"/>
                                      </a:lnTo>
                                      <a:lnTo>
                                        <a:pt x="159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9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2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7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7" y="30"/>
                                      </a:lnTo>
                                      <a:lnTo>
                                        <a:pt x="227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0" y="21"/>
                                      </a:moveTo>
                                      <a:lnTo>
                                        <a:pt x="321" y="21"/>
                                      </a:lnTo>
                                      <a:lnTo>
                                        <a:pt x="321" y="33"/>
                                      </a:lnTo>
                                      <a:lnTo>
                                        <a:pt x="430" y="33"/>
                                      </a:lnTo>
                                      <a:lnTo>
                                        <a:pt x="430" y="21"/>
                                      </a:lnTo>
                                      <a:close/>
                                      <a:moveTo>
                                        <a:pt x="443" y="120"/>
                                      </a:moveTo>
                                      <a:lnTo>
                                        <a:pt x="308" y="120"/>
                                      </a:lnTo>
                                      <a:lnTo>
                                        <a:pt x="308" y="132"/>
                                      </a:lnTo>
                                      <a:lnTo>
                                        <a:pt x="443" y="132"/>
                                      </a:lnTo>
                                      <a:lnTo>
                                        <a:pt x="443" y="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024" name="任意多边形 4"/>
                              <wps:cNvSpPr/>
                              <wps:spPr>
                                <a:xfrm>
                                  <a:off x="2237" y="2572"/>
                                  <a:ext cx="28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1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1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5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8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4" y="81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4" y="55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4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4" y="99"/>
                                      </a:lnTo>
                                      <a:lnTo>
                                        <a:pt x="214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4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214" y="55"/>
                                      </a:lnTo>
                                      <a:close/>
                                      <a:moveTo>
                                        <a:pt x="214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214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4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4" y="20"/>
                                      </a:lnTo>
                                      <a:lnTo>
                                        <a:pt x="214" y="0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  <a:moveTo>
                                        <a:pt x="420" y="68"/>
                                      </a:moveTo>
                                      <a:lnTo>
                                        <a:pt x="327" y="68"/>
                                      </a:lnTo>
                                      <a:lnTo>
                                        <a:pt x="327" y="79"/>
                                      </a:lnTo>
                                      <a:lnTo>
                                        <a:pt x="420" y="79"/>
                                      </a:lnTo>
                                      <a:lnTo>
                                        <a:pt x="420" y="68"/>
                                      </a:lnTo>
                                      <a:close/>
                                      <a:moveTo>
                                        <a:pt x="440" y="126"/>
                                      </a:moveTo>
                                      <a:lnTo>
                                        <a:pt x="308" y="126"/>
                                      </a:lnTo>
                                      <a:lnTo>
                                        <a:pt x="308" y="137"/>
                                      </a:lnTo>
                                      <a:lnTo>
                                        <a:pt x="440" y="137"/>
                                      </a:lnTo>
                                      <a:lnTo>
                                        <a:pt x="440" y="1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025" name="任意多边形 5"/>
                              <wps:cNvSpPr/>
                              <wps:spPr>
                                <a:xfrm>
                                  <a:off x="2701" y="2572"/>
                                  <a:ext cx="278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37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7" y="12"/>
                                      </a:moveTo>
                                      <a:lnTo>
                                        <a:pt x="312" y="12"/>
                                      </a:lnTo>
                                      <a:lnTo>
                                        <a:pt x="312" y="144"/>
                                      </a:lnTo>
                                      <a:lnTo>
                                        <a:pt x="323" y="144"/>
                                      </a:lnTo>
                                      <a:lnTo>
                                        <a:pt x="323" y="131"/>
                                      </a:lnTo>
                                      <a:lnTo>
                                        <a:pt x="437" y="131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323" y="120"/>
                                      </a:lnTo>
                                      <a:lnTo>
                                        <a:pt x="323" y="23"/>
                                      </a:lnTo>
                                      <a:lnTo>
                                        <a:pt x="437" y="23"/>
                                      </a:lnTo>
                                      <a:lnTo>
                                        <a:pt x="437" y="12"/>
                                      </a:lnTo>
                                      <a:close/>
                                      <a:moveTo>
                                        <a:pt x="437" y="131"/>
                                      </a:moveTo>
                                      <a:lnTo>
                                        <a:pt x="426" y="131"/>
                                      </a:lnTo>
                                      <a:lnTo>
                                        <a:pt x="426" y="143"/>
                                      </a:lnTo>
                                      <a:lnTo>
                                        <a:pt x="437" y="143"/>
                                      </a:lnTo>
                                      <a:lnTo>
                                        <a:pt x="437" y="131"/>
                                      </a:lnTo>
                                      <a:close/>
                                      <a:moveTo>
                                        <a:pt x="437" y="23"/>
                                      </a:moveTo>
                                      <a:lnTo>
                                        <a:pt x="426" y="23"/>
                                      </a:lnTo>
                                      <a:lnTo>
                                        <a:pt x="426" y="120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437" y="23"/>
                                      </a:lnTo>
                                      <a:close/>
                                      <a:moveTo>
                                        <a:pt x="363" y="23"/>
                                      </a:moveTo>
                                      <a:lnTo>
                                        <a:pt x="353" y="23"/>
                                      </a:lnTo>
                                      <a:lnTo>
                                        <a:pt x="352" y="51"/>
                                      </a:lnTo>
                                      <a:lnTo>
                                        <a:pt x="348" y="72"/>
                                      </a:lnTo>
                                      <a:lnTo>
                                        <a:pt x="339" y="88"/>
                                      </a:lnTo>
                                      <a:lnTo>
                                        <a:pt x="325" y="98"/>
                                      </a:lnTo>
                                      <a:lnTo>
                                        <a:pt x="327" y="100"/>
                                      </a:lnTo>
                                      <a:lnTo>
                                        <a:pt x="330" y="104"/>
                                      </a:lnTo>
                                      <a:lnTo>
                                        <a:pt x="331" y="107"/>
                                      </a:lnTo>
                                      <a:lnTo>
                                        <a:pt x="347" y="95"/>
                                      </a:lnTo>
                                      <a:lnTo>
                                        <a:pt x="357" y="77"/>
                                      </a:lnTo>
                                      <a:lnTo>
                                        <a:pt x="361" y="53"/>
                                      </a:lnTo>
                                      <a:lnTo>
                                        <a:pt x="363" y="23"/>
                                      </a:lnTo>
                                      <a:close/>
                                      <a:moveTo>
                                        <a:pt x="395" y="23"/>
                                      </a:moveTo>
                                      <a:lnTo>
                                        <a:pt x="385" y="23"/>
                                      </a:lnTo>
                                      <a:lnTo>
                                        <a:pt x="385" y="88"/>
                                      </a:lnTo>
                                      <a:lnTo>
                                        <a:pt x="388" y="93"/>
                                      </a:lnTo>
                                      <a:lnTo>
                                        <a:pt x="418" y="93"/>
                                      </a:lnTo>
                                      <a:lnTo>
                                        <a:pt x="422" y="93"/>
                                      </a:lnTo>
                                      <a:lnTo>
                                        <a:pt x="424" y="92"/>
                                      </a:lnTo>
                                      <a:lnTo>
                                        <a:pt x="424" y="90"/>
                                      </a:lnTo>
                                      <a:lnTo>
                                        <a:pt x="423" y="86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395" y="84"/>
                                      </a:lnTo>
                                      <a:lnTo>
                                        <a:pt x="395" y="82"/>
                                      </a:lnTo>
                                      <a:lnTo>
                                        <a:pt x="395" y="23"/>
                                      </a:lnTo>
                                      <a:close/>
                                      <a:moveTo>
                                        <a:pt x="423" y="83"/>
                                      </a:moveTo>
                                      <a:lnTo>
                                        <a:pt x="421" y="84"/>
                                      </a:lnTo>
                                      <a:lnTo>
                                        <a:pt x="417" y="84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423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026" name="任意多边形 6"/>
                              <wps:cNvSpPr/>
                              <wps:spPr>
                                <a:xfrm>
                                  <a:off x="3163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3" y="129"/>
                                      </a:moveTo>
                                      <a:lnTo>
                                        <a:pt x="308" y="129"/>
                                      </a:lnTo>
                                      <a:lnTo>
                                        <a:pt x="308" y="140"/>
                                      </a:lnTo>
                                      <a:lnTo>
                                        <a:pt x="443" y="140"/>
                                      </a:lnTo>
                                      <a:lnTo>
                                        <a:pt x="443" y="129"/>
                                      </a:lnTo>
                                      <a:close/>
                                      <a:moveTo>
                                        <a:pt x="366" y="73"/>
                                      </a:moveTo>
                                      <a:lnTo>
                                        <a:pt x="355" y="73"/>
                                      </a:lnTo>
                                      <a:lnTo>
                                        <a:pt x="352" y="88"/>
                                      </a:lnTo>
                                      <a:lnTo>
                                        <a:pt x="350" y="103"/>
                                      </a:lnTo>
                                      <a:lnTo>
                                        <a:pt x="348" y="117"/>
                                      </a:lnTo>
                                      <a:lnTo>
                                        <a:pt x="345" y="129"/>
                                      </a:lnTo>
                                      <a:lnTo>
                                        <a:pt x="356" y="129"/>
                                      </a:lnTo>
                                      <a:lnTo>
                                        <a:pt x="359" y="117"/>
                                      </a:lnTo>
                                      <a:lnTo>
                                        <a:pt x="361" y="103"/>
                                      </a:lnTo>
                                      <a:lnTo>
                                        <a:pt x="363" y="88"/>
                                      </a:lnTo>
                                      <a:lnTo>
                                        <a:pt x="366" y="73"/>
                                      </a:lnTo>
                                      <a:close/>
                                      <a:moveTo>
                                        <a:pt x="409" y="62"/>
                                      </a:moveTo>
                                      <a:lnTo>
                                        <a:pt x="408" y="62"/>
                                      </a:lnTo>
                                      <a:lnTo>
                                        <a:pt x="326" y="62"/>
                                      </a:lnTo>
                                      <a:lnTo>
                                        <a:pt x="326" y="73"/>
                                      </a:lnTo>
                                      <a:lnTo>
                                        <a:pt x="406" y="73"/>
                                      </a:lnTo>
                                      <a:lnTo>
                                        <a:pt x="405" y="88"/>
                                      </a:lnTo>
                                      <a:lnTo>
                                        <a:pt x="403" y="103"/>
                                      </a:lnTo>
                                      <a:lnTo>
                                        <a:pt x="402" y="117"/>
                                      </a:lnTo>
                                      <a:lnTo>
                                        <a:pt x="401" y="129"/>
                                      </a:lnTo>
                                      <a:lnTo>
                                        <a:pt x="411" y="129"/>
                                      </a:lnTo>
                                      <a:lnTo>
                                        <a:pt x="413" y="112"/>
                                      </a:lnTo>
                                      <a:lnTo>
                                        <a:pt x="415" y="95"/>
                                      </a:lnTo>
                                      <a:lnTo>
                                        <a:pt x="416" y="78"/>
                                      </a:lnTo>
                                      <a:lnTo>
                                        <a:pt x="417" y="62"/>
                                      </a:lnTo>
                                      <a:lnTo>
                                        <a:pt x="409" y="62"/>
                                      </a:lnTo>
                                      <a:close/>
                                      <a:moveTo>
                                        <a:pt x="372" y="25"/>
                                      </a:moveTo>
                                      <a:lnTo>
                                        <a:pt x="362" y="25"/>
                                      </a:lnTo>
                                      <a:lnTo>
                                        <a:pt x="360" y="36"/>
                                      </a:lnTo>
                                      <a:lnTo>
                                        <a:pt x="357" y="62"/>
                                      </a:lnTo>
                                      <a:lnTo>
                                        <a:pt x="367" y="62"/>
                                      </a:lnTo>
                                      <a:lnTo>
                                        <a:pt x="371" y="36"/>
                                      </a:lnTo>
                                      <a:lnTo>
                                        <a:pt x="372" y="25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027" name="任意多边形 7"/>
                              <wps:cNvSpPr/>
                              <wps:spPr>
                                <a:xfrm>
                                  <a:off x="3629" y="2571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4" h="152">
                                      <a:moveTo>
                                        <a:pt x="120" y="6"/>
                                      </a:moveTo>
                                      <a:lnTo>
                                        <a:pt x="19" y="6"/>
                                      </a:lnTo>
                                      <a:lnTo>
                                        <a:pt x="19" y="65"/>
                                      </a:lnTo>
                                      <a:lnTo>
                                        <a:pt x="120" y="65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29" y="56"/>
                                      </a:lnTo>
                                      <a:lnTo>
                                        <a:pt x="29" y="40"/>
                                      </a:lnTo>
                                      <a:lnTo>
                                        <a:pt x="120" y="40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29" y="31"/>
                                      </a:lnTo>
                                      <a:lnTo>
                                        <a:pt x="29" y="15"/>
                                      </a:lnTo>
                                      <a:lnTo>
                                        <a:pt x="120" y="15"/>
                                      </a:lnTo>
                                      <a:lnTo>
                                        <a:pt x="120" y="6"/>
                                      </a:lnTo>
                                      <a:close/>
                                      <a:moveTo>
                                        <a:pt x="120" y="40"/>
                                      </a:moveTo>
                                      <a:lnTo>
                                        <a:pt x="109" y="40"/>
                                      </a:lnTo>
                                      <a:lnTo>
                                        <a:pt x="109" y="56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120" y="40"/>
                                      </a:lnTo>
                                      <a:close/>
                                      <a:moveTo>
                                        <a:pt x="120" y="15"/>
                                      </a:moveTo>
                                      <a:lnTo>
                                        <a:pt x="109" y="15"/>
                                      </a:lnTo>
                                      <a:lnTo>
                                        <a:pt x="109" y="31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120" y="15"/>
                                      </a:lnTo>
                                      <a:close/>
                                      <a:moveTo>
                                        <a:pt x="135" y="137"/>
                                      </a:moveTo>
                                      <a:lnTo>
                                        <a:pt x="2" y="137"/>
                                      </a:lnTo>
                                      <a:lnTo>
                                        <a:pt x="2" y="147"/>
                                      </a:lnTo>
                                      <a:lnTo>
                                        <a:pt x="135" y="147"/>
                                      </a:lnTo>
                                      <a:lnTo>
                                        <a:pt x="135" y="137"/>
                                      </a:lnTo>
                                      <a:close/>
                                      <a:moveTo>
                                        <a:pt x="74" y="118"/>
                                      </a:moveTo>
                                      <a:lnTo>
                                        <a:pt x="63" y="118"/>
                                      </a:lnTo>
                                      <a:lnTo>
                                        <a:pt x="63" y="137"/>
                                      </a:lnTo>
                                      <a:lnTo>
                                        <a:pt x="74" y="137"/>
                                      </a:lnTo>
                                      <a:lnTo>
                                        <a:pt x="74" y="118"/>
                                      </a:lnTo>
                                      <a:close/>
                                      <a:moveTo>
                                        <a:pt x="119" y="109"/>
                                      </a:moveTo>
                                      <a:lnTo>
                                        <a:pt x="20" y="109"/>
                                      </a:lnTo>
                                      <a:lnTo>
                                        <a:pt x="20" y="118"/>
                                      </a:lnTo>
                                      <a:lnTo>
                                        <a:pt x="119" y="118"/>
                                      </a:lnTo>
                                      <a:lnTo>
                                        <a:pt x="119" y="109"/>
                                      </a:lnTo>
                                      <a:close/>
                                      <a:moveTo>
                                        <a:pt x="29" y="65"/>
                                      </a:moveTo>
                                      <a:lnTo>
                                        <a:pt x="23" y="76"/>
                                      </a:lnTo>
                                      <a:lnTo>
                                        <a:pt x="17" y="87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0" y="104"/>
                                      </a:lnTo>
                                      <a:lnTo>
                                        <a:pt x="3" y="106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9" y="111"/>
                                      </a:lnTo>
                                      <a:lnTo>
                                        <a:pt x="15" y="106"/>
                                      </a:lnTo>
                                      <a:lnTo>
                                        <a:pt x="20" y="99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126" y="92"/>
                                      </a:lnTo>
                                      <a:lnTo>
                                        <a:pt x="126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34" y="78"/>
                                      </a:lnTo>
                                      <a:lnTo>
                                        <a:pt x="37" y="73"/>
                                      </a:lnTo>
                                      <a:lnTo>
                                        <a:pt x="39" y="68"/>
                                      </a:lnTo>
                                      <a:lnTo>
                                        <a:pt x="29" y="65"/>
                                      </a:lnTo>
                                      <a:close/>
                                      <a:moveTo>
                                        <a:pt x="74" y="92"/>
                                      </a:moveTo>
                                      <a:lnTo>
                                        <a:pt x="63" y="92"/>
                                      </a:lnTo>
                                      <a:lnTo>
                                        <a:pt x="63" y="109"/>
                                      </a:lnTo>
                                      <a:lnTo>
                                        <a:pt x="74" y="109"/>
                                      </a:lnTo>
                                      <a:lnTo>
                                        <a:pt x="74" y="92"/>
                                      </a:lnTo>
                                      <a:close/>
                                      <a:moveTo>
                                        <a:pt x="74" y="69"/>
                                      </a:moveTo>
                                      <a:lnTo>
                                        <a:pt x="63" y="69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74" y="69"/>
                                      </a:lnTo>
                                      <a:close/>
                                      <a:moveTo>
                                        <a:pt x="287" y="8"/>
                                      </a:moveTo>
                                      <a:lnTo>
                                        <a:pt x="235" y="8"/>
                                      </a:lnTo>
                                      <a:lnTo>
                                        <a:pt x="234" y="74"/>
                                      </a:lnTo>
                                      <a:lnTo>
                                        <a:pt x="234" y="87"/>
                                      </a:lnTo>
                                      <a:lnTo>
                                        <a:pt x="232" y="108"/>
                                      </a:lnTo>
                                      <a:lnTo>
                                        <a:pt x="228" y="128"/>
                                      </a:lnTo>
                                      <a:lnTo>
                                        <a:pt x="220" y="146"/>
                                      </a:lnTo>
                                      <a:lnTo>
                                        <a:pt x="223" y="147"/>
                                      </a:lnTo>
                                      <a:lnTo>
                                        <a:pt x="227" y="150"/>
                                      </a:lnTo>
                                      <a:lnTo>
                                        <a:pt x="228" y="152"/>
                                      </a:lnTo>
                                      <a:lnTo>
                                        <a:pt x="234" y="139"/>
                                      </a:lnTo>
                                      <a:lnTo>
                                        <a:pt x="239" y="125"/>
                                      </a:lnTo>
                                      <a:lnTo>
                                        <a:pt x="242" y="110"/>
                                      </a:lnTo>
                                      <a:lnTo>
                                        <a:pt x="243" y="95"/>
                                      </a:lnTo>
                                      <a:lnTo>
                                        <a:pt x="287" y="9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44" y="85"/>
                                      </a:lnTo>
                                      <a:lnTo>
                                        <a:pt x="244" y="74"/>
                                      </a:lnTo>
                                      <a:lnTo>
                                        <a:pt x="244" y="56"/>
                                      </a:lnTo>
                                      <a:lnTo>
                                        <a:pt x="287" y="5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44" y="46"/>
                                      </a:lnTo>
                                      <a:lnTo>
                                        <a:pt x="244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7" y="8"/>
                                      </a:lnTo>
                                      <a:close/>
                                      <a:moveTo>
                                        <a:pt x="174" y="115"/>
                                      </a:moveTo>
                                      <a:lnTo>
                                        <a:pt x="169" y="126"/>
                                      </a:lnTo>
                                      <a:lnTo>
                                        <a:pt x="161" y="137"/>
                                      </a:lnTo>
                                      <a:lnTo>
                                        <a:pt x="152" y="145"/>
                                      </a:lnTo>
                                      <a:lnTo>
                                        <a:pt x="155" y="146"/>
                                      </a:lnTo>
                                      <a:lnTo>
                                        <a:pt x="159" y="150"/>
                                      </a:lnTo>
                                      <a:lnTo>
                                        <a:pt x="161" y="151"/>
                                      </a:lnTo>
                                      <a:lnTo>
                                        <a:pt x="167" y="144"/>
                                      </a:lnTo>
                                      <a:lnTo>
                                        <a:pt x="173" y="136"/>
                                      </a:lnTo>
                                      <a:lnTo>
                                        <a:pt x="179" y="127"/>
                                      </a:lnTo>
                                      <a:lnTo>
                                        <a:pt x="183" y="118"/>
                                      </a:lnTo>
                                      <a:lnTo>
                                        <a:pt x="174" y="115"/>
                                      </a:lnTo>
                                      <a:close/>
                                      <a:moveTo>
                                        <a:pt x="287" y="95"/>
                                      </a:moveTo>
                                      <a:lnTo>
                                        <a:pt x="277" y="95"/>
                                      </a:lnTo>
                                      <a:lnTo>
                                        <a:pt x="277" y="139"/>
                                      </a:lnTo>
                                      <a:lnTo>
                                        <a:pt x="276" y="140"/>
                                      </a:lnTo>
                                      <a:lnTo>
                                        <a:pt x="272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57" y="143"/>
                                      </a:lnTo>
                                      <a:lnTo>
                                        <a:pt x="258" y="148"/>
                                      </a:lnTo>
                                      <a:lnTo>
                                        <a:pt x="259" y="151"/>
                                      </a:lnTo>
                                      <a:lnTo>
                                        <a:pt x="270" y="151"/>
                                      </a:lnTo>
                                      <a:lnTo>
                                        <a:pt x="277" y="150"/>
                                      </a:lnTo>
                                      <a:lnTo>
                                        <a:pt x="281" y="149"/>
                                      </a:lnTo>
                                      <a:lnTo>
                                        <a:pt x="285" y="147"/>
                                      </a:lnTo>
                                      <a:lnTo>
                                        <a:pt x="287" y="143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64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87" y="95"/>
                                      </a:lnTo>
                                      <a:close/>
                                      <a:moveTo>
                                        <a:pt x="203" y="115"/>
                                      </a:moveTo>
                                      <a:lnTo>
                                        <a:pt x="195" y="120"/>
                                      </a:lnTo>
                                      <a:lnTo>
                                        <a:pt x="201" y="127"/>
                                      </a:lnTo>
                                      <a:lnTo>
                                        <a:pt x="208" y="138"/>
                                      </a:lnTo>
                                      <a:lnTo>
                                        <a:pt x="211" y="145"/>
                                      </a:lnTo>
                                      <a:lnTo>
                                        <a:pt x="219" y="140"/>
                                      </a:lnTo>
                                      <a:lnTo>
                                        <a:pt x="216" y="133"/>
                                      </a:lnTo>
                                      <a:lnTo>
                                        <a:pt x="209" y="123"/>
                                      </a:lnTo>
                                      <a:lnTo>
                                        <a:pt x="203" y="115"/>
                                      </a:lnTo>
                                      <a:close/>
                                      <a:moveTo>
                                        <a:pt x="227" y="101"/>
                                      </a:moveTo>
                                      <a:lnTo>
                                        <a:pt x="152" y="101"/>
                                      </a:lnTo>
                                      <a:lnTo>
                                        <a:pt x="152" y="111"/>
                                      </a:lnTo>
                                      <a:lnTo>
                                        <a:pt x="227" y="111"/>
                                      </a:lnTo>
                                      <a:lnTo>
                                        <a:pt x="227" y="101"/>
                                      </a:lnTo>
                                      <a:close/>
                                      <a:moveTo>
                                        <a:pt x="176" y="32"/>
                                      </a:moveTo>
                                      <a:lnTo>
                                        <a:pt x="167" y="32"/>
                                      </a:lnTo>
                                      <a:lnTo>
                                        <a:pt x="167" y="101"/>
                                      </a:lnTo>
                                      <a:lnTo>
                                        <a:pt x="176" y="101"/>
                                      </a:lnTo>
                                      <a:lnTo>
                                        <a:pt x="176" y="83"/>
                                      </a:lnTo>
                                      <a:lnTo>
                                        <a:pt x="215" y="83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176" y="74"/>
                                      </a:lnTo>
                                      <a:lnTo>
                                        <a:pt x="176" y="57"/>
                                      </a:lnTo>
                                      <a:lnTo>
                                        <a:pt x="215" y="57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176" y="48"/>
                                      </a:lnTo>
                                      <a:lnTo>
                                        <a:pt x="176" y="32"/>
                                      </a:lnTo>
                                      <a:close/>
                                      <a:moveTo>
                                        <a:pt x="215" y="83"/>
                                      </a:moveTo>
                                      <a:lnTo>
                                        <a:pt x="206" y="83"/>
                                      </a:lnTo>
                                      <a:lnTo>
                                        <a:pt x="206" y="101"/>
                                      </a:lnTo>
                                      <a:lnTo>
                                        <a:pt x="215" y="101"/>
                                      </a:lnTo>
                                      <a:lnTo>
                                        <a:pt x="215" y="83"/>
                                      </a:lnTo>
                                      <a:close/>
                                      <a:moveTo>
                                        <a:pt x="287" y="56"/>
                                      </a:moveTo>
                                      <a:lnTo>
                                        <a:pt x="277" y="56"/>
                                      </a:lnTo>
                                      <a:lnTo>
                                        <a:pt x="277" y="8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87" y="56"/>
                                      </a:lnTo>
                                      <a:close/>
                                      <a:moveTo>
                                        <a:pt x="215" y="57"/>
                                      </a:moveTo>
                                      <a:lnTo>
                                        <a:pt x="206" y="57"/>
                                      </a:lnTo>
                                      <a:lnTo>
                                        <a:pt x="206" y="74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215" y="57"/>
                                      </a:lnTo>
                                      <a:close/>
                                      <a:moveTo>
                                        <a:pt x="215" y="32"/>
                                      </a:moveTo>
                                      <a:lnTo>
                                        <a:pt x="206" y="32"/>
                                      </a:lnTo>
                                      <a:lnTo>
                                        <a:pt x="206" y="48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215" y="32"/>
                                      </a:lnTo>
                                      <a:close/>
                                      <a:moveTo>
                                        <a:pt x="287" y="18"/>
                                      </a:moveTo>
                                      <a:lnTo>
                                        <a:pt x="277" y="18"/>
                                      </a:lnTo>
                                      <a:lnTo>
                                        <a:pt x="277" y="4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87" y="18"/>
                                      </a:lnTo>
                                      <a:close/>
                                      <a:moveTo>
                                        <a:pt x="227" y="22"/>
                                      </a:moveTo>
                                      <a:lnTo>
                                        <a:pt x="154" y="22"/>
                                      </a:lnTo>
                                      <a:lnTo>
                                        <a:pt x="154" y="32"/>
                                      </a:lnTo>
                                      <a:lnTo>
                                        <a:pt x="227" y="32"/>
                                      </a:lnTo>
                                      <a:lnTo>
                                        <a:pt x="227" y="22"/>
                                      </a:lnTo>
                                      <a:close/>
                                      <a:moveTo>
                                        <a:pt x="176" y="2"/>
                                      </a:moveTo>
                                      <a:lnTo>
                                        <a:pt x="167" y="2"/>
                                      </a:lnTo>
                                      <a:lnTo>
                                        <a:pt x="167" y="22"/>
                                      </a:lnTo>
                                      <a:lnTo>
                                        <a:pt x="176" y="22"/>
                                      </a:lnTo>
                                      <a:lnTo>
                                        <a:pt x="176" y="2"/>
                                      </a:lnTo>
                                      <a:close/>
                                      <a:moveTo>
                                        <a:pt x="215" y="2"/>
                                      </a:moveTo>
                                      <a:lnTo>
                                        <a:pt x="206" y="2"/>
                                      </a:lnTo>
                                      <a:lnTo>
                                        <a:pt x="206" y="22"/>
                                      </a:lnTo>
                                      <a:lnTo>
                                        <a:pt x="215" y="22"/>
                                      </a:lnTo>
                                      <a:lnTo>
                                        <a:pt x="215" y="2"/>
                                      </a:lnTo>
                                      <a:close/>
                                      <a:moveTo>
                                        <a:pt x="443" y="44"/>
                                      </a:moveTo>
                                      <a:lnTo>
                                        <a:pt x="308" y="44"/>
                                      </a:lnTo>
                                      <a:lnTo>
                                        <a:pt x="308" y="55"/>
                                      </a:lnTo>
                                      <a:lnTo>
                                        <a:pt x="443" y="55"/>
                                      </a:lnTo>
                                      <a:lnTo>
                                        <a:pt x="443" y="44"/>
                                      </a:lnTo>
                                      <a:close/>
                                      <a:moveTo>
                                        <a:pt x="347" y="75"/>
                                      </a:moveTo>
                                      <a:lnTo>
                                        <a:pt x="338" y="94"/>
                                      </a:lnTo>
                                      <a:lnTo>
                                        <a:pt x="328" y="112"/>
                                      </a:lnTo>
                                      <a:lnTo>
                                        <a:pt x="317" y="129"/>
                                      </a:lnTo>
                                      <a:lnTo>
                                        <a:pt x="306" y="143"/>
                                      </a:lnTo>
                                      <a:lnTo>
                                        <a:pt x="309" y="145"/>
                                      </a:lnTo>
                                      <a:lnTo>
                                        <a:pt x="314" y="148"/>
                                      </a:lnTo>
                                      <a:lnTo>
                                        <a:pt x="316" y="150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38" y="118"/>
                                      </a:lnTo>
                                      <a:lnTo>
                                        <a:pt x="348" y="99"/>
                                      </a:lnTo>
                                      <a:lnTo>
                                        <a:pt x="358" y="79"/>
                                      </a:lnTo>
                                      <a:lnTo>
                                        <a:pt x="347" y="75"/>
                                      </a:lnTo>
                                      <a:close/>
                                      <a:moveTo>
                                        <a:pt x="402" y="74"/>
                                      </a:moveTo>
                                      <a:lnTo>
                                        <a:pt x="392" y="79"/>
                                      </a:lnTo>
                                      <a:lnTo>
                                        <a:pt x="404" y="97"/>
                                      </a:lnTo>
                                      <a:lnTo>
                                        <a:pt x="415" y="116"/>
                                      </a:lnTo>
                                      <a:lnTo>
                                        <a:pt x="426" y="134"/>
                                      </a:lnTo>
                                      <a:lnTo>
                                        <a:pt x="434" y="149"/>
                                      </a:lnTo>
                                      <a:lnTo>
                                        <a:pt x="444" y="143"/>
                                      </a:lnTo>
                                      <a:lnTo>
                                        <a:pt x="436" y="128"/>
                                      </a:lnTo>
                                      <a:lnTo>
                                        <a:pt x="425" y="110"/>
                                      </a:lnTo>
                                      <a:lnTo>
                                        <a:pt x="413" y="92"/>
                                      </a:lnTo>
                                      <a:lnTo>
                                        <a:pt x="402" y="74"/>
                                      </a:lnTo>
                                      <a:close/>
                                      <a:moveTo>
                                        <a:pt x="372" y="0"/>
                                      </a:moveTo>
                                      <a:lnTo>
                                        <a:pt x="362" y="4"/>
                                      </a:lnTo>
                                      <a:lnTo>
                                        <a:pt x="367" y="15"/>
                                      </a:lnTo>
                                      <a:lnTo>
                                        <a:pt x="373" y="31"/>
                                      </a:lnTo>
                                      <a:lnTo>
                                        <a:pt x="376" y="40"/>
                                      </a:lnTo>
                                      <a:lnTo>
                                        <a:pt x="387" y="35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377" y="11"/>
                                      </a:lnTo>
                                      <a:lnTo>
                                        <a:pt x="3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028" name="任意多边形 8"/>
                              <wps:cNvSpPr/>
                              <wps:spPr>
                                <a:xfrm>
                                  <a:off x="4095" y="2572"/>
                                  <a:ext cx="27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2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25" y="9"/>
                                      </a:moveTo>
                                      <a:lnTo>
                                        <a:pt x="326" y="9"/>
                                      </a:lnTo>
                                      <a:lnTo>
                                        <a:pt x="326" y="147"/>
                                      </a:lnTo>
                                      <a:lnTo>
                                        <a:pt x="336" y="147"/>
                                      </a:lnTo>
                                      <a:lnTo>
                                        <a:pt x="336" y="137"/>
                                      </a:lnTo>
                                      <a:lnTo>
                                        <a:pt x="425" y="137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336" y="126"/>
                                      </a:lnTo>
                                      <a:lnTo>
                                        <a:pt x="336" y="78"/>
                                      </a:lnTo>
                                      <a:lnTo>
                                        <a:pt x="425" y="78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336" y="67"/>
                                      </a:lnTo>
                                      <a:lnTo>
                                        <a:pt x="336" y="20"/>
                                      </a:lnTo>
                                      <a:lnTo>
                                        <a:pt x="425" y="20"/>
                                      </a:lnTo>
                                      <a:lnTo>
                                        <a:pt x="425" y="9"/>
                                      </a:lnTo>
                                      <a:close/>
                                      <a:moveTo>
                                        <a:pt x="425" y="137"/>
                                      </a:moveTo>
                                      <a:lnTo>
                                        <a:pt x="414" y="137"/>
                                      </a:lnTo>
                                      <a:lnTo>
                                        <a:pt x="414" y="147"/>
                                      </a:lnTo>
                                      <a:lnTo>
                                        <a:pt x="425" y="147"/>
                                      </a:lnTo>
                                      <a:lnTo>
                                        <a:pt x="425" y="137"/>
                                      </a:lnTo>
                                      <a:close/>
                                      <a:moveTo>
                                        <a:pt x="425" y="78"/>
                                      </a:moveTo>
                                      <a:lnTo>
                                        <a:pt x="414" y="78"/>
                                      </a:lnTo>
                                      <a:lnTo>
                                        <a:pt x="414" y="126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425" y="78"/>
                                      </a:lnTo>
                                      <a:close/>
                                      <a:moveTo>
                                        <a:pt x="425" y="20"/>
                                      </a:moveTo>
                                      <a:lnTo>
                                        <a:pt x="414" y="20"/>
                                      </a:lnTo>
                                      <a:lnTo>
                                        <a:pt x="414" y="67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425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</wpg:grpSp>
                        </wpg:grpSp>
                        <wpg:grpSp>
                          <wpg:cNvPr id="341" name="组合 1385"/>
                          <wpg:cNvGrpSpPr/>
                          <wpg:grpSpPr>
                            <a:xfrm rot="0">
                              <a:off x="9592" y="13808"/>
                              <a:ext cx="493" cy="112"/>
                              <a:chOff x="0" y="0"/>
                              <a:chExt cx="2388" cy="541"/>
                            </a:xfrm>
                          </wpg:grpSpPr>
                          <wps:wsp>
                            <wps:cNvPr id="1384" name="任意多边形 1384"/>
                            <wps:cNvSpPr/>
                            <wps:spPr>
                              <a:xfrm>
                                <a:off x="0" y="0"/>
                                <a:ext cx="2388" cy="54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2388" h="541">
                                    <a:moveTo>
                                      <a:pt x="150" y="194"/>
                                    </a:moveTo>
                                    <a:lnTo>
                                      <a:pt x="106" y="215"/>
                                    </a:lnTo>
                                    <a:lnTo>
                                      <a:pt x="138" y="270"/>
                                    </a:lnTo>
                                    <a:lnTo>
                                      <a:pt x="172" y="319"/>
                                    </a:lnTo>
                                    <a:lnTo>
                                      <a:pt x="207" y="361"/>
                                    </a:lnTo>
                                    <a:lnTo>
                                      <a:pt x="243" y="398"/>
                                    </a:lnTo>
                                    <a:lnTo>
                                      <a:pt x="190" y="430"/>
                                    </a:lnTo>
                                    <a:lnTo>
                                      <a:pt x="132" y="457"/>
                                    </a:lnTo>
                                    <a:lnTo>
                                      <a:pt x="69" y="479"/>
                                    </a:lnTo>
                                    <a:lnTo>
                                      <a:pt x="1" y="496"/>
                                    </a:lnTo>
                                    <a:lnTo>
                                      <a:pt x="9" y="507"/>
                                    </a:lnTo>
                                    <a:lnTo>
                                      <a:pt x="17" y="518"/>
                                    </a:lnTo>
                                    <a:lnTo>
                                      <a:pt x="24" y="528"/>
                                    </a:lnTo>
                                    <a:lnTo>
                                      <a:pt x="30" y="539"/>
                                    </a:lnTo>
                                    <a:lnTo>
                                      <a:pt x="104" y="518"/>
                                    </a:lnTo>
                                    <a:lnTo>
                                      <a:pt x="171" y="492"/>
                                    </a:lnTo>
                                    <a:lnTo>
                                      <a:pt x="231" y="463"/>
                                    </a:lnTo>
                                    <a:lnTo>
                                      <a:pt x="283" y="431"/>
                                    </a:lnTo>
                                    <a:lnTo>
                                      <a:pt x="382" y="431"/>
                                    </a:lnTo>
                                    <a:lnTo>
                                      <a:pt x="378" y="429"/>
                                    </a:lnTo>
                                    <a:lnTo>
                                      <a:pt x="324" y="398"/>
                                    </a:lnTo>
                                    <a:lnTo>
                                      <a:pt x="355" y="368"/>
                                    </a:lnTo>
                                    <a:lnTo>
                                      <a:pt x="284" y="368"/>
                                    </a:lnTo>
                                    <a:lnTo>
                                      <a:pt x="248" y="333"/>
                                    </a:lnTo>
                                    <a:lnTo>
                                      <a:pt x="213" y="292"/>
                                    </a:lnTo>
                                    <a:lnTo>
                                      <a:pt x="181" y="246"/>
                                    </a:lnTo>
                                    <a:lnTo>
                                      <a:pt x="150" y="194"/>
                                    </a:lnTo>
                                    <a:close/>
                                    <a:moveTo>
                                      <a:pt x="382" y="431"/>
                                    </a:moveTo>
                                    <a:lnTo>
                                      <a:pt x="283" y="431"/>
                                    </a:lnTo>
                                    <a:lnTo>
                                      <a:pt x="337" y="465"/>
                                    </a:lnTo>
                                    <a:lnTo>
                                      <a:pt x="399" y="495"/>
                                    </a:lnTo>
                                    <a:lnTo>
                                      <a:pt x="468" y="518"/>
                                    </a:lnTo>
                                    <a:lnTo>
                                      <a:pt x="544" y="536"/>
                                    </a:lnTo>
                                    <a:lnTo>
                                      <a:pt x="550" y="525"/>
                                    </a:lnTo>
                                    <a:lnTo>
                                      <a:pt x="558" y="514"/>
                                    </a:lnTo>
                                    <a:lnTo>
                                      <a:pt x="566" y="501"/>
                                    </a:lnTo>
                                    <a:lnTo>
                                      <a:pt x="575" y="487"/>
                                    </a:lnTo>
                                    <a:lnTo>
                                      <a:pt x="504" y="474"/>
                                    </a:lnTo>
                                    <a:lnTo>
                                      <a:pt x="438" y="454"/>
                                    </a:lnTo>
                                    <a:lnTo>
                                      <a:pt x="382" y="431"/>
                                    </a:lnTo>
                                    <a:close/>
                                    <a:moveTo>
                                      <a:pt x="416" y="189"/>
                                    </a:moveTo>
                                    <a:lnTo>
                                      <a:pt x="388" y="242"/>
                                    </a:lnTo>
                                    <a:lnTo>
                                      <a:pt x="357" y="289"/>
                                    </a:lnTo>
                                    <a:lnTo>
                                      <a:pt x="322" y="331"/>
                                    </a:lnTo>
                                    <a:lnTo>
                                      <a:pt x="284" y="368"/>
                                    </a:lnTo>
                                    <a:lnTo>
                                      <a:pt x="355" y="368"/>
                                    </a:lnTo>
                                    <a:lnTo>
                                      <a:pt x="361" y="361"/>
                                    </a:lnTo>
                                    <a:lnTo>
                                      <a:pt x="397" y="317"/>
                                    </a:lnTo>
                                    <a:lnTo>
                                      <a:pt x="430" y="268"/>
                                    </a:lnTo>
                                    <a:lnTo>
                                      <a:pt x="462" y="211"/>
                                    </a:lnTo>
                                    <a:lnTo>
                                      <a:pt x="416" y="189"/>
                                    </a:lnTo>
                                    <a:close/>
                                    <a:moveTo>
                                      <a:pt x="407" y="124"/>
                                    </a:moveTo>
                                    <a:lnTo>
                                      <a:pt x="360" y="124"/>
                                    </a:lnTo>
                                    <a:lnTo>
                                      <a:pt x="360" y="178"/>
                                    </a:lnTo>
                                    <a:lnTo>
                                      <a:pt x="407" y="178"/>
                                    </a:lnTo>
                                    <a:lnTo>
                                      <a:pt x="407" y="124"/>
                                    </a:lnTo>
                                    <a:close/>
                                    <a:moveTo>
                                      <a:pt x="212" y="124"/>
                                    </a:moveTo>
                                    <a:lnTo>
                                      <a:pt x="166" y="124"/>
                                    </a:lnTo>
                                    <a:lnTo>
                                      <a:pt x="166" y="177"/>
                                    </a:lnTo>
                                    <a:lnTo>
                                      <a:pt x="212" y="177"/>
                                    </a:lnTo>
                                    <a:lnTo>
                                      <a:pt x="212" y="124"/>
                                    </a:lnTo>
                                    <a:close/>
                                    <a:moveTo>
                                      <a:pt x="571" y="85"/>
                                    </a:moveTo>
                                    <a:lnTo>
                                      <a:pt x="0" y="85"/>
                                    </a:lnTo>
                                    <a:lnTo>
                                      <a:pt x="0" y="124"/>
                                    </a:lnTo>
                                    <a:lnTo>
                                      <a:pt x="571" y="124"/>
                                    </a:lnTo>
                                    <a:lnTo>
                                      <a:pt x="571" y="85"/>
                                    </a:lnTo>
                                    <a:close/>
                                    <a:moveTo>
                                      <a:pt x="212" y="5"/>
                                    </a:moveTo>
                                    <a:lnTo>
                                      <a:pt x="166" y="5"/>
                                    </a:lnTo>
                                    <a:lnTo>
                                      <a:pt x="166" y="85"/>
                                    </a:lnTo>
                                    <a:lnTo>
                                      <a:pt x="212" y="85"/>
                                    </a:lnTo>
                                    <a:lnTo>
                                      <a:pt x="212" y="5"/>
                                    </a:lnTo>
                                    <a:close/>
                                    <a:moveTo>
                                      <a:pt x="407" y="5"/>
                                    </a:moveTo>
                                    <a:lnTo>
                                      <a:pt x="360" y="5"/>
                                    </a:lnTo>
                                    <a:lnTo>
                                      <a:pt x="360" y="85"/>
                                    </a:lnTo>
                                    <a:lnTo>
                                      <a:pt x="407" y="85"/>
                                    </a:lnTo>
                                    <a:lnTo>
                                      <a:pt x="407" y="5"/>
                                    </a:lnTo>
                                    <a:close/>
                                    <a:moveTo>
                                      <a:pt x="1183" y="472"/>
                                    </a:moveTo>
                                    <a:lnTo>
                                      <a:pt x="1139" y="472"/>
                                    </a:lnTo>
                                    <a:lnTo>
                                      <a:pt x="1146" y="489"/>
                                    </a:lnTo>
                                    <a:lnTo>
                                      <a:pt x="1153" y="506"/>
                                    </a:lnTo>
                                    <a:lnTo>
                                      <a:pt x="1159" y="524"/>
                                    </a:lnTo>
                                    <a:lnTo>
                                      <a:pt x="1165" y="541"/>
                                    </a:lnTo>
                                    <a:lnTo>
                                      <a:pt x="1206" y="527"/>
                                    </a:lnTo>
                                    <a:lnTo>
                                      <a:pt x="1195" y="497"/>
                                    </a:lnTo>
                                    <a:lnTo>
                                      <a:pt x="1183" y="472"/>
                                    </a:lnTo>
                                    <a:close/>
                                    <a:moveTo>
                                      <a:pt x="704" y="310"/>
                                    </a:moveTo>
                                    <a:lnTo>
                                      <a:pt x="692" y="364"/>
                                    </a:lnTo>
                                    <a:lnTo>
                                      <a:pt x="677" y="418"/>
                                    </a:lnTo>
                                    <a:lnTo>
                                      <a:pt x="661" y="470"/>
                                    </a:lnTo>
                                    <a:lnTo>
                                      <a:pt x="643" y="522"/>
                                    </a:lnTo>
                                    <a:lnTo>
                                      <a:pt x="694" y="537"/>
                                    </a:lnTo>
                                    <a:lnTo>
                                      <a:pt x="706" y="494"/>
                                    </a:lnTo>
                                    <a:lnTo>
                                      <a:pt x="719" y="445"/>
                                    </a:lnTo>
                                    <a:lnTo>
                                      <a:pt x="735" y="389"/>
                                    </a:lnTo>
                                    <a:lnTo>
                                      <a:pt x="752" y="327"/>
                                    </a:lnTo>
                                    <a:lnTo>
                                      <a:pt x="740" y="323"/>
                                    </a:lnTo>
                                    <a:lnTo>
                                      <a:pt x="728" y="319"/>
                                    </a:lnTo>
                                    <a:lnTo>
                                      <a:pt x="716" y="315"/>
                                    </a:lnTo>
                                    <a:lnTo>
                                      <a:pt x="704" y="310"/>
                                    </a:lnTo>
                                    <a:close/>
                                    <a:moveTo>
                                      <a:pt x="983" y="492"/>
                                    </a:moveTo>
                                    <a:lnTo>
                                      <a:pt x="940" y="492"/>
                                    </a:lnTo>
                                    <a:lnTo>
                                      <a:pt x="944" y="503"/>
                                    </a:lnTo>
                                    <a:lnTo>
                                      <a:pt x="948" y="514"/>
                                    </a:lnTo>
                                    <a:lnTo>
                                      <a:pt x="951" y="525"/>
                                    </a:lnTo>
                                    <a:lnTo>
                                      <a:pt x="990" y="511"/>
                                    </a:lnTo>
                                    <a:lnTo>
                                      <a:pt x="983" y="492"/>
                                    </a:lnTo>
                                    <a:close/>
                                    <a:moveTo>
                                      <a:pt x="931" y="313"/>
                                    </a:moveTo>
                                    <a:lnTo>
                                      <a:pt x="886" y="313"/>
                                    </a:lnTo>
                                    <a:lnTo>
                                      <a:pt x="869" y="344"/>
                                    </a:lnTo>
                                    <a:lnTo>
                                      <a:pt x="851" y="375"/>
                                    </a:lnTo>
                                    <a:lnTo>
                                      <a:pt x="832" y="406"/>
                                    </a:lnTo>
                                    <a:lnTo>
                                      <a:pt x="812" y="437"/>
                                    </a:lnTo>
                                    <a:lnTo>
                                      <a:pt x="803" y="450"/>
                                    </a:lnTo>
                                    <a:lnTo>
                                      <a:pt x="794" y="461"/>
                                    </a:lnTo>
                                    <a:lnTo>
                                      <a:pt x="785" y="470"/>
                                    </a:lnTo>
                                    <a:lnTo>
                                      <a:pt x="775" y="478"/>
                                    </a:lnTo>
                                    <a:lnTo>
                                      <a:pt x="790" y="510"/>
                                    </a:lnTo>
                                    <a:lnTo>
                                      <a:pt x="896" y="497"/>
                                    </a:lnTo>
                                    <a:lnTo>
                                      <a:pt x="940" y="492"/>
                                    </a:lnTo>
                                    <a:lnTo>
                                      <a:pt x="983" y="492"/>
                                    </a:lnTo>
                                    <a:lnTo>
                                      <a:pt x="979" y="482"/>
                                    </a:lnTo>
                                    <a:lnTo>
                                      <a:pt x="975" y="471"/>
                                    </a:lnTo>
                                    <a:lnTo>
                                      <a:pt x="834" y="471"/>
                                    </a:lnTo>
                                    <a:lnTo>
                                      <a:pt x="876" y="406"/>
                                    </a:lnTo>
                                    <a:lnTo>
                                      <a:pt x="915" y="342"/>
                                    </a:lnTo>
                                    <a:lnTo>
                                      <a:pt x="931" y="313"/>
                                    </a:lnTo>
                                    <a:close/>
                                    <a:moveTo>
                                      <a:pt x="1125" y="317"/>
                                    </a:moveTo>
                                    <a:lnTo>
                                      <a:pt x="1079" y="317"/>
                                    </a:lnTo>
                                    <a:lnTo>
                                      <a:pt x="1064" y="342"/>
                                    </a:lnTo>
                                    <a:lnTo>
                                      <a:pt x="1049" y="367"/>
                                    </a:lnTo>
                                    <a:lnTo>
                                      <a:pt x="1033" y="392"/>
                                    </a:lnTo>
                                    <a:lnTo>
                                      <a:pt x="1016" y="418"/>
                                    </a:lnTo>
                                    <a:lnTo>
                                      <a:pt x="1008" y="430"/>
                                    </a:lnTo>
                                    <a:lnTo>
                                      <a:pt x="999" y="441"/>
                                    </a:lnTo>
                                    <a:lnTo>
                                      <a:pt x="990" y="450"/>
                                    </a:lnTo>
                                    <a:lnTo>
                                      <a:pt x="981" y="457"/>
                                    </a:lnTo>
                                    <a:lnTo>
                                      <a:pt x="996" y="491"/>
                                    </a:lnTo>
                                    <a:lnTo>
                                      <a:pt x="1063" y="481"/>
                                    </a:lnTo>
                                    <a:lnTo>
                                      <a:pt x="1139" y="472"/>
                                    </a:lnTo>
                                    <a:lnTo>
                                      <a:pt x="1183" y="472"/>
                                    </a:lnTo>
                                    <a:lnTo>
                                      <a:pt x="1180" y="464"/>
                                    </a:lnTo>
                                    <a:lnTo>
                                      <a:pt x="1174" y="451"/>
                                    </a:lnTo>
                                    <a:lnTo>
                                      <a:pt x="1039" y="451"/>
                                    </a:lnTo>
                                    <a:lnTo>
                                      <a:pt x="1077" y="396"/>
                                    </a:lnTo>
                                    <a:lnTo>
                                      <a:pt x="1113" y="339"/>
                                    </a:lnTo>
                                    <a:lnTo>
                                      <a:pt x="1125" y="317"/>
                                    </a:lnTo>
                                    <a:close/>
                                    <a:moveTo>
                                      <a:pt x="938" y="390"/>
                                    </a:moveTo>
                                    <a:lnTo>
                                      <a:pt x="904" y="402"/>
                                    </a:lnTo>
                                    <a:lnTo>
                                      <a:pt x="911" y="418"/>
                                    </a:lnTo>
                                    <a:lnTo>
                                      <a:pt x="917" y="433"/>
                                    </a:lnTo>
                                    <a:lnTo>
                                      <a:pt x="924" y="450"/>
                                    </a:lnTo>
                                    <a:lnTo>
                                      <a:pt x="928" y="462"/>
                                    </a:lnTo>
                                    <a:lnTo>
                                      <a:pt x="834" y="471"/>
                                    </a:lnTo>
                                    <a:lnTo>
                                      <a:pt x="975" y="471"/>
                                    </a:lnTo>
                                    <a:lnTo>
                                      <a:pt x="967" y="452"/>
                                    </a:lnTo>
                                    <a:lnTo>
                                      <a:pt x="953" y="421"/>
                                    </a:lnTo>
                                    <a:lnTo>
                                      <a:pt x="938" y="390"/>
                                    </a:lnTo>
                                    <a:close/>
                                    <a:moveTo>
                                      <a:pt x="1141" y="388"/>
                                    </a:moveTo>
                                    <a:lnTo>
                                      <a:pt x="1107" y="401"/>
                                    </a:lnTo>
                                    <a:lnTo>
                                      <a:pt x="1112" y="412"/>
                                    </a:lnTo>
                                    <a:lnTo>
                                      <a:pt x="1117" y="422"/>
                                    </a:lnTo>
                                    <a:lnTo>
                                      <a:pt x="1122" y="433"/>
                                    </a:lnTo>
                                    <a:lnTo>
                                      <a:pt x="1127" y="443"/>
                                    </a:lnTo>
                                    <a:lnTo>
                                      <a:pt x="1082" y="448"/>
                                    </a:lnTo>
                                    <a:lnTo>
                                      <a:pt x="1039" y="451"/>
                                    </a:lnTo>
                                    <a:lnTo>
                                      <a:pt x="1174" y="451"/>
                                    </a:lnTo>
                                    <a:lnTo>
                                      <a:pt x="1162" y="428"/>
                                    </a:lnTo>
                                    <a:lnTo>
                                      <a:pt x="1141" y="388"/>
                                    </a:lnTo>
                                    <a:close/>
                                    <a:moveTo>
                                      <a:pt x="1104" y="140"/>
                                    </a:moveTo>
                                    <a:lnTo>
                                      <a:pt x="1057" y="140"/>
                                    </a:lnTo>
                                    <a:lnTo>
                                      <a:pt x="1044" y="170"/>
                                    </a:lnTo>
                                    <a:lnTo>
                                      <a:pt x="1030" y="200"/>
                                    </a:lnTo>
                                    <a:lnTo>
                                      <a:pt x="1015" y="228"/>
                                    </a:lnTo>
                                    <a:lnTo>
                                      <a:pt x="999" y="255"/>
                                    </a:lnTo>
                                    <a:lnTo>
                                      <a:pt x="991" y="267"/>
                                    </a:lnTo>
                                    <a:lnTo>
                                      <a:pt x="983" y="278"/>
                                    </a:lnTo>
                                    <a:lnTo>
                                      <a:pt x="975" y="287"/>
                                    </a:lnTo>
                                    <a:lnTo>
                                      <a:pt x="966" y="294"/>
                                    </a:lnTo>
                                    <a:lnTo>
                                      <a:pt x="980" y="327"/>
                                    </a:lnTo>
                                    <a:lnTo>
                                      <a:pt x="1079" y="317"/>
                                    </a:lnTo>
                                    <a:lnTo>
                                      <a:pt x="1125" y="317"/>
                                    </a:lnTo>
                                    <a:lnTo>
                                      <a:pt x="1142" y="288"/>
                                    </a:lnTo>
                                    <a:lnTo>
                                      <a:pt x="1022" y="288"/>
                                    </a:lnTo>
                                    <a:lnTo>
                                      <a:pt x="1044" y="255"/>
                                    </a:lnTo>
                                    <a:lnTo>
                                      <a:pt x="1064" y="219"/>
                                    </a:lnTo>
                                    <a:lnTo>
                                      <a:pt x="1084" y="181"/>
                                    </a:lnTo>
                                    <a:lnTo>
                                      <a:pt x="1104" y="140"/>
                                    </a:lnTo>
                                    <a:close/>
                                    <a:moveTo>
                                      <a:pt x="915" y="140"/>
                                    </a:moveTo>
                                    <a:lnTo>
                                      <a:pt x="870" y="140"/>
                                    </a:lnTo>
                                    <a:lnTo>
                                      <a:pt x="858" y="166"/>
                                    </a:lnTo>
                                    <a:lnTo>
                                      <a:pt x="844" y="192"/>
                                    </a:lnTo>
                                    <a:lnTo>
                                      <a:pt x="829" y="220"/>
                                    </a:lnTo>
                                    <a:lnTo>
                                      <a:pt x="813" y="249"/>
                                    </a:lnTo>
                                    <a:lnTo>
                                      <a:pt x="805" y="261"/>
                                    </a:lnTo>
                                    <a:lnTo>
                                      <a:pt x="797" y="272"/>
                                    </a:lnTo>
                                    <a:lnTo>
                                      <a:pt x="789" y="281"/>
                                    </a:lnTo>
                                    <a:lnTo>
                                      <a:pt x="780" y="288"/>
                                    </a:lnTo>
                                    <a:lnTo>
                                      <a:pt x="794" y="323"/>
                                    </a:lnTo>
                                    <a:lnTo>
                                      <a:pt x="812" y="321"/>
                                    </a:lnTo>
                                    <a:lnTo>
                                      <a:pt x="833" y="318"/>
                                    </a:lnTo>
                                    <a:lnTo>
                                      <a:pt x="858" y="316"/>
                                    </a:lnTo>
                                    <a:lnTo>
                                      <a:pt x="886" y="313"/>
                                    </a:lnTo>
                                    <a:lnTo>
                                      <a:pt x="931" y="313"/>
                                    </a:lnTo>
                                    <a:lnTo>
                                      <a:pt x="949" y="283"/>
                                    </a:lnTo>
                                    <a:lnTo>
                                      <a:pt x="836" y="283"/>
                                    </a:lnTo>
                                    <a:lnTo>
                                      <a:pt x="858" y="245"/>
                                    </a:lnTo>
                                    <a:lnTo>
                                      <a:pt x="879" y="208"/>
                                    </a:lnTo>
                                    <a:lnTo>
                                      <a:pt x="898" y="173"/>
                                    </a:lnTo>
                                    <a:lnTo>
                                      <a:pt x="915" y="140"/>
                                    </a:lnTo>
                                    <a:close/>
                                    <a:moveTo>
                                      <a:pt x="1135" y="204"/>
                                    </a:moveTo>
                                    <a:lnTo>
                                      <a:pt x="1126" y="224"/>
                                    </a:lnTo>
                                    <a:lnTo>
                                      <a:pt x="1117" y="244"/>
                                    </a:lnTo>
                                    <a:lnTo>
                                      <a:pt x="1107" y="263"/>
                                    </a:lnTo>
                                    <a:lnTo>
                                      <a:pt x="1097" y="284"/>
                                    </a:lnTo>
                                    <a:lnTo>
                                      <a:pt x="1077" y="285"/>
                                    </a:lnTo>
                                    <a:lnTo>
                                      <a:pt x="1022" y="288"/>
                                    </a:lnTo>
                                    <a:lnTo>
                                      <a:pt x="1142" y="288"/>
                                    </a:lnTo>
                                    <a:lnTo>
                                      <a:pt x="1147" y="280"/>
                                    </a:lnTo>
                                    <a:lnTo>
                                      <a:pt x="1179" y="219"/>
                                    </a:lnTo>
                                    <a:lnTo>
                                      <a:pt x="1135" y="204"/>
                                    </a:lnTo>
                                    <a:close/>
                                    <a:moveTo>
                                      <a:pt x="937" y="208"/>
                                    </a:moveTo>
                                    <a:lnTo>
                                      <a:pt x="929" y="226"/>
                                    </a:lnTo>
                                    <a:lnTo>
                                      <a:pt x="921" y="244"/>
                                    </a:lnTo>
                                    <a:lnTo>
                                      <a:pt x="912" y="261"/>
                                    </a:lnTo>
                                    <a:lnTo>
                                      <a:pt x="903" y="279"/>
                                    </a:lnTo>
                                    <a:lnTo>
                                      <a:pt x="885" y="281"/>
                                    </a:lnTo>
                                    <a:lnTo>
                                      <a:pt x="868" y="282"/>
                                    </a:lnTo>
                                    <a:lnTo>
                                      <a:pt x="851" y="282"/>
                                    </a:lnTo>
                                    <a:lnTo>
                                      <a:pt x="836" y="283"/>
                                    </a:lnTo>
                                    <a:lnTo>
                                      <a:pt x="949" y="283"/>
                                    </a:lnTo>
                                    <a:lnTo>
                                      <a:pt x="950" y="281"/>
                                    </a:lnTo>
                                    <a:lnTo>
                                      <a:pt x="981" y="221"/>
                                    </a:lnTo>
                                    <a:lnTo>
                                      <a:pt x="937" y="208"/>
                                    </a:lnTo>
                                    <a:close/>
                                    <a:moveTo>
                                      <a:pt x="656" y="147"/>
                                    </a:moveTo>
                                    <a:lnTo>
                                      <a:pt x="627" y="179"/>
                                    </a:lnTo>
                                    <a:lnTo>
                                      <a:pt x="650" y="196"/>
                                    </a:lnTo>
                                    <a:lnTo>
                                      <a:pt x="673" y="214"/>
                                    </a:lnTo>
                                    <a:lnTo>
                                      <a:pt x="696" y="232"/>
                                    </a:lnTo>
                                    <a:lnTo>
                                      <a:pt x="718" y="251"/>
                                    </a:lnTo>
                                    <a:lnTo>
                                      <a:pt x="750" y="217"/>
                                    </a:lnTo>
                                    <a:lnTo>
                                      <a:pt x="730" y="201"/>
                                    </a:lnTo>
                                    <a:lnTo>
                                      <a:pt x="707" y="184"/>
                                    </a:lnTo>
                                    <a:lnTo>
                                      <a:pt x="682" y="166"/>
                                    </a:lnTo>
                                    <a:lnTo>
                                      <a:pt x="656" y="147"/>
                                    </a:lnTo>
                                    <a:close/>
                                    <a:moveTo>
                                      <a:pt x="1199" y="103"/>
                                    </a:moveTo>
                                    <a:lnTo>
                                      <a:pt x="787" y="103"/>
                                    </a:lnTo>
                                    <a:lnTo>
                                      <a:pt x="787" y="140"/>
                                    </a:lnTo>
                                    <a:lnTo>
                                      <a:pt x="1199" y="140"/>
                                    </a:lnTo>
                                    <a:lnTo>
                                      <a:pt x="1199" y="103"/>
                                    </a:lnTo>
                                    <a:close/>
                                    <a:moveTo>
                                      <a:pt x="686" y="12"/>
                                    </a:moveTo>
                                    <a:lnTo>
                                      <a:pt x="656" y="41"/>
                                    </a:lnTo>
                                    <a:lnTo>
                                      <a:pt x="681" y="61"/>
                                    </a:lnTo>
                                    <a:lnTo>
                                      <a:pt x="704" y="81"/>
                                    </a:lnTo>
                                    <a:lnTo>
                                      <a:pt x="727" y="101"/>
                                    </a:lnTo>
                                    <a:lnTo>
                                      <a:pt x="748" y="120"/>
                                    </a:lnTo>
                                    <a:lnTo>
                                      <a:pt x="781" y="88"/>
                                    </a:lnTo>
                                    <a:lnTo>
                                      <a:pt x="759" y="68"/>
                                    </a:lnTo>
                                    <a:lnTo>
                                      <a:pt x="735" y="49"/>
                                    </a:lnTo>
                                    <a:lnTo>
                                      <a:pt x="711" y="31"/>
                                    </a:lnTo>
                                    <a:lnTo>
                                      <a:pt x="686" y="12"/>
                                    </a:lnTo>
                                    <a:close/>
                                    <a:moveTo>
                                      <a:pt x="891" y="3"/>
                                    </a:moveTo>
                                    <a:lnTo>
                                      <a:pt x="858" y="27"/>
                                    </a:lnTo>
                                    <a:lnTo>
                                      <a:pt x="872" y="43"/>
                                    </a:lnTo>
                                    <a:lnTo>
                                      <a:pt x="887" y="61"/>
                                    </a:lnTo>
                                    <a:lnTo>
                                      <a:pt x="903" y="81"/>
                                    </a:lnTo>
                                    <a:lnTo>
                                      <a:pt x="920" y="103"/>
                                    </a:lnTo>
                                    <a:lnTo>
                                      <a:pt x="922" y="103"/>
                                    </a:lnTo>
                                    <a:lnTo>
                                      <a:pt x="959" y="78"/>
                                    </a:lnTo>
                                    <a:lnTo>
                                      <a:pt x="940" y="56"/>
                                    </a:lnTo>
                                    <a:lnTo>
                                      <a:pt x="923" y="37"/>
                                    </a:lnTo>
                                    <a:lnTo>
                                      <a:pt x="906" y="19"/>
                                    </a:lnTo>
                                    <a:lnTo>
                                      <a:pt x="891" y="3"/>
                                    </a:lnTo>
                                    <a:close/>
                                    <a:moveTo>
                                      <a:pt x="1082" y="4"/>
                                    </a:moveTo>
                                    <a:lnTo>
                                      <a:pt x="1065" y="31"/>
                                    </a:lnTo>
                                    <a:lnTo>
                                      <a:pt x="1049" y="57"/>
                                    </a:lnTo>
                                    <a:lnTo>
                                      <a:pt x="1033" y="81"/>
                                    </a:lnTo>
                                    <a:lnTo>
                                      <a:pt x="1017" y="103"/>
                                    </a:lnTo>
                                    <a:lnTo>
                                      <a:pt x="1065" y="103"/>
                                    </a:lnTo>
                                    <a:lnTo>
                                      <a:pt x="1083" y="81"/>
                                    </a:lnTo>
                                    <a:lnTo>
                                      <a:pt x="1099" y="61"/>
                                    </a:lnTo>
                                    <a:lnTo>
                                      <a:pt x="1111" y="45"/>
                                    </a:lnTo>
                                    <a:lnTo>
                                      <a:pt x="1126" y="27"/>
                                    </a:lnTo>
                                    <a:lnTo>
                                      <a:pt x="1082" y="4"/>
                                    </a:lnTo>
                                    <a:close/>
                                    <a:moveTo>
                                      <a:pt x="1384" y="326"/>
                                    </a:moveTo>
                                    <a:lnTo>
                                      <a:pt x="1341" y="326"/>
                                    </a:lnTo>
                                    <a:lnTo>
                                      <a:pt x="1331" y="379"/>
                                    </a:lnTo>
                                    <a:lnTo>
                                      <a:pt x="1316" y="425"/>
                                    </a:lnTo>
                                    <a:lnTo>
                                      <a:pt x="1294" y="465"/>
                                    </a:lnTo>
                                    <a:lnTo>
                                      <a:pt x="1266" y="498"/>
                                    </a:lnTo>
                                    <a:lnTo>
                                      <a:pt x="1275" y="507"/>
                                    </a:lnTo>
                                    <a:lnTo>
                                      <a:pt x="1283" y="516"/>
                                    </a:lnTo>
                                    <a:lnTo>
                                      <a:pt x="1291" y="525"/>
                                    </a:lnTo>
                                    <a:lnTo>
                                      <a:pt x="1298" y="534"/>
                                    </a:lnTo>
                                    <a:lnTo>
                                      <a:pt x="1338" y="485"/>
                                    </a:lnTo>
                                    <a:lnTo>
                                      <a:pt x="1366" y="422"/>
                                    </a:lnTo>
                                    <a:lnTo>
                                      <a:pt x="1383" y="344"/>
                                    </a:lnTo>
                                    <a:lnTo>
                                      <a:pt x="1384" y="326"/>
                                    </a:lnTo>
                                    <a:close/>
                                    <a:moveTo>
                                      <a:pt x="1808" y="257"/>
                                    </a:moveTo>
                                    <a:lnTo>
                                      <a:pt x="1429" y="257"/>
                                    </a:lnTo>
                                    <a:lnTo>
                                      <a:pt x="1429" y="533"/>
                                    </a:lnTo>
                                    <a:lnTo>
                                      <a:pt x="1473" y="533"/>
                                    </a:lnTo>
                                    <a:lnTo>
                                      <a:pt x="1473" y="294"/>
                                    </a:lnTo>
                                    <a:lnTo>
                                      <a:pt x="1808" y="294"/>
                                    </a:lnTo>
                                    <a:lnTo>
                                      <a:pt x="1808" y="257"/>
                                    </a:lnTo>
                                    <a:close/>
                                    <a:moveTo>
                                      <a:pt x="1629" y="483"/>
                                    </a:moveTo>
                                    <a:lnTo>
                                      <a:pt x="1632" y="495"/>
                                    </a:lnTo>
                                    <a:lnTo>
                                      <a:pt x="1634" y="506"/>
                                    </a:lnTo>
                                    <a:lnTo>
                                      <a:pt x="1636" y="516"/>
                                    </a:lnTo>
                                    <a:lnTo>
                                      <a:pt x="1638" y="526"/>
                                    </a:lnTo>
                                    <a:lnTo>
                                      <a:pt x="1716" y="527"/>
                                    </a:lnTo>
                                    <a:lnTo>
                                      <a:pt x="1737" y="527"/>
                                    </a:lnTo>
                                    <a:lnTo>
                                      <a:pt x="1768" y="523"/>
                                    </a:lnTo>
                                    <a:lnTo>
                                      <a:pt x="1790" y="510"/>
                                    </a:lnTo>
                                    <a:lnTo>
                                      <a:pt x="1803" y="490"/>
                                    </a:lnTo>
                                    <a:lnTo>
                                      <a:pt x="1804" y="487"/>
                                    </a:lnTo>
                                    <a:lnTo>
                                      <a:pt x="1724" y="487"/>
                                    </a:lnTo>
                                    <a:lnTo>
                                      <a:pt x="1700" y="486"/>
                                    </a:lnTo>
                                    <a:lnTo>
                                      <a:pt x="1676" y="486"/>
                                    </a:lnTo>
                                    <a:lnTo>
                                      <a:pt x="1652" y="485"/>
                                    </a:lnTo>
                                    <a:lnTo>
                                      <a:pt x="1629" y="483"/>
                                    </a:lnTo>
                                    <a:close/>
                                    <a:moveTo>
                                      <a:pt x="1808" y="294"/>
                                    </a:moveTo>
                                    <a:lnTo>
                                      <a:pt x="1763" y="294"/>
                                    </a:lnTo>
                                    <a:lnTo>
                                      <a:pt x="1763" y="454"/>
                                    </a:lnTo>
                                    <a:lnTo>
                                      <a:pt x="1761" y="468"/>
                                    </a:lnTo>
                                    <a:lnTo>
                                      <a:pt x="1753" y="478"/>
                                    </a:lnTo>
                                    <a:lnTo>
                                      <a:pt x="1741" y="484"/>
                                    </a:lnTo>
                                    <a:lnTo>
                                      <a:pt x="1724" y="487"/>
                                    </a:lnTo>
                                    <a:lnTo>
                                      <a:pt x="1804" y="487"/>
                                    </a:lnTo>
                                    <a:lnTo>
                                      <a:pt x="1808" y="463"/>
                                    </a:lnTo>
                                    <a:lnTo>
                                      <a:pt x="1808" y="294"/>
                                    </a:lnTo>
                                    <a:close/>
                                    <a:moveTo>
                                      <a:pt x="1637" y="294"/>
                                    </a:moveTo>
                                    <a:lnTo>
                                      <a:pt x="1594" y="294"/>
                                    </a:lnTo>
                                    <a:lnTo>
                                      <a:pt x="1583" y="333"/>
                                    </a:lnTo>
                                    <a:lnTo>
                                      <a:pt x="1561" y="370"/>
                                    </a:lnTo>
                                    <a:lnTo>
                                      <a:pt x="1528" y="403"/>
                                    </a:lnTo>
                                    <a:lnTo>
                                      <a:pt x="1483" y="434"/>
                                    </a:lnTo>
                                    <a:lnTo>
                                      <a:pt x="1491" y="443"/>
                                    </a:lnTo>
                                    <a:lnTo>
                                      <a:pt x="1499" y="452"/>
                                    </a:lnTo>
                                    <a:lnTo>
                                      <a:pt x="1506" y="460"/>
                                    </a:lnTo>
                                    <a:lnTo>
                                      <a:pt x="1513" y="468"/>
                                    </a:lnTo>
                                    <a:lnTo>
                                      <a:pt x="1550" y="441"/>
                                    </a:lnTo>
                                    <a:lnTo>
                                      <a:pt x="1580" y="413"/>
                                    </a:lnTo>
                                    <a:lnTo>
                                      <a:pt x="1603" y="385"/>
                                    </a:lnTo>
                                    <a:lnTo>
                                      <a:pt x="1620" y="355"/>
                                    </a:lnTo>
                                    <a:lnTo>
                                      <a:pt x="1675" y="355"/>
                                    </a:lnTo>
                                    <a:lnTo>
                                      <a:pt x="1663" y="343"/>
                                    </a:lnTo>
                                    <a:lnTo>
                                      <a:pt x="1633" y="312"/>
                                    </a:lnTo>
                                    <a:lnTo>
                                      <a:pt x="1635" y="306"/>
                                    </a:lnTo>
                                    <a:lnTo>
                                      <a:pt x="1636" y="300"/>
                                    </a:lnTo>
                                    <a:lnTo>
                                      <a:pt x="1637" y="294"/>
                                    </a:lnTo>
                                    <a:close/>
                                    <a:moveTo>
                                      <a:pt x="1675" y="355"/>
                                    </a:moveTo>
                                    <a:lnTo>
                                      <a:pt x="1620" y="355"/>
                                    </a:lnTo>
                                    <a:lnTo>
                                      <a:pt x="1641" y="379"/>
                                    </a:lnTo>
                                    <a:lnTo>
                                      <a:pt x="1663" y="403"/>
                                    </a:lnTo>
                                    <a:lnTo>
                                      <a:pt x="1684" y="428"/>
                                    </a:lnTo>
                                    <a:lnTo>
                                      <a:pt x="1706" y="454"/>
                                    </a:lnTo>
                                    <a:lnTo>
                                      <a:pt x="1739" y="423"/>
                                    </a:lnTo>
                                    <a:lnTo>
                                      <a:pt x="1716" y="398"/>
                                    </a:lnTo>
                                    <a:lnTo>
                                      <a:pt x="1691" y="371"/>
                                    </a:lnTo>
                                    <a:lnTo>
                                      <a:pt x="1675" y="355"/>
                                    </a:lnTo>
                                    <a:close/>
                                    <a:moveTo>
                                      <a:pt x="1837" y="68"/>
                                    </a:moveTo>
                                    <a:lnTo>
                                      <a:pt x="1345" y="68"/>
                                    </a:lnTo>
                                    <a:lnTo>
                                      <a:pt x="1345" y="279"/>
                                    </a:lnTo>
                                    <a:lnTo>
                                      <a:pt x="1328" y="288"/>
                                    </a:lnTo>
                                    <a:lnTo>
                                      <a:pt x="1308" y="298"/>
                                    </a:lnTo>
                                    <a:lnTo>
                                      <a:pt x="1285" y="309"/>
                                    </a:lnTo>
                                    <a:lnTo>
                                      <a:pt x="1259" y="321"/>
                                    </a:lnTo>
                                    <a:lnTo>
                                      <a:pt x="1270" y="366"/>
                                    </a:lnTo>
                                    <a:lnTo>
                                      <a:pt x="1309" y="344"/>
                                    </a:lnTo>
                                    <a:lnTo>
                                      <a:pt x="1326" y="335"/>
                                    </a:lnTo>
                                    <a:lnTo>
                                      <a:pt x="1341" y="326"/>
                                    </a:lnTo>
                                    <a:lnTo>
                                      <a:pt x="1384" y="326"/>
                                    </a:lnTo>
                                    <a:lnTo>
                                      <a:pt x="1389" y="251"/>
                                    </a:lnTo>
                                    <a:lnTo>
                                      <a:pt x="1389" y="106"/>
                                    </a:lnTo>
                                    <a:lnTo>
                                      <a:pt x="1837" y="106"/>
                                    </a:lnTo>
                                    <a:lnTo>
                                      <a:pt x="1837" y="68"/>
                                    </a:lnTo>
                                    <a:close/>
                                    <a:moveTo>
                                      <a:pt x="1644" y="197"/>
                                    </a:moveTo>
                                    <a:lnTo>
                                      <a:pt x="1602" y="197"/>
                                    </a:lnTo>
                                    <a:lnTo>
                                      <a:pt x="1602" y="213"/>
                                    </a:lnTo>
                                    <a:lnTo>
                                      <a:pt x="1601" y="229"/>
                                    </a:lnTo>
                                    <a:lnTo>
                                      <a:pt x="1600" y="243"/>
                                    </a:lnTo>
                                    <a:lnTo>
                                      <a:pt x="1599" y="257"/>
                                    </a:lnTo>
                                    <a:lnTo>
                                      <a:pt x="1641" y="257"/>
                                    </a:lnTo>
                                    <a:lnTo>
                                      <a:pt x="1642" y="243"/>
                                    </a:lnTo>
                                    <a:lnTo>
                                      <a:pt x="1643" y="228"/>
                                    </a:lnTo>
                                    <a:lnTo>
                                      <a:pt x="1644" y="213"/>
                                    </a:lnTo>
                                    <a:lnTo>
                                      <a:pt x="1644" y="197"/>
                                    </a:lnTo>
                                    <a:close/>
                                    <a:moveTo>
                                      <a:pt x="1305" y="122"/>
                                    </a:moveTo>
                                    <a:lnTo>
                                      <a:pt x="1267" y="133"/>
                                    </a:lnTo>
                                    <a:lnTo>
                                      <a:pt x="1275" y="159"/>
                                    </a:lnTo>
                                    <a:lnTo>
                                      <a:pt x="1282" y="186"/>
                                    </a:lnTo>
                                    <a:lnTo>
                                      <a:pt x="1288" y="213"/>
                                    </a:lnTo>
                                    <a:lnTo>
                                      <a:pt x="1294" y="241"/>
                                    </a:lnTo>
                                    <a:lnTo>
                                      <a:pt x="1336" y="229"/>
                                    </a:lnTo>
                                    <a:lnTo>
                                      <a:pt x="1328" y="201"/>
                                    </a:lnTo>
                                    <a:lnTo>
                                      <a:pt x="1320" y="174"/>
                                    </a:lnTo>
                                    <a:lnTo>
                                      <a:pt x="1313" y="148"/>
                                    </a:lnTo>
                                    <a:lnTo>
                                      <a:pt x="1305" y="122"/>
                                    </a:lnTo>
                                    <a:close/>
                                    <a:moveTo>
                                      <a:pt x="1824" y="159"/>
                                    </a:moveTo>
                                    <a:lnTo>
                                      <a:pt x="1411" y="159"/>
                                    </a:lnTo>
                                    <a:lnTo>
                                      <a:pt x="1411" y="197"/>
                                    </a:lnTo>
                                    <a:lnTo>
                                      <a:pt x="1824" y="197"/>
                                    </a:lnTo>
                                    <a:lnTo>
                                      <a:pt x="1824" y="159"/>
                                    </a:lnTo>
                                    <a:close/>
                                    <a:moveTo>
                                      <a:pt x="1577" y="0"/>
                                    </a:moveTo>
                                    <a:lnTo>
                                      <a:pt x="1539" y="21"/>
                                    </a:lnTo>
                                    <a:lnTo>
                                      <a:pt x="1548" y="33"/>
                                    </a:lnTo>
                                    <a:lnTo>
                                      <a:pt x="1558" y="45"/>
                                    </a:lnTo>
                                    <a:lnTo>
                                      <a:pt x="1566" y="57"/>
                                    </a:lnTo>
                                    <a:lnTo>
                                      <a:pt x="1574" y="68"/>
                                    </a:lnTo>
                                    <a:lnTo>
                                      <a:pt x="1596" y="68"/>
                                    </a:lnTo>
                                    <a:lnTo>
                                      <a:pt x="1620" y="55"/>
                                    </a:lnTo>
                                    <a:lnTo>
                                      <a:pt x="1610" y="42"/>
                                    </a:lnTo>
                                    <a:lnTo>
                                      <a:pt x="1600" y="29"/>
                                    </a:lnTo>
                                    <a:lnTo>
                                      <a:pt x="1589" y="15"/>
                                    </a:lnTo>
                                    <a:lnTo>
                                      <a:pt x="1577" y="0"/>
                                    </a:lnTo>
                                    <a:close/>
                                    <a:moveTo>
                                      <a:pt x="2388" y="40"/>
                                    </a:moveTo>
                                    <a:lnTo>
                                      <a:pt x="1973" y="40"/>
                                    </a:lnTo>
                                    <a:lnTo>
                                      <a:pt x="1973" y="533"/>
                                    </a:lnTo>
                                    <a:lnTo>
                                      <a:pt x="2022" y="533"/>
                                    </a:lnTo>
                                    <a:lnTo>
                                      <a:pt x="2022" y="495"/>
                                    </a:lnTo>
                                    <a:lnTo>
                                      <a:pt x="2388" y="495"/>
                                    </a:lnTo>
                                    <a:lnTo>
                                      <a:pt x="2388" y="455"/>
                                    </a:lnTo>
                                    <a:lnTo>
                                      <a:pt x="2022" y="455"/>
                                    </a:lnTo>
                                    <a:lnTo>
                                      <a:pt x="2022" y="284"/>
                                    </a:lnTo>
                                    <a:lnTo>
                                      <a:pt x="2388" y="284"/>
                                    </a:lnTo>
                                    <a:lnTo>
                                      <a:pt x="2388" y="243"/>
                                    </a:lnTo>
                                    <a:lnTo>
                                      <a:pt x="2022" y="243"/>
                                    </a:lnTo>
                                    <a:lnTo>
                                      <a:pt x="2022" y="80"/>
                                    </a:lnTo>
                                    <a:lnTo>
                                      <a:pt x="2388" y="80"/>
                                    </a:lnTo>
                                    <a:lnTo>
                                      <a:pt x="2388" y="40"/>
                                    </a:lnTo>
                                    <a:close/>
                                    <a:moveTo>
                                      <a:pt x="2388" y="495"/>
                                    </a:moveTo>
                                    <a:lnTo>
                                      <a:pt x="2338" y="495"/>
                                    </a:lnTo>
                                    <a:lnTo>
                                      <a:pt x="2338" y="533"/>
                                    </a:lnTo>
                                    <a:lnTo>
                                      <a:pt x="2388" y="533"/>
                                    </a:lnTo>
                                    <a:lnTo>
                                      <a:pt x="2388" y="495"/>
                                    </a:lnTo>
                                    <a:close/>
                                    <a:moveTo>
                                      <a:pt x="2388" y="284"/>
                                    </a:moveTo>
                                    <a:lnTo>
                                      <a:pt x="2338" y="284"/>
                                    </a:lnTo>
                                    <a:lnTo>
                                      <a:pt x="2338" y="455"/>
                                    </a:lnTo>
                                    <a:lnTo>
                                      <a:pt x="2388" y="455"/>
                                    </a:lnTo>
                                    <a:lnTo>
                                      <a:pt x="2388" y="284"/>
                                    </a:lnTo>
                                    <a:close/>
                                    <a:moveTo>
                                      <a:pt x="2388" y="80"/>
                                    </a:moveTo>
                                    <a:lnTo>
                                      <a:pt x="2338" y="80"/>
                                    </a:lnTo>
                                    <a:lnTo>
                                      <a:pt x="2338" y="243"/>
                                    </a:lnTo>
                                    <a:lnTo>
                                      <a:pt x="2388" y="243"/>
                                    </a:lnTo>
                                    <a:lnTo>
                                      <a:pt x="2388" y="8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42" name="组合 1387"/>
                          <wpg:cNvGrpSpPr/>
                          <wpg:grpSpPr>
                            <a:xfrm rot="0">
                              <a:off x="9794" y="13637"/>
                              <a:ext cx="90" cy="148"/>
                              <a:chOff x="0" y="0"/>
                              <a:chExt cx="436" cy="717"/>
                            </a:xfrm>
                          </wpg:grpSpPr>
                          <wps:wsp>
                            <wps:cNvPr id="1386" name="任意多边形 1386"/>
                            <wps:cNvSpPr/>
                            <wps:spPr>
                              <a:xfrm>
                                <a:off x="0" y="0"/>
                                <a:ext cx="436" cy="71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36" h="717">
                                    <a:moveTo>
                                      <a:pt x="267" y="0"/>
                                    </a:moveTo>
                                    <a:lnTo>
                                      <a:pt x="0" y="73"/>
                                    </a:lnTo>
                                    <a:lnTo>
                                      <a:pt x="0" y="154"/>
                                    </a:lnTo>
                                    <a:lnTo>
                                      <a:pt x="173" y="107"/>
                                    </a:lnTo>
                                    <a:lnTo>
                                      <a:pt x="173" y="640"/>
                                    </a:lnTo>
                                    <a:lnTo>
                                      <a:pt x="4" y="640"/>
                                    </a:lnTo>
                                    <a:lnTo>
                                      <a:pt x="4" y="717"/>
                                    </a:lnTo>
                                    <a:lnTo>
                                      <a:pt x="435" y="717"/>
                                    </a:lnTo>
                                    <a:lnTo>
                                      <a:pt x="435" y="640"/>
                                    </a:lnTo>
                                    <a:lnTo>
                                      <a:pt x="267" y="640"/>
                                    </a:lnTo>
                                    <a:lnTo>
                                      <a:pt x="26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43" name="组合 1389"/>
                          <wpg:cNvGrpSpPr/>
                          <wpg:grpSpPr>
                            <a:xfrm rot="0">
                              <a:off x="10597" y="14972"/>
                              <a:ext cx="364" cy="113"/>
                              <a:chOff x="0" y="0"/>
                              <a:chExt cx="1764" cy="544"/>
                            </a:xfrm>
                          </wpg:grpSpPr>
                          <wps:wsp>
                            <wps:cNvPr id="1388" name="任意多边形 1388"/>
                            <wps:cNvSpPr/>
                            <wps:spPr>
                              <a:xfrm>
                                <a:off x="0" y="0"/>
                                <a:ext cx="1764" cy="544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764" h="544">
                                    <a:moveTo>
                                      <a:pt x="307" y="342"/>
                                    </a:moveTo>
                                    <a:lnTo>
                                      <a:pt x="258" y="342"/>
                                    </a:lnTo>
                                    <a:lnTo>
                                      <a:pt x="258" y="542"/>
                                    </a:lnTo>
                                    <a:lnTo>
                                      <a:pt x="307" y="542"/>
                                    </a:lnTo>
                                    <a:lnTo>
                                      <a:pt x="307" y="342"/>
                                    </a:lnTo>
                                    <a:close/>
                                    <a:moveTo>
                                      <a:pt x="566" y="300"/>
                                    </a:moveTo>
                                    <a:lnTo>
                                      <a:pt x="0" y="300"/>
                                    </a:lnTo>
                                    <a:lnTo>
                                      <a:pt x="0" y="342"/>
                                    </a:lnTo>
                                    <a:lnTo>
                                      <a:pt x="566" y="342"/>
                                    </a:lnTo>
                                    <a:lnTo>
                                      <a:pt x="566" y="300"/>
                                    </a:lnTo>
                                    <a:close/>
                                    <a:moveTo>
                                      <a:pt x="307" y="73"/>
                                    </a:moveTo>
                                    <a:lnTo>
                                      <a:pt x="258" y="73"/>
                                    </a:lnTo>
                                    <a:lnTo>
                                      <a:pt x="258" y="300"/>
                                    </a:lnTo>
                                    <a:lnTo>
                                      <a:pt x="307" y="300"/>
                                    </a:lnTo>
                                    <a:lnTo>
                                      <a:pt x="307" y="73"/>
                                    </a:lnTo>
                                    <a:close/>
                                    <a:moveTo>
                                      <a:pt x="93" y="109"/>
                                    </a:moveTo>
                                    <a:lnTo>
                                      <a:pt x="56" y="133"/>
                                    </a:lnTo>
                                    <a:lnTo>
                                      <a:pt x="86" y="170"/>
                                    </a:lnTo>
                                    <a:lnTo>
                                      <a:pt x="114" y="206"/>
                                    </a:lnTo>
                                    <a:lnTo>
                                      <a:pt x="140" y="241"/>
                                    </a:lnTo>
                                    <a:lnTo>
                                      <a:pt x="164" y="275"/>
                                    </a:lnTo>
                                    <a:lnTo>
                                      <a:pt x="205" y="246"/>
                                    </a:lnTo>
                                    <a:lnTo>
                                      <a:pt x="180" y="213"/>
                                    </a:lnTo>
                                    <a:lnTo>
                                      <a:pt x="153" y="179"/>
                                    </a:lnTo>
                                    <a:lnTo>
                                      <a:pt x="124" y="144"/>
                                    </a:lnTo>
                                    <a:lnTo>
                                      <a:pt x="93" y="109"/>
                                    </a:lnTo>
                                    <a:close/>
                                    <a:moveTo>
                                      <a:pt x="467" y="107"/>
                                    </a:moveTo>
                                    <a:lnTo>
                                      <a:pt x="441" y="144"/>
                                    </a:lnTo>
                                    <a:lnTo>
                                      <a:pt x="413" y="179"/>
                                    </a:lnTo>
                                    <a:lnTo>
                                      <a:pt x="383" y="213"/>
                                    </a:lnTo>
                                    <a:lnTo>
                                      <a:pt x="352" y="246"/>
                                    </a:lnTo>
                                    <a:lnTo>
                                      <a:pt x="388" y="274"/>
                                    </a:lnTo>
                                    <a:lnTo>
                                      <a:pt x="417" y="244"/>
                                    </a:lnTo>
                                    <a:lnTo>
                                      <a:pt x="447" y="210"/>
                                    </a:lnTo>
                                    <a:lnTo>
                                      <a:pt x="479" y="173"/>
                                    </a:lnTo>
                                    <a:lnTo>
                                      <a:pt x="511" y="133"/>
                                    </a:lnTo>
                                    <a:lnTo>
                                      <a:pt x="467" y="107"/>
                                    </a:lnTo>
                                    <a:close/>
                                    <a:moveTo>
                                      <a:pt x="541" y="31"/>
                                    </a:moveTo>
                                    <a:lnTo>
                                      <a:pt x="26" y="31"/>
                                    </a:lnTo>
                                    <a:lnTo>
                                      <a:pt x="26" y="73"/>
                                    </a:lnTo>
                                    <a:lnTo>
                                      <a:pt x="541" y="73"/>
                                    </a:lnTo>
                                    <a:lnTo>
                                      <a:pt x="541" y="31"/>
                                    </a:lnTo>
                                    <a:close/>
                                    <a:moveTo>
                                      <a:pt x="797" y="278"/>
                                    </a:moveTo>
                                    <a:lnTo>
                                      <a:pt x="743" y="278"/>
                                    </a:lnTo>
                                    <a:lnTo>
                                      <a:pt x="729" y="299"/>
                                    </a:lnTo>
                                    <a:lnTo>
                                      <a:pt x="716" y="319"/>
                                    </a:lnTo>
                                    <a:lnTo>
                                      <a:pt x="702" y="339"/>
                                    </a:lnTo>
                                    <a:lnTo>
                                      <a:pt x="688" y="358"/>
                                    </a:lnTo>
                                    <a:lnTo>
                                      <a:pt x="849" y="427"/>
                                    </a:lnTo>
                                    <a:lnTo>
                                      <a:pt x="799" y="449"/>
                                    </a:lnTo>
                                    <a:lnTo>
                                      <a:pt x="743" y="468"/>
                                    </a:lnTo>
                                    <a:lnTo>
                                      <a:pt x="680" y="484"/>
                                    </a:lnTo>
                                    <a:lnTo>
                                      <a:pt x="610" y="496"/>
                                    </a:lnTo>
                                    <a:lnTo>
                                      <a:pt x="617" y="508"/>
                                    </a:lnTo>
                                    <a:lnTo>
                                      <a:pt x="624" y="519"/>
                                    </a:lnTo>
                                    <a:lnTo>
                                      <a:pt x="629" y="530"/>
                                    </a:lnTo>
                                    <a:lnTo>
                                      <a:pt x="635" y="541"/>
                                    </a:lnTo>
                                    <a:lnTo>
                                      <a:pt x="713" y="525"/>
                                    </a:lnTo>
                                    <a:lnTo>
                                      <a:pt x="783" y="504"/>
                                    </a:lnTo>
                                    <a:lnTo>
                                      <a:pt x="845" y="479"/>
                                    </a:lnTo>
                                    <a:lnTo>
                                      <a:pt x="900" y="449"/>
                                    </a:lnTo>
                                    <a:lnTo>
                                      <a:pt x="1015" y="449"/>
                                    </a:lnTo>
                                    <a:lnTo>
                                      <a:pt x="942" y="419"/>
                                    </a:lnTo>
                                    <a:lnTo>
                                      <a:pt x="963" y="399"/>
                                    </a:lnTo>
                                    <a:lnTo>
                                      <a:pt x="894" y="399"/>
                                    </a:lnTo>
                                    <a:lnTo>
                                      <a:pt x="755" y="342"/>
                                    </a:lnTo>
                                    <a:lnTo>
                                      <a:pt x="786" y="294"/>
                                    </a:lnTo>
                                    <a:lnTo>
                                      <a:pt x="797" y="278"/>
                                    </a:lnTo>
                                    <a:close/>
                                    <a:moveTo>
                                      <a:pt x="1015" y="449"/>
                                    </a:moveTo>
                                    <a:lnTo>
                                      <a:pt x="900" y="449"/>
                                    </a:lnTo>
                                    <a:lnTo>
                                      <a:pt x="953" y="473"/>
                                    </a:lnTo>
                                    <a:lnTo>
                                      <a:pt x="1003" y="496"/>
                                    </a:lnTo>
                                    <a:lnTo>
                                      <a:pt x="1051" y="518"/>
                                    </a:lnTo>
                                    <a:lnTo>
                                      <a:pt x="1096" y="540"/>
                                    </a:lnTo>
                                    <a:lnTo>
                                      <a:pt x="1125" y="497"/>
                                    </a:lnTo>
                                    <a:lnTo>
                                      <a:pt x="1015" y="449"/>
                                    </a:lnTo>
                                    <a:close/>
                                    <a:moveTo>
                                      <a:pt x="1042" y="278"/>
                                    </a:moveTo>
                                    <a:lnTo>
                                      <a:pt x="992" y="278"/>
                                    </a:lnTo>
                                    <a:lnTo>
                                      <a:pt x="975" y="312"/>
                                    </a:lnTo>
                                    <a:lnTo>
                                      <a:pt x="954" y="344"/>
                                    </a:lnTo>
                                    <a:lnTo>
                                      <a:pt x="927" y="373"/>
                                    </a:lnTo>
                                    <a:lnTo>
                                      <a:pt x="894" y="399"/>
                                    </a:lnTo>
                                    <a:lnTo>
                                      <a:pt x="963" y="399"/>
                                    </a:lnTo>
                                    <a:lnTo>
                                      <a:pt x="975" y="388"/>
                                    </a:lnTo>
                                    <a:lnTo>
                                      <a:pt x="1003" y="354"/>
                                    </a:lnTo>
                                    <a:lnTo>
                                      <a:pt x="1025" y="317"/>
                                    </a:lnTo>
                                    <a:lnTo>
                                      <a:pt x="1042" y="278"/>
                                    </a:lnTo>
                                    <a:close/>
                                    <a:moveTo>
                                      <a:pt x="1167" y="238"/>
                                    </a:moveTo>
                                    <a:lnTo>
                                      <a:pt x="590" y="238"/>
                                    </a:lnTo>
                                    <a:lnTo>
                                      <a:pt x="590" y="278"/>
                                    </a:lnTo>
                                    <a:lnTo>
                                      <a:pt x="1167" y="278"/>
                                    </a:lnTo>
                                    <a:lnTo>
                                      <a:pt x="1167" y="238"/>
                                    </a:lnTo>
                                    <a:close/>
                                    <a:moveTo>
                                      <a:pt x="826" y="138"/>
                                    </a:moveTo>
                                    <a:lnTo>
                                      <a:pt x="812" y="163"/>
                                    </a:lnTo>
                                    <a:lnTo>
                                      <a:pt x="797" y="189"/>
                                    </a:lnTo>
                                    <a:lnTo>
                                      <a:pt x="783" y="213"/>
                                    </a:lnTo>
                                    <a:lnTo>
                                      <a:pt x="768" y="238"/>
                                    </a:lnTo>
                                    <a:lnTo>
                                      <a:pt x="822" y="238"/>
                                    </a:lnTo>
                                    <a:lnTo>
                                      <a:pt x="847" y="197"/>
                                    </a:lnTo>
                                    <a:lnTo>
                                      <a:pt x="860" y="176"/>
                                    </a:lnTo>
                                    <a:lnTo>
                                      <a:pt x="872" y="155"/>
                                    </a:lnTo>
                                    <a:lnTo>
                                      <a:pt x="826" y="138"/>
                                    </a:lnTo>
                                    <a:close/>
                                    <a:moveTo>
                                      <a:pt x="1140" y="86"/>
                                    </a:moveTo>
                                    <a:lnTo>
                                      <a:pt x="619" y="86"/>
                                    </a:lnTo>
                                    <a:lnTo>
                                      <a:pt x="619" y="189"/>
                                    </a:lnTo>
                                    <a:lnTo>
                                      <a:pt x="665" y="189"/>
                                    </a:lnTo>
                                    <a:lnTo>
                                      <a:pt x="665" y="126"/>
                                    </a:lnTo>
                                    <a:lnTo>
                                      <a:pt x="1140" y="126"/>
                                    </a:lnTo>
                                    <a:lnTo>
                                      <a:pt x="1140" y="86"/>
                                    </a:lnTo>
                                    <a:close/>
                                    <a:moveTo>
                                      <a:pt x="1140" y="126"/>
                                    </a:moveTo>
                                    <a:lnTo>
                                      <a:pt x="1093" y="126"/>
                                    </a:lnTo>
                                    <a:lnTo>
                                      <a:pt x="1093" y="189"/>
                                    </a:lnTo>
                                    <a:lnTo>
                                      <a:pt x="1140" y="189"/>
                                    </a:lnTo>
                                    <a:lnTo>
                                      <a:pt x="1140" y="126"/>
                                    </a:lnTo>
                                    <a:close/>
                                    <a:moveTo>
                                      <a:pt x="869" y="0"/>
                                    </a:moveTo>
                                    <a:lnTo>
                                      <a:pt x="830" y="24"/>
                                    </a:lnTo>
                                    <a:lnTo>
                                      <a:pt x="844" y="40"/>
                                    </a:lnTo>
                                    <a:lnTo>
                                      <a:pt x="857" y="56"/>
                                    </a:lnTo>
                                    <a:lnTo>
                                      <a:pt x="869" y="71"/>
                                    </a:lnTo>
                                    <a:lnTo>
                                      <a:pt x="881" y="86"/>
                                    </a:lnTo>
                                    <a:lnTo>
                                      <a:pt x="902" y="86"/>
                                    </a:lnTo>
                                    <a:lnTo>
                                      <a:pt x="929" y="69"/>
                                    </a:lnTo>
                                    <a:lnTo>
                                      <a:pt x="916" y="52"/>
                                    </a:lnTo>
                                    <a:lnTo>
                                      <a:pt x="902" y="35"/>
                                    </a:lnTo>
                                    <a:lnTo>
                                      <a:pt x="886" y="18"/>
                                    </a:lnTo>
                                    <a:lnTo>
                                      <a:pt x="869" y="0"/>
                                    </a:lnTo>
                                    <a:close/>
                                    <a:moveTo>
                                      <a:pt x="1476" y="306"/>
                                    </a:moveTo>
                                    <a:lnTo>
                                      <a:pt x="1428" y="306"/>
                                    </a:lnTo>
                                    <a:lnTo>
                                      <a:pt x="1448" y="340"/>
                                    </a:lnTo>
                                    <a:lnTo>
                                      <a:pt x="1468" y="371"/>
                                    </a:lnTo>
                                    <a:lnTo>
                                      <a:pt x="1491" y="399"/>
                                    </a:lnTo>
                                    <a:lnTo>
                                      <a:pt x="1514" y="424"/>
                                    </a:lnTo>
                                    <a:lnTo>
                                      <a:pt x="1479" y="447"/>
                                    </a:lnTo>
                                    <a:lnTo>
                                      <a:pt x="1440" y="468"/>
                                    </a:lnTo>
                                    <a:lnTo>
                                      <a:pt x="1398" y="488"/>
                                    </a:lnTo>
                                    <a:lnTo>
                                      <a:pt x="1352" y="506"/>
                                    </a:lnTo>
                                    <a:lnTo>
                                      <a:pt x="1360" y="516"/>
                                    </a:lnTo>
                                    <a:lnTo>
                                      <a:pt x="1368" y="526"/>
                                    </a:lnTo>
                                    <a:lnTo>
                                      <a:pt x="1375" y="535"/>
                                    </a:lnTo>
                                    <a:lnTo>
                                      <a:pt x="1381" y="544"/>
                                    </a:lnTo>
                                    <a:lnTo>
                                      <a:pt x="1429" y="524"/>
                                    </a:lnTo>
                                    <a:lnTo>
                                      <a:pt x="1474" y="503"/>
                                    </a:lnTo>
                                    <a:lnTo>
                                      <a:pt x="1515" y="480"/>
                                    </a:lnTo>
                                    <a:lnTo>
                                      <a:pt x="1551" y="455"/>
                                    </a:lnTo>
                                    <a:lnTo>
                                      <a:pt x="1647" y="455"/>
                                    </a:lnTo>
                                    <a:lnTo>
                                      <a:pt x="1627" y="445"/>
                                    </a:lnTo>
                                    <a:lnTo>
                                      <a:pt x="1588" y="423"/>
                                    </a:lnTo>
                                    <a:lnTo>
                                      <a:pt x="1614" y="395"/>
                                    </a:lnTo>
                                    <a:lnTo>
                                      <a:pt x="1551" y="395"/>
                                    </a:lnTo>
                                    <a:lnTo>
                                      <a:pt x="1524" y="368"/>
                                    </a:lnTo>
                                    <a:lnTo>
                                      <a:pt x="1499" y="339"/>
                                    </a:lnTo>
                                    <a:lnTo>
                                      <a:pt x="1476" y="306"/>
                                    </a:lnTo>
                                    <a:close/>
                                    <a:moveTo>
                                      <a:pt x="1317" y="312"/>
                                    </a:moveTo>
                                    <a:lnTo>
                                      <a:pt x="1273" y="312"/>
                                    </a:lnTo>
                                    <a:lnTo>
                                      <a:pt x="1273" y="541"/>
                                    </a:lnTo>
                                    <a:lnTo>
                                      <a:pt x="1317" y="541"/>
                                    </a:lnTo>
                                    <a:lnTo>
                                      <a:pt x="1317" y="312"/>
                                    </a:lnTo>
                                    <a:close/>
                                    <a:moveTo>
                                      <a:pt x="1647" y="455"/>
                                    </a:moveTo>
                                    <a:lnTo>
                                      <a:pt x="1551" y="455"/>
                                    </a:lnTo>
                                    <a:lnTo>
                                      <a:pt x="1590" y="480"/>
                                    </a:lnTo>
                                    <a:lnTo>
                                      <a:pt x="1634" y="503"/>
                                    </a:lnTo>
                                    <a:lnTo>
                                      <a:pt x="1682" y="523"/>
                                    </a:lnTo>
                                    <a:lnTo>
                                      <a:pt x="1733" y="540"/>
                                    </a:lnTo>
                                    <a:lnTo>
                                      <a:pt x="1740" y="529"/>
                                    </a:lnTo>
                                    <a:lnTo>
                                      <a:pt x="1747" y="518"/>
                                    </a:lnTo>
                                    <a:lnTo>
                                      <a:pt x="1755" y="507"/>
                                    </a:lnTo>
                                    <a:lnTo>
                                      <a:pt x="1764" y="495"/>
                                    </a:lnTo>
                                    <a:lnTo>
                                      <a:pt x="1714" y="481"/>
                                    </a:lnTo>
                                    <a:lnTo>
                                      <a:pt x="1669" y="465"/>
                                    </a:lnTo>
                                    <a:lnTo>
                                      <a:pt x="1647" y="455"/>
                                    </a:lnTo>
                                    <a:close/>
                                    <a:moveTo>
                                      <a:pt x="1707" y="226"/>
                                    </a:moveTo>
                                    <a:lnTo>
                                      <a:pt x="1660" y="226"/>
                                    </a:lnTo>
                                    <a:lnTo>
                                      <a:pt x="1639" y="275"/>
                                    </a:lnTo>
                                    <a:lnTo>
                                      <a:pt x="1614" y="320"/>
                                    </a:lnTo>
                                    <a:lnTo>
                                      <a:pt x="1585" y="360"/>
                                    </a:lnTo>
                                    <a:lnTo>
                                      <a:pt x="1551" y="395"/>
                                    </a:lnTo>
                                    <a:lnTo>
                                      <a:pt x="1614" y="395"/>
                                    </a:lnTo>
                                    <a:lnTo>
                                      <a:pt x="1625" y="383"/>
                                    </a:lnTo>
                                    <a:lnTo>
                                      <a:pt x="1657" y="336"/>
                                    </a:lnTo>
                                    <a:lnTo>
                                      <a:pt x="1684" y="284"/>
                                    </a:lnTo>
                                    <a:lnTo>
                                      <a:pt x="1707" y="226"/>
                                    </a:lnTo>
                                    <a:close/>
                                    <a:moveTo>
                                      <a:pt x="1334" y="129"/>
                                    </a:moveTo>
                                    <a:lnTo>
                                      <a:pt x="1306" y="185"/>
                                    </a:lnTo>
                                    <a:lnTo>
                                      <a:pt x="1272" y="239"/>
                                    </a:lnTo>
                                    <a:lnTo>
                                      <a:pt x="1232" y="291"/>
                                    </a:lnTo>
                                    <a:lnTo>
                                      <a:pt x="1185" y="340"/>
                                    </a:lnTo>
                                    <a:lnTo>
                                      <a:pt x="1190" y="352"/>
                                    </a:lnTo>
                                    <a:lnTo>
                                      <a:pt x="1195" y="364"/>
                                    </a:lnTo>
                                    <a:lnTo>
                                      <a:pt x="1199" y="375"/>
                                    </a:lnTo>
                                    <a:lnTo>
                                      <a:pt x="1203" y="386"/>
                                    </a:lnTo>
                                    <a:lnTo>
                                      <a:pt x="1221" y="370"/>
                                    </a:lnTo>
                                    <a:lnTo>
                                      <a:pt x="1238" y="352"/>
                                    </a:lnTo>
                                    <a:lnTo>
                                      <a:pt x="1256" y="333"/>
                                    </a:lnTo>
                                    <a:lnTo>
                                      <a:pt x="1273" y="312"/>
                                    </a:lnTo>
                                    <a:lnTo>
                                      <a:pt x="1317" y="312"/>
                                    </a:lnTo>
                                    <a:lnTo>
                                      <a:pt x="1317" y="250"/>
                                    </a:lnTo>
                                    <a:lnTo>
                                      <a:pt x="1333" y="225"/>
                                    </a:lnTo>
                                    <a:lnTo>
                                      <a:pt x="1348" y="199"/>
                                    </a:lnTo>
                                    <a:lnTo>
                                      <a:pt x="1363" y="172"/>
                                    </a:lnTo>
                                    <a:lnTo>
                                      <a:pt x="1379" y="143"/>
                                    </a:lnTo>
                                    <a:lnTo>
                                      <a:pt x="1334" y="129"/>
                                    </a:lnTo>
                                    <a:close/>
                                    <a:moveTo>
                                      <a:pt x="1482" y="129"/>
                                    </a:moveTo>
                                    <a:lnTo>
                                      <a:pt x="1453" y="187"/>
                                    </a:lnTo>
                                    <a:lnTo>
                                      <a:pt x="1421" y="241"/>
                                    </a:lnTo>
                                    <a:lnTo>
                                      <a:pt x="1384" y="291"/>
                                    </a:lnTo>
                                    <a:lnTo>
                                      <a:pt x="1342" y="337"/>
                                    </a:lnTo>
                                    <a:lnTo>
                                      <a:pt x="1350" y="343"/>
                                    </a:lnTo>
                                    <a:lnTo>
                                      <a:pt x="1359" y="350"/>
                                    </a:lnTo>
                                    <a:lnTo>
                                      <a:pt x="1368" y="358"/>
                                    </a:lnTo>
                                    <a:lnTo>
                                      <a:pt x="1377" y="366"/>
                                    </a:lnTo>
                                    <a:lnTo>
                                      <a:pt x="1391" y="351"/>
                                    </a:lnTo>
                                    <a:lnTo>
                                      <a:pt x="1403" y="337"/>
                                    </a:lnTo>
                                    <a:lnTo>
                                      <a:pt x="1416" y="322"/>
                                    </a:lnTo>
                                    <a:lnTo>
                                      <a:pt x="1428" y="306"/>
                                    </a:lnTo>
                                    <a:lnTo>
                                      <a:pt x="1476" y="306"/>
                                    </a:lnTo>
                                    <a:lnTo>
                                      <a:pt x="1476" y="305"/>
                                    </a:lnTo>
                                    <a:lnTo>
                                      <a:pt x="1455" y="269"/>
                                    </a:lnTo>
                                    <a:lnTo>
                                      <a:pt x="1462" y="258"/>
                                    </a:lnTo>
                                    <a:lnTo>
                                      <a:pt x="1469" y="248"/>
                                    </a:lnTo>
                                    <a:lnTo>
                                      <a:pt x="1475" y="237"/>
                                    </a:lnTo>
                                    <a:lnTo>
                                      <a:pt x="1482" y="226"/>
                                    </a:lnTo>
                                    <a:lnTo>
                                      <a:pt x="1707" y="226"/>
                                    </a:lnTo>
                                    <a:lnTo>
                                      <a:pt x="1707" y="187"/>
                                    </a:lnTo>
                                    <a:lnTo>
                                      <a:pt x="1504" y="187"/>
                                    </a:lnTo>
                                    <a:lnTo>
                                      <a:pt x="1510" y="176"/>
                                    </a:lnTo>
                                    <a:lnTo>
                                      <a:pt x="1515" y="166"/>
                                    </a:lnTo>
                                    <a:lnTo>
                                      <a:pt x="1521" y="155"/>
                                    </a:lnTo>
                                    <a:lnTo>
                                      <a:pt x="1526" y="144"/>
                                    </a:lnTo>
                                    <a:lnTo>
                                      <a:pt x="1482" y="129"/>
                                    </a:lnTo>
                                    <a:close/>
                                    <a:moveTo>
                                      <a:pt x="1527" y="246"/>
                                    </a:moveTo>
                                    <a:lnTo>
                                      <a:pt x="1499" y="272"/>
                                    </a:lnTo>
                                    <a:lnTo>
                                      <a:pt x="1517" y="288"/>
                                    </a:lnTo>
                                    <a:lnTo>
                                      <a:pt x="1533" y="303"/>
                                    </a:lnTo>
                                    <a:lnTo>
                                      <a:pt x="1547" y="318"/>
                                    </a:lnTo>
                                    <a:lnTo>
                                      <a:pt x="1560" y="332"/>
                                    </a:lnTo>
                                    <a:lnTo>
                                      <a:pt x="1592" y="303"/>
                                    </a:lnTo>
                                    <a:lnTo>
                                      <a:pt x="1576" y="288"/>
                                    </a:lnTo>
                                    <a:lnTo>
                                      <a:pt x="1560" y="274"/>
                                    </a:lnTo>
                                    <a:lnTo>
                                      <a:pt x="1544" y="260"/>
                                    </a:lnTo>
                                    <a:lnTo>
                                      <a:pt x="1527" y="246"/>
                                    </a:lnTo>
                                    <a:close/>
                                    <a:moveTo>
                                      <a:pt x="1757" y="84"/>
                                    </a:moveTo>
                                    <a:lnTo>
                                      <a:pt x="1194" y="84"/>
                                    </a:lnTo>
                                    <a:lnTo>
                                      <a:pt x="1194" y="124"/>
                                    </a:lnTo>
                                    <a:lnTo>
                                      <a:pt x="1757" y="124"/>
                                    </a:lnTo>
                                    <a:lnTo>
                                      <a:pt x="1757" y="84"/>
                                    </a:lnTo>
                                    <a:close/>
                                    <a:moveTo>
                                      <a:pt x="1473" y="2"/>
                                    </a:moveTo>
                                    <a:lnTo>
                                      <a:pt x="1436" y="24"/>
                                    </a:lnTo>
                                    <a:lnTo>
                                      <a:pt x="1448" y="40"/>
                                    </a:lnTo>
                                    <a:lnTo>
                                      <a:pt x="1459" y="55"/>
                                    </a:lnTo>
                                    <a:lnTo>
                                      <a:pt x="1469" y="69"/>
                                    </a:lnTo>
                                    <a:lnTo>
                                      <a:pt x="1478" y="84"/>
                                    </a:lnTo>
                                    <a:lnTo>
                                      <a:pt x="1494" y="84"/>
                                    </a:lnTo>
                                    <a:lnTo>
                                      <a:pt x="1522" y="67"/>
                                    </a:lnTo>
                                    <a:lnTo>
                                      <a:pt x="1509" y="50"/>
                                    </a:lnTo>
                                    <a:lnTo>
                                      <a:pt x="1497" y="33"/>
                                    </a:lnTo>
                                    <a:lnTo>
                                      <a:pt x="1485" y="17"/>
                                    </a:lnTo>
                                    <a:lnTo>
                                      <a:pt x="1473" y="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44" name="组合 1391"/>
                          <wpg:cNvGrpSpPr/>
                          <wpg:grpSpPr>
                            <a:xfrm rot="0">
                              <a:off x="10658" y="14587"/>
                              <a:ext cx="242" cy="110"/>
                              <a:chOff x="0" y="0"/>
                              <a:chExt cx="1173" cy="530"/>
                            </a:xfrm>
                          </wpg:grpSpPr>
                          <wps:wsp>
                            <wps:cNvPr id="1390" name="任意多边形 1390"/>
                            <wps:cNvSpPr/>
                            <wps:spPr>
                              <a:xfrm>
                                <a:off x="0" y="0"/>
                                <a:ext cx="1173" cy="53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73" h="530">
                                    <a:moveTo>
                                      <a:pt x="160" y="180"/>
                                    </a:moveTo>
                                    <a:lnTo>
                                      <a:pt x="112" y="180"/>
                                    </a:lnTo>
                                    <a:lnTo>
                                      <a:pt x="112" y="529"/>
                                    </a:lnTo>
                                    <a:lnTo>
                                      <a:pt x="160" y="529"/>
                                    </a:lnTo>
                                    <a:lnTo>
                                      <a:pt x="160" y="483"/>
                                    </a:lnTo>
                                    <a:lnTo>
                                      <a:pt x="457" y="483"/>
                                    </a:lnTo>
                                    <a:lnTo>
                                      <a:pt x="457" y="442"/>
                                    </a:lnTo>
                                    <a:lnTo>
                                      <a:pt x="160" y="442"/>
                                    </a:lnTo>
                                    <a:lnTo>
                                      <a:pt x="160" y="180"/>
                                    </a:lnTo>
                                    <a:close/>
                                    <a:moveTo>
                                      <a:pt x="457" y="483"/>
                                    </a:moveTo>
                                    <a:lnTo>
                                      <a:pt x="409" y="483"/>
                                    </a:lnTo>
                                    <a:lnTo>
                                      <a:pt x="409" y="527"/>
                                    </a:lnTo>
                                    <a:lnTo>
                                      <a:pt x="457" y="527"/>
                                    </a:lnTo>
                                    <a:lnTo>
                                      <a:pt x="457" y="483"/>
                                    </a:lnTo>
                                    <a:close/>
                                    <a:moveTo>
                                      <a:pt x="457" y="180"/>
                                    </a:moveTo>
                                    <a:lnTo>
                                      <a:pt x="409" y="180"/>
                                    </a:lnTo>
                                    <a:lnTo>
                                      <a:pt x="409" y="442"/>
                                    </a:lnTo>
                                    <a:lnTo>
                                      <a:pt x="457" y="442"/>
                                    </a:lnTo>
                                    <a:lnTo>
                                      <a:pt x="457" y="180"/>
                                    </a:lnTo>
                                    <a:close/>
                                    <a:moveTo>
                                      <a:pt x="569" y="139"/>
                                    </a:moveTo>
                                    <a:lnTo>
                                      <a:pt x="0" y="139"/>
                                    </a:lnTo>
                                    <a:lnTo>
                                      <a:pt x="0" y="180"/>
                                    </a:lnTo>
                                    <a:lnTo>
                                      <a:pt x="569" y="180"/>
                                    </a:lnTo>
                                    <a:lnTo>
                                      <a:pt x="569" y="139"/>
                                    </a:lnTo>
                                    <a:close/>
                                    <a:moveTo>
                                      <a:pt x="160" y="1"/>
                                    </a:moveTo>
                                    <a:lnTo>
                                      <a:pt x="112" y="1"/>
                                    </a:lnTo>
                                    <a:lnTo>
                                      <a:pt x="112" y="139"/>
                                    </a:lnTo>
                                    <a:lnTo>
                                      <a:pt x="160" y="139"/>
                                    </a:lnTo>
                                    <a:lnTo>
                                      <a:pt x="160" y="1"/>
                                    </a:lnTo>
                                    <a:close/>
                                    <a:moveTo>
                                      <a:pt x="457" y="0"/>
                                    </a:moveTo>
                                    <a:lnTo>
                                      <a:pt x="409" y="0"/>
                                    </a:lnTo>
                                    <a:lnTo>
                                      <a:pt x="409" y="139"/>
                                    </a:lnTo>
                                    <a:lnTo>
                                      <a:pt x="457" y="139"/>
                                    </a:lnTo>
                                    <a:lnTo>
                                      <a:pt x="457" y="0"/>
                                    </a:lnTo>
                                    <a:close/>
                                    <a:moveTo>
                                      <a:pt x="1173" y="33"/>
                                    </a:moveTo>
                                    <a:lnTo>
                                      <a:pt x="672" y="33"/>
                                    </a:lnTo>
                                    <a:lnTo>
                                      <a:pt x="672" y="526"/>
                                    </a:lnTo>
                                    <a:lnTo>
                                      <a:pt x="721" y="526"/>
                                    </a:lnTo>
                                    <a:lnTo>
                                      <a:pt x="721" y="493"/>
                                    </a:lnTo>
                                    <a:lnTo>
                                      <a:pt x="1173" y="493"/>
                                    </a:lnTo>
                                    <a:lnTo>
                                      <a:pt x="1173" y="451"/>
                                    </a:lnTo>
                                    <a:lnTo>
                                      <a:pt x="721" y="451"/>
                                    </a:lnTo>
                                    <a:lnTo>
                                      <a:pt x="721" y="77"/>
                                    </a:lnTo>
                                    <a:lnTo>
                                      <a:pt x="1173" y="77"/>
                                    </a:lnTo>
                                    <a:lnTo>
                                      <a:pt x="1173" y="33"/>
                                    </a:lnTo>
                                    <a:close/>
                                    <a:moveTo>
                                      <a:pt x="1173" y="493"/>
                                    </a:moveTo>
                                    <a:lnTo>
                                      <a:pt x="1124" y="493"/>
                                    </a:lnTo>
                                    <a:lnTo>
                                      <a:pt x="1124" y="526"/>
                                    </a:lnTo>
                                    <a:lnTo>
                                      <a:pt x="1173" y="526"/>
                                    </a:lnTo>
                                    <a:lnTo>
                                      <a:pt x="1173" y="493"/>
                                    </a:lnTo>
                                    <a:close/>
                                    <a:moveTo>
                                      <a:pt x="1173" y="77"/>
                                    </a:moveTo>
                                    <a:lnTo>
                                      <a:pt x="1124" y="77"/>
                                    </a:lnTo>
                                    <a:lnTo>
                                      <a:pt x="1124" y="451"/>
                                    </a:lnTo>
                                    <a:lnTo>
                                      <a:pt x="1173" y="451"/>
                                    </a:lnTo>
                                    <a:lnTo>
                                      <a:pt x="1173" y="77"/>
                                    </a:lnTo>
                                    <a:close/>
                                    <a:moveTo>
                                      <a:pt x="880" y="77"/>
                                    </a:moveTo>
                                    <a:lnTo>
                                      <a:pt x="832" y="77"/>
                                    </a:lnTo>
                                    <a:lnTo>
                                      <a:pt x="831" y="143"/>
                                    </a:lnTo>
                                    <a:lnTo>
                                      <a:pt x="828" y="196"/>
                                    </a:lnTo>
                                    <a:lnTo>
                                      <a:pt x="823" y="235"/>
                                    </a:lnTo>
                                    <a:lnTo>
                                      <a:pt x="816" y="259"/>
                                    </a:lnTo>
                                    <a:lnTo>
                                      <a:pt x="805" y="284"/>
                                    </a:lnTo>
                                    <a:lnTo>
                                      <a:pt x="785" y="309"/>
                                    </a:lnTo>
                                    <a:lnTo>
                                      <a:pt x="758" y="332"/>
                                    </a:lnTo>
                                    <a:lnTo>
                                      <a:pt x="722" y="354"/>
                                    </a:lnTo>
                                    <a:lnTo>
                                      <a:pt x="733" y="363"/>
                                    </a:lnTo>
                                    <a:lnTo>
                                      <a:pt x="742" y="372"/>
                                    </a:lnTo>
                                    <a:lnTo>
                                      <a:pt x="751" y="381"/>
                                    </a:lnTo>
                                    <a:lnTo>
                                      <a:pt x="759" y="389"/>
                                    </a:lnTo>
                                    <a:lnTo>
                                      <a:pt x="796" y="364"/>
                                    </a:lnTo>
                                    <a:lnTo>
                                      <a:pt x="826" y="336"/>
                                    </a:lnTo>
                                    <a:lnTo>
                                      <a:pt x="847" y="308"/>
                                    </a:lnTo>
                                    <a:lnTo>
                                      <a:pt x="861" y="278"/>
                                    </a:lnTo>
                                    <a:lnTo>
                                      <a:pt x="869" y="248"/>
                                    </a:lnTo>
                                    <a:lnTo>
                                      <a:pt x="875" y="204"/>
                                    </a:lnTo>
                                    <a:lnTo>
                                      <a:pt x="879" y="147"/>
                                    </a:lnTo>
                                    <a:lnTo>
                                      <a:pt x="880" y="77"/>
                                    </a:lnTo>
                                    <a:close/>
                                    <a:moveTo>
                                      <a:pt x="1011" y="77"/>
                                    </a:moveTo>
                                    <a:lnTo>
                                      <a:pt x="963" y="77"/>
                                    </a:lnTo>
                                    <a:lnTo>
                                      <a:pt x="963" y="282"/>
                                    </a:lnTo>
                                    <a:lnTo>
                                      <a:pt x="968" y="310"/>
                                    </a:lnTo>
                                    <a:lnTo>
                                      <a:pt x="983" y="331"/>
                                    </a:lnTo>
                                    <a:lnTo>
                                      <a:pt x="1007" y="343"/>
                                    </a:lnTo>
                                    <a:lnTo>
                                      <a:pt x="1041" y="347"/>
                                    </a:lnTo>
                                    <a:lnTo>
                                      <a:pt x="1108" y="347"/>
                                    </a:lnTo>
                                    <a:lnTo>
                                      <a:pt x="1116" y="304"/>
                                    </a:lnTo>
                                    <a:lnTo>
                                      <a:pt x="1048" y="304"/>
                                    </a:lnTo>
                                    <a:lnTo>
                                      <a:pt x="1032" y="302"/>
                                    </a:lnTo>
                                    <a:lnTo>
                                      <a:pt x="1020" y="297"/>
                                    </a:lnTo>
                                    <a:lnTo>
                                      <a:pt x="1013" y="288"/>
                                    </a:lnTo>
                                    <a:lnTo>
                                      <a:pt x="1011" y="276"/>
                                    </a:lnTo>
                                    <a:lnTo>
                                      <a:pt x="1011" y="77"/>
                                    </a:lnTo>
                                    <a:close/>
                                    <a:moveTo>
                                      <a:pt x="1116" y="303"/>
                                    </a:moveTo>
                                    <a:lnTo>
                                      <a:pt x="1097" y="303"/>
                                    </a:lnTo>
                                    <a:lnTo>
                                      <a:pt x="1048" y="304"/>
                                    </a:lnTo>
                                    <a:lnTo>
                                      <a:pt x="1116" y="304"/>
                                    </a:lnTo>
                                    <a:lnTo>
                                      <a:pt x="1116" y="30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45" name="组合 1393"/>
                          <wpg:cNvGrpSpPr/>
                          <wpg:grpSpPr>
                            <a:xfrm rot="0">
                              <a:off x="10188" y="14587"/>
                              <a:ext cx="247" cy="110"/>
                              <a:chOff x="0" y="0"/>
                              <a:chExt cx="1198" cy="530"/>
                            </a:xfrm>
                          </wpg:grpSpPr>
                          <wps:wsp>
                            <wps:cNvPr id="1392" name="任意多边形 1392"/>
                            <wps:cNvSpPr/>
                            <wps:spPr>
                              <a:xfrm>
                                <a:off x="-1" y="0"/>
                                <a:ext cx="1198" cy="53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98" h="530">
                                    <a:moveTo>
                                      <a:pt x="457" y="483"/>
                                    </a:moveTo>
                                    <a:lnTo>
                                      <a:pt x="409" y="483"/>
                                    </a:lnTo>
                                    <a:lnTo>
                                      <a:pt x="409" y="527"/>
                                    </a:lnTo>
                                    <a:lnTo>
                                      <a:pt x="457" y="527"/>
                                    </a:lnTo>
                                    <a:lnTo>
                                      <a:pt x="457" y="483"/>
                                    </a:lnTo>
                                    <a:close/>
                                    <a:moveTo>
                                      <a:pt x="569" y="139"/>
                                    </a:moveTo>
                                    <a:lnTo>
                                      <a:pt x="457" y="139"/>
                                    </a:lnTo>
                                    <a:lnTo>
                                      <a:pt x="457" y="0"/>
                                    </a:lnTo>
                                    <a:lnTo>
                                      <a:pt x="409" y="0"/>
                                    </a:lnTo>
                                    <a:lnTo>
                                      <a:pt x="409" y="139"/>
                                    </a:lnTo>
                                    <a:lnTo>
                                      <a:pt x="409" y="180"/>
                                    </a:lnTo>
                                    <a:lnTo>
                                      <a:pt x="409" y="442"/>
                                    </a:lnTo>
                                    <a:lnTo>
                                      <a:pt x="160" y="442"/>
                                    </a:lnTo>
                                    <a:lnTo>
                                      <a:pt x="160" y="180"/>
                                    </a:lnTo>
                                    <a:lnTo>
                                      <a:pt x="409" y="180"/>
                                    </a:lnTo>
                                    <a:lnTo>
                                      <a:pt x="409" y="139"/>
                                    </a:lnTo>
                                    <a:lnTo>
                                      <a:pt x="160" y="139"/>
                                    </a:lnTo>
                                    <a:lnTo>
                                      <a:pt x="160" y="1"/>
                                    </a:lnTo>
                                    <a:lnTo>
                                      <a:pt x="112" y="1"/>
                                    </a:lnTo>
                                    <a:lnTo>
                                      <a:pt x="112" y="139"/>
                                    </a:lnTo>
                                    <a:lnTo>
                                      <a:pt x="0" y="139"/>
                                    </a:lnTo>
                                    <a:lnTo>
                                      <a:pt x="0" y="180"/>
                                    </a:lnTo>
                                    <a:lnTo>
                                      <a:pt x="112" y="180"/>
                                    </a:lnTo>
                                    <a:lnTo>
                                      <a:pt x="112" y="442"/>
                                    </a:lnTo>
                                    <a:lnTo>
                                      <a:pt x="112" y="482"/>
                                    </a:lnTo>
                                    <a:lnTo>
                                      <a:pt x="112" y="530"/>
                                    </a:lnTo>
                                    <a:lnTo>
                                      <a:pt x="160" y="530"/>
                                    </a:lnTo>
                                    <a:lnTo>
                                      <a:pt x="160" y="482"/>
                                    </a:lnTo>
                                    <a:lnTo>
                                      <a:pt x="457" y="482"/>
                                    </a:lnTo>
                                    <a:lnTo>
                                      <a:pt x="457" y="442"/>
                                    </a:lnTo>
                                    <a:lnTo>
                                      <a:pt x="457" y="442"/>
                                    </a:lnTo>
                                    <a:lnTo>
                                      <a:pt x="457" y="180"/>
                                    </a:lnTo>
                                    <a:lnTo>
                                      <a:pt x="569" y="180"/>
                                    </a:lnTo>
                                    <a:lnTo>
                                      <a:pt x="569" y="139"/>
                                    </a:lnTo>
                                    <a:close/>
                                    <a:moveTo>
                                      <a:pt x="1133" y="234"/>
                                    </a:moveTo>
                                    <a:lnTo>
                                      <a:pt x="697" y="234"/>
                                    </a:lnTo>
                                    <a:lnTo>
                                      <a:pt x="697" y="280"/>
                                    </a:lnTo>
                                    <a:lnTo>
                                      <a:pt x="1133" y="280"/>
                                    </a:lnTo>
                                    <a:lnTo>
                                      <a:pt x="1133" y="234"/>
                                    </a:lnTo>
                                    <a:close/>
                                    <a:moveTo>
                                      <a:pt x="1197" y="441"/>
                                    </a:moveTo>
                                    <a:lnTo>
                                      <a:pt x="635" y="441"/>
                                    </a:lnTo>
                                    <a:lnTo>
                                      <a:pt x="635" y="487"/>
                                    </a:lnTo>
                                    <a:lnTo>
                                      <a:pt x="1197" y="487"/>
                                    </a:lnTo>
                                    <a:lnTo>
                                      <a:pt x="1197" y="44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46" name="组合 1395"/>
                          <wpg:cNvGrpSpPr/>
                          <wpg:grpSpPr>
                            <a:xfrm rot="0">
                              <a:off x="9716" y="14587"/>
                              <a:ext cx="247" cy="110"/>
                              <a:chOff x="0" y="0"/>
                              <a:chExt cx="1195" cy="530"/>
                            </a:xfrm>
                          </wpg:grpSpPr>
                          <wps:wsp>
                            <wps:cNvPr id="1394" name="任意多边形 1394"/>
                            <wps:cNvSpPr/>
                            <wps:spPr>
                              <a:xfrm>
                                <a:off x="-1" y="0"/>
                                <a:ext cx="1195" cy="53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95" h="530">
                                    <a:moveTo>
                                      <a:pt x="457" y="483"/>
                                    </a:moveTo>
                                    <a:lnTo>
                                      <a:pt x="409" y="483"/>
                                    </a:lnTo>
                                    <a:lnTo>
                                      <a:pt x="409" y="527"/>
                                    </a:lnTo>
                                    <a:lnTo>
                                      <a:pt x="457" y="527"/>
                                    </a:lnTo>
                                    <a:lnTo>
                                      <a:pt x="457" y="483"/>
                                    </a:lnTo>
                                    <a:close/>
                                    <a:moveTo>
                                      <a:pt x="569" y="139"/>
                                    </a:moveTo>
                                    <a:lnTo>
                                      <a:pt x="457" y="139"/>
                                    </a:lnTo>
                                    <a:lnTo>
                                      <a:pt x="457" y="0"/>
                                    </a:lnTo>
                                    <a:lnTo>
                                      <a:pt x="409" y="0"/>
                                    </a:lnTo>
                                    <a:lnTo>
                                      <a:pt x="409" y="139"/>
                                    </a:lnTo>
                                    <a:lnTo>
                                      <a:pt x="409" y="180"/>
                                    </a:lnTo>
                                    <a:lnTo>
                                      <a:pt x="409" y="442"/>
                                    </a:lnTo>
                                    <a:lnTo>
                                      <a:pt x="160" y="442"/>
                                    </a:lnTo>
                                    <a:lnTo>
                                      <a:pt x="160" y="180"/>
                                    </a:lnTo>
                                    <a:lnTo>
                                      <a:pt x="409" y="180"/>
                                    </a:lnTo>
                                    <a:lnTo>
                                      <a:pt x="409" y="139"/>
                                    </a:lnTo>
                                    <a:lnTo>
                                      <a:pt x="160" y="139"/>
                                    </a:lnTo>
                                    <a:lnTo>
                                      <a:pt x="160" y="1"/>
                                    </a:lnTo>
                                    <a:lnTo>
                                      <a:pt x="112" y="1"/>
                                    </a:lnTo>
                                    <a:lnTo>
                                      <a:pt x="112" y="139"/>
                                    </a:lnTo>
                                    <a:lnTo>
                                      <a:pt x="0" y="139"/>
                                    </a:lnTo>
                                    <a:lnTo>
                                      <a:pt x="0" y="180"/>
                                    </a:lnTo>
                                    <a:lnTo>
                                      <a:pt x="112" y="180"/>
                                    </a:lnTo>
                                    <a:lnTo>
                                      <a:pt x="112" y="442"/>
                                    </a:lnTo>
                                    <a:lnTo>
                                      <a:pt x="112" y="482"/>
                                    </a:lnTo>
                                    <a:lnTo>
                                      <a:pt x="112" y="530"/>
                                    </a:lnTo>
                                    <a:lnTo>
                                      <a:pt x="160" y="530"/>
                                    </a:lnTo>
                                    <a:lnTo>
                                      <a:pt x="160" y="482"/>
                                    </a:lnTo>
                                    <a:lnTo>
                                      <a:pt x="457" y="482"/>
                                    </a:lnTo>
                                    <a:lnTo>
                                      <a:pt x="457" y="442"/>
                                    </a:lnTo>
                                    <a:lnTo>
                                      <a:pt x="457" y="442"/>
                                    </a:lnTo>
                                    <a:lnTo>
                                      <a:pt x="457" y="180"/>
                                    </a:lnTo>
                                    <a:lnTo>
                                      <a:pt x="569" y="180"/>
                                    </a:lnTo>
                                    <a:lnTo>
                                      <a:pt x="569" y="139"/>
                                    </a:lnTo>
                                    <a:close/>
                                    <a:moveTo>
                                      <a:pt x="1194" y="419"/>
                                    </a:moveTo>
                                    <a:lnTo>
                                      <a:pt x="635" y="419"/>
                                    </a:lnTo>
                                    <a:lnTo>
                                      <a:pt x="635" y="465"/>
                                    </a:lnTo>
                                    <a:lnTo>
                                      <a:pt x="1194" y="465"/>
                                    </a:lnTo>
                                    <a:lnTo>
                                      <a:pt x="1194" y="41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47" name="组合 1397"/>
                          <wpg:cNvGrpSpPr/>
                          <wpg:grpSpPr>
                            <a:xfrm rot="0">
                              <a:off x="9714" y="14972"/>
                              <a:ext cx="249" cy="112"/>
                              <a:chOff x="0" y="0"/>
                              <a:chExt cx="1206" cy="542"/>
                            </a:xfrm>
                          </wpg:grpSpPr>
                          <wps:wsp>
                            <wps:cNvPr id="1396" name="任意多边形 1396"/>
                            <wps:cNvSpPr/>
                            <wps:spPr>
                              <a:xfrm>
                                <a:off x="0" y="0"/>
                                <a:ext cx="1206" cy="542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206" h="542">
                                    <a:moveTo>
                                      <a:pt x="172" y="315"/>
                                    </a:moveTo>
                                    <a:lnTo>
                                      <a:pt x="157" y="354"/>
                                    </a:lnTo>
                                    <a:lnTo>
                                      <a:pt x="225" y="369"/>
                                    </a:lnTo>
                                    <a:lnTo>
                                      <a:pt x="287" y="383"/>
                                    </a:lnTo>
                                    <a:lnTo>
                                      <a:pt x="344" y="398"/>
                                    </a:lnTo>
                                    <a:lnTo>
                                      <a:pt x="396" y="413"/>
                                    </a:lnTo>
                                    <a:lnTo>
                                      <a:pt x="413" y="367"/>
                                    </a:lnTo>
                                    <a:lnTo>
                                      <a:pt x="353" y="353"/>
                                    </a:lnTo>
                                    <a:lnTo>
                                      <a:pt x="293" y="340"/>
                                    </a:lnTo>
                                    <a:lnTo>
                                      <a:pt x="233" y="327"/>
                                    </a:lnTo>
                                    <a:lnTo>
                                      <a:pt x="172" y="315"/>
                                    </a:lnTo>
                                    <a:close/>
                                    <a:moveTo>
                                      <a:pt x="203" y="123"/>
                                    </a:moveTo>
                                    <a:lnTo>
                                      <a:pt x="151" y="123"/>
                                    </a:lnTo>
                                    <a:lnTo>
                                      <a:pt x="173" y="152"/>
                                    </a:lnTo>
                                    <a:lnTo>
                                      <a:pt x="197" y="179"/>
                                    </a:lnTo>
                                    <a:lnTo>
                                      <a:pt x="223" y="204"/>
                                    </a:lnTo>
                                    <a:lnTo>
                                      <a:pt x="250" y="226"/>
                                    </a:lnTo>
                                    <a:lnTo>
                                      <a:pt x="194" y="249"/>
                                    </a:lnTo>
                                    <a:lnTo>
                                      <a:pt x="134" y="269"/>
                                    </a:lnTo>
                                    <a:lnTo>
                                      <a:pt x="69" y="285"/>
                                    </a:lnTo>
                                    <a:lnTo>
                                      <a:pt x="0" y="298"/>
                                    </a:lnTo>
                                    <a:lnTo>
                                      <a:pt x="7" y="309"/>
                                    </a:lnTo>
                                    <a:lnTo>
                                      <a:pt x="13" y="320"/>
                                    </a:lnTo>
                                    <a:lnTo>
                                      <a:pt x="18" y="331"/>
                                    </a:lnTo>
                                    <a:lnTo>
                                      <a:pt x="23" y="342"/>
                                    </a:lnTo>
                                    <a:lnTo>
                                      <a:pt x="98" y="323"/>
                                    </a:lnTo>
                                    <a:lnTo>
                                      <a:pt x="168" y="302"/>
                                    </a:lnTo>
                                    <a:lnTo>
                                      <a:pt x="233" y="279"/>
                                    </a:lnTo>
                                    <a:lnTo>
                                      <a:pt x="292" y="253"/>
                                    </a:lnTo>
                                    <a:lnTo>
                                      <a:pt x="408" y="253"/>
                                    </a:lnTo>
                                    <a:lnTo>
                                      <a:pt x="389" y="248"/>
                                    </a:lnTo>
                                    <a:lnTo>
                                      <a:pt x="337" y="228"/>
                                    </a:lnTo>
                                    <a:lnTo>
                                      <a:pt x="372" y="204"/>
                                    </a:lnTo>
                                    <a:lnTo>
                                      <a:pt x="293" y="204"/>
                                    </a:lnTo>
                                    <a:lnTo>
                                      <a:pt x="261" y="181"/>
                                    </a:lnTo>
                                    <a:lnTo>
                                      <a:pt x="231" y="155"/>
                                    </a:lnTo>
                                    <a:lnTo>
                                      <a:pt x="204" y="125"/>
                                    </a:lnTo>
                                    <a:lnTo>
                                      <a:pt x="203" y="123"/>
                                    </a:lnTo>
                                    <a:close/>
                                    <a:moveTo>
                                      <a:pt x="408" y="253"/>
                                    </a:moveTo>
                                    <a:lnTo>
                                      <a:pt x="292" y="253"/>
                                    </a:lnTo>
                                    <a:lnTo>
                                      <a:pt x="346" y="279"/>
                                    </a:lnTo>
                                    <a:lnTo>
                                      <a:pt x="409" y="301"/>
                                    </a:lnTo>
                                    <a:lnTo>
                                      <a:pt x="480" y="318"/>
                                    </a:lnTo>
                                    <a:lnTo>
                                      <a:pt x="559" y="332"/>
                                    </a:lnTo>
                                    <a:lnTo>
                                      <a:pt x="564" y="320"/>
                                    </a:lnTo>
                                    <a:lnTo>
                                      <a:pt x="569" y="307"/>
                                    </a:lnTo>
                                    <a:lnTo>
                                      <a:pt x="575" y="295"/>
                                    </a:lnTo>
                                    <a:lnTo>
                                      <a:pt x="581" y="282"/>
                                    </a:lnTo>
                                    <a:lnTo>
                                      <a:pt x="511" y="275"/>
                                    </a:lnTo>
                                    <a:lnTo>
                                      <a:pt x="447" y="264"/>
                                    </a:lnTo>
                                    <a:lnTo>
                                      <a:pt x="408" y="253"/>
                                    </a:lnTo>
                                    <a:close/>
                                    <a:moveTo>
                                      <a:pt x="194" y="0"/>
                                    </a:moveTo>
                                    <a:lnTo>
                                      <a:pt x="157" y="52"/>
                                    </a:lnTo>
                                    <a:lnTo>
                                      <a:pt x="116" y="99"/>
                                    </a:lnTo>
                                    <a:lnTo>
                                      <a:pt x="70" y="143"/>
                                    </a:lnTo>
                                    <a:lnTo>
                                      <a:pt x="19" y="182"/>
                                    </a:lnTo>
                                    <a:lnTo>
                                      <a:pt x="27" y="188"/>
                                    </a:lnTo>
                                    <a:lnTo>
                                      <a:pt x="35" y="195"/>
                                    </a:lnTo>
                                    <a:lnTo>
                                      <a:pt x="43" y="203"/>
                                    </a:lnTo>
                                    <a:lnTo>
                                      <a:pt x="52" y="211"/>
                                    </a:lnTo>
                                    <a:lnTo>
                                      <a:pt x="78" y="191"/>
                                    </a:lnTo>
                                    <a:lnTo>
                                      <a:pt x="103" y="169"/>
                                    </a:lnTo>
                                    <a:lnTo>
                                      <a:pt x="128" y="147"/>
                                    </a:lnTo>
                                    <a:lnTo>
                                      <a:pt x="151" y="123"/>
                                    </a:lnTo>
                                    <a:lnTo>
                                      <a:pt x="203" y="123"/>
                                    </a:lnTo>
                                    <a:lnTo>
                                      <a:pt x="180" y="92"/>
                                    </a:lnTo>
                                    <a:lnTo>
                                      <a:pt x="491" y="92"/>
                                    </a:lnTo>
                                    <a:lnTo>
                                      <a:pt x="492" y="92"/>
                                    </a:lnTo>
                                    <a:lnTo>
                                      <a:pt x="492" y="53"/>
                                    </a:lnTo>
                                    <a:lnTo>
                                      <a:pt x="209" y="53"/>
                                    </a:lnTo>
                                    <a:lnTo>
                                      <a:pt x="216" y="45"/>
                                    </a:lnTo>
                                    <a:lnTo>
                                      <a:pt x="222" y="36"/>
                                    </a:lnTo>
                                    <a:lnTo>
                                      <a:pt x="228" y="27"/>
                                    </a:lnTo>
                                    <a:lnTo>
                                      <a:pt x="234" y="18"/>
                                    </a:lnTo>
                                    <a:lnTo>
                                      <a:pt x="194" y="0"/>
                                    </a:lnTo>
                                    <a:close/>
                                    <a:moveTo>
                                      <a:pt x="491" y="92"/>
                                    </a:moveTo>
                                    <a:lnTo>
                                      <a:pt x="434" y="92"/>
                                    </a:lnTo>
                                    <a:lnTo>
                                      <a:pt x="401" y="125"/>
                                    </a:lnTo>
                                    <a:lnTo>
                                      <a:pt x="367" y="154"/>
                                    </a:lnTo>
                                    <a:lnTo>
                                      <a:pt x="331" y="181"/>
                                    </a:lnTo>
                                    <a:lnTo>
                                      <a:pt x="293" y="204"/>
                                    </a:lnTo>
                                    <a:lnTo>
                                      <a:pt x="372" y="204"/>
                                    </a:lnTo>
                                    <a:lnTo>
                                      <a:pt x="381" y="198"/>
                                    </a:lnTo>
                                    <a:lnTo>
                                      <a:pt x="421" y="165"/>
                                    </a:lnTo>
                                    <a:lnTo>
                                      <a:pt x="458" y="130"/>
                                    </a:lnTo>
                                    <a:lnTo>
                                      <a:pt x="491" y="92"/>
                                    </a:lnTo>
                                    <a:close/>
                                    <a:moveTo>
                                      <a:pt x="113" y="429"/>
                                    </a:moveTo>
                                    <a:lnTo>
                                      <a:pt x="95" y="469"/>
                                    </a:lnTo>
                                    <a:lnTo>
                                      <a:pt x="175" y="485"/>
                                    </a:lnTo>
                                    <a:lnTo>
                                      <a:pt x="257" y="502"/>
                                    </a:lnTo>
                                    <a:lnTo>
                                      <a:pt x="342" y="521"/>
                                    </a:lnTo>
                                    <a:lnTo>
                                      <a:pt x="429" y="542"/>
                                    </a:lnTo>
                                    <a:lnTo>
                                      <a:pt x="446" y="497"/>
                                    </a:lnTo>
                                    <a:lnTo>
                                      <a:pt x="362" y="478"/>
                                    </a:lnTo>
                                    <a:lnTo>
                                      <a:pt x="279" y="461"/>
                                    </a:lnTo>
                                    <a:lnTo>
                                      <a:pt x="195" y="444"/>
                                    </a:lnTo>
                                    <a:lnTo>
                                      <a:pt x="113" y="429"/>
                                    </a:lnTo>
                                    <a:close/>
                                    <a:moveTo>
                                      <a:pt x="1205" y="464"/>
                                    </a:moveTo>
                                    <a:lnTo>
                                      <a:pt x="636" y="464"/>
                                    </a:lnTo>
                                    <a:lnTo>
                                      <a:pt x="636" y="503"/>
                                    </a:lnTo>
                                    <a:lnTo>
                                      <a:pt x="1205" y="503"/>
                                    </a:lnTo>
                                    <a:lnTo>
                                      <a:pt x="1205" y="464"/>
                                    </a:lnTo>
                                    <a:close/>
                                    <a:moveTo>
                                      <a:pt x="946" y="371"/>
                                    </a:moveTo>
                                    <a:lnTo>
                                      <a:pt x="897" y="371"/>
                                    </a:lnTo>
                                    <a:lnTo>
                                      <a:pt x="897" y="464"/>
                                    </a:lnTo>
                                    <a:lnTo>
                                      <a:pt x="946" y="464"/>
                                    </a:lnTo>
                                    <a:lnTo>
                                      <a:pt x="946" y="371"/>
                                    </a:lnTo>
                                    <a:close/>
                                    <a:moveTo>
                                      <a:pt x="1165" y="332"/>
                                    </a:moveTo>
                                    <a:lnTo>
                                      <a:pt x="674" y="332"/>
                                    </a:lnTo>
                                    <a:lnTo>
                                      <a:pt x="674" y="371"/>
                                    </a:lnTo>
                                    <a:lnTo>
                                      <a:pt x="1165" y="371"/>
                                    </a:lnTo>
                                    <a:lnTo>
                                      <a:pt x="1165" y="332"/>
                                    </a:lnTo>
                                    <a:close/>
                                    <a:moveTo>
                                      <a:pt x="946" y="258"/>
                                    </a:moveTo>
                                    <a:lnTo>
                                      <a:pt x="897" y="258"/>
                                    </a:lnTo>
                                    <a:lnTo>
                                      <a:pt x="897" y="332"/>
                                    </a:lnTo>
                                    <a:lnTo>
                                      <a:pt x="946" y="332"/>
                                    </a:lnTo>
                                    <a:lnTo>
                                      <a:pt x="946" y="258"/>
                                    </a:lnTo>
                                    <a:close/>
                                    <a:moveTo>
                                      <a:pt x="1175" y="234"/>
                                    </a:moveTo>
                                    <a:lnTo>
                                      <a:pt x="1105" y="234"/>
                                    </a:lnTo>
                                    <a:lnTo>
                                      <a:pt x="1125" y="254"/>
                                    </a:lnTo>
                                    <a:lnTo>
                                      <a:pt x="1145" y="273"/>
                                    </a:lnTo>
                                    <a:lnTo>
                                      <a:pt x="1183" y="241"/>
                                    </a:lnTo>
                                    <a:lnTo>
                                      <a:pt x="1175" y="234"/>
                                    </a:lnTo>
                                    <a:close/>
                                    <a:moveTo>
                                      <a:pt x="913" y="71"/>
                                    </a:moveTo>
                                    <a:lnTo>
                                      <a:pt x="849" y="71"/>
                                    </a:lnTo>
                                    <a:lnTo>
                                      <a:pt x="818" y="104"/>
                                    </a:lnTo>
                                    <a:lnTo>
                                      <a:pt x="788" y="134"/>
                                    </a:lnTo>
                                    <a:lnTo>
                                      <a:pt x="758" y="162"/>
                                    </a:lnTo>
                                    <a:lnTo>
                                      <a:pt x="728" y="186"/>
                                    </a:lnTo>
                                    <a:lnTo>
                                      <a:pt x="717" y="194"/>
                                    </a:lnTo>
                                    <a:lnTo>
                                      <a:pt x="704" y="201"/>
                                    </a:lnTo>
                                    <a:lnTo>
                                      <a:pt x="690" y="207"/>
                                    </a:lnTo>
                                    <a:lnTo>
                                      <a:pt x="674" y="212"/>
                                    </a:lnTo>
                                    <a:lnTo>
                                      <a:pt x="698" y="259"/>
                                    </a:lnTo>
                                    <a:lnTo>
                                      <a:pt x="712" y="256"/>
                                    </a:lnTo>
                                    <a:lnTo>
                                      <a:pt x="725" y="253"/>
                                    </a:lnTo>
                                    <a:lnTo>
                                      <a:pt x="735" y="251"/>
                                    </a:lnTo>
                                    <a:lnTo>
                                      <a:pt x="745" y="250"/>
                                    </a:lnTo>
                                    <a:lnTo>
                                      <a:pt x="809" y="246"/>
                                    </a:lnTo>
                                    <a:lnTo>
                                      <a:pt x="949" y="239"/>
                                    </a:lnTo>
                                    <a:lnTo>
                                      <a:pt x="1105" y="234"/>
                                    </a:lnTo>
                                    <a:lnTo>
                                      <a:pt x="1175" y="234"/>
                                    </a:lnTo>
                                    <a:lnTo>
                                      <a:pt x="1145" y="207"/>
                                    </a:lnTo>
                                    <a:lnTo>
                                      <a:pt x="1144" y="207"/>
                                    </a:lnTo>
                                    <a:lnTo>
                                      <a:pt x="768" y="207"/>
                                    </a:lnTo>
                                    <a:lnTo>
                                      <a:pt x="806" y="173"/>
                                    </a:lnTo>
                                    <a:lnTo>
                                      <a:pt x="843" y="139"/>
                                    </a:lnTo>
                                    <a:lnTo>
                                      <a:pt x="879" y="105"/>
                                    </a:lnTo>
                                    <a:lnTo>
                                      <a:pt x="913" y="71"/>
                                    </a:lnTo>
                                    <a:close/>
                                    <a:moveTo>
                                      <a:pt x="1020" y="103"/>
                                    </a:moveTo>
                                    <a:lnTo>
                                      <a:pt x="988" y="130"/>
                                    </a:lnTo>
                                    <a:lnTo>
                                      <a:pt x="1008" y="148"/>
                                    </a:lnTo>
                                    <a:lnTo>
                                      <a:pt x="1028" y="164"/>
                                    </a:lnTo>
                                    <a:lnTo>
                                      <a:pt x="1046" y="181"/>
                                    </a:lnTo>
                                    <a:lnTo>
                                      <a:pt x="1064" y="197"/>
                                    </a:lnTo>
                                    <a:lnTo>
                                      <a:pt x="768" y="207"/>
                                    </a:lnTo>
                                    <a:lnTo>
                                      <a:pt x="1144" y="207"/>
                                    </a:lnTo>
                                    <a:lnTo>
                                      <a:pt x="1105" y="173"/>
                                    </a:lnTo>
                                    <a:lnTo>
                                      <a:pt x="1064" y="138"/>
                                    </a:lnTo>
                                    <a:lnTo>
                                      <a:pt x="1020" y="103"/>
                                    </a:lnTo>
                                    <a:close/>
                                    <a:moveTo>
                                      <a:pt x="1193" y="32"/>
                                    </a:moveTo>
                                    <a:lnTo>
                                      <a:pt x="650" y="32"/>
                                    </a:lnTo>
                                    <a:lnTo>
                                      <a:pt x="650" y="71"/>
                                    </a:lnTo>
                                    <a:lnTo>
                                      <a:pt x="1193" y="71"/>
                                    </a:lnTo>
                                    <a:lnTo>
                                      <a:pt x="1193" y="3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48" name="组合 1399"/>
                          <wpg:cNvGrpSpPr/>
                          <wpg:grpSpPr>
                            <a:xfrm rot="0">
                              <a:off x="9240" y="14974"/>
                              <a:ext cx="249" cy="110"/>
                              <a:chOff x="0" y="0"/>
                              <a:chExt cx="1207" cy="530"/>
                            </a:xfrm>
                          </wpg:grpSpPr>
                          <wps:wsp>
                            <wps:cNvPr id="1398" name="任意多边形 1398"/>
                            <wps:cNvSpPr/>
                            <wps:spPr>
                              <a:xfrm>
                                <a:off x="0" y="0"/>
                                <a:ext cx="1207" cy="53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207" h="530">
                                    <a:moveTo>
                                      <a:pt x="160" y="180"/>
                                    </a:moveTo>
                                    <a:lnTo>
                                      <a:pt x="112" y="180"/>
                                    </a:lnTo>
                                    <a:lnTo>
                                      <a:pt x="112" y="529"/>
                                    </a:lnTo>
                                    <a:lnTo>
                                      <a:pt x="160" y="529"/>
                                    </a:lnTo>
                                    <a:lnTo>
                                      <a:pt x="160" y="483"/>
                                    </a:lnTo>
                                    <a:lnTo>
                                      <a:pt x="457" y="483"/>
                                    </a:lnTo>
                                    <a:lnTo>
                                      <a:pt x="457" y="442"/>
                                    </a:lnTo>
                                    <a:lnTo>
                                      <a:pt x="160" y="442"/>
                                    </a:lnTo>
                                    <a:lnTo>
                                      <a:pt x="160" y="180"/>
                                    </a:lnTo>
                                    <a:close/>
                                    <a:moveTo>
                                      <a:pt x="457" y="483"/>
                                    </a:moveTo>
                                    <a:lnTo>
                                      <a:pt x="409" y="483"/>
                                    </a:lnTo>
                                    <a:lnTo>
                                      <a:pt x="409" y="527"/>
                                    </a:lnTo>
                                    <a:lnTo>
                                      <a:pt x="457" y="527"/>
                                    </a:lnTo>
                                    <a:lnTo>
                                      <a:pt x="457" y="483"/>
                                    </a:lnTo>
                                    <a:close/>
                                    <a:moveTo>
                                      <a:pt x="457" y="180"/>
                                    </a:moveTo>
                                    <a:lnTo>
                                      <a:pt x="409" y="180"/>
                                    </a:lnTo>
                                    <a:lnTo>
                                      <a:pt x="409" y="442"/>
                                    </a:lnTo>
                                    <a:lnTo>
                                      <a:pt x="457" y="442"/>
                                    </a:lnTo>
                                    <a:lnTo>
                                      <a:pt x="457" y="180"/>
                                    </a:lnTo>
                                    <a:close/>
                                    <a:moveTo>
                                      <a:pt x="569" y="139"/>
                                    </a:moveTo>
                                    <a:lnTo>
                                      <a:pt x="0" y="139"/>
                                    </a:lnTo>
                                    <a:lnTo>
                                      <a:pt x="0" y="180"/>
                                    </a:lnTo>
                                    <a:lnTo>
                                      <a:pt x="569" y="180"/>
                                    </a:lnTo>
                                    <a:lnTo>
                                      <a:pt x="569" y="139"/>
                                    </a:lnTo>
                                    <a:close/>
                                    <a:moveTo>
                                      <a:pt x="160" y="1"/>
                                    </a:moveTo>
                                    <a:lnTo>
                                      <a:pt x="112" y="1"/>
                                    </a:lnTo>
                                    <a:lnTo>
                                      <a:pt x="112" y="139"/>
                                    </a:lnTo>
                                    <a:lnTo>
                                      <a:pt x="160" y="139"/>
                                    </a:lnTo>
                                    <a:lnTo>
                                      <a:pt x="160" y="1"/>
                                    </a:lnTo>
                                    <a:close/>
                                    <a:moveTo>
                                      <a:pt x="457" y="0"/>
                                    </a:moveTo>
                                    <a:lnTo>
                                      <a:pt x="409" y="0"/>
                                    </a:lnTo>
                                    <a:lnTo>
                                      <a:pt x="409" y="139"/>
                                    </a:lnTo>
                                    <a:lnTo>
                                      <a:pt x="457" y="139"/>
                                    </a:lnTo>
                                    <a:lnTo>
                                      <a:pt x="457" y="0"/>
                                    </a:lnTo>
                                    <a:close/>
                                    <a:moveTo>
                                      <a:pt x="800" y="22"/>
                                    </a:moveTo>
                                    <a:lnTo>
                                      <a:pt x="795" y="97"/>
                                    </a:lnTo>
                                    <a:lnTo>
                                      <a:pt x="785" y="167"/>
                                    </a:lnTo>
                                    <a:lnTo>
                                      <a:pt x="772" y="230"/>
                                    </a:lnTo>
                                    <a:lnTo>
                                      <a:pt x="754" y="288"/>
                                    </a:lnTo>
                                    <a:lnTo>
                                      <a:pt x="730" y="344"/>
                                    </a:lnTo>
                                    <a:lnTo>
                                      <a:pt x="699" y="395"/>
                                    </a:lnTo>
                                    <a:lnTo>
                                      <a:pt x="664" y="441"/>
                                    </a:lnTo>
                                    <a:lnTo>
                                      <a:pt x="623" y="483"/>
                                    </a:lnTo>
                                    <a:lnTo>
                                      <a:pt x="633" y="492"/>
                                    </a:lnTo>
                                    <a:lnTo>
                                      <a:pt x="642" y="501"/>
                                    </a:lnTo>
                                    <a:lnTo>
                                      <a:pt x="652" y="511"/>
                                    </a:lnTo>
                                    <a:lnTo>
                                      <a:pt x="660" y="520"/>
                                    </a:lnTo>
                                    <a:lnTo>
                                      <a:pt x="705" y="475"/>
                                    </a:lnTo>
                                    <a:lnTo>
                                      <a:pt x="744" y="424"/>
                                    </a:lnTo>
                                    <a:lnTo>
                                      <a:pt x="777" y="368"/>
                                    </a:lnTo>
                                    <a:lnTo>
                                      <a:pt x="804" y="306"/>
                                    </a:lnTo>
                                    <a:lnTo>
                                      <a:pt x="821" y="247"/>
                                    </a:lnTo>
                                    <a:lnTo>
                                      <a:pt x="835" y="180"/>
                                    </a:lnTo>
                                    <a:lnTo>
                                      <a:pt x="846" y="106"/>
                                    </a:lnTo>
                                    <a:lnTo>
                                      <a:pt x="853" y="26"/>
                                    </a:lnTo>
                                    <a:lnTo>
                                      <a:pt x="800" y="22"/>
                                    </a:lnTo>
                                    <a:close/>
                                    <a:moveTo>
                                      <a:pt x="1013" y="15"/>
                                    </a:moveTo>
                                    <a:lnTo>
                                      <a:pt x="963" y="16"/>
                                    </a:lnTo>
                                    <a:lnTo>
                                      <a:pt x="972" y="118"/>
                                    </a:lnTo>
                                    <a:lnTo>
                                      <a:pt x="987" y="210"/>
                                    </a:lnTo>
                                    <a:lnTo>
                                      <a:pt x="1009" y="291"/>
                                    </a:lnTo>
                                    <a:lnTo>
                                      <a:pt x="1038" y="363"/>
                                    </a:lnTo>
                                    <a:lnTo>
                                      <a:pt x="1073" y="424"/>
                                    </a:lnTo>
                                    <a:lnTo>
                                      <a:pt x="1115" y="475"/>
                                    </a:lnTo>
                                    <a:lnTo>
                                      <a:pt x="1164" y="515"/>
                                    </a:lnTo>
                                    <a:lnTo>
                                      <a:pt x="1174" y="505"/>
                                    </a:lnTo>
                                    <a:lnTo>
                                      <a:pt x="1195" y="483"/>
                                    </a:lnTo>
                                    <a:lnTo>
                                      <a:pt x="1207" y="470"/>
                                    </a:lnTo>
                                    <a:lnTo>
                                      <a:pt x="1159" y="436"/>
                                    </a:lnTo>
                                    <a:lnTo>
                                      <a:pt x="1119" y="391"/>
                                    </a:lnTo>
                                    <a:lnTo>
                                      <a:pt x="1085" y="336"/>
                                    </a:lnTo>
                                    <a:lnTo>
                                      <a:pt x="1057" y="271"/>
                                    </a:lnTo>
                                    <a:lnTo>
                                      <a:pt x="1036" y="196"/>
                                    </a:lnTo>
                                    <a:lnTo>
                                      <a:pt x="1021" y="110"/>
                                    </a:lnTo>
                                    <a:lnTo>
                                      <a:pt x="1013" y="1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49" name="组合 1401"/>
                          <wpg:cNvGrpSpPr/>
                          <wpg:grpSpPr>
                            <a:xfrm rot="0">
                              <a:off x="9241" y="14587"/>
                              <a:ext cx="249" cy="110"/>
                              <a:chOff x="0" y="0"/>
                              <a:chExt cx="1206" cy="530"/>
                            </a:xfrm>
                          </wpg:grpSpPr>
                          <wps:wsp>
                            <wps:cNvPr id="1400" name="任意多边形 1400"/>
                            <wps:cNvSpPr/>
                            <wps:spPr>
                              <a:xfrm>
                                <a:off x="-1" y="0"/>
                                <a:ext cx="1206" cy="53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206" h="530">
                                    <a:moveTo>
                                      <a:pt x="457" y="483"/>
                                    </a:moveTo>
                                    <a:lnTo>
                                      <a:pt x="409" y="483"/>
                                    </a:lnTo>
                                    <a:lnTo>
                                      <a:pt x="409" y="527"/>
                                    </a:lnTo>
                                    <a:lnTo>
                                      <a:pt x="457" y="527"/>
                                    </a:lnTo>
                                    <a:lnTo>
                                      <a:pt x="457" y="483"/>
                                    </a:lnTo>
                                    <a:close/>
                                    <a:moveTo>
                                      <a:pt x="569" y="139"/>
                                    </a:moveTo>
                                    <a:lnTo>
                                      <a:pt x="457" y="139"/>
                                    </a:lnTo>
                                    <a:lnTo>
                                      <a:pt x="457" y="0"/>
                                    </a:lnTo>
                                    <a:lnTo>
                                      <a:pt x="409" y="0"/>
                                    </a:lnTo>
                                    <a:lnTo>
                                      <a:pt x="409" y="139"/>
                                    </a:lnTo>
                                    <a:lnTo>
                                      <a:pt x="409" y="180"/>
                                    </a:lnTo>
                                    <a:lnTo>
                                      <a:pt x="409" y="442"/>
                                    </a:lnTo>
                                    <a:lnTo>
                                      <a:pt x="160" y="442"/>
                                    </a:lnTo>
                                    <a:lnTo>
                                      <a:pt x="160" y="180"/>
                                    </a:lnTo>
                                    <a:lnTo>
                                      <a:pt x="409" y="180"/>
                                    </a:lnTo>
                                    <a:lnTo>
                                      <a:pt x="409" y="139"/>
                                    </a:lnTo>
                                    <a:lnTo>
                                      <a:pt x="160" y="139"/>
                                    </a:lnTo>
                                    <a:lnTo>
                                      <a:pt x="160" y="1"/>
                                    </a:lnTo>
                                    <a:lnTo>
                                      <a:pt x="112" y="1"/>
                                    </a:lnTo>
                                    <a:lnTo>
                                      <a:pt x="112" y="139"/>
                                    </a:lnTo>
                                    <a:lnTo>
                                      <a:pt x="0" y="139"/>
                                    </a:lnTo>
                                    <a:lnTo>
                                      <a:pt x="0" y="180"/>
                                    </a:lnTo>
                                    <a:lnTo>
                                      <a:pt x="112" y="180"/>
                                    </a:lnTo>
                                    <a:lnTo>
                                      <a:pt x="112" y="442"/>
                                    </a:lnTo>
                                    <a:lnTo>
                                      <a:pt x="112" y="482"/>
                                    </a:lnTo>
                                    <a:lnTo>
                                      <a:pt x="112" y="530"/>
                                    </a:lnTo>
                                    <a:lnTo>
                                      <a:pt x="160" y="530"/>
                                    </a:lnTo>
                                    <a:lnTo>
                                      <a:pt x="160" y="482"/>
                                    </a:lnTo>
                                    <a:lnTo>
                                      <a:pt x="457" y="482"/>
                                    </a:lnTo>
                                    <a:lnTo>
                                      <a:pt x="457" y="442"/>
                                    </a:lnTo>
                                    <a:lnTo>
                                      <a:pt x="457" y="442"/>
                                    </a:lnTo>
                                    <a:lnTo>
                                      <a:pt x="457" y="180"/>
                                    </a:lnTo>
                                    <a:lnTo>
                                      <a:pt x="569" y="180"/>
                                    </a:lnTo>
                                    <a:lnTo>
                                      <a:pt x="569" y="139"/>
                                    </a:lnTo>
                                    <a:close/>
                                    <a:moveTo>
                                      <a:pt x="1205" y="221"/>
                                    </a:moveTo>
                                    <a:lnTo>
                                      <a:pt x="627" y="221"/>
                                    </a:lnTo>
                                    <a:lnTo>
                                      <a:pt x="627" y="268"/>
                                    </a:lnTo>
                                    <a:lnTo>
                                      <a:pt x="1205" y="268"/>
                                    </a:lnTo>
                                    <a:lnTo>
                                      <a:pt x="1205" y="22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50" name="组合 1403"/>
                          <wpg:cNvGrpSpPr/>
                          <wpg:grpSpPr>
                            <a:xfrm rot="0">
                              <a:off x="8766" y="14973"/>
                              <a:ext cx="247" cy="110"/>
                              <a:chOff x="0" y="0"/>
                              <a:chExt cx="1198" cy="533"/>
                            </a:xfrm>
                          </wpg:grpSpPr>
                          <wps:wsp>
                            <wps:cNvPr id="1402" name="任意多边形 1402"/>
                            <wps:cNvSpPr/>
                            <wps:spPr>
                              <a:xfrm>
                                <a:off x="0" y="0"/>
                                <a:ext cx="1198" cy="53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98" h="533">
                                    <a:moveTo>
                                      <a:pt x="160" y="183"/>
                                    </a:moveTo>
                                    <a:lnTo>
                                      <a:pt x="112" y="183"/>
                                    </a:lnTo>
                                    <a:lnTo>
                                      <a:pt x="112" y="532"/>
                                    </a:lnTo>
                                    <a:lnTo>
                                      <a:pt x="160" y="532"/>
                                    </a:lnTo>
                                    <a:lnTo>
                                      <a:pt x="160" y="485"/>
                                    </a:lnTo>
                                    <a:lnTo>
                                      <a:pt x="457" y="485"/>
                                    </a:lnTo>
                                    <a:lnTo>
                                      <a:pt x="457" y="445"/>
                                    </a:lnTo>
                                    <a:lnTo>
                                      <a:pt x="160" y="445"/>
                                    </a:lnTo>
                                    <a:lnTo>
                                      <a:pt x="160" y="183"/>
                                    </a:lnTo>
                                    <a:close/>
                                    <a:moveTo>
                                      <a:pt x="457" y="485"/>
                                    </a:moveTo>
                                    <a:lnTo>
                                      <a:pt x="409" y="485"/>
                                    </a:lnTo>
                                    <a:lnTo>
                                      <a:pt x="409" y="530"/>
                                    </a:lnTo>
                                    <a:lnTo>
                                      <a:pt x="457" y="530"/>
                                    </a:lnTo>
                                    <a:lnTo>
                                      <a:pt x="457" y="485"/>
                                    </a:lnTo>
                                    <a:close/>
                                    <a:moveTo>
                                      <a:pt x="457" y="183"/>
                                    </a:moveTo>
                                    <a:lnTo>
                                      <a:pt x="409" y="183"/>
                                    </a:lnTo>
                                    <a:lnTo>
                                      <a:pt x="409" y="445"/>
                                    </a:lnTo>
                                    <a:lnTo>
                                      <a:pt x="457" y="445"/>
                                    </a:lnTo>
                                    <a:lnTo>
                                      <a:pt x="457" y="183"/>
                                    </a:lnTo>
                                    <a:close/>
                                    <a:moveTo>
                                      <a:pt x="569" y="141"/>
                                    </a:moveTo>
                                    <a:lnTo>
                                      <a:pt x="0" y="141"/>
                                    </a:lnTo>
                                    <a:lnTo>
                                      <a:pt x="0" y="183"/>
                                    </a:lnTo>
                                    <a:lnTo>
                                      <a:pt x="569" y="183"/>
                                    </a:lnTo>
                                    <a:lnTo>
                                      <a:pt x="569" y="141"/>
                                    </a:lnTo>
                                    <a:close/>
                                    <a:moveTo>
                                      <a:pt x="160" y="4"/>
                                    </a:moveTo>
                                    <a:lnTo>
                                      <a:pt x="112" y="4"/>
                                    </a:lnTo>
                                    <a:lnTo>
                                      <a:pt x="112" y="141"/>
                                    </a:lnTo>
                                    <a:lnTo>
                                      <a:pt x="160" y="141"/>
                                    </a:lnTo>
                                    <a:lnTo>
                                      <a:pt x="160" y="4"/>
                                    </a:lnTo>
                                    <a:close/>
                                    <a:moveTo>
                                      <a:pt x="457" y="3"/>
                                    </a:moveTo>
                                    <a:lnTo>
                                      <a:pt x="409" y="3"/>
                                    </a:lnTo>
                                    <a:lnTo>
                                      <a:pt x="409" y="141"/>
                                    </a:lnTo>
                                    <a:lnTo>
                                      <a:pt x="457" y="141"/>
                                    </a:lnTo>
                                    <a:lnTo>
                                      <a:pt x="457" y="3"/>
                                    </a:lnTo>
                                    <a:close/>
                                    <a:moveTo>
                                      <a:pt x="885" y="230"/>
                                    </a:moveTo>
                                    <a:lnTo>
                                      <a:pt x="833" y="230"/>
                                    </a:lnTo>
                                    <a:lnTo>
                                      <a:pt x="833" y="429"/>
                                    </a:lnTo>
                                    <a:lnTo>
                                      <a:pt x="839" y="467"/>
                                    </a:lnTo>
                                    <a:lnTo>
                                      <a:pt x="858" y="493"/>
                                    </a:lnTo>
                                    <a:lnTo>
                                      <a:pt x="888" y="509"/>
                                    </a:lnTo>
                                    <a:lnTo>
                                      <a:pt x="931" y="514"/>
                                    </a:lnTo>
                                    <a:lnTo>
                                      <a:pt x="1076" y="514"/>
                                    </a:lnTo>
                                    <a:lnTo>
                                      <a:pt x="1112" y="511"/>
                                    </a:lnTo>
                                    <a:lnTo>
                                      <a:pt x="1140" y="500"/>
                                    </a:lnTo>
                                    <a:lnTo>
                                      <a:pt x="1160" y="482"/>
                                    </a:lnTo>
                                    <a:lnTo>
                                      <a:pt x="1167" y="469"/>
                                    </a:lnTo>
                                    <a:lnTo>
                                      <a:pt x="944" y="469"/>
                                    </a:lnTo>
                                    <a:lnTo>
                                      <a:pt x="918" y="465"/>
                                    </a:lnTo>
                                    <a:lnTo>
                                      <a:pt x="900" y="456"/>
                                    </a:lnTo>
                                    <a:lnTo>
                                      <a:pt x="889" y="440"/>
                                    </a:lnTo>
                                    <a:lnTo>
                                      <a:pt x="885" y="419"/>
                                    </a:lnTo>
                                    <a:lnTo>
                                      <a:pt x="885" y="230"/>
                                    </a:lnTo>
                                    <a:close/>
                                    <a:moveTo>
                                      <a:pt x="1140" y="348"/>
                                    </a:moveTo>
                                    <a:lnTo>
                                      <a:pt x="1138" y="372"/>
                                    </a:lnTo>
                                    <a:lnTo>
                                      <a:pt x="1134" y="394"/>
                                    </a:lnTo>
                                    <a:lnTo>
                                      <a:pt x="1131" y="415"/>
                                    </a:lnTo>
                                    <a:lnTo>
                                      <a:pt x="1127" y="434"/>
                                    </a:lnTo>
                                    <a:lnTo>
                                      <a:pt x="1121" y="449"/>
                                    </a:lnTo>
                                    <a:lnTo>
                                      <a:pt x="1107" y="460"/>
                                    </a:lnTo>
                                    <a:lnTo>
                                      <a:pt x="1086" y="466"/>
                                    </a:lnTo>
                                    <a:lnTo>
                                      <a:pt x="1059" y="469"/>
                                    </a:lnTo>
                                    <a:lnTo>
                                      <a:pt x="1167" y="469"/>
                                    </a:lnTo>
                                    <a:lnTo>
                                      <a:pt x="1172" y="458"/>
                                    </a:lnTo>
                                    <a:lnTo>
                                      <a:pt x="1177" y="439"/>
                                    </a:lnTo>
                                    <a:lnTo>
                                      <a:pt x="1182" y="418"/>
                                    </a:lnTo>
                                    <a:lnTo>
                                      <a:pt x="1186" y="394"/>
                                    </a:lnTo>
                                    <a:lnTo>
                                      <a:pt x="1191" y="367"/>
                                    </a:lnTo>
                                    <a:lnTo>
                                      <a:pt x="1177" y="362"/>
                                    </a:lnTo>
                                    <a:lnTo>
                                      <a:pt x="1164" y="358"/>
                                    </a:lnTo>
                                    <a:lnTo>
                                      <a:pt x="1152" y="353"/>
                                    </a:lnTo>
                                    <a:lnTo>
                                      <a:pt x="1140" y="348"/>
                                    </a:lnTo>
                                    <a:close/>
                                    <a:moveTo>
                                      <a:pt x="885" y="0"/>
                                    </a:moveTo>
                                    <a:lnTo>
                                      <a:pt x="833" y="0"/>
                                    </a:lnTo>
                                    <a:lnTo>
                                      <a:pt x="833" y="185"/>
                                    </a:lnTo>
                                    <a:lnTo>
                                      <a:pt x="633" y="205"/>
                                    </a:lnTo>
                                    <a:lnTo>
                                      <a:pt x="637" y="251"/>
                                    </a:lnTo>
                                    <a:lnTo>
                                      <a:pt x="833" y="230"/>
                                    </a:lnTo>
                                    <a:lnTo>
                                      <a:pt x="885" y="230"/>
                                    </a:lnTo>
                                    <a:lnTo>
                                      <a:pt x="885" y="225"/>
                                    </a:lnTo>
                                    <a:lnTo>
                                      <a:pt x="1197" y="192"/>
                                    </a:lnTo>
                                    <a:lnTo>
                                      <a:pt x="1196" y="180"/>
                                    </a:lnTo>
                                    <a:lnTo>
                                      <a:pt x="885" y="180"/>
                                    </a:lnTo>
                                    <a:lnTo>
                                      <a:pt x="885" y="0"/>
                                    </a:lnTo>
                                    <a:close/>
                                    <a:moveTo>
                                      <a:pt x="1193" y="148"/>
                                    </a:moveTo>
                                    <a:lnTo>
                                      <a:pt x="885" y="180"/>
                                    </a:lnTo>
                                    <a:lnTo>
                                      <a:pt x="1196" y="180"/>
                                    </a:lnTo>
                                    <a:lnTo>
                                      <a:pt x="1193" y="14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51" name="组合 1405"/>
                          <wpg:cNvGrpSpPr/>
                          <wpg:grpSpPr>
                            <a:xfrm rot="0">
                              <a:off x="8646" y="14586"/>
                              <a:ext cx="487" cy="112"/>
                              <a:chOff x="0" y="0"/>
                              <a:chExt cx="2359" cy="542"/>
                            </a:xfrm>
                          </wpg:grpSpPr>
                          <wps:wsp>
                            <wps:cNvPr id="1404" name="任意多边形 1404"/>
                            <wps:cNvSpPr/>
                            <wps:spPr>
                              <a:xfrm>
                                <a:off x="0" y="0"/>
                                <a:ext cx="2359" cy="542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2359" h="542">
                                    <a:moveTo>
                                      <a:pt x="437" y="34"/>
                                    </a:moveTo>
                                    <a:lnTo>
                                      <a:pt x="0" y="34"/>
                                    </a:lnTo>
                                    <a:lnTo>
                                      <a:pt x="0" y="541"/>
                                    </a:lnTo>
                                    <a:lnTo>
                                      <a:pt x="38" y="541"/>
                                    </a:lnTo>
                                    <a:lnTo>
                                      <a:pt x="38" y="514"/>
                                    </a:lnTo>
                                    <a:lnTo>
                                      <a:pt x="437" y="514"/>
                                    </a:lnTo>
                                    <a:lnTo>
                                      <a:pt x="437" y="475"/>
                                    </a:lnTo>
                                    <a:lnTo>
                                      <a:pt x="38" y="475"/>
                                    </a:lnTo>
                                    <a:lnTo>
                                      <a:pt x="38" y="72"/>
                                    </a:lnTo>
                                    <a:lnTo>
                                      <a:pt x="437" y="72"/>
                                    </a:lnTo>
                                    <a:lnTo>
                                      <a:pt x="437" y="34"/>
                                    </a:lnTo>
                                    <a:close/>
                                    <a:moveTo>
                                      <a:pt x="437" y="514"/>
                                    </a:moveTo>
                                    <a:lnTo>
                                      <a:pt x="398" y="514"/>
                                    </a:lnTo>
                                    <a:lnTo>
                                      <a:pt x="398" y="541"/>
                                    </a:lnTo>
                                    <a:lnTo>
                                      <a:pt x="437" y="541"/>
                                    </a:lnTo>
                                    <a:lnTo>
                                      <a:pt x="437" y="514"/>
                                    </a:lnTo>
                                    <a:close/>
                                    <a:moveTo>
                                      <a:pt x="437" y="72"/>
                                    </a:moveTo>
                                    <a:lnTo>
                                      <a:pt x="398" y="72"/>
                                    </a:lnTo>
                                    <a:lnTo>
                                      <a:pt x="398" y="475"/>
                                    </a:lnTo>
                                    <a:lnTo>
                                      <a:pt x="437" y="475"/>
                                    </a:lnTo>
                                    <a:lnTo>
                                      <a:pt x="437" y="72"/>
                                    </a:lnTo>
                                    <a:close/>
                                    <a:moveTo>
                                      <a:pt x="375" y="381"/>
                                    </a:moveTo>
                                    <a:lnTo>
                                      <a:pt x="61" y="381"/>
                                    </a:lnTo>
                                    <a:lnTo>
                                      <a:pt x="61" y="418"/>
                                    </a:lnTo>
                                    <a:lnTo>
                                      <a:pt x="375" y="418"/>
                                    </a:lnTo>
                                    <a:lnTo>
                                      <a:pt x="375" y="381"/>
                                    </a:lnTo>
                                    <a:close/>
                                    <a:moveTo>
                                      <a:pt x="236" y="273"/>
                                    </a:moveTo>
                                    <a:lnTo>
                                      <a:pt x="199" y="273"/>
                                    </a:lnTo>
                                    <a:lnTo>
                                      <a:pt x="199" y="381"/>
                                    </a:lnTo>
                                    <a:lnTo>
                                      <a:pt x="236" y="381"/>
                                    </a:lnTo>
                                    <a:lnTo>
                                      <a:pt x="236" y="273"/>
                                    </a:lnTo>
                                    <a:close/>
                                    <a:moveTo>
                                      <a:pt x="290" y="285"/>
                                    </a:moveTo>
                                    <a:lnTo>
                                      <a:pt x="262" y="308"/>
                                    </a:lnTo>
                                    <a:lnTo>
                                      <a:pt x="273" y="321"/>
                                    </a:lnTo>
                                    <a:lnTo>
                                      <a:pt x="284" y="335"/>
                                    </a:lnTo>
                                    <a:lnTo>
                                      <a:pt x="296" y="350"/>
                                    </a:lnTo>
                                    <a:lnTo>
                                      <a:pt x="307" y="367"/>
                                    </a:lnTo>
                                    <a:lnTo>
                                      <a:pt x="337" y="343"/>
                                    </a:lnTo>
                                    <a:lnTo>
                                      <a:pt x="327" y="329"/>
                                    </a:lnTo>
                                    <a:lnTo>
                                      <a:pt x="315" y="315"/>
                                    </a:lnTo>
                                    <a:lnTo>
                                      <a:pt x="303" y="300"/>
                                    </a:lnTo>
                                    <a:lnTo>
                                      <a:pt x="290" y="285"/>
                                    </a:lnTo>
                                    <a:close/>
                                    <a:moveTo>
                                      <a:pt x="357" y="236"/>
                                    </a:moveTo>
                                    <a:lnTo>
                                      <a:pt x="79" y="236"/>
                                    </a:lnTo>
                                    <a:lnTo>
                                      <a:pt x="79" y="273"/>
                                    </a:lnTo>
                                    <a:lnTo>
                                      <a:pt x="357" y="273"/>
                                    </a:lnTo>
                                    <a:lnTo>
                                      <a:pt x="357" y="236"/>
                                    </a:lnTo>
                                    <a:close/>
                                    <a:moveTo>
                                      <a:pt x="236" y="163"/>
                                    </a:moveTo>
                                    <a:lnTo>
                                      <a:pt x="199" y="163"/>
                                    </a:lnTo>
                                    <a:lnTo>
                                      <a:pt x="199" y="236"/>
                                    </a:lnTo>
                                    <a:lnTo>
                                      <a:pt x="236" y="236"/>
                                    </a:lnTo>
                                    <a:lnTo>
                                      <a:pt x="236" y="163"/>
                                    </a:lnTo>
                                    <a:close/>
                                    <a:moveTo>
                                      <a:pt x="367" y="126"/>
                                    </a:moveTo>
                                    <a:lnTo>
                                      <a:pt x="69" y="126"/>
                                    </a:lnTo>
                                    <a:lnTo>
                                      <a:pt x="69" y="163"/>
                                    </a:lnTo>
                                    <a:lnTo>
                                      <a:pt x="367" y="163"/>
                                    </a:lnTo>
                                    <a:lnTo>
                                      <a:pt x="367" y="126"/>
                                    </a:lnTo>
                                    <a:close/>
                                    <a:moveTo>
                                      <a:pt x="1381" y="492"/>
                                    </a:moveTo>
                                    <a:lnTo>
                                      <a:pt x="1328" y="492"/>
                                    </a:lnTo>
                                    <a:lnTo>
                                      <a:pt x="1336" y="504"/>
                                    </a:lnTo>
                                    <a:lnTo>
                                      <a:pt x="1343" y="518"/>
                                    </a:lnTo>
                                    <a:lnTo>
                                      <a:pt x="1351" y="530"/>
                                    </a:lnTo>
                                    <a:lnTo>
                                      <a:pt x="1358" y="542"/>
                                    </a:lnTo>
                                    <a:lnTo>
                                      <a:pt x="1396" y="516"/>
                                    </a:lnTo>
                                    <a:lnTo>
                                      <a:pt x="1381" y="492"/>
                                    </a:lnTo>
                                    <a:close/>
                                    <a:moveTo>
                                      <a:pt x="606" y="490"/>
                                    </a:moveTo>
                                    <a:lnTo>
                                      <a:pt x="608" y="502"/>
                                    </a:lnTo>
                                    <a:lnTo>
                                      <a:pt x="610" y="512"/>
                                    </a:lnTo>
                                    <a:lnTo>
                                      <a:pt x="612" y="524"/>
                                    </a:lnTo>
                                    <a:lnTo>
                                      <a:pt x="613" y="534"/>
                                    </a:lnTo>
                                    <a:lnTo>
                                      <a:pt x="633" y="536"/>
                                    </a:lnTo>
                                    <a:lnTo>
                                      <a:pt x="699" y="536"/>
                                    </a:lnTo>
                                    <a:lnTo>
                                      <a:pt x="719" y="530"/>
                                    </a:lnTo>
                                    <a:lnTo>
                                      <a:pt x="734" y="524"/>
                                    </a:lnTo>
                                    <a:lnTo>
                                      <a:pt x="745" y="514"/>
                                    </a:lnTo>
                                    <a:lnTo>
                                      <a:pt x="754" y="494"/>
                                    </a:lnTo>
                                    <a:lnTo>
                                      <a:pt x="643" y="494"/>
                                    </a:lnTo>
                                    <a:lnTo>
                                      <a:pt x="606" y="490"/>
                                    </a:lnTo>
                                    <a:close/>
                                    <a:moveTo>
                                      <a:pt x="1593" y="490"/>
                                    </a:moveTo>
                                    <a:lnTo>
                                      <a:pt x="1595" y="500"/>
                                    </a:lnTo>
                                    <a:lnTo>
                                      <a:pt x="1597" y="512"/>
                                    </a:lnTo>
                                    <a:lnTo>
                                      <a:pt x="1599" y="522"/>
                                    </a:lnTo>
                                    <a:lnTo>
                                      <a:pt x="1600" y="534"/>
                                    </a:lnTo>
                                    <a:lnTo>
                                      <a:pt x="1660" y="534"/>
                                    </a:lnTo>
                                    <a:lnTo>
                                      <a:pt x="1684" y="530"/>
                                    </a:lnTo>
                                    <a:lnTo>
                                      <a:pt x="1702" y="518"/>
                                    </a:lnTo>
                                    <a:lnTo>
                                      <a:pt x="1712" y="498"/>
                                    </a:lnTo>
                                    <a:lnTo>
                                      <a:pt x="1713" y="494"/>
                                    </a:lnTo>
                                    <a:lnTo>
                                      <a:pt x="1648" y="494"/>
                                    </a:lnTo>
                                    <a:lnTo>
                                      <a:pt x="1636" y="492"/>
                                    </a:lnTo>
                                    <a:lnTo>
                                      <a:pt x="1609" y="492"/>
                                    </a:lnTo>
                                    <a:lnTo>
                                      <a:pt x="1593" y="490"/>
                                    </a:lnTo>
                                    <a:close/>
                                    <a:moveTo>
                                      <a:pt x="736" y="304"/>
                                    </a:moveTo>
                                    <a:lnTo>
                                      <a:pt x="692" y="304"/>
                                    </a:lnTo>
                                    <a:lnTo>
                                      <a:pt x="698" y="314"/>
                                    </a:lnTo>
                                    <a:lnTo>
                                      <a:pt x="704" y="324"/>
                                    </a:lnTo>
                                    <a:lnTo>
                                      <a:pt x="708" y="334"/>
                                    </a:lnTo>
                                    <a:lnTo>
                                      <a:pt x="660" y="384"/>
                                    </a:lnTo>
                                    <a:lnTo>
                                      <a:pt x="604" y="426"/>
                                    </a:lnTo>
                                    <a:lnTo>
                                      <a:pt x="540" y="460"/>
                                    </a:lnTo>
                                    <a:lnTo>
                                      <a:pt x="468" y="488"/>
                                    </a:lnTo>
                                    <a:lnTo>
                                      <a:pt x="474" y="498"/>
                                    </a:lnTo>
                                    <a:lnTo>
                                      <a:pt x="478" y="506"/>
                                    </a:lnTo>
                                    <a:lnTo>
                                      <a:pt x="483" y="516"/>
                                    </a:lnTo>
                                    <a:lnTo>
                                      <a:pt x="486" y="526"/>
                                    </a:lnTo>
                                    <a:lnTo>
                                      <a:pt x="556" y="496"/>
                                    </a:lnTo>
                                    <a:lnTo>
                                      <a:pt x="619" y="462"/>
                                    </a:lnTo>
                                    <a:lnTo>
                                      <a:pt x="674" y="422"/>
                                    </a:lnTo>
                                    <a:lnTo>
                                      <a:pt x="722" y="376"/>
                                    </a:lnTo>
                                    <a:lnTo>
                                      <a:pt x="760" y="376"/>
                                    </a:lnTo>
                                    <a:lnTo>
                                      <a:pt x="754" y="344"/>
                                    </a:lnTo>
                                    <a:lnTo>
                                      <a:pt x="773" y="334"/>
                                    </a:lnTo>
                                    <a:lnTo>
                                      <a:pt x="783" y="330"/>
                                    </a:lnTo>
                                    <a:lnTo>
                                      <a:pt x="825" y="330"/>
                                    </a:lnTo>
                                    <a:lnTo>
                                      <a:pt x="815" y="312"/>
                                    </a:lnTo>
                                    <a:lnTo>
                                      <a:pt x="818" y="310"/>
                                    </a:lnTo>
                                    <a:lnTo>
                                      <a:pt x="739" y="310"/>
                                    </a:lnTo>
                                    <a:lnTo>
                                      <a:pt x="736" y="304"/>
                                    </a:lnTo>
                                    <a:close/>
                                    <a:moveTo>
                                      <a:pt x="1582" y="398"/>
                                    </a:moveTo>
                                    <a:lnTo>
                                      <a:pt x="1550" y="426"/>
                                    </a:lnTo>
                                    <a:lnTo>
                                      <a:pt x="1519" y="450"/>
                                    </a:lnTo>
                                    <a:lnTo>
                                      <a:pt x="1487" y="472"/>
                                    </a:lnTo>
                                    <a:lnTo>
                                      <a:pt x="1456" y="490"/>
                                    </a:lnTo>
                                    <a:lnTo>
                                      <a:pt x="1462" y="496"/>
                                    </a:lnTo>
                                    <a:lnTo>
                                      <a:pt x="1468" y="506"/>
                                    </a:lnTo>
                                    <a:lnTo>
                                      <a:pt x="1474" y="514"/>
                                    </a:lnTo>
                                    <a:lnTo>
                                      <a:pt x="1480" y="524"/>
                                    </a:lnTo>
                                    <a:lnTo>
                                      <a:pt x="1514" y="502"/>
                                    </a:lnTo>
                                    <a:lnTo>
                                      <a:pt x="1546" y="478"/>
                                    </a:lnTo>
                                    <a:lnTo>
                                      <a:pt x="1578" y="454"/>
                                    </a:lnTo>
                                    <a:lnTo>
                                      <a:pt x="1608" y="430"/>
                                    </a:lnTo>
                                    <a:lnTo>
                                      <a:pt x="1582" y="398"/>
                                    </a:lnTo>
                                    <a:close/>
                                    <a:moveTo>
                                      <a:pt x="1798" y="398"/>
                                    </a:moveTo>
                                    <a:lnTo>
                                      <a:pt x="1775" y="428"/>
                                    </a:lnTo>
                                    <a:lnTo>
                                      <a:pt x="1811" y="454"/>
                                    </a:lnTo>
                                    <a:lnTo>
                                      <a:pt x="1844" y="478"/>
                                    </a:lnTo>
                                    <a:lnTo>
                                      <a:pt x="1874" y="502"/>
                                    </a:lnTo>
                                    <a:lnTo>
                                      <a:pt x="1900" y="522"/>
                                    </a:lnTo>
                                    <a:lnTo>
                                      <a:pt x="1924" y="490"/>
                                    </a:lnTo>
                                    <a:lnTo>
                                      <a:pt x="1900" y="470"/>
                                    </a:lnTo>
                                    <a:lnTo>
                                      <a:pt x="1871" y="448"/>
                                    </a:lnTo>
                                    <a:lnTo>
                                      <a:pt x="1837" y="424"/>
                                    </a:lnTo>
                                    <a:lnTo>
                                      <a:pt x="1798" y="398"/>
                                    </a:lnTo>
                                    <a:close/>
                                    <a:moveTo>
                                      <a:pt x="1161" y="224"/>
                                    </a:moveTo>
                                    <a:lnTo>
                                      <a:pt x="1127" y="292"/>
                                    </a:lnTo>
                                    <a:lnTo>
                                      <a:pt x="1095" y="350"/>
                                    </a:lnTo>
                                    <a:lnTo>
                                      <a:pt x="1064" y="400"/>
                                    </a:lnTo>
                                    <a:lnTo>
                                      <a:pt x="1034" y="442"/>
                                    </a:lnTo>
                                    <a:lnTo>
                                      <a:pt x="1024" y="452"/>
                                    </a:lnTo>
                                    <a:lnTo>
                                      <a:pt x="1014" y="460"/>
                                    </a:lnTo>
                                    <a:lnTo>
                                      <a:pt x="1003" y="466"/>
                                    </a:lnTo>
                                    <a:lnTo>
                                      <a:pt x="992" y="472"/>
                                    </a:lnTo>
                                    <a:lnTo>
                                      <a:pt x="1014" y="518"/>
                                    </a:lnTo>
                                    <a:lnTo>
                                      <a:pt x="1027" y="514"/>
                                    </a:lnTo>
                                    <a:lnTo>
                                      <a:pt x="1039" y="512"/>
                                    </a:lnTo>
                                    <a:lnTo>
                                      <a:pt x="1050" y="510"/>
                                    </a:lnTo>
                                    <a:lnTo>
                                      <a:pt x="1060" y="508"/>
                                    </a:lnTo>
                                    <a:lnTo>
                                      <a:pt x="1179" y="500"/>
                                    </a:lnTo>
                                    <a:lnTo>
                                      <a:pt x="1328" y="492"/>
                                    </a:lnTo>
                                    <a:lnTo>
                                      <a:pt x="1381" y="492"/>
                                    </a:lnTo>
                                    <a:lnTo>
                                      <a:pt x="1369" y="474"/>
                                    </a:lnTo>
                                    <a:lnTo>
                                      <a:pt x="1362" y="462"/>
                                    </a:lnTo>
                                    <a:lnTo>
                                      <a:pt x="1071" y="462"/>
                                    </a:lnTo>
                                    <a:lnTo>
                                      <a:pt x="1106" y="412"/>
                                    </a:lnTo>
                                    <a:lnTo>
                                      <a:pt x="1139" y="358"/>
                                    </a:lnTo>
                                    <a:lnTo>
                                      <a:pt x="1172" y="304"/>
                                    </a:lnTo>
                                    <a:lnTo>
                                      <a:pt x="1203" y="246"/>
                                    </a:lnTo>
                                    <a:lnTo>
                                      <a:pt x="1161" y="224"/>
                                    </a:lnTo>
                                    <a:close/>
                                    <a:moveTo>
                                      <a:pt x="825" y="330"/>
                                    </a:moveTo>
                                    <a:lnTo>
                                      <a:pt x="783" y="330"/>
                                    </a:lnTo>
                                    <a:lnTo>
                                      <a:pt x="810" y="384"/>
                                    </a:lnTo>
                                    <a:lnTo>
                                      <a:pt x="843" y="430"/>
                                    </a:lnTo>
                                    <a:lnTo>
                                      <a:pt x="882" y="468"/>
                                    </a:lnTo>
                                    <a:lnTo>
                                      <a:pt x="928" y="500"/>
                                    </a:lnTo>
                                    <a:lnTo>
                                      <a:pt x="935" y="488"/>
                                    </a:lnTo>
                                    <a:lnTo>
                                      <a:pt x="943" y="478"/>
                                    </a:lnTo>
                                    <a:lnTo>
                                      <a:pt x="950" y="468"/>
                                    </a:lnTo>
                                    <a:lnTo>
                                      <a:pt x="959" y="458"/>
                                    </a:lnTo>
                                    <a:lnTo>
                                      <a:pt x="912" y="432"/>
                                    </a:lnTo>
                                    <a:lnTo>
                                      <a:pt x="873" y="400"/>
                                    </a:lnTo>
                                    <a:lnTo>
                                      <a:pt x="841" y="360"/>
                                    </a:lnTo>
                                    <a:lnTo>
                                      <a:pt x="825" y="330"/>
                                    </a:lnTo>
                                    <a:close/>
                                    <a:moveTo>
                                      <a:pt x="760" y="376"/>
                                    </a:moveTo>
                                    <a:lnTo>
                                      <a:pt x="722" y="376"/>
                                    </a:lnTo>
                                    <a:lnTo>
                                      <a:pt x="724" y="388"/>
                                    </a:lnTo>
                                    <a:lnTo>
                                      <a:pt x="726" y="400"/>
                                    </a:lnTo>
                                    <a:lnTo>
                                      <a:pt x="727" y="412"/>
                                    </a:lnTo>
                                    <a:lnTo>
                                      <a:pt x="727" y="422"/>
                                    </a:lnTo>
                                    <a:lnTo>
                                      <a:pt x="727" y="426"/>
                                    </a:lnTo>
                                    <a:lnTo>
                                      <a:pt x="725" y="456"/>
                                    </a:lnTo>
                                    <a:lnTo>
                                      <a:pt x="715" y="478"/>
                                    </a:lnTo>
                                    <a:lnTo>
                                      <a:pt x="699" y="492"/>
                                    </a:lnTo>
                                    <a:lnTo>
                                      <a:pt x="675" y="494"/>
                                    </a:lnTo>
                                    <a:lnTo>
                                      <a:pt x="754" y="494"/>
                                    </a:lnTo>
                                    <a:lnTo>
                                      <a:pt x="760" y="482"/>
                                    </a:lnTo>
                                    <a:lnTo>
                                      <a:pt x="766" y="444"/>
                                    </a:lnTo>
                                    <a:lnTo>
                                      <a:pt x="764" y="398"/>
                                    </a:lnTo>
                                    <a:lnTo>
                                      <a:pt x="760" y="376"/>
                                    </a:lnTo>
                                    <a:close/>
                                    <a:moveTo>
                                      <a:pt x="1716" y="374"/>
                                    </a:moveTo>
                                    <a:lnTo>
                                      <a:pt x="1677" y="374"/>
                                    </a:lnTo>
                                    <a:lnTo>
                                      <a:pt x="1677" y="460"/>
                                    </a:lnTo>
                                    <a:lnTo>
                                      <a:pt x="1675" y="474"/>
                                    </a:lnTo>
                                    <a:lnTo>
                                      <a:pt x="1670" y="484"/>
                                    </a:lnTo>
                                    <a:lnTo>
                                      <a:pt x="1660" y="490"/>
                                    </a:lnTo>
                                    <a:lnTo>
                                      <a:pt x="1648" y="494"/>
                                    </a:lnTo>
                                    <a:lnTo>
                                      <a:pt x="1713" y="494"/>
                                    </a:lnTo>
                                    <a:lnTo>
                                      <a:pt x="1716" y="472"/>
                                    </a:lnTo>
                                    <a:lnTo>
                                      <a:pt x="1716" y="374"/>
                                    </a:lnTo>
                                    <a:close/>
                                    <a:moveTo>
                                      <a:pt x="1274" y="332"/>
                                    </a:moveTo>
                                    <a:lnTo>
                                      <a:pt x="1242" y="354"/>
                                    </a:lnTo>
                                    <a:lnTo>
                                      <a:pt x="1259" y="380"/>
                                    </a:lnTo>
                                    <a:lnTo>
                                      <a:pt x="1275" y="404"/>
                                    </a:lnTo>
                                    <a:lnTo>
                                      <a:pt x="1290" y="428"/>
                                    </a:lnTo>
                                    <a:lnTo>
                                      <a:pt x="1304" y="452"/>
                                    </a:lnTo>
                                    <a:lnTo>
                                      <a:pt x="1241" y="456"/>
                                    </a:lnTo>
                                    <a:lnTo>
                                      <a:pt x="1071" y="462"/>
                                    </a:lnTo>
                                    <a:lnTo>
                                      <a:pt x="1362" y="462"/>
                                    </a:lnTo>
                                    <a:lnTo>
                                      <a:pt x="1341" y="428"/>
                                    </a:lnTo>
                                    <a:lnTo>
                                      <a:pt x="1309" y="380"/>
                                    </a:lnTo>
                                    <a:lnTo>
                                      <a:pt x="1274" y="332"/>
                                    </a:lnTo>
                                    <a:close/>
                                    <a:moveTo>
                                      <a:pt x="702" y="256"/>
                                    </a:moveTo>
                                    <a:lnTo>
                                      <a:pt x="651" y="256"/>
                                    </a:lnTo>
                                    <a:lnTo>
                                      <a:pt x="657" y="262"/>
                                    </a:lnTo>
                                    <a:lnTo>
                                      <a:pt x="663" y="268"/>
                                    </a:lnTo>
                                    <a:lnTo>
                                      <a:pt x="669" y="274"/>
                                    </a:lnTo>
                                    <a:lnTo>
                                      <a:pt x="630" y="312"/>
                                    </a:lnTo>
                                    <a:lnTo>
                                      <a:pt x="583" y="346"/>
                                    </a:lnTo>
                                    <a:lnTo>
                                      <a:pt x="530" y="374"/>
                                    </a:lnTo>
                                    <a:lnTo>
                                      <a:pt x="469" y="396"/>
                                    </a:lnTo>
                                    <a:lnTo>
                                      <a:pt x="474" y="404"/>
                                    </a:lnTo>
                                    <a:lnTo>
                                      <a:pt x="479" y="414"/>
                                    </a:lnTo>
                                    <a:lnTo>
                                      <a:pt x="483" y="424"/>
                                    </a:lnTo>
                                    <a:lnTo>
                                      <a:pt x="487" y="432"/>
                                    </a:lnTo>
                                    <a:lnTo>
                                      <a:pt x="549" y="408"/>
                                    </a:lnTo>
                                    <a:lnTo>
                                      <a:pt x="604" y="378"/>
                                    </a:lnTo>
                                    <a:lnTo>
                                      <a:pt x="652" y="344"/>
                                    </a:lnTo>
                                    <a:lnTo>
                                      <a:pt x="692" y="304"/>
                                    </a:lnTo>
                                    <a:lnTo>
                                      <a:pt x="736" y="304"/>
                                    </a:lnTo>
                                    <a:lnTo>
                                      <a:pt x="727" y="288"/>
                                    </a:lnTo>
                                    <a:lnTo>
                                      <a:pt x="713" y="268"/>
                                    </a:lnTo>
                                    <a:lnTo>
                                      <a:pt x="702" y="256"/>
                                    </a:lnTo>
                                    <a:close/>
                                    <a:moveTo>
                                      <a:pt x="1877" y="336"/>
                                    </a:moveTo>
                                    <a:lnTo>
                                      <a:pt x="1505" y="336"/>
                                    </a:lnTo>
                                    <a:lnTo>
                                      <a:pt x="1505" y="374"/>
                                    </a:lnTo>
                                    <a:lnTo>
                                      <a:pt x="1877" y="374"/>
                                    </a:lnTo>
                                    <a:lnTo>
                                      <a:pt x="1877" y="336"/>
                                    </a:lnTo>
                                    <a:close/>
                                    <a:moveTo>
                                      <a:pt x="1517" y="184"/>
                                    </a:moveTo>
                                    <a:lnTo>
                                      <a:pt x="1497" y="210"/>
                                    </a:lnTo>
                                    <a:lnTo>
                                      <a:pt x="1506" y="218"/>
                                    </a:lnTo>
                                    <a:lnTo>
                                      <a:pt x="1515" y="228"/>
                                    </a:lnTo>
                                    <a:lnTo>
                                      <a:pt x="1523" y="238"/>
                                    </a:lnTo>
                                    <a:lnTo>
                                      <a:pt x="1532" y="248"/>
                                    </a:lnTo>
                                    <a:lnTo>
                                      <a:pt x="1514" y="264"/>
                                    </a:lnTo>
                                    <a:lnTo>
                                      <a:pt x="1468" y="294"/>
                                    </a:lnTo>
                                    <a:lnTo>
                                      <a:pt x="1441" y="310"/>
                                    </a:lnTo>
                                    <a:lnTo>
                                      <a:pt x="1448" y="318"/>
                                    </a:lnTo>
                                    <a:lnTo>
                                      <a:pt x="1453" y="328"/>
                                    </a:lnTo>
                                    <a:lnTo>
                                      <a:pt x="1459" y="336"/>
                                    </a:lnTo>
                                    <a:lnTo>
                                      <a:pt x="1464" y="344"/>
                                    </a:lnTo>
                                    <a:lnTo>
                                      <a:pt x="1537" y="294"/>
                                    </a:lnTo>
                                    <a:lnTo>
                                      <a:pt x="1599" y="234"/>
                                    </a:lnTo>
                                    <a:lnTo>
                                      <a:pt x="1605" y="226"/>
                                    </a:lnTo>
                                    <a:lnTo>
                                      <a:pt x="1557" y="226"/>
                                    </a:lnTo>
                                    <a:lnTo>
                                      <a:pt x="1548" y="216"/>
                                    </a:lnTo>
                                    <a:lnTo>
                                      <a:pt x="1539" y="206"/>
                                    </a:lnTo>
                                    <a:lnTo>
                                      <a:pt x="1528" y="196"/>
                                    </a:lnTo>
                                    <a:lnTo>
                                      <a:pt x="1517" y="184"/>
                                    </a:lnTo>
                                    <a:close/>
                                    <a:moveTo>
                                      <a:pt x="706" y="204"/>
                                    </a:moveTo>
                                    <a:lnTo>
                                      <a:pt x="657" y="204"/>
                                    </a:lnTo>
                                    <a:lnTo>
                                      <a:pt x="618" y="236"/>
                                    </a:lnTo>
                                    <a:lnTo>
                                      <a:pt x="573" y="262"/>
                                    </a:lnTo>
                                    <a:lnTo>
                                      <a:pt x="523" y="284"/>
                                    </a:lnTo>
                                    <a:lnTo>
                                      <a:pt x="466" y="300"/>
                                    </a:lnTo>
                                    <a:lnTo>
                                      <a:pt x="472" y="310"/>
                                    </a:lnTo>
                                    <a:lnTo>
                                      <a:pt x="478" y="320"/>
                                    </a:lnTo>
                                    <a:lnTo>
                                      <a:pt x="483" y="330"/>
                                    </a:lnTo>
                                    <a:lnTo>
                                      <a:pt x="488" y="340"/>
                                    </a:lnTo>
                                    <a:lnTo>
                                      <a:pt x="535" y="322"/>
                                    </a:lnTo>
                                    <a:lnTo>
                                      <a:pt x="577" y="302"/>
                                    </a:lnTo>
                                    <a:lnTo>
                                      <a:pt x="616" y="280"/>
                                    </a:lnTo>
                                    <a:lnTo>
                                      <a:pt x="651" y="256"/>
                                    </a:lnTo>
                                    <a:lnTo>
                                      <a:pt x="702" y="256"/>
                                    </a:lnTo>
                                    <a:lnTo>
                                      <a:pt x="697" y="250"/>
                                    </a:lnTo>
                                    <a:lnTo>
                                      <a:pt x="679" y="232"/>
                                    </a:lnTo>
                                    <a:lnTo>
                                      <a:pt x="688" y="224"/>
                                    </a:lnTo>
                                    <a:lnTo>
                                      <a:pt x="698" y="214"/>
                                    </a:lnTo>
                                    <a:lnTo>
                                      <a:pt x="706" y="204"/>
                                    </a:lnTo>
                                    <a:close/>
                                    <a:moveTo>
                                      <a:pt x="1732" y="10"/>
                                    </a:moveTo>
                                    <a:lnTo>
                                      <a:pt x="1699" y="22"/>
                                    </a:lnTo>
                                    <a:lnTo>
                                      <a:pt x="1720" y="102"/>
                                    </a:lnTo>
                                    <a:lnTo>
                                      <a:pt x="1751" y="172"/>
                                    </a:lnTo>
                                    <a:lnTo>
                                      <a:pt x="1793" y="234"/>
                                    </a:lnTo>
                                    <a:lnTo>
                                      <a:pt x="1846" y="288"/>
                                    </a:lnTo>
                                    <a:lnTo>
                                      <a:pt x="1909" y="332"/>
                                    </a:lnTo>
                                    <a:lnTo>
                                      <a:pt x="1916" y="322"/>
                                    </a:lnTo>
                                    <a:lnTo>
                                      <a:pt x="1922" y="312"/>
                                    </a:lnTo>
                                    <a:lnTo>
                                      <a:pt x="1929" y="302"/>
                                    </a:lnTo>
                                    <a:lnTo>
                                      <a:pt x="1936" y="294"/>
                                    </a:lnTo>
                                    <a:lnTo>
                                      <a:pt x="1904" y="276"/>
                                    </a:lnTo>
                                    <a:lnTo>
                                      <a:pt x="1874" y="254"/>
                                    </a:lnTo>
                                    <a:lnTo>
                                      <a:pt x="1846" y="232"/>
                                    </a:lnTo>
                                    <a:lnTo>
                                      <a:pt x="1822" y="208"/>
                                    </a:lnTo>
                                    <a:lnTo>
                                      <a:pt x="1843" y="178"/>
                                    </a:lnTo>
                                    <a:lnTo>
                                      <a:pt x="1798" y="178"/>
                                    </a:lnTo>
                                    <a:lnTo>
                                      <a:pt x="1785" y="158"/>
                                    </a:lnTo>
                                    <a:lnTo>
                                      <a:pt x="1774" y="138"/>
                                    </a:lnTo>
                                    <a:lnTo>
                                      <a:pt x="1763" y="116"/>
                                    </a:lnTo>
                                    <a:lnTo>
                                      <a:pt x="1754" y="94"/>
                                    </a:lnTo>
                                    <a:lnTo>
                                      <a:pt x="1905" y="94"/>
                                    </a:lnTo>
                                    <a:lnTo>
                                      <a:pt x="1906" y="92"/>
                                    </a:lnTo>
                                    <a:lnTo>
                                      <a:pt x="1906" y="58"/>
                                    </a:lnTo>
                                    <a:lnTo>
                                      <a:pt x="1742" y="58"/>
                                    </a:lnTo>
                                    <a:lnTo>
                                      <a:pt x="1739" y="46"/>
                                    </a:lnTo>
                                    <a:lnTo>
                                      <a:pt x="1736" y="34"/>
                                    </a:lnTo>
                                    <a:lnTo>
                                      <a:pt x="1734" y="22"/>
                                    </a:lnTo>
                                    <a:lnTo>
                                      <a:pt x="1732" y="10"/>
                                    </a:lnTo>
                                    <a:close/>
                                    <a:moveTo>
                                      <a:pt x="878" y="224"/>
                                    </a:moveTo>
                                    <a:lnTo>
                                      <a:pt x="847" y="246"/>
                                    </a:lnTo>
                                    <a:lnTo>
                                      <a:pt x="813" y="268"/>
                                    </a:lnTo>
                                    <a:lnTo>
                                      <a:pt x="777" y="288"/>
                                    </a:lnTo>
                                    <a:lnTo>
                                      <a:pt x="739" y="310"/>
                                    </a:lnTo>
                                    <a:lnTo>
                                      <a:pt x="818" y="310"/>
                                    </a:lnTo>
                                    <a:lnTo>
                                      <a:pt x="838" y="298"/>
                                    </a:lnTo>
                                    <a:lnTo>
                                      <a:pt x="860" y="286"/>
                                    </a:lnTo>
                                    <a:lnTo>
                                      <a:pt x="881" y="272"/>
                                    </a:lnTo>
                                    <a:lnTo>
                                      <a:pt x="902" y="258"/>
                                    </a:lnTo>
                                    <a:lnTo>
                                      <a:pt x="878" y="224"/>
                                    </a:lnTo>
                                    <a:close/>
                                    <a:moveTo>
                                      <a:pt x="1116" y="30"/>
                                    </a:moveTo>
                                    <a:lnTo>
                                      <a:pt x="1085" y="96"/>
                                    </a:lnTo>
                                    <a:lnTo>
                                      <a:pt x="1047" y="156"/>
                                    </a:lnTo>
                                    <a:lnTo>
                                      <a:pt x="1002" y="212"/>
                                    </a:lnTo>
                                    <a:lnTo>
                                      <a:pt x="949" y="264"/>
                                    </a:lnTo>
                                    <a:lnTo>
                                      <a:pt x="959" y="272"/>
                                    </a:lnTo>
                                    <a:lnTo>
                                      <a:pt x="967" y="280"/>
                                    </a:lnTo>
                                    <a:lnTo>
                                      <a:pt x="975" y="290"/>
                                    </a:lnTo>
                                    <a:lnTo>
                                      <a:pt x="981" y="298"/>
                                    </a:lnTo>
                                    <a:lnTo>
                                      <a:pt x="1032" y="246"/>
                                    </a:lnTo>
                                    <a:lnTo>
                                      <a:pt x="1078" y="188"/>
                                    </a:lnTo>
                                    <a:lnTo>
                                      <a:pt x="1119" y="122"/>
                                    </a:lnTo>
                                    <a:lnTo>
                                      <a:pt x="1155" y="48"/>
                                    </a:lnTo>
                                    <a:lnTo>
                                      <a:pt x="1116" y="30"/>
                                    </a:lnTo>
                                    <a:close/>
                                    <a:moveTo>
                                      <a:pt x="1268" y="22"/>
                                    </a:moveTo>
                                    <a:lnTo>
                                      <a:pt x="1231" y="38"/>
                                    </a:lnTo>
                                    <a:lnTo>
                                      <a:pt x="1261" y="110"/>
                                    </a:lnTo>
                                    <a:lnTo>
                                      <a:pt x="1302" y="176"/>
                                    </a:lnTo>
                                    <a:lnTo>
                                      <a:pt x="1354" y="236"/>
                                    </a:lnTo>
                                    <a:lnTo>
                                      <a:pt x="1418" y="290"/>
                                    </a:lnTo>
                                    <a:lnTo>
                                      <a:pt x="1426" y="278"/>
                                    </a:lnTo>
                                    <a:lnTo>
                                      <a:pt x="1434" y="266"/>
                                    </a:lnTo>
                                    <a:lnTo>
                                      <a:pt x="1441" y="256"/>
                                    </a:lnTo>
                                    <a:lnTo>
                                      <a:pt x="1449" y="248"/>
                                    </a:lnTo>
                                    <a:lnTo>
                                      <a:pt x="1388" y="202"/>
                                    </a:lnTo>
                                    <a:lnTo>
                                      <a:pt x="1338" y="150"/>
                                    </a:lnTo>
                                    <a:lnTo>
                                      <a:pt x="1298" y="90"/>
                                    </a:lnTo>
                                    <a:lnTo>
                                      <a:pt x="1268" y="22"/>
                                    </a:lnTo>
                                    <a:close/>
                                    <a:moveTo>
                                      <a:pt x="1790" y="240"/>
                                    </a:moveTo>
                                    <a:lnTo>
                                      <a:pt x="1599" y="240"/>
                                    </a:lnTo>
                                    <a:lnTo>
                                      <a:pt x="1599" y="276"/>
                                    </a:lnTo>
                                    <a:lnTo>
                                      <a:pt x="1790" y="276"/>
                                    </a:lnTo>
                                    <a:lnTo>
                                      <a:pt x="1790" y="240"/>
                                    </a:lnTo>
                                    <a:close/>
                                    <a:moveTo>
                                      <a:pt x="1560" y="122"/>
                                    </a:moveTo>
                                    <a:lnTo>
                                      <a:pt x="1541" y="148"/>
                                    </a:lnTo>
                                    <a:lnTo>
                                      <a:pt x="1554" y="160"/>
                                    </a:lnTo>
                                    <a:lnTo>
                                      <a:pt x="1566" y="172"/>
                                    </a:lnTo>
                                    <a:lnTo>
                                      <a:pt x="1577" y="184"/>
                                    </a:lnTo>
                                    <a:lnTo>
                                      <a:pt x="1587" y="194"/>
                                    </a:lnTo>
                                    <a:lnTo>
                                      <a:pt x="1580" y="202"/>
                                    </a:lnTo>
                                    <a:lnTo>
                                      <a:pt x="1572" y="210"/>
                                    </a:lnTo>
                                    <a:lnTo>
                                      <a:pt x="1565" y="218"/>
                                    </a:lnTo>
                                    <a:lnTo>
                                      <a:pt x="1557" y="226"/>
                                    </a:lnTo>
                                    <a:lnTo>
                                      <a:pt x="1605" y="226"/>
                                    </a:lnTo>
                                    <a:lnTo>
                                      <a:pt x="1650" y="168"/>
                                    </a:lnTo>
                                    <a:lnTo>
                                      <a:pt x="1651" y="166"/>
                                    </a:lnTo>
                                    <a:lnTo>
                                      <a:pt x="1607" y="166"/>
                                    </a:lnTo>
                                    <a:lnTo>
                                      <a:pt x="1596" y="156"/>
                                    </a:lnTo>
                                    <a:lnTo>
                                      <a:pt x="1585" y="144"/>
                                    </a:lnTo>
                                    <a:lnTo>
                                      <a:pt x="1573" y="134"/>
                                    </a:lnTo>
                                    <a:lnTo>
                                      <a:pt x="1560" y="122"/>
                                    </a:lnTo>
                                    <a:close/>
                                    <a:moveTo>
                                      <a:pt x="1559" y="8"/>
                                    </a:moveTo>
                                    <a:lnTo>
                                      <a:pt x="1533" y="60"/>
                                    </a:lnTo>
                                    <a:lnTo>
                                      <a:pt x="1505" y="106"/>
                                    </a:lnTo>
                                    <a:lnTo>
                                      <a:pt x="1473" y="150"/>
                                    </a:lnTo>
                                    <a:lnTo>
                                      <a:pt x="1439" y="188"/>
                                    </a:lnTo>
                                    <a:lnTo>
                                      <a:pt x="1445" y="194"/>
                                    </a:lnTo>
                                    <a:lnTo>
                                      <a:pt x="1451" y="202"/>
                                    </a:lnTo>
                                    <a:lnTo>
                                      <a:pt x="1458" y="210"/>
                                    </a:lnTo>
                                    <a:lnTo>
                                      <a:pt x="1464" y="220"/>
                                    </a:lnTo>
                                    <a:lnTo>
                                      <a:pt x="1488" y="192"/>
                                    </a:lnTo>
                                    <a:lnTo>
                                      <a:pt x="1511" y="160"/>
                                    </a:lnTo>
                                    <a:lnTo>
                                      <a:pt x="1534" y="128"/>
                                    </a:lnTo>
                                    <a:lnTo>
                                      <a:pt x="1555" y="94"/>
                                    </a:lnTo>
                                    <a:lnTo>
                                      <a:pt x="1688" y="94"/>
                                    </a:lnTo>
                                    <a:lnTo>
                                      <a:pt x="1689" y="92"/>
                                    </a:lnTo>
                                    <a:lnTo>
                                      <a:pt x="1689" y="58"/>
                                    </a:lnTo>
                                    <a:lnTo>
                                      <a:pt x="1576" y="58"/>
                                    </a:lnTo>
                                    <a:lnTo>
                                      <a:pt x="1581" y="48"/>
                                    </a:lnTo>
                                    <a:lnTo>
                                      <a:pt x="1586" y="40"/>
                                    </a:lnTo>
                                    <a:lnTo>
                                      <a:pt x="1596" y="20"/>
                                    </a:lnTo>
                                    <a:lnTo>
                                      <a:pt x="1559" y="8"/>
                                    </a:lnTo>
                                    <a:close/>
                                    <a:moveTo>
                                      <a:pt x="887" y="164"/>
                                    </a:moveTo>
                                    <a:lnTo>
                                      <a:pt x="531" y="164"/>
                                    </a:lnTo>
                                    <a:lnTo>
                                      <a:pt x="531" y="204"/>
                                    </a:lnTo>
                                    <a:lnTo>
                                      <a:pt x="887" y="204"/>
                                    </a:lnTo>
                                    <a:lnTo>
                                      <a:pt x="887" y="164"/>
                                    </a:lnTo>
                                    <a:close/>
                                    <a:moveTo>
                                      <a:pt x="1905" y="94"/>
                                    </a:moveTo>
                                    <a:lnTo>
                                      <a:pt x="1861" y="94"/>
                                    </a:lnTo>
                                    <a:lnTo>
                                      <a:pt x="1798" y="178"/>
                                    </a:lnTo>
                                    <a:lnTo>
                                      <a:pt x="1843" y="178"/>
                                    </a:lnTo>
                                    <a:lnTo>
                                      <a:pt x="1905" y="94"/>
                                    </a:lnTo>
                                    <a:close/>
                                    <a:moveTo>
                                      <a:pt x="937" y="76"/>
                                    </a:moveTo>
                                    <a:lnTo>
                                      <a:pt x="479" y="76"/>
                                    </a:lnTo>
                                    <a:lnTo>
                                      <a:pt x="479" y="168"/>
                                    </a:lnTo>
                                    <a:lnTo>
                                      <a:pt x="519" y="168"/>
                                    </a:lnTo>
                                    <a:lnTo>
                                      <a:pt x="519" y="116"/>
                                    </a:lnTo>
                                    <a:lnTo>
                                      <a:pt x="937" y="116"/>
                                    </a:lnTo>
                                    <a:lnTo>
                                      <a:pt x="937" y="76"/>
                                    </a:lnTo>
                                    <a:close/>
                                    <a:moveTo>
                                      <a:pt x="937" y="116"/>
                                    </a:moveTo>
                                    <a:lnTo>
                                      <a:pt x="897" y="116"/>
                                    </a:lnTo>
                                    <a:lnTo>
                                      <a:pt x="897" y="168"/>
                                    </a:lnTo>
                                    <a:lnTo>
                                      <a:pt x="937" y="168"/>
                                    </a:lnTo>
                                    <a:lnTo>
                                      <a:pt x="937" y="116"/>
                                    </a:lnTo>
                                    <a:close/>
                                    <a:moveTo>
                                      <a:pt x="1688" y="94"/>
                                    </a:moveTo>
                                    <a:lnTo>
                                      <a:pt x="1649" y="94"/>
                                    </a:lnTo>
                                    <a:lnTo>
                                      <a:pt x="1638" y="116"/>
                                    </a:lnTo>
                                    <a:lnTo>
                                      <a:pt x="1628" y="134"/>
                                    </a:lnTo>
                                    <a:lnTo>
                                      <a:pt x="1617" y="152"/>
                                    </a:lnTo>
                                    <a:lnTo>
                                      <a:pt x="1607" y="166"/>
                                    </a:lnTo>
                                    <a:lnTo>
                                      <a:pt x="1651" y="166"/>
                                    </a:lnTo>
                                    <a:lnTo>
                                      <a:pt x="1688" y="94"/>
                                    </a:lnTo>
                                    <a:close/>
                                    <a:moveTo>
                                      <a:pt x="706" y="0"/>
                                    </a:moveTo>
                                    <a:lnTo>
                                      <a:pt x="671" y="24"/>
                                    </a:lnTo>
                                    <a:lnTo>
                                      <a:pt x="680" y="38"/>
                                    </a:lnTo>
                                    <a:lnTo>
                                      <a:pt x="689" y="50"/>
                                    </a:lnTo>
                                    <a:lnTo>
                                      <a:pt x="697" y="64"/>
                                    </a:lnTo>
                                    <a:lnTo>
                                      <a:pt x="705" y="76"/>
                                    </a:lnTo>
                                    <a:lnTo>
                                      <a:pt x="721" y="76"/>
                                    </a:lnTo>
                                    <a:lnTo>
                                      <a:pt x="746" y="58"/>
                                    </a:lnTo>
                                    <a:lnTo>
                                      <a:pt x="737" y="44"/>
                                    </a:lnTo>
                                    <a:lnTo>
                                      <a:pt x="727" y="30"/>
                                    </a:lnTo>
                                    <a:lnTo>
                                      <a:pt x="717" y="14"/>
                                    </a:lnTo>
                                    <a:lnTo>
                                      <a:pt x="706" y="0"/>
                                    </a:lnTo>
                                    <a:close/>
                                    <a:moveTo>
                                      <a:pt x="2358" y="41"/>
                                    </a:moveTo>
                                    <a:lnTo>
                                      <a:pt x="2002" y="41"/>
                                    </a:lnTo>
                                    <a:lnTo>
                                      <a:pt x="2002" y="535"/>
                                    </a:lnTo>
                                    <a:lnTo>
                                      <a:pt x="2045" y="535"/>
                                    </a:lnTo>
                                    <a:lnTo>
                                      <a:pt x="2045" y="496"/>
                                    </a:lnTo>
                                    <a:lnTo>
                                      <a:pt x="2358" y="496"/>
                                    </a:lnTo>
                                    <a:lnTo>
                                      <a:pt x="2358" y="457"/>
                                    </a:lnTo>
                                    <a:lnTo>
                                      <a:pt x="2045" y="457"/>
                                    </a:lnTo>
                                    <a:lnTo>
                                      <a:pt x="2045" y="285"/>
                                    </a:lnTo>
                                    <a:lnTo>
                                      <a:pt x="2358" y="285"/>
                                    </a:lnTo>
                                    <a:lnTo>
                                      <a:pt x="2358" y="245"/>
                                    </a:lnTo>
                                    <a:lnTo>
                                      <a:pt x="2045" y="245"/>
                                    </a:lnTo>
                                    <a:lnTo>
                                      <a:pt x="2045" y="82"/>
                                    </a:lnTo>
                                    <a:lnTo>
                                      <a:pt x="2358" y="82"/>
                                    </a:lnTo>
                                    <a:lnTo>
                                      <a:pt x="2358" y="41"/>
                                    </a:lnTo>
                                    <a:close/>
                                    <a:moveTo>
                                      <a:pt x="2358" y="496"/>
                                    </a:moveTo>
                                    <a:lnTo>
                                      <a:pt x="2316" y="496"/>
                                    </a:lnTo>
                                    <a:lnTo>
                                      <a:pt x="2316" y="535"/>
                                    </a:lnTo>
                                    <a:lnTo>
                                      <a:pt x="2358" y="535"/>
                                    </a:lnTo>
                                    <a:lnTo>
                                      <a:pt x="2358" y="496"/>
                                    </a:lnTo>
                                    <a:close/>
                                    <a:moveTo>
                                      <a:pt x="2358" y="285"/>
                                    </a:moveTo>
                                    <a:lnTo>
                                      <a:pt x="2316" y="285"/>
                                    </a:lnTo>
                                    <a:lnTo>
                                      <a:pt x="2316" y="457"/>
                                    </a:lnTo>
                                    <a:lnTo>
                                      <a:pt x="2358" y="457"/>
                                    </a:lnTo>
                                    <a:lnTo>
                                      <a:pt x="2358" y="285"/>
                                    </a:lnTo>
                                    <a:close/>
                                    <a:moveTo>
                                      <a:pt x="2358" y="82"/>
                                    </a:moveTo>
                                    <a:lnTo>
                                      <a:pt x="2316" y="82"/>
                                    </a:lnTo>
                                    <a:lnTo>
                                      <a:pt x="2316" y="245"/>
                                    </a:lnTo>
                                    <a:lnTo>
                                      <a:pt x="2358" y="245"/>
                                    </a:lnTo>
                                    <a:lnTo>
                                      <a:pt x="2358" y="8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52" name="组合 1407"/>
                          <wpg:cNvGrpSpPr/>
                          <wpg:grpSpPr>
                            <a:xfrm rot="0">
                              <a:off x="10654" y="13808"/>
                              <a:ext cx="250" cy="111"/>
                              <a:chOff x="0" y="0"/>
                              <a:chExt cx="1208" cy="538"/>
                            </a:xfrm>
                          </wpg:grpSpPr>
                          <wps:wsp>
                            <wps:cNvPr id="1406" name="任意多边形 1406"/>
                            <wps:cNvSpPr/>
                            <wps:spPr>
                              <a:xfrm>
                                <a:off x="0" y="0"/>
                                <a:ext cx="1208" cy="538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208" h="538">
                                    <a:moveTo>
                                      <a:pt x="370" y="92"/>
                                    </a:moveTo>
                                    <a:lnTo>
                                      <a:pt x="321" y="92"/>
                                    </a:lnTo>
                                    <a:lnTo>
                                      <a:pt x="320" y="138"/>
                                    </a:lnTo>
                                    <a:lnTo>
                                      <a:pt x="318" y="181"/>
                                    </a:lnTo>
                                    <a:lnTo>
                                      <a:pt x="315" y="222"/>
                                    </a:lnTo>
                                    <a:lnTo>
                                      <a:pt x="312" y="259"/>
                                    </a:lnTo>
                                    <a:lnTo>
                                      <a:pt x="299" y="329"/>
                                    </a:lnTo>
                                    <a:lnTo>
                                      <a:pt x="270" y="393"/>
                                    </a:lnTo>
                                    <a:lnTo>
                                      <a:pt x="226" y="451"/>
                                    </a:lnTo>
                                    <a:lnTo>
                                      <a:pt x="166" y="503"/>
                                    </a:lnTo>
                                    <a:lnTo>
                                      <a:pt x="177" y="512"/>
                                    </a:lnTo>
                                    <a:lnTo>
                                      <a:pt x="187" y="521"/>
                                    </a:lnTo>
                                    <a:lnTo>
                                      <a:pt x="196" y="529"/>
                                    </a:lnTo>
                                    <a:lnTo>
                                      <a:pt x="204" y="538"/>
                                    </a:lnTo>
                                    <a:lnTo>
                                      <a:pt x="268" y="480"/>
                                    </a:lnTo>
                                    <a:lnTo>
                                      <a:pt x="315" y="415"/>
                                    </a:lnTo>
                                    <a:lnTo>
                                      <a:pt x="347" y="343"/>
                                    </a:lnTo>
                                    <a:lnTo>
                                      <a:pt x="361" y="263"/>
                                    </a:lnTo>
                                    <a:lnTo>
                                      <a:pt x="364" y="227"/>
                                    </a:lnTo>
                                    <a:lnTo>
                                      <a:pt x="366" y="187"/>
                                    </a:lnTo>
                                    <a:lnTo>
                                      <a:pt x="368" y="142"/>
                                    </a:lnTo>
                                    <a:lnTo>
                                      <a:pt x="370" y="92"/>
                                    </a:lnTo>
                                    <a:close/>
                                    <a:moveTo>
                                      <a:pt x="200" y="292"/>
                                    </a:moveTo>
                                    <a:lnTo>
                                      <a:pt x="88" y="292"/>
                                    </a:lnTo>
                                    <a:lnTo>
                                      <a:pt x="88" y="535"/>
                                    </a:lnTo>
                                    <a:lnTo>
                                      <a:pt x="132" y="535"/>
                                    </a:lnTo>
                                    <a:lnTo>
                                      <a:pt x="132" y="306"/>
                                    </a:lnTo>
                                    <a:lnTo>
                                      <a:pt x="202" y="306"/>
                                    </a:lnTo>
                                    <a:lnTo>
                                      <a:pt x="193" y="300"/>
                                    </a:lnTo>
                                    <a:lnTo>
                                      <a:pt x="200" y="292"/>
                                    </a:lnTo>
                                    <a:close/>
                                    <a:moveTo>
                                      <a:pt x="350" y="471"/>
                                    </a:moveTo>
                                    <a:lnTo>
                                      <a:pt x="353" y="483"/>
                                    </a:lnTo>
                                    <a:lnTo>
                                      <a:pt x="355" y="495"/>
                                    </a:lnTo>
                                    <a:lnTo>
                                      <a:pt x="357" y="508"/>
                                    </a:lnTo>
                                    <a:lnTo>
                                      <a:pt x="360" y="520"/>
                                    </a:lnTo>
                                    <a:lnTo>
                                      <a:pt x="409" y="521"/>
                                    </a:lnTo>
                                    <a:lnTo>
                                      <a:pt x="445" y="522"/>
                                    </a:lnTo>
                                    <a:lnTo>
                                      <a:pt x="485" y="516"/>
                                    </a:lnTo>
                                    <a:lnTo>
                                      <a:pt x="514" y="497"/>
                                    </a:lnTo>
                                    <a:lnTo>
                                      <a:pt x="526" y="476"/>
                                    </a:lnTo>
                                    <a:lnTo>
                                      <a:pt x="440" y="476"/>
                                    </a:lnTo>
                                    <a:lnTo>
                                      <a:pt x="422" y="476"/>
                                    </a:lnTo>
                                    <a:lnTo>
                                      <a:pt x="401" y="475"/>
                                    </a:lnTo>
                                    <a:lnTo>
                                      <a:pt x="377" y="474"/>
                                    </a:lnTo>
                                    <a:lnTo>
                                      <a:pt x="350" y="471"/>
                                    </a:lnTo>
                                    <a:close/>
                                    <a:moveTo>
                                      <a:pt x="552" y="50"/>
                                    </a:moveTo>
                                    <a:lnTo>
                                      <a:pt x="228" y="50"/>
                                    </a:lnTo>
                                    <a:lnTo>
                                      <a:pt x="228" y="92"/>
                                    </a:lnTo>
                                    <a:lnTo>
                                      <a:pt x="502" y="92"/>
                                    </a:lnTo>
                                    <a:lnTo>
                                      <a:pt x="499" y="203"/>
                                    </a:lnTo>
                                    <a:lnTo>
                                      <a:pt x="496" y="294"/>
                                    </a:lnTo>
                                    <a:lnTo>
                                      <a:pt x="493" y="366"/>
                                    </a:lnTo>
                                    <a:lnTo>
                                      <a:pt x="490" y="419"/>
                                    </a:lnTo>
                                    <a:lnTo>
                                      <a:pt x="486" y="444"/>
                                    </a:lnTo>
                                    <a:lnTo>
                                      <a:pt x="476" y="463"/>
                                    </a:lnTo>
                                    <a:lnTo>
                                      <a:pt x="461" y="473"/>
                                    </a:lnTo>
                                    <a:lnTo>
                                      <a:pt x="440" y="476"/>
                                    </a:lnTo>
                                    <a:lnTo>
                                      <a:pt x="526" y="476"/>
                                    </a:lnTo>
                                    <a:lnTo>
                                      <a:pt x="532" y="466"/>
                                    </a:lnTo>
                                    <a:lnTo>
                                      <a:pt x="538" y="421"/>
                                    </a:lnTo>
                                    <a:lnTo>
                                      <a:pt x="540" y="379"/>
                                    </a:lnTo>
                                    <a:lnTo>
                                      <a:pt x="543" y="320"/>
                                    </a:lnTo>
                                    <a:lnTo>
                                      <a:pt x="546" y="238"/>
                                    </a:lnTo>
                                    <a:lnTo>
                                      <a:pt x="549" y="138"/>
                                    </a:lnTo>
                                    <a:lnTo>
                                      <a:pt x="552" y="50"/>
                                    </a:lnTo>
                                    <a:close/>
                                    <a:moveTo>
                                      <a:pt x="202" y="306"/>
                                    </a:moveTo>
                                    <a:lnTo>
                                      <a:pt x="132" y="306"/>
                                    </a:lnTo>
                                    <a:lnTo>
                                      <a:pt x="177" y="339"/>
                                    </a:lnTo>
                                    <a:lnTo>
                                      <a:pt x="222" y="374"/>
                                    </a:lnTo>
                                    <a:lnTo>
                                      <a:pt x="252" y="340"/>
                                    </a:lnTo>
                                    <a:lnTo>
                                      <a:pt x="208" y="310"/>
                                    </a:lnTo>
                                    <a:lnTo>
                                      <a:pt x="202" y="306"/>
                                    </a:lnTo>
                                    <a:close/>
                                    <a:moveTo>
                                      <a:pt x="201" y="105"/>
                                    </a:moveTo>
                                    <a:lnTo>
                                      <a:pt x="8" y="105"/>
                                    </a:lnTo>
                                    <a:lnTo>
                                      <a:pt x="8" y="145"/>
                                    </a:lnTo>
                                    <a:lnTo>
                                      <a:pt x="149" y="145"/>
                                    </a:lnTo>
                                    <a:lnTo>
                                      <a:pt x="115" y="194"/>
                                    </a:lnTo>
                                    <a:lnTo>
                                      <a:pt x="79" y="238"/>
                                    </a:lnTo>
                                    <a:lnTo>
                                      <a:pt x="41" y="277"/>
                                    </a:lnTo>
                                    <a:lnTo>
                                      <a:pt x="0" y="310"/>
                                    </a:lnTo>
                                    <a:lnTo>
                                      <a:pt x="4" y="323"/>
                                    </a:lnTo>
                                    <a:lnTo>
                                      <a:pt x="9" y="335"/>
                                    </a:lnTo>
                                    <a:lnTo>
                                      <a:pt x="12" y="346"/>
                                    </a:lnTo>
                                    <a:lnTo>
                                      <a:pt x="16" y="357"/>
                                    </a:lnTo>
                                    <a:lnTo>
                                      <a:pt x="34" y="342"/>
                                    </a:lnTo>
                                    <a:lnTo>
                                      <a:pt x="53" y="326"/>
                                    </a:lnTo>
                                    <a:lnTo>
                                      <a:pt x="70" y="309"/>
                                    </a:lnTo>
                                    <a:lnTo>
                                      <a:pt x="88" y="292"/>
                                    </a:lnTo>
                                    <a:lnTo>
                                      <a:pt x="200" y="292"/>
                                    </a:lnTo>
                                    <a:lnTo>
                                      <a:pt x="210" y="280"/>
                                    </a:lnTo>
                                    <a:lnTo>
                                      <a:pt x="212" y="278"/>
                                    </a:lnTo>
                                    <a:lnTo>
                                      <a:pt x="160" y="278"/>
                                    </a:lnTo>
                                    <a:lnTo>
                                      <a:pt x="141" y="265"/>
                                    </a:lnTo>
                                    <a:lnTo>
                                      <a:pt x="132" y="259"/>
                                    </a:lnTo>
                                    <a:lnTo>
                                      <a:pt x="132" y="242"/>
                                    </a:lnTo>
                                    <a:lnTo>
                                      <a:pt x="150" y="219"/>
                                    </a:lnTo>
                                    <a:lnTo>
                                      <a:pt x="167" y="196"/>
                                    </a:lnTo>
                                    <a:lnTo>
                                      <a:pt x="184" y="171"/>
                                    </a:lnTo>
                                    <a:lnTo>
                                      <a:pt x="201" y="146"/>
                                    </a:lnTo>
                                    <a:lnTo>
                                      <a:pt x="201" y="105"/>
                                    </a:lnTo>
                                    <a:close/>
                                    <a:moveTo>
                                      <a:pt x="214" y="203"/>
                                    </a:moveTo>
                                    <a:lnTo>
                                      <a:pt x="201" y="222"/>
                                    </a:lnTo>
                                    <a:lnTo>
                                      <a:pt x="188" y="241"/>
                                    </a:lnTo>
                                    <a:lnTo>
                                      <a:pt x="174" y="259"/>
                                    </a:lnTo>
                                    <a:lnTo>
                                      <a:pt x="160" y="278"/>
                                    </a:lnTo>
                                    <a:lnTo>
                                      <a:pt x="212" y="278"/>
                                    </a:lnTo>
                                    <a:lnTo>
                                      <a:pt x="225" y="261"/>
                                    </a:lnTo>
                                    <a:lnTo>
                                      <a:pt x="239" y="243"/>
                                    </a:lnTo>
                                    <a:lnTo>
                                      <a:pt x="253" y="226"/>
                                    </a:lnTo>
                                    <a:lnTo>
                                      <a:pt x="214" y="203"/>
                                    </a:lnTo>
                                    <a:close/>
                                    <a:moveTo>
                                      <a:pt x="104" y="0"/>
                                    </a:moveTo>
                                    <a:lnTo>
                                      <a:pt x="63" y="19"/>
                                    </a:lnTo>
                                    <a:lnTo>
                                      <a:pt x="74" y="36"/>
                                    </a:lnTo>
                                    <a:lnTo>
                                      <a:pt x="85" y="54"/>
                                    </a:lnTo>
                                    <a:lnTo>
                                      <a:pt x="96" y="74"/>
                                    </a:lnTo>
                                    <a:lnTo>
                                      <a:pt x="106" y="95"/>
                                    </a:lnTo>
                                    <a:lnTo>
                                      <a:pt x="150" y="74"/>
                                    </a:lnTo>
                                    <a:lnTo>
                                      <a:pt x="138" y="54"/>
                                    </a:lnTo>
                                    <a:lnTo>
                                      <a:pt x="126" y="35"/>
                                    </a:lnTo>
                                    <a:lnTo>
                                      <a:pt x="115" y="17"/>
                                    </a:lnTo>
                                    <a:lnTo>
                                      <a:pt x="104" y="0"/>
                                    </a:lnTo>
                                    <a:close/>
                                    <a:moveTo>
                                      <a:pt x="950" y="251"/>
                                    </a:moveTo>
                                    <a:lnTo>
                                      <a:pt x="896" y="251"/>
                                    </a:lnTo>
                                    <a:lnTo>
                                      <a:pt x="896" y="538"/>
                                    </a:lnTo>
                                    <a:lnTo>
                                      <a:pt x="950" y="538"/>
                                    </a:lnTo>
                                    <a:lnTo>
                                      <a:pt x="950" y="251"/>
                                    </a:lnTo>
                                    <a:close/>
                                    <a:moveTo>
                                      <a:pt x="1207" y="207"/>
                                    </a:moveTo>
                                    <a:lnTo>
                                      <a:pt x="640" y="207"/>
                                    </a:lnTo>
                                    <a:lnTo>
                                      <a:pt x="640" y="251"/>
                                    </a:lnTo>
                                    <a:lnTo>
                                      <a:pt x="1207" y="251"/>
                                    </a:lnTo>
                                    <a:lnTo>
                                      <a:pt x="1207" y="207"/>
                                    </a:lnTo>
                                    <a:close/>
                                    <a:moveTo>
                                      <a:pt x="950" y="6"/>
                                    </a:moveTo>
                                    <a:lnTo>
                                      <a:pt x="896" y="6"/>
                                    </a:lnTo>
                                    <a:lnTo>
                                      <a:pt x="896" y="207"/>
                                    </a:lnTo>
                                    <a:lnTo>
                                      <a:pt x="950" y="207"/>
                                    </a:lnTo>
                                    <a:lnTo>
                                      <a:pt x="950" y="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53" name="组合 1409"/>
                          <wpg:cNvGrpSpPr/>
                          <wpg:grpSpPr>
                            <a:xfrm rot="0">
                              <a:off x="10733" y="13636"/>
                              <a:ext cx="91" cy="150"/>
                              <a:chOff x="0" y="0"/>
                              <a:chExt cx="440" cy="726"/>
                            </a:xfrm>
                          </wpg:grpSpPr>
                          <wps:wsp>
                            <wps:cNvPr id="1408" name="任意多边形 1408"/>
                            <wps:cNvSpPr/>
                            <wps:spPr>
                              <a:xfrm>
                                <a:off x="0" y="0"/>
                                <a:ext cx="440" cy="72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40" h="726">
                                    <a:moveTo>
                                      <a:pt x="201" y="0"/>
                                    </a:moveTo>
                                    <a:lnTo>
                                      <a:pt x="154" y="2"/>
                                    </a:lnTo>
                                    <a:lnTo>
                                      <a:pt x="109" y="10"/>
                                    </a:lnTo>
                                    <a:lnTo>
                                      <a:pt x="68" y="22"/>
                                    </a:lnTo>
                                    <a:lnTo>
                                      <a:pt x="29" y="40"/>
                                    </a:lnTo>
                                    <a:lnTo>
                                      <a:pt x="29" y="124"/>
                                    </a:lnTo>
                                    <a:lnTo>
                                      <a:pt x="65" y="102"/>
                                    </a:lnTo>
                                    <a:lnTo>
                                      <a:pt x="101" y="86"/>
                                    </a:lnTo>
                                    <a:lnTo>
                                      <a:pt x="139" y="77"/>
                                    </a:lnTo>
                                    <a:lnTo>
                                      <a:pt x="178" y="74"/>
                                    </a:lnTo>
                                    <a:lnTo>
                                      <a:pt x="238" y="81"/>
                                    </a:lnTo>
                                    <a:lnTo>
                                      <a:pt x="282" y="103"/>
                                    </a:lnTo>
                                    <a:lnTo>
                                      <a:pt x="308" y="139"/>
                                    </a:lnTo>
                                    <a:lnTo>
                                      <a:pt x="316" y="189"/>
                                    </a:lnTo>
                                    <a:lnTo>
                                      <a:pt x="305" y="244"/>
                                    </a:lnTo>
                                    <a:lnTo>
                                      <a:pt x="271" y="283"/>
                                    </a:lnTo>
                                    <a:lnTo>
                                      <a:pt x="214" y="307"/>
                                    </a:lnTo>
                                    <a:lnTo>
                                      <a:pt x="135" y="314"/>
                                    </a:lnTo>
                                    <a:lnTo>
                                      <a:pt x="76" y="314"/>
                                    </a:lnTo>
                                    <a:lnTo>
                                      <a:pt x="76" y="388"/>
                                    </a:lnTo>
                                    <a:lnTo>
                                      <a:pt x="138" y="388"/>
                                    </a:lnTo>
                                    <a:lnTo>
                                      <a:pt x="228" y="396"/>
                                    </a:lnTo>
                                    <a:lnTo>
                                      <a:pt x="291" y="421"/>
                                    </a:lnTo>
                                    <a:lnTo>
                                      <a:pt x="330" y="463"/>
                                    </a:lnTo>
                                    <a:lnTo>
                                      <a:pt x="342" y="521"/>
                                    </a:lnTo>
                                    <a:lnTo>
                                      <a:pt x="340" y="549"/>
                                    </a:lnTo>
                                    <a:lnTo>
                                      <a:pt x="297" y="617"/>
                                    </a:lnTo>
                                    <a:lnTo>
                                      <a:pt x="211" y="650"/>
                                    </a:lnTo>
                                    <a:lnTo>
                                      <a:pt x="174" y="652"/>
                                    </a:lnTo>
                                    <a:lnTo>
                                      <a:pt x="127" y="649"/>
                                    </a:lnTo>
                                    <a:lnTo>
                                      <a:pt x="82" y="638"/>
                                    </a:lnTo>
                                    <a:lnTo>
                                      <a:pt x="40" y="621"/>
                                    </a:lnTo>
                                    <a:lnTo>
                                      <a:pt x="0" y="596"/>
                                    </a:lnTo>
                                    <a:lnTo>
                                      <a:pt x="0" y="688"/>
                                    </a:lnTo>
                                    <a:lnTo>
                                      <a:pt x="35" y="705"/>
                                    </a:lnTo>
                                    <a:lnTo>
                                      <a:pt x="76" y="716"/>
                                    </a:lnTo>
                                    <a:lnTo>
                                      <a:pt x="121" y="723"/>
                                    </a:lnTo>
                                    <a:lnTo>
                                      <a:pt x="172" y="725"/>
                                    </a:lnTo>
                                    <a:lnTo>
                                      <a:pt x="230" y="722"/>
                                    </a:lnTo>
                                    <a:lnTo>
                                      <a:pt x="327" y="693"/>
                                    </a:lnTo>
                                    <a:lnTo>
                                      <a:pt x="398" y="636"/>
                                    </a:lnTo>
                                    <a:lnTo>
                                      <a:pt x="435" y="560"/>
                                    </a:lnTo>
                                    <a:lnTo>
                                      <a:pt x="439" y="515"/>
                                    </a:lnTo>
                                    <a:lnTo>
                                      <a:pt x="436" y="482"/>
                                    </a:lnTo>
                                    <a:lnTo>
                                      <a:pt x="413" y="425"/>
                                    </a:lnTo>
                                    <a:lnTo>
                                      <a:pt x="366" y="381"/>
                                    </a:lnTo>
                                    <a:lnTo>
                                      <a:pt x="302" y="354"/>
                                    </a:lnTo>
                                    <a:lnTo>
                                      <a:pt x="263" y="348"/>
                                    </a:lnTo>
                                    <a:lnTo>
                                      <a:pt x="263" y="346"/>
                                    </a:lnTo>
                                    <a:lnTo>
                                      <a:pt x="329" y="320"/>
                                    </a:lnTo>
                                    <a:lnTo>
                                      <a:pt x="376" y="282"/>
                                    </a:lnTo>
                                    <a:lnTo>
                                      <a:pt x="404" y="231"/>
                                    </a:lnTo>
                                    <a:lnTo>
                                      <a:pt x="414" y="169"/>
                                    </a:lnTo>
                                    <a:lnTo>
                                      <a:pt x="410" y="133"/>
                                    </a:lnTo>
                                    <a:lnTo>
                                      <a:pt x="381" y="72"/>
                                    </a:lnTo>
                                    <a:lnTo>
                                      <a:pt x="324" y="26"/>
                                    </a:lnTo>
                                    <a:lnTo>
                                      <a:pt x="247" y="3"/>
                                    </a:lnTo>
                                    <a:lnTo>
                                      <a:pt x="20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54" name="组合 1411"/>
                          <wpg:cNvGrpSpPr/>
                          <wpg:grpSpPr>
                            <a:xfrm rot="0">
                              <a:off x="10264" y="13637"/>
                              <a:ext cx="96" cy="148"/>
                              <a:chOff x="0" y="0"/>
                              <a:chExt cx="464" cy="714"/>
                            </a:xfrm>
                          </wpg:grpSpPr>
                          <wps:wsp>
                            <wps:cNvPr id="1410" name="任意多边形 1410"/>
                            <wps:cNvSpPr/>
                            <wps:spPr>
                              <a:xfrm>
                                <a:off x="0" y="0"/>
                                <a:ext cx="464" cy="714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64" h="714">
                                    <a:moveTo>
                                      <a:pt x="245" y="0"/>
                                    </a:moveTo>
                                    <a:lnTo>
                                      <a:pt x="188" y="4"/>
                                    </a:lnTo>
                                    <a:lnTo>
                                      <a:pt x="134" y="16"/>
                                    </a:lnTo>
                                    <a:lnTo>
                                      <a:pt x="84" y="36"/>
                                    </a:lnTo>
                                    <a:lnTo>
                                      <a:pt x="38" y="64"/>
                                    </a:lnTo>
                                    <a:lnTo>
                                      <a:pt x="38" y="154"/>
                                    </a:lnTo>
                                    <a:lnTo>
                                      <a:pt x="84" y="119"/>
                                    </a:lnTo>
                                    <a:lnTo>
                                      <a:pt x="132" y="94"/>
                                    </a:lnTo>
                                    <a:lnTo>
                                      <a:pt x="180" y="79"/>
                                    </a:lnTo>
                                    <a:lnTo>
                                      <a:pt x="230" y="74"/>
                                    </a:lnTo>
                                    <a:lnTo>
                                      <a:pt x="262" y="76"/>
                                    </a:lnTo>
                                    <a:lnTo>
                                      <a:pt x="334" y="106"/>
                                    </a:lnTo>
                                    <a:lnTo>
                                      <a:pt x="367" y="170"/>
                                    </a:lnTo>
                                    <a:lnTo>
                                      <a:pt x="370" y="198"/>
                                    </a:lnTo>
                                    <a:lnTo>
                                      <a:pt x="368" y="224"/>
                                    </a:lnTo>
                                    <a:lnTo>
                                      <a:pt x="339" y="300"/>
                                    </a:lnTo>
                                    <a:lnTo>
                                      <a:pt x="293" y="358"/>
                                    </a:lnTo>
                                    <a:lnTo>
                                      <a:pt x="218" y="433"/>
                                    </a:lnTo>
                                    <a:lnTo>
                                      <a:pt x="0" y="637"/>
                                    </a:lnTo>
                                    <a:lnTo>
                                      <a:pt x="0" y="714"/>
                                    </a:lnTo>
                                    <a:lnTo>
                                      <a:pt x="457" y="714"/>
                                    </a:lnTo>
                                    <a:lnTo>
                                      <a:pt x="457" y="635"/>
                                    </a:lnTo>
                                    <a:lnTo>
                                      <a:pt x="112" y="635"/>
                                    </a:lnTo>
                                    <a:lnTo>
                                      <a:pt x="112" y="633"/>
                                    </a:lnTo>
                                    <a:lnTo>
                                      <a:pt x="284" y="477"/>
                                    </a:lnTo>
                                    <a:lnTo>
                                      <a:pt x="332" y="430"/>
                                    </a:lnTo>
                                    <a:lnTo>
                                      <a:pt x="403" y="350"/>
                                    </a:lnTo>
                                    <a:lnTo>
                                      <a:pt x="442" y="285"/>
                                    </a:lnTo>
                                    <a:lnTo>
                                      <a:pt x="461" y="221"/>
                                    </a:lnTo>
                                    <a:lnTo>
                                      <a:pt x="464" y="189"/>
                                    </a:lnTo>
                                    <a:lnTo>
                                      <a:pt x="460" y="148"/>
                                    </a:lnTo>
                                    <a:lnTo>
                                      <a:pt x="431" y="79"/>
                                    </a:lnTo>
                                    <a:lnTo>
                                      <a:pt x="373" y="29"/>
                                    </a:lnTo>
                                    <a:lnTo>
                                      <a:pt x="293" y="3"/>
                                    </a:lnTo>
                                    <a:lnTo>
                                      <a:pt x="24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55" name="组合 1413"/>
                          <wpg:cNvGrpSpPr/>
                          <wpg:grpSpPr>
                            <a:xfrm rot="0">
                              <a:off x="10186" y="13808"/>
                              <a:ext cx="251" cy="111"/>
                              <a:chOff x="0" y="0"/>
                              <a:chExt cx="1214" cy="538"/>
                            </a:xfrm>
                          </wpg:grpSpPr>
                          <wps:wsp>
                            <wps:cNvPr id="1412" name="任意多边形 1412"/>
                            <wps:cNvSpPr/>
                            <wps:spPr>
                              <a:xfrm>
                                <a:off x="0" y="0"/>
                                <a:ext cx="1214" cy="538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214" h="538">
                                    <a:moveTo>
                                      <a:pt x="370" y="92"/>
                                    </a:moveTo>
                                    <a:lnTo>
                                      <a:pt x="321" y="92"/>
                                    </a:lnTo>
                                    <a:lnTo>
                                      <a:pt x="320" y="138"/>
                                    </a:lnTo>
                                    <a:lnTo>
                                      <a:pt x="318" y="181"/>
                                    </a:lnTo>
                                    <a:lnTo>
                                      <a:pt x="315" y="222"/>
                                    </a:lnTo>
                                    <a:lnTo>
                                      <a:pt x="312" y="259"/>
                                    </a:lnTo>
                                    <a:lnTo>
                                      <a:pt x="299" y="329"/>
                                    </a:lnTo>
                                    <a:lnTo>
                                      <a:pt x="270" y="393"/>
                                    </a:lnTo>
                                    <a:lnTo>
                                      <a:pt x="226" y="451"/>
                                    </a:lnTo>
                                    <a:lnTo>
                                      <a:pt x="166" y="503"/>
                                    </a:lnTo>
                                    <a:lnTo>
                                      <a:pt x="177" y="512"/>
                                    </a:lnTo>
                                    <a:lnTo>
                                      <a:pt x="187" y="521"/>
                                    </a:lnTo>
                                    <a:lnTo>
                                      <a:pt x="196" y="529"/>
                                    </a:lnTo>
                                    <a:lnTo>
                                      <a:pt x="204" y="538"/>
                                    </a:lnTo>
                                    <a:lnTo>
                                      <a:pt x="268" y="480"/>
                                    </a:lnTo>
                                    <a:lnTo>
                                      <a:pt x="315" y="415"/>
                                    </a:lnTo>
                                    <a:lnTo>
                                      <a:pt x="347" y="343"/>
                                    </a:lnTo>
                                    <a:lnTo>
                                      <a:pt x="361" y="263"/>
                                    </a:lnTo>
                                    <a:lnTo>
                                      <a:pt x="364" y="227"/>
                                    </a:lnTo>
                                    <a:lnTo>
                                      <a:pt x="366" y="187"/>
                                    </a:lnTo>
                                    <a:lnTo>
                                      <a:pt x="368" y="142"/>
                                    </a:lnTo>
                                    <a:lnTo>
                                      <a:pt x="370" y="92"/>
                                    </a:lnTo>
                                    <a:close/>
                                    <a:moveTo>
                                      <a:pt x="200" y="292"/>
                                    </a:moveTo>
                                    <a:lnTo>
                                      <a:pt x="88" y="292"/>
                                    </a:lnTo>
                                    <a:lnTo>
                                      <a:pt x="88" y="535"/>
                                    </a:lnTo>
                                    <a:lnTo>
                                      <a:pt x="132" y="535"/>
                                    </a:lnTo>
                                    <a:lnTo>
                                      <a:pt x="132" y="306"/>
                                    </a:lnTo>
                                    <a:lnTo>
                                      <a:pt x="202" y="306"/>
                                    </a:lnTo>
                                    <a:lnTo>
                                      <a:pt x="193" y="300"/>
                                    </a:lnTo>
                                    <a:lnTo>
                                      <a:pt x="200" y="292"/>
                                    </a:lnTo>
                                    <a:close/>
                                    <a:moveTo>
                                      <a:pt x="350" y="471"/>
                                    </a:moveTo>
                                    <a:lnTo>
                                      <a:pt x="353" y="483"/>
                                    </a:lnTo>
                                    <a:lnTo>
                                      <a:pt x="355" y="495"/>
                                    </a:lnTo>
                                    <a:lnTo>
                                      <a:pt x="357" y="508"/>
                                    </a:lnTo>
                                    <a:lnTo>
                                      <a:pt x="360" y="520"/>
                                    </a:lnTo>
                                    <a:lnTo>
                                      <a:pt x="409" y="521"/>
                                    </a:lnTo>
                                    <a:lnTo>
                                      <a:pt x="445" y="522"/>
                                    </a:lnTo>
                                    <a:lnTo>
                                      <a:pt x="485" y="516"/>
                                    </a:lnTo>
                                    <a:lnTo>
                                      <a:pt x="514" y="497"/>
                                    </a:lnTo>
                                    <a:lnTo>
                                      <a:pt x="526" y="476"/>
                                    </a:lnTo>
                                    <a:lnTo>
                                      <a:pt x="440" y="476"/>
                                    </a:lnTo>
                                    <a:lnTo>
                                      <a:pt x="422" y="476"/>
                                    </a:lnTo>
                                    <a:lnTo>
                                      <a:pt x="401" y="475"/>
                                    </a:lnTo>
                                    <a:lnTo>
                                      <a:pt x="377" y="474"/>
                                    </a:lnTo>
                                    <a:lnTo>
                                      <a:pt x="350" y="471"/>
                                    </a:lnTo>
                                    <a:close/>
                                    <a:moveTo>
                                      <a:pt x="552" y="50"/>
                                    </a:moveTo>
                                    <a:lnTo>
                                      <a:pt x="228" y="50"/>
                                    </a:lnTo>
                                    <a:lnTo>
                                      <a:pt x="228" y="92"/>
                                    </a:lnTo>
                                    <a:lnTo>
                                      <a:pt x="502" y="92"/>
                                    </a:lnTo>
                                    <a:lnTo>
                                      <a:pt x="499" y="203"/>
                                    </a:lnTo>
                                    <a:lnTo>
                                      <a:pt x="496" y="294"/>
                                    </a:lnTo>
                                    <a:lnTo>
                                      <a:pt x="493" y="366"/>
                                    </a:lnTo>
                                    <a:lnTo>
                                      <a:pt x="490" y="419"/>
                                    </a:lnTo>
                                    <a:lnTo>
                                      <a:pt x="486" y="444"/>
                                    </a:lnTo>
                                    <a:lnTo>
                                      <a:pt x="476" y="463"/>
                                    </a:lnTo>
                                    <a:lnTo>
                                      <a:pt x="461" y="473"/>
                                    </a:lnTo>
                                    <a:lnTo>
                                      <a:pt x="440" y="476"/>
                                    </a:lnTo>
                                    <a:lnTo>
                                      <a:pt x="526" y="476"/>
                                    </a:lnTo>
                                    <a:lnTo>
                                      <a:pt x="532" y="466"/>
                                    </a:lnTo>
                                    <a:lnTo>
                                      <a:pt x="538" y="421"/>
                                    </a:lnTo>
                                    <a:lnTo>
                                      <a:pt x="540" y="379"/>
                                    </a:lnTo>
                                    <a:lnTo>
                                      <a:pt x="543" y="320"/>
                                    </a:lnTo>
                                    <a:lnTo>
                                      <a:pt x="546" y="238"/>
                                    </a:lnTo>
                                    <a:lnTo>
                                      <a:pt x="549" y="138"/>
                                    </a:lnTo>
                                    <a:lnTo>
                                      <a:pt x="552" y="50"/>
                                    </a:lnTo>
                                    <a:close/>
                                    <a:moveTo>
                                      <a:pt x="202" y="306"/>
                                    </a:moveTo>
                                    <a:lnTo>
                                      <a:pt x="132" y="306"/>
                                    </a:lnTo>
                                    <a:lnTo>
                                      <a:pt x="177" y="339"/>
                                    </a:lnTo>
                                    <a:lnTo>
                                      <a:pt x="222" y="374"/>
                                    </a:lnTo>
                                    <a:lnTo>
                                      <a:pt x="252" y="340"/>
                                    </a:lnTo>
                                    <a:lnTo>
                                      <a:pt x="208" y="310"/>
                                    </a:lnTo>
                                    <a:lnTo>
                                      <a:pt x="202" y="306"/>
                                    </a:lnTo>
                                    <a:close/>
                                    <a:moveTo>
                                      <a:pt x="201" y="105"/>
                                    </a:moveTo>
                                    <a:lnTo>
                                      <a:pt x="8" y="105"/>
                                    </a:lnTo>
                                    <a:lnTo>
                                      <a:pt x="8" y="145"/>
                                    </a:lnTo>
                                    <a:lnTo>
                                      <a:pt x="149" y="145"/>
                                    </a:lnTo>
                                    <a:lnTo>
                                      <a:pt x="115" y="194"/>
                                    </a:lnTo>
                                    <a:lnTo>
                                      <a:pt x="79" y="238"/>
                                    </a:lnTo>
                                    <a:lnTo>
                                      <a:pt x="41" y="277"/>
                                    </a:lnTo>
                                    <a:lnTo>
                                      <a:pt x="0" y="310"/>
                                    </a:lnTo>
                                    <a:lnTo>
                                      <a:pt x="4" y="323"/>
                                    </a:lnTo>
                                    <a:lnTo>
                                      <a:pt x="9" y="335"/>
                                    </a:lnTo>
                                    <a:lnTo>
                                      <a:pt x="12" y="346"/>
                                    </a:lnTo>
                                    <a:lnTo>
                                      <a:pt x="16" y="357"/>
                                    </a:lnTo>
                                    <a:lnTo>
                                      <a:pt x="34" y="342"/>
                                    </a:lnTo>
                                    <a:lnTo>
                                      <a:pt x="53" y="326"/>
                                    </a:lnTo>
                                    <a:lnTo>
                                      <a:pt x="70" y="309"/>
                                    </a:lnTo>
                                    <a:lnTo>
                                      <a:pt x="88" y="292"/>
                                    </a:lnTo>
                                    <a:lnTo>
                                      <a:pt x="200" y="292"/>
                                    </a:lnTo>
                                    <a:lnTo>
                                      <a:pt x="210" y="280"/>
                                    </a:lnTo>
                                    <a:lnTo>
                                      <a:pt x="212" y="278"/>
                                    </a:lnTo>
                                    <a:lnTo>
                                      <a:pt x="160" y="278"/>
                                    </a:lnTo>
                                    <a:lnTo>
                                      <a:pt x="141" y="265"/>
                                    </a:lnTo>
                                    <a:lnTo>
                                      <a:pt x="132" y="259"/>
                                    </a:lnTo>
                                    <a:lnTo>
                                      <a:pt x="132" y="242"/>
                                    </a:lnTo>
                                    <a:lnTo>
                                      <a:pt x="150" y="219"/>
                                    </a:lnTo>
                                    <a:lnTo>
                                      <a:pt x="167" y="196"/>
                                    </a:lnTo>
                                    <a:lnTo>
                                      <a:pt x="184" y="171"/>
                                    </a:lnTo>
                                    <a:lnTo>
                                      <a:pt x="201" y="146"/>
                                    </a:lnTo>
                                    <a:lnTo>
                                      <a:pt x="201" y="105"/>
                                    </a:lnTo>
                                    <a:close/>
                                    <a:moveTo>
                                      <a:pt x="214" y="203"/>
                                    </a:moveTo>
                                    <a:lnTo>
                                      <a:pt x="201" y="222"/>
                                    </a:lnTo>
                                    <a:lnTo>
                                      <a:pt x="188" y="241"/>
                                    </a:lnTo>
                                    <a:lnTo>
                                      <a:pt x="174" y="259"/>
                                    </a:lnTo>
                                    <a:lnTo>
                                      <a:pt x="160" y="278"/>
                                    </a:lnTo>
                                    <a:lnTo>
                                      <a:pt x="212" y="278"/>
                                    </a:lnTo>
                                    <a:lnTo>
                                      <a:pt x="225" y="261"/>
                                    </a:lnTo>
                                    <a:lnTo>
                                      <a:pt x="239" y="243"/>
                                    </a:lnTo>
                                    <a:lnTo>
                                      <a:pt x="253" y="226"/>
                                    </a:lnTo>
                                    <a:lnTo>
                                      <a:pt x="214" y="203"/>
                                    </a:lnTo>
                                    <a:close/>
                                    <a:moveTo>
                                      <a:pt x="104" y="0"/>
                                    </a:moveTo>
                                    <a:lnTo>
                                      <a:pt x="63" y="19"/>
                                    </a:lnTo>
                                    <a:lnTo>
                                      <a:pt x="74" y="36"/>
                                    </a:lnTo>
                                    <a:lnTo>
                                      <a:pt x="85" y="54"/>
                                    </a:lnTo>
                                    <a:lnTo>
                                      <a:pt x="96" y="74"/>
                                    </a:lnTo>
                                    <a:lnTo>
                                      <a:pt x="106" y="95"/>
                                    </a:lnTo>
                                    <a:lnTo>
                                      <a:pt x="150" y="74"/>
                                    </a:lnTo>
                                    <a:lnTo>
                                      <a:pt x="138" y="54"/>
                                    </a:lnTo>
                                    <a:lnTo>
                                      <a:pt x="126" y="35"/>
                                    </a:lnTo>
                                    <a:lnTo>
                                      <a:pt x="115" y="17"/>
                                    </a:lnTo>
                                    <a:lnTo>
                                      <a:pt x="104" y="0"/>
                                    </a:lnTo>
                                    <a:close/>
                                    <a:moveTo>
                                      <a:pt x="867" y="159"/>
                                    </a:moveTo>
                                    <a:lnTo>
                                      <a:pt x="817" y="159"/>
                                    </a:lnTo>
                                    <a:lnTo>
                                      <a:pt x="814" y="212"/>
                                    </a:lnTo>
                                    <a:lnTo>
                                      <a:pt x="809" y="256"/>
                                    </a:lnTo>
                                    <a:lnTo>
                                      <a:pt x="803" y="291"/>
                                    </a:lnTo>
                                    <a:lnTo>
                                      <a:pt x="796" y="317"/>
                                    </a:lnTo>
                                    <a:lnTo>
                                      <a:pt x="773" y="371"/>
                                    </a:lnTo>
                                    <a:lnTo>
                                      <a:pt x="738" y="419"/>
                                    </a:lnTo>
                                    <a:lnTo>
                                      <a:pt x="692" y="461"/>
                                    </a:lnTo>
                                    <a:lnTo>
                                      <a:pt x="635" y="499"/>
                                    </a:lnTo>
                                    <a:lnTo>
                                      <a:pt x="645" y="508"/>
                                    </a:lnTo>
                                    <a:lnTo>
                                      <a:pt x="655" y="518"/>
                                    </a:lnTo>
                                    <a:lnTo>
                                      <a:pt x="664" y="526"/>
                                    </a:lnTo>
                                    <a:lnTo>
                                      <a:pt x="672" y="535"/>
                                    </a:lnTo>
                                    <a:lnTo>
                                      <a:pt x="733" y="493"/>
                                    </a:lnTo>
                                    <a:lnTo>
                                      <a:pt x="782" y="445"/>
                                    </a:lnTo>
                                    <a:lnTo>
                                      <a:pt x="820" y="391"/>
                                    </a:lnTo>
                                    <a:lnTo>
                                      <a:pt x="845" y="331"/>
                                    </a:lnTo>
                                    <a:lnTo>
                                      <a:pt x="853" y="299"/>
                                    </a:lnTo>
                                    <a:lnTo>
                                      <a:pt x="859" y="260"/>
                                    </a:lnTo>
                                    <a:lnTo>
                                      <a:pt x="864" y="213"/>
                                    </a:lnTo>
                                    <a:lnTo>
                                      <a:pt x="867" y="159"/>
                                    </a:lnTo>
                                    <a:close/>
                                    <a:moveTo>
                                      <a:pt x="1052" y="117"/>
                                    </a:moveTo>
                                    <a:lnTo>
                                      <a:pt x="652" y="117"/>
                                    </a:lnTo>
                                    <a:lnTo>
                                      <a:pt x="652" y="159"/>
                                    </a:lnTo>
                                    <a:lnTo>
                                      <a:pt x="1004" y="159"/>
                                    </a:lnTo>
                                    <a:lnTo>
                                      <a:pt x="1004" y="452"/>
                                    </a:lnTo>
                                    <a:lnTo>
                                      <a:pt x="1007" y="483"/>
                                    </a:lnTo>
                                    <a:lnTo>
                                      <a:pt x="1021" y="505"/>
                                    </a:lnTo>
                                    <a:lnTo>
                                      <a:pt x="1045" y="519"/>
                                    </a:lnTo>
                                    <a:lnTo>
                                      <a:pt x="1078" y="523"/>
                                    </a:lnTo>
                                    <a:lnTo>
                                      <a:pt x="1119" y="523"/>
                                    </a:lnTo>
                                    <a:lnTo>
                                      <a:pt x="1151" y="519"/>
                                    </a:lnTo>
                                    <a:lnTo>
                                      <a:pt x="1176" y="508"/>
                                    </a:lnTo>
                                    <a:lnTo>
                                      <a:pt x="1192" y="489"/>
                                    </a:lnTo>
                                    <a:lnTo>
                                      <a:pt x="1195" y="481"/>
                                    </a:lnTo>
                                    <a:lnTo>
                                      <a:pt x="1086" y="481"/>
                                    </a:lnTo>
                                    <a:lnTo>
                                      <a:pt x="1070" y="479"/>
                                    </a:lnTo>
                                    <a:lnTo>
                                      <a:pt x="1060" y="473"/>
                                    </a:lnTo>
                                    <a:lnTo>
                                      <a:pt x="1054" y="462"/>
                                    </a:lnTo>
                                    <a:lnTo>
                                      <a:pt x="1052" y="447"/>
                                    </a:lnTo>
                                    <a:lnTo>
                                      <a:pt x="1052" y="117"/>
                                    </a:lnTo>
                                    <a:close/>
                                    <a:moveTo>
                                      <a:pt x="1164" y="358"/>
                                    </a:moveTo>
                                    <a:lnTo>
                                      <a:pt x="1162" y="384"/>
                                    </a:lnTo>
                                    <a:lnTo>
                                      <a:pt x="1160" y="407"/>
                                    </a:lnTo>
                                    <a:lnTo>
                                      <a:pt x="1158" y="429"/>
                                    </a:lnTo>
                                    <a:lnTo>
                                      <a:pt x="1155" y="449"/>
                                    </a:lnTo>
                                    <a:lnTo>
                                      <a:pt x="1150" y="463"/>
                                    </a:lnTo>
                                    <a:lnTo>
                                      <a:pt x="1142" y="473"/>
                                    </a:lnTo>
                                    <a:lnTo>
                                      <a:pt x="1130" y="479"/>
                                    </a:lnTo>
                                    <a:lnTo>
                                      <a:pt x="1114" y="481"/>
                                    </a:lnTo>
                                    <a:lnTo>
                                      <a:pt x="1195" y="481"/>
                                    </a:lnTo>
                                    <a:lnTo>
                                      <a:pt x="1201" y="463"/>
                                    </a:lnTo>
                                    <a:lnTo>
                                      <a:pt x="1205" y="442"/>
                                    </a:lnTo>
                                    <a:lnTo>
                                      <a:pt x="1208" y="421"/>
                                    </a:lnTo>
                                    <a:lnTo>
                                      <a:pt x="1211" y="398"/>
                                    </a:lnTo>
                                    <a:lnTo>
                                      <a:pt x="1213" y="375"/>
                                    </a:lnTo>
                                    <a:lnTo>
                                      <a:pt x="1200" y="371"/>
                                    </a:lnTo>
                                    <a:lnTo>
                                      <a:pt x="1188" y="367"/>
                                    </a:lnTo>
                                    <a:lnTo>
                                      <a:pt x="1176" y="363"/>
                                    </a:lnTo>
                                    <a:lnTo>
                                      <a:pt x="1164" y="358"/>
                                    </a:lnTo>
                                    <a:close/>
                                    <a:moveTo>
                                      <a:pt x="871" y="5"/>
                                    </a:moveTo>
                                    <a:lnTo>
                                      <a:pt x="821" y="5"/>
                                    </a:lnTo>
                                    <a:lnTo>
                                      <a:pt x="821" y="35"/>
                                    </a:lnTo>
                                    <a:lnTo>
                                      <a:pt x="820" y="64"/>
                                    </a:lnTo>
                                    <a:lnTo>
                                      <a:pt x="820" y="91"/>
                                    </a:lnTo>
                                    <a:lnTo>
                                      <a:pt x="819" y="117"/>
                                    </a:lnTo>
                                    <a:lnTo>
                                      <a:pt x="869" y="117"/>
                                    </a:lnTo>
                                    <a:lnTo>
                                      <a:pt x="870" y="91"/>
                                    </a:lnTo>
                                    <a:lnTo>
                                      <a:pt x="870" y="64"/>
                                    </a:lnTo>
                                    <a:lnTo>
                                      <a:pt x="871" y="35"/>
                                    </a:lnTo>
                                    <a:lnTo>
                                      <a:pt x="871" y="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56" name="组合 1415"/>
                          <wpg:cNvGrpSpPr/>
                          <wpg:grpSpPr>
                            <a:xfrm rot="0">
                              <a:off x="10190" y="14973"/>
                              <a:ext cx="243" cy="111"/>
                              <a:chOff x="0" y="0"/>
                              <a:chExt cx="1178" cy="538"/>
                            </a:xfrm>
                          </wpg:grpSpPr>
                          <wps:wsp>
                            <wps:cNvPr id="1414" name="任意多边形 1414"/>
                            <wps:cNvSpPr/>
                            <wps:spPr>
                              <a:xfrm>
                                <a:off x="0" y="0"/>
                                <a:ext cx="1178" cy="538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78" h="538">
                                    <a:moveTo>
                                      <a:pt x="370" y="92"/>
                                    </a:moveTo>
                                    <a:lnTo>
                                      <a:pt x="321" y="92"/>
                                    </a:lnTo>
                                    <a:lnTo>
                                      <a:pt x="320" y="138"/>
                                    </a:lnTo>
                                    <a:lnTo>
                                      <a:pt x="318" y="181"/>
                                    </a:lnTo>
                                    <a:lnTo>
                                      <a:pt x="315" y="222"/>
                                    </a:lnTo>
                                    <a:lnTo>
                                      <a:pt x="312" y="259"/>
                                    </a:lnTo>
                                    <a:lnTo>
                                      <a:pt x="299" y="329"/>
                                    </a:lnTo>
                                    <a:lnTo>
                                      <a:pt x="270" y="393"/>
                                    </a:lnTo>
                                    <a:lnTo>
                                      <a:pt x="226" y="451"/>
                                    </a:lnTo>
                                    <a:lnTo>
                                      <a:pt x="166" y="503"/>
                                    </a:lnTo>
                                    <a:lnTo>
                                      <a:pt x="177" y="512"/>
                                    </a:lnTo>
                                    <a:lnTo>
                                      <a:pt x="187" y="521"/>
                                    </a:lnTo>
                                    <a:lnTo>
                                      <a:pt x="196" y="529"/>
                                    </a:lnTo>
                                    <a:lnTo>
                                      <a:pt x="204" y="538"/>
                                    </a:lnTo>
                                    <a:lnTo>
                                      <a:pt x="268" y="480"/>
                                    </a:lnTo>
                                    <a:lnTo>
                                      <a:pt x="315" y="415"/>
                                    </a:lnTo>
                                    <a:lnTo>
                                      <a:pt x="347" y="343"/>
                                    </a:lnTo>
                                    <a:lnTo>
                                      <a:pt x="361" y="263"/>
                                    </a:lnTo>
                                    <a:lnTo>
                                      <a:pt x="364" y="227"/>
                                    </a:lnTo>
                                    <a:lnTo>
                                      <a:pt x="366" y="187"/>
                                    </a:lnTo>
                                    <a:lnTo>
                                      <a:pt x="368" y="142"/>
                                    </a:lnTo>
                                    <a:lnTo>
                                      <a:pt x="370" y="92"/>
                                    </a:lnTo>
                                    <a:close/>
                                    <a:moveTo>
                                      <a:pt x="200" y="292"/>
                                    </a:moveTo>
                                    <a:lnTo>
                                      <a:pt x="88" y="292"/>
                                    </a:lnTo>
                                    <a:lnTo>
                                      <a:pt x="88" y="535"/>
                                    </a:lnTo>
                                    <a:lnTo>
                                      <a:pt x="132" y="535"/>
                                    </a:lnTo>
                                    <a:lnTo>
                                      <a:pt x="132" y="306"/>
                                    </a:lnTo>
                                    <a:lnTo>
                                      <a:pt x="202" y="306"/>
                                    </a:lnTo>
                                    <a:lnTo>
                                      <a:pt x="193" y="300"/>
                                    </a:lnTo>
                                    <a:lnTo>
                                      <a:pt x="200" y="292"/>
                                    </a:lnTo>
                                    <a:close/>
                                    <a:moveTo>
                                      <a:pt x="350" y="471"/>
                                    </a:moveTo>
                                    <a:lnTo>
                                      <a:pt x="353" y="483"/>
                                    </a:lnTo>
                                    <a:lnTo>
                                      <a:pt x="355" y="495"/>
                                    </a:lnTo>
                                    <a:lnTo>
                                      <a:pt x="357" y="508"/>
                                    </a:lnTo>
                                    <a:lnTo>
                                      <a:pt x="360" y="520"/>
                                    </a:lnTo>
                                    <a:lnTo>
                                      <a:pt x="409" y="521"/>
                                    </a:lnTo>
                                    <a:lnTo>
                                      <a:pt x="445" y="522"/>
                                    </a:lnTo>
                                    <a:lnTo>
                                      <a:pt x="485" y="516"/>
                                    </a:lnTo>
                                    <a:lnTo>
                                      <a:pt x="514" y="497"/>
                                    </a:lnTo>
                                    <a:lnTo>
                                      <a:pt x="526" y="476"/>
                                    </a:lnTo>
                                    <a:lnTo>
                                      <a:pt x="440" y="476"/>
                                    </a:lnTo>
                                    <a:lnTo>
                                      <a:pt x="422" y="476"/>
                                    </a:lnTo>
                                    <a:lnTo>
                                      <a:pt x="401" y="475"/>
                                    </a:lnTo>
                                    <a:lnTo>
                                      <a:pt x="377" y="474"/>
                                    </a:lnTo>
                                    <a:lnTo>
                                      <a:pt x="350" y="471"/>
                                    </a:lnTo>
                                    <a:close/>
                                    <a:moveTo>
                                      <a:pt x="552" y="50"/>
                                    </a:moveTo>
                                    <a:lnTo>
                                      <a:pt x="228" y="50"/>
                                    </a:lnTo>
                                    <a:lnTo>
                                      <a:pt x="228" y="92"/>
                                    </a:lnTo>
                                    <a:lnTo>
                                      <a:pt x="502" y="92"/>
                                    </a:lnTo>
                                    <a:lnTo>
                                      <a:pt x="499" y="203"/>
                                    </a:lnTo>
                                    <a:lnTo>
                                      <a:pt x="496" y="294"/>
                                    </a:lnTo>
                                    <a:lnTo>
                                      <a:pt x="493" y="366"/>
                                    </a:lnTo>
                                    <a:lnTo>
                                      <a:pt x="490" y="419"/>
                                    </a:lnTo>
                                    <a:lnTo>
                                      <a:pt x="486" y="444"/>
                                    </a:lnTo>
                                    <a:lnTo>
                                      <a:pt x="476" y="463"/>
                                    </a:lnTo>
                                    <a:lnTo>
                                      <a:pt x="461" y="473"/>
                                    </a:lnTo>
                                    <a:lnTo>
                                      <a:pt x="440" y="476"/>
                                    </a:lnTo>
                                    <a:lnTo>
                                      <a:pt x="526" y="476"/>
                                    </a:lnTo>
                                    <a:lnTo>
                                      <a:pt x="532" y="466"/>
                                    </a:lnTo>
                                    <a:lnTo>
                                      <a:pt x="538" y="421"/>
                                    </a:lnTo>
                                    <a:lnTo>
                                      <a:pt x="540" y="379"/>
                                    </a:lnTo>
                                    <a:lnTo>
                                      <a:pt x="543" y="320"/>
                                    </a:lnTo>
                                    <a:lnTo>
                                      <a:pt x="546" y="238"/>
                                    </a:lnTo>
                                    <a:lnTo>
                                      <a:pt x="549" y="138"/>
                                    </a:lnTo>
                                    <a:lnTo>
                                      <a:pt x="552" y="50"/>
                                    </a:lnTo>
                                    <a:close/>
                                    <a:moveTo>
                                      <a:pt x="202" y="306"/>
                                    </a:moveTo>
                                    <a:lnTo>
                                      <a:pt x="132" y="306"/>
                                    </a:lnTo>
                                    <a:lnTo>
                                      <a:pt x="177" y="339"/>
                                    </a:lnTo>
                                    <a:lnTo>
                                      <a:pt x="222" y="374"/>
                                    </a:lnTo>
                                    <a:lnTo>
                                      <a:pt x="252" y="340"/>
                                    </a:lnTo>
                                    <a:lnTo>
                                      <a:pt x="208" y="310"/>
                                    </a:lnTo>
                                    <a:lnTo>
                                      <a:pt x="202" y="306"/>
                                    </a:lnTo>
                                    <a:close/>
                                    <a:moveTo>
                                      <a:pt x="201" y="105"/>
                                    </a:moveTo>
                                    <a:lnTo>
                                      <a:pt x="8" y="105"/>
                                    </a:lnTo>
                                    <a:lnTo>
                                      <a:pt x="8" y="145"/>
                                    </a:lnTo>
                                    <a:lnTo>
                                      <a:pt x="149" y="145"/>
                                    </a:lnTo>
                                    <a:lnTo>
                                      <a:pt x="115" y="194"/>
                                    </a:lnTo>
                                    <a:lnTo>
                                      <a:pt x="79" y="238"/>
                                    </a:lnTo>
                                    <a:lnTo>
                                      <a:pt x="41" y="277"/>
                                    </a:lnTo>
                                    <a:lnTo>
                                      <a:pt x="0" y="310"/>
                                    </a:lnTo>
                                    <a:lnTo>
                                      <a:pt x="4" y="323"/>
                                    </a:lnTo>
                                    <a:lnTo>
                                      <a:pt x="9" y="335"/>
                                    </a:lnTo>
                                    <a:lnTo>
                                      <a:pt x="12" y="346"/>
                                    </a:lnTo>
                                    <a:lnTo>
                                      <a:pt x="16" y="357"/>
                                    </a:lnTo>
                                    <a:lnTo>
                                      <a:pt x="34" y="342"/>
                                    </a:lnTo>
                                    <a:lnTo>
                                      <a:pt x="53" y="326"/>
                                    </a:lnTo>
                                    <a:lnTo>
                                      <a:pt x="70" y="309"/>
                                    </a:lnTo>
                                    <a:lnTo>
                                      <a:pt x="88" y="292"/>
                                    </a:lnTo>
                                    <a:lnTo>
                                      <a:pt x="200" y="292"/>
                                    </a:lnTo>
                                    <a:lnTo>
                                      <a:pt x="210" y="280"/>
                                    </a:lnTo>
                                    <a:lnTo>
                                      <a:pt x="212" y="278"/>
                                    </a:lnTo>
                                    <a:lnTo>
                                      <a:pt x="160" y="278"/>
                                    </a:lnTo>
                                    <a:lnTo>
                                      <a:pt x="141" y="265"/>
                                    </a:lnTo>
                                    <a:lnTo>
                                      <a:pt x="132" y="259"/>
                                    </a:lnTo>
                                    <a:lnTo>
                                      <a:pt x="132" y="242"/>
                                    </a:lnTo>
                                    <a:lnTo>
                                      <a:pt x="150" y="219"/>
                                    </a:lnTo>
                                    <a:lnTo>
                                      <a:pt x="167" y="196"/>
                                    </a:lnTo>
                                    <a:lnTo>
                                      <a:pt x="184" y="171"/>
                                    </a:lnTo>
                                    <a:lnTo>
                                      <a:pt x="201" y="146"/>
                                    </a:lnTo>
                                    <a:lnTo>
                                      <a:pt x="201" y="105"/>
                                    </a:lnTo>
                                    <a:close/>
                                    <a:moveTo>
                                      <a:pt x="214" y="203"/>
                                    </a:moveTo>
                                    <a:lnTo>
                                      <a:pt x="201" y="222"/>
                                    </a:lnTo>
                                    <a:lnTo>
                                      <a:pt x="188" y="241"/>
                                    </a:lnTo>
                                    <a:lnTo>
                                      <a:pt x="174" y="259"/>
                                    </a:lnTo>
                                    <a:lnTo>
                                      <a:pt x="160" y="278"/>
                                    </a:lnTo>
                                    <a:lnTo>
                                      <a:pt x="212" y="278"/>
                                    </a:lnTo>
                                    <a:lnTo>
                                      <a:pt x="225" y="261"/>
                                    </a:lnTo>
                                    <a:lnTo>
                                      <a:pt x="239" y="243"/>
                                    </a:lnTo>
                                    <a:lnTo>
                                      <a:pt x="253" y="226"/>
                                    </a:lnTo>
                                    <a:lnTo>
                                      <a:pt x="214" y="203"/>
                                    </a:lnTo>
                                    <a:close/>
                                    <a:moveTo>
                                      <a:pt x="104" y="0"/>
                                    </a:moveTo>
                                    <a:lnTo>
                                      <a:pt x="63" y="19"/>
                                    </a:lnTo>
                                    <a:lnTo>
                                      <a:pt x="74" y="36"/>
                                    </a:lnTo>
                                    <a:lnTo>
                                      <a:pt x="85" y="54"/>
                                    </a:lnTo>
                                    <a:lnTo>
                                      <a:pt x="96" y="74"/>
                                    </a:lnTo>
                                    <a:lnTo>
                                      <a:pt x="106" y="95"/>
                                    </a:lnTo>
                                    <a:lnTo>
                                      <a:pt x="150" y="74"/>
                                    </a:lnTo>
                                    <a:lnTo>
                                      <a:pt x="138" y="54"/>
                                    </a:lnTo>
                                    <a:lnTo>
                                      <a:pt x="126" y="35"/>
                                    </a:lnTo>
                                    <a:lnTo>
                                      <a:pt x="115" y="17"/>
                                    </a:lnTo>
                                    <a:lnTo>
                                      <a:pt x="104" y="0"/>
                                    </a:lnTo>
                                    <a:close/>
                                    <a:moveTo>
                                      <a:pt x="1178" y="231"/>
                                    </a:moveTo>
                                    <a:lnTo>
                                      <a:pt x="599" y="231"/>
                                    </a:lnTo>
                                    <a:lnTo>
                                      <a:pt x="599" y="278"/>
                                    </a:lnTo>
                                    <a:lnTo>
                                      <a:pt x="1178" y="278"/>
                                    </a:lnTo>
                                    <a:lnTo>
                                      <a:pt x="1178" y="23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1416" name="任意多边形 1416"/>
                          <wps:cNvSpPr/>
                          <wps:spPr>
                            <a:xfrm>
                              <a:off x="11196" y="13638"/>
                              <a:ext cx="111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39" h="702">
                                  <a:moveTo>
                                    <a:pt x="442" y="519"/>
                                  </a:moveTo>
                                  <a:lnTo>
                                    <a:pt x="350" y="519"/>
                                  </a:lnTo>
                                  <a:lnTo>
                                    <a:pt x="350" y="701"/>
                                  </a:lnTo>
                                  <a:lnTo>
                                    <a:pt x="442" y="701"/>
                                  </a:lnTo>
                                  <a:lnTo>
                                    <a:pt x="442" y="519"/>
                                  </a:lnTo>
                                  <a:close/>
                                  <a:moveTo>
                                    <a:pt x="442" y="0"/>
                                  </a:moveTo>
                                  <a:lnTo>
                                    <a:pt x="332" y="0"/>
                                  </a:lnTo>
                                  <a:lnTo>
                                    <a:pt x="0" y="462"/>
                                  </a:lnTo>
                                  <a:lnTo>
                                    <a:pt x="0" y="519"/>
                                  </a:lnTo>
                                  <a:lnTo>
                                    <a:pt x="538" y="519"/>
                                  </a:lnTo>
                                  <a:lnTo>
                                    <a:pt x="538" y="449"/>
                                  </a:lnTo>
                                  <a:lnTo>
                                    <a:pt x="98" y="449"/>
                                  </a:lnTo>
                                  <a:lnTo>
                                    <a:pt x="321" y="137"/>
                                  </a:lnTo>
                                  <a:lnTo>
                                    <a:pt x="331" y="120"/>
                                  </a:lnTo>
                                  <a:lnTo>
                                    <a:pt x="339" y="105"/>
                                  </a:lnTo>
                                  <a:lnTo>
                                    <a:pt x="346" y="93"/>
                                  </a:lnTo>
                                  <a:lnTo>
                                    <a:pt x="350" y="83"/>
                                  </a:lnTo>
                                  <a:lnTo>
                                    <a:pt x="442" y="83"/>
                                  </a:lnTo>
                                  <a:lnTo>
                                    <a:pt x="442" y="0"/>
                                  </a:lnTo>
                                  <a:close/>
                                  <a:moveTo>
                                    <a:pt x="442" y="83"/>
                                  </a:moveTo>
                                  <a:lnTo>
                                    <a:pt x="352" y="83"/>
                                  </a:lnTo>
                                  <a:lnTo>
                                    <a:pt x="351" y="103"/>
                                  </a:lnTo>
                                  <a:lnTo>
                                    <a:pt x="350" y="121"/>
                                  </a:lnTo>
                                  <a:lnTo>
                                    <a:pt x="350" y="137"/>
                                  </a:lnTo>
                                  <a:lnTo>
                                    <a:pt x="350" y="449"/>
                                  </a:lnTo>
                                  <a:lnTo>
                                    <a:pt x="442" y="449"/>
                                  </a:lnTo>
                                  <a:lnTo>
                                    <a:pt x="442" y="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17" name="任意多边形 1417"/>
                          <wps:cNvSpPr/>
                          <wps:spPr>
                            <a:xfrm>
                              <a:off x="11070" y="13808"/>
                              <a:ext cx="363" cy="1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757" h="539">
                                  <a:moveTo>
                                    <a:pt x="227" y="348"/>
                                  </a:moveTo>
                                  <a:lnTo>
                                    <a:pt x="181" y="348"/>
                                  </a:lnTo>
                                  <a:lnTo>
                                    <a:pt x="165" y="401"/>
                                  </a:lnTo>
                                  <a:lnTo>
                                    <a:pt x="129" y="444"/>
                                  </a:lnTo>
                                  <a:lnTo>
                                    <a:pt x="74" y="476"/>
                                  </a:lnTo>
                                  <a:lnTo>
                                    <a:pt x="0" y="498"/>
                                  </a:lnTo>
                                  <a:lnTo>
                                    <a:pt x="9" y="510"/>
                                  </a:lnTo>
                                  <a:lnTo>
                                    <a:pt x="17" y="520"/>
                                  </a:lnTo>
                                  <a:lnTo>
                                    <a:pt x="24" y="530"/>
                                  </a:lnTo>
                                  <a:lnTo>
                                    <a:pt x="29" y="538"/>
                                  </a:lnTo>
                                  <a:lnTo>
                                    <a:pt x="109" y="511"/>
                                  </a:lnTo>
                                  <a:lnTo>
                                    <a:pt x="168" y="470"/>
                                  </a:lnTo>
                                  <a:lnTo>
                                    <a:pt x="207" y="416"/>
                                  </a:lnTo>
                                  <a:lnTo>
                                    <a:pt x="227" y="348"/>
                                  </a:lnTo>
                                  <a:close/>
                                  <a:moveTo>
                                    <a:pt x="376" y="348"/>
                                  </a:moveTo>
                                  <a:lnTo>
                                    <a:pt x="330" y="348"/>
                                  </a:lnTo>
                                  <a:lnTo>
                                    <a:pt x="330" y="455"/>
                                  </a:lnTo>
                                  <a:lnTo>
                                    <a:pt x="335" y="486"/>
                                  </a:lnTo>
                                  <a:lnTo>
                                    <a:pt x="348" y="507"/>
                                  </a:lnTo>
                                  <a:lnTo>
                                    <a:pt x="371" y="520"/>
                                  </a:lnTo>
                                  <a:lnTo>
                                    <a:pt x="402" y="525"/>
                                  </a:lnTo>
                                  <a:lnTo>
                                    <a:pt x="489" y="525"/>
                                  </a:lnTo>
                                  <a:lnTo>
                                    <a:pt x="517" y="522"/>
                                  </a:lnTo>
                                  <a:lnTo>
                                    <a:pt x="539" y="512"/>
                                  </a:lnTo>
                                  <a:lnTo>
                                    <a:pt x="555" y="497"/>
                                  </a:lnTo>
                                  <a:lnTo>
                                    <a:pt x="560" y="485"/>
                                  </a:lnTo>
                                  <a:lnTo>
                                    <a:pt x="413" y="485"/>
                                  </a:lnTo>
                                  <a:lnTo>
                                    <a:pt x="397" y="483"/>
                                  </a:lnTo>
                                  <a:lnTo>
                                    <a:pt x="385" y="475"/>
                                  </a:lnTo>
                                  <a:lnTo>
                                    <a:pt x="378" y="463"/>
                                  </a:lnTo>
                                  <a:lnTo>
                                    <a:pt x="376" y="447"/>
                                  </a:lnTo>
                                  <a:lnTo>
                                    <a:pt x="376" y="348"/>
                                  </a:lnTo>
                                  <a:close/>
                                  <a:moveTo>
                                    <a:pt x="528" y="389"/>
                                  </a:moveTo>
                                  <a:lnTo>
                                    <a:pt x="527" y="409"/>
                                  </a:lnTo>
                                  <a:lnTo>
                                    <a:pt x="526" y="427"/>
                                  </a:lnTo>
                                  <a:lnTo>
                                    <a:pt x="524" y="442"/>
                                  </a:lnTo>
                                  <a:lnTo>
                                    <a:pt x="522" y="454"/>
                                  </a:lnTo>
                                  <a:lnTo>
                                    <a:pt x="517" y="468"/>
                                  </a:lnTo>
                                  <a:lnTo>
                                    <a:pt x="508" y="477"/>
                                  </a:lnTo>
                                  <a:lnTo>
                                    <a:pt x="496" y="483"/>
                                  </a:lnTo>
                                  <a:lnTo>
                                    <a:pt x="481" y="485"/>
                                  </a:lnTo>
                                  <a:lnTo>
                                    <a:pt x="560" y="485"/>
                                  </a:lnTo>
                                  <a:lnTo>
                                    <a:pt x="565" y="476"/>
                                  </a:lnTo>
                                  <a:lnTo>
                                    <a:pt x="568" y="463"/>
                                  </a:lnTo>
                                  <a:lnTo>
                                    <a:pt x="570" y="447"/>
                                  </a:lnTo>
                                  <a:lnTo>
                                    <a:pt x="573" y="428"/>
                                  </a:lnTo>
                                  <a:lnTo>
                                    <a:pt x="575" y="405"/>
                                  </a:lnTo>
                                  <a:lnTo>
                                    <a:pt x="564" y="402"/>
                                  </a:lnTo>
                                  <a:lnTo>
                                    <a:pt x="552" y="398"/>
                                  </a:lnTo>
                                  <a:lnTo>
                                    <a:pt x="540" y="394"/>
                                  </a:lnTo>
                                  <a:lnTo>
                                    <a:pt x="528" y="389"/>
                                  </a:lnTo>
                                  <a:close/>
                                  <a:moveTo>
                                    <a:pt x="562" y="310"/>
                                  </a:moveTo>
                                  <a:lnTo>
                                    <a:pt x="15" y="310"/>
                                  </a:lnTo>
                                  <a:lnTo>
                                    <a:pt x="15" y="348"/>
                                  </a:lnTo>
                                  <a:lnTo>
                                    <a:pt x="562" y="348"/>
                                  </a:lnTo>
                                  <a:lnTo>
                                    <a:pt x="562" y="310"/>
                                  </a:lnTo>
                                  <a:close/>
                                  <a:moveTo>
                                    <a:pt x="312" y="219"/>
                                  </a:moveTo>
                                  <a:lnTo>
                                    <a:pt x="267" y="219"/>
                                  </a:lnTo>
                                  <a:lnTo>
                                    <a:pt x="267" y="310"/>
                                  </a:lnTo>
                                  <a:lnTo>
                                    <a:pt x="312" y="310"/>
                                  </a:lnTo>
                                  <a:lnTo>
                                    <a:pt x="312" y="219"/>
                                  </a:lnTo>
                                  <a:close/>
                                  <a:moveTo>
                                    <a:pt x="124" y="130"/>
                                  </a:moveTo>
                                  <a:lnTo>
                                    <a:pt x="108" y="167"/>
                                  </a:lnTo>
                                  <a:lnTo>
                                    <a:pt x="88" y="205"/>
                                  </a:lnTo>
                                  <a:lnTo>
                                    <a:pt x="65" y="243"/>
                                  </a:lnTo>
                                  <a:lnTo>
                                    <a:pt x="38" y="281"/>
                                  </a:lnTo>
                                  <a:lnTo>
                                    <a:pt x="47" y="287"/>
                                  </a:lnTo>
                                  <a:lnTo>
                                    <a:pt x="57" y="293"/>
                                  </a:lnTo>
                                  <a:lnTo>
                                    <a:pt x="66" y="299"/>
                                  </a:lnTo>
                                  <a:lnTo>
                                    <a:pt x="74" y="304"/>
                                  </a:lnTo>
                                  <a:lnTo>
                                    <a:pt x="89" y="284"/>
                                  </a:lnTo>
                                  <a:lnTo>
                                    <a:pt x="103" y="263"/>
                                  </a:lnTo>
                                  <a:lnTo>
                                    <a:pt x="116" y="242"/>
                                  </a:lnTo>
                                  <a:lnTo>
                                    <a:pt x="129" y="219"/>
                                  </a:lnTo>
                                  <a:lnTo>
                                    <a:pt x="511" y="219"/>
                                  </a:lnTo>
                                  <a:lnTo>
                                    <a:pt x="511" y="181"/>
                                  </a:lnTo>
                                  <a:lnTo>
                                    <a:pt x="149" y="181"/>
                                  </a:lnTo>
                                  <a:lnTo>
                                    <a:pt x="154" y="171"/>
                                  </a:lnTo>
                                  <a:lnTo>
                                    <a:pt x="158" y="161"/>
                                  </a:lnTo>
                                  <a:lnTo>
                                    <a:pt x="163" y="151"/>
                                  </a:lnTo>
                                  <a:lnTo>
                                    <a:pt x="167" y="141"/>
                                  </a:lnTo>
                                  <a:lnTo>
                                    <a:pt x="124" y="130"/>
                                  </a:lnTo>
                                  <a:close/>
                                  <a:moveTo>
                                    <a:pt x="312" y="121"/>
                                  </a:moveTo>
                                  <a:lnTo>
                                    <a:pt x="267" y="121"/>
                                  </a:lnTo>
                                  <a:lnTo>
                                    <a:pt x="267" y="181"/>
                                  </a:lnTo>
                                  <a:lnTo>
                                    <a:pt x="312" y="181"/>
                                  </a:lnTo>
                                  <a:lnTo>
                                    <a:pt x="312" y="121"/>
                                  </a:lnTo>
                                  <a:close/>
                                  <a:moveTo>
                                    <a:pt x="553" y="59"/>
                                  </a:moveTo>
                                  <a:lnTo>
                                    <a:pt x="19" y="59"/>
                                  </a:lnTo>
                                  <a:lnTo>
                                    <a:pt x="19" y="155"/>
                                  </a:lnTo>
                                  <a:lnTo>
                                    <a:pt x="63" y="155"/>
                                  </a:lnTo>
                                  <a:lnTo>
                                    <a:pt x="63" y="96"/>
                                  </a:lnTo>
                                  <a:lnTo>
                                    <a:pt x="553" y="96"/>
                                  </a:lnTo>
                                  <a:lnTo>
                                    <a:pt x="553" y="59"/>
                                  </a:lnTo>
                                  <a:close/>
                                  <a:moveTo>
                                    <a:pt x="553" y="96"/>
                                  </a:moveTo>
                                  <a:lnTo>
                                    <a:pt x="509" y="96"/>
                                  </a:lnTo>
                                  <a:lnTo>
                                    <a:pt x="509" y="155"/>
                                  </a:lnTo>
                                  <a:lnTo>
                                    <a:pt x="553" y="155"/>
                                  </a:lnTo>
                                  <a:lnTo>
                                    <a:pt x="553" y="96"/>
                                  </a:lnTo>
                                  <a:close/>
                                  <a:moveTo>
                                    <a:pt x="281" y="0"/>
                                  </a:moveTo>
                                  <a:lnTo>
                                    <a:pt x="238" y="17"/>
                                  </a:lnTo>
                                  <a:lnTo>
                                    <a:pt x="245" y="28"/>
                                  </a:lnTo>
                                  <a:lnTo>
                                    <a:pt x="252" y="39"/>
                                  </a:lnTo>
                                  <a:lnTo>
                                    <a:pt x="258" y="49"/>
                                  </a:lnTo>
                                  <a:lnTo>
                                    <a:pt x="264" y="59"/>
                                  </a:lnTo>
                                  <a:lnTo>
                                    <a:pt x="315" y="59"/>
                                  </a:lnTo>
                                  <a:lnTo>
                                    <a:pt x="307" y="46"/>
                                  </a:lnTo>
                                  <a:lnTo>
                                    <a:pt x="299" y="31"/>
                                  </a:lnTo>
                                  <a:lnTo>
                                    <a:pt x="291" y="16"/>
                                  </a:lnTo>
                                  <a:lnTo>
                                    <a:pt x="281" y="0"/>
                                  </a:lnTo>
                                  <a:close/>
                                  <a:moveTo>
                                    <a:pt x="1178" y="489"/>
                                  </a:moveTo>
                                  <a:lnTo>
                                    <a:pt x="1117" y="489"/>
                                  </a:lnTo>
                                  <a:lnTo>
                                    <a:pt x="1133" y="513"/>
                                  </a:lnTo>
                                  <a:lnTo>
                                    <a:pt x="1141" y="525"/>
                                  </a:lnTo>
                                  <a:lnTo>
                                    <a:pt x="1149" y="538"/>
                                  </a:lnTo>
                                  <a:lnTo>
                                    <a:pt x="1172" y="525"/>
                                  </a:lnTo>
                                  <a:lnTo>
                                    <a:pt x="1195" y="513"/>
                                  </a:lnTo>
                                  <a:lnTo>
                                    <a:pt x="1178" y="489"/>
                                  </a:lnTo>
                                  <a:close/>
                                  <a:moveTo>
                                    <a:pt x="998" y="295"/>
                                  </a:moveTo>
                                  <a:lnTo>
                                    <a:pt x="940" y="295"/>
                                  </a:lnTo>
                                  <a:lnTo>
                                    <a:pt x="923" y="323"/>
                                  </a:lnTo>
                                  <a:lnTo>
                                    <a:pt x="905" y="350"/>
                                  </a:lnTo>
                                  <a:lnTo>
                                    <a:pt x="887" y="376"/>
                                  </a:lnTo>
                                  <a:lnTo>
                                    <a:pt x="868" y="402"/>
                                  </a:lnTo>
                                  <a:lnTo>
                                    <a:pt x="851" y="424"/>
                                  </a:lnTo>
                                  <a:lnTo>
                                    <a:pt x="833" y="442"/>
                                  </a:lnTo>
                                  <a:lnTo>
                                    <a:pt x="815" y="456"/>
                                  </a:lnTo>
                                  <a:lnTo>
                                    <a:pt x="797" y="466"/>
                                  </a:lnTo>
                                  <a:lnTo>
                                    <a:pt x="818" y="513"/>
                                  </a:lnTo>
                                  <a:lnTo>
                                    <a:pt x="1117" y="489"/>
                                  </a:lnTo>
                                  <a:lnTo>
                                    <a:pt x="1178" y="489"/>
                                  </a:lnTo>
                                  <a:lnTo>
                                    <a:pt x="1162" y="467"/>
                                  </a:lnTo>
                                  <a:lnTo>
                                    <a:pt x="871" y="467"/>
                                  </a:lnTo>
                                  <a:lnTo>
                                    <a:pt x="902" y="429"/>
                                  </a:lnTo>
                                  <a:lnTo>
                                    <a:pt x="934" y="388"/>
                                  </a:lnTo>
                                  <a:lnTo>
                                    <a:pt x="966" y="343"/>
                                  </a:lnTo>
                                  <a:lnTo>
                                    <a:pt x="998" y="295"/>
                                  </a:lnTo>
                                  <a:close/>
                                  <a:moveTo>
                                    <a:pt x="1074" y="349"/>
                                  </a:moveTo>
                                  <a:lnTo>
                                    <a:pt x="1036" y="372"/>
                                  </a:lnTo>
                                  <a:lnTo>
                                    <a:pt x="1050" y="391"/>
                                  </a:lnTo>
                                  <a:lnTo>
                                    <a:pt x="1064" y="410"/>
                                  </a:lnTo>
                                  <a:lnTo>
                                    <a:pt x="1078" y="431"/>
                                  </a:lnTo>
                                  <a:lnTo>
                                    <a:pt x="1093" y="452"/>
                                  </a:lnTo>
                                  <a:lnTo>
                                    <a:pt x="1037" y="457"/>
                                  </a:lnTo>
                                  <a:lnTo>
                                    <a:pt x="982" y="461"/>
                                  </a:lnTo>
                                  <a:lnTo>
                                    <a:pt x="927" y="464"/>
                                  </a:lnTo>
                                  <a:lnTo>
                                    <a:pt x="871" y="467"/>
                                  </a:lnTo>
                                  <a:lnTo>
                                    <a:pt x="1162" y="467"/>
                                  </a:lnTo>
                                  <a:lnTo>
                                    <a:pt x="1132" y="426"/>
                                  </a:lnTo>
                                  <a:lnTo>
                                    <a:pt x="1103" y="386"/>
                                  </a:lnTo>
                                  <a:lnTo>
                                    <a:pt x="1074" y="349"/>
                                  </a:lnTo>
                                  <a:close/>
                                  <a:moveTo>
                                    <a:pt x="1205" y="256"/>
                                  </a:moveTo>
                                  <a:lnTo>
                                    <a:pt x="787" y="256"/>
                                  </a:lnTo>
                                  <a:lnTo>
                                    <a:pt x="787" y="295"/>
                                  </a:lnTo>
                                  <a:lnTo>
                                    <a:pt x="1205" y="295"/>
                                  </a:lnTo>
                                  <a:lnTo>
                                    <a:pt x="1205" y="256"/>
                                  </a:lnTo>
                                  <a:close/>
                                  <a:moveTo>
                                    <a:pt x="1016" y="140"/>
                                  </a:moveTo>
                                  <a:lnTo>
                                    <a:pt x="969" y="140"/>
                                  </a:lnTo>
                                  <a:lnTo>
                                    <a:pt x="969" y="256"/>
                                  </a:lnTo>
                                  <a:lnTo>
                                    <a:pt x="1016" y="256"/>
                                  </a:lnTo>
                                  <a:lnTo>
                                    <a:pt x="1016" y="140"/>
                                  </a:lnTo>
                                  <a:close/>
                                  <a:moveTo>
                                    <a:pt x="1177" y="101"/>
                                  </a:moveTo>
                                  <a:lnTo>
                                    <a:pt x="815" y="101"/>
                                  </a:lnTo>
                                  <a:lnTo>
                                    <a:pt x="815" y="140"/>
                                  </a:lnTo>
                                  <a:lnTo>
                                    <a:pt x="1177" y="140"/>
                                  </a:lnTo>
                                  <a:lnTo>
                                    <a:pt x="1177" y="101"/>
                                  </a:lnTo>
                                  <a:close/>
                                  <a:moveTo>
                                    <a:pt x="1016" y="2"/>
                                  </a:moveTo>
                                  <a:lnTo>
                                    <a:pt x="969" y="2"/>
                                  </a:lnTo>
                                  <a:lnTo>
                                    <a:pt x="969" y="101"/>
                                  </a:lnTo>
                                  <a:lnTo>
                                    <a:pt x="1016" y="101"/>
                                  </a:lnTo>
                                  <a:lnTo>
                                    <a:pt x="1016" y="2"/>
                                  </a:lnTo>
                                  <a:close/>
                                  <a:moveTo>
                                    <a:pt x="713" y="306"/>
                                  </a:moveTo>
                                  <a:lnTo>
                                    <a:pt x="695" y="362"/>
                                  </a:lnTo>
                                  <a:lnTo>
                                    <a:pt x="676" y="416"/>
                                  </a:lnTo>
                                  <a:lnTo>
                                    <a:pt x="656" y="468"/>
                                  </a:lnTo>
                                  <a:lnTo>
                                    <a:pt x="637" y="517"/>
                                  </a:lnTo>
                                  <a:lnTo>
                                    <a:pt x="687" y="533"/>
                                  </a:lnTo>
                                  <a:lnTo>
                                    <a:pt x="703" y="485"/>
                                  </a:lnTo>
                                  <a:lnTo>
                                    <a:pt x="721" y="434"/>
                                  </a:lnTo>
                                  <a:lnTo>
                                    <a:pt x="739" y="380"/>
                                  </a:lnTo>
                                  <a:lnTo>
                                    <a:pt x="759" y="324"/>
                                  </a:lnTo>
                                  <a:lnTo>
                                    <a:pt x="736" y="314"/>
                                  </a:lnTo>
                                  <a:lnTo>
                                    <a:pt x="713" y="306"/>
                                  </a:lnTo>
                                  <a:close/>
                                  <a:moveTo>
                                    <a:pt x="656" y="150"/>
                                  </a:moveTo>
                                  <a:lnTo>
                                    <a:pt x="627" y="181"/>
                                  </a:lnTo>
                                  <a:lnTo>
                                    <a:pt x="645" y="195"/>
                                  </a:lnTo>
                                  <a:lnTo>
                                    <a:pt x="668" y="212"/>
                                  </a:lnTo>
                                  <a:lnTo>
                                    <a:pt x="694" y="233"/>
                                  </a:lnTo>
                                  <a:lnTo>
                                    <a:pt x="725" y="259"/>
                                  </a:lnTo>
                                  <a:lnTo>
                                    <a:pt x="740" y="244"/>
                                  </a:lnTo>
                                  <a:lnTo>
                                    <a:pt x="759" y="223"/>
                                  </a:lnTo>
                                  <a:lnTo>
                                    <a:pt x="730" y="202"/>
                                  </a:lnTo>
                                  <a:lnTo>
                                    <a:pt x="704" y="182"/>
                                  </a:lnTo>
                                  <a:lnTo>
                                    <a:pt x="679" y="165"/>
                                  </a:lnTo>
                                  <a:lnTo>
                                    <a:pt x="656" y="150"/>
                                  </a:lnTo>
                                  <a:close/>
                                  <a:moveTo>
                                    <a:pt x="679" y="9"/>
                                  </a:moveTo>
                                  <a:lnTo>
                                    <a:pt x="650" y="39"/>
                                  </a:lnTo>
                                  <a:lnTo>
                                    <a:pt x="671" y="57"/>
                                  </a:lnTo>
                                  <a:lnTo>
                                    <a:pt x="694" y="76"/>
                                  </a:lnTo>
                                  <a:lnTo>
                                    <a:pt x="719" y="98"/>
                                  </a:lnTo>
                                  <a:lnTo>
                                    <a:pt x="745" y="122"/>
                                  </a:lnTo>
                                  <a:lnTo>
                                    <a:pt x="753" y="114"/>
                                  </a:lnTo>
                                  <a:lnTo>
                                    <a:pt x="761" y="106"/>
                                  </a:lnTo>
                                  <a:lnTo>
                                    <a:pt x="779" y="88"/>
                                  </a:lnTo>
                                  <a:lnTo>
                                    <a:pt x="753" y="66"/>
                                  </a:lnTo>
                                  <a:lnTo>
                                    <a:pt x="727" y="46"/>
                                  </a:lnTo>
                                  <a:lnTo>
                                    <a:pt x="703" y="27"/>
                                  </a:lnTo>
                                  <a:lnTo>
                                    <a:pt x="679" y="9"/>
                                  </a:lnTo>
                                  <a:close/>
                                  <a:moveTo>
                                    <a:pt x="1756" y="38"/>
                                  </a:moveTo>
                                  <a:lnTo>
                                    <a:pt x="1341" y="38"/>
                                  </a:lnTo>
                                  <a:lnTo>
                                    <a:pt x="1341" y="531"/>
                                  </a:lnTo>
                                  <a:lnTo>
                                    <a:pt x="1391" y="531"/>
                                  </a:lnTo>
                                  <a:lnTo>
                                    <a:pt x="1391" y="493"/>
                                  </a:lnTo>
                                  <a:lnTo>
                                    <a:pt x="1756" y="493"/>
                                  </a:lnTo>
                                  <a:lnTo>
                                    <a:pt x="1756" y="453"/>
                                  </a:lnTo>
                                  <a:lnTo>
                                    <a:pt x="1391" y="453"/>
                                  </a:lnTo>
                                  <a:lnTo>
                                    <a:pt x="1391" y="282"/>
                                  </a:lnTo>
                                  <a:lnTo>
                                    <a:pt x="1756" y="282"/>
                                  </a:lnTo>
                                  <a:lnTo>
                                    <a:pt x="1756" y="241"/>
                                  </a:lnTo>
                                  <a:lnTo>
                                    <a:pt x="1391" y="241"/>
                                  </a:lnTo>
                                  <a:lnTo>
                                    <a:pt x="1391" y="78"/>
                                  </a:lnTo>
                                  <a:lnTo>
                                    <a:pt x="1756" y="78"/>
                                  </a:lnTo>
                                  <a:lnTo>
                                    <a:pt x="1756" y="38"/>
                                  </a:lnTo>
                                  <a:close/>
                                  <a:moveTo>
                                    <a:pt x="1756" y="493"/>
                                  </a:moveTo>
                                  <a:lnTo>
                                    <a:pt x="1707" y="493"/>
                                  </a:lnTo>
                                  <a:lnTo>
                                    <a:pt x="1707" y="531"/>
                                  </a:lnTo>
                                  <a:lnTo>
                                    <a:pt x="1756" y="531"/>
                                  </a:lnTo>
                                  <a:lnTo>
                                    <a:pt x="1756" y="493"/>
                                  </a:lnTo>
                                  <a:close/>
                                  <a:moveTo>
                                    <a:pt x="1756" y="282"/>
                                  </a:moveTo>
                                  <a:lnTo>
                                    <a:pt x="1707" y="282"/>
                                  </a:lnTo>
                                  <a:lnTo>
                                    <a:pt x="1707" y="453"/>
                                  </a:lnTo>
                                  <a:lnTo>
                                    <a:pt x="1756" y="453"/>
                                  </a:lnTo>
                                  <a:lnTo>
                                    <a:pt x="1756" y="282"/>
                                  </a:lnTo>
                                  <a:close/>
                                  <a:moveTo>
                                    <a:pt x="1756" y="78"/>
                                  </a:moveTo>
                                  <a:lnTo>
                                    <a:pt x="1707" y="78"/>
                                  </a:lnTo>
                                  <a:lnTo>
                                    <a:pt x="1707" y="241"/>
                                  </a:lnTo>
                                  <a:lnTo>
                                    <a:pt x="1756" y="241"/>
                                  </a:lnTo>
                                  <a:lnTo>
                                    <a:pt x="1756" y="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18" name="任意多边形 1418"/>
                          <wps:cNvSpPr/>
                          <wps:spPr>
                            <a:xfrm>
                              <a:off x="8368" y="14023"/>
                              <a:ext cx="88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27" h="714">
                                  <a:moveTo>
                                    <a:pt x="393" y="0"/>
                                  </a:moveTo>
                                  <a:lnTo>
                                    <a:pt x="23" y="0"/>
                                  </a:lnTo>
                                  <a:lnTo>
                                    <a:pt x="23" y="357"/>
                                  </a:lnTo>
                                  <a:lnTo>
                                    <a:pt x="58" y="354"/>
                                  </a:lnTo>
                                  <a:lnTo>
                                    <a:pt x="90" y="352"/>
                                  </a:lnTo>
                                  <a:lnTo>
                                    <a:pt x="118" y="351"/>
                                  </a:lnTo>
                                  <a:lnTo>
                                    <a:pt x="142" y="350"/>
                                  </a:lnTo>
                                  <a:lnTo>
                                    <a:pt x="185" y="353"/>
                                  </a:lnTo>
                                  <a:lnTo>
                                    <a:pt x="255" y="371"/>
                                  </a:lnTo>
                                  <a:lnTo>
                                    <a:pt x="303" y="408"/>
                                  </a:lnTo>
                                  <a:lnTo>
                                    <a:pt x="330" y="492"/>
                                  </a:lnTo>
                                  <a:lnTo>
                                    <a:pt x="327" y="524"/>
                                  </a:lnTo>
                                  <a:lnTo>
                                    <a:pt x="283" y="600"/>
                                  </a:lnTo>
                                  <a:lnTo>
                                    <a:pt x="227" y="630"/>
                                  </a:lnTo>
                                  <a:lnTo>
                                    <a:pt x="157" y="640"/>
                                  </a:lnTo>
                                  <a:lnTo>
                                    <a:pt x="117" y="637"/>
                                  </a:lnTo>
                                  <a:lnTo>
                                    <a:pt x="77" y="629"/>
                                  </a:lnTo>
                                  <a:lnTo>
                                    <a:pt x="38" y="614"/>
                                  </a:lnTo>
                                  <a:lnTo>
                                    <a:pt x="0" y="594"/>
                                  </a:lnTo>
                                  <a:lnTo>
                                    <a:pt x="0" y="685"/>
                                  </a:lnTo>
                                  <a:lnTo>
                                    <a:pt x="30" y="697"/>
                                  </a:lnTo>
                                  <a:lnTo>
                                    <a:pt x="66" y="706"/>
                                  </a:lnTo>
                                  <a:lnTo>
                                    <a:pt x="109" y="712"/>
                                  </a:lnTo>
                                  <a:lnTo>
                                    <a:pt x="158" y="714"/>
                                  </a:lnTo>
                                  <a:lnTo>
                                    <a:pt x="218" y="710"/>
                                  </a:lnTo>
                                  <a:lnTo>
                                    <a:pt x="316" y="678"/>
                                  </a:lnTo>
                                  <a:lnTo>
                                    <a:pt x="386" y="617"/>
                                  </a:lnTo>
                                  <a:lnTo>
                                    <a:pt x="422" y="534"/>
                                  </a:lnTo>
                                  <a:lnTo>
                                    <a:pt x="427" y="486"/>
                                  </a:lnTo>
                                  <a:lnTo>
                                    <a:pt x="422" y="439"/>
                                  </a:lnTo>
                                  <a:lnTo>
                                    <a:pt x="389" y="361"/>
                                  </a:lnTo>
                                  <a:lnTo>
                                    <a:pt x="324" y="306"/>
                                  </a:lnTo>
                                  <a:lnTo>
                                    <a:pt x="231" y="278"/>
                                  </a:lnTo>
                                  <a:lnTo>
                                    <a:pt x="175" y="274"/>
                                  </a:lnTo>
                                  <a:lnTo>
                                    <a:pt x="163" y="275"/>
                                  </a:lnTo>
                                  <a:lnTo>
                                    <a:pt x="111" y="277"/>
                                  </a:lnTo>
                                  <a:lnTo>
                                    <a:pt x="111" y="78"/>
                                  </a:lnTo>
                                  <a:lnTo>
                                    <a:pt x="393" y="78"/>
                                  </a:lnTo>
                                  <a:lnTo>
                                    <a:pt x="39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19" name="任意多边形 1419"/>
                          <wps:cNvSpPr/>
                          <wps:spPr>
                            <a:xfrm>
                              <a:off x="11140" y="14020"/>
                              <a:ext cx="222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7" h="717">
                                  <a:moveTo>
                                    <a:pt x="435" y="641"/>
                                  </a:moveTo>
                                  <a:lnTo>
                                    <a:pt x="4" y="641"/>
                                  </a:lnTo>
                                  <a:lnTo>
                                    <a:pt x="4" y="717"/>
                                  </a:lnTo>
                                  <a:lnTo>
                                    <a:pt x="435" y="717"/>
                                  </a:lnTo>
                                  <a:lnTo>
                                    <a:pt x="435" y="641"/>
                                  </a:lnTo>
                                  <a:close/>
                                  <a:moveTo>
                                    <a:pt x="267" y="108"/>
                                  </a:moveTo>
                                  <a:lnTo>
                                    <a:pt x="172" y="108"/>
                                  </a:lnTo>
                                  <a:lnTo>
                                    <a:pt x="172" y="641"/>
                                  </a:lnTo>
                                  <a:lnTo>
                                    <a:pt x="267" y="641"/>
                                  </a:lnTo>
                                  <a:lnTo>
                                    <a:pt x="267" y="108"/>
                                  </a:lnTo>
                                  <a:close/>
                                  <a:moveTo>
                                    <a:pt x="267" y="0"/>
                                  </a:moveTo>
                                  <a:lnTo>
                                    <a:pt x="0" y="73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172" y="108"/>
                                  </a:lnTo>
                                  <a:lnTo>
                                    <a:pt x="267" y="108"/>
                                  </a:lnTo>
                                  <a:lnTo>
                                    <a:pt x="267" y="0"/>
                                  </a:lnTo>
                                  <a:close/>
                                  <a:moveTo>
                                    <a:pt x="1076" y="641"/>
                                  </a:moveTo>
                                  <a:lnTo>
                                    <a:pt x="645" y="641"/>
                                  </a:lnTo>
                                  <a:lnTo>
                                    <a:pt x="645" y="717"/>
                                  </a:lnTo>
                                  <a:lnTo>
                                    <a:pt x="1076" y="717"/>
                                  </a:lnTo>
                                  <a:lnTo>
                                    <a:pt x="1076" y="641"/>
                                  </a:lnTo>
                                  <a:close/>
                                  <a:moveTo>
                                    <a:pt x="908" y="108"/>
                                  </a:moveTo>
                                  <a:lnTo>
                                    <a:pt x="814" y="108"/>
                                  </a:lnTo>
                                  <a:lnTo>
                                    <a:pt x="814" y="641"/>
                                  </a:lnTo>
                                  <a:lnTo>
                                    <a:pt x="908" y="641"/>
                                  </a:lnTo>
                                  <a:lnTo>
                                    <a:pt x="908" y="108"/>
                                  </a:lnTo>
                                  <a:close/>
                                  <a:moveTo>
                                    <a:pt x="908" y="0"/>
                                  </a:moveTo>
                                  <a:lnTo>
                                    <a:pt x="641" y="73"/>
                                  </a:lnTo>
                                  <a:lnTo>
                                    <a:pt x="641" y="154"/>
                                  </a:lnTo>
                                  <a:lnTo>
                                    <a:pt x="814" y="108"/>
                                  </a:lnTo>
                                  <a:lnTo>
                                    <a:pt x="908" y="108"/>
                                  </a:lnTo>
                                  <a:lnTo>
                                    <a:pt x="90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20" name="任意多边形 1420"/>
                          <wps:cNvSpPr/>
                          <wps:spPr>
                            <a:xfrm>
                              <a:off x="8289" y="14202"/>
                              <a:ext cx="247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94" h="532">
                                  <a:moveTo>
                                    <a:pt x="567" y="201"/>
                                  </a:moveTo>
                                  <a:lnTo>
                                    <a:pt x="310" y="201"/>
                                  </a:lnTo>
                                  <a:lnTo>
                                    <a:pt x="310" y="0"/>
                                  </a:lnTo>
                                  <a:lnTo>
                                    <a:pt x="256" y="0"/>
                                  </a:lnTo>
                                  <a:lnTo>
                                    <a:pt x="256" y="201"/>
                                  </a:lnTo>
                                  <a:lnTo>
                                    <a:pt x="0" y="201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256" y="245"/>
                                  </a:lnTo>
                                  <a:lnTo>
                                    <a:pt x="256" y="532"/>
                                  </a:lnTo>
                                  <a:lnTo>
                                    <a:pt x="310" y="532"/>
                                  </a:lnTo>
                                  <a:lnTo>
                                    <a:pt x="310" y="245"/>
                                  </a:lnTo>
                                  <a:lnTo>
                                    <a:pt x="567" y="245"/>
                                  </a:lnTo>
                                  <a:lnTo>
                                    <a:pt x="567" y="201"/>
                                  </a:lnTo>
                                  <a:close/>
                                  <a:moveTo>
                                    <a:pt x="1193" y="423"/>
                                  </a:moveTo>
                                  <a:lnTo>
                                    <a:pt x="634" y="423"/>
                                  </a:lnTo>
                                  <a:lnTo>
                                    <a:pt x="634" y="469"/>
                                  </a:lnTo>
                                  <a:lnTo>
                                    <a:pt x="1193" y="469"/>
                                  </a:lnTo>
                                  <a:lnTo>
                                    <a:pt x="1193" y="4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21" name="矩形 1421"/>
                          <wps:cNvSpPr/>
                          <wps:spPr>
                            <a:xfrm>
                              <a:off x="8429" y="14215"/>
                              <a:ext cx="98" cy="10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22" name="任意多边形 1422"/>
                          <wps:cNvSpPr/>
                          <wps:spPr>
                            <a:xfrm>
                              <a:off x="11075" y="14202"/>
                              <a:ext cx="353" cy="10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709" h="526">
                                  <a:moveTo>
                                    <a:pt x="49" y="101"/>
                                  </a:moveTo>
                                  <a:lnTo>
                                    <a:pt x="0" y="101"/>
                                  </a:lnTo>
                                  <a:lnTo>
                                    <a:pt x="0" y="491"/>
                                  </a:lnTo>
                                  <a:lnTo>
                                    <a:pt x="428" y="491"/>
                                  </a:lnTo>
                                  <a:lnTo>
                                    <a:pt x="428" y="525"/>
                                  </a:lnTo>
                                  <a:lnTo>
                                    <a:pt x="478" y="525"/>
                                  </a:lnTo>
                                  <a:lnTo>
                                    <a:pt x="478" y="450"/>
                                  </a:lnTo>
                                  <a:lnTo>
                                    <a:pt x="49" y="450"/>
                                  </a:lnTo>
                                  <a:lnTo>
                                    <a:pt x="49" y="101"/>
                                  </a:lnTo>
                                  <a:close/>
                                  <a:moveTo>
                                    <a:pt x="263" y="0"/>
                                  </a:moveTo>
                                  <a:lnTo>
                                    <a:pt x="213" y="0"/>
                                  </a:lnTo>
                                  <a:lnTo>
                                    <a:pt x="213" y="450"/>
                                  </a:lnTo>
                                  <a:lnTo>
                                    <a:pt x="263" y="450"/>
                                  </a:lnTo>
                                  <a:lnTo>
                                    <a:pt x="263" y="0"/>
                                  </a:lnTo>
                                  <a:close/>
                                  <a:moveTo>
                                    <a:pt x="478" y="101"/>
                                  </a:moveTo>
                                  <a:lnTo>
                                    <a:pt x="428" y="101"/>
                                  </a:lnTo>
                                  <a:lnTo>
                                    <a:pt x="428" y="450"/>
                                  </a:lnTo>
                                  <a:lnTo>
                                    <a:pt x="478" y="450"/>
                                  </a:lnTo>
                                  <a:lnTo>
                                    <a:pt x="478" y="101"/>
                                  </a:lnTo>
                                  <a:close/>
                                  <a:moveTo>
                                    <a:pt x="1152" y="269"/>
                                  </a:moveTo>
                                  <a:lnTo>
                                    <a:pt x="586" y="269"/>
                                  </a:lnTo>
                                  <a:lnTo>
                                    <a:pt x="586" y="307"/>
                                  </a:lnTo>
                                  <a:lnTo>
                                    <a:pt x="1152" y="307"/>
                                  </a:lnTo>
                                  <a:lnTo>
                                    <a:pt x="1152" y="269"/>
                                  </a:lnTo>
                                  <a:close/>
                                  <a:moveTo>
                                    <a:pt x="1072" y="9"/>
                                  </a:moveTo>
                                  <a:lnTo>
                                    <a:pt x="1000" y="17"/>
                                  </a:lnTo>
                                  <a:lnTo>
                                    <a:pt x="925" y="24"/>
                                  </a:lnTo>
                                  <a:lnTo>
                                    <a:pt x="847" y="30"/>
                                  </a:lnTo>
                                  <a:lnTo>
                                    <a:pt x="765" y="35"/>
                                  </a:lnTo>
                                  <a:lnTo>
                                    <a:pt x="679" y="38"/>
                                  </a:lnTo>
                                  <a:lnTo>
                                    <a:pt x="679" y="269"/>
                                  </a:lnTo>
                                  <a:lnTo>
                                    <a:pt x="723" y="269"/>
                                  </a:lnTo>
                                  <a:lnTo>
                                    <a:pt x="723" y="172"/>
                                  </a:lnTo>
                                  <a:lnTo>
                                    <a:pt x="1121" y="172"/>
                                  </a:lnTo>
                                  <a:lnTo>
                                    <a:pt x="1121" y="135"/>
                                  </a:lnTo>
                                  <a:lnTo>
                                    <a:pt x="723" y="135"/>
                                  </a:lnTo>
                                  <a:lnTo>
                                    <a:pt x="723" y="75"/>
                                  </a:lnTo>
                                  <a:lnTo>
                                    <a:pt x="875" y="66"/>
                                  </a:lnTo>
                                  <a:lnTo>
                                    <a:pt x="1021" y="54"/>
                                  </a:lnTo>
                                  <a:lnTo>
                                    <a:pt x="1091" y="48"/>
                                  </a:lnTo>
                                  <a:lnTo>
                                    <a:pt x="1072" y="9"/>
                                  </a:lnTo>
                                  <a:close/>
                                  <a:moveTo>
                                    <a:pt x="982" y="172"/>
                                  </a:moveTo>
                                  <a:lnTo>
                                    <a:pt x="938" y="172"/>
                                  </a:lnTo>
                                  <a:lnTo>
                                    <a:pt x="938" y="269"/>
                                  </a:lnTo>
                                  <a:lnTo>
                                    <a:pt x="982" y="269"/>
                                  </a:lnTo>
                                  <a:lnTo>
                                    <a:pt x="982" y="172"/>
                                  </a:lnTo>
                                  <a:close/>
                                  <a:moveTo>
                                    <a:pt x="687" y="339"/>
                                  </a:moveTo>
                                  <a:lnTo>
                                    <a:pt x="644" y="339"/>
                                  </a:lnTo>
                                  <a:lnTo>
                                    <a:pt x="644" y="496"/>
                                  </a:lnTo>
                                  <a:lnTo>
                                    <a:pt x="1053" y="496"/>
                                  </a:lnTo>
                                  <a:lnTo>
                                    <a:pt x="1053" y="521"/>
                                  </a:lnTo>
                                  <a:lnTo>
                                    <a:pt x="1096" y="521"/>
                                  </a:lnTo>
                                  <a:lnTo>
                                    <a:pt x="1096" y="459"/>
                                  </a:lnTo>
                                  <a:lnTo>
                                    <a:pt x="687" y="459"/>
                                  </a:lnTo>
                                  <a:lnTo>
                                    <a:pt x="687" y="339"/>
                                  </a:lnTo>
                                  <a:close/>
                                  <a:moveTo>
                                    <a:pt x="892" y="317"/>
                                  </a:moveTo>
                                  <a:lnTo>
                                    <a:pt x="848" y="317"/>
                                  </a:lnTo>
                                  <a:lnTo>
                                    <a:pt x="848" y="459"/>
                                  </a:lnTo>
                                  <a:lnTo>
                                    <a:pt x="892" y="459"/>
                                  </a:lnTo>
                                  <a:lnTo>
                                    <a:pt x="892" y="317"/>
                                  </a:lnTo>
                                  <a:close/>
                                  <a:moveTo>
                                    <a:pt x="1096" y="339"/>
                                  </a:moveTo>
                                  <a:lnTo>
                                    <a:pt x="1053" y="339"/>
                                  </a:lnTo>
                                  <a:lnTo>
                                    <a:pt x="1053" y="459"/>
                                  </a:lnTo>
                                  <a:lnTo>
                                    <a:pt x="1096" y="459"/>
                                  </a:lnTo>
                                  <a:lnTo>
                                    <a:pt x="1096" y="339"/>
                                  </a:lnTo>
                                  <a:close/>
                                  <a:moveTo>
                                    <a:pt x="1708" y="30"/>
                                  </a:moveTo>
                                  <a:lnTo>
                                    <a:pt x="1293" y="30"/>
                                  </a:lnTo>
                                  <a:lnTo>
                                    <a:pt x="1293" y="523"/>
                                  </a:lnTo>
                                  <a:lnTo>
                                    <a:pt x="1343" y="523"/>
                                  </a:lnTo>
                                  <a:lnTo>
                                    <a:pt x="1343" y="485"/>
                                  </a:lnTo>
                                  <a:lnTo>
                                    <a:pt x="1708" y="485"/>
                                  </a:lnTo>
                                  <a:lnTo>
                                    <a:pt x="1708" y="445"/>
                                  </a:lnTo>
                                  <a:lnTo>
                                    <a:pt x="1343" y="445"/>
                                  </a:lnTo>
                                  <a:lnTo>
                                    <a:pt x="1343" y="274"/>
                                  </a:lnTo>
                                  <a:lnTo>
                                    <a:pt x="1708" y="274"/>
                                  </a:lnTo>
                                  <a:lnTo>
                                    <a:pt x="1708" y="233"/>
                                  </a:lnTo>
                                  <a:lnTo>
                                    <a:pt x="1343" y="233"/>
                                  </a:lnTo>
                                  <a:lnTo>
                                    <a:pt x="1343" y="70"/>
                                  </a:lnTo>
                                  <a:lnTo>
                                    <a:pt x="1708" y="70"/>
                                  </a:lnTo>
                                  <a:lnTo>
                                    <a:pt x="1708" y="30"/>
                                  </a:lnTo>
                                  <a:close/>
                                  <a:moveTo>
                                    <a:pt x="1708" y="485"/>
                                  </a:moveTo>
                                  <a:lnTo>
                                    <a:pt x="1659" y="485"/>
                                  </a:lnTo>
                                  <a:lnTo>
                                    <a:pt x="1659" y="523"/>
                                  </a:lnTo>
                                  <a:lnTo>
                                    <a:pt x="1708" y="523"/>
                                  </a:lnTo>
                                  <a:lnTo>
                                    <a:pt x="1708" y="485"/>
                                  </a:lnTo>
                                  <a:close/>
                                  <a:moveTo>
                                    <a:pt x="1708" y="274"/>
                                  </a:moveTo>
                                  <a:lnTo>
                                    <a:pt x="1659" y="274"/>
                                  </a:lnTo>
                                  <a:lnTo>
                                    <a:pt x="1659" y="445"/>
                                  </a:lnTo>
                                  <a:lnTo>
                                    <a:pt x="1708" y="445"/>
                                  </a:lnTo>
                                  <a:lnTo>
                                    <a:pt x="1708" y="274"/>
                                  </a:lnTo>
                                  <a:close/>
                                  <a:moveTo>
                                    <a:pt x="1708" y="70"/>
                                  </a:moveTo>
                                  <a:lnTo>
                                    <a:pt x="1659" y="70"/>
                                  </a:lnTo>
                                  <a:lnTo>
                                    <a:pt x="1659" y="233"/>
                                  </a:lnTo>
                                  <a:lnTo>
                                    <a:pt x="1708" y="233"/>
                                  </a:lnTo>
                                  <a:lnTo>
                                    <a:pt x="1708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23" name="任意多边形 1423"/>
                          <wps:cNvSpPr/>
                          <wps:spPr>
                            <a:xfrm>
                              <a:off x="8302" y="14409"/>
                              <a:ext cx="221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0" h="717">
                                  <a:moveTo>
                                    <a:pt x="435" y="641"/>
                                  </a:moveTo>
                                  <a:lnTo>
                                    <a:pt x="4" y="641"/>
                                  </a:lnTo>
                                  <a:lnTo>
                                    <a:pt x="4" y="717"/>
                                  </a:lnTo>
                                  <a:lnTo>
                                    <a:pt x="435" y="717"/>
                                  </a:lnTo>
                                  <a:lnTo>
                                    <a:pt x="435" y="641"/>
                                  </a:lnTo>
                                  <a:close/>
                                  <a:moveTo>
                                    <a:pt x="267" y="108"/>
                                  </a:moveTo>
                                  <a:lnTo>
                                    <a:pt x="172" y="108"/>
                                  </a:lnTo>
                                  <a:lnTo>
                                    <a:pt x="172" y="641"/>
                                  </a:lnTo>
                                  <a:lnTo>
                                    <a:pt x="267" y="641"/>
                                  </a:lnTo>
                                  <a:lnTo>
                                    <a:pt x="267" y="108"/>
                                  </a:lnTo>
                                  <a:close/>
                                  <a:moveTo>
                                    <a:pt x="267" y="0"/>
                                  </a:moveTo>
                                  <a:lnTo>
                                    <a:pt x="0" y="73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172" y="108"/>
                                  </a:lnTo>
                                  <a:lnTo>
                                    <a:pt x="267" y="108"/>
                                  </a:lnTo>
                                  <a:lnTo>
                                    <a:pt x="267" y="0"/>
                                  </a:lnTo>
                                  <a:close/>
                                  <a:moveTo>
                                    <a:pt x="1031" y="78"/>
                                  </a:moveTo>
                                  <a:lnTo>
                                    <a:pt x="835" y="78"/>
                                  </a:lnTo>
                                  <a:lnTo>
                                    <a:pt x="867" y="80"/>
                                  </a:lnTo>
                                  <a:lnTo>
                                    <a:pt x="895" y="86"/>
                                  </a:lnTo>
                                  <a:lnTo>
                                    <a:pt x="919" y="96"/>
                                  </a:lnTo>
                                  <a:lnTo>
                                    <a:pt x="939" y="110"/>
                                  </a:lnTo>
                                  <a:lnTo>
                                    <a:pt x="955" y="127"/>
                                  </a:lnTo>
                                  <a:lnTo>
                                    <a:pt x="966" y="149"/>
                                  </a:lnTo>
                                  <a:lnTo>
                                    <a:pt x="972" y="173"/>
                                  </a:lnTo>
                                  <a:lnTo>
                                    <a:pt x="975" y="201"/>
                                  </a:lnTo>
                                  <a:lnTo>
                                    <a:pt x="973" y="227"/>
                                  </a:lnTo>
                                  <a:lnTo>
                                    <a:pt x="967" y="253"/>
                                  </a:lnTo>
                                  <a:lnTo>
                                    <a:pt x="957" y="278"/>
                                  </a:lnTo>
                                  <a:lnTo>
                                    <a:pt x="944" y="303"/>
                                  </a:lnTo>
                                  <a:lnTo>
                                    <a:pt x="925" y="330"/>
                                  </a:lnTo>
                                  <a:lnTo>
                                    <a:pt x="899" y="361"/>
                                  </a:lnTo>
                                  <a:lnTo>
                                    <a:pt x="865" y="397"/>
                                  </a:lnTo>
                                  <a:lnTo>
                                    <a:pt x="823" y="436"/>
                                  </a:lnTo>
                                  <a:lnTo>
                                    <a:pt x="605" y="640"/>
                                  </a:lnTo>
                                  <a:lnTo>
                                    <a:pt x="605" y="717"/>
                                  </a:lnTo>
                                  <a:lnTo>
                                    <a:pt x="1062" y="717"/>
                                  </a:lnTo>
                                  <a:lnTo>
                                    <a:pt x="1062" y="638"/>
                                  </a:lnTo>
                                  <a:lnTo>
                                    <a:pt x="718" y="638"/>
                                  </a:lnTo>
                                  <a:lnTo>
                                    <a:pt x="718" y="636"/>
                                  </a:lnTo>
                                  <a:lnTo>
                                    <a:pt x="889" y="480"/>
                                  </a:lnTo>
                                  <a:lnTo>
                                    <a:pt x="937" y="434"/>
                                  </a:lnTo>
                                  <a:lnTo>
                                    <a:pt x="977" y="392"/>
                                  </a:lnTo>
                                  <a:lnTo>
                                    <a:pt x="1008" y="354"/>
                                  </a:lnTo>
                                  <a:lnTo>
                                    <a:pt x="1031" y="320"/>
                                  </a:lnTo>
                                  <a:lnTo>
                                    <a:pt x="1048" y="289"/>
                                  </a:lnTo>
                                  <a:lnTo>
                                    <a:pt x="1059" y="257"/>
                                  </a:lnTo>
                                  <a:lnTo>
                                    <a:pt x="1066" y="225"/>
                                  </a:lnTo>
                                  <a:lnTo>
                                    <a:pt x="1069" y="192"/>
                                  </a:lnTo>
                                  <a:lnTo>
                                    <a:pt x="1065" y="151"/>
                                  </a:lnTo>
                                  <a:lnTo>
                                    <a:pt x="1054" y="115"/>
                                  </a:lnTo>
                                  <a:lnTo>
                                    <a:pt x="1036" y="82"/>
                                  </a:lnTo>
                                  <a:lnTo>
                                    <a:pt x="1031" y="78"/>
                                  </a:lnTo>
                                  <a:close/>
                                  <a:moveTo>
                                    <a:pt x="850" y="3"/>
                                  </a:moveTo>
                                  <a:lnTo>
                                    <a:pt x="793" y="7"/>
                                  </a:lnTo>
                                  <a:lnTo>
                                    <a:pt x="739" y="19"/>
                                  </a:lnTo>
                                  <a:lnTo>
                                    <a:pt x="690" y="39"/>
                                  </a:lnTo>
                                  <a:lnTo>
                                    <a:pt x="643" y="67"/>
                                  </a:lnTo>
                                  <a:lnTo>
                                    <a:pt x="643" y="157"/>
                                  </a:lnTo>
                                  <a:lnTo>
                                    <a:pt x="690" y="123"/>
                                  </a:lnTo>
                                  <a:lnTo>
                                    <a:pt x="737" y="98"/>
                                  </a:lnTo>
                                  <a:lnTo>
                                    <a:pt x="785" y="83"/>
                                  </a:lnTo>
                                  <a:lnTo>
                                    <a:pt x="835" y="78"/>
                                  </a:lnTo>
                                  <a:lnTo>
                                    <a:pt x="1031" y="78"/>
                                  </a:lnTo>
                                  <a:lnTo>
                                    <a:pt x="1010" y="55"/>
                                  </a:lnTo>
                                  <a:lnTo>
                                    <a:pt x="978" y="32"/>
                                  </a:lnTo>
                                  <a:lnTo>
                                    <a:pt x="941" y="16"/>
                                  </a:lnTo>
                                  <a:lnTo>
                                    <a:pt x="898" y="7"/>
                                  </a:lnTo>
                                  <a:lnTo>
                                    <a:pt x="850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24" name="任意多边形 1424"/>
                          <wps:cNvSpPr/>
                          <wps:spPr>
                            <a:xfrm>
                              <a:off x="11139" y="14408"/>
                              <a:ext cx="225" cy="15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7" h="729">
                                  <a:moveTo>
                                    <a:pt x="436" y="640"/>
                                  </a:moveTo>
                                  <a:lnTo>
                                    <a:pt x="5" y="640"/>
                                  </a:lnTo>
                                  <a:lnTo>
                                    <a:pt x="5" y="717"/>
                                  </a:lnTo>
                                  <a:lnTo>
                                    <a:pt x="436" y="717"/>
                                  </a:lnTo>
                                  <a:lnTo>
                                    <a:pt x="436" y="640"/>
                                  </a:lnTo>
                                  <a:close/>
                                  <a:moveTo>
                                    <a:pt x="268" y="107"/>
                                  </a:moveTo>
                                  <a:lnTo>
                                    <a:pt x="173" y="107"/>
                                  </a:lnTo>
                                  <a:lnTo>
                                    <a:pt x="173" y="640"/>
                                  </a:lnTo>
                                  <a:lnTo>
                                    <a:pt x="268" y="640"/>
                                  </a:lnTo>
                                  <a:lnTo>
                                    <a:pt x="268" y="107"/>
                                  </a:lnTo>
                                  <a:close/>
                                  <a:moveTo>
                                    <a:pt x="268" y="0"/>
                                  </a:moveTo>
                                  <a:lnTo>
                                    <a:pt x="0" y="73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173" y="107"/>
                                  </a:lnTo>
                                  <a:lnTo>
                                    <a:pt x="268" y="107"/>
                                  </a:lnTo>
                                  <a:lnTo>
                                    <a:pt x="268" y="0"/>
                                  </a:lnTo>
                                  <a:close/>
                                  <a:moveTo>
                                    <a:pt x="857" y="3"/>
                                  </a:moveTo>
                                  <a:lnTo>
                                    <a:pt x="810" y="6"/>
                                  </a:lnTo>
                                  <a:lnTo>
                                    <a:pt x="768" y="15"/>
                                  </a:lnTo>
                                  <a:lnTo>
                                    <a:pt x="729" y="31"/>
                                  </a:lnTo>
                                  <a:lnTo>
                                    <a:pt x="696" y="52"/>
                                  </a:lnTo>
                                  <a:lnTo>
                                    <a:pt x="668" y="78"/>
                                  </a:lnTo>
                                  <a:lnTo>
                                    <a:pt x="649" y="108"/>
                                  </a:lnTo>
                                  <a:lnTo>
                                    <a:pt x="637" y="141"/>
                                  </a:lnTo>
                                  <a:lnTo>
                                    <a:pt x="633" y="178"/>
                                  </a:lnTo>
                                  <a:lnTo>
                                    <a:pt x="641" y="230"/>
                                  </a:lnTo>
                                  <a:lnTo>
                                    <a:pt x="666" y="276"/>
                                  </a:lnTo>
                                  <a:lnTo>
                                    <a:pt x="708" y="315"/>
                                  </a:lnTo>
                                  <a:lnTo>
                                    <a:pt x="767" y="348"/>
                                  </a:lnTo>
                                  <a:lnTo>
                                    <a:pt x="767" y="349"/>
                                  </a:lnTo>
                                  <a:lnTo>
                                    <a:pt x="697" y="385"/>
                                  </a:lnTo>
                                  <a:lnTo>
                                    <a:pt x="646" y="429"/>
                                  </a:lnTo>
                                  <a:lnTo>
                                    <a:pt x="616" y="482"/>
                                  </a:lnTo>
                                  <a:lnTo>
                                    <a:pt x="606" y="545"/>
                                  </a:lnTo>
                                  <a:lnTo>
                                    <a:pt x="610" y="584"/>
                                  </a:lnTo>
                                  <a:lnTo>
                                    <a:pt x="622" y="619"/>
                                  </a:lnTo>
                                  <a:lnTo>
                                    <a:pt x="641" y="650"/>
                                  </a:lnTo>
                                  <a:lnTo>
                                    <a:pt x="669" y="677"/>
                                  </a:lnTo>
                                  <a:lnTo>
                                    <a:pt x="702" y="700"/>
                                  </a:lnTo>
                                  <a:lnTo>
                                    <a:pt x="740" y="716"/>
                                  </a:lnTo>
                                  <a:lnTo>
                                    <a:pt x="783" y="725"/>
                                  </a:lnTo>
                                  <a:lnTo>
                                    <a:pt x="831" y="729"/>
                                  </a:lnTo>
                                  <a:lnTo>
                                    <a:pt x="888" y="725"/>
                                  </a:lnTo>
                                  <a:lnTo>
                                    <a:pt x="938" y="716"/>
                                  </a:lnTo>
                                  <a:lnTo>
                                    <a:pt x="982" y="699"/>
                                  </a:lnTo>
                                  <a:lnTo>
                                    <a:pt x="1020" y="677"/>
                                  </a:lnTo>
                                  <a:lnTo>
                                    <a:pt x="1041" y="656"/>
                                  </a:lnTo>
                                  <a:lnTo>
                                    <a:pt x="849" y="656"/>
                                  </a:lnTo>
                                  <a:lnTo>
                                    <a:pt x="817" y="654"/>
                                  </a:lnTo>
                                  <a:lnTo>
                                    <a:pt x="789" y="648"/>
                                  </a:lnTo>
                                  <a:lnTo>
                                    <a:pt x="764" y="638"/>
                                  </a:lnTo>
                                  <a:lnTo>
                                    <a:pt x="742" y="623"/>
                                  </a:lnTo>
                                  <a:lnTo>
                                    <a:pt x="725" y="606"/>
                                  </a:lnTo>
                                  <a:lnTo>
                                    <a:pt x="712" y="586"/>
                                  </a:lnTo>
                                  <a:lnTo>
                                    <a:pt x="704" y="564"/>
                                  </a:lnTo>
                                  <a:lnTo>
                                    <a:pt x="702" y="540"/>
                                  </a:lnTo>
                                  <a:lnTo>
                                    <a:pt x="710" y="494"/>
                                  </a:lnTo>
                                  <a:lnTo>
                                    <a:pt x="736" y="454"/>
                                  </a:lnTo>
                                  <a:lnTo>
                                    <a:pt x="780" y="419"/>
                                  </a:lnTo>
                                  <a:lnTo>
                                    <a:pt x="841" y="390"/>
                                  </a:lnTo>
                                  <a:lnTo>
                                    <a:pt x="1005" y="390"/>
                                  </a:lnTo>
                                  <a:lnTo>
                                    <a:pt x="995" y="381"/>
                                  </a:lnTo>
                                  <a:lnTo>
                                    <a:pt x="923" y="349"/>
                                  </a:lnTo>
                                  <a:lnTo>
                                    <a:pt x="923" y="347"/>
                                  </a:lnTo>
                                  <a:lnTo>
                                    <a:pt x="984" y="312"/>
                                  </a:lnTo>
                                  <a:lnTo>
                                    <a:pt x="986" y="310"/>
                                  </a:lnTo>
                                  <a:lnTo>
                                    <a:pt x="847" y="310"/>
                                  </a:lnTo>
                                  <a:lnTo>
                                    <a:pt x="795" y="285"/>
                                  </a:lnTo>
                                  <a:lnTo>
                                    <a:pt x="758" y="254"/>
                                  </a:lnTo>
                                  <a:lnTo>
                                    <a:pt x="736" y="218"/>
                                  </a:lnTo>
                                  <a:lnTo>
                                    <a:pt x="729" y="177"/>
                                  </a:lnTo>
                                  <a:lnTo>
                                    <a:pt x="731" y="156"/>
                                  </a:lnTo>
                                  <a:lnTo>
                                    <a:pt x="738" y="137"/>
                                  </a:lnTo>
                                  <a:lnTo>
                                    <a:pt x="749" y="120"/>
                                  </a:lnTo>
                                  <a:lnTo>
                                    <a:pt x="764" y="105"/>
                                  </a:lnTo>
                                  <a:lnTo>
                                    <a:pt x="783" y="92"/>
                                  </a:lnTo>
                                  <a:lnTo>
                                    <a:pt x="803" y="83"/>
                                  </a:lnTo>
                                  <a:lnTo>
                                    <a:pt x="826" y="78"/>
                                  </a:lnTo>
                                  <a:lnTo>
                                    <a:pt x="850" y="76"/>
                                  </a:lnTo>
                                  <a:lnTo>
                                    <a:pt x="1032" y="76"/>
                                  </a:lnTo>
                                  <a:lnTo>
                                    <a:pt x="1030" y="74"/>
                                  </a:lnTo>
                                  <a:lnTo>
                                    <a:pt x="1005" y="49"/>
                                  </a:lnTo>
                                  <a:lnTo>
                                    <a:pt x="974" y="29"/>
                                  </a:lnTo>
                                  <a:lnTo>
                                    <a:pt x="939" y="15"/>
                                  </a:lnTo>
                                  <a:lnTo>
                                    <a:pt x="900" y="6"/>
                                  </a:lnTo>
                                  <a:lnTo>
                                    <a:pt x="857" y="3"/>
                                  </a:lnTo>
                                  <a:close/>
                                  <a:moveTo>
                                    <a:pt x="1005" y="390"/>
                                  </a:moveTo>
                                  <a:lnTo>
                                    <a:pt x="841" y="390"/>
                                  </a:lnTo>
                                  <a:lnTo>
                                    <a:pt x="907" y="418"/>
                                  </a:lnTo>
                                  <a:lnTo>
                                    <a:pt x="954" y="454"/>
                                  </a:lnTo>
                                  <a:lnTo>
                                    <a:pt x="982" y="495"/>
                                  </a:lnTo>
                                  <a:lnTo>
                                    <a:pt x="992" y="543"/>
                                  </a:lnTo>
                                  <a:lnTo>
                                    <a:pt x="989" y="566"/>
                                  </a:lnTo>
                                  <a:lnTo>
                                    <a:pt x="982" y="587"/>
                                  </a:lnTo>
                                  <a:lnTo>
                                    <a:pt x="969" y="607"/>
                                  </a:lnTo>
                                  <a:lnTo>
                                    <a:pt x="952" y="624"/>
                                  </a:lnTo>
                                  <a:lnTo>
                                    <a:pt x="930" y="638"/>
                                  </a:lnTo>
                                  <a:lnTo>
                                    <a:pt x="906" y="648"/>
                                  </a:lnTo>
                                  <a:lnTo>
                                    <a:pt x="879" y="654"/>
                                  </a:lnTo>
                                  <a:lnTo>
                                    <a:pt x="849" y="656"/>
                                  </a:lnTo>
                                  <a:lnTo>
                                    <a:pt x="1041" y="656"/>
                                  </a:lnTo>
                                  <a:lnTo>
                                    <a:pt x="1049" y="649"/>
                                  </a:lnTo>
                                  <a:lnTo>
                                    <a:pt x="1070" y="616"/>
                                  </a:lnTo>
                                  <a:lnTo>
                                    <a:pt x="1083" y="579"/>
                                  </a:lnTo>
                                  <a:lnTo>
                                    <a:pt x="1087" y="537"/>
                                  </a:lnTo>
                                  <a:lnTo>
                                    <a:pt x="1077" y="476"/>
                                  </a:lnTo>
                                  <a:lnTo>
                                    <a:pt x="1046" y="424"/>
                                  </a:lnTo>
                                  <a:lnTo>
                                    <a:pt x="1005" y="390"/>
                                  </a:lnTo>
                                  <a:close/>
                                  <a:moveTo>
                                    <a:pt x="1032" y="76"/>
                                  </a:moveTo>
                                  <a:lnTo>
                                    <a:pt x="850" y="76"/>
                                  </a:lnTo>
                                  <a:lnTo>
                                    <a:pt x="876" y="78"/>
                                  </a:lnTo>
                                  <a:lnTo>
                                    <a:pt x="898" y="83"/>
                                  </a:lnTo>
                                  <a:lnTo>
                                    <a:pt x="918" y="91"/>
                                  </a:lnTo>
                                  <a:lnTo>
                                    <a:pt x="935" y="103"/>
                                  </a:lnTo>
                                  <a:lnTo>
                                    <a:pt x="949" y="118"/>
                                  </a:lnTo>
                                  <a:lnTo>
                                    <a:pt x="959" y="135"/>
                                  </a:lnTo>
                                  <a:lnTo>
                                    <a:pt x="965" y="155"/>
                                  </a:lnTo>
                                  <a:lnTo>
                                    <a:pt x="967" y="177"/>
                                  </a:lnTo>
                                  <a:lnTo>
                                    <a:pt x="967" y="178"/>
                                  </a:lnTo>
                                  <a:lnTo>
                                    <a:pt x="959" y="218"/>
                                  </a:lnTo>
                                  <a:lnTo>
                                    <a:pt x="937" y="254"/>
                                  </a:lnTo>
                                  <a:lnTo>
                                    <a:pt x="899" y="285"/>
                                  </a:lnTo>
                                  <a:lnTo>
                                    <a:pt x="847" y="310"/>
                                  </a:lnTo>
                                  <a:lnTo>
                                    <a:pt x="986" y="310"/>
                                  </a:lnTo>
                                  <a:lnTo>
                                    <a:pt x="1028" y="271"/>
                                  </a:lnTo>
                                  <a:lnTo>
                                    <a:pt x="1054" y="222"/>
                                  </a:lnTo>
                                  <a:lnTo>
                                    <a:pt x="1063" y="167"/>
                                  </a:lnTo>
                                  <a:lnTo>
                                    <a:pt x="1059" y="133"/>
                                  </a:lnTo>
                                  <a:lnTo>
                                    <a:pt x="1048" y="101"/>
                                  </a:lnTo>
                                  <a:lnTo>
                                    <a:pt x="1032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25" name="任意多边形 1425"/>
                          <wps:cNvSpPr/>
                          <wps:spPr>
                            <a:xfrm>
                              <a:off x="8288" y="14587"/>
                              <a:ext cx="249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205" h="533">
                                  <a:moveTo>
                                    <a:pt x="310" y="245"/>
                                  </a:moveTo>
                                  <a:lnTo>
                                    <a:pt x="257" y="245"/>
                                  </a:lnTo>
                                  <a:lnTo>
                                    <a:pt x="257" y="532"/>
                                  </a:lnTo>
                                  <a:lnTo>
                                    <a:pt x="310" y="532"/>
                                  </a:lnTo>
                                  <a:lnTo>
                                    <a:pt x="310" y="245"/>
                                  </a:lnTo>
                                  <a:close/>
                                  <a:moveTo>
                                    <a:pt x="567" y="201"/>
                                  </a:moveTo>
                                  <a:lnTo>
                                    <a:pt x="0" y="201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567" y="245"/>
                                  </a:lnTo>
                                  <a:lnTo>
                                    <a:pt x="567" y="201"/>
                                  </a:lnTo>
                                  <a:close/>
                                  <a:moveTo>
                                    <a:pt x="310" y="1"/>
                                  </a:moveTo>
                                  <a:lnTo>
                                    <a:pt x="257" y="1"/>
                                  </a:lnTo>
                                  <a:lnTo>
                                    <a:pt x="257" y="201"/>
                                  </a:lnTo>
                                  <a:lnTo>
                                    <a:pt x="310" y="201"/>
                                  </a:lnTo>
                                  <a:lnTo>
                                    <a:pt x="310" y="1"/>
                                  </a:lnTo>
                                  <a:close/>
                                  <a:moveTo>
                                    <a:pt x="859" y="153"/>
                                  </a:moveTo>
                                  <a:lnTo>
                                    <a:pt x="809" y="153"/>
                                  </a:lnTo>
                                  <a:lnTo>
                                    <a:pt x="805" y="206"/>
                                  </a:lnTo>
                                  <a:lnTo>
                                    <a:pt x="800" y="250"/>
                                  </a:lnTo>
                                  <a:lnTo>
                                    <a:pt x="795" y="285"/>
                                  </a:lnTo>
                                  <a:lnTo>
                                    <a:pt x="788" y="312"/>
                                  </a:lnTo>
                                  <a:lnTo>
                                    <a:pt x="764" y="365"/>
                                  </a:lnTo>
                                  <a:lnTo>
                                    <a:pt x="729" y="413"/>
                                  </a:lnTo>
                                  <a:lnTo>
                                    <a:pt x="683" y="456"/>
                                  </a:lnTo>
                                  <a:lnTo>
                                    <a:pt x="626" y="494"/>
                                  </a:lnTo>
                                  <a:lnTo>
                                    <a:pt x="637" y="503"/>
                                  </a:lnTo>
                                  <a:lnTo>
                                    <a:pt x="647" y="512"/>
                                  </a:lnTo>
                                  <a:lnTo>
                                    <a:pt x="655" y="521"/>
                                  </a:lnTo>
                                  <a:lnTo>
                                    <a:pt x="663" y="530"/>
                                  </a:lnTo>
                                  <a:lnTo>
                                    <a:pt x="724" y="488"/>
                                  </a:lnTo>
                                  <a:lnTo>
                                    <a:pt x="774" y="440"/>
                                  </a:lnTo>
                                  <a:lnTo>
                                    <a:pt x="811" y="386"/>
                                  </a:lnTo>
                                  <a:lnTo>
                                    <a:pt x="837" y="325"/>
                                  </a:lnTo>
                                  <a:lnTo>
                                    <a:pt x="844" y="294"/>
                                  </a:lnTo>
                                  <a:lnTo>
                                    <a:pt x="850" y="255"/>
                                  </a:lnTo>
                                  <a:lnTo>
                                    <a:pt x="855" y="208"/>
                                  </a:lnTo>
                                  <a:lnTo>
                                    <a:pt x="859" y="153"/>
                                  </a:lnTo>
                                  <a:close/>
                                  <a:moveTo>
                                    <a:pt x="1044" y="111"/>
                                  </a:moveTo>
                                  <a:lnTo>
                                    <a:pt x="643" y="111"/>
                                  </a:lnTo>
                                  <a:lnTo>
                                    <a:pt x="643" y="153"/>
                                  </a:lnTo>
                                  <a:lnTo>
                                    <a:pt x="995" y="153"/>
                                  </a:lnTo>
                                  <a:lnTo>
                                    <a:pt x="995" y="446"/>
                                  </a:lnTo>
                                  <a:lnTo>
                                    <a:pt x="999" y="477"/>
                                  </a:lnTo>
                                  <a:lnTo>
                                    <a:pt x="1012" y="500"/>
                                  </a:lnTo>
                                  <a:lnTo>
                                    <a:pt x="1036" y="513"/>
                                  </a:lnTo>
                                  <a:lnTo>
                                    <a:pt x="1069" y="518"/>
                                  </a:lnTo>
                                  <a:lnTo>
                                    <a:pt x="1111" y="518"/>
                                  </a:lnTo>
                                  <a:lnTo>
                                    <a:pt x="1143" y="514"/>
                                  </a:lnTo>
                                  <a:lnTo>
                                    <a:pt x="1167" y="503"/>
                                  </a:lnTo>
                                  <a:lnTo>
                                    <a:pt x="1184" y="484"/>
                                  </a:lnTo>
                                  <a:lnTo>
                                    <a:pt x="1186" y="476"/>
                                  </a:lnTo>
                                  <a:lnTo>
                                    <a:pt x="1077" y="476"/>
                                  </a:lnTo>
                                  <a:lnTo>
                                    <a:pt x="1062" y="474"/>
                                  </a:lnTo>
                                  <a:lnTo>
                                    <a:pt x="1051" y="467"/>
                                  </a:lnTo>
                                  <a:lnTo>
                                    <a:pt x="1045" y="456"/>
                                  </a:lnTo>
                                  <a:lnTo>
                                    <a:pt x="1044" y="441"/>
                                  </a:lnTo>
                                  <a:lnTo>
                                    <a:pt x="1044" y="111"/>
                                  </a:lnTo>
                                  <a:close/>
                                  <a:moveTo>
                                    <a:pt x="1155" y="353"/>
                                  </a:moveTo>
                                  <a:lnTo>
                                    <a:pt x="1154" y="378"/>
                                  </a:lnTo>
                                  <a:lnTo>
                                    <a:pt x="1152" y="402"/>
                                  </a:lnTo>
                                  <a:lnTo>
                                    <a:pt x="1149" y="423"/>
                                  </a:lnTo>
                                  <a:lnTo>
                                    <a:pt x="1146" y="444"/>
                                  </a:lnTo>
                                  <a:lnTo>
                                    <a:pt x="1142" y="458"/>
                                  </a:lnTo>
                                  <a:lnTo>
                                    <a:pt x="1133" y="468"/>
                                  </a:lnTo>
                                  <a:lnTo>
                                    <a:pt x="1121" y="474"/>
                                  </a:lnTo>
                                  <a:lnTo>
                                    <a:pt x="1105" y="476"/>
                                  </a:lnTo>
                                  <a:lnTo>
                                    <a:pt x="1186" y="476"/>
                                  </a:lnTo>
                                  <a:lnTo>
                                    <a:pt x="1193" y="458"/>
                                  </a:lnTo>
                                  <a:lnTo>
                                    <a:pt x="1196" y="437"/>
                                  </a:lnTo>
                                  <a:lnTo>
                                    <a:pt x="1199" y="415"/>
                                  </a:lnTo>
                                  <a:lnTo>
                                    <a:pt x="1202" y="393"/>
                                  </a:lnTo>
                                  <a:lnTo>
                                    <a:pt x="1204" y="370"/>
                                  </a:lnTo>
                                  <a:lnTo>
                                    <a:pt x="1191" y="366"/>
                                  </a:lnTo>
                                  <a:lnTo>
                                    <a:pt x="1179" y="362"/>
                                  </a:lnTo>
                                  <a:lnTo>
                                    <a:pt x="1167" y="357"/>
                                  </a:lnTo>
                                  <a:lnTo>
                                    <a:pt x="1155" y="353"/>
                                  </a:lnTo>
                                  <a:close/>
                                  <a:moveTo>
                                    <a:pt x="862" y="0"/>
                                  </a:moveTo>
                                  <a:lnTo>
                                    <a:pt x="812" y="0"/>
                                  </a:lnTo>
                                  <a:lnTo>
                                    <a:pt x="812" y="30"/>
                                  </a:lnTo>
                                  <a:lnTo>
                                    <a:pt x="812" y="59"/>
                                  </a:lnTo>
                                  <a:lnTo>
                                    <a:pt x="811" y="86"/>
                                  </a:lnTo>
                                  <a:lnTo>
                                    <a:pt x="810" y="111"/>
                                  </a:lnTo>
                                  <a:lnTo>
                                    <a:pt x="860" y="111"/>
                                  </a:lnTo>
                                  <a:lnTo>
                                    <a:pt x="861" y="86"/>
                                  </a:lnTo>
                                  <a:lnTo>
                                    <a:pt x="862" y="58"/>
                                  </a:lnTo>
                                  <a:lnTo>
                                    <a:pt x="862" y="30"/>
                                  </a:lnTo>
                                  <a:lnTo>
                                    <a:pt x="8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26" name="任意多边形 1426"/>
                          <wps:cNvSpPr/>
                          <wps:spPr>
                            <a:xfrm>
                              <a:off x="11127" y="14587"/>
                              <a:ext cx="249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205" h="530">
                                  <a:moveTo>
                                    <a:pt x="160" y="180"/>
                                  </a:moveTo>
                                  <a:lnTo>
                                    <a:pt x="113" y="180"/>
                                  </a:lnTo>
                                  <a:lnTo>
                                    <a:pt x="113" y="529"/>
                                  </a:lnTo>
                                  <a:lnTo>
                                    <a:pt x="160" y="529"/>
                                  </a:lnTo>
                                  <a:lnTo>
                                    <a:pt x="160" y="482"/>
                                  </a:lnTo>
                                  <a:lnTo>
                                    <a:pt x="457" y="482"/>
                                  </a:lnTo>
                                  <a:lnTo>
                                    <a:pt x="457" y="442"/>
                                  </a:lnTo>
                                  <a:lnTo>
                                    <a:pt x="160" y="442"/>
                                  </a:lnTo>
                                  <a:lnTo>
                                    <a:pt x="160" y="180"/>
                                  </a:lnTo>
                                  <a:close/>
                                  <a:moveTo>
                                    <a:pt x="457" y="482"/>
                                  </a:moveTo>
                                  <a:lnTo>
                                    <a:pt x="410" y="482"/>
                                  </a:lnTo>
                                  <a:lnTo>
                                    <a:pt x="410" y="527"/>
                                  </a:lnTo>
                                  <a:lnTo>
                                    <a:pt x="457" y="527"/>
                                  </a:lnTo>
                                  <a:lnTo>
                                    <a:pt x="457" y="482"/>
                                  </a:lnTo>
                                  <a:close/>
                                  <a:moveTo>
                                    <a:pt x="457" y="180"/>
                                  </a:moveTo>
                                  <a:lnTo>
                                    <a:pt x="410" y="180"/>
                                  </a:lnTo>
                                  <a:lnTo>
                                    <a:pt x="410" y="442"/>
                                  </a:lnTo>
                                  <a:lnTo>
                                    <a:pt x="457" y="442"/>
                                  </a:lnTo>
                                  <a:lnTo>
                                    <a:pt x="457" y="180"/>
                                  </a:lnTo>
                                  <a:close/>
                                  <a:moveTo>
                                    <a:pt x="569" y="138"/>
                                  </a:moveTo>
                                  <a:lnTo>
                                    <a:pt x="0" y="138"/>
                                  </a:lnTo>
                                  <a:lnTo>
                                    <a:pt x="0" y="180"/>
                                  </a:lnTo>
                                  <a:lnTo>
                                    <a:pt x="569" y="180"/>
                                  </a:lnTo>
                                  <a:lnTo>
                                    <a:pt x="569" y="138"/>
                                  </a:lnTo>
                                  <a:close/>
                                  <a:moveTo>
                                    <a:pt x="160" y="1"/>
                                  </a:moveTo>
                                  <a:lnTo>
                                    <a:pt x="113" y="1"/>
                                  </a:lnTo>
                                  <a:lnTo>
                                    <a:pt x="113" y="138"/>
                                  </a:lnTo>
                                  <a:lnTo>
                                    <a:pt x="160" y="138"/>
                                  </a:lnTo>
                                  <a:lnTo>
                                    <a:pt x="160" y="1"/>
                                  </a:lnTo>
                                  <a:close/>
                                  <a:moveTo>
                                    <a:pt x="457" y="0"/>
                                  </a:moveTo>
                                  <a:lnTo>
                                    <a:pt x="410" y="0"/>
                                  </a:lnTo>
                                  <a:lnTo>
                                    <a:pt x="410" y="138"/>
                                  </a:lnTo>
                                  <a:lnTo>
                                    <a:pt x="457" y="138"/>
                                  </a:lnTo>
                                  <a:lnTo>
                                    <a:pt x="457" y="0"/>
                                  </a:lnTo>
                                  <a:close/>
                                  <a:moveTo>
                                    <a:pt x="1205" y="459"/>
                                  </a:moveTo>
                                  <a:lnTo>
                                    <a:pt x="630" y="459"/>
                                  </a:lnTo>
                                  <a:lnTo>
                                    <a:pt x="630" y="499"/>
                                  </a:lnTo>
                                  <a:lnTo>
                                    <a:pt x="1205" y="499"/>
                                  </a:lnTo>
                                  <a:lnTo>
                                    <a:pt x="1205" y="459"/>
                                  </a:lnTo>
                                  <a:close/>
                                  <a:moveTo>
                                    <a:pt x="849" y="245"/>
                                  </a:moveTo>
                                  <a:lnTo>
                                    <a:pt x="799" y="245"/>
                                  </a:lnTo>
                                  <a:lnTo>
                                    <a:pt x="765" y="459"/>
                                  </a:lnTo>
                                  <a:lnTo>
                                    <a:pt x="814" y="459"/>
                                  </a:lnTo>
                                  <a:lnTo>
                                    <a:pt x="849" y="245"/>
                                  </a:lnTo>
                                  <a:close/>
                                  <a:moveTo>
                                    <a:pt x="1111" y="204"/>
                                  </a:moveTo>
                                  <a:lnTo>
                                    <a:pt x="666" y="204"/>
                                  </a:lnTo>
                                  <a:lnTo>
                                    <a:pt x="666" y="245"/>
                                  </a:lnTo>
                                  <a:lnTo>
                                    <a:pt x="1062" y="245"/>
                                  </a:lnTo>
                                  <a:lnTo>
                                    <a:pt x="1062" y="459"/>
                                  </a:lnTo>
                                  <a:lnTo>
                                    <a:pt x="1111" y="459"/>
                                  </a:lnTo>
                                  <a:lnTo>
                                    <a:pt x="1111" y="204"/>
                                  </a:lnTo>
                                  <a:close/>
                                  <a:moveTo>
                                    <a:pt x="876" y="72"/>
                                  </a:moveTo>
                                  <a:lnTo>
                                    <a:pt x="827" y="72"/>
                                  </a:lnTo>
                                  <a:lnTo>
                                    <a:pt x="806" y="204"/>
                                  </a:lnTo>
                                  <a:lnTo>
                                    <a:pt x="855" y="204"/>
                                  </a:lnTo>
                                  <a:lnTo>
                                    <a:pt x="876" y="72"/>
                                  </a:lnTo>
                                  <a:close/>
                                  <a:moveTo>
                                    <a:pt x="1178" y="31"/>
                                  </a:moveTo>
                                  <a:lnTo>
                                    <a:pt x="651" y="31"/>
                                  </a:lnTo>
                                  <a:lnTo>
                                    <a:pt x="651" y="72"/>
                                  </a:lnTo>
                                  <a:lnTo>
                                    <a:pt x="1178" y="72"/>
                                  </a:lnTo>
                                  <a:lnTo>
                                    <a:pt x="1178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27" name="任意多边形 1427"/>
                          <wps:cNvSpPr/>
                          <wps:spPr>
                            <a:xfrm>
                              <a:off x="8300" y="14795"/>
                              <a:ext cx="224" cy="15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5" h="729">
                                  <a:moveTo>
                                    <a:pt x="435" y="640"/>
                                  </a:moveTo>
                                  <a:lnTo>
                                    <a:pt x="4" y="640"/>
                                  </a:lnTo>
                                  <a:lnTo>
                                    <a:pt x="4" y="716"/>
                                  </a:lnTo>
                                  <a:lnTo>
                                    <a:pt x="435" y="716"/>
                                  </a:lnTo>
                                  <a:lnTo>
                                    <a:pt x="435" y="640"/>
                                  </a:lnTo>
                                  <a:close/>
                                  <a:moveTo>
                                    <a:pt x="267" y="107"/>
                                  </a:moveTo>
                                  <a:lnTo>
                                    <a:pt x="172" y="107"/>
                                  </a:lnTo>
                                  <a:lnTo>
                                    <a:pt x="172" y="640"/>
                                  </a:lnTo>
                                  <a:lnTo>
                                    <a:pt x="267" y="640"/>
                                  </a:lnTo>
                                  <a:lnTo>
                                    <a:pt x="267" y="107"/>
                                  </a:lnTo>
                                  <a:close/>
                                  <a:moveTo>
                                    <a:pt x="267" y="0"/>
                                  </a:moveTo>
                                  <a:lnTo>
                                    <a:pt x="0" y="72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172" y="107"/>
                                  </a:lnTo>
                                  <a:lnTo>
                                    <a:pt x="267" y="107"/>
                                  </a:lnTo>
                                  <a:lnTo>
                                    <a:pt x="267" y="0"/>
                                  </a:lnTo>
                                  <a:close/>
                                  <a:moveTo>
                                    <a:pt x="644" y="621"/>
                                  </a:moveTo>
                                  <a:lnTo>
                                    <a:pt x="644" y="704"/>
                                  </a:lnTo>
                                  <a:lnTo>
                                    <a:pt x="673" y="715"/>
                                  </a:lnTo>
                                  <a:lnTo>
                                    <a:pt x="705" y="722"/>
                                  </a:lnTo>
                                  <a:lnTo>
                                    <a:pt x="740" y="727"/>
                                  </a:lnTo>
                                  <a:lnTo>
                                    <a:pt x="778" y="728"/>
                                  </a:lnTo>
                                  <a:lnTo>
                                    <a:pt x="846" y="722"/>
                                  </a:lnTo>
                                  <a:lnTo>
                                    <a:pt x="906" y="702"/>
                                  </a:lnTo>
                                  <a:lnTo>
                                    <a:pt x="958" y="669"/>
                                  </a:lnTo>
                                  <a:lnTo>
                                    <a:pt x="973" y="655"/>
                                  </a:lnTo>
                                  <a:lnTo>
                                    <a:pt x="778" y="655"/>
                                  </a:lnTo>
                                  <a:lnTo>
                                    <a:pt x="742" y="653"/>
                                  </a:lnTo>
                                  <a:lnTo>
                                    <a:pt x="708" y="646"/>
                                  </a:lnTo>
                                  <a:lnTo>
                                    <a:pt x="675" y="636"/>
                                  </a:lnTo>
                                  <a:lnTo>
                                    <a:pt x="644" y="621"/>
                                  </a:lnTo>
                                  <a:close/>
                                  <a:moveTo>
                                    <a:pt x="1082" y="369"/>
                                  </a:moveTo>
                                  <a:lnTo>
                                    <a:pt x="990" y="369"/>
                                  </a:lnTo>
                                  <a:lnTo>
                                    <a:pt x="986" y="434"/>
                                  </a:lnTo>
                                  <a:lnTo>
                                    <a:pt x="976" y="491"/>
                                  </a:lnTo>
                                  <a:lnTo>
                                    <a:pt x="958" y="539"/>
                                  </a:lnTo>
                                  <a:lnTo>
                                    <a:pt x="934" y="580"/>
                                  </a:lnTo>
                                  <a:lnTo>
                                    <a:pt x="903" y="613"/>
                                  </a:lnTo>
                                  <a:lnTo>
                                    <a:pt x="867" y="636"/>
                                  </a:lnTo>
                                  <a:lnTo>
                                    <a:pt x="825" y="650"/>
                                  </a:lnTo>
                                  <a:lnTo>
                                    <a:pt x="778" y="655"/>
                                  </a:lnTo>
                                  <a:lnTo>
                                    <a:pt x="973" y="655"/>
                                  </a:lnTo>
                                  <a:lnTo>
                                    <a:pt x="1003" y="623"/>
                                  </a:lnTo>
                                  <a:lnTo>
                                    <a:pt x="1039" y="566"/>
                                  </a:lnTo>
                                  <a:lnTo>
                                    <a:pt x="1064" y="496"/>
                                  </a:lnTo>
                                  <a:lnTo>
                                    <a:pt x="1079" y="416"/>
                                  </a:lnTo>
                                  <a:lnTo>
                                    <a:pt x="1082" y="369"/>
                                  </a:lnTo>
                                  <a:close/>
                                  <a:moveTo>
                                    <a:pt x="846" y="3"/>
                                  </a:moveTo>
                                  <a:lnTo>
                                    <a:pt x="795" y="7"/>
                                  </a:lnTo>
                                  <a:lnTo>
                                    <a:pt x="748" y="19"/>
                                  </a:lnTo>
                                  <a:lnTo>
                                    <a:pt x="707" y="40"/>
                                  </a:lnTo>
                                  <a:lnTo>
                                    <a:pt x="670" y="69"/>
                                  </a:lnTo>
                                  <a:lnTo>
                                    <a:pt x="641" y="105"/>
                                  </a:lnTo>
                                  <a:lnTo>
                                    <a:pt x="619" y="145"/>
                                  </a:lnTo>
                                  <a:lnTo>
                                    <a:pt x="607" y="189"/>
                                  </a:lnTo>
                                  <a:lnTo>
                                    <a:pt x="602" y="239"/>
                                  </a:lnTo>
                                  <a:lnTo>
                                    <a:pt x="606" y="285"/>
                                  </a:lnTo>
                                  <a:lnTo>
                                    <a:pt x="618" y="327"/>
                                  </a:lnTo>
                                  <a:lnTo>
                                    <a:pt x="637" y="364"/>
                                  </a:lnTo>
                                  <a:lnTo>
                                    <a:pt x="665" y="397"/>
                                  </a:lnTo>
                                  <a:lnTo>
                                    <a:pt x="698" y="423"/>
                                  </a:lnTo>
                                  <a:lnTo>
                                    <a:pt x="735" y="442"/>
                                  </a:lnTo>
                                  <a:lnTo>
                                    <a:pt x="776" y="453"/>
                                  </a:lnTo>
                                  <a:lnTo>
                                    <a:pt x="821" y="457"/>
                                  </a:lnTo>
                                  <a:lnTo>
                                    <a:pt x="875" y="452"/>
                                  </a:lnTo>
                                  <a:lnTo>
                                    <a:pt x="921" y="435"/>
                                  </a:lnTo>
                                  <a:lnTo>
                                    <a:pt x="959" y="408"/>
                                  </a:lnTo>
                                  <a:lnTo>
                                    <a:pt x="979" y="381"/>
                                  </a:lnTo>
                                  <a:lnTo>
                                    <a:pt x="844" y="381"/>
                                  </a:lnTo>
                                  <a:lnTo>
                                    <a:pt x="812" y="379"/>
                                  </a:lnTo>
                                  <a:lnTo>
                                    <a:pt x="784" y="371"/>
                                  </a:lnTo>
                                  <a:lnTo>
                                    <a:pt x="759" y="358"/>
                                  </a:lnTo>
                                  <a:lnTo>
                                    <a:pt x="737" y="340"/>
                                  </a:lnTo>
                                  <a:lnTo>
                                    <a:pt x="720" y="317"/>
                                  </a:lnTo>
                                  <a:lnTo>
                                    <a:pt x="708" y="291"/>
                                  </a:lnTo>
                                  <a:lnTo>
                                    <a:pt x="701" y="261"/>
                                  </a:lnTo>
                                  <a:lnTo>
                                    <a:pt x="698" y="228"/>
                                  </a:lnTo>
                                  <a:lnTo>
                                    <a:pt x="701" y="196"/>
                                  </a:lnTo>
                                  <a:lnTo>
                                    <a:pt x="708" y="168"/>
                                  </a:lnTo>
                                  <a:lnTo>
                                    <a:pt x="721" y="143"/>
                                  </a:lnTo>
                                  <a:lnTo>
                                    <a:pt x="738" y="120"/>
                                  </a:lnTo>
                                  <a:lnTo>
                                    <a:pt x="759" y="101"/>
                                  </a:lnTo>
                                  <a:lnTo>
                                    <a:pt x="783" y="87"/>
                                  </a:lnTo>
                                  <a:lnTo>
                                    <a:pt x="810" y="79"/>
                                  </a:lnTo>
                                  <a:lnTo>
                                    <a:pt x="839" y="77"/>
                                  </a:lnTo>
                                  <a:lnTo>
                                    <a:pt x="1013" y="77"/>
                                  </a:lnTo>
                                  <a:lnTo>
                                    <a:pt x="987" y="49"/>
                                  </a:lnTo>
                                  <a:lnTo>
                                    <a:pt x="946" y="23"/>
                                  </a:lnTo>
                                  <a:lnTo>
                                    <a:pt x="899" y="8"/>
                                  </a:lnTo>
                                  <a:lnTo>
                                    <a:pt x="846" y="3"/>
                                  </a:lnTo>
                                  <a:close/>
                                  <a:moveTo>
                                    <a:pt x="1013" y="77"/>
                                  </a:moveTo>
                                  <a:lnTo>
                                    <a:pt x="839" y="77"/>
                                  </a:lnTo>
                                  <a:lnTo>
                                    <a:pt x="870" y="80"/>
                                  </a:lnTo>
                                  <a:lnTo>
                                    <a:pt x="898" y="89"/>
                                  </a:lnTo>
                                  <a:lnTo>
                                    <a:pt x="923" y="104"/>
                                  </a:lnTo>
                                  <a:lnTo>
                                    <a:pt x="944" y="126"/>
                                  </a:lnTo>
                                  <a:lnTo>
                                    <a:pt x="962" y="153"/>
                                  </a:lnTo>
                                  <a:lnTo>
                                    <a:pt x="974" y="182"/>
                                  </a:lnTo>
                                  <a:lnTo>
                                    <a:pt x="982" y="215"/>
                                  </a:lnTo>
                                  <a:lnTo>
                                    <a:pt x="984" y="251"/>
                                  </a:lnTo>
                                  <a:lnTo>
                                    <a:pt x="982" y="277"/>
                                  </a:lnTo>
                                  <a:lnTo>
                                    <a:pt x="974" y="301"/>
                                  </a:lnTo>
                                  <a:lnTo>
                                    <a:pt x="962" y="323"/>
                                  </a:lnTo>
                                  <a:lnTo>
                                    <a:pt x="944" y="343"/>
                                  </a:lnTo>
                                  <a:lnTo>
                                    <a:pt x="923" y="360"/>
                                  </a:lnTo>
                                  <a:lnTo>
                                    <a:pt x="899" y="372"/>
                                  </a:lnTo>
                                  <a:lnTo>
                                    <a:pt x="873" y="379"/>
                                  </a:lnTo>
                                  <a:lnTo>
                                    <a:pt x="844" y="381"/>
                                  </a:lnTo>
                                  <a:lnTo>
                                    <a:pt x="979" y="381"/>
                                  </a:lnTo>
                                  <a:lnTo>
                                    <a:pt x="988" y="369"/>
                                  </a:lnTo>
                                  <a:lnTo>
                                    <a:pt x="1082" y="369"/>
                                  </a:lnTo>
                                  <a:lnTo>
                                    <a:pt x="1084" y="327"/>
                                  </a:lnTo>
                                  <a:lnTo>
                                    <a:pt x="1084" y="323"/>
                                  </a:lnTo>
                                  <a:lnTo>
                                    <a:pt x="1081" y="251"/>
                                  </a:lnTo>
                                  <a:lnTo>
                                    <a:pt x="1069" y="186"/>
                                  </a:lnTo>
                                  <a:lnTo>
                                    <a:pt x="1049" y="131"/>
                                  </a:lnTo>
                                  <a:lnTo>
                                    <a:pt x="1021" y="85"/>
                                  </a:lnTo>
                                  <a:lnTo>
                                    <a:pt x="1013" y="77"/>
                                  </a:lnTo>
                                  <a:close/>
                                  <a:moveTo>
                                    <a:pt x="990" y="369"/>
                                  </a:moveTo>
                                  <a:lnTo>
                                    <a:pt x="988" y="369"/>
                                  </a:lnTo>
                                  <a:lnTo>
                                    <a:pt x="988" y="370"/>
                                  </a:lnTo>
                                  <a:lnTo>
                                    <a:pt x="989" y="370"/>
                                  </a:lnTo>
                                  <a:lnTo>
                                    <a:pt x="990" y="3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28" name="任意多边形 1428"/>
                          <wps:cNvSpPr/>
                          <wps:spPr>
                            <a:xfrm>
                              <a:off x="11137" y="14796"/>
                              <a:ext cx="228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3" h="726">
                                  <a:moveTo>
                                    <a:pt x="426" y="74"/>
                                  </a:moveTo>
                                  <a:lnTo>
                                    <a:pt x="229" y="74"/>
                                  </a:lnTo>
                                  <a:lnTo>
                                    <a:pt x="261" y="76"/>
                                  </a:lnTo>
                                  <a:lnTo>
                                    <a:pt x="289" y="82"/>
                                  </a:lnTo>
                                  <a:lnTo>
                                    <a:pt x="313" y="92"/>
                                  </a:lnTo>
                                  <a:lnTo>
                                    <a:pt x="333" y="106"/>
                                  </a:lnTo>
                                  <a:lnTo>
                                    <a:pt x="349" y="124"/>
                                  </a:lnTo>
                                  <a:lnTo>
                                    <a:pt x="360" y="145"/>
                                  </a:lnTo>
                                  <a:lnTo>
                                    <a:pt x="367" y="170"/>
                                  </a:lnTo>
                                  <a:lnTo>
                                    <a:pt x="369" y="198"/>
                                  </a:lnTo>
                                  <a:lnTo>
                                    <a:pt x="367" y="224"/>
                                  </a:lnTo>
                                  <a:lnTo>
                                    <a:pt x="361" y="250"/>
                                  </a:lnTo>
                                  <a:lnTo>
                                    <a:pt x="352" y="275"/>
                                  </a:lnTo>
                                  <a:lnTo>
                                    <a:pt x="338" y="300"/>
                                  </a:lnTo>
                                  <a:lnTo>
                                    <a:pt x="319" y="326"/>
                                  </a:lnTo>
                                  <a:lnTo>
                                    <a:pt x="293" y="358"/>
                                  </a:lnTo>
                                  <a:lnTo>
                                    <a:pt x="259" y="393"/>
                                  </a:lnTo>
                                  <a:lnTo>
                                    <a:pt x="218" y="433"/>
                                  </a:lnTo>
                                  <a:lnTo>
                                    <a:pt x="0" y="637"/>
                                  </a:lnTo>
                                  <a:lnTo>
                                    <a:pt x="0" y="714"/>
                                  </a:lnTo>
                                  <a:lnTo>
                                    <a:pt x="456" y="714"/>
                                  </a:lnTo>
                                  <a:lnTo>
                                    <a:pt x="456" y="635"/>
                                  </a:lnTo>
                                  <a:lnTo>
                                    <a:pt x="112" y="635"/>
                                  </a:lnTo>
                                  <a:lnTo>
                                    <a:pt x="112" y="633"/>
                                  </a:lnTo>
                                  <a:lnTo>
                                    <a:pt x="283" y="477"/>
                                  </a:lnTo>
                                  <a:lnTo>
                                    <a:pt x="331" y="430"/>
                                  </a:lnTo>
                                  <a:lnTo>
                                    <a:pt x="371" y="388"/>
                                  </a:lnTo>
                                  <a:lnTo>
                                    <a:pt x="403" y="350"/>
                                  </a:lnTo>
                                  <a:lnTo>
                                    <a:pt x="426" y="317"/>
                                  </a:lnTo>
                                  <a:lnTo>
                                    <a:pt x="442" y="285"/>
                                  </a:lnTo>
                                  <a:lnTo>
                                    <a:pt x="454" y="254"/>
                                  </a:lnTo>
                                  <a:lnTo>
                                    <a:pt x="461" y="221"/>
                                  </a:lnTo>
                                  <a:lnTo>
                                    <a:pt x="463" y="189"/>
                                  </a:lnTo>
                                  <a:lnTo>
                                    <a:pt x="459" y="148"/>
                                  </a:lnTo>
                                  <a:lnTo>
                                    <a:pt x="448" y="111"/>
                                  </a:lnTo>
                                  <a:lnTo>
                                    <a:pt x="430" y="79"/>
                                  </a:lnTo>
                                  <a:lnTo>
                                    <a:pt x="426" y="74"/>
                                  </a:lnTo>
                                  <a:close/>
                                  <a:moveTo>
                                    <a:pt x="244" y="0"/>
                                  </a:moveTo>
                                  <a:lnTo>
                                    <a:pt x="187" y="4"/>
                                  </a:lnTo>
                                  <a:lnTo>
                                    <a:pt x="134" y="16"/>
                                  </a:lnTo>
                                  <a:lnTo>
                                    <a:pt x="84" y="36"/>
                                  </a:lnTo>
                                  <a:lnTo>
                                    <a:pt x="38" y="64"/>
                                  </a:lnTo>
                                  <a:lnTo>
                                    <a:pt x="38" y="154"/>
                                  </a:lnTo>
                                  <a:lnTo>
                                    <a:pt x="84" y="119"/>
                                  </a:lnTo>
                                  <a:lnTo>
                                    <a:pt x="131" y="94"/>
                                  </a:lnTo>
                                  <a:lnTo>
                                    <a:pt x="180" y="79"/>
                                  </a:lnTo>
                                  <a:lnTo>
                                    <a:pt x="229" y="74"/>
                                  </a:lnTo>
                                  <a:lnTo>
                                    <a:pt x="426" y="74"/>
                                  </a:lnTo>
                                  <a:lnTo>
                                    <a:pt x="405" y="51"/>
                                  </a:lnTo>
                                  <a:lnTo>
                                    <a:pt x="373" y="29"/>
                                  </a:lnTo>
                                  <a:lnTo>
                                    <a:pt x="335" y="13"/>
                                  </a:lnTo>
                                  <a:lnTo>
                                    <a:pt x="292" y="3"/>
                                  </a:lnTo>
                                  <a:lnTo>
                                    <a:pt x="244" y="0"/>
                                  </a:lnTo>
                                  <a:close/>
                                  <a:moveTo>
                                    <a:pt x="675" y="606"/>
                                  </a:moveTo>
                                  <a:lnTo>
                                    <a:pt x="675" y="696"/>
                                  </a:lnTo>
                                  <a:lnTo>
                                    <a:pt x="705" y="709"/>
                                  </a:lnTo>
                                  <a:lnTo>
                                    <a:pt x="742" y="718"/>
                                  </a:lnTo>
                                  <a:lnTo>
                                    <a:pt x="785" y="724"/>
                                  </a:lnTo>
                                  <a:lnTo>
                                    <a:pt x="834" y="725"/>
                                  </a:lnTo>
                                  <a:lnTo>
                                    <a:pt x="893" y="721"/>
                                  </a:lnTo>
                                  <a:lnTo>
                                    <a:pt x="946" y="710"/>
                                  </a:lnTo>
                                  <a:lnTo>
                                    <a:pt x="992" y="690"/>
                                  </a:lnTo>
                                  <a:lnTo>
                                    <a:pt x="1031" y="662"/>
                                  </a:lnTo>
                                  <a:lnTo>
                                    <a:pt x="1040" y="652"/>
                                  </a:lnTo>
                                  <a:lnTo>
                                    <a:pt x="833" y="652"/>
                                  </a:lnTo>
                                  <a:lnTo>
                                    <a:pt x="792" y="649"/>
                                  </a:lnTo>
                                  <a:lnTo>
                                    <a:pt x="753" y="640"/>
                                  </a:lnTo>
                                  <a:lnTo>
                                    <a:pt x="714" y="626"/>
                                  </a:lnTo>
                                  <a:lnTo>
                                    <a:pt x="675" y="606"/>
                                  </a:lnTo>
                                  <a:close/>
                                  <a:moveTo>
                                    <a:pt x="1054" y="362"/>
                                  </a:moveTo>
                                  <a:lnTo>
                                    <a:pt x="817" y="362"/>
                                  </a:lnTo>
                                  <a:lnTo>
                                    <a:pt x="861" y="364"/>
                                  </a:lnTo>
                                  <a:lnTo>
                                    <a:pt x="898" y="371"/>
                                  </a:lnTo>
                                  <a:lnTo>
                                    <a:pt x="931" y="383"/>
                                  </a:lnTo>
                                  <a:lnTo>
                                    <a:pt x="957" y="399"/>
                                  </a:lnTo>
                                  <a:lnTo>
                                    <a:pt x="979" y="420"/>
                                  </a:lnTo>
                                  <a:lnTo>
                                    <a:pt x="994" y="444"/>
                                  </a:lnTo>
                                  <a:lnTo>
                                    <a:pt x="1003" y="472"/>
                                  </a:lnTo>
                                  <a:lnTo>
                                    <a:pt x="1006" y="504"/>
                                  </a:lnTo>
                                  <a:lnTo>
                                    <a:pt x="1003" y="536"/>
                                  </a:lnTo>
                                  <a:lnTo>
                                    <a:pt x="994" y="564"/>
                                  </a:lnTo>
                                  <a:lnTo>
                                    <a:pt x="979" y="590"/>
                                  </a:lnTo>
                                  <a:lnTo>
                                    <a:pt x="958" y="611"/>
                                  </a:lnTo>
                                  <a:lnTo>
                                    <a:pt x="932" y="629"/>
                                  </a:lnTo>
                                  <a:lnTo>
                                    <a:pt x="903" y="642"/>
                                  </a:lnTo>
                                  <a:lnTo>
                                    <a:pt x="870" y="650"/>
                                  </a:lnTo>
                                  <a:lnTo>
                                    <a:pt x="833" y="652"/>
                                  </a:lnTo>
                                  <a:lnTo>
                                    <a:pt x="1040" y="652"/>
                                  </a:lnTo>
                                  <a:lnTo>
                                    <a:pt x="1062" y="628"/>
                                  </a:lnTo>
                                  <a:lnTo>
                                    <a:pt x="1084" y="590"/>
                                  </a:lnTo>
                                  <a:lnTo>
                                    <a:pt x="1098" y="546"/>
                                  </a:lnTo>
                                  <a:lnTo>
                                    <a:pt x="1102" y="498"/>
                                  </a:lnTo>
                                  <a:lnTo>
                                    <a:pt x="1098" y="451"/>
                                  </a:lnTo>
                                  <a:lnTo>
                                    <a:pt x="1086" y="409"/>
                                  </a:lnTo>
                                  <a:lnTo>
                                    <a:pt x="1065" y="373"/>
                                  </a:lnTo>
                                  <a:lnTo>
                                    <a:pt x="1054" y="362"/>
                                  </a:lnTo>
                                  <a:close/>
                                  <a:moveTo>
                                    <a:pt x="1068" y="12"/>
                                  </a:moveTo>
                                  <a:lnTo>
                                    <a:pt x="699" y="12"/>
                                  </a:lnTo>
                                  <a:lnTo>
                                    <a:pt x="699" y="368"/>
                                  </a:lnTo>
                                  <a:lnTo>
                                    <a:pt x="734" y="366"/>
                                  </a:lnTo>
                                  <a:lnTo>
                                    <a:pt x="766" y="364"/>
                                  </a:lnTo>
                                  <a:lnTo>
                                    <a:pt x="793" y="362"/>
                                  </a:lnTo>
                                  <a:lnTo>
                                    <a:pt x="817" y="362"/>
                                  </a:lnTo>
                                  <a:lnTo>
                                    <a:pt x="1054" y="362"/>
                                  </a:lnTo>
                                  <a:lnTo>
                                    <a:pt x="1036" y="343"/>
                                  </a:lnTo>
                                  <a:lnTo>
                                    <a:pt x="999" y="318"/>
                                  </a:lnTo>
                                  <a:lnTo>
                                    <a:pt x="956" y="300"/>
                                  </a:lnTo>
                                  <a:lnTo>
                                    <a:pt x="907" y="290"/>
                                  </a:lnTo>
                                  <a:lnTo>
                                    <a:pt x="888" y="289"/>
                                  </a:lnTo>
                                  <a:lnTo>
                                    <a:pt x="787" y="289"/>
                                  </a:lnTo>
                                  <a:lnTo>
                                    <a:pt x="787" y="90"/>
                                  </a:lnTo>
                                  <a:lnTo>
                                    <a:pt x="1068" y="90"/>
                                  </a:lnTo>
                                  <a:lnTo>
                                    <a:pt x="1068" y="12"/>
                                  </a:lnTo>
                                  <a:close/>
                                  <a:moveTo>
                                    <a:pt x="850" y="286"/>
                                  </a:moveTo>
                                  <a:lnTo>
                                    <a:pt x="838" y="286"/>
                                  </a:lnTo>
                                  <a:lnTo>
                                    <a:pt x="824" y="287"/>
                                  </a:lnTo>
                                  <a:lnTo>
                                    <a:pt x="787" y="289"/>
                                  </a:lnTo>
                                  <a:lnTo>
                                    <a:pt x="888" y="289"/>
                                  </a:lnTo>
                                  <a:lnTo>
                                    <a:pt x="850" y="2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29" name="任意多边形 1429"/>
                          <wps:cNvSpPr/>
                          <wps:spPr>
                            <a:xfrm>
                              <a:off x="8288" y="14973"/>
                              <a:ext cx="248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201" h="533">
                                  <a:moveTo>
                                    <a:pt x="160" y="184"/>
                                  </a:moveTo>
                                  <a:lnTo>
                                    <a:pt x="112" y="184"/>
                                  </a:lnTo>
                                  <a:lnTo>
                                    <a:pt x="112" y="533"/>
                                  </a:lnTo>
                                  <a:lnTo>
                                    <a:pt x="160" y="533"/>
                                  </a:lnTo>
                                  <a:lnTo>
                                    <a:pt x="160" y="486"/>
                                  </a:lnTo>
                                  <a:lnTo>
                                    <a:pt x="457" y="486"/>
                                  </a:lnTo>
                                  <a:lnTo>
                                    <a:pt x="457" y="446"/>
                                  </a:lnTo>
                                  <a:lnTo>
                                    <a:pt x="160" y="446"/>
                                  </a:lnTo>
                                  <a:lnTo>
                                    <a:pt x="160" y="184"/>
                                  </a:lnTo>
                                  <a:close/>
                                  <a:moveTo>
                                    <a:pt x="457" y="486"/>
                                  </a:moveTo>
                                  <a:lnTo>
                                    <a:pt x="409" y="486"/>
                                  </a:lnTo>
                                  <a:lnTo>
                                    <a:pt x="409" y="531"/>
                                  </a:lnTo>
                                  <a:lnTo>
                                    <a:pt x="457" y="531"/>
                                  </a:lnTo>
                                  <a:lnTo>
                                    <a:pt x="457" y="486"/>
                                  </a:lnTo>
                                  <a:close/>
                                  <a:moveTo>
                                    <a:pt x="457" y="184"/>
                                  </a:moveTo>
                                  <a:lnTo>
                                    <a:pt x="409" y="184"/>
                                  </a:lnTo>
                                  <a:lnTo>
                                    <a:pt x="409" y="446"/>
                                  </a:lnTo>
                                  <a:lnTo>
                                    <a:pt x="457" y="446"/>
                                  </a:lnTo>
                                  <a:lnTo>
                                    <a:pt x="457" y="184"/>
                                  </a:lnTo>
                                  <a:close/>
                                  <a:moveTo>
                                    <a:pt x="569" y="142"/>
                                  </a:moveTo>
                                  <a:lnTo>
                                    <a:pt x="0" y="142"/>
                                  </a:lnTo>
                                  <a:lnTo>
                                    <a:pt x="0" y="184"/>
                                  </a:lnTo>
                                  <a:lnTo>
                                    <a:pt x="569" y="184"/>
                                  </a:lnTo>
                                  <a:lnTo>
                                    <a:pt x="569" y="142"/>
                                  </a:lnTo>
                                  <a:close/>
                                  <a:moveTo>
                                    <a:pt x="160" y="5"/>
                                  </a:moveTo>
                                  <a:lnTo>
                                    <a:pt x="112" y="5"/>
                                  </a:lnTo>
                                  <a:lnTo>
                                    <a:pt x="112" y="142"/>
                                  </a:lnTo>
                                  <a:lnTo>
                                    <a:pt x="160" y="142"/>
                                  </a:lnTo>
                                  <a:lnTo>
                                    <a:pt x="160" y="5"/>
                                  </a:lnTo>
                                  <a:close/>
                                  <a:moveTo>
                                    <a:pt x="457" y="4"/>
                                  </a:moveTo>
                                  <a:lnTo>
                                    <a:pt x="409" y="4"/>
                                  </a:lnTo>
                                  <a:lnTo>
                                    <a:pt x="409" y="142"/>
                                  </a:lnTo>
                                  <a:lnTo>
                                    <a:pt x="457" y="142"/>
                                  </a:lnTo>
                                  <a:lnTo>
                                    <a:pt x="457" y="4"/>
                                  </a:lnTo>
                                  <a:close/>
                                  <a:moveTo>
                                    <a:pt x="1200" y="137"/>
                                  </a:moveTo>
                                  <a:lnTo>
                                    <a:pt x="635" y="137"/>
                                  </a:lnTo>
                                  <a:lnTo>
                                    <a:pt x="635" y="181"/>
                                  </a:lnTo>
                                  <a:lnTo>
                                    <a:pt x="1200" y="181"/>
                                  </a:lnTo>
                                  <a:lnTo>
                                    <a:pt x="1200" y="137"/>
                                  </a:lnTo>
                                  <a:close/>
                                  <a:moveTo>
                                    <a:pt x="899" y="0"/>
                                  </a:moveTo>
                                  <a:lnTo>
                                    <a:pt x="856" y="23"/>
                                  </a:lnTo>
                                  <a:lnTo>
                                    <a:pt x="869" y="41"/>
                                  </a:lnTo>
                                  <a:lnTo>
                                    <a:pt x="884" y="64"/>
                                  </a:lnTo>
                                  <a:lnTo>
                                    <a:pt x="901" y="91"/>
                                  </a:lnTo>
                                  <a:lnTo>
                                    <a:pt x="919" y="123"/>
                                  </a:lnTo>
                                  <a:lnTo>
                                    <a:pt x="966" y="99"/>
                                  </a:lnTo>
                                  <a:lnTo>
                                    <a:pt x="947" y="70"/>
                                  </a:lnTo>
                                  <a:lnTo>
                                    <a:pt x="930" y="43"/>
                                  </a:lnTo>
                                  <a:lnTo>
                                    <a:pt x="914" y="20"/>
                                  </a:lnTo>
                                  <a:lnTo>
                                    <a:pt x="899" y="0"/>
                                  </a:lnTo>
                                  <a:close/>
                                  <a:moveTo>
                                    <a:pt x="810" y="245"/>
                                  </a:moveTo>
                                  <a:lnTo>
                                    <a:pt x="770" y="313"/>
                                  </a:lnTo>
                                  <a:lnTo>
                                    <a:pt x="728" y="375"/>
                                  </a:lnTo>
                                  <a:lnTo>
                                    <a:pt x="682" y="433"/>
                                  </a:lnTo>
                                  <a:lnTo>
                                    <a:pt x="633" y="486"/>
                                  </a:lnTo>
                                  <a:lnTo>
                                    <a:pt x="646" y="496"/>
                                  </a:lnTo>
                                  <a:lnTo>
                                    <a:pt x="657" y="504"/>
                                  </a:lnTo>
                                  <a:lnTo>
                                    <a:pt x="667" y="513"/>
                                  </a:lnTo>
                                  <a:lnTo>
                                    <a:pt x="677" y="521"/>
                                  </a:lnTo>
                                  <a:lnTo>
                                    <a:pt x="727" y="460"/>
                                  </a:lnTo>
                                  <a:lnTo>
                                    <a:pt x="775" y="399"/>
                                  </a:lnTo>
                                  <a:lnTo>
                                    <a:pt x="819" y="335"/>
                                  </a:lnTo>
                                  <a:lnTo>
                                    <a:pt x="860" y="269"/>
                                  </a:lnTo>
                                  <a:lnTo>
                                    <a:pt x="810" y="245"/>
                                  </a:lnTo>
                                  <a:close/>
                                  <a:moveTo>
                                    <a:pt x="1008" y="249"/>
                                  </a:moveTo>
                                  <a:lnTo>
                                    <a:pt x="968" y="276"/>
                                  </a:lnTo>
                                  <a:lnTo>
                                    <a:pt x="1007" y="325"/>
                                  </a:lnTo>
                                  <a:lnTo>
                                    <a:pt x="1050" y="381"/>
                                  </a:lnTo>
                                  <a:lnTo>
                                    <a:pt x="1095" y="444"/>
                                  </a:lnTo>
                                  <a:lnTo>
                                    <a:pt x="1144" y="515"/>
                                  </a:lnTo>
                                  <a:lnTo>
                                    <a:pt x="1193" y="481"/>
                                  </a:lnTo>
                                  <a:lnTo>
                                    <a:pt x="1148" y="421"/>
                                  </a:lnTo>
                                  <a:lnTo>
                                    <a:pt x="1102" y="363"/>
                                  </a:lnTo>
                                  <a:lnTo>
                                    <a:pt x="1055" y="305"/>
                                  </a:lnTo>
                                  <a:lnTo>
                                    <a:pt x="1008" y="2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30" name="任意多边形 1430"/>
                          <wps:cNvSpPr/>
                          <wps:spPr>
                            <a:xfrm>
                              <a:off x="11061" y="14973"/>
                              <a:ext cx="380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838" h="537">
                                  <a:moveTo>
                                    <a:pt x="571" y="465"/>
                                  </a:moveTo>
                                  <a:lnTo>
                                    <a:pt x="10" y="465"/>
                                  </a:lnTo>
                                  <a:lnTo>
                                    <a:pt x="10" y="504"/>
                                  </a:lnTo>
                                  <a:lnTo>
                                    <a:pt x="571" y="504"/>
                                  </a:lnTo>
                                  <a:lnTo>
                                    <a:pt x="571" y="465"/>
                                  </a:lnTo>
                                  <a:close/>
                                  <a:moveTo>
                                    <a:pt x="314" y="369"/>
                                  </a:moveTo>
                                  <a:lnTo>
                                    <a:pt x="268" y="369"/>
                                  </a:lnTo>
                                  <a:lnTo>
                                    <a:pt x="268" y="465"/>
                                  </a:lnTo>
                                  <a:lnTo>
                                    <a:pt x="314" y="465"/>
                                  </a:lnTo>
                                  <a:lnTo>
                                    <a:pt x="314" y="369"/>
                                  </a:lnTo>
                                  <a:close/>
                                  <a:moveTo>
                                    <a:pt x="517" y="330"/>
                                  </a:moveTo>
                                  <a:lnTo>
                                    <a:pt x="63" y="330"/>
                                  </a:lnTo>
                                  <a:lnTo>
                                    <a:pt x="63" y="369"/>
                                  </a:lnTo>
                                  <a:lnTo>
                                    <a:pt x="517" y="369"/>
                                  </a:lnTo>
                                  <a:lnTo>
                                    <a:pt x="517" y="330"/>
                                  </a:lnTo>
                                  <a:close/>
                                  <a:moveTo>
                                    <a:pt x="314" y="259"/>
                                  </a:moveTo>
                                  <a:lnTo>
                                    <a:pt x="268" y="259"/>
                                  </a:lnTo>
                                  <a:lnTo>
                                    <a:pt x="268" y="330"/>
                                  </a:lnTo>
                                  <a:lnTo>
                                    <a:pt x="314" y="330"/>
                                  </a:lnTo>
                                  <a:lnTo>
                                    <a:pt x="314" y="259"/>
                                  </a:lnTo>
                                  <a:close/>
                                  <a:moveTo>
                                    <a:pt x="150" y="70"/>
                                  </a:moveTo>
                                  <a:lnTo>
                                    <a:pt x="97" y="70"/>
                                  </a:lnTo>
                                  <a:lnTo>
                                    <a:pt x="130" y="107"/>
                                  </a:lnTo>
                                  <a:lnTo>
                                    <a:pt x="166" y="140"/>
                                  </a:lnTo>
                                  <a:lnTo>
                                    <a:pt x="204" y="169"/>
                                  </a:lnTo>
                                  <a:lnTo>
                                    <a:pt x="244" y="194"/>
                                  </a:lnTo>
                                  <a:lnTo>
                                    <a:pt x="189" y="214"/>
                                  </a:lnTo>
                                  <a:lnTo>
                                    <a:pt x="130" y="231"/>
                                  </a:lnTo>
                                  <a:lnTo>
                                    <a:pt x="67" y="245"/>
                                  </a:lnTo>
                                  <a:lnTo>
                                    <a:pt x="0" y="257"/>
                                  </a:lnTo>
                                  <a:lnTo>
                                    <a:pt x="7" y="269"/>
                                  </a:lnTo>
                                  <a:lnTo>
                                    <a:pt x="14" y="279"/>
                                  </a:lnTo>
                                  <a:lnTo>
                                    <a:pt x="19" y="289"/>
                                  </a:lnTo>
                                  <a:lnTo>
                                    <a:pt x="24" y="299"/>
                                  </a:lnTo>
                                  <a:lnTo>
                                    <a:pt x="98" y="283"/>
                                  </a:lnTo>
                                  <a:lnTo>
                                    <a:pt x="167" y="265"/>
                                  </a:lnTo>
                                  <a:lnTo>
                                    <a:pt x="232" y="243"/>
                                  </a:lnTo>
                                  <a:lnTo>
                                    <a:pt x="293" y="218"/>
                                  </a:lnTo>
                                  <a:lnTo>
                                    <a:pt x="416" y="218"/>
                                  </a:lnTo>
                                  <a:lnTo>
                                    <a:pt x="378" y="208"/>
                                  </a:lnTo>
                                  <a:lnTo>
                                    <a:pt x="341" y="194"/>
                                  </a:lnTo>
                                  <a:lnTo>
                                    <a:pt x="377" y="173"/>
                                  </a:lnTo>
                                  <a:lnTo>
                                    <a:pt x="293" y="173"/>
                                  </a:lnTo>
                                  <a:lnTo>
                                    <a:pt x="254" y="151"/>
                                  </a:lnTo>
                                  <a:lnTo>
                                    <a:pt x="217" y="127"/>
                                  </a:lnTo>
                                  <a:lnTo>
                                    <a:pt x="182" y="100"/>
                                  </a:lnTo>
                                  <a:lnTo>
                                    <a:pt x="150" y="70"/>
                                  </a:lnTo>
                                  <a:close/>
                                  <a:moveTo>
                                    <a:pt x="416" y="218"/>
                                  </a:moveTo>
                                  <a:lnTo>
                                    <a:pt x="293" y="218"/>
                                  </a:lnTo>
                                  <a:lnTo>
                                    <a:pt x="349" y="240"/>
                                  </a:lnTo>
                                  <a:lnTo>
                                    <a:pt x="412" y="259"/>
                                  </a:lnTo>
                                  <a:lnTo>
                                    <a:pt x="480" y="277"/>
                                  </a:lnTo>
                                  <a:lnTo>
                                    <a:pt x="555" y="292"/>
                                  </a:lnTo>
                                  <a:lnTo>
                                    <a:pt x="561" y="279"/>
                                  </a:lnTo>
                                  <a:lnTo>
                                    <a:pt x="568" y="268"/>
                                  </a:lnTo>
                                  <a:lnTo>
                                    <a:pt x="574" y="257"/>
                                  </a:lnTo>
                                  <a:lnTo>
                                    <a:pt x="580" y="248"/>
                                  </a:lnTo>
                                  <a:lnTo>
                                    <a:pt x="498" y="235"/>
                                  </a:lnTo>
                                  <a:lnTo>
                                    <a:pt x="431" y="222"/>
                                  </a:lnTo>
                                  <a:lnTo>
                                    <a:pt x="416" y="218"/>
                                  </a:lnTo>
                                  <a:close/>
                                  <a:moveTo>
                                    <a:pt x="510" y="31"/>
                                  </a:moveTo>
                                  <a:lnTo>
                                    <a:pt x="44" y="31"/>
                                  </a:lnTo>
                                  <a:lnTo>
                                    <a:pt x="44" y="70"/>
                                  </a:lnTo>
                                  <a:lnTo>
                                    <a:pt x="447" y="70"/>
                                  </a:lnTo>
                                  <a:lnTo>
                                    <a:pt x="412" y="99"/>
                                  </a:lnTo>
                                  <a:lnTo>
                                    <a:pt x="375" y="126"/>
                                  </a:lnTo>
                                  <a:lnTo>
                                    <a:pt x="335" y="150"/>
                                  </a:lnTo>
                                  <a:lnTo>
                                    <a:pt x="293" y="173"/>
                                  </a:lnTo>
                                  <a:lnTo>
                                    <a:pt x="377" y="173"/>
                                  </a:lnTo>
                                  <a:lnTo>
                                    <a:pt x="387" y="167"/>
                                  </a:lnTo>
                                  <a:lnTo>
                                    <a:pt x="431" y="136"/>
                                  </a:lnTo>
                                  <a:lnTo>
                                    <a:pt x="472" y="104"/>
                                  </a:lnTo>
                                  <a:lnTo>
                                    <a:pt x="510" y="68"/>
                                  </a:lnTo>
                                  <a:lnTo>
                                    <a:pt x="510" y="31"/>
                                  </a:lnTo>
                                  <a:close/>
                                  <a:moveTo>
                                    <a:pt x="814" y="273"/>
                                  </a:moveTo>
                                  <a:lnTo>
                                    <a:pt x="774" y="286"/>
                                  </a:lnTo>
                                  <a:lnTo>
                                    <a:pt x="786" y="325"/>
                                  </a:lnTo>
                                  <a:lnTo>
                                    <a:pt x="800" y="361"/>
                                  </a:lnTo>
                                  <a:lnTo>
                                    <a:pt x="815" y="392"/>
                                  </a:lnTo>
                                  <a:lnTo>
                                    <a:pt x="832" y="419"/>
                                  </a:lnTo>
                                  <a:lnTo>
                                    <a:pt x="816" y="442"/>
                                  </a:lnTo>
                                  <a:lnTo>
                                    <a:pt x="798" y="463"/>
                                  </a:lnTo>
                                  <a:lnTo>
                                    <a:pt x="777" y="484"/>
                                  </a:lnTo>
                                  <a:lnTo>
                                    <a:pt x="755" y="503"/>
                                  </a:lnTo>
                                  <a:lnTo>
                                    <a:pt x="763" y="510"/>
                                  </a:lnTo>
                                  <a:lnTo>
                                    <a:pt x="771" y="518"/>
                                  </a:lnTo>
                                  <a:lnTo>
                                    <a:pt x="779" y="527"/>
                                  </a:lnTo>
                                  <a:lnTo>
                                    <a:pt x="787" y="536"/>
                                  </a:lnTo>
                                  <a:lnTo>
                                    <a:pt x="808" y="518"/>
                                  </a:lnTo>
                                  <a:lnTo>
                                    <a:pt x="828" y="498"/>
                                  </a:lnTo>
                                  <a:lnTo>
                                    <a:pt x="846" y="477"/>
                                  </a:lnTo>
                                  <a:lnTo>
                                    <a:pt x="862" y="454"/>
                                  </a:lnTo>
                                  <a:lnTo>
                                    <a:pt x="949" y="454"/>
                                  </a:lnTo>
                                  <a:lnTo>
                                    <a:pt x="918" y="441"/>
                                  </a:lnTo>
                                  <a:lnTo>
                                    <a:pt x="884" y="416"/>
                                  </a:lnTo>
                                  <a:lnTo>
                                    <a:pt x="900" y="378"/>
                                  </a:lnTo>
                                  <a:lnTo>
                                    <a:pt x="854" y="378"/>
                                  </a:lnTo>
                                  <a:lnTo>
                                    <a:pt x="842" y="355"/>
                                  </a:lnTo>
                                  <a:lnTo>
                                    <a:pt x="831" y="330"/>
                                  </a:lnTo>
                                  <a:lnTo>
                                    <a:pt x="822" y="303"/>
                                  </a:lnTo>
                                  <a:lnTo>
                                    <a:pt x="814" y="273"/>
                                  </a:lnTo>
                                  <a:close/>
                                  <a:moveTo>
                                    <a:pt x="949" y="454"/>
                                  </a:moveTo>
                                  <a:lnTo>
                                    <a:pt x="862" y="454"/>
                                  </a:lnTo>
                                  <a:lnTo>
                                    <a:pt x="900" y="480"/>
                                  </a:lnTo>
                                  <a:lnTo>
                                    <a:pt x="946" y="498"/>
                                  </a:lnTo>
                                  <a:lnTo>
                                    <a:pt x="1001" y="509"/>
                                  </a:lnTo>
                                  <a:lnTo>
                                    <a:pt x="1064" y="513"/>
                                  </a:lnTo>
                                  <a:lnTo>
                                    <a:pt x="1194" y="513"/>
                                  </a:lnTo>
                                  <a:lnTo>
                                    <a:pt x="1204" y="492"/>
                                  </a:lnTo>
                                  <a:lnTo>
                                    <a:pt x="1212" y="473"/>
                                  </a:lnTo>
                                  <a:lnTo>
                                    <a:pt x="1069" y="473"/>
                                  </a:lnTo>
                                  <a:lnTo>
                                    <a:pt x="1010" y="469"/>
                                  </a:lnTo>
                                  <a:lnTo>
                                    <a:pt x="960" y="459"/>
                                  </a:lnTo>
                                  <a:lnTo>
                                    <a:pt x="949" y="454"/>
                                  </a:lnTo>
                                  <a:close/>
                                  <a:moveTo>
                                    <a:pt x="735" y="187"/>
                                  </a:moveTo>
                                  <a:lnTo>
                                    <a:pt x="632" y="187"/>
                                  </a:lnTo>
                                  <a:lnTo>
                                    <a:pt x="632" y="226"/>
                                  </a:lnTo>
                                  <a:lnTo>
                                    <a:pt x="691" y="226"/>
                                  </a:lnTo>
                                  <a:lnTo>
                                    <a:pt x="691" y="416"/>
                                  </a:lnTo>
                                  <a:lnTo>
                                    <a:pt x="690" y="432"/>
                                  </a:lnTo>
                                  <a:lnTo>
                                    <a:pt x="686" y="445"/>
                                  </a:lnTo>
                                  <a:lnTo>
                                    <a:pt x="681" y="457"/>
                                  </a:lnTo>
                                  <a:lnTo>
                                    <a:pt x="672" y="467"/>
                                  </a:lnTo>
                                  <a:lnTo>
                                    <a:pt x="699" y="501"/>
                                  </a:lnTo>
                                  <a:lnTo>
                                    <a:pt x="719" y="484"/>
                                  </a:lnTo>
                                  <a:lnTo>
                                    <a:pt x="742" y="466"/>
                                  </a:lnTo>
                                  <a:lnTo>
                                    <a:pt x="769" y="445"/>
                                  </a:lnTo>
                                  <a:lnTo>
                                    <a:pt x="798" y="423"/>
                                  </a:lnTo>
                                  <a:lnTo>
                                    <a:pt x="798" y="422"/>
                                  </a:lnTo>
                                  <a:lnTo>
                                    <a:pt x="735" y="422"/>
                                  </a:lnTo>
                                  <a:lnTo>
                                    <a:pt x="735" y="187"/>
                                  </a:lnTo>
                                  <a:close/>
                                  <a:moveTo>
                                    <a:pt x="1214" y="469"/>
                                  </a:moveTo>
                                  <a:lnTo>
                                    <a:pt x="1176" y="471"/>
                                  </a:lnTo>
                                  <a:lnTo>
                                    <a:pt x="1140" y="472"/>
                                  </a:lnTo>
                                  <a:lnTo>
                                    <a:pt x="1104" y="472"/>
                                  </a:lnTo>
                                  <a:lnTo>
                                    <a:pt x="1069" y="473"/>
                                  </a:lnTo>
                                  <a:lnTo>
                                    <a:pt x="1212" y="473"/>
                                  </a:lnTo>
                                  <a:lnTo>
                                    <a:pt x="1214" y="469"/>
                                  </a:lnTo>
                                  <a:close/>
                                  <a:moveTo>
                                    <a:pt x="794" y="378"/>
                                  </a:moveTo>
                                  <a:lnTo>
                                    <a:pt x="763" y="401"/>
                                  </a:lnTo>
                                  <a:lnTo>
                                    <a:pt x="749" y="411"/>
                                  </a:lnTo>
                                  <a:lnTo>
                                    <a:pt x="735" y="422"/>
                                  </a:lnTo>
                                  <a:lnTo>
                                    <a:pt x="798" y="422"/>
                                  </a:lnTo>
                                  <a:lnTo>
                                    <a:pt x="797" y="412"/>
                                  </a:lnTo>
                                  <a:lnTo>
                                    <a:pt x="795" y="400"/>
                                  </a:lnTo>
                                  <a:lnTo>
                                    <a:pt x="795" y="389"/>
                                  </a:lnTo>
                                  <a:lnTo>
                                    <a:pt x="794" y="378"/>
                                  </a:lnTo>
                                  <a:close/>
                                  <a:moveTo>
                                    <a:pt x="1005" y="153"/>
                                  </a:moveTo>
                                  <a:lnTo>
                                    <a:pt x="963" y="153"/>
                                  </a:lnTo>
                                  <a:lnTo>
                                    <a:pt x="963" y="410"/>
                                  </a:lnTo>
                                  <a:lnTo>
                                    <a:pt x="1202" y="410"/>
                                  </a:lnTo>
                                  <a:lnTo>
                                    <a:pt x="1202" y="373"/>
                                  </a:lnTo>
                                  <a:lnTo>
                                    <a:pt x="1005" y="373"/>
                                  </a:lnTo>
                                  <a:lnTo>
                                    <a:pt x="1005" y="153"/>
                                  </a:lnTo>
                                  <a:close/>
                                  <a:moveTo>
                                    <a:pt x="927" y="41"/>
                                  </a:moveTo>
                                  <a:lnTo>
                                    <a:pt x="781" y="41"/>
                                  </a:lnTo>
                                  <a:lnTo>
                                    <a:pt x="781" y="80"/>
                                  </a:lnTo>
                                  <a:lnTo>
                                    <a:pt x="878" y="80"/>
                                  </a:lnTo>
                                  <a:lnTo>
                                    <a:pt x="799" y="202"/>
                                  </a:lnTo>
                                  <a:lnTo>
                                    <a:pt x="799" y="242"/>
                                  </a:lnTo>
                                  <a:lnTo>
                                    <a:pt x="885" y="242"/>
                                  </a:lnTo>
                                  <a:lnTo>
                                    <a:pt x="882" y="278"/>
                                  </a:lnTo>
                                  <a:lnTo>
                                    <a:pt x="875" y="313"/>
                                  </a:lnTo>
                                  <a:lnTo>
                                    <a:pt x="866" y="346"/>
                                  </a:lnTo>
                                  <a:lnTo>
                                    <a:pt x="854" y="378"/>
                                  </a:lnTo>
                                  <a:lnTo>
                                    <a:pt x="900" y="378"/>
                                  </a:lnTo>
                                  <a:lnTo>
                                    <a:pt x="900" y="377"/>
                                  </a:lnTo>
                                  <a:lnTo>
                                    <a:pt x="913" y="335"/>
                                  </a:lnTo>
                                  <a:lnTo>
                                    <a:pt x="922" y="290"/>
                                  </a:lnTo>
                                  <a:lnTo>
                                    <a:pt x="927" y="242"/>
                                  </a:lnTo>
                                  <a:lnTo>
                                    <a:pt x="927" y="202"/>
                                  </a:lnTo>
                                  <a:lnTo>
                                    <a:pt x="847" y="202"/>
                                  </a:lnTo>
                                  <a:lnTo>
                                    <a:pt x="927" y="80"/>
                                  </a:lnTo>
                                  <a:lnTo>
                                    <a:pt x="927" y="41"/>
                                  </a:lnTo>
                                  <a:close/>
                                  <a:moveTo>
                                    <a:pt x="1108" y="71"/>
                                  </a:moveTo>
                                  <a:lnTo>
                                    <a:pt x="1065" y="71"/>
                                  </a:lnTo>
                                  <a:lnTo>
                                    <a:pt x="1065" y="373"/>
                                  </a:lnTo>
                                  <a:lnTo>
                                    <a:pt x="1108" y="373"/>
                                  </a:lnTo>
                                  <a:lnTo>
                                    <a:pt x="1108" y="231"/>
                                  </a:lnTo>
                                  <a:lnTo>
                                    <a:pt x="1194" y="231"/>
                                  </a:lnTo>
                                  <a:lnTo>
                                    <a:pt x="1194" y="194"/>
                                  </a:lnTo>
                                  <a:lnTo>
                                    <a:pt x="1108" y="194"/>
                                  </a:lnTo>
                                  <a:lnTo>
                                    <a:pt x="1108" y="71"/>
                                  </a:lnTo>
                                  <a:close/>
                                  <a:moveTo>
                                    <a:pt x="699" y="16"/>
                                  </a:moveTo>
                                  <a:lnTo>
                                    <a:pt x="661" y="36"/>
                                  </a:lnTo>
                                  <a:lnTo>
                                    <a:pt x="677" y="61"/>
                                  </a:lnTo>
                                  <a:lnTo>
                                    <a:pt x="693" y="86"/>
                                  </a:lnTo>
                                  <a:lnTo>
                                    <a:pt x="708" y="112"/>
                                  </a:lnTo>
                                  <a:lnTo>
                                    <a:pt x="723" y="137"/>
                                  </a:lnTo>
                                  <a:lnTo>
                                    <a:pt x="764" y="114"/>
                                  </a:lnTo>
                                  <a:lnTo>
                                    <a:pt x="751" y="93"/>
                                  </a:lnTo>
                                  <a:lnTo>
                                    <a:pt x="735" y="69"/>
                                  </a:lnTo>
                                  <a:lnTo>
                                    <a:pt x="718" y="44"/>
                                  </a:lnTo>
                                  <a:lnTo>
                                    <a:pt x="699" y="16"/>
                                  </a:lnTo>
                                  <a:close/>
                                  <a:moveTo>
                                    <a:pt x="1196" y="23"/>
                                  </a:moveTo>
                                  <a:lnTo>
                                    <a:pt x="1139" y="29"/>
                                  </a:lnTo>
                                  <a:lnTo>
                                    <a:pt x="1079" y="33"/>
                                  </a:lnTo>
                                  <a:lnTo>
                                    <a:pt x="1016" y="37"/>
                                  </a:lnTo>
                                  <a:lnTo>
                                    <a:pt x="951" y="39"/>
                                  </a:lnTo>
                                  <a:lnTo>
                                    <a:pt x="954" y="52"/>
                                  </a:lnTo>
                                  <a:lnTo>
                                    <a:pt x="956" y="65"/>
                                  </a:lnTo>
                                  <a:lnTo>
                                    <a:pt x="959" y="77"/>
                                  </a:lnTo>
                                  <a:lnTo>
                                    <a:pt x="1065" y="71"/>
                                  </a:lnTo>
                                  <a:lnTo>
                                    <a:pt x="1108" y="71"/>
                                  </a:lnTo>
                                  <a:lnTo>
                                    <a:pt x="1108" y="68"/>
                                  </a:lnTo>
                                  <a:lnTo>
                                    <a:pt x="1180" y="62"/>
                                  </a:lnTo>
                                  <a:lnTo>
                                    <a:pt x="1203" y="60"/>
                                  </a:lnTo>
                                  <a:lnTo>
                                    <a:pt x="1196" y="23"/>
                                  </a:lnTo>
                                  <a:close/>
                                  <a:moveTo>
                                    <a:pt x="1494" y="246"/>
                                  </a:moveTo>
                                  <a:lnTo>
                                    <a:pt x="1446" y="246"/>
                                  </a:lnTo>
                                  <a:lnTo>
                                    <a:pt x="1446" y="533"/>
                                  </a:lnTo>
                                  <a:lnTo>
                                    <a:pt x="1494" y="533"/>
                                  </a:lnTo>
                                  <a:lnTo>
                                    <a:pt x="1494" y="246"/>
                                  </a:lnTo>
                                  <a:close/>
                                  <a:moveTo>
                                    <a:pt x="1564" y="410"/>
                                  </a:moveTo>
                                  <a:lnTo>
                                    <a:pt x="1567" y="421"/>
                                  </a:lnTo>
                                  <a:lnTo>
                                    <a:pt x="1570" y="433"/>
                                  </a:lnTo>
                                  <a:lnTo>
                                    <a:pt x="1572" y="445"/>
                                  </a:lnTo>
                                  <a:lnTo>
                                    <a:pt x="1574" y="457"/>
                                  </a:lnTo>
                                  <a:lnTo>
                                    <a:pt x="1593" y="459"/>
                                  </a:lnTo>
                                  <a:lnTo>
                                    <a:pt x="1614" y="460"/>
                                  </a:lnTo>
                                  <a:lnTo>
                                    <a:pt x="1638" y="460"/>
                                  </a:lnTo>
                                  <a:lnTo>
                                    <a:pt x="1664" y="461"/>
                                  </a:lnTo>
                                  <a:lnTo>
                                    <a:pt x="1706" y="456"/>
                                  </a:lnTo>
                                  <a:lnTo>
                                    <a:pt x="1736" y="441"/>
                                  </a:lnTo>
                                  <a:lnTo>
                                    <a:pt x="1754" y="418"/>
                                  </a:lnTo>
                                  <a:lnTo>
                                    <a:pt x="1659" y="418"/>
                                  </a:lnTo>
                                  <a:lnTo>
                                    <a:pt x="1636" y="417"/>
                                  </a:lnTo>
                                  <a:lnTo>
                                    <a:pt x="1613" y="416"/>
                                  </a:lnTo>
                                  <a:lnTo>
                                    <a:pt x="1589" y="413"/>
                                  </a:lnTo>
                                  <a:lnTo>
                                    <a:pt x="1564" y="410"/>
                                  </a:lnTo>
                                  <a:close/>
                                  <a:moveTo>
                                    <a:pt x="1776" y="206"/>
                                  </a:moveTo>
                                  <a:lnTo>
                                    <a:pt x="1295" y="206"/>
                                  </a:lnTo>
                                  <a:lnTo>
                                    <a:pt x="1295" y="246"/>
                                  </a:lnTo>
                                  <a:lnTo>
                                    <a:pt x="1727" y="246"/>
                                  </a:lnTo>
                                  <a:lnTo>
                                    <a:pt x="1725" y="283"/>
                                  </a:lnTo>
                                  <a:lnTo>
                                    <a:pt x="1723" y="316"/>
                                  </a:lnTo>
                                  <a:lnTo>
                                    <a:pt x="1721" y="344"/>
                                  </a:lnTo>
                                  <a:lnTo>
                                    <a:pt x="1718" y="367"/>
                                  </a:lnTo>
                                  <a:lnTo>
                                    <a:pt x="1713" y="389"/>
                                  </a:lnTo>
                                  <a:lnTo>
                                    <a:pt x="1702" y="405"/>
                                  </a:lnTo>
                                  <a:lnTo>
                                    <a:pt x="1683" y="415"/>
                                  </a:lnTo>
                                  <a:lnTo>
                                    <a:pt x="1659" y="418"/>
                                  </a:lnTo>
                                  <a:lnTo>
                                    <a:pt x="1754" y="418"/>
                                  </a:lnTo>
                                  <a:lnTo>
                                    <a:pt x="1756" y="416"/>
                                  </a:lnTo>
                                  <a:lnTo>
                                    <a:pt x="1764" y="381"/>
                                  </a:lnTo>
                                  <a:lnTo>
                                    <a:pt x="1767" y="347"/>
                                  </a:lnTo>
                                  <a:lnTo>
                                    <a:pt x="1770" y="307"/>
                                  </a:lnTo>
                                  <a:lnTo>
                                    <a:pt x="1773" y="260"/>
                                  </a:lnTo>
                                  <a:lnTo>
                                    <a:pt x="1776" y="206"/>
                                  </a:lnTo>
                                  <a:close/>
                                  <a:moveTo>
                                    <a:pt x="1677" y="111"/>
                                  </a:moveTo>
                                  <a:lnTo>
                                    <a:pt x="1630" y="111"/>
                                  </a:lnTo>
                                  <a:lnTo>
                                    <a:pt x="1630" y="172"/>
                                  </a:lnTo>
                                  <a:lnTo>
                                    <a:pt x="1677" y="172"/>
                                  </a:lnTo>
                                  <a:lnTo>
                                    <a:pt x="1677" y="111"/>
                                  </a:lnTo>
                                  <a:close/>
                                  <a:moveTo>
                                    <a:pt x="1474" y="111"/>
                                  </a:moveTo>
                                  <a:lnTo>
                                    <a:pt x="1427" y="111"/>
                                  </a:lnTo>
                                  <a:lnTo>
                                    <a:pt x="1427" y="171"/>
                                  </a:lnTo>
                                  <a:lnTo>
                                    <a:pt x="1474" y="171"/>
                                  </a:lnTo>
                                  <a:lnTo>
                                    <a:pt x="1474" y="111"/>
                                  </a:lnTo>
                                  <a:close/>
                                  <a:moveTo>
                                    <a:pt x="1838" y="71"/>
                                  </a:moveTo>
                                  <a:lnTo>
                                    <a:pt x="1266" y="71"/>
                                  </a:lnTo>
                                  <a:lnTo>
                                    <a:pt x="1266" y="111"/>
                                  </a:lnTo>
                                  <a:lnTo>
                                    <a:pt x="1838" y="111"/>
                                  </a:lnTo>
                                  <a:lnTo>
                                    <a:pt x="1838" y="71"/>
                                  </a:lnTo>
                                  <a:close/>
                                  <a:moveTo>
                                    <a:pt x="1474" y="0"/>
                                  </a:moveTo>
                                  <a:lnTo>
                                    <a:pt x="1427" y="0"/>
                                  </a:lnTo>
                                  <a:lnTo>
                                    <a:pt x="1427" y="71"/>
                                  </a:lnTo>
                                  <a:lnTo>
                                    <a:pt x="1474" y="71"/>
                                  </a:lnTo>
                                  <a:lnTo>
                                    <a:pt x="1474" y="0"/>
                                  </a:lnTo>
                                  <a:close/>
                                  <a:moveTo>
                                    <a:pt x="1677" y="0"/>
                                  </a:moveTo>
                                  <a:lnTo>
                                    <a:pt x="1630" y="0"/>
                                  </a:lnTo>
                                  <a:lnTo>
                                    <a:pt x="1630" y="71"/>
                                  </a:lnTo>
                                  <a:lnTo>
                                    <a:pt x="1677" y="71"/>
                                  </a:lnTo>
                                  <a:lnTo>
                                    <a:pt x="167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31" name="任意多边形 1431"/>
                          <wps:cNvSpPr/>
                          <wps:spPr>
                            <a:xfrm>
                              <a:off x="8295" y="15186"/>
                              <a:ext cx="234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31" h="726">
                                  <a:moveTo>
                                    <a:pt x="426" y="75"/>
                                  </a:moveTo>
                                  <a:lnTo>
                                    <a:pt x="230" y="75"/>
                                  </a:lnTo>
                                  <a:lnTo>
                                    <a:pt x="262" y="77"/>
                                  </a:lnTo>
                                  <a:lnTo>
                                    <a:pt x="290" y="83"/>
                                  </a:lnTo>
                                  <a:lnTo>
                                    <a:pt x="313" y="93"/>
                                  </a:lnTo>
                                  <a:lnTo>
                                    <a:pt x="333" y="107"/>
                                  </a:lnTo>
                                  <a:lnTo>
                                    <a:pt x="349" y="124"/>
                                  </a:lnTo>
                                  <a:lnTo>
                                    <a:pt x="360" y="145"/>
                                  </a:lnTo>
                                  <a:lnTo>
                                    <a:pt x="367" y="170"/>
                                  </a:lnTo>
                                  <a:lnTo>
                                    <a:pt x="369" y="198"/>
                                  </a:lnTo>
                                  <a:lnTo>
                                    <a:pt x="367" y="224"/>
                                  </a:lnTo>
                                  <a:lnTo>
                                    <a:pt x="362" y="250"/>
                                  </a:lnTo>
                                  <a:lnTo>
                                    <a:pt x="352" y="275"/>
                                  </a:lnTo>
                                  <a:lnTo>
                                    <a:pt x="339" y="300"/>
                                  </a:lnTo>
                                  <a:lnTo>
                                    <a:pt x="320" y="327"/>
                                  </a:lnTo>
                                  <a:lnTo>
                                    <a:pt x="293" y="358"/>
                                  </a:lnTo>
                                  <a:lnTo>
                                    <a:pt x="259" y="394"/>
                                  </a:lnTo>
                                  <a:lnTo>
                                    <a:pt x="218" y="433"/>
                                  </a:lnTo>
                                  <a:lnTo>
                                    <a:pt x="0" y="637"/>
                                  </a:lnTo>
                                  <a:lnTo>
                                    <a:pt x="0" y="714"/>
                                  </a:lnTo>
                                  <a:lnTo>
                                    <a:pt x="457" y="714"/>
                                  </a:lnTo>
                                  <a:lnTo>
                                    <a:pt x="457" y="635"/>
                                  </a:lnTo>
                                  <a:lnTo>
                                    <a:pt x="112" y="635"/>
                                  </a:lnTo>
                                  <a:lnTo>
                                    <a:pt x="112" y="633"/>
                                  </a:lnTo>
                                  <a:lnTo>
                                    <a:pt x="283" y="477"/>
                                  </a:lnTo>
                                  <a:lnTo>
                                    <a:pt x="332" y="431"/>
                                  </a:lnTo>
                                  <a:lnTo>
                                    <a:pt x="371" y="389"/>
                                  </a:lnTo>
                                  <a:lnTo>
                                    <a:pt x="403" y="351"/>
                                  </a:lnTo>
                                  <a:lnTo>
                                    <a:pt x="426" y="317"/>
                                  </a:lnTo>
                                  <a:lnTo>
                                    <a:pt x="442" y="286"/>
                                  </a:lnTo>
                                  <a:lnTo>
                                    <a:pt x="454" y="254"/>
                                  </a:lnTo>
                                  <a:lnTo>
                                    <a:pt x="461" y="222"/>
                                  </a:lnTo>
                                  <a:lnTo>
                                    <a:pt x="463" y="189"/>
                                  </a:lnTo>
                                  <a:lnTo>
                                    <a:pt x="460" y="148"/>
                                  </a:lnTo>
                                  <a:lnTo>
                                    <a:pt x="449" y="112"/>
                                  </a:lnTo>
                                  <a:lnTo>
                                    <a:pt x="430" y="79"/>
                                  </a:lnTo>
                                  <a:lnTo>
                                    <a:pt x="426" y="75"/>
                                  </a:lnTo>
                                  <a:close/>
                                  <a:moveTo>
                                    <a:pt x="245" y="0"/>
                                  </a:moveTo>
                                  <a:lnTo>
                                    <a:pt x="187" y="4"/>
                                  </a:lnTo>
                                  <a:lnTo>
                                    <a:pt x="134" y="16"/>
                                  </a:lnTo>
                                  <a:lnTo>
                                    <a:pt x="84" y="36"/>
                                  </a:lnTo>
                                  <a:lnTo>
                                    <a:pt x="38" y="64"/>
                                  </a:lnTo>
                                  <a:lnTo>
                                    <a:pt x="38" y="154"/>
                                  </a:lnTo>
                                  <a:lnTo>
                                    <a:pt x="84" y="119"/>
                                  </a:lnTo>
                                  <a:lnTo>
                                    <a:pt x="131" y="95"/>
                                  </a:lnTo>
                                  <a:lnTo>
                                    <a:pt x="180" y="80"/>
                                  </a:lnTo>
                                  <a:lnTo>
                                    <a:pt x="230" y="75"/>
                                  </a:lnTo>
                                  <a:lnTo>
                                    <a:pt x="426" y="75"/>
                                  </a:lnTo>
                                  <a:lnTo>
                                    <a:pt x="405" y="52"/>
                                  </a:lnTo>
                                  <a:lnTo>
                                    <a:pt x="373" y="29"/>
                                  </a:lnTo>
                                  <a:lnTo>
                                    <a:pt x="335" y="13"/>
                                  </a:lnTo>
                                  <a:lnTo>
                                    <a:pt x="293" y="4"/>
                                  </a:lnTo>
                                  <a:lnTo>
                                    <a:pt x="245" y="0"/>
                                  </a:lnTo>
                                  <a:close/>
                                  <a:moveTo>
                                    <a:pt x="958" y="0"/>
                                  </a:moveTo>
                                  <a:lnTo>
                                    <a:pt x="891" y="7"/>
                                  </a:lnTo>
                                  <a:lnTo>
                                    <a:pt x="832" y="28"/>
                                  </a:lnTo>
                                  <a:lnTo>
                                    <a:pt x="779" y="62"/>
                                  </a:lnTo>
                                  <a:lnTo>
                                    <a:pt x="733" y="110"/>
                                  </a:lnTo>
                                  <a:lnTo>
                                    <a:pt x="695" y="169"/>
                                  </a:lnTo>
                                  <a:lnTo>
                                    <a:pt x="668" y="238"/>
                                  </a:lnTo>
                                  <a:lnTo>
                                    <a:pt x="652" y="317"/>
                                  </a:lnTo>
                                  <a:lnTo>
                                    <a:pt x="647" y="405"/>
                                  </a:lnTo>
                                  <a:lnTo>
                                    <a:pt x="651" y="477"/>
                                  </a:lnTo>
                                  <a:lnTo>
                                    <a:pt x="663" y="541"/>
                                  </a:lnTo>
                                  <a:lnTo>
                                    <a:pt x="684" y="596"/>
                                  </a:lnTo>
                                  <a:lnTo>
                                    <a:pt x="712" y="642"/>
                                  </a:lnTo>
                                  <a:lnTo>
                                    <a:pt x="748" y="679"/>
                                  </a:lnTo>
                                  <a:lnTo>
                                    <a:pt x="790" y="705"/>
                                  </a:lnTo>
                                  <a:lnTo>
                                    <a:pt x="838" y="721"/>
                                  </a:lnTo>
                                  <a:lnTo>
                                    <a:pt x="892" y="726"/>
                                  </a:lnTo>
                                  <a:lnTo>
                                    <a:pt x="942" y="722"/>
                                  </a:lnTo>
                                  <a:lnTo>
                                    <a:pt x="987" y="709"/>
                                  </a:lnTo>
                                  <a:lnTo>
                                    <a:pt x="1027" y="689"/>
                                  </a:lnTo>
                                  <a:lnTo>
                                    <a:pt x="1063" y="660"/>
                                  </a:lnTo>
                                  <a:lnTo>
                                    <a:pt x="1069" y="652"/>
                                  </a:lnTo>
                                  <a:lnTo>
                                    <a:pt x="894" y="652"/>
                                  </a:lnTo>
                                  <a:lnTo>
                                    <a:pt x="863" y="649"/>
                                  </a:lnTo>
                                  <a:lnTo>
                                    <a:pt x="835" y="640"/>
                                  </a:lnTo>
                                  <a:lnTo>
                                    <a:pt x="811" y="625"/>
                                  </a:lnTo>
                                  <a:lnTo>
                                    <a:pt x="789" y="603"/>
                                  </a:lnTo>
                                  <a:lnTo>
                                    <a:pt x="772" y="577"/>
                                  </a:lnTo>
                                  <a:lnTo>
                                    <a:pt x="760" y="549"/>
                                  </a:lnTo>
                                  <a:lnTo>
                                    <a:pt x="752" y="518"/>
                                  </a:lnTo>
                                  <a:lnTo>
                                    <a:pt x="750" y="484"/>
                                  </a:lnTo>
                                  <a:lnTo>
                                    <a:pt x="752" y="457"/>
                                  </a:lnTo>
                                  <a:lnTo>
                                    <a:pt x="760" y="432"/>
                                  </a:lnTo>
                                  <a:lnTo>
                                    <a:pt x="772" y="409"/>
                                  </a:lnTo>
                                  <a:lnTo>
                                    <a:pt x="790" y="388"/>
                                  </a:lnTo>
                                  <a:lnTo>
                                    <a:pt x="811" y="370"/>
                                  </a:lnTo>
                                  <a:lnTo>
                                    <a:pt x="744" y="370"/>
                                  </a:lnTo>
                                  <a:lnTo>
                                    <a:pt x="748" y="305"/>
                                  </a:lnTo>
                                  <a:lnTo>
                                    <a:pt x="759" y="247"/>
                                  </a:lnTo>
                                  <a:lnTo>
                                    <a:pt x="778" y="197"/>
                                  </a:lnTo>
                                  <a:lnTo>
                                    <a:pt x="804" y="153"/>
                                  </a:lnTo>
                                  <a:lnTo>
                                    <a:pt x="836" y="119"/>
                                  </a:lnTo>
                                  <a:lnTo>
                                    <a:pt x="873" y="94"/>
                                  </a:lnTo>
                                  <a:lnTo>
                                    <a:pt x="914" y="79"/>
                                  </a:lnTo>
                                  <a:lnTo>
                                    <a:pt x="961" y="74"/>
                                  </a:lnTo>
                                  <a:lnTo>
                                    <a:pt x="1083" y="74"/>
                                  </a:lnTo>
                                  <a:lnTo>
                                    <a:pt x="1083" y="21"/>
                                  </a:lnTo>
                                  <a:lnTo>
                                    <a:pt x="1058" y="12"/>
                                  </a:lnTo>
                                  <a:lnTo>
                                    <a:pt x="1029" y="5"/>
                                  </a:lnTo>
                                  <a:lnTo>
                                    <a:pt x="996" y="2"/>
                                  </a:lnTo>
                                  <a:lnTo>
                                    <a:pt x="958" y="0"/>
                                  </a:lnTo>
                                  <a:close/>
                                  <a:moveTo>
                                    <a:pt x="1083" y="347"/>
                                  </a:moveTo>
                                  <a:lnTo>
                                    <a:pt x="893" y="347"/>
                                  </a:lnTo>
                                  <a:lnTo>
                                    <a:pt x="925" y="350"/>
                                  </a:lnTo>
                                  <a:lnTo>
                                    <a:pt x="953" y="357"/>
                                  </a:lnTo>
                                  <a:lnTo>
                                    <a:pt x="977" y="370"/>
                                  </a:lnTo>
                                  <a:lnTo>
                                    <a:pt x="997" y="387"/>
                                  </a:lnTo>
                                  <a:lnTo>
                                    <a:pt x="1013" y="410"/>
                                  </a:lnTo>
                                  <a:lnTo>
                                    <a:pt x="1025" y="436"/>
                                  </a:lnTo>
                                  <a:lnTo>
                                    <a:pt x="1032" y="466"/>
                                  </a:lnTo>
                                  <a:lnTo>
                                    <a:pt x="1034" y="500"/>
                                  </a:lnTo>
                                  <a:lnTo>
                                    <a:pt x="1032" y="532"/>
                                  </a:lnTo>
                                  <a:lnTo>
                                    <a:pt x="1024" y="561"/>
                                  </a:lnTo>
                                  <a:lnTo>
                                    <a:pt x="1012" y="587"/>
                                  </a:lnTo>
                                  <a:lnTo>
                                    <a:pt x="995" y="610"/>
                                  </a:lnTo>
                                  <a:lnTo>
                                    <a:pt x="974" y="628"/>
                                  </a:lnTo>
                                  <a:lnTo>
                                    <a:pt x="951" y="642"/>
                                  </a:lnTo>
                                  <a:lnTo>
                                    <a:pt x="924" y="650"/>
                                  </a:lnTo>
                                  <a:lnTo>
                                    <a:pt x="894" y="652"/>
                                  </a:lnTo>
                                  <a:lnTo>
                                    <a:pt x="1069" y="652"/>
                                  </a:lnTo>
                                  <a:lnTo>
                                    <a:pt x="1093" y="624"/>
                                  </a:lnTo>
                                  <a:lnTo>
                                    <a:pt x="1114" y="584"/>
                                  </a:lnTo>
                                  <a:lnTo>
                                    <a:pt x="1126" y="540"/>
                                  </a:lnTo>
                                  <a:lnTo>
                                    <a:pt x="1131" y="491"/>
                                  </a:lnTo>
                                  <a:lnTo>
                                    <a:pt x="1127" y="444"/>
                                  </a:lnTo>
                                  <a:lnTo>
                                    <a:pt x="1116" y="402"/>
                                  </a:lnTo>
                                  <a:lnTo>
                                    <a:pt x="1098" y="365"/>
                                  </a:lnTo>
                                  <a:lnTo>
                                    <a:pt x="1083" y="347"/>
                                  </a:lnTo>
                                  <a:close/>
                                  <a:moveTo>
                                    <a:pt x="917" y="274"/>
                                  </a:moveTo>
                                  <a:lnTo>
                                    <a:pt x="862" y="280"/>
                                  </a:lnTo>
                                  <a:lnTo>
                                    <a:pt x="816" y="298"/>
                                  </a:lnTo>
                                  <a:lnTo>
                                    <a:pt x="777" y="328"/>
                                  </a:lnTo>
                                  <a:lnTo>
                                    <a:pt x="746" y="370"/>
                                  </a:lnTo>
                                  <a:lnTo>
                                    <a:pt x="811" y="370"/>
                                  </a:lnTo>
                                  <a:lnTo>
                                    <a:pt x="811" y="370"/>
                                  </a:lnTo>
                                  <a:lnTo>
                                    <a:pt x="835" y="357"/>
                                  </a:lnTo>
                                  <a:lnTo>
                                    <a:pt x="863" y="350"/>
                                  </a:lnTo>
                                  <a:lnTo>
                                    <a:pt x="893" y="347"/>
                                  </a:lnTo>
                                  <a:lnTo>
                                    <a:pt x="1083" y="347"/>
                                  </a:lnTo>
                                  <a:lnTo>
                                    <a:pt x="1072" y="333"/>
                                  </a:lnTo>
                                  <a:lnTo>
                                    <a:pt x="1041" y="307"/>
                                  </a:lnTo>
                                  <a:lnTo>
                                    <a:pt x="1004" y="288"/>
                                  </a:lnTo>
                                  <a:lnTo>
                                    <a:pt x="963" y="277"/>
                                  </a:lnTo>
                                  <a:lnTo>
                                    <a:pt x="917" y="274"/>
                                  </a:lnTo>
                                  <a:close/>
                                  <a:moveTo>
                                    <a:pt x="1083" y="74"/>
                                  </a:moveTo>
                                  <a:lnTo>
                                    <a:pt x="961" y="74"/>
                                  </a:lnTo>
                                  <a:lnTo>
                                    <a:pt x="992" y="76"/>
                                  </a:lnTo>
                                  <a:lnTo>
                                    <a:pt x="1023" y="81"/>
                                  </a:lnTo>
                                  <a:lnTo>
                                    <a:pt x="1054" y="90"/>
                                  </a:lnTo>
                                  <a:lnTo>
                                    <a:pt x="1083" y="102"/>
                                  </a:lnTo>
                                  <a:lnTo>
                                    <a:pt x="1083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32" name="任意多边形 1432"/>
                          <wps:cNvSpPr/>
                          <wps:spPr>
                            <a:xfrm>
                              <a:off x="8290" y="15362"/>
                              <a:ext cx="244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81" h="538">
                                  <a:moveTo>
                                    <a:pt x="370" y="92"/>
                                  </a:moveTo>
                                  <a:lnTo>
                                    <a:pt x="321" y="92"/>
                                  </a:lnTo>
                                  <a:lnTo>
                                    <a:pt x="320" y="138"/>
                                  </a:lnTo>
                                  <a:lnTo>
                                    <a:pt x="318" y="181"/>
                                  </a:lnTo>
                                  <a:lnTo>
                                    <a:pt x="315" y="222"/>
                                  </a:lnTo>
                                  <a:lnTo>
                                    <a:pt x="312" y="259"/>
                                  </a:lnTo>
                                  <a:lnTo>
                                    <a:pt x="299" y="329"/>
                                  </a:lnTo>
                                  <a:lnTo>
                                    <a:pt x="270" y="393"/>
                                  </a:lnTo>
                                  <a:lnTo>
                                    <a:pt x="226" y="451"/>
                                  </a:lnTo>
                                  <a:lnTo>
                                    <a:pt x="166" y="503"/>
                                  </a:lnTo>
                                  <a:lnTo>
                                    <a:pt x="177" y="511"/>
                                  </a:lnTo>
                                  <a:lnTo>
                                    <a:pt x="187" y="520"/>
                                  </a:lnTo>
                                  <a:lnTo>
                                    <a:pt x="196" y="529"/>
                                  </a:lnTo>
                                  <a:lnTo>
                                    <a:pt x="204" y="537"/>
                                  </a:lnTo>
                                  <a:lnTo>
                                    <a:pt x="268" y="480"/>
                                  </a:lnTo>
                                  <a:lnTo>
                                    <a:pt x="315" y="415"/>
                                  </a:lnTo>
                                  <a:lnTo>
                                    <a:pt x="347" y="342"/>
                                  </a:lnTo>
                                  <a:lnTo>
                                    <a:pt x="361" y="262"/>
                                  </a:lnTo>
                                  <a:lnTo>
                                    <a:pt x="364" y="227"/>
                                  </a:lnTo>
                                  <a:lnTo>
                                    <a:pt x="366" y="187"/>
                                  </a:lnTo>
                                  <a:lnTo>
                                    <a:pt x="368" y="142"/>
                                  </a:lnTo>
                                  <a:lnTo>
                                    <a:pt x="370" y="92"/>
                                  </a:lnTo>
                                  <a:close/>
                                  <a:moveTo>
                                    <a:pt x="200" y="292"/>
                                  </a:moveTo>
                                  <a:lnTo>
                                    <a:pt x="88" y="292"/>
                                  </a:lnTo>
                                  <a:lnTo>
                                    <a:pt x="88" y="535"/>
                                  </a:lnTo>
                                  <a:lnTo>
                                    <a:pt x="132" y="535"/>
                                  </a:lnTo>
                                  <a:lnTo>
                                    <a:pt x="132" y="306"/>
                                  </a:lnTo>
                                  <a:lnTo>
                                    <a:pt x="202" y="306"/>
                                  </a:lnTo>
                                  <a:lnTo>
                                    <a:pt x="193" y="300"/>
                                  </a:lnTo>
                                  <a:lnTo>
                                    <a:pt x="200" y="292"/>
                                  </a:lnTo>
                                  <a:close/>
                                  <a:moveTo>
                                    <a:pt x="350" y="471"/>
                                  </a:moveTo>
                                  <a:lnTo>
                                    <a:pt x="353" y="483"/>
                                  </a:lnTo>
                                  <a:lnTo>
                                    <a:pt x="355" y="495"/>
                                  </a:lnTo>
                                  <a:lnTo>
                                    <a:pt x="357" y="507"/>
                                  </a:lnTo>
                                  <a:lnTo>
                                    <a:pt x="360" y="520"/>
                                  </a:lnTo>
                                  <a:lnTo>
                                    <a:pt x="409" y="521"/>
                                  </a:lnTo>
                                  <a:lnTo>
                                    <a:pt x="445" y="522"/>
                                  </a:lnTo>
                                  <a:lnTo>
                                    <a:pt x="485" y="516"/>
                                  </a:lnTo>
                                  <a:lnTo>
                                    <a:pt x="514" y="497"/>
                                  </a:lnTo>
                                  <a:lnTo>
                                    <a:pt x="526" y="476"/>
                                  </a:lnTo>
                                  <a:lnTo>
                                    <a:pt x="440" y="476"/>
                                  </a:lnTo>
                                  <a:lnTo>
                                    <a:pt x="422" y="476"/>
                                  </a:lnTo>
                                  <a:lnTo>
                                    <a:pt x="401" y="475"/>
                                  </a:lnTo>
                                  <a:lnTo>
                                    <a:pt x="377" y="473"/>
                                  </a:lnTo>
                                  <a:lnTo>
                                    <a:pt x="350" y="471"/>
                                  </a:lnTo>
                                  <a:close/>
                                  <a:moveTo>
                                    <a:pt x="552" y="50"/>
                                  </a:moveTo>
                                  <a:lnTo>
                                    <a:pt x="228" y="50"/>
                                  </a:lnTo>
                                  <a:lnTo>
                                    <a:pt x="228" y="92"/>
                                  </a:lnTo>
                                  <a:lnTo>
                                    <a:pt x="502" y="92"/>
                                  </a:lnTo>
                                  <a:lnTo>
                                    <a:pt x="499" y="203"/>
                                  </a:lnTo>
                                  <a:lnTo>
                                    <a:pt x="496" y="294"/>
                                  </a:lnTo>
                                  <a:lnTo>
                                    <a:pt x="493" y="366"/>
                                  </a:lnTo>
                                  <a:lnTo>
                                    <a:pt x="490" y="418"/>
                                  </a:lnTo>
                                  <a:lnTo>
                                    <a:pt x="486" y="444"/>
                                  </a:lnTo>
                                  <a:lnTo>
                                    <a:pt x="476" y="462"/>
                                  </a:lnTo>
                                  <a:lnTo>
                                    <a:pt x="461" y="473"/>
                                  </a:lnTo>
                                  <a:lnTo>
                                    <a:pt x="440" y="476"/>
                                  </a:lnTo>
                                  <a:lnTo>
                                    <a:pt x="526" y="476"/>
                                  </a:lnTo>
                                  <a:lnTo>
                                    <a:pt x="532" y="465"/>
                                  </a:lnTo>
                                  <a:lnTo>
                                    <a:pt x="538" y="421"/>
                                  </a:lnTo>
                                  <a:lnTo>
                                    <a:pt x="540" y="378"/>
                                  </a:lnTo>
                                  <a:lnTo>
                                    <a:pt x="543" y="320"/>
                                  </a:lnTo>
                                  <a:lnTo>
                                    <a:pt x="545" y="238"/>
                                  </a:lnTo>
                                  <a:lnTo>
                                    <a:pt x="549" y="138"/>
                                  </a:lnTo>
                                  <a:lnTo>
                                    <a:pt x="552" y="50"/>
                                  </a:lnTo>
                                  <a:close/>
                                  <a:moveTo>
                                    <a:pt x="202" y="306"/>
                                  </a:moveTo>
                                  <a:lnTo>
                                    <a:pt x="132" y="306"/>
                                  </a:lnTo>
                                  <a:lnTo>
                                    <a:pt x="177" y="339"/>
                                  </a:lnTo>
                                  <a:lnTo>
                                    <a:pt x="222" y="373"/>
                                  </a:lnTo>
                                  <a:lnTo>
                                    <a:pt x="252" y="340"/>
                                  </a:lnTo>
                                  <a:lnTo>
                                    <a:pt x="208" y="310"/>
                                  </a:lnTo>
                                  <a:lnTo>
                                    <a:pt x="202" y="306"/>
                                  </a:lnTo>
                                  <a:close/>
                                  <a:moveTo>
                                    <a:pt x="201" y="105"/>
                                  </a:moveTo>
                                  <a:lnTo>
                                    <a:pt x="8" y="105"/>
                                  </a:lnTo>
                                  <a:lnTo>
                                    <a:pt x="8" y="144"/>
                                  </a:lnTo>
                                  <a:lnTo>
                                    <a:pt x="149" y="144"/>
                                  </a:lnTo>
                                  <a:lnTo>
                                    <a:pt x="115" y="194"/>
                                  </a:lnTo>
                                  <a:lnTo>
                                    <a:pt x="79" y="238"/>
                                  </a:lnTo>
                                  <a:lnTo>
                                    <a:pt x="41" y="277"/>
                                  </a:lnTo>
                                  <a:lnTo>
                                    <a:pt x="0" y="310"/>
                                  </a:lnTo>
                                  <a:lnTo>
                                    <a:pt x="4" y="323"/>
                                  </a:lnTo>
                                  <a:lnTo>
                                    <a:pt x="9" y="335"/>
                                  </a:lnTo>
                                  <a:lnTo>
                                    <a:pt x="12" y="346"/>
                                  </a:lnTo>
                                  <a:lnTo>
                                    <a:pt x="16" y="357"/>
                                  </a:lnTo>
                                  <a:lnTo>
                                    <a:pt x="34" y="342"/>
                                  </a:lnTo>
                                  <a:lnTo>
                                    <a:pt x="53" y="326"/>
                                  </a:lnTo>
                                  <a:lnTo>
                                    <a:pt x="70" y="309"/>
                                  </a:lnTo>
                                  <a:lnTo>
                                    <a:pt x="88" y="292"/>
                                  </a:lnTo>
                                  <a:lnTo>
                                    <a:pt x="200" y="292"/>
                                  </a:lnTo>
                                  <a:lnTo>
                                    <a:pt x="210" y="280"/>
                                  </a:lnTo>
                                  <a:lnTo>
                                    <a:pt x="212" y="277"/>
                                  </a:lnTo>
                                  <a:lnTo>
                                    <a:pt x="160" y="277"/>
                                  </a:lnTo>
                                  <a:lnTo>
                                    <a:pt x="141" y="265"/>
                                  </a:lnTo>
                                  <a:lnTo>
                                    <a:pt x="132" y="259"/>
                                  </a:lnTo>
                                  <a:lnTo>
                                    <a:pt x="132" y="242"/>
                                  </a:lnTo>
                                  <a:lnTo>
                                    <a:pt x="150" y="219"/>
                                  </a:lnTo>
                                  <a:lnTo>
                                    <a:pt x="167" y="196"/>
                                  </a:lnTo>
                                  <a:lnTo>
                                    <a:pt x="184" y="171"/>
                                  </a:lnTo>
                                  <a:lnTo>
                                    <a:pt x="201" y="145"/>
                                  </a:lnTo>
                                  <a:lnTo>
                                    <a:pt x="201" y="105"/>
                                  </a:lnTo>
                                  <a:close/>
                                  <a:moveTo>
                                    <a:pt x="214" y="203"/>
                                  </a:moveTo>
                                  <a:lnTo>
                                    <a:pt x="201" y="222"/>
                                  </a:lnTo>
                                  <a:lnTo>
                                    <a:pt x="188" y="241"/>
                                  </a:lnTo>
                                  <a:lnTo>
                                    <a:pt x="174" y="259"/>
                                  </a:lnTo>
                                  <a:lnTo>
                                    <a:pt x="160" y="277"/>
                                  </a:lnTo>
                                  <a:lnTo>
                                    <a:pt x="212" y="277"/>
                                  </a:lnTo>
                                  <a:lnTo>
                                    <a:pt x="225" y="261"/>
                                  </a:lnTo>
                                  <a:lnTo>
                                    <a:pt x="239" y="243"/>
                                  </a:lnTo>
                                  <a:lnTo>
                                    <a:pt x="253" y="225"/>
                                  </a:lnTo>
                                  <a:lnTo>
                                    <a:pt x="214" y="203"/>
                                  </a:lnTo>
                                  <a:close/>
                                  <a:moveTo>
                                    <a:pt x="104" y="0"/>
                                  </a:moveTo>
                                  <a:lnTo>
                                    <a:pt x="63" y="19"/>
                                  </a:lnTo>
                                  <a:lnTo>
                                    <a:pt x="74" y="36"/>
                                  </a:lnTo>
                                  <a:lnTo>
                                    <a:pt x="85" y="54"/>
                                  </a:lnTo>
                                  <a:lnTo>
                                    <a:pt x="96" y="74"/>
                                  </a:lnTo>
                                  <a:lnTo>
                                    <a:pt x="106" y="95"/>
                                  </a:lnTo>
                                  <a:lnTo>
                                    <a:pt x="150" y="74"/>
                                  </a:lnTo>
                                  <a:lnTo>
                                    <a:pt x="138" y="54"/>
                                  </a:lnTo>
                                  <a:lnTo>
                                    <a:pt x="126" y="34"/>
                                  </a:lnTo>
                                  <a:lnTo>
                                    <a:pt x="115" y="16"/>
                                  </a:lnTo>
                                  <a:lnTo>
                                    <a:pt x="104" y="0"/>
                                  </a:lnTo>
                                  <a:close/>
                                  <a:moveTo>
                                    <a:pt x="1180" y="43"/>
                                  </a:moveTo>
                                  <a:lnTo>
                                    <a:pt x="679" y="43"/>
                                  </a:lnTo>
                                  <a:lnTo>
                                    <a:pt x="679" y="535"/>
                                  </a:lnTo>
                                  <a:lnTo>
                                    <a:pt x="728" y="535"/>
                                  </a:lnTo>
                                  <a:lnTo>
                                    <a:pt x="728" y="503"/>
                                  </a:lnTo>
                                  <a:lnTo>
                                    <a:pt x="1180" y="503"/>
                                  </a:lnTo>
                                  <a:lnTo>
                                    <a:pt x="1180" y="460"/>
                                  </a:lnTo>
                                  <a:lnTo>
                                    <a:pt x="728" y="460"/>
                                  </a:lnTo>
                                  <a:lnTo>
                                    <a:pt x="728" y="86"/>
                                  </a:lnTo>
                                  <a:lnTo>
                                    <a:pt x="1180" y="86"/>
                                  </a:lnTo>
                                  <a:lnTo>
                                    <a:pt x="1180" y="43"/>
                                  </a:lnTo>
                                  <a:close/>
                                  <a:moveTo>
                                    <a:pt x="1180" y="503"/>
                                  </a:moveTo>
                                  <a:lnTo>
                                    <a:pt x="1132" y="503"/>
                                  </a:lnTo>
                                  <a:lnTo>
                                    <a:pt x="1132" y="535"/>
                                  </a:lnTo>
                                  <a:lnTo>
                                    <a:pt x="1180" y="535"/>
                                  </a:lnTo>
                                  <a:lnTo>
                                    <a:pt x="1180" y="503"/>
                                  </a:lnTo>
                                  <a:close/>
                                  <a:moveTo>
                                    <a:pt x="1180" y="86"/>
                                  </a:moveTo>
                                  <a:lnTo>
                                    <a:pt x="1132" y="86"/>
                                  </a:lnTo>
                                  <a:lnTo>
                                    <a:pt x="1132" y="460"/>
                                  </a:lnTo>
                                  <a:lnTo>
                                    <a:pt x="1180" y="460"/>
                                  </a:lnTo>
                                  <a:lnTo>
                                    <a:pt x="1180" y="86"/>
                                  </a:lnTo>
                                  <a:close/>
                                  <a:moveTo>
                                    <a:pt x="888" y="86"/>
                                  </a:moveTo>
                                  <a:lnTo>
                                    <a:pt x="840" y="86"/>
                                  </a:lnTo>
                                  <a:lnTo>
                                    <a:pt x="839" y="153"/>
                                  </a:lnTo>
                                  <a:lnTo>
                                    <a:pt x="835" y="206"/>
                                  </a:lnTo>
                                  <a:lnTo>
                                    <a:pt x="830" y="244"/>
                                  </a:lnTo>
                                  <a:lnTo>
                                    <a:pt x="824" y="269"/>
                                  </a:lnTo>
                                  <a:lnTo>
                                    <a:pt x="812" y="294"/>
                                  </a:lnTo>
                                  <a:lnTo>
                                    <a:pt x="793" y="318"/>
                                  </a:lnTo>
                                  <a:lnTo>
                                    <a:pt x="765" y="342"/>
                                  </a:lnTo>
                                  <a:lnTo>
                                    <a:pt x="730" y="364"/>
                                  </a:lnTo>
                                  <a:lnTo>
                                    <a:pt x="740" y="373"/>
                                  </a:lnTo>
                                  <a:lnTo>
                                    <a:pt x="749" y="382"/>
                                  </a:lnTo>
                                  <a:lnTo>
                                    <a:pt x="758" y="390"/>
                                  </a:lnTo>
                                  <a:lnTo>
                                    <a:pt x="766" y="399"/>
                                  </a:lnTo>
                                  <a:lnTo>
                                    <a:pt x="804" y="373"/>
                                  </a:lnTo>
                                  <a:lnTo>
                                    <a:pt x="833" y="346"/>
                                  </a:lnTo>
                                  <a:lnTo>
                                    <a:pt x="855" y="318"/>
                                  </a:lnTo>
                                  <a:lnTo>
                                    <a:pt x="868" y="288"/>
                                  </a:lnTo>
                                  <a:lnTo>
                                    <a:pt x="877" y="257"/>
                                  </a:lnTo>
                                  <a:lnTo>
                                    <a:pt x="882" y="213"/>
                                  </a:lnTo>
                                  <a:lnTo>
                                    <a:pt x="886" y="156"/>
                                  </a:lnTo>
                                  <a:lnTo>
                                    <a:pt x="888" y="86"/>
                                  </a:lnTo>
                                  <a:close/>
                                  <a:moveTo>
                                    <a:pt x="1019" y="86"/>
                                  </a:moveTo>
                                  <a:lnTo>
                                    <a:pt x="971" y="86"/>
                                  </a:lnTo>
                                  <a:lnTo>
                                    <a:pt x="971" y="291"/>
                                  </a:lnTo>
                                  <a:lnTo>
                                    <a:pt x="976" y="320"/>
                                  </a:lnTo>
                                  <a:lnTo>
                                    <a:pt x="990" y="340"/>
                                  </a:lnTo>
                                  <a:lnTo>
                                    <a:pt x="1014" y="353"/>
                                  </a:lnTo>
                                  <a:lnTo>
                                    <a:pt x="1048" y="357"/>
                                  </a:lnTo>
                                  <a:lnTo>
                                    <a:pt x="1115" y="357"/>
                                  </a:lnTo>
                                  <a:lnTo>
                                    <a:pt x="1124" y="313"/>
                                  </a:lnTo>
                                  <a:lnTo>
                                    <a:pt x="1056" y="313"/>
                                  </a:lnTo>
                                  <a:lnTo>
                                    <a:pt x="1040" y="312"/>
                                  </a:lnTo>
                                  <a:lnTo>
                                    <a:pt x="1028" y="306"/>
                                  </a:lnTo>
                                  <a:lnTo>
                                    <a:pt x="1021" y="298"/>
                                  </a:lnTo>
                                  <a:lnTo>
                                    <a:pt x="1019" y="285"/>
                                  </a:lnTo>
                                  <a:lnTo>
                                    <a:pt x="1019" y="86"/>
                                  </a:lnTo>
                                  <a:close/>
                                  <a:moveTo>
                                    <a:pt x="1124" y="312"/>
                                  </a:moveTo>
                                  <a:lnTo>
                                    <a:pt x="1104" y="313"/>
                                  </a:lnTo>
                                  <a:lnTo>
                                    <a:pt x="1056" y="313"/>
                                  </a:lnTo>
                                  <a:lnTo>
                                    <a:pt x="1124" y="313"/>
                                  </a:lnTo>
                                  <a:lnTo>
                                    <a:pt x="1124" y="3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33" name="矩形 1433"/>
                          <wps:cNvSpPr/>
                          <wps:spPr>
                            <a:xfrm>
                              <a:off x="8904" y="14193"/>
                              <a:ext cx="101" cy="10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34" name="矩形 1434"/>
                          <wps:cNvSpPr/>
                          <wps:spPr>
                            <a:xfrm>
                              <a:off x="9856" y="14600"/>
                              <a:ext cx="98" cy="10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35" name="矩形 1435"/>
                          <wps:cNvSpPr/>
                          <wps:spPr>
                            <a:xfrm>
                              <a:off x="10327" y="14597"/>
                              <a:ext cx="101" cy="10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36" name="任意多边形 1436"/>
                          <wps:cNvSpPr/>
                          <wps:spPr>
                            <a:xfrm>
                              <a:off x="8840" y="14003"/>
                              <a:ext cx="100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84" h="726">
                                  <a:moveTo>
                                    <a:pt x="311" y="0"/>
                                  </a:moveTo>
                                  <a:lnTo>
                                    <a:pt x="245" y="7"/>
                                  </a:lnTo>
                                  <a:lnTo>
                                    <a:pt x="185" y="28"/>
                                  </a:lnTo>
                                  <a:lnTo>
                                    <a:pt x="132" y="62"/>
                                  </a:lnTo>
                                  <a:lnTo>
                                    <a:pt x="86" y="110"/>
                                  </a:lnTo>
                                  <a:lnTo>
                                    <a:pt x="49" y="169"/>
                                  </a:lnTo>
                                  <a:lnTo>
                                    <a:pt x="22" y="238"/>
                                  </a:lnTo>
                                  <a:lnTo>
                                    <a:pt x="6" y="317"/>
                                  </a:lnTo>
                                  <a:lnTo>
                                    <a:pt x="0" y="405"/>
                                  </a:lnTo>
                                  <a:lnTo>
                                    <a:pt x="4" y="477"/>
                                  </a:lnTo>
                                  <a:lnTo>
                                    <a:pt x="17" y="541"/>
                                  </a:lnTo>
                                  <a:lnTo>
                                    <a:pt x="37" y="596"/>
                                  </a:lnTo>
                                  <a:lnTo>
                                    <a:pt x="66" y="642"/>
                                  </a:lnTo>
                                  <a:lnTo>
                                    <a:pt x="101" y="679"/>
                                  </a:lnTo>
                                  <a:lnTo>
                                    <a:pt x="143" y="705"/>
                                  </a:lnTo>
                                  <a:lnTo>
                                    <a:pt x="191" y="720"/>
                                  </a:lnTo>
                                  <a:lnTo>
                                    <a:pt x="245" y="726"/>
                                  </a:lnTo>
                                  <a:lnTo>
                                    <a:pt x="295" y="722"/>
                                  </a:lnTo>
                                  <a:lnTo>
                                    <a:pt x="340" y="709"/>
                                  </a:lnTo>
                                  <a:lnTo>
                                    <a:pt x="381" y="688"/>
                                  </a:lnTo>
                                  <a:lnTo>
                                    <a:pt x="417" y="659"/>
                                  </a:lnTo>
                                  <a:lnTo>
                                    <a:pt x="423" y="652"/>
                                  </a:lnTo>
                                  <a:lnTo>
                                    <a:pt x="248" y="652"/>
                                  </a:lnTo>
                                  <a:lnTo>
                                    <a:pt x="217" y="649"/>
                                  </a:lnTo>
                                  <a:lnTo>
                                    <a:pt x="189" y="640"/>
                                  </a:lnTo>
                                  <a:lnTo>
                                    <a:pt x="164" y="624"/>
                                  </a:lnTo>
                                  <a:lnTo>
                                    <a:pt x="143" y="603"/>
                                  </a:lnTo>
                                  <a:lnTo>
                                    <a:pt x="125" y="577"/>
                                  </a:lnTo>
                                  <a:lnTo>
                                    <a:pt x="113" y="548"/>
                                  </a:lnTo>
                                  <a:lnTo>
                                    <a:pt x="106" y="518"/>
                                  </a:lnTo>
                                  <a:lnTo>
                                    <a:pt x="103" y="484"/>
                                  </a:lnTo>
                                  <a:lnTo>
                                    <a:pt x="106" y="457"/>
                                  </a:lnTo>
                                  <a:lnTo>
                                    <a:pt x="113" y="432"/>
                                  </a:lnTo>
                                  <a:lnTo>
                                    <a:pt x="126" y="409"/>
                                  </a:lnTo>
                                  <a:lnTo>
                                    <a:pt x="143" y="388"/>
                                  </a:lnTo>
                                  <a:lnTo>
                                    <a:pt x="164" y="370"/>
                                  </a:lnTo>
                                  <a:lnTo>
                                    <a:pt x="97" y="370"/>
                                  </a:lnTo>
                                  <a:lnTo>
                                    <a:pt x="102" y="305"/>
                                  </a:lnTo>
                                  <a:lnTo>
                                    <a:pt x="113" y="247"/>
                                  </a:lnTo>
                                  <a:lnTo>
                                    <a:pt x="132" y="197"/>
                                  </a:lnTo>
                                  <a:lnTo>
                                    <a:pt x="158" y="153"/>
                                  </a:lnTo>
                                  <a:lnTo>
                                    <a:pt x="190" y="119"/>
                                  </a:lnTo>
                                  <a:lnTo>
                                    <a:pt x="226" y="94"/>
                                  </a:lnTo>
                                  <a:lnTo>
                                    <a:pt x="268" y="79"/>
                                  </a:lnTo>
                                  <a:lnTo>
                                    <a:pt x="314" y="74"/>
                                  </a:lnTo>
                                  <a:lnTo>
                                    <a:pt x="437" y="74"/>
                                  </a:lnTo>
                                  <a:lnTo>
                                    <a:pt x="437" y="21"/>
                                  </a:lnTo>
                                  <a:lnTo>
                                    <a:pt x="412" y="12"/>
                                  </a:lnTo>
                                  <a:lnTo>
                                    <a:pt x="383" y="5"/>
                                  </a:lnTo>
                                  <a:lnTo>
                                    <a:pt x="349" y="2"/>
                                  </a:lnTo>
                                  <a:lnTo>
                                    <a:pt x="311" y="0"/>
                                  </a:lnTo>
                                  <a:close/>
                                  <a:moveTo>
                                    <a:pt x="437" y="347"/>
                                  </a:moveTo>
                                  <a:lnTo>
                                    <a:pt x="247" y="347"/>
                                  </a:lnTo>
                                  <a:lnTo>
                                    <a:pt x="279" y="349"/>
                                  </a:lnTo>
                                  <a:lnTo>
                                    <a:pt x="306" y="357"/>
                                  </a:lnTo>
                                  <a:lnTo>
                                    <a:pt x="331" y="370"/>
                                  </a:lnTo>
                                  <a:lnTo>
                                    <a:pt x="351" y="387"/>
                                  </a:lnTo>
                                  <a:lnTo>
                                    <a:pt x="367" y="409"/>
                                  </a:lnTo>
                                  <a:lnTo>
                                    <a:pt x="378" y="436"/>
                                  </a:lnTo>
                                  <a:lnTo>
                                    <a:pt x="385" y="466"/>
                                  </a:lnTo>
                                  <a:lnTo>
                                    <a:pt x="388" y="500"/>
                                  </a:lnTo>
                                  <a:lnTo>
                                    <a:pt x="385" y="532"/>
                                  </a:lnTo>
                                  <a:lnTo>
                                    <a:pt x="378" y="561"/>
                                  </a:lnTo>
                                  <a:lnTo>
                                    <a:pt x="366" y="587"/>
                                  </a:lnTo>
                                  <a:lnTo>
                                    <a:pt x="349" y="610"/>
                                  </a:lnTo>
                                  <a:lnTo>
                                    <a:pt x="328" y="628"/>
                                  </a:lnTo>
                                  <a:lnTo>
                                    <a:pt x="304" y="642"/>
                                  </a:lnTo>
                                  <a:lnTo>
                                    <a:pt x="277" y="650"/>
                                  </a:lnTo>
                                  <a:lnTo>
                                    <a:pt x="248" y="652"/>
                                  </a:lnTo>
                                  <a:lnTo>
                                    <a:pt x="423" y="652"/>
                                  </a:lnTo>
                                  <a:lnTo>
                                    <a:pt x="446" y="624"/>
                                  </a:lnTo>
                                  <a:lnTo>
                                    <a:pt x="467" y="584"/>
                                  </a:lnTo>
                                  <a:lnTo>
                                    <a:pt x="480" y="540"/>
                                  </a:lnTo>
                                  <a:lnTo>
                                    <a:pt x="484" y="491"/>
                                  </a:lnTo>
                                  <a:lnTo>
                                    <a:pt x="480" y="444"/>
                                  </a:lnTo>
                                  <a:lnTo>
                                    <a:pt x="469" y="402"/>
                                  </a:lnTo>
                                  <a:lnTo>
                                    <a:pt x="451" y="365"/>
                                  </a:lnTo>
                                  <a:lnTo>
                                    <a:pt x="437" y="347"/>
                                  </a:lnTo>
                                  <a:close/>
                                  <a:moveTo>
                                    <a:pt x="270" y="273"/>
                                  </a:moveTo>
                                  <a:lnTo>
                                    <a:pt x="216" y="279"/>
                                  </a:lnTo>
                                  <a:lnTo>
                                    <a:pt x="169" y="298"/>
                                  </a:lnTo>
                                  <a:lnTo>
                                    <a:pt x="130" y="328"/>
                                  </a:lnTo>
                                  <a:lnTo>
                                    <a:pt x="100" y="370"/>
                                  </a:lnTo>
                                  <a:lnTo>
                                    <a:pt x="164" y="370"/>
                                  </a:lnTo>
                                  <a:lnTo>
                                    <a:pt x="164" y="370"/>
                                  </a:lnTo>
                                  <a:lnTo>
                                    <a:pt x="189" y="357"/>
                                  </a:lnTo>
                                  <a:lnTo>
                                    <a:pt x="216" y="349"/>
                                  </a:lnTo>
                                  <a:lnTo>
                                    <a:pt x="247" y="347"/>
                                  </a:lnTo>
                                  <a:lnTo>
                                    <a:pt x="437" y="347"/>
                                  </a:lnTo>
                                  <a:lnTo>
                                    <a:pt x="426" y="333"/>
                                  </a:lnTo>
                                  <a:lnTo>
                                    <a:pt x="394" y="307"/>
                                  </a:lnTo>
                                  <a:lnTo>
                                    <a:pt x="358" y="288"/>
                                  </a:lnTo>
                                  <a:lnTo>
                                    <a:pt x="316" y="277"/>
                                  </a:lnTo>
                                  <a:lnTo>
                                    <a:pt x="270" y="273"/>
                                  </a:lnTo>
                                  <a:close/>
                                  <a:moveTo>
                                    <a:pt x="437" y="74"/>
                                  </a:moveTo>
                                  <a:lnTo>
                                    <a:pt x="314" y="74"/>
                                  </a:lnTo>
                                  <a:lnTo>
                                    <a:pt x="346" y="76"/>
                                  </a:lnTo>
                                  <a:lnTo>
                                    <a:pt x="377" y="81"/>
                                  </a:lnTo>
                                  <a:lnTo>
                                    <a:pt x="407" y="90"/>
                                  </a:lnTo>
                                  <a:lnTo>
                                    <a:pt x="437" y="102"/>
                                  </a:lnTo>
                                  <a:lnTo>
                                    <a:pt x="437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37" name="任意多边形 1437"/>
                          <wps:cNvSpPr/>
                          <wps:spPr>
                            <a:xfrm>
                              <a:off x="9315" y="14006"/>
                              <a:ext cx="101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89" h="702">
                                  <a:moveTo>
                                    <a:pt x="48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376" y="78"/>
                                  </a:lnTo>
                                  <a:lnTo>
                                    <a:pt x="96" y="702"/>
                                  </a:lnTo>
                                  <a:lnTo>
                                    <a:pt x="195" y="702"/>
                                  </a:lnTo>
                                  <a:lnTo>
                                    <a:pt x="489" y="30"/>
                                  </a:lnTo>
                                  <a:lnTo>
                                    <a:pt x="48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38" name="任意多边形 1438"/>
                          <wps:cNvSpPr/>
                          <wps:spPr>
                            <a:xfrm>
                              <a:off x="9789" y="14003"/>
                              <a:ext cx="100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82" h="726">
                                  <a:moveTo>
                                    <a:pt x="251" y="0"/>
                                  </a:moveTo>
                                  <a:lnTo>
                                    <a:pt x="204" y="3"/>
                                  </a:lnTo>
                                  <a:lnTo>
                                    <a:pt x="162" y="12"/>
                                  </a:lnTo>
                                  <a:lnTo>
                                    <a:pt x="123" y="27"/>
                                  </a:lnTo>
                                  <a:lnTo>
                                    <a:pt x="90" y="48"/>
                                  </a:lnTo>
                                  <a:lnTo>
                                    <a:pt x="62" y="75"/>
                                  </a:lnTo>
                                  <a:lnTo>
                                    <a:pt x="42" y="104"/>
                                  </a:lnTo>
                                  <a:lnTo>
                                    <a:pt x="31" y="138"/>
                                  </a:lnTo>
                                  <a:lnTo>
                                    <a:pt x="27" y="175"/>
                                  </a:lnTo>
                                  <a:lnTo>
                                    <a:pt x="35" y="227"/>
                                  </a:lnTo>
                                  <a:lnTo>
                                    <a:pt x="60" y="272"/>
                                  </a:lnTo>
                                  <a:lnTo>
                                    <a:pt x="102" y="312"/>
                                  </a:lnTo>
                                  <a:lnTo>
                                    <a:pt x="161" y="344"/>
                                  </a:lnTo>
                                  <a:lnTo>
                                    <a:pt x="161" y="346"/>
                                  </a:lnTo>
                                  <a:lnTo>
                                    <a:pt x="91" y="381"/>
                                  </a:lnTo>
                                  <a:lnTo>
                                    <a:pt x="40" y="425"/>
                                  </a:lnTo>
                                  <a:lnTo>
                                    <a:pt x="10" y="479"/>
                                  </a:lnTo>
                                  <a:lnTo>
                                    <a:pt x="0" y="541"/>
                                  </a:lnTo>
                                  <a:lnTo>
                                    <a:pt x="4" y="580"/>
                                  </a:lnTo>
                                  <a:lnTo>
                                    <a:pt x="16" y="615"/>
                                  </a:lnTo>
                                  <a:lnTo>
                                    <a:pt x="35" y="646"/>
                                  </a:lnTo>
                                  <a:lnTo>
                                    <a:pt x="63" y="674"/>
                                  </a:lnTo>
                                  <a:lnTo>
                                    <a:pt x="96" y="696"/>
                                  </a:lnTo>
                                  <a:lnTo>
                                    <a:pt x="134" y="712"/>
                                  </a:lnTo>
                                  <a:lnTo>
                                    <a:pt x="177" y="722"/>
                                  </a:lnTo>
                                  <a:lnTo>
                                    <a:pt x="225" y="725"/>
                                  </a:lnTo>
                                  <a:lnTo>
                                    <a:pt x="282" y="722"/>
                                  </a:lnTo>
                                  <a:lnTo>
                                    <a:pt x="332" y="712"/>
                                  </a:lnTo>
                                  <a:lnTo>
                                    <a:pt x="376" y="696"/>
                                  </a:lnTo>
                                  <a:lnTo>
                                    <a:pt x="413" y="673"/>
                                  </a:lnTo>
                                  <a:lnTo>
                                    <a:pt x="435" y="653"/>
                                  </a:lnTo>
                                  <a:lnTo>
                                    <a:pt x="242" y="653"/>
                                  </a:lnTo>
                                  <a:lnTo>
                                    <a:pt x="211" y="651"/>
                                  </a:lnTo>
                                  <a:lnTo>
                                    <a:pt x="183" y="644"/>
                                  </a:lnTo>
                                  <a:lnTo>
                                    <a:pt x="158" y="634"/>
                                  </a:lnTo>
                                  <a:lnTo>
                                    <a:pt x="136" y="620"/>
                                  </a:lnTo>
                                  <a:lnTo>
                                    <a:pt x="119" y="603"/>
                                  </a:lnTo>
                                  <a:lnTo>
                                    <a:pt x="106" y="583"/>
                                  </a:lnTo>
                                  <a:lnTo>
                                    <a:pt x="98" y="561"/>
                                  </a:lnTo>
                                  <a:lnTo>
                                    <a:pt x="96" y="537"/>
                                  </a:lnTo>
                                  <a:lnTo>
                                    <a:pt x="104" y="490"/>
                                  </a:lnTo>
                                  <a:lnTo>
                                    <a:pt x="130" y="450"/>
                                  </a:lnTo>
                                  <a:lnTo>
                                    <a:pt x="174" y="415"/>
                                  </a:lnTo>
                                  <a:lnTo>
                                    <a:pt x="235" y="386"/>
                                  </a:lnTo>
                                  <a:lnTo>
                                    <a:pt x="399" y="386"/>
                                  </a:lnTo>
                                  <a:lnTo>
                                    <a:pt x="389" y="378"/>
                                  </a:lnTo>
                                  <a:lnTo>
                                    <a:pt x="317" y="345"/>
                                  </a:lnTo>
                                  <a:lnTo>
                                    <a:pt x="317" y="344"/>
                                  </a:lnTo>
                                  <a:lnTo>
                                    <a:pt x="378" y="309"/>
                                  </a:lnTo>
                                  <a:lnTo>
                                    <a:pt x="380" y="307"/>
                                  </a:lnTo>
                                  <a:lnTo>
                                    <a:pt x="241" y="307"/>
                                  </a:lnTo>
                                  <a:lnTo>
                                    <a:pt x="189" y="281"/>
                                  </a:lnTo>
                                  <a:lnTo>
                                    <a:pt x="152" y="251"/>
                                  </a:lnTo>
                                  <a:lnTo>
                                    <a:pt x="130" y="215"/>
                                  </a:lnTo>
                                  <a:lnTo>
                                    <a:pt x="123" y="173"/>
                                  </a:lnTo>
                                  <a:lnTo>
                                    <a:pt x="125" y="152"/>
                                  </a:lnTo>
                                  <a:lnTo>
                                    <a:pt x="132" y="133"/>
                                  </a:lnTo>
                                  <a:lnTo>
                                    <a:pt x="143" y="116"/>
                                  </a:lnTo>
                                  <a:lnTo>
                                    <a:pt x="158" y="101"/>
                                  </a:lnTo>
                                  <a:lnTo>
                                    <a:pt x="177" y="89"/>
                                  </a:lnTo>
                                  <a:lnTo>
                                    <a:pt x="197" y="80"/>
                                  </a:lnTo>
                                  <a:lnTo>
                                    <a:pt x="220" y="74"/>
                                  </a:lnTo>
                                  <a:lnTo>
                                    <a:pt x="244" y="73"/>
                                  </a:lnTo>
                                  <a:lnTo>
                                    <a:pt x="426" y="73"/>
                                  </a:lnTo>
                                  <a:lnTo>
                                    <a:pt x="424" y="70"/>
                                  </a:lnTo>
                                  <a:lnTo>
                                    <a:pt x="399" y="46"/>
                                  </a:lnTo>
                                  <a:lnTo>
                                    <a:pt x="368" y="25"/>
                                  </a:lnTo>
                                  <a:lnTo>
                                    <a:pt x="333" y="11"/>
                                  </a:lnTo>
                                  <a:lnTo>
                                    <a:pt x="294" y="3"/>
                                  </a:lnTo>
                                  <a:lnTo>
                                    <a:pt x="251" y="0"/>
                                  </a:lnTo>
                                  <a:close/>
                                  <a:moveTo>
                                    <a:pt x="399" y="386"/>
                                  </a:moveTo>
                                  <a:lnTo>
                                    <a:pt x="235" y="386"/>
                                  </a:lnTo>
                                  <a:lnTo>
                                    <a:pt x="301" y="415"/>
                                  </a:lnTo>
                                  <a:lnTo>
                                    <a:pt x="348" y="450"/>
                                  </a:lnTo>
                                  <a:lnTo>
                                    <a:pt x="376" y="492"/>
                                  </a:lnTo>
                                  <a:lnTo>
                                    <a:pt x="386" y="539"/>
                                  </a:lnTo>
                                  <a:lnTo>
                                    <a:pt x="383" y="563"/>
                                  </a:lnTo>
                                  <a:lnTo>
                                    <a:pt x="376" y="584"/>
                                  </a:lnTo>
                                  <a:lnTo>
                                    <a:pt x="363" y="603"/>
                                  </a:lnTo>
                                  <a:lnTo>
                                    <a:pt x="346" y="620"/>
                                  </a:lnTo>
                                  <a:lnTo>
                                    <a:pt x="324" y="634"/>
                                  </a:lnTo>
                                  <a:lnTo>
                                    <a:pt x="300" y="645"/>
                                  </a:lnTo>
                                  <a:lnTo>
                                    <a:pt x="273" y="651"/>
                                  </a:lnTo>
                                  <a:lnTo>
                                    <a:pt x="242" y="653"/>
                                  </a:lnTo>
                                  <a:lnTo>
                                    <a:pt x="435" y="653"/>
                                  </a:lnTo>
                                  <a:lnTo>
                                    <a:pt x="443" y="645"/>
                                  </a:lnTo>
                                  <a:lnTo>
                                    <a:pt x="464" y="613"/>
                                  </a:lnTo>
                                  <a:lnTo>
                                    <a:pt x="477" y="575"/>
                                  </a:lnTo>
                                  <a:lnTo>
                                    <a:pt x="481" y="534"/>
                                  </a:lnTo>
                                  <a:lnTo>
                                    <a:pt x="471" y="472"/>
                                  </a:lnTo>
                                  <a:lnTo>
                                    <a:pt x="440" y="420"/>
                                  </a:lnTo>
                                  <a:lnTo>
                                    <a:pt x="399" y="386"/>
                                  </a:lnTo>
                                  <a:close/>
                                  <a:moveTo>
                                    <a:pt x="426" y="73"/>
                                  </a:moveTo>
                                  <a:lnTo>
                                    <a:pt x="244" y="73"/>
                                  </a:lnTo>
                                  <a:lnTo>
                                    <a:pt x="269" y="74"/>
                                  </a:lnTo>
                                  <a:lnTo>
                                    <a:pt x="292" y="79"/>
                                  </a:lnTo>
                                  <a:lnTo>
                                    <a:pt x="312" y="88"/>
                                  </a:lnTo>
                                  <a:lnTo>
                                    <a:pt x="329" y="100"/>
                                  </a:lnTo>
                                  <a:lnTo>
                                    <a:pt x="343" y="115"/>
                                  </a:lnTo>
                                  <a:lnTo>
                                    <a:pt x="353" y="132"/>
                                  </a:lnTo>
                                  <a:lnTo>
                                    <a:pt x="359" y="152"/>
                                  </a:lnTo>
                                  <a:lnTo>
                                    <a:pt x="361" y="173"/>
                                  </a:lnTo>
                                  <a:lnTo>
                                    <a:pt x="361" y="175"/>
                                  </a:lnTo>
                                  <a:lnTo>
                                    <a:pt x="353" y="215"/>
                                  </a:lnTo>
                                  <a:lnTo>
                                    <a:pt x="331" y="250"/>
                                  </a:lnTo>
                                  <a:lnTo>
                                    <a:pt x="293" y="281"/>
                                  </a:lnTo>
                                  <a:lnTo>
                                    <a:pt x="241" y="307"/>
                                  </a:lnTo>
                                  <a:lnTo>
                                    <a:pt x="380" y="307"/>
                                  </a:lnTo>
                                  <a:lnTo>
                                    <a:pt x="422" y="267"/>
                                  </a:lnTo>
                                  <a:lnTo>
                                    <a:pt x="448" y="219"/>
                                  </a:lnTo>
                                  <a:lnTo>
                                    <a:pt x="457" y="164"/>
                                  </a:lnTo>
                                  <a:lnTo>
                                    <a:pt x="453" y="129"/>
                                  </a:lnTo>
                                  <a:lnTo>
                                    <a:pt x="442" y="98"/>
                                  </a:lnTo>
                                  <a:lnTo>
                                    <a:pt x="426" y="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39" name="任意多边形 1439"/>
                          <wps:cNvSpPr/>
                          <wps:spPr>
                            <a:xfrm>
                              <a:off x="10262" y="14004"/>
                              <a:ext cx="100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83" h="726">
                                  <a:moveTo>
                                    <a:pt x="41" y="618"/>
                                  </a:moveTo>
                                  <a:lnTo>
                                    <a:pt x="41" y="701"/>
                                  </a:lnTo>
                                  <a:lnTo>
                                    <a:pt x="70" y="712"/>
                                  </a:lnTo>
                                  <a:lnTo>
                                    <a:pt x="102" y="719"/>
                                  </a:lnTo>
                                  <a:lnTo>
                                    <a:pt x="137" y="724"/>
                                  </a:lnTo>
                                  <a:lnTo>
                                    <a:pt x="175" y="725"/>
                                  </a:lnTo>
                                  <a:lnTo>
                                    <a:pt x="243" y="719"/>
                                  </a:lnTo>
                                  <a:lnTo>
                                    <a:pt x="304" y="699"/>
                                  </a:lnTo>
                                  <a:lnTo>
                                    <a:pt x="356" y="666"/>
                                  </a:lnTo>
                                  <a:lnTo>
                                    <a:pt x="370" y="652"/>
                                  </a:lnTo>
                                  <a:lnTo>
                                    <a:pt x="175" y="652"/>
                                  </a:lnTo>
                                  <a:lnTo>
                                    <a:pt x="140" y="650"/>
                                  </a:lnTo>
                                  <a:lnTo>
                                    <a:pt x="106" y="644"/>
                                  </a:lnTo>
                                  <a:lnTo>
                                    <a:pt x="73" y="633"/>
                                  </a:lnTo>
                                  <a:lnTo>
                                    <a:pt x="41" y="618"/>
                                  </a:lnTo>
                                  <a:close/>
                                  <a:moveTo>
                                    <a:pt x="480" y="367"/>
                                  </a:moveTo>
                                  <a:lnTo>
                                    <a:pt x="387" y="367"/>
                                  </a:lnTo>
                                  <a:lnTo>
                                    <a:pt x="384" y="431"/>
                                  </a:lnTo>
                                  <a:lnTo>
                                    <a:pt x="373" y="488"/>
                                  </a:lnTo>
                                  <a:lnTo>
                                    <a:pt x="356" y="537"/>
                                  </a:lnTo>
                                  <a:lnTo>
                                    <a:pt x="332" y="578"/>
                                  </a:lnTo>
                                  <a:lnTo>
                                    <a:pt x="301" y="610"/>
                                  </a:lnTo>
                                  <a:lnTo>
                                    <a:pt x="265" y="633"/>
                                  </a:lnTo>
                                  <a:lnTo>
                                    <a:pt x="223" y="647"/>
                                  </a:lnTo>
                                  <a:lnTo>
                                    <a:pt x="175" y="652"/>
                                  </a:lnTo>
                                  <a:lnTo>
                                    <a:pt x="370" y="652"/>
                                  </a:lnTo>
                                  <a:lnTo>
                                    <a:pt x="401" y="621"/>
                                  </a:lnTo>
                                  <a:lnTo>
                                    <a:pt x="436" y="563"/>
                                  </a:lnTo>
                                  <a:lnTo>
                                    <a:pt x="462" y="494"/>
                                  </a:lnTo>
                                  <a:lnTo>
                                    <a:pt x="477" y="413"/>
                                  </a:lnTo>
                                  <a:lnTo>
                                    <a:pt x="480" y="367"/>
                                  </a:lnTo>
                                  <a:close/>
                                  <a:moveTo>
                                    <a:pt x="244" y="0"/>
                                  </a:moveTo>
                                  <a:lnTo>
                                    <a:pt x="193" y="4"/>
                                  </a:lnTo>
                                  <a:lnTo>
                                    <a:pt x="146" y="17"/>
                                  </a:lnTo>
                                  <a:lnTo>
                                    <a:pt x="105" y="37"/>
                                  </a:lnTo>
                                  <a:lnTo>
                                    <a:pt x="68" y="66"/>
                                  </a:lnTo>
                                  <a:lnTo>
                                    <a:pt x="38" y="102"/>
                                  </a:lnTo>
                                  <a:lnTo>
                                    <a:pt x="17" y="142"/>
                                  </a:lnTo>
                                  <a:lnTo>
                                    <a:pt x="4" y="187"/>
                                  </a:lnTo>
                                  <a:lnTo>
                                    <a:pt x="0" y="236"/>
                                  </a:lnTo>
                                  <a:lnTo>
                                    <a:pt x="4" y="282"/>
                                  </a:lnTo>
                                  <a:lnTo>
                                    <a:pt x="16" y="324"/>
                                  </a:lnTo>
                                  <a:lnTo>
                                    <a:pt x="35" y="361"/>
                                  </a:lnTo>
                                  <a:lnTo>
                                    <a:pt x="62" y="394"/>
                                  </a:lnTo>
                                  <a:lnTo>
                                    <a:pt x="95" y="420"/>
                                  </a:lnTo>
                                  <a:lnTo>
                                    <a:pt x="132" y="439"/>
                                  </a:lnTo>
                                  <a:lnTo>
                                    <a:pt x="174" y="451"/>
                                  </a:lnTo>
                                  <a:lnTo>
                                    <a:pt x="219" y="454"/>
                                  </a:lnTo>
                                  <a:lnTo>
                                    <a:pt x="273" y="449"/>
                                  </a:lnTo>
                                  <a:lnTo>
                                    <a:pt x="319" y="432"/>
                                  </a:lnTo>
                                  <a:lnTo>
                                    <a:pt x="356" y="405"/>
                                  </a:lnTo>
                                  <a:lnTo>
                                    <a:pt x="376" y="378"/>
                                  </a:lnTo>
                                  <a:lnTo>
                                    <a:pt x="242" y="378"/>
                                  </a:lnTo>
                                  <a:lnTo>
                                    <a:pt x="210" y="376"/>
                                  </a:lnTo>
                                  <a:lnTo>
                                    <a:pt x="181" y="368"/>
                                  </a:lnTo>
                                  <a:lnTo>
                                    <a:pt x="156" y="355"/>
                                  </a:lnTo>
                                  <a:lnTo>
                                    <a:pt x="135" y="337"/>
                                  </a:lnTo>
                                  <a:lnTo>
                                    <a:pt x="118" y="314"/>
                                  </a:lnTo>
                                  <a:lnTo>
                                    <a:pt x="106" y="288"/>
                                  </a:lnTo>
                                  <a:lnTo>
                                    <a:pt x="99" y="258"/>
                                  </a:lnTo>
                                  <a:lnTo>
                                    <a:pt x="96" y="225"/>
                                  </a:lnTo>
                                  <a:lnTo>
                                    <a:pt x="99" y="194"/>
                                  </a:lnTo>
                                  <a:lnTo>
                                    <a:pt x="106" y="165"/>
                                  </a:lnTo>
                                  <a:lnTo>
                                    <a:pt x="119" y="140"/>
                                  </a:lnTo>
                                  <a:lnTo>
                                    <a:pt x="136" y="117"/>
                                  </a:lnTo>
                                  <a:lnTo>
                                    <a:pt x="157" y="98"/>
                                  </a:lnTo>
                                  <a:lnTo>
                                    <a:pt x="181" y="85"/>
                                  </a:lnTo>
                                  <a:lnTo>
                                    <a:pt x="207" y="76"/>
                                  </a:lnTo>
                                  <a:lnTo>
                                    <a:pt x="236" y="74"/>
                                  </a:lnTo>
                                  <a:lnTo>
                                    <a:pt x="411" y="74"/>
                                  </a:lnTo>
                                  <a:lnTo>
                                    <a:pt x="385" y="46"/>
                                  </a:lnTo>
                                  <a:lnTo>
                                    <a:pt x="344" y="20"/>
                                  </a:lnTo>
                                  <a:lnTo>
                                    <a:pt x="297" y="5"/>
                                  </a:lnTo>
                                  <a:lnTo>
                                    <a:pt x="244" y="0"/>
                                  </a:lnTo>
                                  <a:close/>
                                  <a:moveTo>
                                    <a:pt x="411" y="74"/>
                                  </a:moveTo>
                                  <a:lnTo>
                                    <a:pt x="236" y="74"/>
                                  </a:lnTo>
                                  <a:lnTo>
                                    <a:pt x="268" y="77"/>
                                  </a:lnTo>
                                  <a:lnTo>
                                    <a:pt x="296" y="86"/>
                                  </a:lnTo>
                                  <a:lnTo>
                                    <a:pt x="320" y="102"/>
                                  </a:lnTo>
                                  <a:lnTo>
                                    <a:pt x="342" y="123"/>
                                  </a:lnTo>
                                  <a:lnTo>
                                    <a:pt x="359" y="150"/>
                                  </a:lnTo>
                                  <a:lnTo>
                                    <a:pt x="372" y="180"/>
                                  </a:lnTo>
                                  <a:lnTo>
                                    <a:pt x="379" y="212"/>
                                  </a:lnTo>
                                  <a:lnTo>
                                    <a:pt x="382" y="249"/>
                                  </a:lnTo>
                                  <a:lnTo>
                                    <a:pt x="379" y="275"/>
                                  </a:lnTo>
                                  <a:lnTo>
                                    <a:pt x="372" y="299"/>
                                  </a:lnTo>
                                  <a:lnTo>
                                    <a:pt x="359" y="320"/>
                                  </a:lnTo>
                                  <a:lnTo>
                                    <a:pt x="342" y="340"/>
                                  </a:lnTo>
                                  <a:lnTo>
                                    <a:pt x="320" y="357"/>
                                  </a:lnTo>
                                  <a:lnTo>
                                    <a:pt x="297" y="369"/>
                                  </a:lnTo>
                                  <a:lnTo>
                                    <a:pt x="271" y="376"/>
                                  </a:lnTo>
                                  <a:lnTo>
                                    <a:pt x="242" y="378"/>
                                  </a:lnTo>
                                  <a:lnTo>
                                    <a:pt x="376" y="378"/>
                                  </a:lnTo>
                                  <a:lnTo>
                                    <a:pt x="385" y="367"/>
                                  </a:lnTo>
                                  <a:lnTo>
                                    <a:pt x="480" y="367"/>
                                  </a:lnTo>
                                  <a:lnTo>
                                    <a:pt x="482" y="324"/>
                                  </a:lnTo>
                                  <a:lnTo>
                                    <a:pt x="482" y="320"/>
                                  </a:lnTo>
                                  <a:lnTo>
                                    <a:pt x="478" y="248"/>
                                  </a:lnTo>
                                  <a:lnTo>
                                    <a:pt x="467" y="183"/>
                                  </a:lnTo>
                                  <a:lnTo>
                                    <a:pt x="447" y="128"/>
                                  </a:lnTo>
                                  <a:lnTo>
                                    <a:pt x="419" y="82"/>
                                  </a:lnTo>
                                  <a:lnTo>
                                    <a:pt x="411" y="74"/>
                                  </a:lnTo>
                                  <a:close/>
                                  <a:moveTo>
                                    <a:pt x="387" y="367"/>
                                  </a:moveTo>
                                  <a:lnTo>
                                    <a:pt x="385" y="367"/>
                                  </a:lnTo>
                                  <a:lnTo>
                                    <a:pt x="386" y="367"/>
                                  </a:lnTo>
                                  <a:lnTo>
                                    <a:pt x="387" y="367"/>
                                  </a:lnTo>
                                  <a:lnTo>
                                    <a:pt x="387" y="3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40" name="任意多边形 1440"/>
                          <wps:cNvSpPr/>
                          <wps:spPr>
                            <a:xfrm>
                              <a:off x="10666" y="14002"/>
                              <a:ext cx="226" cy="15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5" h="729">
                                  <a:moveTo>
                                    <a:pt x="435" y="640"/>
                                  </a:moveTo>
                                  <a:lnTo>
                                    <a:pt x="5" y="640"/>
                                  </a:lnTo>
                                  <a:lnTo>
                                    <a:pt x="5" y="717"/>
                                  </a:lnTo>
                                  <a:lnTo>
                                    <a:pt x="435" y="717"/>
                                  </a:lnTo>
                                  <a:lnTo>
                                    <a:pt x="435" y="640"/>
                                  </a:lnTo>
                                  <a:close/>
                                  <a:moveTo>
                                    <a:pt x="268" y="108"/>
                                  </a:moveTo>
                                  <a:lnTo>
                                    <a:pt x="173" y="108"/>
                                  </a:lnTo>
                                  <a:lnTo>
                                    <a:pt x="173" y="640"/>
                                  </a:lnTo>
                                  <a:lnTo>
                                    <a:pt x="268" y="640"/>
                                  </a:lnTo>
                                  <a:lnTo>
                                    <a:pt x="268" y="108"/>
                                  </a:lnTo>
                                  <a:close/>
                                  <a:moveTo>
                                    <a:pt x="268" y="0"/>
                                  </a:moveTo>
                                  <a:lnTo>
                                    <a:pt x="0" y="73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173" y="108"/>
                                  </a:lnTo>
                                  <a:lnTo>
                                    <a:pt x="268" y="108"/>
                                  </a:lnTo>
                                  <a:lnTo>
                                    <a:pt x="268" y="0"/>
                                  </a:lnTo>
                                  <a:close/>
                                  <a:moveTo>
                                    <a:pt x="856" y="3"/>
                                  </a:moveTo>
                                  <a:lnTo>
                                    <a:pt x="797" y="9"/>
                                  </a:lnTo>
                                  <a:lnTo>
                                    <a:pt x="745" y="27"/>
                                  </a:lnTo>
                                  <a:lnTo>
                                    <a:pt x="701" y="57"/>
                                  </a:lnTo>
                                  <a:lnTo>
                                    <a:pt x="665" y="99"/>
                                  </a:lnTo>
                                  <a:lnTo>
                                    <a:pt x="636" y="152"/>
                                  </a:lnTo>
                                  <a:lnTo>
                                    <a:pt x="615" y="217"/>
                                  </a:lnTo>
                                  <a:lnTo>
                                    <a:pt x="603" y="292"/>
                                  </a:lnTo>
                                  <a:lnTo>
                                    <a:pt x="599" y="380"/>
                                  </a:lnTo>
                                  <a:lnTo>
                                    <a:pt x="603" y="460"/>
                                  </a:lnTo>
                                  <a:lnTo>
                                    <a:pt x="614" y="530"/>
                                  </a:lnTo>
                                  <a:lnTo>
                                    <a:pt x="634" y="590"/>
                                  </a:lnTo>
                                  <a:lnTo>
                                    <a:pt x="661" y="639"/>
                                  </a:lnTo>
                                  <a:lnTo>
                                    <a:pt x="696" y="678"/>
                                  </a:lnTo>
                                  <a:lnTo>
                                    <a:pt x="737" y="706"/>
                                  </a:lnTo>
                                  <a:lnTo>
                                    <a:pt x="785" y="723"/>
                                  </a:lnTo>
                                  <a:lnTo>
                                    <a:pt x="839" y="729"/>
                                  </a:lnTo>
                                  <a:lnTo>
                                    <a:pt x="896" y="723"/>
                                  </a:lnTo>
                                  <a:lnTo>
                                    <a:pt x="946" y="705"/>
                                  </a:lnTo>
                                  <a:lnTo>
                                    <a:pt x="990" y="676"/>
                                  </a:lnTo>
                                  <a:lnTo>
                                    <a:pt x="1008" y="655"/>
                                  </a:lnTo>
                                  <a:lnTo>
                                    <a:pt x="847" y="655"/>
                                  </a:lnTo>
                                  <a:lnTo>
                                    <a:pt x="793" y="644"/>
                                  </a:lnTo>
                                  <a:lnTo>
                                    <a:pt x="750" y="611"/>
                                  </a:lnTo>
                                  <a:lnTo>
                                    <a:pt x="720" y="555"/>
                                  </a:lnTo>
                                  <a:lnTo>
                                    <a:pt x="702" y="476"/>
                                  </a:lnTo>
                                  <a:lnTo>
                                    <a:pt x="696" y="376"/>
                                  </a:lnTo>
                                  <a:lnTo>
                                    <a:pt x="702" y="268"/>
                                  </a:lnTo>
                                  <a:lnTo>
                                    <a:pt x="720" y="185"/>
                                  </a:lnTo>
                                  <a:lnTo>
                                    <a:pt x="751" y="125"/>
                                  </a:lnTo>
                                  <a:lnTo>
                                    <a:pt x="795" y="89"/>
                                  </a:lnTo>
                                  <a:lnTo>
                                    <a:pt x="850" y="77"/>
                                  </a:lnTo>
                                  <a:lnTo>
                                    <a:pt x="1021" y="77"/>
                                  </a:lnTo>
                                  <a:lnTo>
                                    <a:pt x="1016" y="69"/>
                                  </a:lnTo>
                                  <a:lnTo>
                                    <a:pt x="972" y="33"/>
                                  </a:lnTo>
                                  <a:lnTo>
                                    <a:pt x="919" y="11"/>
                                  </a:lnTo>
                                  <a:lnTo>
                                    <a:pt x="856" y="3"/>
                                  </a:lnTo>
                                  <a:close/>
                                  <a:moveTo>
                                    <a:pt x="1021" y="77"/>
                                  </a:moveTo>
                                  <a:lnTo>
                                    <a:pt x="850" y="77"/>
                                  </a:lnTo>
                                  <a:lnTo>
                                    <a:pt x="903" y="89"/>
                                  </a:lnTo>
                                  <a:lnTo>
                                    <a:pt x="944" y="124"/>
                                  </a:lnTo>
                                  <a:lnTo>
                                    <a:pt x="973" y="183"/>
                                  </a:lnTo>
                                  <a:lnTo>
                                    <a:pt x="991" y="265"/>
                                  </a:lnTo>
                                  <a:lnTo>
                                    <a:pt x="997" y="371"/>
                                  </a:lnTo>
                                  <a:lnTo>
                                    <a:pt x="991" y="473"/>
                                  </a:lnTo>
                                  <a:lnTo>
                                    <a:pt x="973" y="553"/>
                                  </a:lnTo>
                                  <a:lnTo>
                                    <a:pt x="943" y="610"/>
                                  </a:lnTo>
                                  <a:lnTo>
                                    <a:pt x="901" y="644"/>
                                  </a:lnTo>
                                  <a:lnTo>
                                    <a:pt x="847" y="655"/>
                                  </a:lnTo>
                                  <a:lnTo>
                                    <a:pt x="1008" y="655"/>
                                  </a:lnTo>
                                  <a:lnTo>
                                    <a:pt x="1027" y="635"/>
                                  </a:lnTo>
                                  <a:lnTo>
                                    <a:pt x="1056" y="582"/>
                                  </a:lnTo>
                                  <a:lnTo>
                                    <a:pt x="1077" y="520"/>
                                  </a:lnTo>
                                  <a:lnTo>
                                    <a:pt x="1090" y="447"/>
                                  </a:lnTo>
                                  <a:lnTo>
                                    <a:pt x="1094" y="363"/>
                                  </a:lnTo>
                                  <a:lnTo>
                                    <a:pt x="1089" y="268"/>
                                  </a:lnTo>
                                  <a:lnTo>
                                    <a:pt x="1075" y="187"/>
                                  </a:lnTo>
                                  <a:lnTo>
                                    <a:pt x="1050" y="121"/>
                                  </a:lnTo>
                                  <a:lnTo>
                                    <a:pt x="1021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41" name="任意多边形 1441"/>
                          <wps:cNvSpPr/>
                          <wps:spPr>
                            <a:xfrm>
                              <a:off x="8766" y="14184"/>
                              <a:ext cx="247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97" h="532">
                                  <a:moveTo>
                                    <a:pt x="567" y="200"/>
                                  </a:moveTo>
                                  <a:lnTo>
                                    <a:pt x="310" y="200"/>
                                  </a:lnTo>
                                  <a:lnTo>
                                    <a:pt x="310" y="0"/>
                                  </a:lnTo>
                                  <a:lnTo>
                                    <a:pt x="257" y="0"/>
                                  </a:lnTo>
                                  <a:lnTo>
                                    <a:pt x="257" y="200"/>
                                  </a:lnTo>
                                  <a:lnTo>
                                    <a:pt x="0" y="200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257" y="245"/>
                                  </a:lnTo>
                                  <a:lnTo>
                                    <a:pt x="257" y="532"/>
                                  </a:lnTo>
                                  <a:lnTo>
                                    <a:pt x="310" y="532"/>
                                  </a:lnTo>
                                  <a:lnTo>
                                    <a:pt x="310" y="245"/>
                                  </a:lnTo>
                                  <a:lnTo>
                                    <a:pt x="567" y="245"/>
                                  </a:lnTo>
                                  <a:lnTo>
                                    <a:pt x="567" y="200"/>
                                  </a:lnTo>
                                  <a:close/>
                                  <a:moveTo>
                                    <a:pt x="1132" y="238"/>
                                  </a:moveTo>
                                  <a:lnTo>
                                    <a:pt x="696" y="238"/>
                                  </a:lnTo>
                                  <a:lnTo>
                                    <a:pt x="696" y="284"/>
                                  </a:lnTo>
                                  <a:lnTo>
                                    <a:pt x="1132" y="284"/>
                                  </a:lnTo>
                                  <a:lnTo>
                                    <a:pt x="1132" y="238"/>
                                  </a:lnTo>
                                  <a:close/>
                                  <a:moveTo>
                                    <a:pt x="1196" y="445"/>
                                  </a:moveTo>
                                  <a:lnTo>
                                    <a:pt x="634" y="445"/>
                                  </a:lnTo>
                                  <a:lnTo>
                                    <a:pt x="634" y="491"/>
                                  </a:lnTo>
                                  <a:lnTo>
                                    <a:pt x="1196" y="491"/>
                                  </a:lnTo>
                                  <a:lnTo>
                                    <a:pt x="1196" y="4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42" name="任意多边形 1442"/>
                          <wps:cNvSpPr/>
                          <wps:spPr>
                            <a:xfrm>
                              <a:off x="9242" y="14185"/>
                              <a:ext cx="246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89" h="532">
                                  <a:moveTo>
                                    <a:pt x="311" y="190"/>
                                  </a:moveTo>
                                  <a:lnTo>
                                    <a:pt x="259" y="190"/>
                                  </a:lnTo>
                                  <a:lnTo>
                                    <a:pt x="243" y="266"/>
                                  </a:lnTo>
                                  <a:lnTo>
                                    <a:pt x="209" y="334"/>
                                  </a:lnTo>
                                  <a:lnTo>
                                    <a:pt x="157" y="394"/>
                                  </a:lnTo>
                                  <a:lnTo>
                                    <a:pt x="87" y="445"/>
                                  </a:lnTo>
                                  <a:lnTo>
                                    <a:pt x="0" y="489"/>
                                  </a:lnTo>
                                  <a:lnTo>
                                    <a:pt x="12" y="502"/>
                                  </a:lnTo>
                                  <a:lnTo>
                                    <a:pt x="21" y="513"/>
                                  </a:lnTo>
                                  <a:lnTo>
                                    <a:pt x="30" y="523"/>
                                  </a:lnTo>
                                  <a:lnTo>
                                    <a:pt x="36" y="531"/>
                                  </a:lnTo>
                                  <a:lnTo>
                                    <a:pt x="113" y="489"/>
                                  </a:lnTo>
                                  <a:lnTo>
                                    <a:pt x="177" y="441"/>
                                  </a:lnTo>
                                  <a:lnTo>
                                    <a:pt x="228" y="388"/>
                                  </a:lnTo>
                                  <a:lnTo>
                                    <a:pt x="266" y="330"/>
                                  </a:lnTo>
                                  <a:lnTo>
                                    <a:pt x="290" y="267"/>
                                  </a:lnTo>
                                  <a:lnTo>
                                    <a:pt x="334" y="267"/>
                                  </a:lnTo>
                                  <a:lnTo>
                                    <a:pt x="311" y="190"/>
                                  </a:lnTo>
                                  <a:close/>
                                  <a:moveTo>
                                    <a:pt x="334" y="267"/>
                                  </a:moveTo>
                                  <a:lnTo>
                                    <a:pt x="290" y="267"/>
                                  </a:lnTo>
                                  <a:lnTo>
                                    <a:pt x="319" y="335"/>
                                  </a:lnTo>
                                  <a:lnTo>
                                    <a:pt x="358" y="395"/>
                                  </a:lnTo>
                                  <a:lnTo>
                                    <a:pt x="407" y="446"/>
                                  </a:lnTo>
                                  <a:lnTo>
                                    <a:pt x="467" y="487"/>
                                  </a:lnTo>
                                  <a:lnTo>
                                    <a:pt x="538" y="520"/>
                                  </a:lnTo>
                                  <a:lnTo>
                                    <a:pt x="546" y="511"/>
                                  </a:lnTo>
                                  <a:lnTo>
                                    <a:pt x="556" y="501"/>
                                  </a:lnTo>
                                  <a:lnTo>
                                    <a:pt x="568" y="489"/>
                                  </a:lnTo>
                                  <a:lnTo>
                                    <a:pt x="582" y="476"/>
                                  </a:lnTo>
                                  <a:lnTo>
                                    <a:pt x="498" y="443"/>
                                  </a:lnTo>
                                  <a:lnTo>
                                    <a:pt x="428" y="397"/>
                                  </a:lnTo>
                                  <a:lnTo>
                                    <a:pt x="374" y="340"/>
                                  </a:lnTo>
                                  <a:lnTo>
                                    <a:pt x="335" y="271"/>
                                  </a:lnTo>
                                  <a:lnTo>
                                    <a:pt x="334" y="267"/>
                                  </a:lnTo>
                                  <a:close/>
                                  <a:moveTo>
                                    <a:pt x="570" y="147"/>
                                  </a:moveTo>
                                  <a:lnTo>
                                    <a:pt x="11" y="147"/>
                                  </a:lnTo>
                                  <a:lnTo>
                                    <a:pt x="11" y="190"/>
                                  </a:lnTo>
                                  <a:lnTo>
                                    <a:pt x="570" y="190"/>
                                  </a:lnTo>
                                  <a:lnTo>
                                    <a:pt x="570" y="147"/>
                                  </a:lnTo>
                                  <a:close/>
                                  <a:moveTo>
                                    <a:pt x="313" y="0"/>
                                  </a:moveTo>
                                  <a:lnTo>
                                    <a:pt x="263" y="0"/>
                                  </a:lnTo>
                                  <a:lnTo>
                                    <a:pt x="263" y="37"/>
                                  </a:lnTo>
                                  <a:lnTo>
                                    <a:pt x="262" y="74"/>
                                  </a:lnTo>
                                  <a:lnTo>
                                    <a:pt x="262" y="111"/>
                                  </a:lnTo>
                                  <a:lnTo>
                                    <a:pt x="261" y="147"/>
                                  </a:lnTo>
                                  <a:lnTo>
                                    <a:pt x="312" y="147"/>
                                  </a:lnTo>
                                  <a:lnTo>
                                    <a:pt x="313" y="110"/>
                                  </a:lnTo>
                                  <a:lnTo>
                                    <a:pt x="313" y="74"/>
                                  </a:lnTo>
                                  <a:lnTo>
                                    <a:pt x="313" y="37"/>
                                  </a:lnTo>
                                  <a:lnTo>
                                    <a:pt x="313" y="0"/>
                                  </a:lnTo>
                                  <a:close/>
                                  <a:moveTo>
                                    <a:pt x="1145" y="301"/>
                                  </a:moveTo>
                                  <a:lnTo>
                                    <a:pt x="686" y="301"/>
                                  </a:lnTo>
                                  <a:lnTo>
                                    <a:pt x="686" y="338"/>
                                  </a:lnTo>
                                  <a:lnTo>
                                    <a:pt x="1102" y="338"/>
                                  </a:lnTo>
                                  <a:lnTo>
                                    <a:pt x="1102" y="387"/>
                                  </a:lnTo>
                                  <a:lnTo>
                                    <a:pt x="702" y="387"/>
                                  </a:lnTo>
                                  <a:lnTo>
                                    <a:pt x="702" y="423"/>
                                  </a:lnTo>
                                  <a:lnTo>
                                    <a:pt x="1102" y="423"/>
                                  </a:lnTo>
                                  <a:lnTo>
                                    <a:pt x="1102" y="473"/>
                                  </a:lnTo>
                                  <a:lnTo>
                                    <a:pt x="679" y="473"/>
                                  </a:lnTo>
                                  <a:lnTo>
                                    <a:pt x="679" y="510"/>
                                  </a:lnTo>
                                  <a:lnTo>
                                    <a:pt x="1102" y="510"/>
                                  </a:lnTo>
                                  <a:lnTo>
                                    <a:pt x="1102" y="531"/>
                                  </a:lnTo>
                                  <a:lnTo>
                                    <a:pt x="1145" y="531"/>
                                  </a:lnTo>
                                  <a:lnTo>
                                    <a:pt x="1145" y="301"/>
                                  </a:lnTo>
                                  <a:close/>
                                  <a:moveTo>
                                    <a:pt x="943" y="126"/>
                                  </a:moveTo>
                                  <a:lnTo>
                                    <a:pt x="899" y="126"/>
                                  </a:lnTo>
                                  <a:lnTo>
                                    <a:pt x="899" y="279"/>
                                  </a:lnTo>
                                  <a:lnTo>
                                    <a:pt x="943" y="279"/>
                                  </a:lnTo>
                                  <a:lnTo>
                                    <a:pt x="943" y="126"/>
                                  </a:lnTo>
                                  <a:close/>
                                  <a:moveTo>
                                    <a:pt x="866" y="230"/>
                                  </a:moveTo>
                                  <a:lnTo>
                                    <a:pt x="733" y="230"/>
                                  </a:lnTo>
                                  <a:lnTo>
                                    <a:pt x="733" y="263"/>
                                  </a:lnTo>
                                  <a:lnTo>
                                    <a:pt x="866" y="263"/>
                                  </a:lnTo>
                                  <a:lnTo>
                                    <a:pt x="866" y="230"/>
                                  </a:lnTo>
                                  <a:close/>
                                  <a:moveTo>
                                    <a:pt x="1110" y="230"/>
                                  </a:moveTo>
                                  <a:lnTo>
                                    <a:pt x="976" y="230"/>
                                  </a:lnTo>
                                  <a:lnTo>
                                    <a:pt x="976" y="263"/>
                                  </a:lnTo>
                                  <a:lnTo>
                                    <a:pt x="1110" y="263"/>
                                  </a:lnTo>
                                  <a:lnTo>
                                    <a:pt x="1110" y="230"/>
                                  </a:lnTo>
                                  <a:close/>
                                  <a:moveTo>
                                    <a:pt x="866" y="162"/>
                                  </a:moveTo>
                                  <a:lnTo>
                                    <a:pt x="733" y="162"/>
                                  </a:lnTo>
                                  <a:lnTo>
                                    <a:pt x="733" y="194"/>
                                  </a:lnTo>
                                  <a:lnTo>
                                    <a:pt x="866" y="194"/>
                                  </a:lnTo>
                                  <a:lnTo>
                                    <a:pt x="866" y="162"/>
                                  </a:lnTo>
                                  <a:close/>
                                  <a:moveTo>
                                    <a:pt x="1110" y="162"/>
                                  </a:moveTo>
                                  <a:lnTo>
                                    <a:pt x="976" y="162"/>
                                  </a:lnTo>
                                  <a:lnTo>
                                    <a:pt x="976" y="194"/>
                                  </a:lnTo>
                                  <a:lnTo>
                                    <a:pt x="1110" y="194"/>
                                  </a:lnTo>
                                  <a:lnTo>
                                    <a:pt x="1110" y="162"/>
                                  </a:lnTo>
                                  <a:close/>
                                  <a:moveTo>
                                    <a:pt x="1188" y="91"/>
                                  </a:moveTo>
                                  <a:lnTo>
                                    <a:pt x="655" y="91"/>
                                  </a:lnTo>
                                  <a:lnTo>
                                    <a:pt x="655" y="190"/>
                                  </a:lnTo>
                                  <a:lnTo>
                                    <a:pt x="699" y="190"/>
                                  </a:lnTo>
                                  <a:lnTo>
                                    <a:pt x="699" y="126"/>
                                  </a:lnTo>
                                  <a:lnTo>
                                    <a:pt x="1188" y="126"/>
                                  </a:lnTo>
                                  <a:lnTo>
                                    <a:pt x="1188" y="91"/>
                                  </a:lnTo>
                                  <a:close/>
                                  <a:moveTo>
                                    <a:pt x="1188" y="126"/>
                                  </a:moveTo>
                                  <a:lnTo>
                                    <a:pt x="1144" y="126"/>
                                  </a:lnTo>
                                  <a:lnTo>
                                    <a:pt x="1144" y="190"/>
                                  </a:lnTo>
                                  <a:lnTo>
                                    <a:pt x="1188" y="190"/>
                                  </a:lnTo>
                                  <a:lnTo>
                                    <a:pt x="1188" y="126"/>
                                  </a:lnTo>
                                  <a:close/>
                                  <a:moveTo>
                                    <a:pt x="943" y="53"/>
                                  </a:moveTo>
                                  <a:lnTo>
                                    <a:pt x="899" y="53"/>
                                  </a:lnTo>
                                  <a:lnTo>
                                    <a:pt x="899" y="91"/>
                                  </a:lnTo>
                                  <a:lnTo>
                                    <a:pt x="943" y="91"/>
                                  </a:lnTo>
                                  <a:lnTo>
                                    <a:pt x="943" y="53"/>
                                  </a:lnTo>
                                  <a:close/>
                                  <a:moveTo>
                                    <a:pt x="1140" y="18"/>
                                  </a:moveTo>
                                  <a:lnTo>
                                    <a:pt x="697" y="18"/>
                                  </a:lnTo>
                                  <a:lnTo>
                                    <a:pt x="697" y="53"/>
                                  </a:lnTo>
                                  <a:lnTo>
                                    <a:pt x="1140" y="53"/>
                                  </a:lnTo>
                                  <a:lnTo>
                                    <a:pt x="1140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43" name="任意多边形 1443"/>
                          <wps:cNvSpPr/>
                          <wps:spPr>
                            <a:xfrm>
                              <a:off x="9714" y="14185"/>
                              <a:ext cx="249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204" h="532">
                                  <a:moveTo>
                                    <a:pt x="310" y="245"/>
                                  </a:moveTo>
                                  <a:lnTo>
                                    <a:pt x="256" y="245"/>
                                  </a:lnTo>
                                  <a:lnTo>
                                    <a:pt x="256" y="532"/>
                                  </a:lnTo>
                                  <a:lnTo>
                                    <a:pt x="310" y="532"/>
                                  </a:lnTo>
                                  <a:lnTo>
                                    <a:pt x="310" y="245"/>
                                  </a:lnTo>
                                  <a:close/>
                                  <a:moveTo>
                                    <a:pt x="567" y="201"/>
                                  </a:moveTo>
                                  <a:lnTo>
                                    <a:pt x="0" y="201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567" y="245"/>
                                  </a:lnTo>
                                  <a:lnTo>
                                    <a:pt x="567" y="201"/>
                                  </a:lnTo>
                                  <a:close/>
                                  <a:moveTo>
                                    <a:pt x="310" y="0"/>
                                  </a:moveTo>
                                  <a:lnTo>
                                    <a:pt x="256" y="0"/>
                                  </a:lnTo>
                                  <a:lnTo>
                                    <a:pt x="256" y="201"/>
                                  </a:lnTo>
                                  <a:lnTo>
                                    <a:pt x="310" y="201"/>
                                  </a:lnTo>
                                  <a:lnTo>
                                    <a:pt x="310" y="0"/>
                                  </a:lnTo>
                                  <a:close/>
                                  <a:moveTo>
                                    <a:pt x="1203" y="463"/>
                                  </a:moveTo>
                                  <a:lnTo>
                                    <a:pt x="628" y="463"/>
                                  </a:lnTo>
                                  <a:lnTo>
                                    <a:pt x="628" y="504"/>
                                  </a:lnTo>
                                  <a:lnTo>
                                    <a:pt x="1203" y="504"/>
                                  </a:lnTo>
                                  <a:lnTo>
                                    <a:pt x="1203" y="463"/>
                                  </a:lnTo>
                                  <a:close/>
                                  <a:moveTo>
                                    <a:pt x="847" y="250"/>
                                  </a:moveTo>
                                  <a:lnTo>
                                    <a:pt x="797" y="250"/>
                                  </a:lnTo>
                                  <a:lnTo>
                                    <a:pt x="764" y="463"/>
                                  </a:lnTo>
                                  <a:lnTo>
                                    <a:pt x="812" y="463"/>
                                  </a:lnTo>
                                  <a:lnTo>
                                    <a:pt x="847" y="250"/>
                                  </a:lnTo>
                                  <a:close/>
                                  <a:moveTo>
                                    <a:pt x="1109" y="208"/>
                                  </a:moveTo>
                                  <a:lnTo>
                                    <a:pt x="665" y="208"/>
                                  </a:lnTo>
                                  <a:lnTo>
                                    <a:pt x="665" y="250"/>
                                  </a:lnTo>
                                  <a:lnTo>
                                    <a:pt x="1060" y="250"/>
                                  </a:lnTo>
                                  <a:lnTo>
                                    <a:pt x="1060" y="463"/>
                                  </a:lnTo>
                                  <a:lnTo>
                                    <a:pt x="1109" y="463"/>
                                  </a:lnTo>
                                  <a:lnTo>
                                    <a:pt x="1109" y="208"/>
                                  </a:lnTo>
                                  <a:close/>
                                  <a:moveTo>
                                    <a:pt x="874" y="76"/>
                                  </a:moveTo>
                                  <a:lnTo>
                                    <a:pt x="825" y="76"/>
                                  </a:lnTo>
                                  <a:lnTo>
                                    <a:pt x="804" y="208"/>
                                  </a:lnTo>
                                  <a:lnTo>
                                    <a:pt x="853" y="208"/>
                                  </a:lnTo>
                                  <a:lnTo>
                                    <a:pt x="874" y="76"/>
                                  </a:lnTo>
                                  <a:close/>
                                  <a:moveTo>
                                    <a:pt x="1176" y="35"/>
                                  </a:moveTo>
                                  <a:lnTo>
                                    <a:pt x="649" y="35"/>
                                  </a:lnTo>
                                  <a:lnTo>
                                    <a:pt x="649" y="76"/>
                                  </a:lnTo>
                                  <a:lnTo>
                                    <a:pt x="1176" y="76"/>
                                  </a:lnTo>
                                  <a:lnTo>
                                    <a:pt x="1176" y="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44" name="任意多边形 1444"/>
                          <wps:cNvSpPr/>
                          <wps:spPr>
                            <a:xfrm>
                              <a:off x="10655" y="14185"/>
                              <a:ext cx="247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97" h="532">
                                  <a:moveTo>
                                    <a:pt x="310" y="245"/>
                                  </a:moveTo>
                                  <a:lnTo>
                                    <a:pt x="257" y="245"/>
                                  </a:lnTo>
                                  <a:lnTo>
                                    <a:pt x="257" y="532"/>
                                  </a:lnTo>
                                  <a:lnTo>
                                    <a:pt x="310" y="532"/>
                                  </a:lnTo>
                                  <a:lnTo>
                                    <a:pt x="310" y="245"/>
                                  </a:lnTo>
                                  <a:close/>
                                  <a:moveTo>
                                    <a:pt x="568" y="201"/>
                                  </a:moveTo>
                                  <a:lnTo>
                                    <a:pt x="0" y="201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568" y="245"/>
                                  </a:lnTo>
                                  <a:lnTo>
                                    <a:pt x="568" y="201"/>
                                  </a:lnTo>
                                  <a:close/>
                                  <a:moveTo>
                                    <a:pt x="310" y="0"/>
                                  </a:moveTo>
                                  <a:lnTo>
                                    <a:pt x="257" y="0"/>
                                  </a:lnTo>
                                  <a:lnTo>
                                    <a:pt x="257" y="201"/>
                                  </a:lnTo>
                                  <a:lnTo>
                                    <a:pt x="310" y="201"/>
                                  </a:lnTo>
                                  <a:lnTo>
                                    <a:pt x="310" y="0"/>
                                  </a:lnTo>
                                  <a:close/>
                                  <a:moveTo>
                                    <a:pt x="884" y="231"/>
                                  </a:moveTo>
                                  <a:lnTo>
                                    <a:pt x="832" y="231"/>
                                  </a:lnTo>
                                  <a:lnTo>
                                    <a:pt x="832" y="431"/>
                                  </a:lnTo>
                                  <a:lnTo>
                                    <a:pt x="838" y="468"/>
                                  </a:lnTo>
                                  <a:lnTo>
                                    <a:pt x="857" y="494"/>
                                  </a:lnTo>
                                  <a:lnTo>
                                    <a:pt x="887" y="510"/>
                                  </a:lnTo>
                                  <a:lnTo>
                                    <a:pt x="930" y="516"/>
                                  </a:lnTo>
                                  <a:lnTo>
                                    <a:pt x="1075" y="516"/>
                                  </a:lnTo>
                                  <a:lnTo>
                                    <a:pt x="1111" y="512"/>
                                  </a:lnTo>
                                  <a:lnTo>
                                    <a:pt x="1139" y="501"/>
                                  </a:lnTo>
                                  <a:lnTo>
                                    <a:pt x="1159" y="484"/>
                                  </a:lnTo>
                                  <a:lnTo>
                                    <a:pt x="1166" y="470"/>
                                  </a:lnTo>
                                  <a:lnTo>
                                    <a:pt x="943" y="470"/>
                                  </a:lnTo>
                                  <a:lnTo>
                                    <a:pt x="918" y="467"/>
                                  </a:lnTo>
                                  <a:lnTo>
                                    <a:pt x="899" y="457"/>
                                  </a:lnTo>
                                  <a:lnTo>
                                    <a:pt x="888" y="442"/>
                                  </a:lnTo>
                                  <a:lnTo>
                                    <a:pt x="884" y="420"/>
                                  </a:lnTo>
                                  <a:lnTo>
                                    <a:pt x="884" y="231"/>
                                  </a:lnTo>
                                  <a:close/>
                                  <a:moveTo>
                                    <a:pt x="1139" y="350"/>
                                  </a:moveTo>
                                  <a:lnTo>
                                    <a:pt x="1137" y="373"/>
                                  </a:lnTo>
                                  <a:lnTo>
                                    <a:pt x="1134" y="395"/>
                                  </a:lnTo>
                                  <a:lnTo>
                                    <a:pt x="1130" y="416"/>
                                  </a:lnTo>
                                  <a:lnTo>
                                    <a:pt x="1127" y="436"/>
                                  </a:lnTo>
                                  <a:lnTo>
                                    <a:pt x="1120" y="451"/>
                                  </a:lnTo>
                                  <a:lnTo>
                                    <a:pt x="1106" y="461"/>
                                  </a:lnTo>
                                  <a:lnTo>
                                    <a:pt x="1085" y="468"/>
                                  </a:lnTo>
                                  <a:lnTo>
                                    <a:pt x="1058" y="470"/>
                                  </a:lnTo>
                                  <a:lnTo>
                                    <a:pt x="1166" y="470"/>
                                  </a:lnTo>
                                  <a:lnTo>
                                    <a:pt x="1171" y="459"/>
                                  </a:lnTo>
                                  <a:lnTo>
                                    <a:pt x="1176" y="440"/>
                                  </a:lnTo>
                                  <a:lnTo>
                                    <a:pt x="1181" y="419"/>
                                  </a:lnTo>
                                  <a:lnTo>
                                    <a:pt x="1185" y="395"/>
                                  </a:lnTo>
                                  <a:lnTo>
                                    <a:pt x="1190" y="368"/>
                                  </a:lnTo>
                                  <a:lnTo>
                                    <a:pt x="1176" y="364"/>
                                  </a:lnTo>
                                  <a:lnTo>
                                    <a:pt x="1163" y="359"/>
                                  </a:lnTo>
                                  <a:lnTo>
                                    <a:pt x="1151" y="354"/>
                                  </a:lnTo>
                                  <a:lnTo>
                                    <a:pt x="1139" y="350"/>
                                  </a:lnTo>
                                  <a:close/>
                                  <a:moveTo>
                                    <a:pt x="884" y="1"/>
                                  </a:moveTo>
                                  <a:lnTo>
                                    <a:pt x="832" y="1"/>
                                  </a:lnTo>
                                  <a:lnTo>
                                    <a:pt x="832" y="186"/>
                                  </a:lnTo>
                                  <a:lnTo>
                                    <a:pt x="632" y="207"/>
                                  </a:lnTo>
                                  <a:lnTo>
                                    <a:pt x="637" y="252"/>
                                  </a:lnTo>
                                  <a:lnTo>
                                    <a:pt x="832" y="231"/>
                                  </a:lnTo>
                                  <a:lnTo>
                                    <a:pt x="884" y="231"/>
                                  </a:lnTo>
                                  <a:lnTo>
                                    <a:pt x="884" y="226"/>
                                  </a:lnTo>
                                  <a:lnTo>
                                    <a:pt x="1196" y="193"/>
                                  </a:lnTo>
                                  <a:lnTo>
                                    <a:pt x="1195" y="181"/>
                                  </a:lnTo>
                                  <a:lnTo>
                                    <a:pt x="884" y="181"/>
                                  </a:lnTo>
                                  <a:lnTo>
                                    <a:pt x="884" y="1"/>
                                  </a:lnTo>
                                  <a:close/>
                                  <a:moveTo>
                                    <a:pt x="1192" y="149"/>
                                  </a:moveTo>
                                  <a:lnTo>
                                    <a:pt x="884" y="181"/>
                                  </a:lnTo>
                                  <a:lnTo>
                                    <a:pt x="1195" y="181"/>
                                  </a:lnTo>
                                  <a:lnTo>
                                    <a:pt x="1192" y="1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45" name="任意多边形 1445"/>
                          <wps:cNvSpPr/>
                          <wps:spPr>
                            <a:xfrm>
                              <a:off x="10188" y="14185"/>
                              <a:ext cx="248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99" h="532">
                                  <a:moveTo>
                                    <a:pt x="310" y="245"/>
                                  </a:moveTo>
                                  <a:lnTo>
                                    <a:pt x="256" y="245"/>
                                  </a:lnTo>
                                  <a:lnTo>
                                    <a:pt x="256" y="532"/>
                                  </a:lnTo>
                                  <a:lnTo>
                                    <a:pt x="310" y="532"/>
                                  </a:lnTo>
                                  <a:lnTo>
                                    <a:pt x="310" y="245"/>
                                  </a:lnTo>
                                  <a:close/>
                                  <a:moveTo>
                                    <a:pt x="567" y="201"/>
                                  </a:moveTo>
                                  <a:lnTo>
                                    <a:pt x="0" y="201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567" y="245"/>
                                  </a:lnTo>
                                  <a:lnTo>
                                    <a:pt x="567" y="201"/>
                                  </a:lnTo>
                                  <a:close/>
                                  <a:moveTo>
                                    <a:pt x="310" y="0"/>
                                  </a:moveTo>
                                  <a:lnTo>
                                    <a:pt x="256" y="0"/>
                                  </a:lnTo>
                                  <a:lnTo>
                                    <a:pt x="256" y="201"/>
                                  </a:lnTo>
                                  <a:lnTo>
                                    <a:pt x="310" y="201"/>
                                  </a:lnTo>
                                  <a:lnTo>
                                    <a:pt x="310" y="0"/>
                                  </a:lnTo>
                                  <a:close/>
                                  <a:moveTo>
                                    <a:pt x="1199" y="138"/>
                                  </a:moveTo>
                                  <a:lnTo>
                                    <a:pt x="634" y="138"/>
                                  </a:lnTo>
                                  <a:lnTo>
                                    <a:pt x="634" y="181"/>
                                  </a:lnTo>
                                  <a:lnTo>
                                    <a:pt x="1199" y="181"/>
                                  </a:lnTo>
                                  <a:lnTo>
                                    <a:pt x="1199" y="138"/>
                                  </a:lnTo>
                                  <a:close/>
                                  <a:moveTo>
                                    <a:pt x="897" y="1"/>
                                  </a:moveTo>
                                  <a:lnTo>
                                    <a:pt x="855" y="23"/>
                                  </a:lnTo>
                                  <a:lnTo>
                                    <a:pt x="868" y="41"/>
                                  </a:lnTo>
                                  <a:lnTo>
                                    <a:pt x="883" y="64"/>
                                  </a:lnTo>
                                  <a:lnTo>
                                    <a:pt x="899" y="91"/>
                                  </a:lnTo>
                                  <a:lnTo>
                                    <a:pt x="917" y="123"/>
                                  </a:lnTo>
                                  <a:lnTo>
                                    <a:pt x="965" y="99"/>
                                  </a:lnTo>
                                  <a:lnTo>
                                    <a:pt x="946" y="70"/>
                                  </a:lnTo>
                                  <a:lnTo>
                                    <a:pt x="928" y="44"/>
                                  </a:lnTo>
                                  <a:lnTo>
                                    <a:pt x="912" y="21"/>
                                  </a:lnTo>
                                  <a:lnTo>
                                    <a:pt x="897" y="1"/>
                                  </a:lnTo>
                                  <a:close/>
                                  <a:moveTo>
                                    <a:pt x="808" y="245"/>
                                  </a:moveTo>
                                  <a:lnTo>
                                    <a:pt x="769" y="313"/>
                                  </a:lnTo>
                                  <a:lnTo>
                                    <a:pt x="726" y="376"/>
                                  </a:lnTo>
                                  <a:lnTo>
                                    <a:pt x="681" y="434"/>
                                  </a:lnTo>
                                  <a:lnTo>
                                    <a:pt x="632" y="487"/>
                                  </a:lnTo>
                                  <a:lnTo>
                                    <a:pt x="644" y="496"/>
                                  </a:lnTo>
                                  <a:lnTo>
                                    <a:pt x="655" y="505"/>
                                  </a:lnTo>
                                  <a:lnTo>
                                    <a:pt x="666" y="513"/>
                                  </a:lnTo>
                                  <a:lnTo>
                                    <a:pt x="676" y="521"/>
                                  </a:lnTo>
                                  <a:lnTo>
                                    <a:pt x="726" y="461"/>
                                  </a:lnTo>
                                  <a:lnTo>
                                    <a:pt x="773" y="399"/>
                                  </a:lnTo>
                                  <a:lnTo>
                                    <a:pt x="817" y="335"/>
                                  </a:lnTo>
                                  <a:lnTo>
                                    <a:pt x="858" y="270"/>
                                  </a:lnTo>
                                  <a:lnTo>
                                    <a:pt x="808" y="245"/>
                                  </a:lnTo>
                                  <a:close/>
                                  <a:moveTo>
                                    <a:pt x="1006" y="249"/>
                                  </a:moveTo>
                                  <a:lnTo>
                                    <a:pt x="966" y="277"/>
                                  </a:lnTo>
                                  <a:lnTo>
                                    <a:pt x="1006" y="326"/>
                                  </a:lnTo>
                                  <a:lnTo>
                                    <a:pt x="1048" y="382"/>
                                  </a:lnTo>
                                  <a:lnTo>
                                    <a:pt x="1094" y="445"/>
                                  </a:lnTo>
                                  <a:lnTo>
                                    <a:pt x="1142" y="515"/>
                                  </a:lnTo>
                                  <a:lnTo>
                                    <a:pt x="1191" y="481"/>
                                  </a:lnTo>
                                  <a:lnTo>
                                    <a:pt x="1146" y="421"/>
                                  </a:lnTo>
                                  <a:lnTo>
                                    <a:pt x="1100" y="363"/>
                                  </a:lnTo>
                                  <a:lnTo>
                                    <a:pt x="1054" y="305"/>
                                  </a:lnTo>
                                  <a:lnTo>
                                    <a:pt x="1006" y="2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46" name="任意多边形 1446"/>
                          <wps:cNvSpPr/>
                          <wps:spPr>
                            <a:xfrm>
                              <a:off x="8780" y="14408"/>
                              <a:ext cx="220" cy="15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3" h="729">
                                  <a:moveTo>
                                    <a:pt x="435" y="640"/>
                                  </a:moveTo>
                                  <a:lnTo>
                                    <a:pt x="4" y="640"/>
                                  </a:lnTo>
                                  <a:lnTo>
                                    <a:pt x="4" y="717"/>
                                  </a:lnTo>
                                  <a:lnTo>
                                    <a:pt x="435" y="717"/>
                                  </a:lnTo>
                                  <a:lnTo>
                                    <a:pt x="435" y="640"/>
                                  </a:lnTo>
                                  <a:close/>
                                  <a:moveTo>
                                    <a:pt x="267" y="107"/>
                                  </a:moveTo>
                                  <a:lnTo>
                                    <a:pt x="172" y="107"/>
                                  </a:lnTo>
                                  <a:lnTo>
                                    <a:pt x="172" y="640"/>
                                  </a:lnTo>
                                  <a:lnTo>
                                    <a:pt x="267" y="640"/>
                                  </a:lnTo>
                                  <a:lnTo>
                                    <a:pt x="267" y="107"/>
                                  </a:lnTo>
                                  <a:close/>
                                  <a:moveTo>
                                    <a:pt x="267" y="0"/>
                                  </a:moveTo>
                                  <a:lnTo>
                                    <a:pt x="0" y="72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172" y="107"/>
                                  </a:lnTo>
                                  <a:lnTo>
                                    <a:pt x="267" y="107"/>
                                  </a:lnTo>
                                  <a:lnTo>
                                    <a:pt x="267" y="0"/>
                                  </a:lnTo>
                                  <a:close/>
                                  <a:moveTo>
                                    <a:pt x="623" y="599"/>
                                  </a:moveTo>
                                  <a:lnTo>
                                    <a:pt x="623" y="691"/>
                                  </a:lnTo>
                                  <a:lnTo>
                                    <a:pt x="659" y="708"/>
                                  </a:lnTo>
                                  <a:lnTo>
                                    <a:pt x="699" y="719"/>
                                  </a:lnTo>
                                  <a:lnTo>
                                    <a:pt x="745" y="726"/>
                                  </a:lnTo>
                                  <a:lnTo>
                                    <a:pt x="795" y="728"/>
                                  </a:lnTo>
                                  <a:lnTo>
                                    <a:pt x="853" y="725"/>
                                  </a:lnTo>
                                  <a:lnTo>
                                    <a:pt x="905" y="714"/>
                                  </a:lnTo>
                                  <a:lnTo>
                                    <a:pt x="950" y="696"/>
                                  </a:lnTo>
                                  <a:lnTo>
                                    <a:pt x="990" y="670"/>
                                  </a:lnTo>
                                  <a:lnTo>
                                    <a:pt x="1005" y="655"/>
                                  </a:lnTo>
                                  <a:lnTo>
                                    <a:pt x="797" y="655"/>
                                  </a:lnTo>
                                  <a:lnTo>
                                    <a:pt x="750" y="652"/>
                                  </a:lnTo>
                                  <a:lnTo>
                                    <a:pt x="705" y="641"/>
                                  </a:lnTo>
                                  <a:lnTo>
                                    <a:pt x="663" y="624"/>
                                  </a:lnTo>
                                  <a:lnTo>
                                    <a:pt x="623" y="599"/>
                                  </a:lnTo>
                                  <a:close/>
                                  <a:moveTo>
                                    <a:pt x="1005" y="77"/>
                                  </a:moveTo>
                                  <a:lnTo>
                                    <a:pt x="801" y="77"/>
                                  </a:lnTo>
                                  <a:lnTo>
                                    <a:pt x="862" y="84"/>
                                  </a:lnTo>
                                  <a:lnTo>
                                    <a:pt x="905" y="106"/>
                                  </a:lnTo>
                                  <a:lnTo>
                                    <a:pt x="931" y="142"/>
                                  </a:lnTo>
                                  <a:lnTo>
                                    <a:pt x="939" y="192"/>
                                  </a:lnTo>
                                  <a:lnTo>
                                    <a:pt x="928" y="247"/>
                                  </a:lnTo>
                                  <a:lnTo>
                                    <a:pt x="894" y="286"/>
                                  </a:lnTo>
                                  <a:lnTo>
                                    <a:pt x="838" y="310"/>
                                  </a:lnTo>
                                  <a:lnTo>
                                    <a:pt x="759" y="318"/>
                                  </a:lnTo>
                                  <a:lnTo>
                                    <a:pt x="699" y="318"/>
                                  </a:lnTo>
                                  <a:lnTo>
                                    <a:pt x="699" y="391"/>
                                  </a:lnTo>
                                  <a:lnTo>
                                    <a:pt x="761" y="391"/>
                                  </a:lnTo>
                                  <a:lnTo>
                                    <a:pt x="851" y="399"/>
                                  </a:lnTo>
                                  <a:lnTo>
                                    <a:pt x="915" y="424"/>
                                  </a:lnTo>
                                  <a:lnTo>
                                    <a:pt x="953" y="466"/>
                                  </a:lnTo>
                                  <a:lnTo>
                                    <a:pt x="966" y="524"/>
                                  </a:lnTo>
                                  <a:lnTo>
                                    <a:pt x="963" y="553"/>
                                  </a:lnTo>
                                  <a:lnTo>
                                    <a:pt x="954" y="578"/>
                                  </a:lnTo>
                                  <a:lnTo>
                                    <a:pt x="940" y="600"/>
                                  </a:lnTo>
                                  <a:lnTo>
                                    <a:pt x="920" y="620"/>
                                  </a:lnTo>
                                  <a:lnTo>
                                    <a:pt x="896" y="635"/>
                                  </a:lnTo>
                                  <a:lnTo>
                                    <a:pt x="867" y="646"/>
                                  </a:lnTo>
                                  <a:lnTo>
                                    <a:pt x="834" y="653"/>
                                  </a:lnTo>
                                  <a:lnTo>
                                    <a:pt x="797" y="655"/>
                                  </a:lnTo>
                                  <a:lnTo>
                                    <a:pt x="1005" y="655"/>
                                  </a:lnTo>
                                  <a:lnTo>
                                    <a:pt x="1022" y="639"/>
                                  </a:lnTo>
                                  <a:lnTo>
                                    <a:pt x="1044" y="603"/>
                                  </a:lnTo>
                                  <a:lnTo>
                                    <a:pt x="1058" y="563"/>
                                  </a:lnTo>
                                  <a:lnTo>
                                    <a:pt x="1063" y="518"/>
                                  </a:lnTo>
                                  <a:lnTo>
                                    <a:pt x="1060" y="485"/>
                                  </a:lnTo>
                                  <a:lnTo>
                                    <a:pt x="1051" y="455"/>
                                  </a:lnTo>
                                  <a:lnTo>
                                    <a:pt x="1036" y="428"/>
                                  </a:lnTo>
                                  <a:lnTo>
                                    <a:pt x="1015" y="404"/>
                                  </a:lnTo>
                                  <a:lnTo>
                                    <a:pt x="990" y="384"/>
                                  </a:lnTo>
                                  <a:lnTo>
                                    <a:pt x="960" y="368"/>
                                  </a:lnTo>
                                  <a:lnTo>
                                    <a:pt x="925" y="357"/>
                                  </a:lnTo>
                                  <a:lnTo>
                                    <a:pt x="887" y="351"/>
                                  </a:lnTo>
                                  <a:lnTo>
                                    <a:pt x="887" y="349"/>
                                  </a:lnTo>
                                  <a:lnTo>
                                    <a:pt x="952" y="323"/>
                                  </a:lnTo>
                                  <a:lnTo>
                                    <a:pt x="999" y="285"/>
                                  </a:lnTo>
                                  <a:lnTo>
                                    <a:pt x="1028" y="234"/>
                                  </a:lnTo>
                                  <a:lnTo>
                                    <a:pt x="1037" y="172"/>
                                  </a:lnTo>
                                  <a:lnTo>
                                    <a:pt x="1033" y="136"/>
                                  </a:lnTo>
                                  <a:lnTo>
                                    <a:pt x="1022" y="104"/>
                                  </a:lnTo>
                                  <a:lnTo>
                                    <a:pt x="1005" y="77"/>
                                  </a:lnTo>
                                  <a:close/>
                                  <a:moveTo>
                                    <a:pt x="825" y="3"/>
                                  </a:moveTo>
                                  <a:lnTo>
                                    <a:pt x="777" y="6"/>
                                  </a:lnTo>
                                  <a:lnTo>
                                    <a:pt x="732" y="13"/>
                                  </a:lnTo>
                                  <a:lnTo>
                                    <a:pt x="691" y="26"/>
                                  </a:lnTo>
                                  <a:lnTo>
                                    <a:pt x="652" y="43"/>
                                  </a:lnTo>
                                  <a:lnTo>
                                    <a:pt x="652" y="127"/>
                                  </a:lnTo>
                                  <a:lnTo>
                                    <a:pt x="688" y="105"/>
                                  </a:lnTo>
                                  <a:lnTo>
                                    <a:pt x="725" y="89"/>
                                  </a:lnTo>
                                  <a:lnTo>
                                    <a:pt x="762" y="80"/>
                                  </a:lnTo>
                                  <a:lnTo>
                                    <a:pt x="801" y="77"/>
                                  </a:lnTo>
                                  <a:lnTo>
                                    <a:pt x="1005" y="77"/>
                                  </a:lnTo>
                                  <a:lnTo>
                                    <a:pt x="1004" y="75"/>
                                  </a:lnTo>
                                  <a:lnTo>
                                    <a:pt x="979" y="50"/>
                                  </a:lnTo>
                                  <a:lnTo>
                                    <a:pt x="947" y="29"/>
                                  </a:lnTo>
                                  <a:lnTo>
                                    <a:pt x="911" y="15"/>
                                  </a:lnTo>
                                  <a:lnTo>
                                    <a:pt x="870" y="6"/>
                                  </a:lnTo>
                                  <a:lnTo>
                                    <a:pt x="825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47" name="任意多边形 1447"/>
                          <wps:cNvSpPr/>
                          <wps:spPr>
                            <a:xfrm>
                              <a:off x="9251" y="14409"/>
                              <a:ext cx="228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2" h="717">
                                  <a:moveTo>
                                    <a:pt x="435" y="641"/>
                                  </a:moveTo>
                                  <a:lnTo>
                                    <a:pt x="4" y="641"/>
                                  </a:lnTo>
                                  <a:lnTo>
                                    <a:pt x="4" y="717"/>
                                  </a:lnTo>
                                  <a:lnTo>
                                    <a:pt x="435" y="717"/>
                                  </a:lnTo>
                                  <a:lnTo>
                                    <a:pt x="435" y="641"/>
                                  </a:lnTo>
                                  <a:close/>
                                  <a:moveTo>
                                    <a:pt x="267" y="108"/>
                                  </a:moveTo>
                                  <a:lnTo>
                                    <a:pt x="172" y="108"/>
                                  </a:lnTo>
                                  <a:lnTo>
                                    <a:pt x="172" y="641"/>
                                  </a:lnTo>
                                  <a:lnTo>
                                    <a:pt x="267" y="641"/>
                                  </a:lnTo>
                                  <a:lnTo>
                                    <a:pt x="267" y="108"/>
                                  </a:lnTo>
                                  <a:close/>
                                  <a:moveTo>
                                    <a:pt x="267" y="0"/>
                                  </a:moveTo>
                                  <a:lnTo>
                                    <a:pt x="0" y="73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172" y="108"/>
                                  </a:lnTo>
                                  <a:lnTo>
                                    <a:pt x="267" y="108"/>
                                  </a:lnTo>
                                  <a:lnTo>
                                    <a:pt x="267" y="0"/>
                                  </a:lnTo>
                                  <a:close/>
                                  <a:moveTo>
                                    <a:pt x="1005" y="535"/>
                                  </a:moveTo>
                                  <a:lnTo>
                                    <a:pt x="913" y="535"/>
                                  </a:lnTo>
                                  <a:lnTo>
                                    <a:pt x="913" y="717"/>
                                  </a:lnTo>
                                  <a:lnTo>
                                    <a:pt x="1005" y="717"/>
                                  </a:lnTo>
                                  <a:lnTo>
                                    <a:pt x="1005" y="535"/>
                                  </a:lnTo>
                                  <a:close/>
                                  <a:moveTo>
                                    <a:pt x="1005" y="15"/>
                                  </a:moveTo>
                                  <a:lnTo>
                                    <a:pt x="895" y="15"/>
                                  </a:lnTo>
                                  <a:lnTo>
                                    <a:pt x="563" y="477"/>
                                  </a:lnTo>
                                  <a:lnTo>
                                    <a:pt x="563" y="535"/>
                                  </a:lnTo>
                                  <a:lnTo>
                                    <a:pt x="1101" y="535"/>
                                  </a:lnTo>
                                  <a:lnTo>
                                    <a:pt x="1101" y="465"/>
                                  </a:lnTo>
                                  <a:lnTo>
                                    <a:pt x="661" y="465"/>
                                  </a:lnTo>
                                  <a:lnTo>
                                    <a:pt x="884" y="153"/>
                                  </a:lnTo>
                                  <a:lnTo>
                                    <a:pt x="894" y="135"/>
                                  </a:lnTo>
                                  <a:lnTo>
                                    <a:pt x="902" y="121"/>
                                  </a:lnTo>
                                  <a:lnTo>
                                    <a:pt x="908" y="108"/>
                                  </a:lnTo>
                                  <a:lnTo>
                                    <a:pt x="913" y="99"/>
                                  </a:lnTo>
                                  <a:lnTo>
                                    <a:pt x="1005" y="99"/>
                                  </a:lnTo>
                                  <a:lnTo>
                                    <a:pt x="1005" y="15"/>
                                  </a:lnTo>
                                  <a:close/>
                                  <a:moveTo>
                                    <a:pt x="1005" y="99"/>
                                  </a:moveTo>
                                  <a:lnTo>
                                    <a:pt x="915" y="99"/>
                                  </a:lnTo>
                                  <a:lnTo>
                                    <a:pt x="914" y="118"/>
                                  </a:lnTo>
                                  <a:lnTo>
                                    <a:pt x="913" y="137"/>
                                  </a:lnTo>
                                  <a:lnTo>
                                    <a:pt x="913" y="153"/>
                                  </a:lnTo>
                                  <a:lnTo>
                                    <a:pt x="913" y="465"/>
                                  </a:lnTo>
                                  <a:lnTo>
                                    <a:pt x="1005" y="465"/>
                                  </a:lnTo>
                                  <a:lnTo>
                                    <a:pt x="1005" y="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48" name="任意多边形 1448"/>
                          <wps:cNvSpPr/>
                          <wps:spPr>
                            <a:xfrm>
                              <a:off x="9729" y="14408"/>
                              <a:ext cx="220" cy="15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7" h="729">
                                  <a:moveTo>
                                    <a:pt x="435" y="640"/>
                                  </a:moveTo>
                                  <a:lnTo>
                                    <a:pt x="5" y="640"/>
                                  </a:lnTo>
                                  <a:lnTo>
                                    <a:pt x="5" y="717"/>
                                  </a:lnTo>
                                  <a:lnTo>
                                    <a:pt x="435" y="717"/>
                                  </a:lnTo>
                                  <a:lnTo>
                                    <a:pt x="435" y="640"/>
                                  </a:lnTo>
                                  <a:close/>
                                  <a:moveTo>
                                    <a:pt x="268" y="107"/>
                                  </a:moveTo>
                                  <a:lnTo>
                                    <a:pt x="173" y="107"/>
                                  </a:lnTo>
                                  <a:lnTo>
                                    <a:pt x="173" y="640"/>
                                  </a:lnTo>
                                  <a:lnTo>
                                    <a:pt x="268" y="640"/>
                                  </a:lnTo>
                                  <a:lnTo>
                                    <a:pt x="268" y="107"/>
                                  </a:lnTo>
                                  <a:close/>
                                  <a:moveTo>
                                    <a:pt x="268" y="0"/>
                                  </a:moveTo>
                                  <a:lnTo>
                                    <a:pt x="0" y="72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173" y="107"/>
                                  </a:lnTo>
                                  <a:lnTo>
                                    <a:pt x="268" y="107"/>
                                  </a:lnTo>
                                  <a:lnTo>
                                    <a:pt x="268" y="0"/>
                                  </a:lnTo>
                                  <a:close/>
                                  <a:moveTo>
                                    <a:pt x="640" y="609"/>
                                  </a:moveTo>
                                  <a:lnTo>
                                    <a:pt x="640" y="699"/>
                                  </a:lnTo>
                                  <a:lnTo>
                                    <a:pt x="670" y="712"/>
                                  </a:lnTo>
                                  <a:lnTo>
                                    <a:pt x="707" y="721"/>
                                  </a:lnTo>
                                  <a:lnTo>
                                    <a:pt x="749" y="727"/>
                                  </a:lnTo>
                                  <a:lnTo>
                                    <a:pt x="799" y="728"/>
                                  </a:lnTo>
                                  <a:lnTo>
                                    <a:pt x="858" y="724"/>
                                  </a:lnTo>
                                  <a:lnTo>
                                    <a:pt x="911" y="713"/>
                                  </a:lnTo>
                                  <a:lnTo>
                                    <a:pt x="957" y="693"/>
                                  </a:lnTo>
                                  <a:lnTo>
                                    <a:pt x="996" y="665"/>
                                  </a:lnTo>
                                  <a:lnTo>
                                    <a:pt x="1005" y="655"/>
                                  </a:lnTo>
                                  <a:lnTo>
                                    <a:pt x="798" y="655"/>
                                  </a:lnTo>
                                  <a:lnTo>
                                    <a:pt x="757" y="652"/>
                                  </a:lnTo>
                                  <a:lnTo>
                                    <a:pt x="717" y="643"/>
                                  </a:lnTo>
                                  <a:lnTo>
                                    <a:pt x="678" y="629"/>
                                  </a:lnTo>
                                  <a:lnTo>
                                    <a:pt x="640" y="609"/>
                                  </a:lnTo>
                                  <a:close/>
                                  <a:moveTo>
                                    <a:pt x="1019" y="365"/>
                                  </a:moveTo>
                                  <a:lnTo>
                                    <a:pt x="782" y="365"/>
                                  </a:lnTo>
                                  <a:lnTo>
                                    <a:pt x="825" y="367"/>
                                  </a:lnTo>
                                  <a:lnTo>
                                    <a:pt x="863" y="374"/>
                                  </a:lnTo>
                                  <a:lnTo>
                                    <a:pt x="895" y="386"/>
                                  </a:lnTo>
                                  <a:lnTo>
                                    <a:pt x="922" y="402"/>
                                  </a:lnTo>
                                  <a:lnTo>
                                    <a:pt x="943" y="423"/>
                                  </a:lnTo>
                                  <a:lnTo>
                                    <a:pt x="958" y="447"/>
                                  </a:lnTo>
                                  <a:lnTo>
                                    <a:pt x="968" y="475"/>
                                  </a:lnTo>
                                  <a:lnTo>
                                    <a:pt x="971" y="507"/>
                                  </a:lnTo>
                                  <a:lnTo>
                                    <a:pt x="968" y="539"/>
                                  </a:lnTo>
                                  <a:lnTo>
                                    <a:pt x="959" y="567"/>
                                  </a:lnTo>
                                  <a:lnTo>
                                    <a:pt x="944" y="593"/>
                                  </a:lnTo>
                                  <a:lnTo>
                                    <a:pt x="923" y="614"/>
                                  </a:lnTo>
                                  <a:lnTo>
                                    <a:pt x="897" y="632"/>
                                  </a:lnTo>
                                  <a:lnTo>
                                    <a:pt x="868" y="645"/>
                                  </a:lnTo>
                                  <a:lnTo>
                                    <a:pt x="835" y="652"/>
                                  </a:lnTo>
                                  <a:lnTo>
                                    <a:pt x="798" y="655"/>
                                  </a:lnTo>
                                  <a:lnTo>
                                    <a:pt x="1005" y="655"/>
                                  </a:lnTo>
                                  <a:lnTo>
                                    <a:pt x="1027" y="631"/>
                                  </a:lnTo>
                                  <a:lnTo>
                                    <a:pt x="1049" y="593"/>
                                  </a:lnTo>
                                  <a:lnTo>
                                    <a:pt x="1063" y="549"/>
                                  </a:lnTo>
                                  <a:lnTo>
                                    <a:pt x="1067" y="501"/>
                                  </a:lnTo>
                                  <a:lnTo>
                                    <a:pt x="1063" y="454"/>
                                  </a:lnTo>
                                  <a:lnTo>
                                    <a:pt x="1050" y="412"/>
                                  </a:lnTo>
                                  <a:lnTo>
                                    <a:pt x="1030" y="376"/>
                                  </a:lnTo>
                                  <a:lnTo>
                                    <a:pt x="1019" y="365"/>
                                  </a:lnTo>
                                  <a:close/>
                                  <a:moveTo>
                                    <a:pt x="1033" y="15"/>
                                  </a:moveTo>
                                  <a:lnTo>
                                    <a:pt x="663" y="15"/>
                                  </a:lnTo>
                                  <a:lnTo>
                                    <a:pt x="663" y="371"/>
                                  </a:lnTo>
                                  <a:lnTo>
                                    <a:pt x="699" y="369"/>
                                  </a:lnTo>
                                  <a:lnTo>
                                    <a:pt x="730" y="367"/>
                                  </a:lnTo>
                                  <a:lnTo>
                                    <a:pt x="758" y="365"/>
                                  </a:lnTo>
                                  <a:lnTo>
                                    <a:pt x="782" y="365"/>
                                  </a:lnTo>
                                  <a:lnTo>
                                    <a:pt x="1019" y="365"/>
                                  </a:lnTo>
                                  <a:lnTo>
                                    <a:pt x="1001" y="346"/>
                                  </a:lnTo>
                                  <a:lnTo>
                                    <a:pt x="964" y="321"/>
                                  </a:lnTo>
                                  <a:lnTo>
                                    <a:pt x="921" y="303"/>
                                  </a:lnTo>
                                  <a:lnTo>
                                    <a:pt x="871" y="293"/>
                                  </a:lnTo>
                                  <a:lnTo>
                                    <a:pt x="852" y="292"/>
                                  </a:lnTo>
                                  <a:lnTo>
                                    <a:pt x="752" y="292"/>
                                  </a:lnTo>
                                  <a:lnTo>
                                    <a:pt x="752" y="93"/>
                                  </a:lnTo>
                                  <a:lnTo>
                                    <a:pt x="1033" y="93"/>
                                  </a:lnTo>
                                  <a:lnTo>
                                    <a:pt x="1033" y="15"/>
                                  </a:lnTo>
                                  <a:close/>
                                  <a:moveTo>
                                    <a:pt x="815" y="289"/>
                                  </a:moveTo>
                                  <a:lnTo>
                                    <a:pt x="803" y="289"/>
                                  </a:lnTo>
                                  <a:lnTo>
                                    <a:pt x="789" y="290"/>
                                  </a:lnTo>
                                  <a:lnTo>
                                    <a:pt x="752" y="292"/>
                                  </a:lnTo>
                                  <a:lnTo>
                                    <a:pt x="852" y="292"/>
                                  </a:lnTo>
                                  <a:lnTo>
                                    <a:pt x="815" y="2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49" name="任意多边形 1449"/>
                          <wps:cNvSpPr/>
                          <wps:spPr>
                            <a:xfrm>
                              <a:off x="10199" y="14408"/>
                              <a:ext cx="226" cy="15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6" h="729">
                                  <a:moveTo>
                                    <a:pt x="435" y="640"/>
                                  </a:moveTo>
                                  <a:lnTo>
                                    <a:pt x="4" y="640"/>
                                  </a:lnTo>
                                  <a:lnTo>
                                    <a:pt x="4" y="717"/>
                                  </a:lnTo>
                                  <a:lnTo>
                                    <a:pt x="435" y="717"/>
                                  </a:lnTo>
                                  <a:lnTo>
                                    <a:pt x="435" y="640"/>
                                  </a:lnTo>
                                  <a:close/>
                                  <a:moveTo>
                                    <a:pt x="267" y="107"/>
                                  </a:moveTo>
                                  <a:lnTo>
                                    <a:pt x="172" y="107"/>
                                  </a:lnTo>
                                  <a:lnTo>
                                    <a:pt x="172" y="640"/>
                                  </a:lnTo>
                                  <a:lnTo>
                                    <a:pt x="267" y="640"/>
                                  </a:lnTo>
                                  <a:lnTo>
                                    <a:pt x="267" y="107"/>
                                  </a:lnTo>
                                  <a:close/>
                                  <a:moveTo>
                                    <a:pt x="267" y="0"/>
                                  </a:moveTo>
                                  <a:lnTo>
                                    <a:pt x="0" y="72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172" y="107"/>
                                  </a:lnTo>
                                  <a:lnTo>
                                    <a:pt x="267" y="107"/>
                                  </a:lnTo>
                                  <a:lnTo>
                                    <a:pt x="267" y="0"/>
                                  </a:lnTo>
                                  <a:close/>
                                  <a:moveTo>
                                    <a:pt x="922" y="3"/>
                                  </a:moveTo>
                                  <a:lnTo>
                                    <a:pt x="856" y="10"/>
                                  </a:lnTo>
                                  <a:lnTo>
                                    <a:pt x="796" y="30"/>
                                  </a:lnTo>
                                  <a:lnTo>
                                    <a:pt x="743" y="65"/>
                                  </a:lnTo>
                                  <a:lnTo>
                                    <a:pt x="697" y="112"/>
                                  </a:lnTo>
                                  <a:lnTo>
                                    <a:pt x="659" y="172"/>
                                  </a:lnTo>
                                  <a:lnTo>
                                    <a:pt x="633" y="241"/>
                                  </a:lnTo>
                                  <a:lnTo>
                                    <a:pt x="616" y="320"/>
                                  </a:lnTo>
                                  <a:lnTo>
                                    <a:pt x="611" y="408"/>
                                  </a:lnTo>
                                  <a:lnTo>
                                    <a:pt x="615" y="480"/>
                                  </a:lnTo>
                                  <a:lnTo>
                                    <a:pt x="627" y="544"/>
                                  </a:lnTo>
                                  <a:lnTo>
                                    <a:pt x="648" y="599"/>
                                  </a:lnTo>
                                  <a:lnTo>
                                    <a:pt x="676" y="645"/>
                                  </a:lnTo>
                                  <a:lnTo>
                                    <a:pt x="712" y="681"/>
                                  </a:lnTo>
                                  <a:lnTo>
                                    <a:pt x="754" y="708"/>
                                  </a:lnTo>
                                  <a:lnTo>
                                    <a:pt x="802" y="723"/>
                                  </a:lnTo>
                                  <a:lnTo>
                                    <a:pt x="856" y="728"/>
                                  </a:lnTo>
                                  <a:lnTo>
                                    <a:pt x="906" y="724"/>
                                  </a:lnTo>
                                  <a:lnTo>
                                    <a:pt x="951" y="712"/>
                                  </a:lnTo>
                                  <a:lnTo>
                                    <a:pt x="992" y="691"/>
                                  </a:lnTo>
                                  <a:lnTo>
                                    <a:pt x="1028" y="662"/>
                                  </a:lnTo>
                                  <a:lnTo>
                                    <a:pt x="1033" y="655"/>
                                  </a:lnTo>
                                  <a:lnTo>
                                    <a:pt x="858" y="655"/>
                                  </a:lnTo>
                                  <a:lnTo>
                                    <a:pt x="827" y="652"/>
                                  </a:lnTo>
                                  <a:lnTo>
                                    <a:pt x="799" y="643"/>
                                  </a:lnTo>
                                  <a:lnTo>
                                    <a:pt x="775" y="627"/>
                                  </a:lnTo>
                                  <a:lnTo>
                                    <a:pt x="754" y="606"/>
                                  </a:lnTo>
                                  <a:lnTo>
                                    <a:pt x="736" y="580"/>
                                  </a:lnTo>
                                  <a:lnTo>
                                    <a:pt x="724" y="551"/>
                                  </a:lnTo>
                                  <a:lnTo>
                                    <a:pt x="716" y="520"/>
                                  </a:lnTo>
                                  <a:lnTo>
                                    <a:pt x="714" y="487"/>
                                  </a:lnTo>
                                  <a:lnTo>
                                    <a:pt x="716" y="460"/>
                                  </a:lnTo>
                                  <a:lnTo>
                                    <a:pt x="724" y="435"/>
                                  </a:lnTo>
                                  <a:lnTo>
                                    <a:pt x="736" y="412"/>
                                  </a:lnTo>
                                  <a:lnTo>
                                    <a:pt x="754" y="391"/>
                                  </a:lnTo>
                                  <a:lnTo>
                                    <a:pt x="775" y="373"/>
                                  </a:lnTo>
                                  <a:lnTo>
                                    <a:pt x="708" y="373"/>
                                  </a:lnTo>
                                  <a:lnTo>
                                    <a:pt x="712" y="308"/>
                                  </a:lnTo>
                                  <a:lnTo>
                                    <a:pt x="724" y="250"/>
                                  </a:lnTo>
                                  <a:lnTo>
                                    <a:pt x="742" y="199"/>
                                  </a:lnTo>
                                  <a:lnTo>
                                    <a:pt x="768" y="156"/>
                                  </a:lnTo>
                                  <a:lnTo>
                                    <a:pt x="800" y="121"/>
                                  </a:lnTo>
                                  <a:lnTo>
                                    <a:pt x="837" y="97"/>
                                  </a:lnTo>
                                  <a:lnTo>
                                    <a:pt x="879" y="82"/>
                                  </a:lnTo>
                                  <a:lnTo>
                                    <a:pt x="925" y="77"/>
                                  </a:lnTo>
                                  <a:lnTo>
                                    <a:pt x="1048" y="77"/>
                                  </a:lnTo>
                                  <a:lnTo>
                                    <a:pt x="1048" y="23"/>
                                  </a:lnTo>
                                  <a:lnTo>
                                    <a:pt x="1023" y="15"/>
                                  </a:lnTo>
                                  <a:lnTo>
                                    <a:pt x="993" y="8"/>
                                  </a:lnTo>
                                  <a:lnTo>
                                    <a:pt x="960" y="4"/>
                                  </a:lnTo>
                                  <a:lnTo>
                                    <a:pt x="922" y="3"/>
                                  </a:lnTo>
                                  <a:close/>
                                  <a:moveTo>
                                    <a:pt x="1048" y="350"/>
                                  </a:moveTo>
                                  <a:lnTo>
                                    <a:pt x="857" y="350"/>
                                  </a:lnTo>
                                  <a:lnTo>
                                    <a:pt x="889" y="352"/>
                                  </a:lnTo>
                                  <a:lnTo>
                                    <a:pt x="917" y="360"/>
                                  </a:lnTo>
                                  <a:lnTo>
                                    <a:pt x="941" y="372"/>
                                  </a:lnTo>
                                  <a:lnTo>
                                    <a:pt x="961" y="390"/>
                                  </a:lnTo>
                                  <a:lnTo>
                                    <a:pt x="978" y="412"/>
                                  </a:lnTo>
                                  <a:lnTo>
                                    <a:pt x="989" y="438"/>
                                  </a:lnTo>
                                  <a:lnTo>
                                    <a:pt x="996" y="469"/>
                                  </a:lnTo>
                                  <a:lnTo>
                                    <a:pt x="998" y="503"/>
                                  </a:lnTo>
                                  <a:lnTo>
                                    <a:pt x="996" y="535"/>
                                  </a:lnTo>
                                  <a:lnTo>
                                    <a:pt x="988" y="564"/>
                                  </a:lnTo>
                                  <a:lnTo>
                                    <a:pt x="976" y="590"/>
                                  </a:lnTo>
                                  <a:lnTo>
                                    <a:pt x="959" y="612"/>
                                  </a:lnTo>
                                  <a:lnTo>
                                    <a:pt x="938" y="631"/>
                                  </a:lnTo>
                                  <a:lnTo>
                                    <a:pt x="915" y="644"/>
                                  </a:lnTo>
                                  <a:lnTo>
                                    <a:pt x="888" y="652"/>
                                  </a:lnTo>
                                  <a:lnTo>
                                    <a:pt x="858" y="655"/>
                                  </a:lnTo>
                                  <a:lnTo>
                                    <a:pt x="1033" y="655"/>
                                  </a:lnTo>
                                  <a:lnTo>
                                    <a:pt x="1057" y="627"/>
                                  </a:lnTo>
                                  <a:lnTo>
                                    <a:pt x="1078" y="587"/>
                                  </a:lnTo>
                                  <a:lnTo>
                                    <a:pt x="1091" y="542"/>
                                  </a:lnTo>
                                  <a:lnTo>
                                    <a:pt x="1095" y="493"/>
                                  </a:lnTo>
                                  <a:lnTo>
                                    <a:pt x="1091" y="447"/>
                                  </a:lnTo>
                                  <a:lnTo>
                                    <a:pt x="1080" y="405"/>
                                  </a:lnTo>
                                  <a:lnTo>
                                    <a:pt x="1062" y="368"/>
                                  </a:lnTo>
                                  <a:lnTo>
                                    <a:pt x="1048" y="350"/>
                                  </a:lnTo>
                                  <a:close/>
                                  <a:moveTo>
                                    <a:pt x="881" y="276"/>
                                  </a:moveTo>
                                  <a:lnTo>
                                    <a:pt x="826" y="282"/>
                                  </a:lnTo>
                                  <a:lnTo>
                                    <a:pt x="780" y="300"/>
                                  </a:lnTo>
                                  <a:lnTo>
                                    <a:pt x="741" y="331"/>
                                  </a:lnTo>
                                  <a:lnTo>
                                    <a:pt x="710" y="373"/>
                                  </a:lnTo>
                                  <a:lnTo>
                                    <a:pt x="775" y="373"/>
                                  </a:lnTo>
                                  <a:lnTo>
                                    <a:pt x="775" y="373"/>
                                  </a:lnTo>
                                  <a:lnTo>
                                    <a:pt x="800" y="360"/>
                                  </a:lnTo>
                                  <a:lnTo>
                                    <a:pt x="827" y="352"/>
                                  </a:lnTo>
                                  <a:lnTo>
                                    <a:pt x="857" y="350"/>
                                  </a:lnTo>
                                  <a:lnTo>
                                    <a:pt x="1048" y="350"/>
                                  </a:lnTo>
                                  <a:lnTo>
                                    <a:pt x="1036" y="336"/>
                                  </a:lnTo>
                                  <a:lnTo>
                                    <a:pt x="1005" y="310"/>
                                  </a:lnTo>
                                  <a:lnTo>
                                    <a:pt x="968" y="291"/>
                                  </a:lnTo>
                                  <a:lnTo>
                                    <a:pt x="927" y="280"/>
                                  </a:lnTo>
                                  <a:lnTo>
                                    <a:pt x="881" y="276"/>
                                  </a:lnTo>
                                  <a:close/>
                                  <a:moveTo>
                                    <a:pt x="1048" y="77"/>
                                  </a:moveTo>
                                  <a:lnTo>
                                    <a:pt x="925" y="77"/>
                                  </a:lnTo>
                                  <a:lnTo>
                                    <a:pt x="957" y="79"/>
                                  </a:lnTo>
                                  <a:lnTo>
                                    <a:pt x="988" y="84"/>
                                  </a:lnTo>
                                  <a:lnTo>
                                    <a:pt x="1018" y="93"/>
                                  </a:lnTo>
                                  <a:lnTo>
                                    <a:pt x="1048" y="105"/>
                                  </a:lnTo>
                                  <a:lnTo>
                                    <a:pt x="1048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50" name="任意多边形 1450"/>
                          <wps:cNvSpPr/>
                          <wps:spPr>
                            <a:xfrm>
                              <a:off x="10667" y="14409"/>
                              <a:ext cx="225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9" h="717">
                                  <a:moveTo>
                                    <a:pt x="435" y="641"/>
                                  </a:moveTo>
                                  <a:lnTo>
                                    <a:pt x="5" y="641"/>
                                  </a:lnTo>
                                  <a:lnTo>
                                    <a:pt x="5" y="717"/>
                                  </a:lnTo>
                                  <a:lnTo>
                                    <a:pt x="435" y="717"/>
                                  </a:lnTo>
                                  <a:lnTo>
                                    <a:pt x="435" y="641"/>
                                  </a:lnTo>
                                  <a:close/>
                                  <a:moveTo>
                                    <a:pt x="268" y="108"/>
                                  </a:moveTo>
                                  <a:lnTo>
                                    <a:pt x="173" y="108"/>
                                  </a:lnTo>
                                  <a:lnTo>
                                    <a:pt x="173" y="641"/>
                                  </a:lnTo>
                                  <a:lnTo>
                                    <a:pt x="268" y="641"/>
                                  </a:lnTo>
                                  <a:lnTo>
                                    <a:pt x="268" y="108"/>
                                  </a:lnTo>
                                  <a:close/>
                                  <a:moveTo>
                                    <a:pt x="268" y="0"/>
                                  </a:moveTo>
                                  <a:lnTo>
                                    <a:pt x="0" y="73"/>
                                  </a:lnTo>
                                  <a:lnTo>
                                    <a:pt x="0" y="155"/>
                                  </a:lnTo>
                                  <a:lnTo>
                                    <a:pt x="173" y="108"/>
                                  </a:lnTo>
                                  <a:lnTo>
                                    <a:pt x="268" y="108"/>
                                  </a:lnTo>
                                  <a:lnTo>
                                    <a:pt x="268" y="0"/>
                                  </a:lnTo>
                                  <a:close/>
                                  <a:moveTo>
                                    <a:pt x="1088" y="15"/>
                                  </a:moveTo>
                                  <a:lnTo>
                                    <a:pt x="600" y="15"/>
                                  </a:lnTo>
                                  <a:lnTo>
                                    <a:pt x="600" y="94"/>
                                  </a:lnTo>
                                  <a:lnTo>
                                    <a:pt x="975" y="94"/>
                                  </a:lnTo>
                                  <a:lnTo>
                                    <a:pt x="696" y="717"/>
                                  </a:lnTo>
                                  <a:lnTo>
                                    <a:pt x="794" y="717"/>
                                  </a:lnTo>
                                  <a:lnTo>
                                    <a:pt x="1088" y="46"/>
                                  </a:lnTo>
                                  <a:lnTo>
                                    <a:pt x="1088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51" name="任意多边形 1451"/>
                          <wps:cNvSpPr/>
                          <wps:spPr>
                            <a:xfrm>
                              <a:off x="8773" y="14796"/>
                              <a:ext cx="233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30" h="726">
                                  <a:moveTo>
                                    <a:pt x="427" y="74"/>
                                  </a:moveTo>
                                  <a:lnTo>
                                    <a:pt x="230" y="74"/>
                                  </a:lnTo>
                                  <a:lnTo>
                                    <a:pt x="262" y="76"/>
                                  </a:lnTo>
                                  <a:lnTo>
                                    <a:pt x="290" y="82"/>
                                  </a:lnTo>
                                  <a:lnTo>
                                    <a:pt x="314" y="92"/>
                                  </a:lnTo>
                                  <a:lnTo>
                                    <a:pt x="334" y="106"/>
                                  </a:lnTo>
                                  <a:lnTo>
                                    <a:pt x="350" y="124"/>
                                  </a:lnTo>
                                  <a:lnTo>
                                    <a:pt x="361" y="145"/>
                                  </a:lnTo>
                                  <a:lnTo>
                                    <a:pt x="368" y="170"/>
                                  </a:lnTo>
                                  <a:lnTo>
                                    <a:pt x="370" y="198"/>
                                  </a:lnTo>
                                  <a:lnTo>
                                    <a:pt x="368" y="224"/>
                                  </a:lnTo>
                                  <a:lnTo>
                                    <a:pt x="362" y="250"/>
                                  </a:lnTo>
                                  <a:lnTo>
                                    <a:pt x="353" y="275"/>
                                  </a:lnTo>
                                  <a:lnTo>
                                    <a:pt x="339" y="300"/>
                                  </a:lnTo>
                                  <a:lnTo>
                                    <a:pt x="320" y="326"/>
                                  </a:lnTo>
                                  <a:lnTo>
                                    <a:pt x="294" y="358"/>
                                  </a:lnTo>
                                  <a:lnTo>
                                    <a:pt x="260" y="393"/>
                                  </a:lnTo>
                                  <a:lnTo>
                                    <a:pt x="219" y="433"/>
                                  </a:lnTo>
                                  <a:lnTo>
                                    <a:pt x="0" y="636"/>
                                  </a:lnTo>
                                  <a:lnTo>
                                    <a:pt x="0" y="714"/>
                                  </a:lnTo>
                                  <a:lnTo>
                                    <a:pt x="457" y="714"/>
                                  </a:lnTo>
                                  <a:lnTo>
                                    <a:pt x="457" y="635"/>
                                  </a:lnTo>
                                  <a:lnTo>
                                    <a:pt x="113" y="635"/>
                                  </a:lnTo>
                                  <a:lnTo>
                                    <a:pt x="113" y="633"/>
                                  </a:lnTo>
                                  <a:lnTo>
                                    <a:pt x="284" y="477"/>
                                  </a:lnTo>
                                  <a:lnTo>
                                    <a:pt x="332" y="430"/>
                                  </a:lnTo>
                                  <a:lnTo>
                                    <a:pt x="372" y="388"/>
                                  </a:lnTo>
                                  <a:lnTo>
                                    <a:pt x="403" y="350"/>
                                  </a:lnTo>
                                  <a:lnTo>
                                    <a:pt x="426" y="317"/>
                                  </a:lnTo>
                                  <a:lnTo>
                                    <a:pt x="443" y="285"/>
                                  </a:lnTo>
                                  <a:lnTo>
                                    <a:pt x="455" y="253"/>
                                  </a:lnTo>
                                  <a:lnTo>
                                    <a:pt x="462" y="221"/>
                                  </a:lnTo>
                                  <a:lnTo>
                                    <a:pt x="464" y="189"/>
                                  </a:lnTo>
                                  <a:lnTo>
                                    <a:pt x="460" y="148"/>
                                  </a:lnTo>
                                  <a:lnTo>
                                    <a:pt x="449" y="111"/>
                                  </a:lnTo>
                                  <a:lnTo>
                                    <a:pt x="431" y="79"/>
                                  </a:lnTo>
                                  <a:lnTo>
                                    <a:pt x="427" y="74"/>
                                  </a:lnTo>
                                  <a:close/>
                                  <a:moveTo>
                                    <a:pt x="245" y="0"/>
                                  </a:moveTo>
                                  <a:lnTo>
                                    <a:pt x="188" y="4"/>
                                  </a:lnTo>
                                  <a:lnTo>
                                    <a:pt x="135" y="16"/>
                                  </a:lnTo>
                                  <a:lnTo>
                                    <a:pt x="85" y="36"/>
                                  </a:lnTo>
                                  <a:lnTo>
                                    <a:pt x="39" y="64"/>
                                  </a:lnTo>
                                  <a:lnTo>
                                    <a:pt x="39" y="154"/>
                                  </a:lnTo>
                                  <a:lnTo>
                                    <a:pt x="85" y="119"/>
                                  </a:lnTo>
                                  <a:lnTo>
                                    <a:pt x="132" y="94"/>
                                  </a:lnTo>
                                  <a:lnTo>
                                    <a:pt x="181" y="79"/>
                                  </a:lnTo>
                                  <a:lnTo>
                                    <a:pt x="230" y="74"/>
                                  </a:lnTo>
                                  <a:lnTo>
                                    <a:pt x="427" y="74"/>
                                  </a:lnTo>
                                  <a:lnTo>
                                    <a:pt x="405" y="51"/>
                                  </a:lnTo>
                                  <a:lnTo>
                                    <a:pt x="373" y="29"/>
                                  </a:lnTo>
                                  <a:lnTo>
                                    <a:pt x="336" y="13"/>
                                  </a:lnTo>
                                  <a:lnTo>
                                    <a:pt x="293" y="3"/>
                                  </a:lnTo>
                                  <a:lnTo>
                                    <a:pt x="245" y="0"/>
                                  </a:lnTo>
                                  <a:close/>
                                  <a:moveTo>
                                    <a:pt x="891" y="0"/>
                                  </a:moveTo>
                                  <a:lnTo>
                                    <a:pt x="833" y="6"/>
                                  </a:lnTo>
                                  <a:lnTo>
                                    <a:pt x="781" y="24"/>
                                  </a:lnTo>
                                  <a:lnTo>
                                    <a:pt x="737" y="53"/>
                                  </a:lnTo>
                                  <a:lnTo>
                                    <a:pt x="700" y="95"/>
                                  </a:lnTo>
                                  <a:lnTo>
                                    <a:pt x="671" y="149"/>
                                  </a:lnTo>
                                  <a:lnTo>
                                    <a:pt x="651" y="213"/>
                                  </a:lnTo>
                                  <a:lnTo>
                                    <a:pt x="639" y="289"/>
                                  </a:lnTo>
                                  <a:lnTo>
                                    <a:pt x="634" y="376"/>
                                  </a:lnTo>
                                  <a:lnTo>
                                    <a:pt x="638" y="456"/>
                                  </a:lnTo>
                                  <a:lnTo>
                                    <a:pt x="650" y="526"/>
                                  </a:lnTo>
                                  <a:lnTo>
                                    <a:pt x="670" y="586"/>
                                  </a:lnTo>
                                  <a:lnTo>
                                    <a:pt x="697" y="636"/>
                                  </a:lnTo>
                                  <a:lnTo>
                                    <a:pt x="732" y="675"/>
                                  </a:lnTo>
                                  <a:lnTo>
                                    <a:pt x="773" y="703"/>
                                  </a:lnTo>
                                  <a:lnTo>
                                    <a:pt x="820" y="720"/>
                                  </a:lnTo>
                                  <a:lnTo>
                                    <a:pt x="874" y="725"/>
                                  </a:lnTo>
                                  <a:lnTo>
                                    <a:pt x="932" y="719"/>
                                  </a:lnTo>
                                  <a:lnTo>
                                    <a:pt x="982" y="702"/>
                                  </a:lnTo>
                                  <a:lnTo>
                                    <a:pt x="1026" y="672"/>
                                  </a:lnTo>
                                  <a:lnTo>
                                    <a:pt x="1044" y="652"/>
                                  </a:lnTo>
                                  <a:lnTo>
                                    <a:pt x="883" y="652"/>
                                  </a:lnTo>
                                  <a:lnTo>
                                    <a:pt x="829" y="641"/>
                                  </a:lnTo>
                                  <a:lnTo>
                                    <a:pt x="786" y="607"/>
                                  </a:lnTo>
                                  <a:lnTo>
                                    <a:pt x="756" y="551"/>
                                  </a:lnTo>
                                  <a:lnTo>
                                    <a:pt x="737" y="473"/>
                                  </a:lnTo>
                                  <a:lnTo>
                                    <a:pt x="731" y="372"/>
                                  </a:lnTo>
                                  <a:lnTo>
                                    <a:pt x="738" y="265"/>
                                  </a:lnTo>
                                  <a:lnTo>
                                    <a:pt x="756" y="181"/>
                                  </a:lnTo>
                                  <a:lnTo>
                                    <a:pt x="787" y="121"/>
                                  </a:lnTo>
                                  <a:lnTo>
                                    <a:pt x="830" y="86"/>
                                  </a:lnTo>
                                  <a:lnTo>
                                    <a:pt x="886" y="74"/>
                                  </a:lnTo>
                                  <a:lnTo>
                                    <a:pt x="1057" y="74"/>
                                  </a:lnTo>
                                  <a:lnTo>
                                    <a:pt x="1052" y="66"/>
                                  </a:lnTo>
                                  <a:lnTo>
                                    <a:pt x="1008" y="29"/>
                                  </a:lnTo>
                                  <a:lnTo>
                                    <a:pt x="955" y="7"/>
                                  </a:lnTo>
                                  <a:lnTo>
                                    <a:pt x="891" y="0"/>
                                  </a:lnTo>
                                  <a:close/>
                                  <a:moveTo>
                                    <a:pt x="1057" y="74"/>
                                  </a:moveTo>
                                  <a:lnTo>
                                    <a:pt x="886" y="74"/>
                                  </a:lnTo>
                                  <a:lnTo>
                                    <a:pt x="939" y="85"/>
                                  </a:lnTo>
                                  <a:lnTo>
                                    <a:pt x="980" y="121"/>
                                  </a:lnTo>
                                  <a:lnTo>
                                    <a:pt x="1009" y="180"/>
                                  </a:lnTo>
                                  <a:lnTo>
                                    <a:pt x="1027" y="262"/>
                                  </a:lnTo>
                                  <a:lnTo>
                                    <a:pt x="1033" y="368"/>
                                  </a:lnTo>
                                  <a:lnTo>
                                    <a:pt x="1027" y="470"/>
                                  </a:lnTo>
                                  <a:lnTo>
                                    <a:pt x="1009" y="550"/>
                                  </a:lnTo>
                                  <a:lnTo>
                                    <a:pt x="979" y="606"/>
                                  </a:lnTo>
                                  <a:lnTo>
                                    <a:pt x="937" y="641"/>
                                  </a:lnTo>
                                  <a:lnTo>
                                    <a:pt x="883" y="652"/>
                                  </a:lnTo>
                                  <a:lnTo>
                                    <a:pt x="1044" y="652"/>
                                  </a:lnTo>
                                  <a:lnTo>
                                    <a:pt x="1063" y="631"/>
                                  </a:lnTo>
                                  <a:lnTo>
                                    <a:pt x="1092" y="579"/>
                                  </a:lnTo>
                                  <a:lnTo>
                                    <a:pt x="1113" y="516"/>
                                  </a:lnTo>
                                  <a:lnTo>
                                    <a:pt x="1126" y="443"/>
                                  </a:lnTo>
                                  <a:lnTo>
                                    <a:pt x="1130" y="360"/>
                                  </a:lnTo>
                                  <a:lnTo>
                                    <a:pt x="1125" y="264"/>
                                  </a:lnTo>
                                  <a:lnTo>
                                    <a:pt x="1111" y="183"/>
                                  </a:lnTo>
                                  <a:lnTo>
                                    <a:pt x="1086" y="117"/>
                                  </a:lnTo>
                                  <a:lnTo>
                                    <a:pt x="1057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52" name="任意多边形 1452"/>
                          <wps:cNvSpPr/>
                          <wps:spPr>
                            <a:xfrm>
                              <a:off x="9250" y="14797"/>
                              <a:ext cx="230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3" h="717">
                                  <a:moveTo>
                                    <a:pt x="426" y="77"/>
                                  </a:moveTo>
                                  <a:lnTo>
                                    <a:pt x="230" y="77"/>
                                  </a:lnTo>
                                  <a:lnTo>
                                    <a:pt x="262" y="79"/>
                                  </a:lnTo>
                                  <a:lnTo>
                                    <a:pt x="290" y="85"/>
                                  </a:lnTo>
                                  <a:lnTo>
                                    <a:pt x="314" y="95"/>
                                  </a:lnTo>
                                  <a:lnTo>
                                    <a:pt x="334" y="109"/>
                                  </a:lnTo>
                                  <a:lnTo>
                                    <a:pt x="350" y="127"/>
                                  </a:lnTo>
                                  <a:lnTo>
                                    <a:pt x="361" y="148"/>
                                  </a:lnTo>
                                  <a:lnTo>
                                    <a:pt x="367" y="173"/>
                                  </a:lnTo>
                                  <a:lnTo>
                                    <a:pt x="370" y="201"/>
                                  </a:lnTo>
                                  <a:lnTo>
                                    <a:pt x="368" y="227"/>
                                  </a:lnTo>
                                  <a:lnTo>
                                    <a:pt x="362" y="253"/>
                                  </a:lnTo>
                                  <a:lnTo>
                                    <a:pt x="352" y="278"/>
                                  </a:lnTo>
                                  <a:lnTo>
                                    <a:pt x="339" y="303"/>
                                  </a:lnTo>
                                  <a:lnTo>
                                    <a:pt x="320" y="329"/>
                                  </a:lnTo>
                                  <a:lnTo>
                                    <a:pt x="294" y="361"/>
                                  </a:lnTo>
                                  <a:lnTo>
                                    <a:pt x="260" y="396"/>
                                  </a:lnTo>
                                  <a:lnTo>
                                    <a:pt x="218" y="436"/>
                                  </a:lnTo>
                                  <a:lnTo>
                                    <a:pt x="0" y="639"/>
                                  </a:lnTo>
                                  <a:lnTo>
                                    <a:pt x="0" y="717"/>
                                  </a:lnTo>
                                  <a:lnTo>
                                    <a:pt x="457" y="717"/>
                                  </a:lnTo>
                                  <a:lnTo>
                                    <a:pt x="457" y="638"/>
                                  </a:lnTo>
                                  <a:lnTo>
                                    <a:pt x="113" y="638"/>
                                  </a:lnTo>
                                  <a:lnTo>
                                    <a:pt x="113" y="636"/>
                                  </a:lnTo>
                                  <a:lnTo>
                                    <a:pt x="284" y="480"/>
                                  </a:lnTo>
                                  <a:lnTo>
                                    <a:pt x="332" y="433"/>
                                  </a:lnTo>
                                  <a:lnTo>
                                    <a:pt x="372" y="391"/>
                                  </a:lnTo>
                                  <a:lnTo>
                                    <a:pt x="403" y="353"/>
                                  </a:lnTo>
                                  <a:lnTo>
                                    <a:pt x="426" y="320"/>
                                  </a:lnTo>
                                  <a:lnTo>
                                    <a:pt x="443" y="288"/>
                                  </a:lnTo>
                                  <a:lnTo>
                                    <a:pt x="454" y="256"/>
                                  </a:lnTo>
                                  <a:lnTo>
                                    <a:pt x="461" y="224"/>
                                  </a:lnTo>
                                  <a:lnTo>
                                    <a:pt x="464" y="192"/>
                                  </a:lnTo>
                                  <a:lnTo>
                                    <a:pt x="460" y="151"/>
                                  </a:lnTo>
                                  <a:lnTo>
                                    <a:pt x="449" y="114"/>
                                  </a:lnTo>
                                  <a:lnTo>
                                    <a:pt x="431" y="82"/>
                                  </a:lnTo>
                                  <a:lnTo>
                                    <a:pt x="426" y="77"/>
                                  </a:lnTo>
                                  <a:close/>
                                  <a:moveTo>
                                    <a:pt x="245" y="3"/>
                                  </a:moveTo>
                                  <a:lnTo>
                                    <a:pt x="188" y="7"/>
                                  </a:lnTo>
                                  <a:lnTo>
                                    <a:pt x="134" y="19"/>
                                  </a:lnTo>
                                  <a:lnTo>
                                    <a:pt x="85" y="39"/>
                                  </a:lnTo>
                                  <a:lnTo>
                                    <a:pt x="38" y="67"/>
                                  </a:lnTo>
                                  <a:lnTo>
                                    <a:pt x="38" y="157"/>
                                  </a:lnTo>
                                  <a:lnTo>
                                    <a:pt x="85" y="122"/>
                                  </a:lnTo>
                                  <a:lnTo>
                                    <a:pt x="132" y="97"/>
                                  </a:lnTo>
                                  <a:lnTo>
                                    <a:pt x="180" y="82"/>
                                  </a:lnTo>
                                  <a:lnTo>
                                    <a:pt x="230" y="77"/>
                                  </a:lnTo>
                                  <a:lnTo>
                                    <a:pt x="426" y="77"/>
                                  </a:lnTo>
                                  <a:lnTo>
                                    <a:pt x="405" y="54"/>
                                  </a:lnTo>
                                  <a:lnTo>
                                    <a:pt x="373" y="32"/>
                                  </a:lnTo>
                                  <a:lnTo>
                                    <a:pt x="336" y="16"/>
                                  </a:lnTo>
                                  <a:lnTo>
                                    <a:pt x="293" y="6"/>
                                  </a:lnTo>
                                  <a:lnTo>
                                    <a:pt x="245" y="3"/>
                                  </a:lnTo>
                                  <a:close/>
                                  <a:moveTo>
                                    <a:pt x="1112" y="640"/>
                                  </a:moveTo>
                                  <a:lnTo>
                                    <a:pt x="682" y="640"/>
                                  </a:lnTo>
                                  <a:lnTo>
                                    <a:pt x="682" y="717"/>
                                  </a:lnTo>
                                  <a:lnTo>
                                    <a:pt x="1112" y="717"/>
                                  </a:lnTo>
                                  <a:lnTo>
                                    <a:pt x="1112" y="640"/>
                                  </a:lnTo>
                                  <a:close/>
                                  <a:moveTo>
                                    <a:pt x="945" y="107"/>
                                  </a:moveTo>
                                  <a:lnTo>
                                    <a:pt x="850" y="107"/>
                                  </a:lnTo>
                                  <a:lnTo>
                                    <a:pt x="850" y="640"/>
                                  </a:lnTo>
                                  <a:lnTo>
                                    <a:pt x="945" y="640"/>
                                  </a:lnTo>
                                  <a:lnTo>
                                    <a:pt x="945" y="107"/>
                                  </a:lnTo>
                                  <a:close/>
                                  <a:moveTo>
                                    <a:pt x="945" y="0"/>
                                  </a:moveTo>
                                  <a:lnTo>
                                    <a:pt x="677" y="72"/>
                                  </a:lnTo>
                                  <a:lnTo>
                                    <a:pt x="677" y="154"/>
                                  </a:lnTo>
                                  <a:lnTo>
                                    <a:pt x="850" y="107"/>
                                  </a:lnTo>
                                  <a:lnTo>
                                    <a:pt x="945" y="107"/>
                                  </a:lnTo>
                                  <a:lnTo>
                                    <a:pt x="9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53" name="任意多边形 1453"/>
                          <wps:cNvSpPr/>
                          <wps:spPr>
                            <a:xfrm>
                              <a:off x="10198" y="14796"/>
                              <a:ext cx="227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9" h="726">
                                  <a:moveTo>
                                    <a:pt x="426" y="74"/>
                                  </a:moveTo>
                                  <a:lnTo>
                                    <a:pt x="230" y="74"/>
                                  </a:lnTo>
                                  <a:lnTo>
                                    <a:pt x="262" y="76"/>
                                  </a:lnTo>
                                  <a:lnTo>
                                    <a:pt x="290" y="82"/>
                                  </a:lnTo>
                                  <a:lnTo>
                                    <a:pt x="314" y="92"/>
                                  </a:lnTo>
                                  <a:lnTo>
                                    <a:pt x="333" y="106"/>
                                  </a:lnTo>
                                  <a:lnTo>
                                    <a:pt x="349" y="124"/>
                                  </a:lnTo>
                                  <a:lnTo>
                                    <a:pt x="360" y="145"/>
                                  </a:lnTo>
                                  <a:lnTo>
                                    <a:pt x="367" y="170"/>
                                  </a:lnTo>
                                  <a:lnTo>
                                    <a:pt x="369" y="198"/>
                                  </a:lnTo>
                                  <a:lnTo>
                                    <a:pt x="368" y="224"/>
                                  </a:lnTo>
                                  <a:lnTo>
                                    <a:pt x="362" y="250"/>
                                  </a:lnTo>
                                  <a:lnTo>
                                    <a:pt x="352" y="275"/>
                                  </a:lnTo>
                                  <a:lnTo>
                                    <a:pt x="339" y="300"/>
                                  </a:lnTo>
                                  <a:lnTo>
                                    <a:pt x="320" y="326"/>
                                  </a:lnTo>
                                  <a:lnTo>
                                    <a:pt x="293" y="358"/>
                                  </a:lnTo>
                                  <a:lnTo>
                                    <a:pt x="259" y="393"/>
                                  </a:lnTo>
                                  <a:lnTo>
                                    <a:pt x="218" y="433"/>
                                  </a:lnTo>
                                  <a:lnTo>
                                    <a:pt x="0" y="636"/>
                                  </a:lnTo>
                                  <a:lnTo>
                                    <a:pt x="0" y="714"/>
                                  </a:lnTo>
                                  <a:lnTo>
                                    <a:pt x="457" y="714"/>
                                  </a:lnTo>
                                  <a:lnTo>
                                    <a:pt x="457" y="635"/>
                                  </a:lnTo>
                                  <a:lnTo>
                                    <a:pt x="112" y="635"/>
                                  </a:lnTo>
                                  <a:lnTo>
                                    <a:pt x="112" y="633"/>
                                  </a:lnTo>
                                  <a:lnTo>
                                    <a:pt x="284" y="477"/>
                                  </a:lnTo>
                                  <a:lnTo>
                                    <a:pt x="332" y="430"/>
                                  </a:lnTo>
                                  <a:lnTo>
                                    <a:pt x="372" y="388"/>
                                  </a:lnTo>
                                  <a:lnTo>
                                    <a:pt x="403" y="350"/>
                                  </a:lnTo>
                                  <a:lnTo>
                                    <a:pt x="426" y="317"/>
                                  </a:lnTo>
                                  <a:lnTo>
                                    <a:pt x="442" y="285"/>
                                  </a:lnTo>
                                  <a:lnTo>
                                    <a:pt x="454" y="253"/>
                                  </a:lnTo>
                                  <a:lnTo>
                                    <a:pt x="461" y="221"/>
                                  </a:lnTo>
                                  <a:lnTo>
                                    <a:pt x="463" y="189"/>
                                  </a:lnTo>
                                  <a:lnTo>
                                    <a:pt x="460" y="148"/>
                                  </a:lnTo>
                                  <a:lnTo>
                                    <a:pt x="449" y="111"/>
                                  </a:lnTo>
                                  <a:lnTo>
                                    <a:pt x="431" y="79"/>
                                  </a:lnTo>
                                  <a:lnTo>
                                    <a:pt x="426" y="74"/>
                                  </a:lnTo>
                                  <a:close/>
                                  <a:moveTo>
                                    <a:pt x="245" y="0"/>
                                  </a:moveTo>
                                  <a:lnTo>
                                    <a:pt x="188" y="4"/>
                                  </a:lnTo>
                                  <a:lnTo>
                                    <a:pt x="134" y="16"/>
                                  </a:lnTo>
                                  <a:lnTo>
                                    <a:pt x="84" y="36"/>
                                  </a:lnTo>
                                  <a:lnTo>
                                    <a:pt x="38" y="64"/>
                                  </a:lnTo>
                                  <a:lnTo>
                                    <a:pt x="38" y="154"/>
                                  </a:lnTo>
                                  <a:lnTo>
                                    <a:pt x="84" y="119"/>
                                  </a:lnTo>
                                  <a:lnTo>
                                    <a:pt x="132" y="94"/>
                                  </a:lnTo>
                                  <a:lnTo>
                                    <a:pt x="180" y="79"/>
                                  </a:lnTo>
                                  <a:lnTo>
                                    <a:pt x="230" y="74"/>
                                  </a:lnTo>
                                  <a:lnTo>
                                    <a:pt x="426" y="74"/>
                                  </a:lnTo>
                                  <a:lnTo>
                                    <a:pt x="405" y="51"/>
                                  </a:lnTo>
                                  <a:lnTo>
                                    <a:pt x="373" y="29"/>
                                  </a:lnTo>
                                  <a:lnTo>
                                    <a:pt x="335" y="13"/>
                                  </a:lnTo>
                                  <a:lnTo>
                                    <a:pt x="293" y="3"/>
                                  </a:lnTo>
                                  <a:lnTo>
                                    <a:pt x="245" y="0"/>
                                  </a:lnTo>
                                  <a:close/>
                                  <a:moveTo>
                                    <a:pt x="659" y="596"/>
                                  </a:moveTo>
                                  <a:lnTo>
                                    <a:pt x="659" y="688"/>
                                  </a:lnTo>
                                  <a:lnTo>
                                    <a:pt x="695" y="704"/>
                                  </a:lnTo>
                                  <a:lnTo>
                                    <a:pt x="735" y="716"/>
                                  </a:lnTo>
                                  <a:lnTo>
                                    <a:pt x="781" y="723"/>
                                  </a:lnTo>
                                  <a:lnTo>
                                    <a:pt x="831" y="725"/>
                                  </a:lnTo>
                                  <a:lnTo>
                                    <a:pt x="889" y="722"/>
                                  </a:lnTo>
                                  <a:lnTo>
                                    <a:pt x="941" y="711"/>
                                  </a:lnTo>
                                  <a:lnTo>
                                    <a:pt x="986" y="693"/>
                                  </a:lnTo>
                                  <a:lnTo>
                                    <a:pt x="1026" y="667"/>
                                  </a:lnTo>
                                  <a:lnTo>
                                    <a:pt x="1041" y="652"/>
                                  </a:lnTo>
                                  <a:lnTo>
                                    <a:pt x="833" y="652"/>
                                  </a:lnTo>
                                  <a:lnTo>
                                    <a:pt x="786" y="648"/>
                                  </a:lnTo>
                                  <a:lnTo>
                                    <a:pt x="741" y="638"/>
                                  </a:lnTo>
                                  <a:lnTo>
                                    <a:pt x="699" y="620"/>
                                  </a:lnTo>
                                  <a:lnTo>
                                    <a:pt x="659" y="596"/>
                                  </a:lnTo>
                                  <a:close/>
                                  <a:moveTo>
                                    <a:pt x="1041" y="74"/>
                                  </a:moveTo>
                                  <a:lnTo>
                                    <a:pt x="837" y="74"/>
                                  </a:lnTo>
                                  <a:lnTo>
                                    <a:pt x="898" y="81"/>
                                  </a:lnTo>
                                  <a:lnTo>
                                    <a:pt x="941" y="103"/>
                                  </a:lnTo>
                                  <a:lnTo>
                                    <a:pt x="967" y="139"/>
                                  </a:lnTo>
                                  <a:lnTo>
                                    <a:pt x="975" y="189"/>
                                  </a:lnTo>
                                  <a:lnTo>
                                    <a:pt x="964" y="244"/>
                                  </a:lnTo>
                                  <a:lnTo>
                                    <a:pt x="930" y="283"/>
                                  </a:lnTo>
                                  <a:lnTo>
                                    <a:pt x="874" y="306"/>
                                  </a:lnTo>
                                  <a:lnTo>
                                    <a:pt x="794" y="314"/>
                                  </a:lnTo>
                                  <a:lnTo>
                                    <a:pt x="735" y="314"/>
                                  </a:lnTo>
                                  <a:lnTo>
                                    <a:pt x="735" y="388"/>
                                  </a:lnTo>
                                  <a:lnTo>
                                    <a:pt x="797" y="388"/>
                                  </a:lnTo>
                                  <a:lnTo>
                                    <a:pt x="887" y="396"/>
                                  </a:lnTo>
                                  <a:lnTo>
                                    <a:pt x="951" y="421"/>
                                  </a:lnTo>
                                  <a:lnTo>
                                    <a:pt x="989" y="463"/>
                                  </a:lnTo>
                                  <a:lnTo>
                                    <a:pt x="1002" y="521"/>
                                  </a:lnTo>
                                  <a:lnTo>
                                    <a:pt x="999" y="549"/>
                                  </a:lnTo>
                                  <a:lnTo>
                                    <a:pt x="990" y="575"/>
                                  </a:lnTo>
                                  <a:lnTo>
                                    <a:pt x="976" y="597"/>
                                  </a:lnTo>
                                  <a:lnTo>
                                    <a:pt x="956" y="616"/>
                                  </a:lnTo>
                                  <a:lnTo>
                                    <a:pt x="932" y="632"/>
                                  </a:lnTo>
                                  <a:lnTo>
                                    <a:pt x="903" y="643"/>
                                  </a:lnTo>
                                  <a:lnTo>
                                    <a:pt x="870" y="650"/>
                                  </a:lnTo>
                                  <a:lnTo>
                                    <a:pt x="833" y="652"/>
                                  </a:lnTo>
                                  <a:lnTo>
                                    <a:pt x="1041" y="652"/>
                                  </a:lnTo>
                                  <a:lnTo>
                                    <a:pt x="1058" y="636"/>
                                  </a:lnTo>
                                  <a:lnTo>
                                    <a:pt x="1080" y="600"/>
                                  </a:lnTo>
                                  <a:lnTo>
                                    <a:pt x="1094" y="560"/>
                                  </a:lnTo>
                                  <a:lnTo>
                                    <a:pt x="1099" y="515"/>
                                  </a:lnTo>
                                  <a:lnTo>
                                    <a:pt x="1096" y="482"/>
                                  </a:lnTo>
                                  <a:lnTo>
                                    <a:pt x="1087" y="452"/>
                                  </a:lnTo>
                                  <a:lnTo>
                                    <a:pt x="1072" y="425"/>
                                  </a:lnTo>
                                  <a:lnTo>
                                    <a:pt x="1051" y="401"/>
                                  </a:lnTo>
                                  <a:lnTo>
                                    <a:pt x="1026" y="381"/>
                                  </a:lnTo>
                                  <a:lnTo>
                                    <a:pt x="995" y="365"/>
                                  </a:lnTo>
                                  <a:lnTo>
                                    <a:pt x="961" y="354"/>
                                  </a:lnTo>
                                  <a:lnTo>
                                    <a:pt x="923" y="347"/>
                                  </a:lnTo>
                                  <a:lnTo>
                                    <a:pt x="923" y="346"/>
                                  </a:lnTo>
                                  <a:lnTo>
                                    <a:pt x="988" y="320"/>
                                  </a:lnTo>
                                  <a:lnTo>
                                    <a:pt x="1035" y="282"/>
                                  </a:lnTo>
                                  <a:lnTo>
                                    <a:pt x="1064" y="231"/>
                                  </a:lnTo>
                                  <a:lnTo>
                                    <a:pt x="1073" y="168"/>
                                  </a:lnTo>
                                  <a:lnTo>
                                    <a:pt x="1069" y="133"/>
                                  </a:lnTo>
                                  <a:lnTo>
                                    <a:pt x="1058" y="101"/>
                                  </a:lnTo>
                                  <a:lnTo>
                                    <a:pt x="1041" y="74"/>
                                  </a:lnTo>
                                  <a:close/>
                                  <a:moveTo>
                                    <a:pt x="861" y="0"/>
                                  </a:moveTo>
                                  <a:lnTo>
                                    <a:pt x="813" y="2"/>
                                  </a:lnTo>
                                  <a:lnTo>
                                    <a:pt x="768" y="10"/>
                                  </a:lnTo>
                                  <a:lnTo>
                                    <a:pt x="727" y="22"/>
                                  </a:lnTo>
                                  <a:lnTo>
                                    <a:pt x="688" y="40"/>
                                  </a:lnTo>
                                  <a:lnTo>
                                    <a:pt x="688" y="123"/>
                                  </a:lnTo>
                                  <a:lnTo>
                                    <a:pt x="724" y="102"/>
                                  </a:lnTo>
                                  <a:lnTo>
                                    <a:pt x="760" y="86"/>
                                  </a:lnTo>
                                  <a:lnTo>
                                    <a:pt x="798" y="77"/>
                                  </a:lnTo>
                                  <a:lnTo>
                                    <a:pt x="837" y="74"/>
                                  </a:lnTo>
                                  <a:lnTo>
                                    <a:pt x="1041" y="74"/>
                                  </a:lnTo>
                                  <a:lnTo>
                                    <a:pt x="1040" y="72"/>
                                  </a:lnTo>
                                  <a:lnTo>
                                    <a:pt x="1015" y="47"/>
                                  </a:lnTo>
                                  <a:lnTo>
                                    <a:pt x="983" y="26"/>
                                  </a:lnTo>
                                  <a:lnTo>
                                    <a:pt x="947" y="12"/>
                                  </a:lnTo>
                                  <a:lnTo>
                                    <a:pt x="906" y="3"/>
                                  </a:lnTo>
                                  <a:lnTo>
                                    <a:pt x="86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54" name="任意多边形 1454"/>
                          <wps:cNvSpPr/>
                          <wps:spPr>
                            <a:xfrm>
                              <a:off x="9725" y="14797"/>
                              <a:ext cx="228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5" h="714">
                                  <a:moveTo>
                                    <a:pt x="426" y="74"/>
                                  </a:moveTo>
                                  <a:lnTo>
                                    <a:pt x="230" y="74"/>
                                  </a:lnTo>
                                  <a:lnTo>
                                    <a:pt x="262" y="76"/>
                                  </a:lnTo>
                                  <a:lnTo>
                                    <a:pt x="290" y="82"/>
                                  </a:lnTo>
                                  <a:lnTo>
                                    <a:pt x="314" y="92"/>
                                  </a:lnTo>
                                  <a:lnTo>
                                    <a:pt x="334" y="106"/>
                                  </a:lnTo>
                                  <a:lnTo>
                                    <a:pt x="350" y="124"/>
                                  </a:lnTo>
                                  <a:lnTo>
                                    <a:pt x="361" y="145"/>
                                  </a:lnTo>
                                  <a:lnTo>
                                    <a:pt x="367" y="170"/>
                                  </a:lnTo>
                                  <a:lnTo>
                                    <a:pt x="370" y="198"/>
                                  </a:lnTo>
                                  <a:lnTo>
                                    <a:pt x="368" y="224"/>
                                  </a:lnTo>
                                  <a:lnTo>
                                    <a:pt x="362" y="250"/>
                                  </a:lnTo>
                                  <a:lnTo>
                                    <a:pt x="352" y="275"/>
                                  </a:lnTo>
                                  <a:lnTo>
                                    <a:pt x="339" y="300"/>
                                  </a:lnTo>
                                  <a:lnTo>
                                    <a:pt x="320" y="327"/>
                                  </a:lnTo>
                                  <a:lnTo>
                                    <a:pt x="294" y="358"/>
                                  </a:lnTo>
                                  <a:lnTo>
                                    <a:pt x="260" y="393"/>
                                  </a:lnTo>
                                  <a:lnTo>
                                    <a:pt x="218" y="433"/>
                                  </a:lnTo>
                                  <a:lnTo>
                                    <a:pt x="0" y="637"/>
                                  </a:lnTo>
                                  <a:lnTo>
                                    <a:pt x="0" y="714"/>
                                  </a:lnTo>
                                  <a:lnTo>
                                    <a:pt x="457" y="714"/>
                                  </a:lnTo>
                                  <a:lnTo>
                                    <a:pt x="457" y="635"/>
                                  </a:lnTo>
                                  <a:lnTo>
                                    <a:pt x="113" y="635"/>
                                  </a:lnTo>
                                  <a:lnTo>
                                    <a:pt x="113" y="633"/>
                                  </a:lnTo>
                                  <a:lnTo>
                                    <a:pt x="284" y="477"/>
                                  </a:lnTo>
                                  <a:lnTo>
                                    <a:pt x="332" y="431"/>
                                  </a:lnTo>
                                  <a:lnTo>
                                    <a:pt x="372" y="389"/>
                                  </a:lnTo>
                                  <a:lnTo>
                                    <a:pt x="403" y="351"/>
                                  </a:lnTo>
                                  <a:lnTo>
                                    <a:pt x="426" y="317"/>
                                  </a:lnTo>
                                  <a:lnTo>
                                    <a:pt x="443" y="286"/>
                                  </a:lnTo>
                                  <a:lnTo>
                                    <a:pt x="454" y="254"/>
                                  </a:lnTo>
                                  <a:lnTo>
                                    <a:pt x="461" y="222"/>
                                  </a:lnTo>
                                  <a:lnTo>
                                    <a:pt x="464" y="189"/>
                                  </a:lnTo>
                                  <a:lnTo>
                                    <a:pt x="460" y="148"/>
                                  </a:lnTo>
                                  <a:lnTo>
                                    <a:pt x="449" y="111"/>
                                  </a:lnTo>
                                  <a:lnTo>
                                    <a:pt x="431" y="79"/>
                                  </a:lnTo>
                                  <a:lnTo>
                                    <a:pt x="426" y="74"/>
                                  </a:lnTo>
                                  <a:close/>
                                  <a:moveTo>
                                    <a:pt x="245" y="0"/>
                                  </a:moveTo>
                                  <a:lnTo>
                                    <a:pt x="188" y="4"/>
                                  </a:lnTo>
                                  <a:lnTo>
                                    <a:pt x="134" y="16"/>
                                  </a:lnTo>
                                  <a:lnTo>
                                    <a:pt x="85" y="36"/>
                                  </a:lnTo>
                                  <a:lnTo>
                                    <a:pt x="38" y="64"/>
                                  </a:lnTo>
                                  <a:lnTo>
                                    <a:pt x="38" y="154"/>
                                  </a:lnTo>
                                  <a:lnTo>
                                    <a:pt x="85" y="119"/>
                                  </a:lnTo>
                                  <a:lnTo>
                                    <a:pt x="132" y="94"/>
                                  </a:lnTo>
                                  <a:lnTo>
                                    <a:pt x="180" y="79"/>
                                  </a:lnTo>
                                  <a:lnTo>
                                    <a:pt x="230" y="74"/>
                                  </a:lnTo>
                                  <a:lnTo>
                                    <a:pt x="426" y="74"/>
                                  </a:lnTo>
                                  <a:lnTo>
                                    <a:pt x="405" y="51"/>
                                  </a:lnTo>
                                  <a:lnTo>
                                    <a:pt x="373" y="29"/>
                                  </a:lnTo>
                                  <a:lnTo>
                                    <a:pt x="336" y="13"/>
                                  </a:lnTo>
                                  <a:lnTo>
                                    <a:pt x="293" y="3"/>
                                  </a:lnTo>
                                  <a:lnTo>
                                    <a:pt x="245" y="0"/>
                                  </a:lnTo>
                                  <a:close/>
                                  <a:moveTo>
                                    <a:pt x="1068" y="74"/>
                                  </a:moveTo>
                                  <a:lnTo>
                                    <a:pt x="871" y="74"/>
                                  </a:lnTo>
                                  <a:lnTo>
                                    <a:pt x="903" y="76"/>
                                  </a:lnTo>
                                  <a:lnTo>
                                    <a:pt x="931" y="82"/>
                                  </a:lnTo>
                                  <a:lnTo>
                                    <a:pt x="955" y="92"/>
                                  </a:lnTo>
                                  <a:lnTo>
                                    <a:pt x="975" y="106"/>
                                  </a:lnTo>
                                  <a:lnTo>
                                    <a:pt x="991" y="124"/>
                                  </a:lnTo>
                                  <a:lnTo>
                                    <a:pt x="1002" y="145"/>
                                  </a:lnTo>
                                  <a:lnTo>
                                    <a:pt x="1009" y="170"/>
                                  </a:lnTo>
                                  <a:lnTo>
                                    <a:pt x="1011" y="198"/>
                                  </a:lnTo>
                                  <a:lnTo>
                                    <a:pt x="1009" y="224"/>
                                  </a:lnTo>
                                  <a:lnTo>
                                    <a:pt x="1003" y="250"/>
                                  </a:lnTo>
                                  <a:lnTo>
                                    <a:pt x="994" y="275"/>
                                  </a:lnTo>
                                  <a:lnTo>
                                    <a:pt x="980" y="300"/>
                                  </a:lnTo>
                                  <a:lnTo>
                                    <a:pt x="961" y="327"/>
                                  </a:lnTo>
                                  <a:lnTo>
                                    <a:pt x="935" y="358"/>
                                  </a:lnTo>
                                  <a:lnTo>
                                    <a:pt x="901" y="393"/>
                                  </a:lnTo>
                                  <a:lnTo>
                                    <a:pt x="860" y="433"/>
                                  </a:lnTo>
                                  <a:lnTo>
                                    <a:pt x="642" y="637"/>
                                  </a:lnTo>
                                  <a:lnTo>
                                    <a:pt x="642" y="714"/>
                                  </a:lnTo>
                                  <a:lnTo>
                                    <a:pt x="1098" y="714"/>
                                  </a:lnTo>
                                  <a:lnTo>
                                    <a:pt x="1098" y="635"/>
                                  </a:lnTo>
                                  <a:lnTo>
                                    <a:pt x="754" y="635"/>
                                  </a:lnTo>
                                  <a:lnTo>
                                    <a:pt x="754" y="633"/>
                                  </a:lnTo>
                                  <a:lnTo>
                                    <a:pt x="925" y="477"/>
                                  </a:lnTo>
                                  <a:lnTo>
                                    <a:pt x="973" y="431"/>
                                  </a:lnTo>
                                  <a:lnTo>
                                    <a:pt x="1013" y="389"/>
                                  </a:lnTo>
                                  <a:lnTo>
                                    <a:pt x="1045" y="351"/>
                                  </a:lnTo>
                                  <a:lnTo>
                                    <a:pt x="1068" y="317"/>
                                  </a:lnTo>
                                  <a:lnTo>
                                    <a:pt x="1084" y="286"/>
                                  </a:lnTo>
                                  <a:lnTo>
                                    <a:pt x="1096" y="254"/>
                                  </a:lnTo>
                                  <a:lnTo>
                                    <a:pt x="1103" y="222"/>
                                  </a:lnTo>
                                  <a:lnTo>
                                    <a:pt x="1105" y="189"/>
                                  </a:lnTo>
                                  <a:lnTo>
                                    <a:pt x="1101" y="148"/>
                                  </a:lnTo>
                                  <a:lnTo>
                                    <a:pt x="1090" y="111"/>
                                  </a:lnTo>
                                  <a:lnTo>
                                    <a:pt x="1072" y="79"/>
                                  </a:lnTo>
                                  <a:lnTo>
                                    <a:pt x="1068" y="74"/>
                                  </a:lnTo>
                                  <a:close/>
                                  <a:moveTo>
                                    <a:pt x="886" y="0"/>
                                  </a:moveTo>
                                  <a:lnTo>
                                    <a:pt x="829" y="4"/>
                                  </a:lnTo>
                                  <a:lnTo>
                                    <a:pt x="776" y="16"/>
                                  </a:lnTo>
                                  <a:lnTo>
                                    <a:pt x="726" y="36"/>
                                  </a:lnTo>
                                  <a:lnTo>
                                    <a:pt x="680" y="64"/>
                                  </a:lnTo>
                                  <a:lnTo>
                                    <a:pt x="680" y="154"/>
                                  </a:lnTo>
                                  <a:lnTo>
                                    <a:pt x="726" y="119"/>
                                  </a:lnTo>
                                  <a:lnTo>
                                    <a:pt x="773" y="94"/>
                                  </a:lnTo>
                                  <a:lnTo>
                                    <a:pt x="822" y="79"/>
                                  </a:lnTo>
                                  <a:lnTo>
                                    <a:pt x="871" y="74"/>
                                  </a:lnTo>
                                  <a:lnTo>
                                    <a:pt x="1068" y="74"/>
                                  </a:lnTo>
                                  <a:lnTo>
                                    <a:pt x="1047" y="51"/>
                                  </a:lnTo>
                                  <a:lnTo>
                                    <a:pt x="1015" y="29"/>
                                  </a:lnTo>
                                  <a:lnTo>
                                    <a:pt x="977" y="13"/>
                                  </a:lnTo>
                                  <a:lnTo>
                                    <a:pt x="934" y="3"/>
                                  </a:lnTo>
                                  <a:lnTo>
                                    <a:pt x="88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55" name="任意多边形 1455"/>
                          <wps:cNvSpPr/>
                          <wps:spPr>
                            <a:xfrm>
                              <a:off x="10661" y="14797"/>
                              <a:ext cx="235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38" h="714">
                                  <a:moveTo>
                                    <a:pt x="426" y="74"/>
                                  </a:moveTo>
                                  <a:lnTo>
                                    <a:pt x="230" y="74"/>
                                  </a:lnTo>
                                  <a:lnTo>
                                    <a:pt x="262" y="76"/>
                                  </a:lnTo>
                                  <a:lnTo>
                                    <a:pt x="290" y="82"/>
                                  </a:lnTo>
                                  <a:lnTo>
                                    <a:pt x="313" y="92"/>
                                  </a:lnTo>
                                  <a:lnTo>
                                    <a:pt x="333" y="106"/>
                                  </a:lnTo>
                                  <a:lnTo>
                                    <a:pt x="349" y="124"/>
                                  </a:lnTo>
                                  <a:lnTo>
                                    <a:pt x="360" y="145"/>
                                  </a:lnTo>
                                  <a:lnTo>
                                    <a:pt x="367" y="170"/>
                                  </a:lnTo>
                                  <a:lnTo>
                                    <a:pt x="369" y="198"/>
                                  </a:lnTo>
                                  <a:lnTo>
                                    <a:pt x="367" y="224"/>
                                  </a:lnTo>
                                  <a:lnTo>
                                    <a:pt x="362" y="250"/>
                                  </a:lnTo>
                                  <a:lnTo>
                                    <a:pt x="352" y="275"/>
                                  </a:lnTo>
                                  <a:lnTo>
                                    <a:pt x="339" y="300"/>
                                  </a:lnTo>
                                  <a:lnTo>
                                    <a:pt x="320" y="327"/>
                                  </a:lnTo>
                                  <a:lnTo>
                                    <a:pt x="293" y="358"/>
                                  </a:lnTo>
                                  <a:lnTo>
                                    <a:pt x="259" y="393"/>
                                  </a:lnTo>
                                  <a:lnTo>
                                    <a:pt x="218" y="433"/>
                                  </a:lnTo>
                                  <a:lnTo>
                                    <a:pt x="0" y="637"/>
                                  </a:lnTo>
                                  <a:lnTo>
                                    <a:pt x="0" y="714"/>
                                  </a:lnTo>
                                  <a:lnTo>
                                    <a:pt x="457" y="714"/>
                                  </a:lnTo>
                                  <a:lnTo>
                                    <a:pt x="457" y="635"/>
                                  </a:lnTo>
                                  <a:lnTo>
                                    <a:pt x="112" y="635"/>
                                  </a:lnTo>
                                  <a:lnTo>
                                    <a:pt x="112" y="633"/>
                                  </a:lnTo>
                                  <a:lnTo>
                                    <a:pt x="283" y="477"/>
                                  </a:lnTo>
                                  <a:lnTo>
                                    <a:pt x="332" y="431"/>
                                  </a:lnTo>
                                  <a:lnTo>
                                    <a:pt x="371" y="389"/>
                                  </a:lnTo>
                                  <a:lnTo>
                                    <a:pt x="403" y="351"/>
                                  </a:lnTo>
                                  <a:lnTo>
                                    <a:pt x="426" y="317"/>
                                  </a:lnTo>
                                  <a:lnTo>
                                    <a:pt x="442" y="286"/>
                                  </a:lnTo>
                                  <a:lnTo>
                                    <a:pt x="454" y="254"/>
                                  </a:lnTo>
                                  <a:lnTo>
                                    <a:pt x="461" y="222"/>
                                  </a:lnTo>
                                  <a:lnTo>
                                    <a:pt x="463" y="189"/>
                                  </a:lnTo>
                                  <a:lnTo>
                                    <a:pt x="460" y="148"/>
                                  </a:lnTo>
                                  <a:lnTo>
                                    <a:pt x="449" y="111"/>
                                  </a:lnTo>
                                  <a:lnTo>
                                    <a:pt x="430" y="79"/>
                                  </a:lnTo>
                                  <a:lnTo>
                                    <a:pt x="426" y="74"/>
                                  </a:lnTo>
                                  <a:close/>
                                  <a:moveTo>
                                    <a:pt x="245" y="0"/>
                                  </a:moveTo>
                                  <a:lnTo>
                                    <a:pt x="188" y="4"/>
                                  </a:lnTo>
                                  <a:lnTo>
                                    <a:pt x="134" y="16"/>
                                  </a:lnTo>
                                  <a:lnTo>
                                    <a:pt x="84" y="36"/>
                                  </a:lnTo>
                                  <a:lnTo>
                                    <a:pt x="38" y="64"/>
                                  </a:lnTo>
                                  <a:lnTo>
                                    <a:pt x="38" y="154"/>
                                  </a:lnTo>
                                  <a:lnTo>
                                    <a:pt x="84" y="119"/>
                                  </a:lnTo>
                                  <a:lnTo>
                                    <a:pt x="132" y="94"/>
                                  </a:lnTo>
                                  <a:lnTo>
                                    <a:pt x="180" y="79"/>
                                  </a:lnTo>
                                  <a:lnTo>
                                    <a:pt x="230" y="74"/>
                                  </a:lnTo>
                                  <a:lnTo>
                                    <a:pt x="426" y="74"/>
                                  </a:lnTo>
                                  <a:lnTo>
                                    <a:pt x="405" y="51"/>
                                  </a:lnTo>
                                  <a:lnTo>
                                    <a:pt x="373" y="29"/>
                                  </a:lnTo>
                                  <a:lnTo>
                                    <a:pt x="335" y="13"/>
                                  </a:lnTo>
                                  <a:lnTo>
                                    <a:pt x="293" y="3"/>
                                  </a:lnTo>
                                  <a:lnTo>
                                    <a:pt x="245" y="0"/>
                                  </a:lnTo>
                                  <a:close/>
                                  <a:moveTo>
                                    <a:pt x="1041" y="532"/>
                                  </a:moveTo>
                                  <a:lnTo>
                                    <a:pt x="949" y="532"/>
                                  </a:lnTo>
                                  <a:lnTo>
                                    <a:pt x="949" y="714"/>
                                  </a:lnTo>
                                  <a:lnTo>
                                    <a:pt x="1041" y="714"/>
                                  </a:lnTo>
                                  <a:lnTo>
                                    <a:pt x="1041" y="532"/>
                                  </a:lnTo>
                                  <a:close/>
                                  <a:moveTo>
                                    <a:pt x="1041" y="12"/>
                                  </a:moveTo>
                                  <a:lnTo>
                                    <a:pt x="931" y="12"/>
                                  </a:lnTo>
                                  <a:lnTo>
                                    <a:pt x="598" y="474"/>
                                  </a:lnTo>
                                  <a:lnTo>
                                    <a:pt x="598" y="532"/>
                                  </a:lnTo>
                                  <a:lnTo>
                                    <a:pt x="1137" y="532"/>
                                  </a:lnTo>
                                  <a:lnTo>
                                    <a:pt x="1137" y="461"/>
                                  </a:lnTo>
                                  <a:lnTo>
                                    <a:pt x="696" y="461"/>
                                  </a:lnTo>
                                  <a:lnTo>
                                    <a:pt x="920" y="149"/>
                                  </a:lnTo>
                                  <a:lnTo>
                                    <a:pt x="930" y="132"/>
                                  </a:lnTo>
                                  <a:lnTo>
                                    <a:pt x="938" y="117"/>
                                  </a:lnTo>
                                  <a:lnTo>
                                    <a:pt x="944" y="105"/>
                                  </a:lnTo>
                                  <a:lnTo>
                                    <a:pt x="949" y="95"/>
                                  </a:lnTo>
                                  <a:lnTo>
                                    <a:pt x="1041" y="95"/>
                                  </a:lnTo>
                                  <a:lnTo>
                                    <a:pt x="1041" y="12"/>
                                  </a:lnTo>
                                  <a:close/>
                                  <a:moveTo>
                                    <a:pt x="1041" y="95"/>
                                  </a:moveTo>
                                  <a:lnTo>
                                    <a:pt x="951" y="95"/>
                                  </a:lnTo>
                                  <a:lnTo>
                                    <a:pt x="950" y="115"/>
                                  </a:lnTo>
                                  <a:lnTo>
                                    <a:pt x="949" y="134"/>
                                  </a:lnTo>
                                  <a:lnTo>
                                    <a:pt x="949" y="149"/>
                                  </a:lnTo>
                                  <a:lnTo>
                                    <a:pt x="949" y="461"/>
                                  </a:lnTo>
                                  <a:lnTo>
                                    <a:pt x="1041" y="461"/>
                                  </a:lnTo>
                                  <a:lnTo>
                                    <a:pt x="1041" y="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56" name="任意多边形 1456"/>
                          <wps:cNvSpPr/>
                          <wps:spPr>
                            <a:xfrm>
                              <a:off x="8773" y="15139"/>
                              <a:ext cx="232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25" h="714">
                                  <a:moveTo>
                                    <a:pt x="426" y="75"/>
                                  </a:moveTo>
                                  <a:lnTo>
                                    <a:pt x="230" y="75"/>
                                  </a:lnTo>
                                  <a:lnTo>
                                    <a:pt x="262" y="77"/>
                                  </a:lnTo>
                                  <a:lnTo>
                                    <a:pt x="290" y="83"/>
                                  </a:lnTo>
                                  <a:lnTo>
                                    <a:pt x="314" y="93"/>
                                  </a:lnTo>
                                  <a:lnTo>
                                    <a:pt x="334" y="107"/>
                                  </a:lnTo>
                                  <a:lnTo>
                                    <a:pt x="350" y="124"/>
                                  </a:lnTo>
                                  <a:lnTo>
                                    <a:pt x="361" y="146"/>
                                  </a:lnTo>
                                  <a:lnTo>
                                    <a:pt x="368" y="170"/>
                                  </a:lnTo>
                                  <a:lnTo>
                                    <a:pt x="370" y="198"/>
                                  </a:lnTo>
                                  <a:lnTo>
                                    <a:pt x="368" y="225"/>
                                  </a:lnTo>
                                  <a:lnTo>
                                    <a:pt x="362" y="250"/>
                                  </a:lnTo>
                                  <a:lnTo>
                                    <a:pt x="353" y="275"/>
                                  </a:lnTo>
                                  <a:lnTo>
                                    <a:pt x="339" y="300"/>
                                  </a:lnTo>
                                  <a:lnTo>
                                    <a:pt x="320" y="327"/>
                                  </a:lnTo>
                                  <a:lnTo>
                                    <a:pt x="294" y="358"/>
                                  </a:lnTo>
                                  <a:lnTo>
                                    <a:pt x="260" y="394"/>
                                  </a:lnTo>
                                  <a:lnTo>
                                    <a:pt x="218" y="434"/>
                                  </a:lnTo>
                                  <a:lnTo>
                                    <a:pt x="0" y="637"/>
                                  </a:lnTo>
                                  <a:lnTo>
                                    <a:pt x="0" y="714"/>
                                  </a:lnTo>
                                  <a:lnTo>
                                    <a:pt x="457" y="714"/>
                                  </a:lnTo>
                                  <a:lnTo>
                                    <a:pt x="457" y="635"/>
                                  </a:lnTo>
                                  <a:lnTo>
                                    <a:pt x="113" y="635"/>
                                  </a:lnTo>
                                  <a:lnTo>
                                    <a:pt x="113" y="633"/>
                                  </a:lnTo>
                                  <a:lnTo>
                                    <a:pt x="284" y="477"/>
                                  </a:lnTo>
                                  <a:lnTo>
                                    <a:pt x="332" y="431"/>
                                  </a:lnTo>
                                  <a:lnTo>
                                    <a:pt x="372" y="389"/>
                                  </a:lnTo>
                                  <a:lnTo>
                                    <a:pt x="403" y="351"/>
                                  </a:lnTo>
                                  <a:lnTo>
                                    <a:pt x="426" y="317"/>
                                  </a:lnTo>
                                  <a:lnTo>
                                    <a:pt x="443" y="286"/>
                                  </a:lnTo>
                                  <a:lnTo>
                                    <a:pt x="454" y="254"/>
                                  </a:lnTo>
                                  <a:lnTo>
                                    <a:pt x="461" y="222"/>
                                  </a:lnTo>
                                  <a:lnTo>
                                    <a:pt x="464" y="189"/>
                                  </a:lnTo>
                                  <a:lnTo>
                                    <a:pt x="460" y="148"/>
                                  </a:lnTo>
                                  <a:lnTo>
                                    <a:pt x="449" y="112"/>
                                  </a:lnTo>
                                  <a:lnTo>
                                    <a:pt x="431" y="79"/>
                                  </a:lnTo>
                                  <a:lnTo>
                                    <a:pt x="426" y="75"/>
                                  </a:lnTo>
                                  <a:close/>
                                  <a:moveTo>
                                    <a:pt x="245" y="0"/>
                                  </a:moveTo>
                                  <a:lnTo>
                                    <a:pt x="188" y="4"/>
                                  </a:lnTo>
                                  <a:lnTo>
                                    <a:pt x="134" y="16"/>
                                  </a:lnTo>
                                  <a:lnTo>
                                    <a:pt x="85" y="36"/>
                                  </a:lnTo>
                                  <a:lnTo>
                                    <a:pt x="38" y="64"/>
                                  </a:lnTo>
                                  <a:lnTo>
                                    <a:pt x="38" y="154"/>
                                  </a:lnTo>
                                  <a:lnTo>
                                    <a:pt x="85" y="120"/>
                                  </a:lnTo>
                                  <a:lnTo>
                                    <a:pt x="132" y="95"/>
                                  </a:lnTo>
                                  <a:lnTo>
                                    <a:pt x="180" y="80"/>
                                  </a:lnTo>
                                  <a:lnTo>
                                    <a:pt x="230" y="75"/>
                                  </a:lnTo>
                                  <a:lnTo>
                                    <a:pt x="426" y="75"/>
                                  </a:lnTo>
                                  <a:lnTo>
                                    <a:pt x="405" y="52"/>
                                  </a:lnTo>
                                  <a:lnTo>
                                    <a:pt x="373" y="29"/>
                                  </a:lnTo>
                                  <a:lnTo>
                                    <a:pt x="336" y="13"/>
                                  </a:lnTo>
                                  <a:lnTo>
                                    <a:pt x="293" y="4"/>
                                  </a:lnTo>
                                  <a:lnTo>
                                    <a:pt x="245" y="0"/>
                                  </a:lnTo>
                                  <a:close/>
                                  <a:moveTo>
                                    <a:pt x="1124" y="12"/>
                                  </a:moveTo>
                                  <a:lnTo>
                                    <a:pt x="636" y="12"/>
                                  </a:lnTo>
                                  <a:lnTo>
                                    <a:pt x="636" y="91"/>
                                  </a:lnTo>
                                  <a:lnTo>
                                    <a:pt x="1011" y="91"/>
                                  </a:lnTo>
                                  <a:lnTo>
                                    <a:pt x="732" y="714"/>
                                  </a:lnTo>
                                  <a:lnTo>
                                    <a:pt x="830" y="714"/>
                                  </a:lnTo>
                                  <a:lnTo>
                                    <a:pt x="1124" y="43"/>
                                  </a:lnTo>
                                  <a:lnTo>
                                    <a:pt x="1124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57" name="任意多边形 1457"/>
                          <wps:cNvSpPr/>
                          <wps:spPr>
                            <a:xfrm>
                              <a:off x="9249" y="15139"/>
                              <a:ext cx="232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23" h="726">
                                  <a:moveTo>
                                    <a:pt x="426" y="74"/>
                                  </a:moveTo>
                                  <a:lnTo>
                                    <a:pt x="230" y="74"/>
                                  </a:lnTo>
                                  <a:lnTo>
                                    <a:pt x="262" y="76"/>
                                  </a:lnTo>
                                  <a:lnTo>
                                    <a:pt x="290" y="82"/>
                                  </a:lnTo>
                                  <a:lnTo>
                                    <a:pt x="314" y="93"/>
                                  </a:lnTo>
                                  <a:lnTo>
                                    <a:pt x="334" y="107"/>
                                  </a:lnTo>
                                  <a:lnTo>
                                    <a:pt x="349" y="124"/>
                                  </a:lnTo>
                                  <a:lnTo>
                                    <a:pt x="361" y="145"/>
                                  </a:lnTo>
                                  <a:lnTo>
                                    <a:pt x="367" y="170"/>
                                  </a:lnTo>
                                  <a:lnTo>
                                    <a:pt x="370" y="198"/>
                                  </a:lnTo>
                                  <a:lnTo>
                                    <a:pt x="368" y="224"/>
                                  </a:lnTo>
                                  <a:lnTo>
                                    <a:pt x="362" y="250"/>
                                  </a:lnTo>
                                  <a:lnTo>
                                    <a:pt x="352" y="275"/>
                                  </a:lnTo>
                                  <a:lnTo>
                                    <a:pt x="339" y="300"/>
                                  </a:lnTo>
                                  <a:lnTo>
                                    <a:pt x="320" y="327"/>
                                  </a:lnTo>
                                  <a:lnTo>
                                    <a:pt x="293" y="358"/>
                                  </a:lnTo>
                                  <a:lnTo>
                                    <a:pt x="260" y="393"/>
                                  </a:lnTo>
                                  <a:lnTo>
                                    <a:pt x="218" y="433"/>
                                  </a:lnTo>
                                  <a:lnTo>
                                    <a:pt x="0" y="637"/>
                                  </a:lnTo>
                                  <a:lnTo>
                                    <a:pt x="0" y="714"/>
                                  </a:lnTo>
                                  <a:lnTo>
                                    <a:pt x="457" y="714"/>
                                  </a:lnTo>
                                  <a:lnTo>
                                    <a:pt x="457" y="635"/>
                                  </a:lnTo>
                                  <a:lnTo>
                                    <a:pt x="112" y="635"/>
                                  </a:lnTo>
                                  <a:lnTo>
                                    <a:pt x="112" y="633"/>
                                  </a:lnTo>
                                  <a:lnTo>
                                    <a:pt x="284" y="477"/>
                                  </a:lnTo>
                                  <a:lnTo>
                                    <a:pt x="332" y="431"/>
                                  </a:lnTo>
                                  <a:lnTo>
                                    <a:pt x="372" y="389"/>
                                  </a:lnTo>
                                  <a:lnTo>
                                    <a:pt x="403" y="351"/>
                                  </a:lnTo>
                                  <a:lnTo>
                                    <a:pt x="426" y="317"/>
                                  </a:lnTo>
                                  <a:lnTo>
                                    <a:pt x="443" y="286"/>
                                  </a:lnTo>
                                  <a:lnTo>
                                    <a:pt x="454" y="254"/>
                                  </a:lnTo>
                                  <a:lnTo>
                                    <a:pt x="461" y="222"/>
                                  </a:lnTo>
                                  <a:lnTo>
                                    <a:pt x="464" y="189"/>
                                  </a:lnTo>
                                  <a:lnTo>
                                    <a:pt x="460" y="148"/>
                                  </a:lnTo>
                                  <a:lnTo>
                                    <a:pt x="449" y="111"/>
                                  </a:lnTo>
                                  <a:lnTo>
                                    <a:pt x="431" y="79"/>
                                  </a:lnTo>
                                  <a:lnTo>
                                    <a:pt x="426" y="74"/>
                                  </a:lnTo>
                                  <a:close/>
                                  <a:moveTo>
                                    <a:pt x="245" y="0"/>
                                  </a:moveTo>
                                  <a:lnTo>
                                    <a:pt x="188" y="4"/>
                                  </a:lnTo>
                                  <a:lnTo>
                                    <a:pt x="134" y="16"/>
                                  </a:lnTo>
                                  <a:lnTo>
                                    <a:pt x="84" y="36"/>
                                  </a:lnTo>
                                  <a:lnTo>
                                    <a:pt x="38" y="64"/>
                                  </a:lnTo>
                                  <a:lnTo>
                                    <a:pt x="38" y="154"/>
                                  </a:lnTo>
                                  <a:lnTo>
                                    <a:pt x="84" y="119"/>
                                  </a:lnTo>
                                  <a:lnTo>
                                    <a:pt x="132" y="94"/>
                                  </a:lnTo>
                                  <a:lnTo>
                                    <a:pt x="180" y="79"/>
                                  </a:lnTo>
                                  <a:lnTo>
                                    <a:pt x="230" y="74"/>
                                  </a:lnTo>
                                  <a:lnTo>
                                    <a:pt x="426" y="74"/>
                                  </a:lnTo>
                                  <a:lnTo>
                                    <a:pt x="405" y="51"/>
                                  </a:lnTo>
                                  <a:lnTo>
                                    <a:pt x="373" y="29"/>
                                  </a:lnTo>
                                  <a:lnTo>
                                    <a:pt x="336" y="13"/>
                                  </a:lnTo>
                                  <a:lnTo>
                                    <a:pt x="293" y="3"/>
                                  </a:lnTo>
                                  <a:lnTo>
                                    <a:pt x="245" y="0"/>
                                  </a:lnTo>
                                  <a:close/>
                                  <a:moveTo>
                                    <a:pt x="892" y="0"/>
                                  </a:moveTo>
                                  <a:lnTo>
                                    <a:pt x="845" y="3"/>
                                  </a:lnTo>
                                  <a:lnTo>
                                    <a:pt x="803" y="12"/>
                                  </a:lnTo>
                                  <a:lnTo>
                                    <a:pt x="765" y="28"/>
                                  </a:lnTo>
                                  <a:lnTo>
                                    <a:pt x="731" y="49"/>
                                  </a:lnTo>
                                  <a:lnTo>
                                    <a:pt x="704" y="75"/>
                                  </a:lnTo>
                                  <a:lnTo>
                                    <a:pt x="684" y="105"/>
                                  </a:lnTo>
                                  <a:lnTo>
                                    <a:pt x="672" y="138"/>
                                  </a:lnTo>
                                  <a:lnTo>
                                    <a:pt x="668" y="175"/>
                                  </a:lnTo>
                                  <a:lnTo>
                                    <a:pt x="676" y="227"/>
                                  </a:lnTo>
                                  <a:lnTo>
                                    <a:pt x="702" y="273"/>
                                  </a:lnTo>
                                  <a:lnTo>
                                    <a:pt x="744" y="312"/>
                                  </a:lnTo>
                                  <a:lnTo>
                                    <a:pt x="802" y="345"/>
                                  </a:lnTo>
                                  <a:lnTo>
                                    <a:pt x="802" y="346"/>
                                  </a:lnTo>
                                  <a:lnTo>
                                    <a:pt x="732" y="382"/>
                                  </a:lnTo>
                                  <a:lnTo>
                                    <a:pt x="682" y="426"/>
                                  </a:lnTo>
                                  <a:lnTo>
                                    <a:pt x="651" y="479"/>
                                  </a:lnTo>
                                  <a:lnTo>
                                    <a:pt x="641" y="542"/>
                                  </a:lnTo>
                                  <a:lnTo>
                                    <a:pt x="645" y="581"/>
                                  </a:lnTo>
                                  <a:lnTo>
                                    <a:pt x="657" y="616"/>
                                  </a:lnTo>
                                  <a:lnTo>
                                    <a:pt x="677" y="647"/>
                                  </a:lnTo>
                                  <a:lnTo>
                                    <a:pt x="704" y="674"/>
                                  </a:lnTo>
                                  <a:lnTo>
                                    <a:pt x="738" y="697"/>
                                  </a:lnTo>
                                  <a:lnTo>
                                    <a:pt x="776" y="713"/>
                                  </a:lnTo>
                                  <a:lnTo>
                                    <a:pt x="819" y="722"/>
                                  </a:lnTo>
                                  <a:lnTo>
                                    <a:pt x="866" y="726"/>
                                  </a:lnTo>
                                  <a:lnTo>
                                    <a:pt x="923" y="722"/>
                                  </a:lnTo>
                                  <a:lnTo>
                                    <a:pt x="974" y="713"/>
                                  </a:lnTo>
                                  <a:lnTo>
                                    <a:pt x="1018" y="696"/>
                                  </a:lnTo>
                                  <a:lnTo>
                                    <a:pt x="1055" y="674"/>
                                  </a:lnTo>
                                  <a:lnTo>
                                    <a:pt x="1077" y="653"/>
                                  </a:lnTo>
                                  <a:lnTo>
                                    <a:pt x="884" y="653"/>
                                  </a:lnTo>
                                  <a:lnTo>
                                    <a:pt x="853" y="651"/>
                                  </a:lnTo>
                                  <a:lnTo>
                                    <a:pt x="825" y="645"/>
                                  </a:lnTo>
                                  <a:lnTo>
                                    <a:pt x="800" y="635"/>
                                  </a:lnTo>
                                  <a:lnTo>
                                    <a:pt x="778" y="620"/>
                                  </a:lnTo>
                                  <a:lnTo>
                                    <a:pt x="760" y="603"/>
                                  </a:lnTo>
                                  <a:lnTo>
                                    <a:pt x="747" y="583"/>
                                  </a:lnTo>
                                  <a:lnTo>
                                    <a:pt x="740" y="561"/>
                                  </a:lnTo>
                                  <a:lnTo>
                                    <a:pt x="737" y="537"/>
                                  </a:lnTo>
                                  <a:lnTo>
                                    <a:pt x="746" y="491"/>
                                  </a:lnTo>
                                  <a:lnTo>
                                    <a:pt x="772" y="451"/>
                                  </a:lnTo>
                                  <a:lnTo>
                                    <a:pt x="815" y="416"/>
                                  </a:lnTo>
                                  <a:lnTo>
                                    <a:pt x="876" y="387"/>
                                  </a:lnTo>
                                  <a:lnTo>
                                    <a:pt x="1040" y="387"/>
                                  </a:lnTo>
                                  <a:lnTo>
                                    <a:pt x="1030" y="378"/>
                                  </a:lnTo>
                                  <a:lnTo>
                                    <a:pt x="958" y="346"/>
                                  </a:lnTo>
                                  <a:lnTo>
                                    <a:pt x="958" y="344"/>
                                  </a:lnTo>
                                  <a:lnTo>
                                    <a:pt x="1019" y="309"/>
                                  </a:lnTo>
                                  <a:lnTo>
                                    <a:pt x="1021" y="307"/>
                                  </a:lnTo>
                                  <a:lnTo>
                                    <a:pt x="882" y="307"/>
                                  </a:lnTo>
                                  <a:lnTo>
                                    <a:pt x="830" y="282"/>
                                  </a:lnTo>
                                  <a:lnTo>
                                    <a:pt x="794" y="251"/>
                                  </a:lnTo>
                                  <a:lnTo>
                                    <a:pt x="771" y="215"/>
                                  </a:lnTo>
                                  <a:lnTo>
                                    <a:pt x="764" y="174"/>
                                  </a:lnTo>
                                  <a:lnTo>
                                    <a:pt x="766" y="153"/>
                                  </a:lnTo>
                                  <a:lnTo>
                                    <a:pt x="773" y="134"/>
                                  </a:lnTo>
                                  <a:lnTo>
                                    <a:pt x="784" y="117"/>
                                  </a:lnTo>
                                  <a:lnTo>
                                    <a:pt x="800" y="102"/>
                                  </a:lnTo>
                                  <a:lnTo>
                                    <a:pt x="818" y="89"/>
                                  </a:lnTo>
                                  <a:lnTo>
                                    <a:pt x="839" y="80"/>
                                  </a:lnTo>
                                  <a:lnTo>
                                    <a:pt x="861" y="75"/>
                                  </a:lnTo>
                                  <a:lnTo>
                                    <a:pt x="885" y="73"/>
                                  </a:lnTo>
                                  <a:lnTo>
                                    <a:pt x="1067" y="73"/>
                                  </a:lnTo>
                                  <a:lnTo>
                                    <a:pt x="1066" y="71"/>
                                  </a:lnTo>
                                  <a:lnTo>
                                    <a:pt x="1040" y="46"/>
                                  </a:lnTo>
                                  <a:lnTo>
                                    <a:pt x="1009" y="26"/>
                                  </a:lnTo>
                                  <a:lnTo>
                                    <a:pt x="974" y="12"/>
                                  </a:lnTo>
                                  <a:lnTo>
                                    <a:pt x="935" y="3"/>
                                  </a:lnTo>
                                  <a:lnTo>
                                    <a:pt x="892" y="0"/>
                                  </a:lnTo>
                                  <a:close/>
                                  <a:moveTo>
                                    <a:pt x="1040" y="387"/>
                                  </a:moveTo>
                                  <a:lnTo>
                                    <a:pt x="876" y="387"/>
                                  </a:lnTo>
                                  <a:lnTo>
                                    <a:pt x="942" y="416"/>
                                  </a:lnTo>
                                  <a:lnTo>
                                    <a:pt x="989" y="451"/>
                                  </a:lnTo>
                                  <a:lnTo>
                                    <a:pt x="1018" y="492"/>
                                  </a:lnTo>
                                  <a:lnTo>
                                    <a:pt x="1027" y="540"/>
                                  </a:lnTo>
                                  <a:lnTo>
                                    <a:pt x="1025" y="563"/>
                                  </a:lnTo>
                                  <a:lnTo>
                                    <a:pt x="1017" y="584"/>
                                  </a:lnTo>
                                  <a:lnTo>
                                    <a:pt x="1005" y="604"/>
                                  </a:lnTo>
                                  <a:lnTo>
                                    <a:pt x="987" y="621"/>
                                  </a:lnTo>
                                  <a:lnTo>
                                    <a:pt x="966" y="635"/>
                                  </a:lnTo>
                                  <a:lnTo>
                                    <a:pt x="941" y="645"/>
                                  </a:lnTo>
                                  <a:lnTo>
                                    <a:pt x="914" y="651"/>
                                  </a:lnTo>
                                  <a:lnTo>
                                    <a:pt x="884" y="653"/>
                                  </a:lnTo>
                                  <a:lnTo>
                                    <a:pt x="1077" y="653"/>
                                  </a:lnTo>
                                  <a:lnTo>
                                    <a:pt x="1084" y="646"/>
                                  </a:lnTo>
                                  <a:lnTo>
                                    <a:pt x="1106" y="613"/>
                                  </a:lnTo>
                                  <a:lnTo>
                                    <a:pt x="1118" y="576"/>
                                  </a:lnTo>
                                  <a:lnTo>
                                    <a:pt x="1123" y="534"/>
                                  </a:lnTo>
                                  <a:lnTo>
                                    <a:pt x="1112" y="473"/>
                                  </a:lnTo>
                                  <a:lnTo>
                                    <a:pt x="1081" y="421"/>
                                  </a:lnTo>
                                  <a:lnTo>
                                    <a:pt x="1040" y="387"/>
                                  </a:lnTo>
                                  <a:close/>
                                  <a:moveTo>
                                    <a:pt x="1067" y="73"/>
                                  </a:moveTo>
                                  <a:lnTo>
                                    <a:pt x="885" y="73"/>
                                  </a:lnTo>
                                  <a:lnTo>
                                    <a:pt x="911" y="75"/>
                                  </a:lnTo>
                                  <a:lnTo>
                                    <a:pt x="934" y="80"/>
                                  </a:lnTo>
                                  <a:lnTo>
                                    <a:pt x="954" y="88"/>
                                  </a:lnTo>
                                  <a:lnTo>
                                    <a:pt x="971" y="100"/>
                                  </a:lnTo>
                                  <a:lnTo>
                                    <a:pt x="985" y="115"/>
                                  </a:lnTo>
                                  <a:lnTo>
                                    <a:pt x="994" y="132"/>
                                  </a:lnTo>
                                  <a:lnTo>
                                    <a:pt x="1000" y="152"/>
                                  </a:lnTo>
                                  <a:lnTo>
                                    <a:pt x="1002" y="174"/>
                                  </a:lnTo>
                                  <a:lnTo>
                                    <a:pt x="1002" y="175"/>
                                  </a:lnTo>
                                  <a:lnTo>
                                    <a:pt x="995" y="215"/>
                                  </a:lnTo>
                                  <a:lnTo>
                                    <a:pt x="972" y="251"/>
                                  </a:lnTo>
                                  <a:lnTo>
                                    <a:pt x="935" y="282"/>
                                  </a:lnTo>
                                  <a:lnTo>
                                    <a:pt x="882" y="307"/>
                                  </a:lnTo>
                                  <a:lnTo>
                                    <a:pt x="1021" y="307"/>
                                  </a:lnTo>
                                  <a:lnTo>
                                    <a:pt x="1063" y="268"/>
                                  </a:lnTo>
                                  <a:lnTo>
                                    <a:pt x="1089" y="219"/>
                                  </a:lnTo>
                                  <a:lnTo>
                                    <a:pt x="1098" y="164"/>
                                  </a:lnTo>
                                  <a:lnTo>
                                    <a:pt x="1095" y="130"/>
                                  </a:lnTo>
                                  <a:lnTo>
                                    <a:pt x="1084" y="98"/>
                                  </a:lnTo>
                                  <a:lnTo>
                                    <a:pt x="1067" y="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58" name="任意多边形 1458"/>
                          <wps:cNvSpPr/>
                          <wps:spPr>
                            <a:xfrm>
                              <a:off x="9723" y="15139"/>
                              <a:ext cx="232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21" h="726">
                                  <a:moveTo>
                                    <a:pt x="427" y="75"/>
                                  </a:moveTo>
                                  <a:lnTo>
                                    <a:pt x="230" y="75"/>
                                  </a:lnTo>
                                  <a:lnTo>
                                    <a:pt x="262" y="77"/>
                                  </a:lnTo>
                                  <a:lnTo>
                                    <a:pt x="290" y="83"/>
                                  </a:lnTo>
                                  <a:lnTo>
                                    <a:pt x="314" y="93"/>
                                  </a:lnTo>
                                  <a:lnTo>
                                    <a:pt x="334" y="107"/>
                                  </a:lnTo>
                                  <a:lnTo>
                                    <a:pt x="350" y="124"/>
                                  </a:lnTo>
                                  <a:lnTo>
                                    <a:pt x="361" y="146"/>
                                  </a:lnTo>
                                  <a:lnTo>
                                    <a:pt x="368" y="170"/>
                                  </a:lnTo>
                                  <a:lnTo>
                                    <a:pt x="370" y="198"/>
                                  </a:lnTo>
                                  <a:lnTo>
                                    <a:pt x="368" y="225"/>
                                  </a:lnTo>
                                  <a:lnTo>
                                    <a:pt x="362" y="250"/>
                                  </a:lnTo>
                                  <a:lnTo>
                                    <a:pt x="353" y="275"/>
                                  </a:lnTo>
                                  <a:lnTo>
                                    <a:pt x="339" y="300"/>
                                  </a:lnTo>
                                  <a:lnTo>
                                    <a:pt x="320" y="327"/>
                                  </a:lnTo>
                                  <a:lnTo>
                                    <a:pt x="294" y="358"/>
                                  </a:lnTo>
                                  <a:lnTo>
                                    <a:pt x="260" y="394"/>
                                  </a:lnTo>
                                  <a:lnTo>
                                    <a:pt x="219" y="434"/>
                                  </a:lnTo>
                                  <a:lnTo>
                                    <a:pt x="0" y="637"/>
                                  </a:lnTo>
                                  <a:lnTo>
                                    <a:pt x="0" y="714"/>
                                  </a:lnTo>
                                  <a:lnTo>
                                    <a:pt x="457" y="714"/>
                                  </a:lnTo>
                                  <a:lnTo>
                                    <a:pt x="457" y="635"/>
                                  </a:lnTo>
                                  <a:lnTo>
                                    <a:pt x="113" y="635"/>
                                  </a:lnTo>
                                  <a:lnTo>
                                    <a:pt x="113" y="633"/>
                                  </a:lnTo>
                                  <a:lnTo>
                                    <a:pt x="284" y="477"/>
                                  </a:lnTo>
                                  <a:lnTo>
                                    <a:pt x="332" y="431"/>
                                  </a:lnTo>
                                  <a:lnTo>
                                    <a:pt x="372" y="389"/>
                                  </a:lnTo>
                                  <a:lnTo>
                                    <a:pt x="403" y="351"/>
                                  </a:lnTo>
                                  <a:lnTo>
                                    <a:pt x="426" y="317"/>
                                  </a:lnTo>
                                  <a:lnTo>
                                    <a:pt x="443" y="286"/>
                                  </a:lnTo>
                                  <a:lnTo>
                                    <a:pt x="455" y="254"/>
                                  </a:lnTo>
                                  <a:lnTo>
                                    <a:pt x="462" y="222"/>
                                  </a:lnTo>
                                  <a:lnTo>
                                    <a:pt x="464" y="189"/>
                                  </a:lnTo>
                                  <a:lnTo>
                                    <a:pt x="460" y="148"/>
                                  </a:lnTo>
                                  <a:lnTo>
                                    <a:pt x="449" y="112"/>
                                  </a:lnTo>
                                  <a:lnTo>
                                    <a:pt x="431" y="79"/>
                                  </a:lnTo>
                                  <a:lnTo>
                                    <a:pt x="427" y="75"/>
                                  </a:lnTo>
                                  <a:close/>
                                  <a:moveTo>
                                    <a:pt x="245" y="0"/>
                                  </a:moveTo>
                                  <a:lnTo>
                                    <a:pt x="188" y="4"/>
                                  </a:lnTo>
                                  <a:lnTo>
                                    <a:pt x="135" y="16"/>
                                  </a:lnTo>
                                  <a:lnTo>
                                    <a:pt x="85" y="36"/>
                                  </a:lnTo>
                                  <a:lnTo>
                                    <a:pt x="39" y="64"/>
                                  </a:lnTo>
                                  <a:lnTo>
                                    <a:pt x="39" y="154"/>
                                  </a:lnTo>
                                  <a:lnTo>
                                    <a:pt x="85" y="120"/>
                                  </a:lnTo>
                                  <a:lnTo>
                                    <a:pt x="132" y="95"/>
                                  </a:lnTo>
                                  <a:lnTo>
                                    <a:pt x="181" y="80"/>
                                  </a:lnTo>
                                  <a:lnTo>
                                    <a:pt x="230" y="75"/>
                                  </a:lnTo>
                                  <a:lnTo>
                                    <a:pt x="427" y="75"/>
                                  </a:lnTo>
                                  <a:lnTo>
                                    <a:pt x="405" y="52"/>
                                  </a:lnTo>
                                  <a:lnTo>
                                    <a:pt x="373" y="29"/>
                                  </a:lnTo>
                                  <a:lnTo>
                                    <a:pt x="336" y="13"/>
                                  </a:lnTo>
                                  <a:lnTo>
                                    <a:pt x="293" y="4"/>
                                  </a:lnTo>
                                  <a:lnTo>
                                    <a:pt x="245" y="0"/>
                                  </a:lnTo>
                                  <a:close/>
                                  <a:moveTo>
                                    <a:pt x="680" y="619"/>
                                  </a:moveTo>
                                  <a:lnTo>
                                    <a:pt x="680" y="702"/>
                                  </a:lnTo>
                                  <a:lnTo>
                                    <a:pt x="709" y="712"/>
                                  </a:lnTo>
                                  <a:lnTo>
                                    <a:pt x="741" y="720"/>
                                  </a:lnTo>
                                  <a:lnTo>
                                    <a:pt x="776" y="724"/>
                                  </a:lnTo>
                                  <a:lnTo>
                                    <a:pt x="814" y="726"/>
                                  </a:lnTo>
                                  <a:lnTo>
                                    <a:pt x="882" y="719"/>
                                  </a:lnTo>
                                  <a:lnTo>
                                    <a:pt x="942" y="700"/>
                                  </a:lnTo>
                                  <a:lnTo>
                                    <a:pt x="995" y="667"/>
                                  </a:lnTo>
                                  <a:lnTo>
                                    <a:pt x="1009" y="653"/>
                                  </a:lnTo>
                                  <a:lnTo>
                                    <a:pt x="814" y="653"/>
                                  </a:lnTo>
                                  <a:lnTo>
                                    <a:pt x="779" y="650"/>
                                  </a:lnTo>
                                  <a:lnTo>
                                    <a:pt x="745" y="644"/>
                                  </a:lnTo>
                                  <a:lnTo>
                                    <a:pt x="712" y="634"/>
                                  </a:lnTo>
                                  <a:lnTo>
                                    <a:pt x="680" y="619"/>
                                  </a:lnTo>
                                  <a:close/>
                                  <a:moveTo>
                                    <a:pt x="1118" y="367"/>
                                  </a:moveTo>
                                  <a:lnTo>
                                    <a:pt x="1026" y="367"/>
                                  </a:lnTo>
                                  <a:lnTo>
                                    <a:pt x="1022" y="432"/>
                                  </a:lnTo>
                                  <a:lnTo>
                                    <a:pt x="1012" y="488"/>
                                  </a:lnTo>
                                  <a:lnTo>
                                    <a:pt x="995" y="537"/>
                                  </a:lnTo>
                                  <a:lnTo>
                                    <a:pt x="970" y="578"/>
                                  </a:lnTo>
                                  <a:lnTo>
                                    <a:pt x="940" y="611"/>
                                  </a:lnTo>
                                  <a:lnTo>
                                    <a:pt x="903" y="634"/>
                                  </a:lnTo>
                                  <a:lnTo>
                                    <a:pt x="862" y="648"/>
                                  </a:lnTo>
                                  <a:lnTo>
                                    <a:pt x="814" y="653"/>
                                  </a:lnTo>
                                  <a:lnTo>
                                    <a:pt x="1009" y="653"/>
                                  </a:lnTo>
                                  <a:lnTo>
                                    <a:pt x="1039" y="621"/>
                                  </a:lnTo>
                                  <a:lnTo>
                                    <a:pt x="1075" y="563"/>
                                  </a:lnTo>
                                  <a:lnTo>
                                    <a:pt x="1101" y="494"/>
                                  </a:lnTo>
                                  <a:lnTo>
                                    <a:pt x="1116" y="414"/>
                                  </a:lnTo>
                                  <a:lnTo>
                                    <a:pt x="1118" y="367"/>
                                  </a:lnTo>
                                  <a:close/>
                                  <a:moveTo>
                                    <a:pt x="883" y="0"/>
                                  </a:moveTo>
                                  <a:lnTo>
                                    <a:pt x="831" y="5"/>
                                  </a:lnTo>
                                  <a:lnTo>
                                    <a:pt x="785" y="17"/>
                                  </a:lnTo>
                                  <a:lnTo>
                                    <a:pt x="743" y="38"/>
                                  </a:lnTo>
                                  <a:lnTo>
                                    <a:pt x="707" y="67"/>
                                  </a:lnTo>
                                  <a:lnTo>
                                    <a:pt x="677" y="102"/>
                                  </a:lnTo>
                                  <a:lnTo>
                                    <a:pt x="656" y="142"/>
                                  </a:lnTo>
                                  <a:lnTo>
                                    <a:pt x="643" y="187"/>
                                  </a:lnTo>
                                  <a:lnTo>
                                    <a:pt x="639" y="236"/>
                                  </a:lnTo>
                                  <a:lnTo>
                                    <a:pt x="643" y="283"/>
                                  </a:lnTo>
                                  <a:lnTo>
                                    <a:pt x="654" y="324"/>
                                  </a:lnTo>
                                  <a:lnTo>
                                    <a:pt x="674" y="362"/>
                                  </a:lnTo>
                                  <a:lnTo>
                                    <a:pt x="701" y="394"/>
                                  </a:lnTo>
                                  <a:lnTo>
                                    <a:pt x="734" y="421"/>
                                  </a:lnTo>
                                  <a:lnTo>
                                    <a:pt x="771" y="440"/>
                                  </a:lnTo>
                                  <a:lnTo>
                                    <a:pt x="812" y="451"/>
                                  </a:lnTo>
                                  <a:lnTo>
                                    <a:pt x="857" y="455"/>
                                  </a:lnTo>
                                  <a:lnTo>
                                    <a:pt x="912" y="449"/>
                                  </a:lnTo>
                                  <a:lnTo>
                                    <a:pt x="958" y="433"/>
                                  </a:lnTo>
                                  <a:lnTo>
                                    <a:pt x="995" y="405"/>
                                  </a:lnTo>
                                  <a:lnTo>
                                    <a:pt x="1015" y="379"/>
                                  </a:lnTo>
                                  <a:lnTo>
                                    <a:pt x="881" y="379"/>
                                  </a:lnTo>
                                  <a:lnTo>
                                    <a:pt x="849" y="376"/>
                                  </a:lnTo>
                                  <a:lnTo>
                                    <a:pt x="820" y="368"/>
                                  </a:lnTo>
                                  <a:lnTo>
                                    <a:pt x="795" y="355"/>
                                  </a:lnTo>
                                  <a:lnTo>
                                    <a:pt x="774" y="337"/>
                                  </a:lnTo>
                                  <a:lnTo>
                                    <a:pt x="757" y="315"/>
                                  </a:lnTo>
                                  <a:lnTo>
                                    <a:pt x="744" y="289"/>
                                  </a:lnTo>
                                  <a:lnTo>
                                    <a:pt x="737" y="259"/>
                                  </a:lnTo>
                                  <a:lnTo>
                                    <a:pt x="735" y="225"/>
                                  </a:lnTo>
                                  <a:lnTo>
                                    <a:pt x="737" y="194"/>
                                  </a:lnTo>
                                  <a:lnTo>
                                    <a:pt x="745" y="166"/>
                                  </a:lnTo>
                                  <a:lnTo>
                                    <a:pt x="757" y="140"/>
                                  </a:lnTo>
                                  <a:lnTo>
                                    <a:pt x="775" y="117"/>
                                  </a:lnTo>
                                  <a:lnTo>
                                    <a:pt x="796" y="98"/>
                                  </a:lnTo>
                                  <a:lnTo>
                                    <a:pt x="820" y="85"/>
                                  </a:lnTo>
                                  <a:lnTo>
                                    <a:pt x="846" y="77"/>
                                  </a:lnTo>
                                  <a:lnTo>
                                    <a:pt x="875" y="74"/>
                                  </a:lnTo>
                                  <a:lnTo>
                                    <a:pt x="1050" y="74"/>
                                  </a:lnTo>
                                  <a:lnTo>
                                    <a:pt x="1023" y="47"/>
                                  </a:lnTo>
                                  <a:lnTo>
                                    <a:pt x="983" y="21"/>
                                  </a:lnTo>
                                  <a:lnTo>
                                    <a:pt x="936" y="6"/>
                                  </a:lnTo>
                                  <a:lnTo>
                                    <a:pt x="883" y="0"/>
                                  </a:lnTo>
                                  <a:close/>
                                  <a:moveTo>
                                    <a:pt x="1050" y="74"/>
                                  </a:moveTo>
                                  <a:lnTo>
                                    <a:pt x="875" y="74"/>
                                  </a:lnTo>
                                  <a:lnTo>
                                    <a:pt x="906" y="77"/>
                                  </a:lnTo>
                                  <a:lnTo>
                                    <a:pt x="934" y="87"/>
                                  </a:lnTo>
                                  <a:lnTo>
                                    <a:pt x="959" y="102"/>
                                  </a:lnTo>
                                  <a:lnTo>
                                    <a:pt x="980" y="124"/>
                                  </a:lnTo>
                                  <a:lnTo>
                                    <a:pt x="998" y="150"/>
                                  </a:lnTo>
                                  <a:lnTo>
                                    <a:pt x="1011" y="180"/>
                                  </a:lnTo>
                                  <a:lnTo>
                                    <a:pt x="1018" y="213"/>
                                  </a:lnTo>
                                  <a:lnTo>
                                    <a:pt x="1021" y="249"/>
                                  </a:lnTo>
                                  <a:lnTo>
                                    <a:pt x="1018" y="275"/>
                                  </a:lnTo>
                                  <a:lnTo>
                                    <a:pt x="1010" y="299"/>
                                  </a:lnTo>
                                  <a:lnTo>
                                    <a:pt x="998" y="321"/>
                                  </a:lnTo>
                                  <a:lnTo>
                                    <a:pt x="980" y="341"/>
                                  </a:lnTo>
                                  <a:lnTo>
                                    <a:pt x="959" y="357"/>
                                  </a:lnTo>
                                  <a:lnTo>
                                    <a:pt x="935" y="369"/>
                                  </a:lnTo>
                                  <a:lnTo>
                                    <a:pt x="909" y="376"/>
                                  </a:lnTo>
                                  <a:lnTo>
                                    <a:pt x="881" y="379"/>
                                  </a:lnTo>
                                  <a:lnTo>
                                    <a:pt x="1015" y="379"/>
                                  </a:lnTo>
                                  <a:lnTo>
                                    <a:pt x="1024" y="367"/>
                                  </a:lnTo>
                                  <a:lnTo>
                                    <a:pt x="1118" y="367"/>
                                  </a:lnTo>
                                  <a:lnTo>
                                    <a:pt x="1121" y="324"/>
                                  </a:lnTo>
                                  <a:lnTo>
                                    <a:pt x="1121" y="321"/>
                                  </a:lnTo>
                                  <a:lnTo>
                                    <a:pt x="1117" y="248"/>
                                  </a:lnTo>
                                  <a:lnTo>
                                    <a:pt x="1105" y="184"/>
                                  </a:lnTo>
                                  <a:lnTo>
                                    <a:pt x="1085" y="128"/>
                                  </a:lnTo>
                                  <a:lnTo>
                                    <a:pt x="1058" y="83"/>
                                  </a:lnTo>
                                  <a:lnTo>
                                    <a:pt x="1050" y="74"/>
                                  </a:lnTo>
                                  <a:close/>
                                  <a:moveTo>
                                    <a:pt x="1026" y="367"/>
                                  </a:moveTo>
                                  <a:lnTo>
                                    <a:pt x="1024" y="367"/>
                                  </a:lnTo>
                                  <a:lnTo>
                                    <a:pt x="1025" y="368"/>
                                  </a:lnTo>
                                  <a:lnTo>
                                    <a:pt x="1025" y="368"/>
                                  </a:lnTo>
                                  <a:lnTo>
                                    <a:pt x="1026" y="3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59" name="任意多边形 1459"/>
                          <wps:cNvSpPr/>
                          <wps:spPr>
                            <a:xfrm>
                              <a:off x="10197" y="15139"/>
                              <a:ext cx="230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12" h="726">
                                  <a:moveTo>
                                    <a:pt x="0" y="597"/>
                                  </a:moveTo>
                                  <a:lnTo>
                                    <a:pt x="0" y="689"/>
                                  </a:lnTo>
                                  <a:lnTo>
                                    <a:pt x="36" y="705"/>
                                  </a:lnTo>
                                  <a:lnTo>
                                    <a:pt x="76" y="717"/>
                                  </a:lnTo>
                                  <a:lnTo>
                                    <a:pt x="122" y="724"/>
                                  </a:lnTo>
                                  <a:lnTo>
                                    <a:pt x="172" y="726"/>
                                  </a:lnTo>
                                  <a:lnTo>
                                    <a:pt x="230" y="722"/>
                                  </a:lnTo>
                                  <a:lnTo>
                                    <a:pt x="282" y="711"/>
                                  </a:lnTo>
                                  <a:lnTo>
                                    <a:pt x="327" y="693"/>
                                  </a:lnTo>
                                  <a:lnTo>
                                    <a:pt x="367" y="668"/>
                                  </a:lnTo>
                                  <a:lnTo>
                                    <a:pt x="382" y="653"/>
                                  </a:lnTo>
                                  <a:lnTo>
                                    <a:pt x="174" y="653"/>
                                  </a:lnTo>
                                  <a:lnTo>
                                    <a:pt x="127" y="649"/>
                                  </a:lnTo>
                                  <a:lnTo>
                                    <a:pt x="82" y="639"/>
                                  </a:lnTo>
                                  <a:lnTo>
                                    <a:pt x="40" y="621"/>
                                  </a:lnTo>
                                  <a:lnTo>
                                    <a:pt x="0" y="597"/>
                                  </a:lnTo>
                                  <a:close/>
                                  <a:moveTo>
                                    <a:pt x="382" y="74"/>
                                  </a:moveTo>
                                  <a:lnTo>
                                    <a:pt x="178" y="74"/>
                                  </a:lnTo>
                                  <a:lnTo>
                                    <a:pt x="239" y="81"/>
                                  </a:lnTo>
                                  <a:lnTo>
                                    <a:pt x="282" y="103"/>
                                  </a:lnTo>
                                  <a:lnTo>
                                    <a:pt x="308" y="139"/>
                                  </a:lnTo>
                                  <a:lnTo>
                                    <a:pt x="317" y="190"/>
                                  </a:lnTo>
                                  <a:lnTo>
                                    <a:pt x="305" y="244"/>
                                  </a:lnTo>
                                  <a:lnTo>
                                    <a:pt x="271" y="284"/>
                                  </a:lnTo>
                                  <a:lnTo>
                                    <a:pt x="215" y="307"/>
                                  </a:lnTo>
                                  <a:lnTo>
                                    <a:pt x="136" y="315"/>
                                  </a:lnTo>
                                  <a:lnTo>
                                    <a:pt x="76" y="315"/>
                                  </a:lnTo>
                                  <a:lnTo>
                                    <a:pt x="76" y="388"/>
                                  </a:lnTo>
                                  <a:lnTo>
                                    <a:pt x="139" y="388"/>
                                  </a:lnTo>
                                  <a:lnTo>
                                    <a:pt x="228" y="397"/>
                                  </a:lnTo>
                                  <a:lnTo>
                                    <a:pt x="292" y="422"/>
                                  </a:lnTo>
                                  <a:lnTo>
                                    <a:pt x="330" y="463"/>
                                  </a:lnTo>
                                  <a:lnTo>
                                    <a:pt x="343" y="522"/>
                                  </a:lnTo>
                                  <a:lnTo>
                                    <a:pt x="340" y="550"/>
                                  </a:lnTo>
                                  <a:lnTo>
                                    <a:pt x="331" y="575"/>
                                  </a:lnTo>
                                  <a:lnTo>
                                    <a:pt x="317" y="598"/>
                                  </a:lnTo>
                                  <a:lnTo>
                                    <a:pt x="297" y="617"/>
                                  </a:lnTo>
                                  <a:lnTo>
                                    <a:pt x="273" y="632"/>
                                  </a:lnTo>
                                  <a:lnTo>
                                    <a:pt x="244" y="644"/>
                                  </a:lnTo>
                                  <a:lnTo>
                                    <a:pt x="211" y="650"/>
                                  </a:lnTo>
                                  <a:lnTo>
                                    <a:pt x="174" y="653"/>
                                  </a:lnTo>
                                  <a:lnTo>
                                    <a:pt x="382" y="653"/>
                                  </a:lnTo>
                                  <a:lnTo>
                                    <a:pt x="399" y="637"/>
                                  </a:lnTo>
                                  <a:lnTo>
                                    <a:pt x="421" y="601"/>
                                  </a:lnTo>
                                  <a:lnTo>
                                    <a:pt x="435" y="560"/>
                                  </a:lnTo>
                                  <a:lnTo>
                                    <a:pt x="440" y="515"/>
                                  </a:lnTo>
                                  <a:lnTo>
                                    <a:pt x="437" y="483"/>
                                  </a:lnTo>
                                  <a:lnTo>
                                    <a:pt x="428" y="453"/>
                                  </a:lnTo>
                                  <a:lnTo>
                                    <a:pt x="413" y="426"/>
                                  </a:lnTo>
                                  <a:lnTo>
                                    <a:pt x="393" y="402"/>
                                  </a:lnTo>
                                  <a:lnTo>
                                    <a:pt x="367" y="381"/>
                                  </a:lnTo>
                                  <a:lnTo>
                                    <a:pt x="337" y="365"/>
                                  </a:lnTo>
                                  <a:lnTo>
                                    <a:pt x="302" y="354"/>
                                  </a:lnTo>
                                  <a:lnTo>
                                    <a:pt x="264" y="348"/>
                                  </a:lnTo>
                                  <a:lnTo>
                                    <a:pt x="264" y="346"/>
                                  </a:lnTo>
                                  <a:lnTo>
                                    <a:pt x="329" y="320"/>
                                  </a:lnTo>
                                  <a:lnTo>
                                    <a:pt x="376" y="282"/>
                                  </a:lnTo>
                                  <a:lnTo>
                                    <a:pt x="405" y="232"/>
                                  </a:lnTo>
                                  <a:lnTo>
                                    <a:pt x="414" y="169"/>
                                  </a:lnTo>
                                  <a:lnTo>
                                    <a:pt x="410" y="133"/>
                                  </a:lnTo>
                                  <a:lnTo>
                                    <a:pt x="399" y="101"/>
                                  </a:lnTo>
                                  <a:lnTo>
                                    <a:pt x="382" y="74"/>
                                  </a:lnTo>
                                  <a:close/>
                                  <a:moveTo>
                                    <a:pt x="202" y="0"/>
                                  </a:moveTo>
                                  <a:lnTo>
                                    <a:pt x="154" y="3"/>
                                  </a:lnTo>
                                  <a:lnTo>
                                    <a:pt x="109" y="10"/>
                                  </a:lnTo>
                                  <a:lnTo>
                                    <a:pt x="68" y="23"/>
                                  </a:lnTo>
                                  <a:lnTo>
                                    <a:pt x="29" y="40"/>
                                  </a:lnTo>
                                  <a:lnTo>
                                    <a:pt x="29" y="124"/>
                                  </a:lnTo>
                                  <a:lnTo>
                                    <a:pt x="65" y="102"/>
                                  </a:lnTo>
                                  <a:lnTo>
                                    <a:pt x="102" y="87"/>
                                  </a:lnTo>
                                  <a:lnTo>
                                    <a:pt x="139" y="77"/>
                                  </a:lnTo>
                                  <a:lnTo>
                                    <a:pt x="178" y="74"/>
                                  </a:lnTo>
                                  <a:lnTo>
                                    <a:pt x="382" y="74"/>
                                  </a:lnTo>
                                  <a:lnTo>
                                    <a:pt x="381" y="72"/>
                                  </a:lnTo>
                                  <a:lnTo>
                                    <a:pt x="356" y="47"/>
                                  </a:lnTo>
                                  <a:lnTo>
                                    <a:pt x="324" y="27"/>
                                  </a:lnTo>
                                  <a:lnTo>
                                    <a:pt x="288" y="12"/>
                                  </a:lnTo>
                                  <a:lnTo>
                                    <a:pt x="247" y="3"/>
                                  </a:lnTo>
                                  <a:lnTo>
                                    <a:pt x="202" y="0"/>
                                  </a:lnTo>
                                  <a:close/>
                                  <a:moveTo>
                                    <a:pt x="873" y="0"/>
                                  </a:moveTo>
                                  <a:lnTo>
                                    <a:pt x="815" y="6"/>
                                  </a:lnTo>
                                  <a:lnTo>
                                    <a:pt x="763" y="24"/>
                                  </a:lnTo>
                                  <a:lnTo>
                                    <a:pt x="719" y="54"/>
                                  </a:lnTo>
                                  <a:lnTo>
                                    <a:pt x="682" y="96"/>
                                  </a:lnTo>
                                  <a:lnTo>
                                    <a:pt x="654" y="149"/>
                                  </a:lnTo>
                                  <a:lnTo>
                                    <a:pt x="633" y="214"/>
                                  </a:lnTo>
                                  <a:lnTo>
                                    <a:pt x="621" y="290"/>
                                  </a:lnTo>
                                  <a:lnTo>
                                    <a:pt x="617" y="377"/>
                                  </a:lnTo>
                                  <a:lnTo>
                                    <a:pt x="620" y="457"/>
                                  </a:lnTo>
                                  <a:lnTo>
                                    <a:pt x="632" y="527"/>
                                  </a:lnTo>
                                  <a:lnTo>
                                    <a:pt x="652" y="587"/>
                                  </a:lnTo>
                                  <a:lnTo>
                                    <a:pt x="679" y="637"/>
                                  </a:lnTo>
                                  <a:lnTo>
                                    <a:pt x="714" y="676"/>
                                  </a:lnTo>
                                  <a:lnTo>
                                    <a:pt x="755" y="704"/>
                                  </a:lnTo>
                                  <a:lnTo>
                                    <a:pt x="803" y="720"/>
                                  </a:lnTo>
                                  <a:lnTo>
                                    <a:pt x="857" y="726"/>
                                  </a:lnTo>
                                  <a:lnTo>
                                    <a:pt x="914" y="720"/>
                                  </a:lnTo>
                                  <a:lnTo>
                                    <a:pt x="964" y="702"/>
                                  </a:lnTo>
                                  <a:lnTo>
                                    <a:pt x="1008" y="673"/>
                                  </a:lnTo>
                                  <a:lnTo>
                                    <a:pt x="1026" y="653"/>
                                  </a:lnTo>
                                  <a:lnTo>
                                    <a:pt x="865" y="653"/>
                                  </a:lnTo>
                                  <a:lnTo>
                                    <a:pt x="811" y="641"/>
                                  </a:lnTo>
                                  <a:lnTo>
                                    <a:pt x="768" y="608"/>
                                  </a:lnTo>
                                  <a:lnTo>
                                    <a:pt x="738" y="552"/>
                                  </a:lnTo>
                                  <a:lnTo>
                                    <a:pt x="720" y="474"/>
                                  </a:lnTo>
                                  <a:lnTo>
                                    <a:pt x="714" y="373"/>
                                  </a:lnTo>
                                  <a:lnTo>
                                    <a:pt x="720" y="265"/>
                                  </a:lnTo>
                                  <a:lnTo>
                                    <a:pt x="738" y="182"/>
                                  </a:lnTo>
                                  <a:lnTo>
                                    <a:pt x="769" y="122"/>
                                  </a:lnTo>
                                  <a:lnTo>
                                    <a:pt x="812" y="86"/>
                                  </a:lnTo>
                                  <a:lnTo>
                                    <a:pt x="868" y="74"/>
                                  </a:lnTo>
                                  <a:lnTo>
                                    <a:pt x="1039" y="74"/>
                                  </a:lnTo>
                                  <a:lnTo>
                                    <a:pt x="1034" y="66"/>
                                  </a:lnTo>
                                  <a:lnTo>
                                    <a:pt x="990" y="30"/>
                                  </a:lnTo>
                                  <a:lnTo>
                                    <a:pt x="937" y="8"/>
                                  </a:lnTo>
                                  <a:lnTo>
                                    <a:pt x="873" y="0"/>
                                  </a:lnTo>
                                  <a:close/>
                                  <a:moveTo>
                                    <a:pt x="1039" y="74"/>
                                  </a:moveTo>
                                  <a:lnTo>
                                    <a:pt x="868" y="74"/>
                                  </a:lnTo>
                                  <a:lnTo>
                                    <a:pt x="921" y="86"/>
                                  </a:lnTo>
                                  <a:lnTo>
                                    <a:pt x="962" y="121"/>
                                  </a:lnTo>
                                  <a:lnTo>
                                    <a:pt x="991" y="180"/>
                                  </a:lnTo>
                                  <a:lnTo>
                                    <a:pt x="1009" y="262"/>
                                  </a:lnTo>
                                  <a:lnTo>
                                    <a:pt x="1015" y="368"/>
                                  </a:lnTo>
                                  <a:lnTo>
                                    <a:pt x="1009" y="471"/>
                                  </a:lnTo>
                                  <a:lnTo>
                                    <a:pt x="991" y="550"/>
                                  </a:lnTo>
                                  <a:lnTo>
                                    <a:pt x="961" y="607"/>
                                  </a:lnTo>
                                  <a:lnTo>
                                    <a:pt x="919" y="641"/>
                                  </a:lnTo>
                                  <a:lnTo>
                                    <a:pt x="865" y="653"/>
                                  </a:lnTo>
                                  <a:lnTo>
                                    <a:pt x="1026" y="653"/>
                                  </a:lnTo>
                                  <a:lnTo>
                                    <a:pt x="1045" y="632"/>
                                  </a:lnTo>
                                  <a:lnTo>
                                    <a:pt x="1074" y="580"/>
                                  </a:lnTo>
                                  <a:lnTo>
                                    <a:pt x="1095" y="517"/>
                                  </a:lnTo>
                                  <a:lnTo>
                                    <a:pt x="1108" y="444"/>
                                  </a:lnTo>
                                  <a:lnTo>
                                    <a:pt x="1112" y="360"/>
                                  </a:lnTo>
                                  <a:lnTo>
                                    <a:pt x="1107" y="265"/>
                                  </a:lnTo>
                                  <a:lnTo>
                                    <a:pt x="1093" y="184"/>
                                  </a:lnTo>
                                  <a:lnTo>
                                    <a:pt x="1068" y="118"/>
                                  </a:lnTo>
                                  <a:lnTo>
                                    <a:pt x="1039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60" name="任意多边形 1460"/>
                          <wps:cNvSpPr/>
                          <wps:spPr>
                            <a:xfrm>
                              <a:off x="10666" y="15139"/>
                              <a:ext cx="226" cy="15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5" h="729">
                                  <a:moveTo>
                                    <a:pt x="0" y="600"/>
                                  </a:moveTo>
                                  <a:lnTo>
                                    <a:pt x="0" y="692"/>
                                  </a:lnTo>
                                  <a:lnTo>
                                    <a:pt x="35" y="708"/>
                                  </a:lnTo>
                                  <a:lnTo>
                                    <a:pt x="76" y="720"/>
                                  </a:lnTo>
                                  <a:lnTo>
                                    <a:pt x="122" y="727"/>
                                  </a:lnTo>
                                  <a:lnTo>
                                    <a:pt x="172" y="729"/>
                                  </a:lnTo>
                                  <a:lnTo>
                                    <a:pt x="230" y="725"/>
                                  </a:lnTo>
                                  <a:lnTo>
                                    <a:pt x="281" y="714"/>
                                  </a:lnTo>
                                  <a:lnTo>
                                    <a:pt x="327" y="696"/>
                                  </a:lnTo>
                                  <a:lnTo>
                                    <a:pt x="367" y="671"/>
                                  </a:lnTo>
                                  <a:lnTo>
                                    <a:pt x="382" y="656"/>
                                  </a:lnTo>
                                  <a:lnTo>
                                    <a:pt x="174" y="656"/>
                                  </a:lnTo>
                                  <a:lnTo>
                                    <a:pt x="127" y="652"/>
                                  </a:lnTo>
                                  <a:lnTo>
                                    <a:pt x="82" y="642"/>
                                  </a:lnTo>
                                  <a:lnTo>
                                    <a:pt x="40" y="624"/>
                                  </a:lnTo>
                                  <a:lnTo>
                                    <a:pt x="0" y="600"/>
                                  </a:lnTo>
                                  <a:close/>
                                  <a:moveTo>
                                    <a:pt x="382" y="77"/>
                                  </a:moveTo>
                                  <a:lnTo>
                                    <a:pt x="178" y="77"/>
                                  </a:lnTo>
                                  <a:lnTo>
                                    <a:pt x="239" y="84"/>
                                  </a:lnTo>
                                  <a:lnTo>
                                    <a:pt x="282" y="106"/>
                                  </a:lnTo>
                                  <a:lnTo>
                                    <a:pt x="308" y="142"/>
                                  </a:lnTo>
                                  <a:lnTo>
                                    <a:pt x="316" y="193"/>
                                  </a:lnTo>
                                  <a:lnTo>
                                    <a:pt x="305" y="247"/>
                                  </a:lnTo>
                                  <a:lnTo>
                                    <a:pt x="271" y="287"/>
                                  </a:lnTo>
                                  <a:lnTo>
                                    <a:pt x="215" y="310"/>
                                  </a:lnTo>
                                  <a:lnTo>
                                    <a:pt x="135" y="318"/>
                                  </a:lnTo>
                                  <a:lnTo>
                                    <a:pt x="76" y="318"/>
                                  </a:lnTo>
                                  <a:lnTo>
                                    <a:pt x="76" y="391"/>
                                  </a:lnTo>
                                  <a:lnTo>
                                    <a:pt x="138" y="391"/>
                                  </a:lnTo>
                                  <a:lnTo>
                                    <a:pt x="228" y="400"/>
                                  </a:lnTo>
                                  <a:lnTo>
                                    <a:pt x="291" y="425"/>
                                  </a:lnTo>
                                  <a:lnTo>
                                    <a:pt x="330" y="466"/>
                                  </a:lnTo>
                                  <a:lnTo>
                                    <a:pt x="343" y="525"/>
                                  </a:lnTo>
                                  <a:lnTo>
                                    <a:pt x="340" y="553"/>
                                  </a:lnTo>
                                  <a:lnTo>
                                    <a:pt x="331" y="578"/>
                                  </a:lnTo>
                                  <a:lnTo>
                                    <a:pt x="317" y="601"/>
                                  </a:lnTo>
                                  <a:lnTo>
                                    <a:pt x="297" y="620"/>
                                  </a:lnTo>
                                  <a:lnTo>
                                    <a:pt x="272" y="635"/>
                                  </a:lnTo>
                                  <a:lnTo>
                                    <a:pt x="244" y="647"/>
                                  </a:lnTo>
                                  <a:lnTo>
                                    <a:pt x="211" y="653"/>
                                  </a:lnTo>
                                  <a:lnTo>
                                    <a:pt x="174" y="656"/>
                                  </a:lnTo>
                                  <a:lnTo>
                                    <a:pt x="382" y="656"/>
                                  </a:lnTo>
                                  <a:lnTo>
                                    <a:pt x="398" y="640"/>
                                  </a:lnTo>
                                  <a:lnTo>
                                    <a:pt x="421" y="604"/>
                                  </a:lnTo>
                                  <a:lnTo>
                                    <a:pt x="435" y="563"/>
                                  </a:lnTo>
                                  <a:lnTo>
                                    <a:pt x="440" y="518"/>
                                  </a:lnTo>
                                  <a:lnTo>
                                    <a:pt x="437" y="486"/>
                                  </a:lnTo>
                                  <a:lnTo>
                                    <a:pt x="428" y="456"/>
                                  </a:lnTo>
                                  <a:lnTo>
                                    <a:pt x="413" y="429"/>
                                  </a:lnTo>
                                  <a:lnTo>
                                    <a:pt x="392" y="405"/>
                                  </a:lnTo>
                                  <a:lnTo>
                                    <a:pt x="367" y="384"/>
                                  </a:lnTo>
                                  <a:lnTo>
                                    <a:pt x="336" y="368"/>
                                  </a:lnTo>
                                  <a:lnTo>
                                    <a:pt x="302" y="357"/>
                                  </a:lnTo>
                                  <a:lnTo>
                                    <a:pt x="264" y="351"/>
                                  </a:lnTo>
                                  <a:lnTo>
                                    <a:pt x="264" y="349"/>
                                  </a:lnTo>
                                  <a:lnTo>
                                    <a:pt x="329" y="323"/>
                                  </a:lnTo>
                                  <a:lnTo>
                                    <a:pt x="376" y="285"/>
                                  </a:lnTo>
                                  <a:lnTo>
                                    <a:pt x="404" y="235"/>
                                  </a:lnTo>
                                  <a:lnTo>
                                    <a:pt x="414" y="172"/>
                                  </a:lnTo>
                                  <a:lnTo>
                                    <a:pt x="410" y="136"/>
                                  </a:lnTo>
                                  <a:lnTo>
                                    <a:pt x="399" y="104"/>
                                  </a:lnTo>
                                  <a:lnTo>
                                    <a:pt x="382" y="77"/>
                                  </a:lnTo>
                                  <a:close/>
                                  <a:moveTo>
                                    <a:pt x="201" y="3"/>
                                  </a:moveTo>
                                  <a:lnTo>
                                    <a:pt x="154" y="6"/>
                                  </a:lnTo>
                                  <a:lnTo>
                                    <a:pt x="109" y="13"/>
                                  </a:lnTo>
                                  <a:lnTo>
                                    <a:pt x="68" y="26"/>
                                  </a:lnTo>
                                  <a:lnTo>
                                    <a:pt x="29" y="43"/>
                                  </a:lnTo>
                                  <a:lnTo>
                                    <a:pt x="29" y="127"/>
                                  </a:lnTo>
                                  <a:lnTo>
                                    <a:pt x="65" y="105"/>
                                  </a:lnTo>
                                  <a:lnTo>
                                    <a:pt x="101" y="90"/>
                                  </a:lnTo>
                                  <a:lnTo>
                                    <a:pt x="139" y="80"/>
                                  </a:lnTo>
                                  <a:lnTo>
                                    <a:pt x="178" y="77"/>
                                  </a:lnTo>
                                  <a:lnTo>
                                    <a:pt x="382" y="77"/>
                                  </a:lnTo>
                                  <a:lnTo>
                                    <a:pt x="381" y="75"/>
                                  </a:lnTo>
                                  <a:lnTo>
                                    <a:pt x="356" y="50"/>
                                  </a:lnTo>
                                  <a:lnTo>
                                    <a:pt x="324" y="30"/>
                                  </a:lnTo>
                                  <a:lnTo>
                                    <a:pt x="288" y="15"/>
                                  </a:lnTo>
                                  <a:lnTo>
                                    <a:pt x="247" y="6"/>
                                  </a:lnTo>
                                  <a:lnTo>
                                    <a:pt x="201" y="3"/>
                                  </a:lnTo>
                                  <a:close/>
                                  <a:moveTo>
                                    <a:pt x="1094" y="641"/>
                                  </a:moveTo>
                                  <a:lnTo>
                                    <a:pt x="664" y="641"/>
                                  </a:lnTo>
                                  <a:lnTo>
                                    <a:pt x="664" y="717"/>
                                  </a:lnTo>
                                  <a:lnTo>
                                    <a:pt x="1094" y="717"/>
                                  </a:lnTo>
                                  <a:lnTo>
                                    <a:pt x="1094" y="641"/>
                                  </a:lnTo>
                                  <a:close/>
                                  <a:moveTo>
                                    <a:pt x="927" y="108"/>
                                  </a:moveTo>
                                  <a:lnTo>
                                    <a:pt x="832" y="108"/>
                                  </a:lnTo>
                                  <a:lnTo>
                                    <a:pt x="832" y="641"/>
                                  </a:lnTo>
                                  <a:lnTo>
                                    <a:pt x="927" y="641"/>
                                  </a:lnTo>
                                  <a:lnTo>
                                    <a:pt x="927" y="108"/>
                                  </a:lnTo>
                                  <a:close/>
                                  <a:moveTo>
                                    <a:pt x="927" y="0"/>
                                  </a:moveTo>
                                  <a:lnTo>
                                    <a:pt x="659" y="73"/>
                                  </a:lnTo>
                                  <a:lnTo>
                                    <a:pt x="659" y="154"/>
                                  </a:lnTo>
                                  <a:lnTo>
                                    <a:pt x="832" y="108"/>
                                  </a:lnTo>
                                  <a:lnTo>
                                    <a:pt x="927" y="108"/>
                                  </a:lnTo>
                                  <a:lnTo>
                                    <a:pt x="9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61" name="任意多边形 1461"/>
                          <wps:cNvSpPr/>
                          <wps:spPr>
                            <a:xfrm>
                              <a:off x="8764" y="15316"/>
                              <a:ext cx="251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213" h="538">
                                  <a:moveTo>
                                    <a:pt x="370" y="92"/>
                                  </a:moveTo>
                                  <a:lnTo>
                                    <a:pt x="321" y="92"/>
                                  </a:lnTo>
                                  <a:lnTo>
                                    <a:pt x="320" y="139"/>
                                  </a:lnTo>
                                  <a:lnTo>
                                    <a:pt x="318" y="182"/>
                                  </a:lnTo>
                                  <a:lnTo>
                                    <a:pt x="315" y="222"/>
                                  </a:lnTo>
                                  <a:lnTo>
                                    <a:pt x="312" y="260"/>
                                  </a:lnTo>
                                  <a:lnTo>
                                    <a:pt x="299" y="330"/>
                                  </a:lnTo>
                                  <a:lnTo>
                                    <a:pt x="270" y="394"/>
                                  </a:lnTo>
                                  <a:lnTo>
                                    <a:pt x="226" y="452"/>
                                  </a:lnTo>
                                  <a:lnTo>
                                    <a:pt x="166" y="503"/>
                                  </a:lnTo>
                                  <a:lnTo>
                                    <a:pt x="177" y="512"/>
                                  </a:lnTo>
                                  <a:lnTo>
                                    <a:pt x="187" y="521"/>
                                  </a:lnTo>
                                  <a:lnTo>
                                    <a:pt x="196" y="530"/>
                                  </a:lnTo>
                                  <a:lnTo>
                                    <a:pt x="204" y="538"/>
                                  </a:lnTo>
                                  <a:lnTo>
                                    <a:pt x="268" y="481"/>
                                  </a:lnTo>
                                  <a:lnTo>
                                    <a:pt x="315" y="416"/>
                                  </a:lnTo>
                                  <a:lnTo>
                                    <a:pt x="347" y="343"/>
                                  </a:lnTo>
                                  <a:lnTo>
                                    <a:pt x="361" y="263"/>
                                  </a:lnTo>
                                  <a:lnTo>
                                    <a:pt x="364" y="228"/>
                                  </a:lnTo>
                                  <a:lnTo>
                                    <a:pt x="366" y="188"/>
                                  </a:lnTo>
                                  <a:lnTo>
                                    <a:pt x="368" y="143"/>
                                  </a:lnTo>
                                  <a:lnTo>
                                    <a:pt x="370" y="92"/>
                                  </a:lnTo>
                                  <a:close/>
                                  <a:moveTo>
                                    <a:pt x="200" y="292"/>
                                  </a:moveTo>
                                  <a:lnTo>
                                    <a:pt x="88" y="292"/>
                                  </a:lnTo>
                                  <a:lnTo>
                                    <a:pt x="88" y="535"/>
                                  </a:lnTo>
                                  <a:lnTo>
                                    <a:pt x="132" y="535"/>
                                  </a:lnTo>
                                  <a:lnTo>
                                    <a:pt x="132" y="306"/>
                                  </a:lnTo>
                                  <a:lnTo>
                                    <a:pt x="202" y="306"/>
                                  </a:lnTo>
                                  <a:lnTo>
                                    <a:pt x="193" y="300"/>
                                  </a:lnTo>
                                  <a:lnTo>
                                    <a:pt x="200" y="292"/>
                                  </a:lnTo>
                                  <a:close/>
                                  <a:moveTo>
                                    <a:pt x="350" y="472"/>
                                  </a:moveTo>
                                  <a:lnTo>
                                    <a:pt x="353" y="484"/>
                                  </a:lnTo>
                                  <a:lnTo>
                                    <a:pt x="355" y="496"/>
                                  </a:lnTo>
                                  <a:lnTo>
                                    <a:pt x="357" y="508"/>
                                  </a:lnTo>
                                  <a:lnTo>
                                    <a:pt x="360" y="521"/>
                                  </a:lnTo>
                                  <a:lnTo>
                                    <a:pt x="409" y="522"/>
                                  </a:lnTo>
                                  <a:lnTo>
                                    <a:pt x="445" y="522"/>
                                  </a:lnTo>
                                  <a:lnTo>
                                    <a:pt x="485" y="516"/>
                                  </a:lnTo>
                                  <a:lnTo>
                                    <a:pt x="514" y="498"/>
                                  </a:lnTo>
                                  <a:lnTo>
                                    <a:pt x="526" y="477"/>
                                  </a:lnTo>
                                  <a:lnTo>
                                    <a:pt x="440" y="477"/>
                                  </a:lnTo>
                                  <a:lnTo>
                                    <a:pt x="422" y="476"/>
                                  </a:lnTo>
                                  <a:lnTo>
                                    <a:pt x="401" y="475"/>
                                  </a:lnTo>
                                  <a:lnTo>
                                    <a:pt x="377" y="474"/>
                                  </a:lnTo>
                                  <a:lnTo>
                                    <a:pt x="350" y="472"/>
                                  </a:lnTo>
                                  <a:close/>
                                  <a:moveTo>
                                    <a:pt x="552" y="51"/>
                                  </a:moveTo>
                                  <a:lnTo>
                                    <a:pt x="228" y="51"/>
                                  </a:lnTo>
                                  <a:lnTo>
                                    <a:pt x="228" y="92"/>
                                  </a:lnTo>
                                  <a:lnTo>
                                    <a:pt x="502" y="92"/>
                                  </a:lnTo>
                                  <a:lnTo>
                                    <a:pt x="499" y="203"/>
                                  </a:lnTo>
                                  <a:lnTo>
                                    <a:pt x="496" y="295"/>
                                  </a:lnTo>
                                  <a:lnTo>
                                    <a:pt x="493" y="367"/>
                                  </a:lnTo>
                                  <a:lnTo>
                                    <a:pt x="490" y="419"/>
                                  </a:lnTo>
                                  <a:lnTo>
                                    <a:pt x="486" y="445"/>
                                  </a:lnTo>
                                  <a:lnTo>
                                    <a:pt x="476" y="463"/>
                                  </a:lnTo>
                                  <a:lnTo>
                                    <a:pt x="461" y="474"/>
                                  </a:lnTo>
                                  <a:lnTo>
                                    <a:pt x="440" y="477"/>
                                  </a:lnTo>
                                  <a:lnTo>
                                    <a:pt x="526" y="477"/>
                                  </a:lnTo>
                                  <a:lnTo>
                                    <a:pt x="532" y="466"/>
                                  </a:lnTo>
                                  <a:lnTo>
                                    <a:pt x="538" y="422"/>
                                  </a:lnTo>
                                  <a:lnTo>
                                    <a:pt x="540" y="379"/>
                                  </a:lnTo>
                                  <a:lnTo>
                                    <a:pt x="543" y="320"/>
                                  </a:lnTo>
                                  <a:lnTo>
                                    <a:pt x="546" y="239"/>
                                  </a:lnTo>
                                  <a:lnTo>
                                    <a:pt x="549" y="139"/>
                                  </a:lnTo>
                                  <a:lnTo>
                                    <a:pt x="552" y="51"/>
                                  </a:lnTo>
                                  <a:close/>
                                  <a:moveTo>
                                    <a:pt x="202" y="306"/>
                                  </a:moveTo>
                                  <a:lnTo>
                                    <a:pt x="132" y="306"/>
                                  </a:lnTo>
                                  <a:lnTo>
                                    <a:pt x="177" y="340"/>
                                  </a:lnTo>
                                  <a:lnTo>
                                    <a:pt x="222" y="374"/>
                                  </a:lnTo>
                                  <a:lnTo>
                                    <a:pt x="252" y="341"/>
                                  </a:lnTo>
                                  <a:lnTo>
                                    <a:pt x="208" y="310"/>
                                  </a:lnTo>
                                  <a:lnTo>
                                    <a:pt x="202" y="306"/>
                                  </a:lnTo>
                                  <a:close/>
                                  <a:moveTo>
                                    <a:pt x="201" y="106"/>
                                  </a:moveTo>
                                  <a:lnTo>
                                    <a:pt x="8" y="106"/>
                                  </a:lnTo>
                                  <a:lnTo>
                                    <a:pt x="8" y="145"/>
                                  </a:lnTo>
                                  <a:lnTo>
                                    <a:pt x="149" y="145"/>
                                  </a:lnTo>
                                  <a:lnTo>
                                    <a:pt x="115" y="195"/>
                                  </a:lnTo>
                                  <a:lnTo>
                                    <a:pt x="79" y="239"/>
                                  </a:lnTo>
                                  <a:lnTo>
                                    <a:pt x="41" y="277"/>
                                  </a:lnTo>
                                  <a:lnTo>
                                    <a:pt x="0" y="311"/>
                                  </a:lnTo>
                                  <a:lnTo>
                                    <a:pt x="4" y="323"/>
                                  </a:lnTo>
                                  <a:lnTo>
                                    <a:pt x="9" y="335"/>
                                  </a:lnTo>
                                  <a:lnTo>
                                    <a:pt x="12" y="347"/>
                                  </a:lnTo>
                                  <a:lnTo>
                                    <a:pt x="16" y="358"/>
                                  </a:lnTo>
                                  <a:lnTo>
                                    <a:pt x="34" y="342"/>
                                  </a:lnTo>
                                  <a:lnTo>
                                    <a:pt x="53" y="326"/>
                                  </a:lnTo>
                                  <a:lnTo>
                                    <a:pt x="70" y="310"/>
                                  </a:lnTo>
                                  <a:lnTo>
                                    <a:pt x="88" y="292"/>
                                  </a:lnTo>
                                  <a:lnTo>
                                    <a:pt x="200" y="292"/>
                                  </a:lnTo>
                                  <a:lnTo>
                                    <a:pt x="210" y="280"/>
                                  </a:lnTo>
                                  <a:lnTo>
                                    <a:pt x="212" y="278"/>
                                  </a:lnTo>
                                  <a:lnTo>
                                    <a:pt x="160" y="278"/>
                                  </a:lnTo>
                                  <a:lnTo>
                                    <a:pt x="141" y="266"/>
                                  </a:lnTo>
                                  <a:lnTo>
                                    <a:pt x="132" y="259"/>
                                  </a:lnTo>
                                  <a:lnTo>
                                    <a:pt x="132" y="243"/>
                                  </a:lnTo>
                                  <a:lnTo>
                                    <a:pt x="150" y="220"/>
                                  </a:lnTo>
                                  <a:lnTo>
                                    <a:pt x="167" y="196"/>
                                  </a:lnTo>
                                  <a:lnTo>
                                    <a:pt x="184" y="172"/>
                                  </a:lnTo>
                                  <a:lnTo>
                                    <a:pt x="201" y="146"/>
                                  </a:lnTo>
                                  <a:lnTo>
                                    <a:pt x="201" y="106"/>
                                  </a:lnTo>
                                  <a:close/>
                                  <a:moveTo>
                                    <a:pt x="214" y="203"/>
                                  </a:moveTo>
                                  <a:lnTo>
                                    <a:pt x="201" y="222"/>
                                  </a:lnTo>
                                  <a:lnTo>
                                    <a:pt x="188" y="241"/>
                                  </a:lnTo>
                                  <a:lnTo>
                                    <a:pt x="174" y="260"/>
                                  </a:lnTo>
                                  <a:lnTo>
                                    <a:pt x="160" y="278"/>
                                  </a:lnTo>
                                  <a:lnTo>
                                    <a:pt x="212" y="278"/>
                                  </a:lnTo>
                                  <a:lnTo>
                                    <a:pt x="225" y="261"/>
                                  </a:lnTo>
                                  <a:lnTo>
                                    <a:pt x="239" y="243"/>
                                  </a:lnTo>
                                  <a:lnTo>
                                    <a:pt x="253" y="226"/>
                                  </a:lnTo>
                                  <a:lnTo>
                                    <a:pt x="214" y="203"/>
                                  </a:lnTo>
                                  <a:close/>
                                  <a:moveTo>
                                    <a:pt x="104" y="0"/>
                                  </a:moveTo>
                                  <a:lnTo>
                                    <a:pt x="63" y="19"/>
                                  </a:lnTo>
                                  <a:lnTo>
                                    <a:pt x="74" y="36"/>
                                  </a:lnTo>
                                  <a:lnTo>
                                    <a:pt x="85" y="55"/>
                                  </a:lnTo>
                                  <a:lnTo>
                                    <a:pt x="96" y="75"/>
                                  </a:lnTo>
                                  <a:lnTo>
                                    <a:pt x="106" y="96"/>
                                  </a:lnTo>
                                  <a:lnTo>
                                    <a:pt x="150" y="75"/>
                                  </a:lnTo>
                                  <a:lnTo>
                                    <a:pt x="138" y="54"/>
                                  </a:lnTo>
                                  <a:lnTo>
                                    <a:pt x="126" y="35"/>
                                  </a:lnTo>
                                  <a:lnTo>
                                    <a:pt x="115" y="17"/>
                                  </a:lnTo>
                                  <a:lnTo>
                                    <a:pt x="104" y="0"/>
                                  </a:lnTo>
                                  <a:close/>
                                  <a:moveTo>
                                    <a:pt x="1212" y="469"/>
                                  </a:moveTo>
                                  <a:lnTo>
                                    <a:pt x="637" y="469"/>
                                  </a:lnTo>
                                  <a:lnTo>
                                    <a:pt x="637" y="510"/>
                                  </a:lnTo>
                                  <a:lnTo>
                                    <a:pt x="1212" y="510"/>
                                  </a:lnTo>
                                  <a:lnTo>
                                    <a:pt x="1212" y="469"/>
                                  </a:lnTo>
                                  <a:close/>
                                  <a:moveTo>
                                    <a:pt x="856" y="256"/>
                                  </a:moveTo>
                                  <a:lnTo>
                                    <a:pt x="806" y="256"/>
                                  </a:lnTo>
                                  <a:lnTo>
                                    <a:pt x="772" y="469"/>
                                  </a:lnTo>
                                  <a:lnTo>
                                    <a:pt x="821" y="469"/>
                                  </a:lnTo>
                                  <a:lnTo>
                                    <a:pt x="856" y="256"/>
                                  </a:lnTo>
                                  <a:close/>
                                  <a:moveTo>
                                    <a:pt x="1118" y="215"/>
                                  </a:moveTo>
                                  <a:lnTo>
                                    <a:pt x="674" y="215"/>
                                  </a:lnTo>
                                  <a:lnTo>
                                    <a:pt x="674" y="256"/>
                                  </a:lnTo>
                                  <a:lnTo>
                                    <a:pt x="1069" y="256"/>
                                  </a:lnTo>
                                  <a:lnTo>
                                    <a:pt x="1069" y="469"/>
                                  </a:lnTo>
                                  <a:lnTo>
                                    <a:pt x="1118" y="469"/>
                                  </a:lnTo>
                                  <a:lnTo>
                                    <a:pt x="1118" y="215"/>
                                  </a:lnTo>
                                  <a:close/>
                                  <a:moveTo>
                                    <a:pt x="883" y="83"/>
                                  </a:moveTo>
                                  <a:lnTo>
                                    <a:pt x="834" y="83"/>
                                  </a:lnTo>
                                  <a:lnTo>
                                    <a:pt x="813" y="215"/>
                                  </a:lnTo>
                                  <a:lnTo>
                                    <a:pt x="862" y="215"/>
                                  </a:lnTo>
                                  <a:lnTo>
                                    <a:pt x="883" y="83"/>
                                  </a:lnTo>
                                  <a:close/>
                                  <a:moveTo>
                                    <a:pt x="1185" y="41"/>
                                  </a:moveTo>
                                  <a:lnTo>
                                    <a:pt x="658" y="41"/>
                                  </a:lnTo>
                                  <a:lnTo>
                                    <a:pt x="658" y="83"/>
                                  </a:lnTo>
                                  <a:lnTo>
                                    <a:pt x="1185" y="83"/>
                                  </a:lnTo>
                                  <a:lnTo>
                                    <a:pt x="1185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62" name="任意多边形 1462"/>
                          <wps:cNvSpPr/>
                          <wps:spPr>
                            <a:xfrm>
                              <a:off x="9240" y="15316"/>
                              <a:ext cx="250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208" h="538">
                                  <a:moveTo>
                                    <a:pt x="370" y="92"/>
                                  </a:moveTo>
                                  <a:lnTo>
                                    <a:pt x="321" y="92"/>
                                  </a:lnTo>
                                  <a:lnTo>
                                    <a:pt x="320" y="139"/>
                                  </a:lnTo>
                                  <a:lnTo>
                                    <a:pt x="318" y="182"/>
                                  </a:lnTo>
                                  <a:lnTo>
                                    <a:pt x="316" y="222"/>
                                  </a:lnTo>
                                  <a:lnTo>
                                    <a:pt x="313" y="260"/>
                                  </a:lnTo>
                                  <a:lnTo>
                                    <a:pt x="300" y="330"/>
                                  </a:lnTo>
                                  <a:lnTo>
                                    <a:pt x="271" y="394"/>
                                  </a:lnTo>
                                  <a:lnTo>
                                    <a:pt x="227" y="452"/>
                                  </a:lnTo>
                                  <a:lnTo>
                                    <a:pt x="167" y="503"/>
                                  </a:lnTo>
                                  <a:lnTo>
                                    <a:pt x="177" y="512"/>
                                  </a:lnTo>
                                  <a:lnTo>
                                    <a:pt x="187" y="521"/>
                                  </a:lnTo>
                                  <a:lnTo>
                                    <a:pt x="196" y="530"/>
                                  </a:lnTo>
                                  <a:lnTo>
                                    <a:pt x="204" y="538"/>
                                  </a:lnTo>
                                  <a:lnTo>
                                    <a:pt x="268" y="481"/>
                                  </a:lnTo>
                                  <a:lnTo>
                                    <a:pt x="316" y="416"/>
                                  </a:lnTo>
                                  <a:lnTo>
                                    <a:pt x="347" y="343"/>
                                  </a:lnTo>
                                  <a:lnTo>
                                    <a:pt x="362" y="263"/>
                                  </a:lnTo>
                                  <a:lnTo>
                                    <a:pt x="364" y="228"/>
                                  </a:lnTo>
                                  <a:lnTo>
                                    <a:pt x="367" y="188"/>
                                  </a:lnTo>
                                  <a:lnTo>
                                    <a:pt x="369" y="143"/>
                                  </a:lnTo>
                                  <a:lnTo>
                                    <a:pt x="370" y="92"/>
                                  </a:lnTo>
                                  <a:close/>
                                  <a:moveTo>
                                    <a:pt x="200" y="292"/>
                                  </a:moveTo>
                                  <a:lnTo>
                                    <a:pt x="88" y="292"/>
                                  </a:lnTo>
                                  <a:lnTo>
                                    <a:pt x="88" y="535"/>
                                  </a:lnTo>
                                  <a:lnTo>
                                    <a:pt x="133" y="535"/>
                                  </a:lnTo>
                                  <a:lnTo>
                                    <a:pt x="133" y="306"/>
                                  </a:lnTo>
                                  <a:lnTo>
                                    <a:pt x="203" y="306"/>
                                  </a:lnTo>
                                  <a:lnTo>
                                    <a:pt x="194" y="300"/>
                                  </a:lnTo>
                                  <a:lnTo>
                                    <a:pt x="200" y="292"/>
                                  </a:lnTo>
                                  <a:close/>
                                  <a:moveTo>
                                    <a:pt x="351" y="472"/>
                                  </a:moveTo>
                                  <a:lnTo>
                                    <a:pt x="353" y="484"/>
                                  </a:lnTo>
                                  <a:lnTo>
                                    <a:pt x="356" y="496"/>
                                  </a:lnTo>
                                  <a:lnTo>
                                    <a:pt x="358" y="508"/>
                                  </a:lnTo>
                                  <a:lnTo>
                                    <a:pt x="360" y="521"/>
                                  </a:lnTo>
                                  <a:lnTo>
                                    <a:pt x="409" y="522"/>
                                  </a:lnTo>
                                  <a:lnTo>
                                    <a:pt x="446" y="522"/>
                                  </a:lnTo>
                                  <a:lnTo>
                                    <a:pt x="485" y="516"/>
                                  </a:lnTo>
                                  <a:lnTo>
                                    <a:pt x="514" y="498"/>
                                  </a:lnTo>
                                  <a:lnTo>
                                    <a:pt x="526" y="477"/>
                                  </a:lnTo>
                                  <a:lnTo>
                                    <a:pt x="440" y="477"/>
                                  </a:lnTo>
                                  <a:lnTo>
                                    <a:pt x="422" y="476"/>
                                  </a:lnTo>
                                  <a:lnTo>
                                    <a:pt x="401" y="475"/>
                                  </a:lnTo>
                                  <a:lnTo>
                                    <a:pt x="377" y="474"/>
                                  </a:lnTo>
                                  <a:lnTo>
                                    <a:pt x="351" y="472"/>
                                  </a:lnTo>
                                  <a:close/>
                                  <a:moveTo>
                                    <a:pt x="552" y="51"/>
                                  </a:moveTo>
                                  <a:lnTo>
                                    <a:pt x="228" y="51"/>
                                  </a:lnTo>
                                  <a:lnTo>
                                    <a:pt x="228" y="92"/>
                                  </a:lnTo>
                                  <a:lnTo>
                                    <a:pt x="503" y="92"/>
                                  </a:lnTo>
                                  <a:lnTo>
                                    <a:pt x="499" y="203"/>
                                  </a:lnTo>
                                  <a:lnTo>
                                    <a:pt x="496" y="295"/>
                                  </a:lnTo>
                                  <a:lnTo>
                                    <a:pt x="493" y="367"/>
                                  </a:lnTo>
                                  <a:lnTo>
                                    <a:pt x="490" y="419"/>
                                  </a:lnTo>
                                  <a:lnTo>
                                    <a:pt x="486" y="445"/>
                                  </a:lnTo>
                                  <a:lnTo>
                                    <a:pt x="477" y="463"/>
                                  </a:lnTo>
                                  <a:lnTo>
                                    <a:pt x="461" y="474"/>
                                  </a:lnTo>
                                  <a:lnTo>
                                    <a:pt x="440" y="477"/>
                                  </a:lnTo>
                                  <a:lnTo>
                                    <a:pt x="526" y="477"/>
                                  </a:lnTo>
                                  <a:lnTo>
                                    <a:pt x="532" y="466"/>
                                  </a:lnTo>
                                  <a:lnTo>
                                    <a:pt x="539" y="422"/>
                                  </a:lnTo>
                                  <a:lnTo>
                                    <a:pt x="541" y="379"/>
                                  </a:lnTo>
                                  <a:lnTo>
                                    <a:pt x="543" y="320"/>
                                  </a:lnTo>
                                  <a:lnTo>
                                    <a:pt x="546" y="239"/>
                                  </a:lnTo>
                                  <a:lnTo>
                                    <a:pt x="549" y="139"/>
                                  </a:lnTo>
                                  <a:lnTo>
                                    <a:pt x="552" y="51"/>
                                  </a:lnTo>
                                  <a:close/>
                                  <a:moveTo>
                                    <a:pt x="203" y="306"/>
                                  </a:moveTo>
                                  <a:lnTo>
                                    <a:pt x="133" y="306"/>
                                  </a:lnTo>
                                  <a:lnTo>
                                    <a:pt x="178" y="340"/>
                                  </a:lnTo>
                                  <a:lnTo>
                                    <a:pt x="223" y="374"/>
                                  </a:lnTo>
                                  <a:lnTo>
                                    <a:pt x="252" y="341"/>
                                  </a:lnTo>
                                  <a:lnTo>
                                    <a:pt x="208" y="310"/>
                                  </a:lnTo>
                                  <a:lnTo>
                                    <a:pt x="203" y="306"/>
                                  </a:lnTo>
                                  <a:close/>
                                  <a:moveTo>
                                    <a:pt x="201" y="106"/>
                                  </a:moveTo>
                                  <a:lnTo>
                                    <a:pt x="9" y="106"/>
                                  </a:lnTo>
                                  <a:lnTo>
                                    <a:pt x="9" y="145"/>
                                  </a:lnTo>
                                  <a:lnTo>
                                    <a:pt x="149" y="145"/>
                                  </a:lnTo>
                                  <a:lnTo>
                                    <a:pt x="116" y="195"/>
                                  </a:lnTo>
                                  <a:lnTo>
                                    <a:pt x="80" y="239"/>
                                  </a:lnTo>
                                  <a:lnTo>
                                    <a:pt x="41" y="277"/>
                                  </a:lnTo>
                                  <a:lnTo>
                                    <a:pt x="0" y="311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9" y="335"/>
                                  </a:lnTo>
                                  <a:lnTo>
                                    <a:pt x="13" y="347"/>
                                  </a:lnTo>
                                  <a:lnTo>
                                    <a:pt x="16" y="358"/>
                                  </a:lnTo>
                                  <a:lnTo>
                                    <a:pt x="35" y="342"/>
                                  </a:lnTo>
                                  <a:lnTo>
                                    <a:pt x="53" y="326"/>
                                  </a:lnTo>
                                  <a:lnTo>
                                    <a:pt x="71" y="310"/>
                                  </a:lnTo>
                                  <a:lnTo>
                                    <a:pt x="88" y="292"/>
                                  </a:lnTo>
                                  <a:lnTo>
                                    <a:pt x="200" y="292"/>
                                  </a:lnTo>
                                  <a:lnTo>
                                    <a:pt x="210" y="280"/>
                                  </a:lnTo>
                                  <a:lnTo>
                                    <a:pt x="212" y="278"/>
                                  </a:lnTo>
                                  <a:lnTo>
                                    <a:pt x="161" y="278"/>
                                  </a:lnTo>
                                  <a:lnTo>
                                    <a:pt x="142" y="266"/>
                                  </a:lnTo>
                                  <a:lnTo>
                                    <a:pt x="133" y="259"/>
                                  </a:lnTo>
                                  <a:lnTo>
                                    <a:pt x="133" y="243"/>
                                  </a:lnTo>
                                  <a:lnTo>
                                    <a:pt x="150" y="220"/>
                                  </a:lnTo>
                                  <a:lnTo>
                                    <a:pt x="168" y="196"/>
                                  </a:lnTo>
                                  <a:lnTo>
                                    <a:pt x="185" y="172"/>
                                  </a:lnTo>
                                  <a:lnTo>
                                    <a:pt x="201" y="146"/>
                                  </a:lnTo>
                                  <a:lnTo>
                                    <a:pt x="201" y="106"/>
                                  </a:lnTo>
                                  <a:close/>
                                  <a:moveTo>
                                    <a:pt x="215" y="203"/>
                                  </a:moveTo>
                                  <a:lnTo>
                                    <a:pt x="202" y="222"/>
                                  </a:lnTo>
                                  <a:lnTo>
                                    <a:pt x="189" y="241"/>
                                  </a:lnTo>
                                  <a:lnTo>
                                    <a:pt x="175" y="260"/>
                                  </a:lnTo>
                                  <a:lnTo>
                                    <a:pt x="161" y="278"/>
                                  </a:lnTo>
                                  <a:lnTo>
                                    <a:pt x="212" y="278"/>
                                  </a:lnTo>
                                  <a:lnTo>
                                    <a:pt x="226" y="261"/>
                                  </a:lnTo>
                                  <a:lnTo>
                                    <a:pt x="240" y="243"/>
                                  </a:lnTo>
                                  <a:lnTo>
                                    <a:pt x="253" y="226"/>
                                  </a:lnTo>
                                  <a:lnTo>
                                    <a:pt x="215" y="203"/>
                                  </a:lnTo>
                                  <a:close/>
                                  <a:moveTo>
                                    <a:pt x="104" y="0"/>
                                  </a:moveTo>
                                  <a:lnTo>
                                    <a:pt x="64" y="19"/>
                                  </a:lnTo>
                                  <a:lnTo>
                                    <a:pt x="75" y="36"/>
                                  </a:lnTo>
                                  <a:lnTo>
                                    <a:pt x="85" y="55"/>
                                  </a:lnTo>
                                  <a:lnTo>
                                    <a:pt x="96" y="75"/>
                                  </a:lnTo>
                                  <a:lnTo>
                                    <a:pt x="107" y="96"/>
                                  </a:lnTo>
                                  <a:lnTo>
                                    <a:pt x="150" y="75"/>
                                  </a:lnTo>
                                  <a:lnTo>
                                    <a:pt x="138" y="54"/>
                                  </a:lnTo>
                                  <a:lnTo>
                                    <a:pt x="127" y="35"/>
                                  </a:lnTo>
                                  <a:lnTo>
                                    <a:pt x="115" y="17"/>
                                  </a:lnTo>
                                  <a:lnTo>
                                    <a:pt x="104" y="0"/>
                                  </a:lnTo>
                                  <a:close/>
                                  <a:moveTo>
                                    <a:pt x="1208" y="144"/>
                                  </a:moveTo>
                                  <a:lnTo>
                                    <a:pt x="643" y="144"/>
                                  </a:lnTo>
                                  <a:lnTo>
                                    <a:pt x="643" y="187"/>
                                  </a:lnTo>
                                  <a:lnTo>
                                    <a:pt x="1208" y="187"/>
                                  </a:lnTo>
                                  <a:lnTo>
                                    <a:pt x="1208" y="144"/>
                                  </a:lnTo>
                                  <a:close/>
                                  <a:moveTo>
                                    <a:pt x="907" y="7"/>
                                  </a:moveTo>
                                  <a:lnTo>
                                    <a:pt x="864" y="29"/>
                                  </a:lnTo>
                                  <a:lnTo>
                                    <a:pt x="877" y="48"/>
                                  </a:lnTo>
                                  <a:lnTo>
                                    <a:pt x="892" y="71"/>
                                  </a:lnTo>
                                  <a:lnTo>
                                    <a:pt x="908" y="98"/>
                                  </a:lnTo>
                                  <a:lnTo>
                                    <a:pt x="927" y="129"/>
                                  </a:lnTo>
                                  <a:lnTo>
                                    <a:pt x="974" y="105"/>
                                  </a:lnTo>
                                  <a:lnTo>
                                    <a:pt x="955" y="76"/>
                                  </a:lnTo>
                                  <a:lnTo>
                                    <a:pt x="938" y="50"/>
                                  </a:lnTo>
                                  <a:lnTo>
                                    <a:pt x="921" y="27"/>
                                  </a:lnTo>
                                  <a:lnTo>
                                    <a:pt x="907" y="7"/>
                                  </a:lnTo>
                                  <a:close/>
                                  <a:moveTo>
                                    <a:pt x="818" y="252"/>
                                  </a:moveTo>
                                  <a:lnTo>
                                    <a:pt x="778" y="319"/>
                                  </a:lnTo>
                                  <a:lnTo>
                                    <a:pt x="736" y="382"/>
                                  </a:lnTo>
                                  <a:lnTo>
                                    <a:pt x="690" y="440"/>
                                  </a:lnTo>
                                  <a:lnTo>
                                    <a:pt x="641" y="493"/>
                                  </a:lnTo>
                                  <a:lnTo>
                                    <a:pt x="654" y="502"/>
                                  </a:lnTo>
                                  <a:lnTo>
                                    <a:pt x="665" y="511"/>
                                  </a:lnTo>
                                  <a:lnTo>
                                    <a:pt x="675" y="519"/>
                                  </a:lnTo>
                                  <a:lnTo>
                                    <a:pt x="685" y="527"/>
                                  </a:lnTo>
                                  <a:lnTo>
                                    <a:pt x="735" y="467"/>
                                  </a:lnTo>
                                  <a:lnTo>
                                    <a:pt x="783" y="405"/>
                                  </a:lnTo>
                                  <a:lnTo>
                                    <a:pt x="827" y="342"/>
                                  </a:lnTo>
                                  <a:lnTo>
                                    <a:pt x="868" y="276"/>
                                  </a:lnTo>
                                  <a:lnTo>
                                    <a:pt x="818" y="252"/>
                                  </a:lnTo>
                                  <a:close/>
                                  <a:moveTo>
                                    <a:pt x="1016" y="255"/>
                                  </a:moveTo>
                                  <a:lnTo>
                                    <a:pt x="975" y="283"/>
                                  </a:lnTo>
                                  <a:lnTo>
                                    <a:pt x="1015" y="332"/>
                                  </a:lnTo>
                                  <a:lnTo>
                                    <a:pt x="1058" y="388"/>
                                  </a:lnTo>
                                  <a:lnTo>
                                    <a:pt x="1103" y="451"/>
                                  </a:lnTo>
                                  <a:lnTo>
                                    <a:pt x="1152" y="521"/>
                                  </a:lnTo>
                                  <a:lnTo>
                                    <a:pt x="1201" y="488"/>
                                  </a:lnTo>
                                  <a:lnTo>
                                    <a:pt x="1155" y="428"/>
                                  </a:lnTo>
                                  <a:lnTo>
                                    <a:pt x="1110" y="369"/>
                                  </a:lnTo>
                                  <a:lnTo>
                                    <a:pt x="1063" y="312"/>
                                  </a:lnTo>
                                  <a:lnTo>
                                    <a:pt x="1016" y="2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63" name="任意多边形 1463"/>
                          <wps:cNvSpPr/>
                          <wps:spPr>
                            <a:xfrm>
                              <a:off x="9714" y="15316"/>
                              <a:ext cx="249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205" h="538">
                                  <a:moveTo>
                                    <a:pt x="370" y="92"/>
                                  </a:moveTo>
                                  <a:lnTo>
                                    <a:pt x="321" y="92"/>
                                  </a:lnTo>
                                  <a:lnTo>
                                    <a:pt x="320" y="139"/>
                                  </a:lnTo>
                                  <a:lnTo>
                                    <a:pt x="318" y="182"/>
                                  </a:lnTo>
                                  <a:lnTo>
                                    <a:pt x="316" y="222"/>
                                  </a:lnTo>
                                  <a:lnTo>
                                    <a:pt x="313" y="260"/>
                                  </a:lnTo>
                                  <a:lnTo>
                                    <a:pt x="299" y="330"/>
                                  </a:lnTo>
                                  <a:lnTo>
                                    <a:pt x="271" y="394"/>
                                  </a:lnTo>
                                  <a:lnTo>
                                    <a:pt x="226" y="452"/>
                                  </a:lnTo>
                                  <a:lnTo>
                                    <a:pt x="167" y="503"/>
                                  </a:lnTo>
                                  <a:lnTo>
                                    <a:pt x="177" y="512"/>
                                  </a:lnTo>
                                  <a:lnTo>
                                    <a:pt x="187" y="521"/>
                                  </a:lnTo>
                                  <a:lnTo>
                                    <a:pt x="196" y="530"/>
                                  </a:lnTo>
                                  <a:lnTo>
                                    <a:pt x="204" y="538"/>
                                  </a:lnTo>
                                  <a:lnTo>
                                    <a:pt x="268" y="481"/>
                                  </a:lnTo>
                                  <a:lnTo>
                                    <a:pt x="316" y="416"/>
                                  </a:lnTo>
                                  <a:lnTo>
                                    <a:pt x="347" y="343"/>
                                  </a:lnTo>
                                  <a:lnTo>
                                    <a:pt x="361" y="263"/>
                                  </a:lnTo>
                                  <a:lnTo>
                                    <a:pt x="364" y="228"/>
                                  </a:lnTo>
                                  <a:lnTo>
                                    <a:pt x="366" y="188"/>
                                  </a:lnTo>
                                  <a:lnTo>
                                    <a:pt x="368" y="143"/>
                                  </a:lnTo>
                                  <a:lnTo>
                                    <a:pt x="370" y="92"/>
                                  </a:lnTo>
                                  <a:close/>
                                  <a:moveTo>
                                    <a:pt x="200" y="292"/>
                                  </a:moveTo>
                                  <a:lnTo>
                                    <a:pt x="88" y="292"/>
                                  </a:lnTo>
                                  <a:lnTo>
                                    <a:pt x="88" y="535"/>
                                  </a:lnTo>
                                  <a:lnTo>
                                    <a:pt x="132" y="535"/>
                                  </a:lnTo>
                                  <a:lnTo>
                                    <a:pt x="132" y="306"/>
                                  </a:lnTo>
                                  <a:lnTo>
                                    <a:pt x="202" y="306"/>
                                  </a:lnTo>
                                  <a:lnTo>
                                    <a:pt x="194" y="300"/>
                                  </a:lnTo>
                                  <a:lnTo>
                                    <a:pt x="200" y="292"/>
                                  </a:lnTo>
                                  <a:close/>
                                  <a:moveTo>
                                    <a:pt x="350" y="472"/>
                                  </a:moveTo>
                                  <a:lnTo>
                                    <a:pt x="353" y="484"/>
                                  </a:lnTo>
                                  <a:lnTo>
                                    <a:pt x="355" y="496"/>
                                  </a:lnTo>
                                  <a:lnTo>
                                    <a:pt x="358" y="508"/>
                                  </a:lnTo>
                                  <a:lnTo>
                                    <a:pt x="360" y="521"/>
                                  </a:lnTo>
                                  <a:lnTo>
                                    <a:pt x="409" y="522"/>
                                  </a:lnTo>
                                  <a:lnTo>
                                    <a:pt x="445" y="522"/>
                                  </a:lnTo>
                                  <a:lnTo>
                                    <a:pt x="485" y="516"/>
                                  </a:lnTo>
                                  <a:lnTo>
                                    <a:pt x="514" y="498"/>
                                  </a:lnTo>
                                  <a:lnTo>
                                    <a:pt x="526" y="477"/>
                                  </a:lnTo>
                                  <a:lnTo>
                                    <a:pt x="440" y="477"/>
                                  </a:lnTo>
                                  <a:lnTo>
                                    <a:pt x="422" y="476"/>
                                  </a:lnTo>
                                  <a:lnTo>
                                    <a:pt x="401" y="475"/>
                                  </a:lnTo>
                                  <a:lnTo>
                                    <a:pt x="377" y="474"/>
                                  </a:lnTo>
                                  <a:lnTo>
                                    <a:pt x="350" y="472"/>
                                  </a:lnTo>
                                  <a:close/>
                                  <a:moveTo>
                                    <a:pt x="552" y="51"/>
                                  </a:moveTo>
                                  <a:lnTo>
                                    <a:pt x="228" y="51"/>
                                  </a:lnTo>
                                  <a:lnTo>
                                    <a:pt x="228" y="92"/>
                                  </a:lnTo>
                                  <a:lnTo>
                                    <a:pt x="502" y="92"/>
                                  </a:lnTo>
                                  <a:lnTo>
                                    <a:pt x="499" y="203"/>
                                  </a:lnTo>
                                  <a:lnTo>
                                    <a:pt x="496" y="295"/>
                                  </a:lnTo>
                                  <a:lnTo>
                                    <a:pt x="493" y="367"/>
                                  </a:lnTo>
                                  <a:lnTo>
                                    <a:pt x="490" y="419"/>
                                  </a:lnTo>
                                  <a:lnTo>
                                    <a:pt x="486" y="445"/>
                                  </a:lnTo>
                                  <a:lnTo>
                                    <a:pt x="476" y="463"/>
                                  </a:lnTo>
                                  <a:lnTo>
                                    <a:pt x="461" y="474"/>
                                  </a:lnTo>
                                  <a:lnTo>
                                    <a:pt x="440" y="477"/>
                                  </a:lnTo>
                                  <a:lnTo>
                                    <a:pt x="526" y="477"/>
                                  </a:lnTo>
                                  <a:lnTo>
                                    <a:pt x="532" y="466"/>
                                  </a:lnTo>
                                  <a:lnTo>
                                    <a:pt x="538" y="422"/>
                                  </a:lnTo>
                                  <a:lnTo>
                                    <a:pt x="540" y="379"/>
                                  </a:lnTo>
                                  <a:lnTo>
                                    <a:pt x="543" y="320"/>
                                  </a:lnTo>
                                  <a:lnTo>
                                    <a:pt x="546" y="239"/>
                                  </a:lnTo>
                                  <a:lnTo>
                                    <a:pt x="549" y="139"/>
                                  </a:lnTo>
                                  <a:lnTo>
                                    <a:pt x="552" y="51"/>
                                  </a:lnTo>
                                  <a:close/>
                                  <a:moveTo>
                                    <a:pt x="202" y="306"/>
                                  </a:moveTo>
                                  <a:lnTo>
                                    <a:pt x="132" y="306"/>
                                  </a:lnTo>
                                  <a:lnTo>
                                    <a:pt x="178" y="340"/>
                                  </a:lnTo>
                                  <a:lnTo>
                                    <a:pt x="222" y="374"/>
                                  </a:lnTo>
                                  <a:lnTo>
                                    <a:pt x="252" y="341"/>
                                  </a:lnTo>
                                  <a:lnTo>
                                    <a:pt x="208" y="310"/>
                                  </a:lnTo>
                                  <a:lnTo>
                                    <a:pt x="202" y="306"/>
                                  </a:lnTo>
                                  <a:close/>
                                  <a:moveTo>
                                    <a:pt x="201" y="106"/>
                                  </a:moveTo>
                                  <a:lnTo>
                                    <a:pt x="8" y="106"/>
                                  </a:lnTo>
                                  <a:lnTo>
                                    <a:pt x="8" y="145"/>
                                  </a:lnTo>
                                  <a:lnTo>
                                    <a:pt x="149" y="145"/>
                                  </a:lnTo>
                                  <a:lnTo>
                                    <a:pt x="115" y="195"/>
                                  </a:lnTo>
                                  <a:lnTo>
                                    <a:pt x="79" y="239"/>
                                  </a:lnTo>
                                  <a:lnTo>
                                    <a:pt x="41" y="277"/>
                                  </a:lnTo>
                                  <a:lnTo>
                                    <a:pt x="0" y="311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9" y="335"/>
                                  </a:lnTo>
                                  <a:lnTo>
                                    <a:pt x="12" y="347"/>
                                  </a:lnTo>
                                  <a:lnTo>
                                    <a:pt x="16" y="358"/>
                                  </a:lnTo>
                                  <a:lnTo>
                                    <a:pt x="35" y="342"/>
                                  </a:lnTo>
                                  <a:lnTo>
                                    <a:pt x="53" y="326"/>
                                  </a:lnTo>
                                  <a:lnTo>
                                    <a:pt x="71" y="310"/>
                                  </a:lnTo>
                                  <a:lnTo>
                                    <a:pt x="88" y="292"/>
                                  </a:lnTo>
                                  <a:lnTo>
                                    <a:pt x="200" y="292"/>
                                  </a:lnTo>
                                  <a:lnTo>
                                    <a:pt x="210" y="280"/>
                                  </a:lnTo>
                                  <a:lnTo>
                                    <a:pt x="212" y="278"/>
                                  </a:lnTo>
                                  <a:lnTo>
                                    <a:pt x="160" y="278"/>
                                  </a:lnTo>
                                  <a:lnTo>
                                    <a:pt x="142" y="266"/>
                                  </a:lnTo>
                                  <a:lnTo>
                                    <a:pt x="132" y="259"/>
                                  </a:lnTo>
                                  <a:lnTo>
                                    <a:pt x="132" y="243"/>
                                  </a:lnTo>
                                  <a:lnTo>
                                    <a:pt x="150" y="220"/>
                                  </a:lnTo>
                                  <a:lnTo>
                                    <a:pt x="168" y="196"/>
                                  </a:lnTo>
                                  <a:lnTo>
                                    <a:pt x="184" y="172"/>
                                  </a:lnTo>
                                  <a:lnTo>
                                    <a:pt x="201" y="146"/>
                                  </a:lnTo>
                                  <a:lnTo>
                                    <a:pt x="201" y="106"/>
                                  </a:lnTo>
                                  <a:close/>
                                  <a:moveTo>
                                    <a:pt x="214" y="203"/>
                                  </a:moveTo>
                                  <a:lnTo>
                                    <a:pt x="202" y="222"/>
                                  </a:lnTo>
                                  <a:lnTo>
                                    <a:pt x="188" y="241"/>
                                  </a:lnTo>
                                  <a:lnTo>
                                    <a:pt x="175" y="260"/>
                                  </a:lnTo>
                                  <a:lnTo>
                                    <a:pt x="160" y="278"/>
                                  </a:lnTo>
                                  <a:lnTo>
                                    <a:pt x="212" y="278"/>
                                  </a:lnTo>
                                  <a:lnTo>
                                    <a:pt x="225" y="261"/>
                                  </a:lnTo>
                                  <a:lnTo>
                                    <a:pt x="240" y="243"/>
                                  </a:lnTo>
                                  <a:lnTo>
                                    <a:pt x="253" y="226"/>
                                  </a:lnTo>
                                  <a:lnTo>
                                    <a:pt x="214" y="203"/>
                                  </a:lnTo>
                                  <a:close/>
                                  <a:moveTo>
                                    <a:pt x="104" y="0"/>
                                  </a:moveTo>
                                  <a:lnTo>
                                    <a:pt x="64" y="19"/>
                                  </a:lnTo>
                                  <a:lnTo>
                                    <a:pt x="74" y="36"/>
                                  </a:lnTo>
                                  <a:lnTo>
                                    <a:pt x="85" y="55"/>
                                  </a:lnTo>
                                  <a:lnTo>
                                    <a:pt x="96" y="75"/>
                                  </a:lnTo>
                                  <a:lnTo>
                                    <a:pt x="107" y="96"/>
                                  </a:lnTo>
                                  <a:lnTo>
                                    <a:pt x="150" y="75"/>
                                  </a:lnTo>
                                  <a:lnTo>
                                    <a:pt x="138" y="54"/>
                                  </a:lnTo>
                                  <a:lnTo>
                                    <a:pt x="126" y="35"/>
                                  </a:lnTo>
                                  <a:lnTo>
                                    <a:pt x="115" y="17"/>
                                  </a:lnTo>
                                  <a:lnTo>
                                    <a:pt x="104" y="0"/>
                                  </a:lnTo>
                                  <a:close/>
                                  <a:moveTo>
                                    <a:pt x="893" y="238"/>
                                  </a:moveTo>
                                  <a:lnTo>
                                    <a:pt x="841" y="238"/>
                                  </a:lnTo>
                                  <a:lnTo>
                                    <a:pt x="841" y="437"/>
                                  </a:lnTo>
                                  <a:lnTo>
                                    <a:pt x="847" y="474"/>
                                  </a:lnTo>
                                  <a:lnTo>
                                    <a:pt x="865" y="501"/>
                                  </a:lnTo>
                                  <a:lnTo>
                                    <a:pt x="896" y="517"/>
                                  </a:lnTo>
                                  <a:lnTo>
                                    <a:pt x="939" y="522"/>
                                  </a:lnTo>
                                  <a:lnTo>
                                    <a:pt x="1083" y="522"/>
                                  </a:lnTo>
                                  <a:lnTo>
                                    <a:pt x="1120" y="518"/>
                                  </a:lnTo>
                                  <a:lnTo>
                                    <a:pt x="1148" y="508"/>
                                  </a:lnTo>
                                  <a:lnTo>
                                    <a:pt x="1168" y="490"/>
                                  </a:lnTo>
                                  <a:lnTo>
                                    <a:pt x="1175" y="476"/>
                                  </a:lnTo>
                                  <a:lnTo>
                                    <a:pt x="952" y="476"/>
                                  </a:lnTo>
                                  <a:lnTo>
                                    <a:pt x="926" y="473"/>
                                  </a:lnTo>
                                  <a:lnTo>
                                    <a:pt x="908" y="464"/>
                                  </a:lnTo>
                                  <a:lnTo>
                                    <a:pt x="897" y="448"/>
                                  </a:lnTo>
                                  <a:lnTo>
                                    <a:pt x="893" y="426"/>
                                  </a:lnTo>
                                  <a:lnTo>
                                    <a:pt x="893" y="238"/>
                                  </a:lnTo>
                                  <a:close/>
                                  <a:moveTo>
                                    <a:pt x="1148" y="356"/>
                                  </a:moveTo>
                                  <a:lnTo>
                                    <a:pt x="1145" y="379"/>
                                  </a:lnTo>
                                  <a:lnTo>
                                    <a:pt x="1142" y="401"/>
                                  </a:lnTo>
                                  <a:lnTo>
                                    <a:pt x="1139" y="422"/>
                                  </a:lnTo>
                                  <a:lnTo>
                                    <a:pt x="1135" y="442"/>
                                  </a:lnTo>
                                  <a:lnTo>
                                    <a:pt x="1129" y="457"/>
                                  </a:lnTo>
                                  <a:lnTo>
                                    <a:pt x="1115" y="468"/>
                                  </a:lnTo>
                                  <a:lnTo>
                                    <a:pt x="1094" y="474"/>
                                  </a:lnTo>
                                  <a:lnTo>
                                    <a:pt x="1067" y="476"/>
                                  </a:lnTo>
                                  <a:lnTo>
                                    <a:pt x="1175" y="476"/>
                                  </a:lnTo>
                                  <a:lnTo>
                                    <a:pt x="1180" y="465"/>
                                  </a:lnTo>
                                  <a:lnTo>
                                    <a:pt x="1185" y="447"/>
                                  </a:lnTo>
                                  <a:lnTo>
                                    <a:pt x="1189" y="425"/>
                                  </a:lnTo>
                                  <a:lnTo>
                                    <a:pt x="1194" y="401"/>
                                  </a:lnTo>
                                  <a:lnTo>
                                    <a:pt x="1199" y="375"/>
                                  </a:lnTo>
                                  <a:lnTo>
                                    <a:pt x="1185" y="370"/>
                                  </a:lnTo>
                                  <a:lnTo>
                                    <a:pt x="1172" y="365"/>
                                  </a:lnTo>
                                  <a:lnTo>
                                    <a:pt x="1159" y="361"/>
                                  </a:lnTo>
                                  <a:lnTo>
                                    <a:pt x="1148" y="356"/>
                                  </a:lnTo>
                                  <a:close/>
                                  <a:moveTo>
                                    <a:pt x="893" y="8"/>
                                  </a:moveTo>
                                  <a:lnTo>
                                    <a:pt x="841" y="8"/>
                                  </a:lnTo>
                                  <a:lnTo>
                                    <a:pt x="841" y="193"/>
                                  </a:lnTo>
                                  <a:lnTo>
                                    <a:pt x="641" y="213"/>
                                  </a:lnTo>
                                  <a:lnTo>
                                    <a:pt x="645" y="258"/>
                                  </a:lnTo>
                                  <a:lnTo>
                                    <a:pt x="841" y="238"/>
                                  </a:lnTo>
                                  <a:lnTo>
                                    <a:pt x="893" y="238"/>
                                  </a:lnTo>
                                  <a:lnTo>
                                    <a:pt x="893" y="232"/>
                                  </a:lnTo>
                                  <a:lnTo>
                                    <a:pt x="1205" y="199"/>
                                  </a:lnTo>
                                  <a:lnTo>
                                    <a:pt x="1204" y="187"/>
                                  </a:lnTo>
                                  <a:lnTo>
                                    <a:pt x="893" y="187"/>
                                  </a:lnTo>
                                  <a:lnTo>
                                    <a:pt x="893" y="8"/>
                                  </a:lnTo>
                                  <a:close/>
                                  <a:moveTo>
                                    <a:pt x="1201" y="155"/>
                                  </a:moveTo>
                                  <a:lnTo>
                                    <a:pt x="893" y="187"/>
                                  </a:lnTo>
                                  <a:lnTo>
                                    <a:pt x="1204" y="187"/>
                                  </a:lnTo>
                                  <a:lnTo>
                                    <a:pt x="1201" y="1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64" name="任意多边形 1464"/>
                          <wps:cNvSpPr/>
                          <wps:spPr>
                            <a:xfrm>
                              <a:off x="10122" y="15317"/>
                              <a:ext cx="380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838" h="535">
                                  <a:moveTo>
                                    <a:pt x="534" y="272"/>
                                  </a:moveTo>
                                  <a:lnTo>
                                    <a:pt x="242" y="272"/>
                                  </a:lnTo>
                                  <a:lnTo>
                                    <a:pt x="242" y="535"/>
                                  </a:lnTo>
                                  <a:lnTo>
                                    <a:pt x="286" y="535"/>
                                  </a:lnTo>
                                  <a:lnTo>
                                    <a:pt x="286" y="503"/>
                                  </a:lnTo>
                                  <a:lnTo>
                                    <a:pt x="534" y="503"/>
                                  </a:lnTo>
                                  <a:lnTo>
                                    <a:pt x="534" y="467"/>
                                  </a:lnTo>
                                  <a:lnTo>
                                    <a:pt x="286" y="467"/>
                                  </a:lnTo>
                                  <a:lnTo>
                                    <a:pt x="286" y="405"/>
                                  </a:lnTo>
                                  <a:lnTo>
                                    <a:pt x="534" y="405"/>
                                  </a:lnTo>
                                  <a:lnTo>
                                    <a:pt x="534" y="370"/>
                                  </a:lnTo>
                                  <a:lnTo>
                                    <a:pt x="286" y="370"/>
                                  </a:lnTo>
                                  <a:lnTo>
                                    <a:pt x="286" y="308"/>
                                  </a:lnTo>
                                  <a:lnTo>
                                    <a:pt x="534" y="308"/>
                                  </a:lnTo>
                                  <a:lnTo>
                                    <a:pt x="534" y="272"/>
                                  </a:lnTo>
                                  <a:close/>
                                  <a:moveTo>
                                    <a:pt x="534" y="503"/>
                                  </a:moveTo>
                                  <a:lnTo>
                                    <a:pt x="490" y="503"/>
                                  </a:lnTo>
                                  <a:lnTo>
                                    <a:pt x="490" y="535"/>
                                  </a:lnTo>
                                  <a:lnTo>
                                    <a:pt x="534" y="535"/>
                                  </a:lnTo>
                                  <a:lnTo>
                                    <a:pt x="534" y="503"/>
                                  </a:lnTo>
                                  <a:close/>
                                  <a:moveTo>
                                    <a:pt x="534" y="405"/>
                                  </a:moveTo>
                                  <a:lnTo>
                                    <a:pt x="490" y="405"/>
                                  </a:lnTo>
                                  <a:lnTo>
                                    <a:pt x="490" y="467"/>
                                  </a:lnTo>
                                  <a:lnTo>
                                    <a:pt x="534" y="467"/>
                                  </a:lnTo>
                                  <a:lnTo>
                                    <a:pt x="534" y="405"/>
                                  </a:lnTo>
                                  <a:close/>
                                  <a:moveTo>
                                    <a:pt x="534" y="308"/>
                                  </a:moveTo>
                                  <a:lnTo>
                                    <a:pt x="490" y="308"/>
                                  </a:lnTo>
                                  <a:lnTo>
                                    <a:pt x="490" y="370"/>
                                  </a:lnTo>
                                  <a:lnTo>
                                    <a:pt x="534" y="370"/>
                                  </a:lnTo>
                                  <a:lnTo>
                                    <a:pt x="534" y="308"/>
                                  </a:lnTo>
                                  <a:close/>
                                  <a:moveTo>
                                    <a:pt x="191" y="26"/>
                                  </a:moveTo>
                                  <a:lnTo>
                                    <a:pt x="39" y="26"/>
                                  </a:lnTo>
                                  <a:lnTo>
                                    <a:pt x="39" y="343"/>
                                  </a:lnTo>
                                  <a:lnTo>
                                    <a:pt x="36" y="393"/>
                                  </a:lnTo>
                                  <a:lnTo>
                                    <a:pt x="29" y="436"/>
                                  </a:lnTo>
                                  <a:lnTo>
                                    <a:pt x="17" y="472"/>
                                  </a:lnTo>
                                  <a:lnTo>
                                    <a:pt x="0" y="502"/>
                                  </a:lnTo>
                                  <a:lnTo>
                                    <a:pt x="9" y="510"/>
                                  </a:lnTo>
                                  <a:lnTo>
                                    <a:pt x="17" y="517"/>
                                  </a:lnTo>
                                  <a:lnTo>
                                    <a:pt x="25" y="525"/>
                                  </a:lnTo>
                                  <a:lnTo>
                                    <a:pt x="32" y="533"/>
                                  </a:lnTo>
                                  <a:lnTo>
                                    <a:pt x="53" y="496"/>
                                  </a:lnTo>
                                  <a:lnTo>
                                    <a:pt x="68" y="452"/>
                                  </a:lnTo>
                                  <a:lnTo>
                                    <a:pt x="77" y="400"/>
                                  </a:lnTo>
                                  <a:lnTo>
                                    <a:pt x="79" y="341"/>
                                  </a:lnTo>
                                  <a:lnTo>
                                    <a:pt x="191" y="341"/>
                                  </a:lnTo>
                                  <a:lnTo>
                                    <a:pt x="191" y="307"/>
                                  </a:lnTo>
                                  <a:lnTo>
                                    <a:pt x="79" y="307"/>
                                  </a:lnTo>
                                  <a:lnTo>
                                    <a:pt x="79" y="201"/>
                                  </a:lnTo>
                                  <a:lnTo>
                                    <a:pt x="191" y="201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79" y="167"/>
                                  </a:lnTo>
                                  <a:lnTo>
                                    <a:pt x="79" y="62"/>
                                  </a:lnTo>
                                  <a:lnTo>
                                    <a:pt x="191" y="62"/>
                                  </a:lnTo>
                                  <a:lnTo>
                                    <a:pt x="191" y="26"/>
                                  </a:lnTo>
                                  <a:close/>
                                  <a:moveTo>
                                    <a:pt x="75" y="486"/>
                                  </a:moveTo>
                                  <a:lnTo>
                                    <a:pt x="79" y="500"/>
                                  </a:lnTo>
                                  <a:lnTo>
                                    <a:pt x="81" y="513"/>
                                  </a:lnTo>
                                  <a:lnTo>
                                    <a:pt x="82" y="523"/>
                                  </a:lnTo>
                                  <a:lnTo>
                                    <a:pt x="92" y="524"/>
                                  </a:lnTo>
                                  <a:lnTo>
                                    <a:pt x="104" y="525"/>
                                  </a:lnTo>
                                  <a:lnTo>
                                    <a:pt x="119" y="525"/>
                                  </a:lnTo>
                                  <a:lnTo>
                                    <a:pt x="137" y="525"/>
                                  </a:lnTo>
                                  <a:lnTo>
                                    <a:pt x="161" y="522"/>
                                  </a:lnTo>
                                  <a:lnTo>
                                    <a:pt x="178" y="512"/>
                                  </a:lnTo>
                                  <a:lnTo>
                                    <a:pt x="188" y="496"/>
                                  </a:lnTo>
                                  <a:lnTo>
                                    <a:pt x="189" y="490"/>
                                  </a:lnTo>
                                  <a:lnTo>
                                    <a:pt x="127" y="490"/>
                                  </a:lnTo>
                                  <a:lnTo>
                                    <a:pt x="116" y="489"/>
                                  </a:lnTo>
                                  <a:lnTo>
                                    <a:pt x="103" y="489"/>
                                  </a:lnTo>
                                  <a:lnTo>
                                    <a:pt x="90" y="487"/>
                                  </a:lnTo>
                                  <a:lnTo>
                                    <a:pt x="75" y="486"/>
                                  </a:lnTo>
                                  <a:close/>
                                  <a:moveTo>
                                    <a:pt x="191" y="341"/>
                                  </a:moveTo>
                                  <a:lnTo>
                                    <a:pt x="150" y="341"/>
                                  </a:lnTo>
                                  <a:lnTo>
                                    <a:pt x="150" y="482"/>
                                  </a:lnTo>
                                  <a:lnTo>
                                    <a:pt x="143" y="490"/>
                                  </a:lnTo>
                                  <a:lnTo>
                                    <a:pt x="189" y="490"/>
                                  </a:lnTo>
                                  <a:lnTo>
                                    <a:pt x="191" y="473"/>
                                  </a:lnTo>
                                  <a:lnTo>
                                    <a:pt x="191" y="341"/>
                                  </a:lnTo>
                                  <a:close/>
                                  <a:moveTo>
                                    <a:pt x="191" y="201"/>
                                  </a:moveTo>
                                  <a:lnTo>
                                    <a:pt x="150" y="201"/>
                                  </a:lnTo>
                                  <a:lnTo>
                                    <a:pt x="150" y="307"/>
                                  </a:lnTo>
                                  <a:lnTo>
                                    <a:pt x="191" y="307"/>
                                  </a:lnTo>
                                  <a:lnTo>
                                    <a:pt x="191" y="201"/>
                                  </a:lnTo>
                                  <a:close/>
                                  <a:moveTo>
                                    <a:pt x="191" y="62"/>
                                  </a:moveTo>
                                  <a:lnTo>
                                    <a:pt x="150" y="62"/>
                                  </a:lnTo>
                                  <a:lnTo>
                                    <a:pt x="150" y="16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91" y="62"/>
                                  </a:lnTo>
                                  <a:close/>
                                  <a:moveTo>
                                    <a:pt x="577" y="191"/>
                                  </a:moveTo>
                                  <a:lnTo>
                                    <a:pt x="200" y="191"/>
                                  </a:lnTo>
                                  <a:lnTo>
                                    <a:pt x="200" y="228"/>
                                  </a:lnTo>
                                  <a:lnTo>
                                    <a:pt x="577" y="228"/>
                                  </a:lnTo>
                                  <a:lnTo>
                                    <a:pt x="577" y="191"/>
                                  </a:lnTo>
                                  <a:close/>
                                  <a:moveTo>
                                    <a:pt x="333" y="116"/>
                                  </a:moveTo>
                                  <a:lnTo>
                                    <a:pt x="289" y="116"/>
                                  </a:lnTo>
                                  <a:lnTo>
                                    <a:pt x="289" y="191"/>
                                  </a:lnTo>
                                  <a:lnTo>
                                    <a:pt x="333" y="191"/>
                                  </a:lnTo>
                                  <a:lnTo>
                                    <a:pt x="333" y="116"/>
                                  </a:lnTo>
                                  <a:close/>
                                  <a:moveTo>
                                    <a:pt x="481" y="116"/>
                                  </a:moveTo>
                                  <a:lnTo>
                                    <a:pt x="437" y="116"/>
                                  </a:lnTo>
                                  <a:lnTo>
                                    <a:pt x="437" y="191"/>
                                  </a:lnTo>
                                  <a:lnTo>
                                    <a:pt x="481" y="191"/>
                                  </a:lnTo>
                                  <a:lnTo>
                                    <a:pt x="481" y="116"/>
                                  </a:lnTo>
                                  <a:close/>
                                  <a:moveTo>
                                    <a:pt x="561" y="79"/>
                                  </a:moveTo>
                                  <a:lnTo>
                                    <a:pt x="217" y="79"/>
                                  </a:lnTo>
                                  <a:lnTo>
                                    <a:pt x="217" y="116"/>
                                  </a:lnTo>
                                  <a:lnTo>
                                    <a:pt x="561" y="116"/>
                                  </a:lnTo>
                                  <a:lnTo>
                                    <a:pt x="561" y="79"/>
                                  </a:lnTo>
                                  <a:close/>
                                  <a:moveTo>
                                    <a:pt x="333" y="1"/>
                                  </a:moveTo>
                                  <a:lnTo>
                                    <a:pt x="289" y="1"/>
                                  </a:lnTo>
                                  <a:lnTo>
                                    <a:pt x="289" y="79"/>
                                  </a:lnTo>
                                  <a:lnTo>
                                    <a:pt x="333" y="79"/>
                                  </a:lnTo>
                                  <a:lnTo>
                                    <a:pt x="333" y="1"/>
                                  </a:lnTo>
                                  <a:close/>
                                  <a:moveTo>
                                    <a:pt x="481" y="1"/>
                                  </a:moveTo>
                                  <a:lnTo>
                                    <a:pt x="437" y="1"/>
                                  </a:lnTo>
                                  <a:lnTo>
                                    <a:pt x="437" y="79"/>
                                  </a:lnTo>
                                  <a:lnTo>
                                    <a:pt x="481" y="79"/>
                                  </a:lnTo>
                                  <a:lnTo>
                                    <a:pt x="481" y="1"/>
                                  </a:lnTo>
                                  <a:close/>
                                  <a:moveTo>
                                    <a:pt x="805" y="27"/>
                                  </a:moveTo>
                                  <a:lnTo>
                                    <a:pt x="800" y="102"/>
                                  </a:lnTo>
                                  <a:lnTo>
                                    <a:pt x="790" y="172"/>
                                  </a:lnTo>
                                  <a:lnTo>
                                    <a:pt x="777" y="236"/>
                                  </a:lnTo>
                                  <a:lnTo>
                                    <a:pt x="759" y="293"/>
                                  </a:lnTo>
                                  <a:lnTo>
                                    <a:pt x="735" y="349"/>
                                  </a:lnTo>
                                  <a:lnTo>
                                    <a:pt x="704" y="400"/>
                                  </a:lnTo>
                                  <a:lnTo>
                                    <a:pt x="669" y="446"/>
                                  </a:lnTo>
                                  <a:lnTo>
                                    <a:pt x="628" y="488"/>
                                  </a:lnTo>
                                  <a:lnTo>
                                    <a:pt x="638" y="497"/>
                                  </a:lnTo>
                                  <a:lnTo>
                                    <a:pt x="647" y="507"/>
                                  </a:lnTo>
                                  <a:lnTo>
                                    <a:pt x="656" y="516"/>
                                  </a:lnTo>
                                  <a:lnTo>
                                    <a:pt x="665" y="525"/>
                                  </a:lnTo>
                                  <a:lnTo>
                                    <a:pt x="710" y="480"/>
                                  </a:lnTo>
                                  <a:lnTo>
                                    <a:pt x="749" y="429"/>
                                  </a:lnTo>
                                  <a:lnTo>
                                    <a:pt x="782" y="373"/>
                                  </a:lnTo>
                                  <a:lnTo>
                                    <a:pt x="809" y="311"/>
                                  </a:lnTo>
                                  <a:lnTo>
                                    <a:pt x="826" y="252"/>
                                  </a:lnTo>
                                  <a:lnTo>
                                    <a:pt x="840" y="185"/>
                                  </a:lnTo>
                                  <a:lnTo>
                                    <a:pt x="850" y="112"/>
                                  </a:lnTo>
                                  <a:lnTo>
                                    <a:pt x="858" y="31"/>
                                  </a:lnTo>
                                  <a:lnTo>
                                    <a:pt x="805" y="27"/>
                                  </a:lnTo>
                                  <a:close/>
                                  <a:moveTo>
                                    <a:pt x="1018" y="20"/>
                                  </a:moveTo>
                                  <a:lnTo>
                                    <a:pt x="968" y="22"/>
                                  </a:lnTo>
                                  <a:lnTo>
                                    <a:pt x="977" y="123"/>
                                  </a:lnTo>
                                  <a:lnTo>
                                    <a:pt x="992" y="215"/>
                                  </a:lnTo>
                                  <a:lnTo>
                                    <a:pt x="1014" y="297"/>
                                  </a:lnTo>
                                  <a:lnTo>
                                    <a:pt x="1043" y="368"/>
                                  </a:lnTo>
                                  <a:lnTo>
                                    <a:pt x="1078" y="429"/>
                                  </a:lnTo>
                                  <a:lnTo>
                                    <a:pt x="1120" y="480"/>
                                  </a:lnTo>
                                  <a:lnTo>
                                    <a:pt x="1169" y="521"/>
                                  </a:lnTo>
                                  <a:lnTo>
                                    <a:pt x="1178" y="510"/>
                                  </a:lnTo>
                                  <a:lnTo>
                                    <a:pt x="1200" y="488"/>
                                  </a:lnTo>
                                  <a:lnTo>
                                    <a:pt x="1212" y="475"/>
                                  </a:lnTo>
                                  <a:lnTo>
                                    <a:pt x="1164" y="441"/>
                                  </a:lnTo>
                                  <a:lnTo>
                                    <a:pt x="1124" y="396"/>
                                  </a:lnTo>
                                  <a:lnTo>
                                    <a:pt x="1090" y="341"/>
                                  </a:lnTo>
                                  <a:lnTo>
                                    <a:pt x="1062" y="276"/>
                                  </a:lnTo>
                                  <a:lnTo>
                                    <a:pt x="1041" y="201"/>
                                  </a:lnTo>
                                  <a:lnTo>
                                    <a:pt x="1026" y="115"/>
                                  </a:lnTo>
                                  <a:lnTo>
                                    <a:pt x="1018" y="20"/>
                                  </a:lnTo>
                                  <a:close/>
                                  <a:moveTo>
                                    <a:pt x="1493" y="246"/>
                                  </a:moveTo>
                                  <a:lnTo>
                                    <a:pt x="1445" y="246"/>
                                  </a:lnTo>
                                  <a:lnTo>
                                    <a:pt x="1445" y="534"/>
                                  </a:lnTo>
                                  <a:lnTo>
                                    <a:pt x="1493" y="534"/>
                                  </a:lnTo>
                                  <a:lnTo>
                                    <a:pt x="1493" y="246"/>
                                  </a:lnTo>
                                  <a:close/>
                                  <a:moveTo>
                                    <a:pt x="1563" y="410"/>
                                  </a:moveTo>
                                  <a:lnTo>
                                    <a:pt x="1566" y="421"/>
                                  </a:lnTo>
                                  <a:lnTo>
                                    <a:pt x="1569" y="433"/>
                                  </a:lnTo>
                                  <a:lnTo>
                                    <a:pt x="1571" y="445"/>
                                  </a:lnTo>
                                  <a:lnTo>
                                    <a:pt x="1573" y="458"/>
                                  </a:lnTo>
                                  <a:lnTo>
                                    <a:pt x="1592" y="459"/>
                                  </a:lnTo>
                                  <a:lnTo>
                                    <a:pt x="1613" y="460"/>
                                  </a:lnTo>
                                  <a:lnTo>
                                    <a:pt x="1637" y="461"/>
                                  </a:lnTo>
                                  <a:lnTo>
                                    <a:pt x="1663" y="461"/>
                                  </a:lnTo>
                                  <a:lnTo>
                                    <a:pt x="1705" y="456"/>
                                  </a:lnTo>
                                  <a:lnTo>
                                    <a:pt x="1735" y="441"/>
                                  </a:lnTo>
                                  <a:lnTo>
                                    <a:pt x="1753" y="418"/>
                                  </a:lnTo>
                                  <a:lnTo>
                                    <a:pt x="1658" y="418"/>
                                  </a:lnTo>
                                  <a:lnTo>
                                    <a:pt x="1635" y="417"/>
                                  </a:lnTo>
                                  <a:lnTo>
                                    <a:pt x="1612" y="416"/>
                                  </a:lnTo>
                                  <a:lnTo>
                                    <a:pt x="1588" y="414"/>
                                  </a:lnTo>
                                  <a:lnTo>
                                    <a:pt x="1563" y="410"/>
                                  </a:lnTo>
                                  <a:close/>
                                  <a:moveTo>
                                    <a:pt x="1775" y="206"/>
                                  </a:moveTo>
                                  <a:lnTo>
                                    <a:pt x="1294" y="206"/>
                                  </a:lnTo>
                                  <a:lnTo>
                                    <a:pt x="1294" y="246"/>
                                  </a:lnTo>
                                  <a:lnTo>
                                    <a:pt x="1726" y="246"/>
                                  </a:lnTo>
                                  <a:lnTo>
                                    <a:pt x="1724" y="284"/>
                                  </a:lnTo>
                                  <a:lnTo>
                                    <a:pt x="1722" y="316"/>
                                  </a:lnTo>
                                  <a:lnTo>
                                    <a:pt x="1720" y="344"/>
                                  </a:lnTo>
                                  <a:lnTo>
                                    <a:pt x="1718" y="367"/>
                                  </a:lnTo>
                                  <a:lnTo>
                                    <a:pt x="1712" y="389"/>
                                  </a:lnTo>
                                  <a:lnTo>
                                    <a:pt x="1701" y="405"/>
                                  </a:lnTo>
                                  <a:lnTo>
                                    <a:pt x="1682" y="415"/>
                                  </a:lnTo>
                                  <a:lnTo>
                                    <a:pt x="1658" y="418"/>
                                  </a:lnTo>
                                  <a:lnTo>
                                    <a:pt x="1753" y="418"/>
                                  </a:lnTo>
                                  <a:lnTo>
                                    <a:pt x="1755" y="416"/>
                                  </a:lnTo>
                                  <a:lnTo>
                                    <a:pt x="1764" y="381"/>
                                  </a:lnTo>
                                  <a:lnTo>
                                    <a:pt x="1766" y="347"/>
                                  </a:lnTo>
                                  <a:lnTo>
                                    <a:pt x="1769" y="307"/>
                                  </a:lnTo>
                                  <a:lnTo>
                                    <a:pt x="1772" y="260"/>
                                  </a:lnTo>
                                  <a:lnTo>
                                    <a:pt x="1775" y="206"/>
                                  </a:lnTo>
                                  <a:close/>
                                  <a:moveTo>
                                    <a:pt x="1676" y="111"/>
                                  </a:moveTo>
                                  <a:lnTo>
                                    <a:pt x="1629" y="111"/>
                                  </a:lnTo>
                                  <a:lnTo>
                                    <a:pt x="1629" y="172"/>
                                  </a:lnTo>
                                  <a:lnTo>
                                    <a:pt x="1676" y="172"/>
                                  </a:lnTo>
                                  <a:lnTo>
                                    <a:pt x="1676" y="111"/>
                                  </a:lnTo>
                                  <a:close/>
                                  <a:moveTo>
                                    <a:pt x="1473" y="111"/>
                                  </a:moveTo>
                                  <a:lnTo>
                                    <a:pt x="1427" y="111"/>
                                  </a:lnTo>
                                  <a:lnTo>
                                    <a:pt x="1427" y="172"/>
                                  </a:lnTo>
                                  <a:lnTo>
                                    <a:pt x="1473" y="172"/>
                                  </a:lnTo>
                                  <a:lnTo>
                                    <a:pt x="1473" y="111"/>
                                  </a:lnTo>
                                  <a:close/>
                                  <a:moveTo>
                                    <a:pt x="1837" y="72"/>
                                  </a:moveTo>
                                  <a:lnTo>
                                    <a:pt x="1265" y="72"/>
                                  </a:lnTo>
                                  <a:lnTo>
                                    <a:pt x="1265" y="111"/>
                                  </a:lnTo>
                                  <a:lnTo>
                                    <a:pt x="1837" y="111"/>
                                  </a:lnTo>
                                  <a:lnTo>
                                    <a:pt x="1837" y="72"/>
                                  </a:lnTo>
                                  <a:close/>
                                  <a:moveTo>
                                    <a:pt x="1473" y="0"/>
                                  </a:moveTo>
                                  <a:lnTo>
                                    <a:pt x="1427" y="0"/>
                                  </a:lnTo>
                                  <a:lnTo>
                                    <a:pt x="1427" y="72"/>
                                  </a:lnTo>
                                  <a:lnTo>
                                    <a:pt x="1473" y="72"/>
                                  </a:lnTo>
                                  <a:lnTo>
                                    <a:pt x="1473" y="0"/>
                                  </a:lnTo>
                                  <a:close/>
                                  <a:moveTo>
                                    <a:pt x="1676" y="0"/>
                                  </a:moveTo>
                                  <a:lnTo>
                                    <a:pt x="1629" y="0"/>
                                  </a:lnTo>
                                  <a:lnTo>
                                    <a:pt x="1629" y="72"/>
                                  </a:lnTo>
                                  <a:lnTo>
                                    <a:pt x="1676" y="72"/>
                                  </a:lnTo>
                                  <a:lnTo>
                                    <a:pt x="167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65" name="任意多边形 1465"/>
                          <wps:cNvSpPr/>
                          <wps:spPr>
                            <a:xfrm>
                              <a:off x="10655" y="15317"/>
                              <a:ext cx="248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202" h="530">
                                  <a:moveTo>
                                    <a:pt x="518" y="67"/>
                                  </a:moveTo>
                                  <a:lnTo>
                                    <a:pt x="43" y="67"/>
                                  </a:lnTo>
                                  <a:lnTo>
                                    <a:pt x="43" y="114"/>
                                  </a:lnTo>
                                  <a:lnTo>
                                    <a:pt x="518" y="114"/>
                                  </a:lnTo>
                                  <a:lnTo>
                                    <a:pt x="518" y="67"/>
                                  </a:lnTo>
                                  <a:close/>
                                  <a:moveTo>
                                    <a:pt x="559" y="423"/>
                                  </a:moveTo>
                                  <a:lnTo>
                                    <a:pt x="0" y="423"/>
                                  </a:lnTo>
                                  <a:lnTo>
                                    <a:pt x="0" y="469"/>
                                  </a:lnTo>
                                  <a:lnTo>
                                    <a:pt x="559" y="469"/>
                                  </a:lnTo>
                                  <a:lnTo>
                                    <a:pt x="559" y="423"/>
                                  </a:lnTo>
                                  <a:close/>
                                  <a:moveTo>
                                    <a:pt x="855" y="153"/>
                                  </a:moveTo>
                                  <a:lnTo>
                                    <a:pt x="805" y="153"/>
                                  </a:lnTo>
                                  <a:lnTo>
                                    <a:pt x="802" y="206"/>
                                  </a:lnTo>
                                  <a:lnTo>
                                    <a:pt x="797" y="250"/>
                                  </a:lnTo>
                                  <a:lnTo>
                                    <a:pt x="791" y="285"/>
                                  </a:lnTo>
                                  <a:lnTo>
                                    <a:pt x="784" y="312"/>
                                  </a:lnTo>
                                  <a:lnTo>
                                    <a:pt x="761" y="365"/>
                                  </a:lnTo>
                                  <a:lnTo>
                                    <a:pt x="726" y="413"/>
                                  </a:lnTo>
                                  <a:lnTo>
                                    <a:pt x="680" y="456"/>
                                  </a:lnTo>
                                  <a:lnTo>
                                    <a:pt x="623" y="493"/>
                                  </a:lnTo>
                                  <a:lnTo>
                                    <a:pt x="633" y="503"/>
                                  </a:lnTo>
                                  <a:lnTo>
                                    <a:pt x="643" y="512"/>
                                  </a:lnTo>
                                  <a:lnTo>
                                    <a:pt x="652" y="521"/>
                                  </a:lnTo>
                                  <a:lnTo>
                                    <a:pt x="660" y="529"/>
                                  </a:lnTo>
                                  <a:lnTo>
                                    <a:pt x="721" y="488"/>
                                  </a:lnTo>
                                  <a:lnTo>
                                    <a:pt x="770" y="440"/>
                                  </a:lnTo>
                                  <a:lnTo>
                                    <a:pt x="808" y="385"/>
                                  </a:lnTo>
                                  <a:lnTo>
                                    <a:pt x="833" y="325"/>
                                  </a:lnTo>
                                  <a:lnTo>
                                    <a:pt x="841" y="294"/>
                                  </a:lnTo>
                                  <a:lnTo>
                                    <a:pt x="847" y="255"/>
                                  </a:lnTo>
                                  <a:lnTo>
                                    <a:pt x="852" y="208"/>
                                  </a:lnTo>
                                  <a:lnTo>
                                    <a:pt x="855" y="153"/>
                                  </a:lnTo>
                                  <a:close/>
                                  <a:moveTo>
                                    <a:pt x="1040" y="111"/>
                                  </a:moveTo>
                                  <a:lnTo>
                                    <a:pt x="640" y="111"/>
                                  </a:lnTo>
                                  <a:lnTo>
                                    <a:pt x="640" y="153"/>
                                  </a:lnTo>
                                  <a:lnTo>
                                    <a:pt x="992" y="153"/>
                                  </a:lnTo>
                                  <a:lnTo>
                                    <a:pt x="992" y="446"/>
                                  </a:lnTo>
                                  <a:lnTo>
                                    <a:pt x="995" y="477"/>
                                  </a:lnTo>
                                  <a:lnTo>
                                    <a:pt x="1009" y="500"/>
                                  </a:lnTo>
                                  <a:lnTo>
                                    <a:pt x="1033" y="513"/>
                                  </a:lnTo>
                                  <a:lnTo>
                                    <a:pt x="1066" y="517"/>
                                  </a:lnTo>
                                  <a:lnTo>
                                    <a:pt x="1107" y="517"/>
                                  </a:lnTo>
                                  <a:lnTo>
                                    <a:pt x="1139" y="514"/>
                                  </a:lnTo>
                                  <a:lnTo>
                                    <a:pt x="1164" y="502"/>
                                  </a:lnTo>
                                  <a:lnTo>
                                    <a:pt x="1180" y="484"/>
                                  </a:lnTo>
                                  <a:lnTo>
                                    <a:pt x="1183" y="476"/>
                                  </a:lnTo>
                                  <a:lnTo>
                                    <a:pt x="1074" y="476"/>
                                  </a:lnTo>
                                  <a:lnTo>
                                    <a:pt x="1058" y="473"/>
                                  </a:lnTo>
                                  <a:lnTo>
                                    <a:pt x="1048" y="467"/>
                                  </a:lnTo>
                                  <a:lnTo>
                                    <a:pt x="1042" y="456"/>
                                  </a:lnTo>
                                  <a:lnTo>
                                    <a:pt x="1040" y="441"/>
                                  </a:lnTo>
                                  <a:lnTo>
                                    <a:pt x="1040" y="111"/>
                                  </a:lnTo>
                                  <a:close/>
                                  <a:moveTo>
                                    <a:pt x="1152" y="353"/>
                                  </a:moveTo>
                                  <a:lnTo>
                                    <a:pt x="1150" y="378"/>
                                  </a:lnTo>
                                  <a:lnTo>
                                    <a:pt x="1148" y="402"/>
                                  </a:lnTo>
                                  <a:lnTo>
                                    <a:pt x="1146" y="423"/>
                                  </a:lnTo>
                                  <a:lnTo>
                                    <a:pt x="1143" y="443"/>
                                  </a:lnTo>
                                  <a:lnTo>
                                    <a:pt x="1138" y="458"/>
                                  </a:lnTo>
                                  <a:lnTo>
                                    <a:pt x="1130" y="468"/>
                                  </a:lnTo>
                                  <a:lnTo>
                                    <a:pt x="1118" y="474"/>
                                  </a:lnTo>
                                  <a:lnTo>
                                    <a:pt x="1101" y="476"/>
                                  </a:lnTo>
                                  <a:lnTo>
                                    <a:pt x="1183" y="476"/>
                                  </a:lnTo>
                                  <a:lnTo>
                                    <a:pt x="1189" y="458"/>
                                  </a:lnTo>
                                  <a:lnTo>
                                    <a:pt x="1193" y="437"/>
                                  </a:lnTo>
                                  <a:lnTo>
                                    <a:pt x="1196" y="415"/>
                                  </a:lnTo>
                                  <a:lnTo>
                                    <a:pt x="1199" y="393"/>
                                  </a:lnTo>
                                  <a:lnTo>
                                    <a:pt x="1201" y="370"/>
                                  </a:lnTo>
                                  <a:lnTo>
                                    <a:pt x="1188" y="366"/>
                                  </a:lnTo>
                                  <a:lnTo>
                                    <a:pt x="1176" y="362"/>
                                  </a:lnTo>
                                  <a:lnTo>
                                    <a:pt x="1164" y="357"/>
                                  </a:lnTo>
                                  <a:lnTo>
                                    <a:pt x="1152" y="353"/>
                                  </a:lnTo>
                                  <a:close/>
                                  <a:moveTo>
                                    <a:pt x="859" y="0"/>
                                  </a:moveTo>
                                  <a:lnTo>
                                    <a:pt x="809" y="0"/>
                                  </a:lnTo>
                                  <a:lnTo>
                                    <a:pt x="809" y="30"/>
                                  </a:lnTo>
                                  <a:lnTo>
                                    <a:pt x="808" y="58"/>
                                  </a:lnTo>
                                  <a:lnTo>
                                    <a:pt x="808" y="86"/>
                                  </a:lnTo>
                                  <a:lnTo>
                                    <a:pt x="807" y="111"/>
                                  </a:lnTo>
                                  <a:lnTo>
                                    <a:pt x="857" y="111"/>
                                  </a:lnTo>
                                  <a:lnTo>
                                    <a:pt x="858" y="85"/>
                                  </a:lnTo>
                                  <a:lnTo>
                                    <a:pt x="858" y="58"/>
                                  </a:lnTo>
                                  <a:lnTo>
                                    <a:pt x="859" y="30"/>
                                  </a:lnTo>
                                  <a:lnTo>
                                    <a:pt x="85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82" name="任意多边形 1482"/>
                          <wps:cNvSpPr/>
                          <wps:spPr>
                            <a:xfrm>
                              <a:off x="8264" y="13025"/>
                              <a:ext cx="611" cy="19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25" h="511">
                                  <a:moveTo>
                                    <a:pt x="254" y="223"/>
                                  </a:moveTo>
                                  <a:lnTo>
                                    <a:pt x="198" y="223"/>
                                  </a:lnTo>
                                  <a:lnTo>
                                    <a:pt x="198" y="422"/>
                                  </a:lnTo>
                                  <a:lnTo>
                                    <a:pt x="198" y="435"/>
                                  </a:lnTo>
                                  <a:lnTo>
                                    <a:pt x="197" y="453"/>
                                  </a:lnTo>
                                  <a:lnTo>
                                    <a:pt x="196" y="478"/>
                                  </a:lnTo>
                                  <a:lnTo>
                                    <a:pt x="194" y="507"/>
                                  </a:lnTo>
                                  <a:lnTo>
                                    <a:pt x="209" y="506"/>
                                  </a:lnTo>
                                  <a:lnTo>
                                    <a:pt x="219" y="505"/>
                                  </a:lnTo>
                                  <a:lnTo>
                                    <a:pt x="258" y="505"/>
                                  </a:lnTo>
                                  <a:lnTo>
                                    <a:pt x="256" y="477"/>
                                  </a:lnTo>
                                  <a:lnTo>
                                    <a:pt x="255" y="453"/>
                                  </a:lnTo>
                                  <a:lnTo>
                                    <a:pt x="254" y="434"/>
                                  </a:lnTo>
                                  <a:lnTo>
                                    <a:pt x="254" y="422"/>
                                  </a:lnTo>
                                  <a:lnTo>
                                    <a:pt x="254" y="223"/>
                                  </a:lnTo>
                                  <a:close/>
                                  <a:moveTo>
                                    <a:pt x="258" y="505"/>
                                  </a:moveTo>
                                  <a:lnTo>
                                    <a:pt x="227" y="505"/>
                                  </a:lnTo>
                                  <a:lnTo>
                                    <a:pt x="258" y="507"/>
                                  </a:lnTo>
                                  <a:lnTo>
                                    <a:pt x="258" y="505"/>
                                  </a:lnTo>
                                  <a:close/>
                                  <a:moveTo>
                                    <a:pt x="0" y="171"/>
                                  </a:moveTo>
                                  <a:lnTo>
                                    <a:pt x="2" y="186"/>
                                  </a:lnTo>
                                  <a:lnTo>
                                    <a:pt x="2" y="193"/>
                                  </a:lnTo>
                                  <a:lnTo>
                                    <a:pt x="2" y="202"/>
                                  </a:lnTo>
                                  <a:lnTo>
                                    <a:pt x="1" y="212"/>
                                  </a:lnTo>
                                  <a:lnTo>
                                    <a:pt x="0" y="226"/>
                                  </a:lnTo>
                                  <a:lnTo>
                                    <a:pt x="43" y="224"/>
                                  </a:lnTo>
                                  <a:lnTo>
                                    <a:pt x="59" y="223"/>
                                  </a:lnTo>
                                  <a:lnTo>
                                    <a:pt x="71" y="223"/>
                                  </a:lnTo>
                                  <a:lnTo>
                                    <a:pt x="455" y="223"/>
                                  </a:lnTo>
                                  <a:lnTo>
                                    <a:pt x="454" y="211"/>
                                  </a:lnTo>
                                  <a:lnTo>
                                    <a:pt x="453" y="202"/>
                                  </a:lnTo>
                                  <a:lnTo>
                                    <a:pt x="453" y="193"/>
                                  </a:lnTo>
                                  <a:lnTo>
                                    <a:pt x="454" y="184"/>
                                  </a:lnTo>
                                  <a:lnTo>
                                    <a:pt x="455" y="175"/>
                                  </a:lnTo>
                                  <a:lnTo>
                                    <a:pt x="73" y="175"/>
                                  </a:lnTo>
                                  <a:lnTo>
                                    <a:pt x="61" y="174"/>
                                  </a:lnTo>
                                  <a:lnTo>
                                    <a:pt x="45" y="174"/>
                                  </a:lnTo>
                                  <a:lnTo>
                                    <a:pt x="0" y="171"/>
                                  </a:lnTo>
                                  <a:close/>
                                  <a:moveTo>
                                    <a:pt x="455" y="223"/>
                                  </a:moveTo>
                                  <a:lnTo>
                                    <a:pt x="364" y="223"/>
                                  </a:lnTo>
                                  <a:lnTo>
                                    <a:pt x="456" y="226"/>
                                  </a:lnTo>
                                  <a:lnTo>
                                    <a:pt x="455" y="223"/>
                                  </a:lnTo>
                                  <a:close/>
                                  <a:moveTo>
                                    <a:pt x="195" y="0"/>
                                  </a:moveTo>
                                  <a:lnTo>
                                    <a:pt x="196" y="37"/>
                                  </a:lnTo>
                                  <a:lnTo>
                                    <a:pt x="197" y="68"/>
                                  </a:lnTo>
                                  <a:lnTo>
                                    <a:pt x="198" y="91"/>
                                  </a:lnTo>
                                  <a:lnTo>
                                    <a:pt x="198" y="105"/>
                                  </a:lnTo>
                                  <a:lnTo>
                                    <a:pt x="198" y="175"/>
                                  </a:lnTo>
                                  <a:lnTo>
                                    <a:pt x="254" y="175"/>
                                  </a:lnTo>
                                  <a:lnTo>
                                    <a:pt x="254" y="105"/>
                                  </a:lnTo>
                                  <a:lnTo>
                                    <a:pt x="254" y="89"/>
                                  </a:lnTo>
                                  <a:lnTo>
                                    <a:pt x="255" y="66"/>
                                  </a:lnTo>
                                  <a:lnTo>
                                    <a:pt x="257" y="2"/>
                                  </a:lnTo>
                                  <a:lnTo>
                                    <a:pt x="219" y="2"/>
                                  </a:lnTo>
                                  <a:lnTo>
                                    <a:pt x="209" y="1"/>
                                  </a:lnTo>
                                  <a:lnTo>
                                    <a:pt x="195" y="0"/>
                                  </a:lnTo>
                                  <a:close/>
                                  <a:moveTo>
                                    <a:pt x="456" y="171"/>
                                  </a:moveTo>
                                  <a:lnTo>
                                    <a:pt x="402" y="174"/>
                                  </a:lnTo>
                                  <a:lnTo>
                                    <a:pt x="382" y="174"/>
                                  </a:lnTo>
                                  <a:lnTo>
                                    <a:pt x="366" y="175"/>
                                  </a:lnTo>
                                  <a:lnTo>
                                    <a:pt x="455" y="175"/>
                                  </a:lnTo>
                                  <a:lnTo>
                                    <a:pt x="456" y="171"/>
                                  </a:lnTo>
                                  <a:close/>
                                  <a:moveTo>
                                    <a:pt x="257" y="0"/>
                                  </a:moveTo>
                                  <a:lnTo>
                                    <a:pt x="242" y="1"/>
                                  </a:lnTo>
                                  <a:lnTo>
                                    <a:pt x="231" y="2"/>
                                  </a:lnTo>
                                  <a:lnTo>
                                    <a:pt x="257" y="2"/>
                                  </a:lnTo>
                                  <a:lnTo>
                                    <a:pt x="257" y="0"/>
                                  </a:lnTo>
                                  <a:close/>
                                  <a:moveTo>
                                    <a:pt x="590" y="395"/>
                                  </a:moveTo>
                                  <a:lnTo>
                                    <a:pt x="592" y="408"/>
                                  </a:lnTo>
                                  <a:lnTo>
                                    <a:pt x="593" y="418"/>
                                  </a:lnTo>
                                  <a:lnTo>
                                    <a:pt x="593" y="432"/>
                                  </a:lnTo>
                                  <a:lnTo>
                                    <a:pt x="592" y="440"/>
                                  </a:lnTo>
                                  <a:lnTo>
                                    <a:pt x="590" y="454"/>
                                  </a:lnTo>
                                  <a:lnTo>
                                    <a:pt x="659" y="450"/>
                                  </a:lnTo>
                                  <a:lnTo>
                                    <a:pt x="671" y="450"/>
                                  </a:lnTo>
                                  <a:lnTo>
                                    <a:pt x="1082" y="450"/>
                                  </a:lnTo>
                                  <a:lnTo>
                                    <a:pt x="1081" y="441"/>
                                  </a:lnTo>
                                  <a:lnTo>
                                    <a:pt x="1081" y="432"/>
                                  </a:lnTo>
                                  <a:lnTo>
                                    <a:pt x="1081" y="418"/>
                                  </a:lnTo>
                                  <a:lnTo>
                                    <a:pt x="1081" y="410"/>
                                  </a:lnTo>
                                  <a:lnTo>
                                    <a:pt x="1082" y="400"/>
                                  </a:lnTo>
                                  <a:lnTo>
                                    <a:pt x="671" y="400"/>
                                  </a:lnTo>
                                  <a:lnTo>
                                    <a:pt x="658" y="399"/>
                                  </a:lnTo>
                                  <a:lnTo>
                                    <a:pt x="590" y="395"/>
                                  </a:lnTo>
                                  <a:close/>
                                  <a:moveTo>
                                    <a:pt x="1082" y="450"/>
                                  </a:moveTo>
                                  <a:lnTo>
                                    <a:pt x="1006" y="450"/>
                                  </a:lnTo>
                                  <a:lnTo>
                                    <a:pt x="1018" y="450"/>
                                  </a:lnTo>
                                  <a:lnTo>
                                    <a:pt x="1036" y="451"/>
                                  </a:lnTo>
                                  <a:lnTo>
                                    <a:pt x="1057" y="452"/>
                                  </a:lnTo>
                                  <a:lnTo>
                                    <a:pt x="1083" y="454"/>
                                  </a:lnTo>
                                  <a:lnTo>
                                    <a:pt x="1082" y="450"/>
                                  </a:lnTo>
                                  <a:close/>
                                  <a:moveTo>
                                    <a:pt x="1083" y="395"/>
                                  </a:moveTo>
                                  <a:lnTo>
                                    <a:pt x="1017" y="399"/>
                                  </a:lnTo>
                                  <a:lnTo>
                                    <a:pt x="1006" y="400"/>
                                  </a:lnTo>
                                  <a:lnTo>
                                    <a:pt x="1082" y="400"/>
                                  </a:lnTo>
                                  <a:lnTo>
                                    <a:pt x="1083" y="395"/>
                                  </a:lnTo>
                                  <a:close/>
                                  <a:moveTo>
                                    <a:pt x="644" y="82"/>
                                  </a:moveTo>
                                  <a:lnTo>
                                    <a:pt x="646" y="95"/>
                                  </a:lnTo>
                                  <a:lnTo>
                                    <a:pt x="647" y="104"/>
                                  </a:lnTo>
                                  <a:lnTo>
                                    <a:pt x="647" y="117"/>
                                  </a:lnTo>
                                  <a:lnTo>
                                    <a:pt x="646" y="126"/>
                                  </a:lnTo>
                                  <a:lnTo>
                                    <a:pt x="644" y="138"/>
                                  </a:lnTo>
                                  <a:lnTo>
                                    <a:pt x="668" y="137"/>
                                  </a:lnTo>
                                  <a:lnTo>
                                    <a:pt x="688" y="135"/>
                                  </a:lnTo>
                                  <a:lnTo>
                                    <a:pt x="705" y="135"/>
                                  </a:lnTo>
                                  <a:lnTo>
                                    <a:pt x="719" y="134"/>
                                  </a:lnTo>
                                  <a:lnTo>
                                    <a:pt x="1028" y="134"/>
                                  </a:lnTo>
                                  <a:lnTo>
                                    <a:pt x="1027" y="125"/>
                                  </a:lnTo>
                                  <a:lnTo>
                                    <a:pt x="1027" y="117"/>
                                  </a:lnTo>
                                  <a:lnTo>
                                    <a:pt x="1027" y="104"/>
                                  </a:lnTo>
                                  <a:lnTo>
                                    <a:pt x="1027" y="95"/>
                                  </a:lnTo>
                                  <a:lnTo>
                                    <a:pt x="1028" y="86"/>
                                  </a:lnTo>
                                  <a:lnTo>
                                    <a:pt x="719" y="86"/>
                                  </a:lnTo>
                                  <a:lnTo>
                                    <a:pt x="708" y="86"/>
                                  </a:lnTo>
                                  <a:lnTo>
                                    <a:pt x="644" y="82"/>
                                  </a:lnTo>
                                  <a:close/>
                                  <a:moveTo>
                                    <a:pt x="1028" y="134"/>
                                  </a:moveTo>
                                  <a:lnTo>
                                    <a:pt x="956" y="134"/>
                                  </a:lnTo>
                                  <a:lnTo>
                                    <a:pt x="970" y="135"/>
                                  </a:lnTo>
                                  <a:lnTo>
                                    <a:pt x="970" y="135"/>
                                  </a:lnTo>
                                  <a:lnTo>
                                    <a:pt x="987" y="135"/>
                                  </a:lnTo>
                                  <a:lnTo>
                                    <a:pt x="1006" y="137"/>
                                  </a:lnTo>
                                  <a:lnTo>
                                    <a:pt x="1028" y="138"/>
                                  </a:lnTo>
                                  <a:lnTo>
                                    <a:pt x="1028" y="134"/>
                                  </a:lnTo>
                                  <a:close/>
                                  <a:moveTo>
                                    <a:pt x="1028" y="82"/>
                                  </a:moveTo>
                                  <a:lnTo>
                                    <a:pt x="966" y="86"/>
                                  </a:lnTo>
                                  <a:lnTo>
                                    <a:pt x="955" y="86"/>
                                  </a:lnTo>
                                  <a:lnTo>
                                    <a:pt x="1028" y="86"/>
                                  </a:lnTo>
                                  <a:lnTo>
                                    <a:pt x="1028" y="82"/>
                                  </a:lnTo>
                                  <a:close/>
                                  <a:moveTo>
                                    <a:pt x="1308" y="23"/>
                                  </a:moveTo>
                                  <a:lnTo>
                                    <a:pt x="1312" y="96"/>
                                  </a:lnTo>
                                  <a:lnTo>
                                    <a:pt x="1312" y="204"/>
                                  </a:lnTo>
                                  <a:lnTo>
                                    <a:pt x="1311" y="259"/>
                                  </a:lnTo>
                                  <a:lnTo>
                                    <a:pt x="1306" y="307"/>
                                  </a:lnTo>
                                  <a:lnTo>
                                    <a:pt x="1299" y="348"/>
                                  </a:lnTo>
                                  <a:lnTo>
                                    <a:pt x="1288" y="383"/>
                                  </a:lnTo>
                                  <a:lnTo>
                                    <a:pt x="1275" y="407"/>
                                  </a:lnTo>
                                  <a:lnTo>
                                    <a:pt x="1258" y="431"/>
                                  </a:lnTo>
                                  <a:lnTo>
                                    <a:pt x="1238" y="452"/>
                                  </a:lnTo>
                                  <a:lnTo>
                                    <a:pt x="1212" y="472"/>
                                  </a:lnTo>
                                  <a:lnTo>
                                    <a:pt x="1201" y="480"/>
                                  </a:lnTo>
                                  <a:lnTo>
                                    <a:pt x="1208" y="481"/>
                                  </a:lnTo>
                                  <a:lnTo>
                                    <a:pt x="1218" y="484"/>
                                  </a:lnTo>
                                  <a:lnTo>
                                    <a:pt x="1242" y="495"/>
                                  </a:lnTo>
                                  <a:lnTo>
                                    <a:pt x="1253" y="502"/>
                                  </a:lnTo>
                                  <a:lnTo>
                                    <a:pt x="1262" y="510"/>
                                  </a:lnTo>
                                  <a:lnTo>
                                    <a:pt x="1269" y="501"/>
                                  </a:lnTo>
                                  <a:lnTo>
                                    <a:pt x="1288" y="478"/>
                                  </a:lnTo>
                                  <a:lnTo>
                                    <a:pt x="1304" y="455"/>
                                  </a:lnTo>
                                  <a:lnTo>
                                    <a:pt x="1319" y="432"/>
                                  </a:lnTo>
                                  <a:lnTo>
                                    <a:pt x="1330" y="409"/>
                                  </a:lnTo>
                                  <a:lnTo>
                                    <a:pt x="1338" y="390"/>
                                  </a:lnTo>
                                  <a:lnTo>
                                    <a:pt x="1345" y="369"/>
                                  </a:lnTo>
                                  <a:lnTo>
                                    <a:pt x="1351" y="346"/>
                                  </a:lnTo>
                                  <a:lnTo>
                                    <a:pt x="1357" y="320"/>
                                  </a:lnTo>
                                  <a:lnTo>
                                    <a:pt x="1621" y="320"/>
                                  </a:lnTo>
                                  <a:lnTo>
                                    <a:pt x="1621" y="276"/>
                                  </a:lnTo>
                                  <a:lnTo>
                                    <a:pt x="1361" y="276"/>
                                  </a:lnTo>
                                  <a:lnTo>
                                    <a:pt x="1363" y="196"/>
                                  </a:lnTo>
                                  <a:lnTo>
                                    <a:pt x="1621" y="196"/>
                                  </a:lnTo>
                                  <a:lnTo>
                                    <a:pt x="1621" y="152"/>
                                  </a:lnTo>
                                  <a:lnTo>
                                    <a:pt x="1363" y="152"/>
                                  </a:lnTo>
                                  <a:lnTo>
                                    <a:pt x="1363" y="72"/>
                                  </a:lnTo>
                                  <a:lnTo>
                                    <a:pt x="1622" y="72"/>
                                  </a:lnTo>
                                  <a:lnTo>
                                    <a:pt x="1622" y="67"/>
                                  </a:lnTo>
                                  <a:lnTo>
                                    <a:pt x="1623" y="48"/>
                                  </a:lnTo>
                                  <a:lnTo>
                                    <a:pt x="1624" y="27"/>
                                  </a:lnTo>
                                  <a:lnTo>
                                    <a:pt x="1381" y="27"/>
                                  </a:lnTo>
                                  <a:lnTo>
                                    <a:pt x="1367" y="27"/>
                                  </a:lnTo>
                                  <a:lnTo>
                                    <a:pt x="1351" y="26"/>
                                  </a:lnTo>
                                  <a:lnTo>
                                    <a:pt x="1331" y="25"/>
                                  </a:lnTo>
                                  <a:lnTo>
                                    <a:pt x="1308" y="23"/>
                                  </a:lnTo>
                                  <a:close/>
                                  <a:moveTo>
                                    <a:pt x="1499" y="435"/>
                                  </a:moveTo>
                                  <a:lnTo>
                                    <a:pt x="1506" y="447"/>
                                  </a:lnTo>
                                  <a:lnTo>
                                    <a:pt x="1511" y="458"/>
                                  </a:lnTo>
                                  <a:lnTo>
                                    <a:pt x="1514" y="466"/>
                                  </a:lnTo>
                                  <a:lnTo>
                                    <a:pt x="1516" y="472"/>
                                  </a:lnTo>
                                  <a:lnTo>
                                    <a:pt x="1518" y="479"/>
                                  </a:lnTo>
                                  <a:lnTo>
                                    <a:pt x="1519" y="489"/>
                                  </a:lnTo>
                                  <a:lnTo>
                                    <a:pt x="1519" y="495"/>
                                  </a:lnTo>
                                  <a:lnTo>
                                    <a:pt x="1520" y="504"/>
                                  </a:lnTo>
                                  <a:lnTo>
                                    <a:pt x="1554" y="501"/>
                                  </a:lnTo>
                                  <a:lnTo>
                                    <a:pt x="1582" y="496"/>
                                  </a:lnTo>
                                  <a:lnTo>
                                    <a:pt x="1603" y="488"/>
                                  </a:lnTo>
                                  <a:lnTo>
                                    <a:pt x="1616" y="477"/>
                                  </a:lnTo>
                                  <a:lnTo>
                                    <a:pt x="1618" y="472"/>
                                  </a:lnTo>
                                  <a:lnTo>
                                    <a:pt x="1619" y="463"/>
                                  </a:lnTo>
                                  <a:lnTo>
                                    <a:pt x="1620" y="449"/>
                                  </a:lnTo>
                                  <a:lnTo>
                                    <a:pt x="1621" y="441"/>
                                  </a:lnTo>
                                  <a:lnTo>
                                    <a:pt x="1539" y="441"/>
                                  </a:lnTo>
                                  <a:lnTo>
                                    <a:pt x="1534" y="440"/>
                                  </a:lnTo>
                                  <a:lnTo>
                                    <a:pt x="1530" y="439"/>
                                  </a:lnTo>
                                  <a:lnTo>
                                    <a:pt x="1505" y="436"/>
                                  </a:lnTo>
                                  <a:lnTo>
                                    <a:pt x="1499" y="435"/>
                                  </a:lnTo>
                                  <a:close/>
                                  <a:moveTo>
                                    <a:pt x="1621" y="320"/>
                                  </a:moveTo>
                                  <a:lnTo>
                                    <a:pt x="1570" y="320"/>
                                  </a:lnTo>
                                  <a:lnTo>
                                    <a:pt x="1570" y="426"/>
                                  </a:lnTo>
                                  <a:lnTo>
                                    <a:pt x="1568" y="434"/>
                                  </a:lnTo>
                                  <a:lnTo>
                                    <a:pt x="1563" y="436"/>
                                  </a:lnTo>
                                  <a:lnTo>
                                    <a:pt x="1558" y="439"/>
                                  </a:lnTo>
                                  <a:lnTo>
                                    <a:pt x="1551" y="441"/>
                                  </a:lnTo>
                                  <a:lnTo>
                                    <a:pt x="1621" y="441"/>
                                  </a:lnTo>
                                  <a:lnTo>
                                    <a:pt x="1621" y="434"/>
                                  </a:lnTo>
                                  <a:lnTo>
                                    <a:pt x="1621" y="320"/>
                                  </a:lnTo>
                                  <a:close/>
                                  <a:moveTo>
                                    <a:pt x="1621" y="196"/>
                                  </a:moveTo>
                                  <a:lnTo>
                                    <a:pt x="1570" y="196"/>
                                  </a:lnTo>
                                  <a:lnTo>
                                    <a:pt x="1570" y="276"/>
                                  </a:lnTo>
                                  <a:lnTo>
                                    <a:pt x="1621" y="276"/>
                                  </a:lnTo>
                                  <a:lnTo>
                                    <a:pt x="1621" y="196"/>
                                  </a:lnTo>
                                  <a:close/>
                                  <a:moveTo>
                                    <a:pt x="1622" y="72"/>
                                  </a:moveTo>
                                  <a:lnTo>
                                    <a:pt x="1569" y="72"/>
                                  </a:lnTo>
                                  <a:lnTo>
                                    <a:pt x="1570" y="152"/>
                                  </a:lnTo>
                                  <a:lnTo>
                                    <a:pt x="1621" y="152"/>
                                  </a:lnTo>
                                  <a:lnTo>
                                    <a:pt x="1621" y="91"/>
                                  </a:lnTo>
                                  <a:lnTo>
                                    <a:pt x="1621" y="81"/>
                                  </a:lnTo>
                                  <a:lnTo>
                                    <a:pt x="1622" y="72"/>
                                  </a:lnTo>
                                  <a:close/>
                                  <a:moveTo>
                                    <a:pt x="1625" y="23"/>
                                  </a:moveTo>
                                  <a:lnTo>
                                    <a:pt x="1577" y="26"/>
                                  </a:lnTo>
                                  <a:lnTo>
                                    <a:pt x="1560" y="27"/>
                                  </a:lnTo>
                                  <a:lnTo>
                                    <a:pt x="1547" y="27"/>
                                  </a:lnTo>
                                  <a:lnTo>
                                    <a:pt x="1624" y="27"/>
                                  </a:lnTo>
                                  <a:lnTo>
                                    <a:pt x="1625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77" name="任意多边形 1477"/>
                          <wps:cNvSpPr/>
                          <wps:spPr>
                            <a:xfrm>
                              <a:off x="10528" y="13076"/>
                              <a:ext cx="937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557" h="387">
                                  <a:moveTo>
                                    <a:pt x="96" y="3"/>
                                  </a:moveTo>
                                  <a:lnTo>
                                    <a:pt x="70" y="3"/>
                                  </a:lnTo>
                                  <a:lnTo>
                                    <a:pt x="45" y="5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0" y="381"/>
                                  </a:lnTo>
                                  <a:lnTo>
                                    <a:pt x="17" y="383"/>
                                  </a:lnTo>
                                  <a:lnTo>
                                    <a:pt x="36" y="384"/>
                                  </a:lnTo>
                                  <a:lnTo>
                                    <a:pt x="58" y="385"/>
                                  </a:lnTo>
                                  <a:lnTo>
                                    <a:pt x="82" y="385"/>
                                  </a:lnTo>
                                  <a:lnTo>
                                    <a:pt x="129" y="382"/>
                                  </a:lnTo>
                                  <a:lnTo>
                                    <a:pt x="171" y="373"/>
                                  </a:lnTo>
                                  <a:lnTo>
                                    <a:pt x="206" y="357"/>
                                  </a:lnTo>
                                  <a:lnTo>
                                    <a:pt x="230" y="339"/>
                                  </a:lnTo>
                                  <a:lnTo>
                                    <a:pt x="81" y="339"/>
                                  </a:lnTo>
                                  <a:lnTo>
                                    <a:pt x="67" y="339"/>
                                  </a:lnTo>
                                  <a:lnTo>
                                    <a:pt x="57" y="338"/>
                                  </a:lnTo>
                                  <a:lnTo>
                                    <a:pt x="57" y="52"/>
                                  </a:lnTo>
                                  <a:lnTo>
                                    <a:pt x="65" y="50"/>
                                  </a:lnTo>
                                  <a:lnTo>
                                    <a:pt x="75" y="49"/>
                                  </a:lnTo>
                                  <a:lnTo>
                                    <a:pt x="87" y="48"/>
                                  </a:lnTo>
                                  <a:lnTo>
                                    <a:pt x="101" y="48"/>
                                  </a:lnTo>
                                  <a:lnTo>
                                    <a:pt x="233" y="48"/>
                                  </a:lnTo>
                                  <a:lnTo>
                                    <a:pt x="194" y="20"/>
                                  </a:lnTo>
                                  <a:lnTo>
                                    <a:pt x="96" y="3"/>
                                  </a:lnTo>
                                  <a:close/>
                                  <a:moveTo>
                                    <a:pt x="233" y="48"/>
                                  </a:moveTo>
                                  <a:lnTo>
                                    <a:pt x="101" y="48"/>
                                  </a:lnTo>
                                  <a:lnTo>
                                    <a:pt x="156" y="57"/>
                                  </a:lnTo>
                                  <a:lnTo>
                                    <a:pt x="196" y="83"/>
                                  </a:lnTo>
                                  <a:lnTo>
                                    <a:pt x="221" y="126"/>
                                  </a:lnTo>
                                  <a:lnTo>
                                    <a:pt x="230" y="187"/>
                                  </a:lnTo>
                                  <a:lnTo>
                                    <a:pt x="220" y="254"/>
                                  </a:lnTo>
                                  <a:lnTo>
                                    <a:pt x="193" y="302"/>
                                  </a:lnTo>
                                  <a:lnTo>
                                    <a:pt x="151" y="330"/>
                                  </a:lnTo>
                                  <a:lnTo>
                                    <a:pt x="94" y="339"/>
                                  </a:lnTo>
                                  <a:lnTo>
                                    <a:pt x="230" y="339"/>
                                  </a:lnTo>
                                  <a:lnTo>
                                    <a:pt x="235" y="336"/>
                                  </a:lnTo>
                                  <a:lnTo>
                                    <a:pt x="258" y="308"/>
                                  </a:lnTo>
                                  <a:lnTo>
                                    <a:pt x="275" y="274"/>
                                  </a:lnTo>
                                  <a:lnTo>
                                    <a:pt x="286" y="233"/>
                                  </a:lnTo>
                                  <a:lnTo>
                                    <a:pt x="289" y="187"/>
                                  </a:lnTo>
                                  <a:lnTo>
                                    <a:pt x="290" y="185"/>
                                  </a:lnTo>
                                  <a:lnTo>
                                    <a:pt x="282" y="121"/>
                                  </a:lnTo>
                                  <a:lnTo>
                                    <a:pt x="253" y="63"/>
                                  </a:lnTo>
                                  <a:lnTo>
                                    <a:pt x="233" y="48"/>
                                  </a:lnTo>
                                  <a:close/>
                                  <a:moveTo>
                                    <a:pt x="567" y="5"/>
                                  </a:moveTo>
                                  <a:lnTo>
                                    <a:pt x="370" y="5"/>
                                  </a:lnTo>
                                  <a:lnTo>
                                    <a:pt x="370" y="382"/>
                                  </a:lnTo>
                                  <a:lnTo>
                                    <a:pt x="575" y="382"/>
                                  </a:lnTo>
                                  <a:lnTo>
                                    <a:pt x="575" y="334"/>
                                  </a:lnTo>
                                  <a:lnTo>
                                    <a:pt x="427" y="334"/>
                                  </a:lnTo>
                                  <a:lnTo>
                                    <a:pt x="427" y="209"/>
                                  </a:lnTo>
                                  <a:lnTo>
                                    <a:pt x="559" y="209"/>
                                  </a:lnTo>
                                  <a:lnTo>
                                    <a:pt x="559" y="162"/>
                                  </a:lnTo>
                                  <a:lnTo>
                                    <a:pt x="427" y="162"/>
                                  </a:lnTo>
                                  <a:lnTo>
                                    <a:pt x="427" y="53"/>
                                  </a:lnTo>
                                  <a:lnTo>
                                    <a:pt x="567" y="53"/>
                                  </a:lnTo>
                                  <a:lnTo>
                                    <a:pt x="567" y="5"/>
                                  </a:lnTo>
                                  <a:close/>
                                  <a:moveTo>
                                    <a:pt x="820" y="0"/>
                                  </a:moveTo>
                                  <a:lnTo>
                                    <a:pt x="747" y="13"/>
                                  </a:lnTo>
                                  <a:lnTo>
                                    <a:pt x="688" y="51"/>
                                  </a:lnTo>
                                  <a:lnTo>
                                    <a:pt x="649" y="113"/>
                                  </a:lnTo>
                                  <a:lnTo>
                                    <a:pt x="635" y="198"/>
                                  </a:lnTo>
                                  <a:lnTo>
                                    <a:pt x="647" y="278"/>
                                  </a:lnTo>
                                  <a:lnTo>
                                    <a:pt x="683" y="338"/>
                                  </a:lnTo>
                                  <a:lnTo>
                                    <a:pt x="738" y="374"/>
                                  </a:lnTo>
                                  <a:lnTo>
                                    <a:pt x="810" y="387"/>
                                  </a:lnTo>
                                  <a:lnTo>
                                    <a:pt x="839" y="386"/>
                                  </a:lnTo>
                                  <a:lnTo>
                                    <a:pt x="864" y="382"/>
                                  </a:lnTo>
                                  <a:lnTo>
                                    <a:pt x="884" y="377"/>
                                  </a:lnTo>
                                  <a:lnTo>
                                    <a:pt x="898" y="371"/>
                                  </a:lnTo>
                                  <a:lnTo>
                                    <a:pt x="891" y="339"/>
                                  </a:lnTo>
                                  <a:lnTo>
                                    <a:pt x="821" y="339"/>
                                  </a:lnTo>
                                  <a:lnTo>
                                    <a:pt x="768" y="329"/>
                                  </a:lnTo>
                                  <a:lnTo>
                                    <a:pt x="729" y="302"/>
                                  </a:lnTo>
                                  <a:lnTo>
                                    <a:pt x="704" y="256"/>
                                  </a:lnTo>
                                  <a:lnTo>
                                    <a:pt x="695" y="195"/>
                                  </a:lnTo>
                                  <a:lnTo>
                                    <a:pt x="704" y="131"/>
                                  </a:lnTo>
                                  <a:lnTo>
                                    <a:pt x="731" y="85"/>
                                  </a:lnTo>
                                  <a:lnTo>
                                    <a:pt x="771" y="57"/>
                                  </a:lnTo>
                                  <a:lnTo>
                                    <a:pt x="822" y="48"/>
                                  </a:lnTo>
                                  <a:lnTo>
                                    <a:pt x="891" y="48"/>
                                  </a:lnTo>
                                  <a:lnTo>
                                    <a:pt x="900" y="15"/>
                                  </a:lnTo>
                                  <a:lnTo>
                                    <a:pt x="889" y="10"/>
                                  </a:lnTo>
                                  <a:lnTo>
                                    <a:pt x="872" y="6"/>
                                  </a:lnTo>
                                  <a:lnTo>
                                    <a:pt x="849" y="2"/>
                                  </a:lnTo>
                                  <a:lnTo>
                                    <a:pt x="820" y="0"/>
                                  </a:lnTo>
                                  <a:close/>
                                  <a:moveTo>
                                    <a:pt x="889" y="326"/>
                                  </a:moveTo>
                                  <a:lnTo>
                                    <a:pt x="875" y="331"/>
                                  </a:lnTo>
                                  <a:lnTo>
                                    <a:pt x="858" y="335"/>
                                  </a:lnTo>
                                  <a:lnTo>
                                    <a:pt x="840" y="338"/>
                                  </a:lnTo>
                                  <a:lnTo>
                                    <a:pt x="821" y="339"/>
                                  </a:lnTo>
                                  <a:lnTo>
                                    <a:pt x="891" y="339"/>
                                  </a:lnTo>
                                  <a:lnTo>
                                    <a:pt x="889" y="326"/>
                                  </a:lnTo>
                                  <a:close/>
                                  <a:moveTo>
                                    <a:pt x="891" y="48"/>
                                  </a:moveTo>
                                  <a:lnTo>
                                    <a:pt x="822" y="48"/>
                                  </a:lnTo>
                                  <a:lnTo>
                                    <a:pt x="842" y="49"/>
                                  </a:lnTo>
                                  <a:lnTo>
                                    <a:pt x="859" y="52"/>
                                  </a:lnTo>
                                  <a:lnTo>
                                    <a:pt x="875" y="56"/>
                                  </a:lnTo>
                                  <a:lnTo>
                                    <a:pt x="888" y="62"/>
                                  </a:lnTo>
                                  <a:lnTo>
                                    <a:pt x="891" y="48"/>
                                  </a:lnTo>
                                  <a:close/>
                                  <a:moveTo>
                                    <a:pt x="1174" y="5"/>
                                  </a:moveTo>
                                  <a:lnTo>
                                    <a:pt x="977" y="5"/>
                                  </a:lnTo>
                                  <a:lnTo>
                                    <a:pt x="977" y="382"/>
                                  </a:lnTo>
                                  <a:lnTo>
                                    <a:pt x="1182" y="382"/>
                                  </a:lnTo>
                                  <a:lnTo>
                                    <a:pt x="1182" y="334"/>
                                  </a:lnTo>
                                  <a:lnTo>
                                    <a:pt x="1034" y="334"/>
                                  </a:lnTo>
                                  <a:lnTo>
                                    <a:pt x="1034" y="209"/>
                                  </a:lnTo>
                                  <a:lnTo>
                                    <a:pt x="1166" y="209"/>
                                  </a:lnTo>
                                  <a:lnTo>
                                    <a:pt x="1166" y="162"/>
                                  </a:lnTo>
                                  <a:lnTo>
                                    <a:pt x="1034" y="162"/>
                                  </a:lnTo>
                                  <a:lnTo>
                                    <a:pt x="1034" y="53"/>
                                  </a:lnTo>
                                  <a:lnTo>
                                    <a:pt x="1174" y="53"/>
                                  </a:lnTo>
                                  <a:lnTo>
                                    <a:pt x="1174" y="5"/>
                                  </a:lnTo>
                                  <a:close/>
                                  <a:moveTo>
                                    <a:pt x="1348" y="5"/>
                                  </a:moveTo>
                                  <a:lnTo>
                                    <a:pt x="1278" y="5"/>
                                  </a:lnTo>
                                  <a:lnTo>
                                    <a:pt x="1252" y="382"/>
                                  </a:lnTo>
                                  <a:lnTo>
                                    <a:pt x="1305" y="382"/>
                                  </a:lnTo>
                                  <a:lnTo>
                                    <a:pt x="1316" y="184"/>
                                  </a:lnTo>
                                  <a:lnTo>
                                    <a:pt x="1318" y="144"/>
                                  </a:lnTo>
                                  <a:lnTo>
                                    <a:pt x="1319" y="105"/>
                                  </a:lnTo>
                                  <a:lnTo>
                                    <a:pt x="1320" y="68"/>
                                  </a:lnTo>
                                  <a:lnTo>
                                    <a:pt x="1368" y="68"/>
                                  </a:lnTo>
                                  <a:lnTo>
                                    <a:pt x="1348" y="5"/>
                                  </a:lnTo>
                                  <a:close/>
                                  <a:moveTo>
                                    <a:pt x="1603" y="68"/>
                                  </a:moveTo>
                                  <a:lnTo>
                                    <a:pt x="1553" y="68"/>
                                  </a:lnTo>
                                  <a:lnTo>
                                    <a:pt x="1554" y="105"/>
                                  </a:lnTo>
                                  <a:lnTo>
                                    <a:pt x="1555" y="145"/>
                                  </a:lnTo>
                                  <a:lnTo>
                                    <a:pt x="1557" y="186"/>
                                  </a:lnTo>
                                  <a:lnTo>
                                    <a:pt x="1558" y="223"/>
                                  </a:lnTo>
                                  <a:lnTo>
                                    <a:pt x="1567" y="382"/>
                                  </a:lnTo>
                                  <a:lnTo>
                                    <a:pt x="1622" y="382"/>
                                  </a:lnTo>
                                  <a:lnTo>
                                    <a:pt x="1603" y="68"/>
                                  </a:lnTo>
                                  <a:close/>
                                  <a:moveTo>
                                    <a:pt x="1368" y="68"/>
                                  </a:moveTo>
                                  <a:lnTo>
                                    <a:pt x="1322" y="68"/>
                                  </a:lnTo>
                                  <a:lnTo>
                                    <a:pt x="1330" y="102"/>
                                  </a:lnTo>
                                  <a:lnTo>
                                    <a:pt x="1339" y="138"/>
                                  </a:lnTo>
                                  <a:lnTo>
                                    <a:pt x="1349" y="174"/>
                                  </a:lnTo>
                                  <a:lnTo>
                                    <a:pt x="1360" y="211"/>
                                  </a:lnTo>
                                  <a:lnTo>
                                    <a:pt x="1411" y="378"/>
                                  </a:lnTo>
                                  <a:lnTo>
                                    <a:pt x="1454" y="378"/>
                                  </a:lnTo>
                                  <a:lnTo>
                                    <a:pt x="1480" y="300"/>
                                  </a:lnTo>
                                  <a:lnTo>
                                    <a:pt x="1436" y="300"/>
                                  </a:lnTo>
                                  <a:lnTo>
                                    <a:pt x="1429" y="269"/>
                                  </a:lnTo>
                                  <a:lnTo>
                                    <a:pt x="1420" y="237"/>
                                  </a:lnTo>
                                  <a:lnTo>
                                    <a:pt x="1411" y="205"/>
                                  </a:lnTo>
                                  <a:lnTo>
                                    <a:pt x="1401" y="170"/>
                                  </a:lnTo>
                                  <a:lnTo>
                                    <a:pt x="1368" y="68"/>
                                  </a:lnTo>
                                  <a:close/>
                                  <a:moveTo>
                                    <a:pt x="1599" y="5"/>
                                  </a:moveTo>
                                  <a:lnTo>
                                    <a:pt x="1528" y="5"/>
                                  </a:lnTo>
                                  <a:lnTo>
                                    <a:pt x="1473" y="171"/>
                                  </a:lnTo>
                                  <a:lnTo>
                                    <a:pt x="1463" y="205"/>
                                  </a:lnTo>
                                  <a:lnTo>
                                    <a:pt x="1453" y="238"/>
                                  </a:lnTo>
                                  <a:lnTo>
                                    <a:pt x="1445" y="269"/>
                                  </a:lnTo>
                                  <a:lnTo>
                                    <a:pt x="1437" y="300"/>
                                  </a:lnTo>
                                  <a:lnTo>
                                    <a:pt x="1480" y="300"/>
                                  </a:lnTo>
                                  <a:lnTo>
                                    <a:pt x="1511" y="205"/>
                                  </a:lnTo>
                                  <a:lnTo>
                                    <a:pt x="1522" y="170"/>
                                  </a:lnTo>
                                  <a:lnTo>
                                    <a:pt x="1533" y="136"/>
                                  </a:lnTo>
                                  <a:lnTo>
                                    <a:pt x="1543" y="102"/>
                                  </a:lnTo>
                                  <a:lnTo>
                                    <a:pt x="1552" y="68"/>
                                  </a:lnTo>
                                  <a:lnTo>
                                    <a:pt x="1603" y="68"/>
                                  </a:lnTo>
                                  <a:lnTo>
                                    <a:pt x="1599" y="5"/>
                                  </a:lnTo>
                                  <a:close/>
                                  <a:moveTo>
                                    <a:pt x="1800" y="3"/>
                                  </a:moveTo>
                                  <a:lnTo>
                                    <a:pt x="1775" y="3"/>
                                  </a:lnTo>
                                  <a:lnTo>
                                    <a:pt x="1751" y="5"/>
                                  </a:lnTo>
                                  <a:lnTo>
                                    <a:pt x="1730" y="8"/>
                                  </a:lnTo>
                                  <a:lnTo>
                                    <a:pt x="1712" y="11"/>
                                  </a:lnTo>
                                  <a:lnTo>
                                    <a:pt x="1712" y="381"/>
                                  </a:lnTo>
                                  <a:lnTo>
                                    <a:pt x="1726" y="382"/>
                                  </a:lnTo>
                                  <a:lnTo>
                                    <a:pt x="1743" y="384"/>
                                  </a:lnTo>
                                  <a:lnTo>
                                    <a:pt x="1763" y="385"/>
                                  </a:lnTo>
                                  <a:lnTo>
                                    <a:pt x="1787" y="385"/>
                                  </a:lnTo>
                                  <a:lnTo>
                                    <a:pt x="1829" y="383"/>
                                  </a:lnTo>
                                  <a:lnTo>
                                    <a:pt x="1865" y="377"/>
                                  </a:lnTo>
                                  <a:lnTo>
                                    <a:pt x="1893" y="365"/>
                                  </a:lnTo>
                                  <a:lnTo>
                                    <a:pt x="1915" y="350"/>
                                  </a:lnTo>
                                  <a:lnTo>
                                    <a:pt x="1923" y="341"/>
                                  </a:lnTo>
                                  <a:lnTo>
                                    <a:pt x="1788" y="341"/>
                                  </a:lnTo>
                                  <a:lnTo>
                                    <a:pt x="1777" y="341"/>
                                  </a:lnTo>
                                  <a:lnTo>
                                    <a:pt x="1769" y="339"/>
                                  </a:lnTo>
                                  <a:lnTo>
                                    <a:pt x="1769" y="205"/>
                                  </a:lnTo>
                                  <a:lnTo>
                                    <a:pt x="1917" y="205"/>
                                  </a:lnTo>
                                  <a:lnTo>
                                    <a:pt x="1901" y="192"/>
                                  </a:lnTo>
                                  <a:lnTo>
                                    <a:pt x="1872" y="180"/>
                                  </a:lnTo>
                                  <a:lnTo>
                                    <a:pt x="1872" y="179"/>
                                  </a:lnTo>
                                  <a:lnTo>
                                    <a:pt x="1899" y="165"/>
                                  </a:lnTo>
                                  <a:lnTo>
                                    <a:pt x="1901" y="163"/>
                                  </a:lnTo>
                                  <a:lnTo>
                                    <a:pt x="1769" y="163"/>
                                  </a:lnTo>
                                  <a:lnTo>
                                    <a:pt x="1769" y="49"/>
                                  </a:lnTo>
                                  <a:lnTo>
                                    <a:pt x="1775" y="48"/>
                                  </a:lnTo>
                                  <a:lnTo>
                                    <a:pt x="1787" y="46"/>
                                  </a:lnTo>
                                  <a:lnTo>
                                    <a:pt x="1917" y="46"/>
                                  </a:lnTo>
                                  <a:lnTo>
                                    <a:pt x="1910" y="36"/>
                                  </a:lnTo>
                                  <a:lnTo>
                                    <a:pt x="1869" y="12"/>
                                  </a:lnTo>
                                  <a:lnTo>
                                    <a:pt x="1800" y="3"/>
                                  </a:lnTo>
                                  <a:close/>
                                  <a:moveTo>
                                    <a:pt x="1917" y="205"/>
                                  </a:moveTo>
                                  <a:lnTo>
                                    <a:pt x="1802" y="205"/>
                                  </a:lnTo>
                                  <a:lnTo>
                                    <a:pt x="1833" y="208"/>
                                  </a:lnTo>
                                  <a:lnTo>
                                    <a:pt x="1861" y="220"/>
                                  </a:lnTo>
                                  <a:lnTo>
                                    <a:pt x="1881" y="241"/>
                                  </a:lnTo>
                                  <a:lnTo>
                                    <a:pt x="1888" y="273"/>
                                  </a:lnTo>
                                  <a:lnTo>
                                    <a:pt x="1881" y="304"/>
                                  </a:lnTo>
                                  <a:lnTo>
                                    <a:pt x="1863" y="326"/>
                                  </a:lnTo>
                                  <a:lnTo>
                                    <a:pt x="1836" y="338"/>
                                  </a:lnTo>
                                  <a:lnTo>
                                    <a:pt x="1803" y="341"/>
                                  </a:lnTo>
                                  <a:lnTo>
                                    <a:pt x="1923" y="341"/>
                                  </a:lnTo>
                                  <a:lnTo>
                                    <a:pt x="1926" y="338"/>
                                  </a:lnTo>
                                  <a:lnTo>
                                    <a:pt x="1936" y="322"/>
                                  </a:lnTo>
                                  <a:lnTo>
                                    <a:pt x="1944" y="301"/>
                                  </a:lnTo>
                                  <a:lnTo>
                                    <a:pt x="1947" y="274"/>
                                  </a:lnTo>
                                  <a:lnTo>
                                    <a:pt x="1941" y="239"/>
                                  </a:lnTo>
                                  <a:lnTo>
                                    <a:pt x="1925" y="211"/>
                                  </a:lnTo>
                                  <a:lnTo>
                                    <a:pt x="1917" y="205"/>
                                  </a:lnTo>
                                  <a:close/>
                                  <a:moveTo>
                                    <a:pt x="1917" y="46"/>
                                  </a:moveTo>
                                  <a:lnTo>
                                    <a:pt x="1805" y="46"/>
                                  </a:lnTo>
                                  <a:lnTo>
                                    <a:pt x="1832" y="49"/>
                                  </a:lnTo>
                                  <a:lnTo>
                                    <a:pt x="1855" y="57"/>
                                  </a:lnTo>
                                  <a:lnTo>
                                    <a:pt x="1871" y="75"/>
                                  </a:lnTo>
                                  <a:lnTo>
                                    <a:pt x="1877" y="103"/>
                                  </a:lnTo>
                                  <a:lnTo>
                                    <a:pt x="1872" y="127"/>
                                  </a:lnTo>
                                  <a:lnTo>
                                    <a:pt x="1857" y="146"/>
                                  </a:lnTo>
                                  <a:lnTo>
                                    <a:pt x="1834" y="158"/>
                                  </a:lnTo>
                                  <a:lnTo>
                                    <a:pt x="1803" y="163"/>
                                  </a:lnTo>
                                  <a:lnTo>
                                    <a:pt x="1901" y="163"/>
                                  </a:lnTo>
                                  <a:lnTo>
                                    <a:pt x="1918" y="146"/>
                                  </a:lnTo>
                                  <a:lnTo>
                                    <a:pt x="1930" y="123"/>
                                  </a:lnTo>
                                  <a:lnTo>
                                    <a:pt x="1934" y="97"/>
                                  </a:lnTo>
                                  <a:lnTo>
                                    <a:pt x="1929" y="66"/>
                                  </a:lnTo>
                                  <a:lnTo>
                                    <a:pt x="1917" y="46"/>
                                  </a:lnTo>
                                  <a:close/>
                                  <a:moveTo>
                                    <a:pt x="2227" y="5"/>
                                  </a:moveTo>
                                  <a:lnTo>
                                    <a:pt x="2030" y="5"/>
                                  </a:lnTo>
                                  <a:lnTo>
                                    <a:pt x="2030" y="382"/>
                                  </a:lnTo>
                                  <a:lnTo>
                                    <a:pt x="2235" y="382"/>
                                  </a:lnTo>
                                  <a:lnTo>
                                    <a:pt x="2235" y="334"/>
                                  </a:lnTo>
                                  <a:lnTo>
                                    <a:pt x="2087" y="334"/>
                                  </a:lnTo>
                                  <a:lnTo>
                                    <a:pt x="2087" y="209"/>
                                  </a:lnTo>
                                  <a:lnTo>
                                    <a:pt x="2219" y="209"/>
                                  </a:lnTo>
                                  <a:lnTo>
                                    <a:pt x="2219" y="162"/>
                                  </a:lnTo>
                                  <a:lnTo>
                                    <a:pt x="2087" y="162"/>
                                  </a:lnTo>
                                  <a:lnTo>
                                    <a:pt x="2087" y="53"/>
                                  </a:lnTo>
                                  <a:lnTo>
                                    <a:pt x="2227" y="53"/>
                                  </a:lnTo>
                                  <a:lnTo>
                                    <a:pt x="2227" y="5"/>
                                  </a:lnTo>
                                  <a:close/>
                                  <a:moveTo>
                                    <a:pt x="2406" y="3"/>
                                  </a:moveTo>
                                  <a:lnTo>
                                    <a:pt x="2381" y="3"/>
                                  </a:lnTo>
                                  <a:lnTo>
                                    <a:pt x="2357" y="5"/>
                                  </a:lnTo>
                                  <a:lnTo>
                                    <a:pt x="2335" y="8"/>
                                  </a:lnTo>
                                  <a:lnTo>
                                    <a:pt x="2315" y="11"/>
                                  </a:lnTo>
                                  <a:lnTo>
                                    <a:pt x="2315" y="382"/>
                                  </a:lnTo>
                                  <a:lnTo>
                                    <a:pt x="2372" y="382"/>
                                  </a:lnTo>
                                  <a:lnTo>
                                    <a:pt x="2372" y="222"/>
                                  </a:lnTo>
                                  <a:lnTo>
                                    <a:pt x="2503" y="222"/>
                                  </a:lnTo>
                                  <a:lnTo>
                                    <a:pt x="2495" y="214"/>
                                  </a:lnTo>
                                  <a:lnTo>
                                    <a:pt x="2476" y="203"/>
                                  </a:lnTo>
                                  <a:lnTo>
                                    <a:pt x="2476" y="202"/>
                                  </a:lnTo>
                                  <a:lnTo>
                                    <a:pt x="2503" y="188"/>
                                  </a:lnTo>
                                  <a:lnTo>
                                    <a:pt x="2511" y="180"/>
                                  </a:lnTo>
                                  <a:lnTo>
                                    <a:pt x="2372" y="180"/>
                                  </a:lnTo>
                                  <a:lnTo>
                                    <a:pt x="2372" y="50"/>
                                  </a:lnTo>
                                  <a:lnTo>
                                    <a:pt x="2378" y="48"/>
                                  </a:lnTo>
                                  <a:lnTo>
                                    <a:pt x="2392" y="47"/>
                                  </a:lnTo>
                                  <a:lnTo>
                                    <a:pt x="2526" y="47"/>
                                  </a:lnTo>
                                  <a:lnTo>
                                    <a:pt x="2514" y="33"/>
                                  </a:lnTo>
                                  <a:lnTo>
                                    <a:pt x="2494" y="19"/>
                                  </a:lnTo>
                                  <a:lnTo>
                                    <a:pt x="2470" y="10"/>
                                  </a:lnTo>
                                  <a:lnTo>
                                    <a:pt x="2441" y="4"/>
                                  </a:lnTo>
                                  <a:lnTo>
                                    <a:pt x="2406" y="3"/>
                                  </a:lnTo>
                                  <a:close/>
                                  <a:moveTo>
                                    <a:pt x="2503" y="222"/>
                                  </a:moveTo>
                                  <a:lnTo>
                                    <a:pt x="2406" y="222"/>
                                  </a:lnTo>
                                  <a:lnTo>
                                    <a:pt x="2432" y="226"/>
                                  </a:lnTo>
                                  <a:lnTo>
                                    <a:pt x="2451" y="238"/>
                                  </a:lnTo>
                                  <a:lnTo>
                                    <a:pt x="2465" y="260"/>
                                  </a:lnTo>
                                  <a:lnTo>
                                    <a:pt x="2474" y="292"/>
                                  </a:lnTo>
                                  <a:lnTo>
                                    <a:pt x="2481" y="324"/>
                                  </a:lnTo>
                                  <a:lnTo>
                                    <a:pt x="2488" y="350"/>
                                  </a:lnTo>
                                  <a:lnTo>
                                    <a:pt x="2493" y="370"/>
                                  </a:lnTo>
                                  <a:lnTo>
                                    <a:pt x="2498" y="382"/>
                                  </a:lnTo>
                                  <a:lnTo>
                                    <a:pt x="2557" y="382"/>
                                  </a:lnTo>
                                  <a:lnTo>
                                    <a:pt x="2551" y="367"/>
                                  </a:lnTo>
                                  <a:lnTo>
                                    <a:pt x="2544" y="344"/>
                                  </a:lnTo>
                                  <a:lnTo>
                                    <a:pt x="2537" y="314"/>
                                  </a:lnTo>
                                  <a:lnTo>
                                    <a:pt x="2529" y="280"/>
                                  </a:lnTo>
                                  <a:lnTo>
                                    <a:pt x="2521" y="252"/>
                                  </a:lnTo>
                                  <a:lnTo>
                                    <a:pt x="2510" y="230"/>
                                  </a:lnTo>
                                  <a:lnTo>
                                    <a:pt x="2503" y="222"/>
                                  </a:lnTo>
                                  <a:close/>
                                  <a:moveTo>
                                    <a:pt x="2526" y="47"/>
                                  </a:moveTo>
                                  <a:lnTo>
                                    <a:pt x="2411" y="47"/>
                                  </a:lnTo>
                                  <a:lnTo>
                                    <a:pt x="2440" y="50"/>
                                  </a:lnTo>
                                  <a:lnTo>
                                    <a:pt x="2464" y="61"/>
                                  </a:lnTo>
                                  <a:lnTo>
                                    <a:pt x="2481" y="82"/>
                                  </a:lnTo>
                                  <a:lnTo>
                                    <a:pt x="2487" y="112"/>
                                  </a:lnTo>
                                  <a:lnTo>
                                    <a:pt x="2481" y="140"/>
                                  </a:lnTo>
                                  <a:lnTo>
                                    <a:pt x="2466" y="161"/>
                                  </a:lnTo>
                                  <a:lnTo>
                                    <a:pt x="2442" y="175"/>
                                  </a:lnTo>
                                  <a:lnTo>
                                    <a:pt x="2410" y="180"/>
                                  </a:lnTo>
                                  <a:lnTo>
                                    <a:pt x="2511" y="180"/>
                                  </a:lnTo>
                                  <a:lnTo>
                                    <a:pt x="2524" y="167"/>
                                  </a:lnTo>
                                  <a:lnTo>
                                    <a:pt x="2538" y="140"/>
                                  </a:lnTo>
                                  <a:lnTo>
                                    <a:pt x="2544" y="106"/>
                                  </a:lnTo>
                                  <a:lnTo>
                                    <a:pt x="2542" y="85"/>
                                  </a:lnTo>
                                  <a:lnTo>
                                    <a:pt x="2536" y="65"/>
                                  </a:lnTo>
                                  <a:lnTo>
                                    <a:pt x="2527" y="47"/>
                                  </a:lnTo>
                                  <a:lnTo>
                                    <a:pt x="2526" y="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</wpg:grpSp>
                      <wpg:grpSp>
                        <wpg:cNvPr id="394" name="组合 394"/>
                        <wpg:cNvGrpSpPr/>
                        <wpg:grpSpPr>
                          <a:xfrm>
                            <a:off x="15703" y="13025"/>
                            <a:ext cx="3380" cy="2484"/>
                            <a:chOff x="4546" y="13025"/>
                            <a:chExt cx="3380" cy="2484"/>
                          </a:xfrm>
                        </wpg:grpSpPr>
                        <wpg:grpSp>
                          <wpg:cNvPr id="358" name="组合 1029"/>
                          <wpg:cNvGrpSpPr/>
                          <wpg:grpSpPr>
                            <a:xfrm rot="0">
                              <a:off x="4546" y="13315"/>
                              <a:ext cx="3380" cy="200"/>
                              <a:chOff x="2473" y="2521"/>
                              <a:chExt cx="3278" cy="194"/>
                            </a:xfrm>
                          </wpg:grpSpPr>
                          <wps:wsp>
                            <wps:cNvPr id="1030" name="矩形 1"/>
                            <wps:cNvSpPr/>
                            <wps:spPr>
                              <a:xfrm>
                                <a:off x="2473" y="2521"/>
                                <a:ext cx="3279" cy="1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36A7A8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  <wpg:grpSp>
                            <wpg:cNvPr id="359" name="组合 735"/>
                            <wpg:cNvGrpSpPr/>
                            <wpg:grpSpPr>
                              <a:xfrm>
                                <a:off x="2582" y="2571"/>
                                <a:ext cx="3061" cy="97"/>
                                <a:chOff x="1304" y="2571"/>
                                <a:chExt cx="3061" cy="97"/>
                              </a:xfrm>
                            </wpg:grpSpPr>
                            <wps:wsp>
                              <wps:cNvPr id="1032" name="任意多边形 2"/>
                              <wps:cNvSpPr/>
                              <wps:spPr>
                                <a:xfrm>
                                  <a:off x="1304" y="2572"/>
                                  <a:ext cx="283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4" y="66"/>
                                      </a:moveTo>
                                      <a:lnTo>
                                        <a:pt x="306" y="66"/>
                                      </a:lnTo>
                                      <a:lnTo>
                                        <a:pt x="306" y="78"/>
                                      </a:lnTo>
                                      <a:lnTo>
                                        <a:pt x="444" y="78"/>
                                      </a:lnTo>
                                      <a:lnTo>
                                        <a:pt x="444" y="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033" name="任意多边形 3"/>
                              <wps:cNvSpPr/>
                              <wps:spPr>
                                <a:xfrm>
                                  <a:off x="1771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20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20" y="13"/>
                                      </a:lnTo>
                                      <a:lnTo>
                                        <a:pt x="120" y="4"/>
                                      </a:lnTo>
                                      <a:close/>
                                      <a:moveTo>
                                        <a:pt x="120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120" y="38"/>
                                      </a:lnTo>
                                      <a:close/>
                                      <a:moveTo>
                                        <a:pt x="120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20" y="29"/>
                                      </a:lnTo>
                                      <a:lnTo>
                                        <a:pt x="120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7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5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6" y="90"/>
                                      </a:lnTo>
                                      <a:lnTo>
                                        <a:pt x="126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5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3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9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5" y="144"/>
                                      </a:lnTo>
                                      <a:lnTo>
                                        <a:pt x="159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9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2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6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7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7" y="30"/>
                                      </a:lnTo>
                                      <a:lnTo>
                                        <a:pt x="227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0" y="21"/>
                                      </a:moveTo>
                                      <a:lnTo>
                                        <a:pt x="321" y="21"/>
                                      </a:lnTo>
                                      <a:lnTo>
                                        <a:pt x="321" y="33"/>
                                      </a:lnTo>
                                      <a:lnTo>
                                        <a:pt x="430" y="33"/>
                                      </a:lnTo>
                                      <a:lnTo>
                                        <a:pt x="430" y="21"/>
                                      </a:lnTo>
                                      <a:close/>
                                      <a:moveTo>
                                        <a:pt x="443" y="120"/>
                                      </a:moveTo>
                                      <a:lnTo>
                                        <a:pt x="308" y="120"/>
                                      </a:lnTo>
                                      <a:lnTo>
                                        <a:pt x="308" y="132"/>
                                      </a:lnTo>
                                      <a:lnTo>
                                        <a:pt x="443" y="132"/>
                                      </a:lnTo>
                                      <a:lnTo>
                                        <a:pt x="443" y="1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034" name="任意多边形 4"/>
                              <wps:cNvSpPr/>
                              <wps:spPr>
                                <a:xfrm>
                                  <a:off x="2237" y="2572"/>
                                  <a:ext cx="28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1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1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5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8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4" y="81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4" y="55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4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4" y="99"/>
                                      </a:lnTo>
                                      <a:lnTo>
                                        <a:pt x="214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4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4" y="72"/>
                                      </a:lnTo>
                                      <a:lnTo>
                                        <a:pt x="214" y="55"/>
                                      </a:lnTo>
                                      <a:close/>
                                      <a:moveTo>
                                        <a:pt x="214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4" y="46"/>
                                      </a:lnTo>
                                      <a:lnTo>
                                        <a:pt x="214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4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4" y="20"/>
                                      </a:lnTo>
                                      <a:lnTo>
                                        <a:pt x="214" y="0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  <a:moveTo>
                                        <a:pt x="420" y="68"/>
                                      </a:moveTo>
                                      <a:lnTo>
                                        <a:pt x="327" y="68"/>
                                      </a:lnTo>
                                      <a:lnTo>
                                        <a:pt x="327" y="79"/>
                                      </a:lnTo>
                                      <a:lnTo>
                                        <a:pt x="420" y="79"/>
                                      </a:lnTo>
                                      <a:lnTo>
                                        <a:pt x="420" y="68"/>
                                      </a:lnTo>
                                      <a:close/>
                                      <a:moveTo>
                                        <a:pt x="440" y="126"/>
                                      </a:moveTo>
                                      <a:lnTo>
                                        <a:pt x="308" y="126"/>
                                      </a:lnTo>
                                      <a:lnTo>
                                        <a:pt x="308" y="137"/>
                                      </a:lnTo>
                                      <a:lnTo>
                                        <a:pt x="440" y="137"/>
                                      </a:lnTo>
                                      <a:lnTo>
                                        <a:pt x="440" y="1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035" name="任意多边形 5"/>
                              <wps:cNvSpPr/>
                              <wps:spPr>
                                <a:xfrm>
                                  <a:off x="2701" y="2572"/>
                                  <a:ext cx="278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37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37" y="12"/>
                                      </a:moveTo>
                                      <a:lnTo>
                                        <a:pt x="312" y="12"/>
                                      </a:lnTo>
                                      <a:lnTo>
                                        <a:pt x="312" y="144"/>
                                      </a:lnTo>
                                      <a:lnTo>
                                        <a:pt x="323" y="144"/>
                                      </a:lnTo>
                                      <a:lnTo>
                                        <a:pt x="323" y="131"/>
                                      </a:lnTo>
                                      <a:lnTo>
                                        <a:pt x="437" y="131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323" y="120"/>
                                      </a:lnTo>
                                      <a:lnTo>
                                        <a:pt x="323" y="23"/>
                                      </a:lnTo>
                                      <a:lnTo>
                                        <a:pt x="437" y="23"/>
                                      </a:lnTo>
                                      <a:lnTo>
                                        <a:pt x="437" y="12"/>
                                      </a:lnTo>
                                      <a:close/>
                                      <a:moveTo>
                                        <a:pt x="437" y="131"/>
                                      </a:moveTo>
                                      <a:lnTo>
                                        <a:pt x="426" y="131"/>
                                      </a:lnTo>
                                      <a:lnTo>
                                        <a:pt x="426" y="143"/>
                                      </a:lnTo>
                                      <a:lnTo>
                                        <a:pt x="437" y="143"/>
                                      </a:lnTo>
                                      <a:lnTo>
                                        <a:pt x="437" y="131"/>
                                      </a:lnTo>
                                      <a:close/>
                                      <a:moveTo>
                                        <a:pt x="437" y="23"/>
                                      </a:moveTo>
                                      <a:lnTo>
                                        <a:pt x="426" y="23"/>
                                      </a:lnTo>
                                      <a:lnTo>
                                        <a:pt x="426" y="120"/>
                                      </a:lnTo>
                                      <a:lnTo>
                                        <a:pt x="437" y="120"/>
                                      </a:lnTo>
                                      <a:lnTo>
                                        <a:pt x="437" y="23"/>
                                      </a:lnTo>
                                      <a:close/>
                                      <a:moveTo>
                                        <a:pt x="363" y="23"/>
                                      </a:moveTo>
                                      <a:lnTo>
                                        <a:pt x="353" y="23"/>
                                      </a:lnTo>
                                      <a:lnTo>
                                        <a:pt x="352" y="51"/>
                                      </a:lnTo>
                                      <a:lnTo>
                                        <a:pt x="348" y="72"/>
                                      </a:lnTo>
                                      <a:lnTo>
                                        <a:pt x="339" y="88"/>
                                      </a:lnTo>
                                      <a:lnTo>
                                        <a:pt x="325" y="98"/>
                                      </a:lnTo>
                                      <a:lnTo>
                                        <a:pt x="327" y="100"/>
                                      </a:lnTo>
                                      <a:lnTo>
                                        <a:pt x="330" y="104"/>
                                      </a:lnTo>
                                      <a:lnTo>
                                        <a:pt x="331" y="107"/>
                                      </a:lnTo>
                                      <a:lnTo>
                                        <a:pt x="347" y="95"/>
                                      </a:lnTo>
                                      <a:lnTo>
                                        <a:pt x="357" y="77"/>
                                      </a:lnTo>
                                      <a:lnTo>
                                        <a:pt x="361" y="53"/>
                                      </a:lnTo>
                                      <a:lnTo>
                                        <a:pt x="363" y="23"/>
                                      </a:lnTo>
                                      <a:close/>
                                      <a:moveTo>
                                        <a:pt x="395" y="23"/>
                                      </a:moveTo>
                                      <a:lnTo>
                                        <a:pt x="385" y="23"/>
                                      </a:lnTo>
                                      <a:lnTo>
                                        <a:pt x="385" y="88"/>
                                      </a:lnTo>
                                      <a:lnTo>
                                        <a:pt x="388" y="93"/>
                                      </a:lnTo>
                                      <a:lnTo>
                                        <a:pt x="418" y="93"/>
                                      </a:lnTo>
                                      <a:lnTo>
                                        <a:pt x="422" y="93"/>
                                      </a:lnTo>
                                      <a:lnTo>
                                        <a:pt x="424" y="92"/>
                                      </a:lnTo>
                                      <a:lnTo>
                                        <a:pt x="424" y="90"/>
                                      </a:lnTo>
                                      <a:lnTo>
                                        <a:pt x="423" y="86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395" y="84"/>
                                      </a:lnTo>
                                      <a:lnTo>
                                        <a:pt x="395" y="82"/>
                                      </a:lnTo>
                                      <a:lnTo>
                                        <a:pt x="395" y="23"/>
                                      </a:lnTo>
                                      <a:close/>
                                      <a:moveTo>
                                        <a:pt x="423" y="83"/>
                                      </a:moveTo>
                                      <a:lnTo>
                                        <a:pt x="421" y="84"/>
                                      </a:lnTo>
                                      <a:lnTo>
                                        <a:pt x="417" y="84"/>
                                      </a:lnTo>
                                      <a:lnTo>
                                        <a:pt x="423" y="84"/>
                                      </a:lnTo>
                                      <a:lnTo>
                                        <a:pt x="423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036" name="任意多边形 6"/>
                              <wps:cNvSpPr/>
                              <wps:spPr>
                                <a:xfrm>
                                  <a:off x="3163" y="2572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3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9" y="38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9" y="13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5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5" y="145"/>
                                      </a:lnTo>
                                      <a:lnTo>
                                        <a:pt x="135" y="135"/>
                                      </a:lnTo>
                                      <a:close/>
                                      <a:moveTo>
                                        <a:pt x="74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4" y="135"/>
                                      </a:lnTo>
                                      <a:lnTo>
                                        <a:pt x="74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9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9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3" y="104"/>
                                      </a:lnTo>
                                      <a:lnTo>
                                        <a:pt x="7" y="107"/>
                                      </a:lnTo>
                                      <a:lnTo>
                                        <a:pt x="9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20" y="97"/>
                                      </a:lnTo>
                                      <a:lnTo>
                                        <a:pt x="25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4" y="76"/>
                                      </a:lnTo>
                                      <a:lnTo>
                                        <a:pt x="37" y="71"/>
                                      </a:lnTo>
                                      <a:lnTo>
                                        <a:pt x="39" y="66"/>
                                      </a:lnTo>
                                      <a:lnTo>
                                        <a:pt x="29" y="63"/>
                                      </a:lnTo>
                                      <a:close/>
                                      <a:moveTo>
                                        <a:pt x="74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4" y="107"/>
                                      </a:lnTo>
                                      <a:lnTo>
                                        <a:pt x="74" y="90"/>
                                      </a:lnTo>
                                      <a:close/>
                                      <a:moveTo>
                                        <a:pt x="74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4" y="81"/>
                                      </a:lnTo>
                                      <a:lnTo>
                                        <a:pt x="74" y="67"/>
                                      </a:lnTo>
                                      <a:close/>
                                      <a:moveTo>
                                        <a:pt x="287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4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8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7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3" y="93"/>
                                      </a:lnTo>
                                      <a:lnTo>
                                        <a:pt x="287" y="9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44" y="83"/>
                                      </a:lnTo>
                                      <a:lnTo>
                                        <a:pt x="244" y="72"/>
                                      </a:lnTo>
                                      <a:lnTo>
                                        <a:pt x="244" y="54"/>
                                      </a:lnTo>
                                      <a:lnTo>
                                        <a:pt x="287" y="5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44" y="44"/>
                                      </a:lnTo>
                                      <a:lnTo>
                                        <a:pt x="244" y="16"/>
                                      </a:lnTo>
                                      <a:lnTo>
                                        <a:pt x="287" y="16"/>
                                      </a:lnTo>
                                      <a:lnTo>
                                        <a:pt x="287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9" y="124"/>
                                      </a:lnTo>
                                      <a:lnTo>
                                        <a:pt x="161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7" y="142"/>
                                      </a:lnTo>
                                      <a:lnTo>
                                        <a:pt x="173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3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7" y="93"/>
                                      </a:moveTo>
                                      <a:lnTo>
                                        <a:pt x="277" y="93"/>
                                      </a:lnTo>
                                      <a:lnTo>
                                        <a:pt x="277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7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9" y="149"/>
                                      </a:lnTo>
                                      <a:lnTo>
                                        <a:pt x="270" y="149"/>
                                      </a:lnTo>
                                      <a:lnTo>
                                        <a:pt x="277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7" y="141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64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7" y="138"/>
                                      </a:lnTo>
                                      <a:lnTo>
                                        <a:pt x="287" y="93"/>
                                      </a:lnTo>
                                      <a:close/>
                                      <a:moveTo>
                                        <a:pt x="203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8" y="136"/>
                                      </a:lnTo>
                                      <a:lnTo>
                                        <a:pt x="211" y="143"/>
                                      </a:lnTo>
                                      <a:lnTo>
                                        <a:pt x="219" y="138"/>
                                      </a:lnTo>
                                      <a:lnTo>
                                        <a:pt x="216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3" y="113"/>
                                      </a:lnTo>
                                      <a:close/>
                                      <a:moveTo>
                                        <a:pt x="227" y="99"/>
                                      </a:moveTo>
                                      <a:lnTo>
                                        <a:pt x="152" y="99"/>
                                      </a:lnTo>
                                      <a:lnTo>
                                        <a:pt x="152" y="109"/>
                                      </a:lnTo>
                                      <a:lnTo>
                                        <a:pt x="227" y="109"/>
                                      </a:lnTo>
                                      <a:lnTo>
                                        <a:pt x="227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7" y="30"/>
                                      </a:lnTo>
                                      <a:lnTo>
                                        <a:pt x="167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6" y="81"/>
                                      </a:lnTo>
                                      <a:lnTo>
                                        <a:pt x="206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7" y="54"/>
                                      </a:moveTo>
                                      <a:lnTo>
                                        <a:pt x="277" y="54"/>
                                      </a:lnTo>
                                      <a:lnTo>
                                        <a:pt x="277" y="83"/>
                                      </a:lnTo>
                                      <a:lnTo>
                                        <a:pt x="287" y="83"/>
                                      </a:lnTo>
                                      <a:lnTo>
                                        <a:pt x="287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6" y="55"/>
                                      </a:lnTo>
                                      <a:lnTo>
                                        <a:pt x="206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6" y="30"/>
                                      </a:lnTo>
                                      <a:lnTo>
                                        <a:pt x="206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7" y="16"/>
                                      </a:moveTo>
                                      <a:lnTo>
                                        <a:pt x="277" y="16"/>
                                      </a:lnTo>
                                      <a:lnTo>
                                        <a:pt x="277" y="44"/>
                                      </a:lnTo>
                                      <a:lnTo>
                                        <a:pt x="287" y="44"/>
                                      </a:lnTo>
                                      <a:lnTo>
                                        <a:pt x="287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4" y="20"/>
                                      </a:lnTo>
                                      <a:lnTo>
                                        <a:pt x="154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7" y="0"/>
                                      </a:lnTo>
                                      <a:lnTo>
                                        <a:pt x="167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6" y="0"/>
                                      </a:lnTo>
                                      <a:lnTo>
                                        <a:pt x="206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43" y="129"/>
                                      </a:moveTo>
                                      <a:lnTo>
                                        <a:pt x="308" y="129"/>
                                      </a:lnTo>
                                      <a:lnTo>
                                        <a:pt x="308" y="140"/>
                                      </a:lnTo>
                                      <a:lnTo>
                                        <a:pt x="443" y="140"/>
                                      </a:lnTo>
                                      <a:lnTo>
                                        <a:pt x="443" y="129"/>
                                      </a:lnTo>
                                      <a:close/>
                                      <a:moveTo>
                                        <a:pt x="366" y="73"/>
                                      </a:moveTo>
                                      <a:lnTo>
                                        <a:pt x="355" y="73"/>
                                      </a:lnTo>
                                      <a:lnTo>
                                        <a:pt x="352" y="88"/>
                                      </a:lnTo>
                                      <a:lnTo>
                                        <a:pt x="350" y="103"/>
                                      </a:lnTo>
                                      <a:lnTo>
                                        <a:pt x="348" y="117"/>
                                      </a:lnTo>
                                      <a:lnTo>
                                        <a:pt x="345" y="129"/>
                                      </a:lnTo>
                                      <a:lnTo>
                                        <a:pt x="356" y="129"/>
                                      </a:lnTo>
                                      <a:lnTo>
                                        <a:pt x="359" y="117"/>
                                      </a:lnTo>
                                      <a:lnTo>
                                        <a:pt x="361" y="103"/>
                                      </a:lnTo>
                                      <a:lnTo>
                                        <a:pt x="363" y="88"/>
                                      </a:lnTo>
                                      <a:lnTo>
                                        <a:pt x="366" y="73"/>
                                      </a:lnTo>
                                      <a:close/>
                                      <a:moveTo>
                                        <a:pt x="409" y="62"/>
                                      </a:moveTo>
                                      <a:lnTo>
                                        <a:pt x="408" y="62"/>
                                      </a:lnTo>
                                      <a:lnTo>
                                        <a:pt x="326" y="62"/>
                                      </a:lnTo>
                                      <a:lnTo>
                                        <a:pt x="326" y="73"/>
                                      </a:lnTo>
                                      <a:lnTo>
                                        <a:pt x="406" y="73"/>
                                      </a:lnTo>
                                      <a:lnTo>
                                        <a:pt x="405" y="88"/>
                                      </a:lnTo>
                                      <a:lnTo>
                                        <a:pt x="403" y="103"/>
                                      </a:lnTo>
                                      <a:lnTo>
                                        <a:pt x="402" y="117"/>
                                      </a:lnTo>
                                      <a:lnTo>
                                        <a:pt x="401" y="129"/>
                                      </a:lnTo>
                                      <a:lnTo>
                                        <a:pt x="411" y="129"/>
                                      </a:lnTo>
                                      <a:lnTo>
                                        <a:pt x="413" y="112"/>
                                      </a:lnTo>
                                      <a:lnTo>
                                        <a:pt x="415" y="95"/>
                                      </a:lnTo>
                                      <a:lnTo>
                                        <a:pt x="416" y="78"/>
                                      </a:lnTo>
                                      <a:lnTo>
                                        <a:pt x="417" y="62"/>
                                      </a:lnTo>
                                      <a:lnTo>
                                        <a:pt x="409" y="62"/>
                                      </a:lnTo>
                                      <a:close/>
                                      <a:moveTo>
                                        <a:pt x="372" y="25"/>
                                      </a:moveTo>
                                      <a:lnTo>
                                        <a:pt x="362" y="25"/>
                                      </a:lnTo>
                                      <a:lnTo>
                                        <a:pt x="360" y="36"/>
                                      </a:lnTo>
                                      <a:lnTo>
                                        <a:pt x="357" y="62"/>
                                      </a:lnTo>
                                      <a:lnTo>
                                        <a:pt x="367" y="62"/>
                                      </a:lnTo>
                                      <a:lnTo>
                                        <a:pt x="371" y="36"/>
                                      </a:lnTo>
                                      <a:lnTo>
                                        <a:pt x="372" y="25"/>
                                      </a:lnTo>
                                      <a:close/>
                                      <a:moveTo>
                                        <a:pt x="432" y="14"/>
                                      </a:moveTo>
                                      <a:lnTo>
                                        <a:pt x="317" y="14"/>
                                      </a:lnTo>
                                      <a:lnTo>
                                        <a:pt x="317" y="25"/>
                                      </a:lnTo>
                                      <a:lnTo>
                                        <a:pt x="432" y="25"/>
                                      </a:lnTo>
                                      <a:lnTo>
                                        <a:pt x="432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037" name="任意多边形 7"/>
                              <wps:cNvSpPr/>
                              <wps:spPr>
                                <a:xfrm>
                                  <a:off x="3629" y="2571"/>
                                  <a:ext cx="282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44" h="152">
                                      <a:moveTo>
                                        <a:pt x="120" y="6"/>
                                      </a:moveTo>
                                      <a:lnTo>
                                        <a:pt x="19" y="6"/>
                                      </a:lnTo>
                                      <a:lnTo>
                                        <a:pt x="19" y="65"/>
                                      </a:lnTo>
                                      <a:lnTo>
                                        <a:pt x="120" y="65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29" y="56"/>
                                      </a:lnTo>
                                      <a:lnTo>
                                        <a:pt x="29" y="40"/>
                                      </a:lnTo>
                                      <a:lnTo>
                                        <a:pt x="120" y="40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29" y="31"/>
                                      </a:lnTo>
                                      <a:lnTo>
                                        <a:pt x="29" y="15"/>
                                      </a:lnTo>
                                      <a:lnTo>
                                        <a:pt x="120" y="15"/>
                                      </a:lnTo>
                                      <a:lnTo>
                                        <a:pt x="120" y="6"/>
                                      </a:lnTo>
                                      <a:close/>
                                      <a:moveTo>
                                        <a:pt x="120" y="40"/>
                                      </a:moveTo>
                                      <a:lnTo>
                                        <a:pt x="109" y="40"/>
                                      </a:lnTo>
                                      <a:lnTo>
                                        <a:pt x="109" y="56"/>
                                      </a:lnTo>
                                      <a:lnTo>
                                        <a:pt x="120" y="56"/>
                                      </a:lnTo>
                                      <a:lnTo>
                                        <a:pt x="120" y="40"/>
                                      </a:lnTo>
                                      <a:close/>
                                      <a:moveTo>
                                        <a:pt x="120" y="15"/>
                                      </a:moveTo>
                                      <a:lnTo>
                                        <a:pt x="109" y="15"/>
                                      </a:lnTo>
                                      <a:lnTo>
                                        <a:pt x="109" y="31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120" y="15"/>
                                      </a:lnTo>
                                      <a:close/>
                                      <a:moveTo>
                                        <a:pt x="135" y="137"/>
                                      </a:moveTo>
                                      <a:lnTo>
                                        <a:pt x="2" y="137"/>
                                      </a:lnTo>
                                      <a:lnTo>
                                        <a:pt x="2" y="147"/>
                                      </a:lnTo>
                                      <a:lnTo>
                                        <a:pt x="135" y="147"/>
                                      </a:lnTo>
                                      <a:lnTo>
                                        <a:pt x="135" y="137"/>
                                      </a:lnTo>
                                      <a:close/>
                                      <a:moveTo>
                                        <a:pt x="74" y="118"/>
                                      </a:moveTo>
                                      <a:lnTo>
                                        <a:pt x="63" y="118"/>
                                      </a:lnTo>
                                      <a:lnTo>
                                        <a:pt x="63" y="137"/>
                                      </a:lnTo>
                                      <a:lnTo>
                                        <a:pt x="74" y="137"/>
                                      </a:lnTo>
                                      <a:lnTo>
                                        <a:pt x="74" y="118"/>
                                      </a:lnTo>
                                      <a:close/>
                                      <a:moveTo>
                                        <a:pt x="119" y="109"/>
                                      </a:moveTo>
                                      <a:lnTo>
                                        <a:pt x="20" y="109"/>
                                      </a:lnTo>
                                      <a:lnTo>
                                        <a:pt x="20" y="118"/>
                                      </a:lnTo>
                                      <a:lnTo>
                                        <a:pt x="119" y="118"/>
                                      </a:lnTo>
                                      <a:lnTo>
                                        <a:pt x="119" y="109"/>
                                      </a:lnTo>
                                      <a:close/>
                                      <a:moveTo>
                                        <a:pt x="29" y="65"/>
                                      </a:moveTo>
                                      <a:lnTo>
                                        <a:pt x="23" y="76"/>
                                      </a:lnTo>
                                      <a:lnTo>
                                        <a:pt x="17" y="87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0" y="104"/>
                                      </a:lnTo>
                                      <a:lnTo>
                                        <a:pt x="3" y="106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9" y="111"/>
                                      </a:lnTo>
                                      <a:lnTo>
                                        <a:pt x="15" y="106"/>
                                      </a:lnTo>
                                      <a:lnTo>
                                        <a:pt x="20" y="99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126" y="92"/>
                                      </a:lnTo>
                                      <a:lnTo>
                                        <a:pt x="126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34" y="78"/>
                                      </a:lnTo>
                                      <a:lnTo>
                                        <a:pt x="37" y="73"/>
                                      </a:lnTo>
                                      <a:lnTo>
                                        <a:pt x="39" y="68"/>
                                      </a:lnTo>
                                      <a:lnTo>
                                        <a:pt x="29" y="65"/>
                                      </a:lnTo>
                                      <a:close/>
                                      <a:moveTo>
                                        <a:pt x="74" y="92"/>
                                      </a:moveTo>
                                      <a:lnTo>
                                        <a:pt x="63" y="92"/>
                                      </a:lnTo>
                                      <a:lnTo>
                                        <a:pt x="63" y="109"/>
                                      </a:lnTo>
                                      <a:lnTo>
                                        <a:pt x="74" y="109"/>
                                      </a:lnTo>
                                      <a:lnTo>
                                        <a:pt x="74" y="92"/>
                                      </a:lnTo>
                                      <a:close/>
                                      <a:moveTo>
                                        <a:pt x="74" y="69"/>
                                      </a:moveTo>
                                      <a:lnTo>
                                        <a:pt x="63" y="69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74" y="69"/>
                                      </a:lnTo>
                                      <a:close/>
                                      <a:moveTo>
                                        <a:pt x="287" y="8"/>
                                      </a:moveTo>
                                      <a:lnTo>
                                        <a:pt x="235" y="8"/>
                                      </a:lnTo>
                                      <a:lnTo>
                                        <a:pt x="234" y="74"/>
                                      </a:lnTo>
                                      <a:lnTo>
                                        <a:pt x="234" y="87"/>
                                      </a:lnTo>
                                      <a:lnTo>
                                        <a:pt x="232" y="108"/>
                                      </a:lnTo>
                                      <a:lnTo>
                                        <a:pt x="228" y="128"/>
                                      </a:lnTo>
                                      <a:lnTo>
                                        <a:pt x="220" y="146"/>
                                      </a:lnTo>
                                      <a:lnTo>
                                        <a:pt x="223" y="147"/>
                                      </a:lnTo>
                                      <a:lnTo>
                                        <a:pt x="227" y="150"/>
                                      </a:lnTo>
                                      <a:lnTo>
                                        <a:pt x="228" y="152"/>
                                      </a:lnTo>
                                      <a:lnTo>
                                        <a:pt x="234" y="139"/>
                                      </a:lnTo>
                                      <a:lnTo>
                                        <a:pt x="239" y="125"/>
                                      </a:lnTo>
                                      <a:lnTo>
                                        <a:pt x="242" y="110"/>
                                      </a:lnTo>
                                      <a:lnTo>
                                        <a:pt x="243" y="95"/>
                                      </a:lnTo>
                                      <a:lnTo>
                                        <a:pt x="287" y="9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44" y="85"/>
                                      </a:lnTo>
                                      <a:lnTo>
                                        <a:pt x="244" y="74"/>
                                      </a:lnTo>
                                      <a:lnTo>
                                        <a:pt x="244" y="56"/>
                                      </a:lnTo>
                                      <a:lnTo>
                                        <a:pt x="287" y="5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44" y="46"/>
                                      </a:lnTo>
                                      <a:lnTo>
                                        <a:pt x="244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7" y="8"/>
                                      </a:lnTo>
                                      <a:close/>
                                      <a:moveTo>
                                        <a:pt x="174" y="115"/>
                                      </a:moveTo>
                                      <a:lnTo>
                                        <a:pt x="169" y="126"/>
                                      </a:lnTo>
                                      <a:lnTo>
                                        <a:pt x="161" y="137"/>
                                      </a:lnTo>
                                      <a:lnTo>
                                        <a:pt x="152" y="145"/>
                                      </a:lnTo>
                                      <a:lnTo>
                                        <a:pt x="155" y="146"/>
                                      </a:lnTo>
                                      <a:lnTo>
                                        <a:pt x="159" y="150"/>
                                      </a:lnTo>
                                      <a:lnTo>
                                        <a:pt x="161" y="151"/>
                                      </a:lnTo>
                                      <a:lnTo>
                                        <a:pt x="167" y="144"/>
                                      </a:lnTo>
                                      <a:lnTo>
                                        <a:pt x="173" y="136"/>
                                      </a:lnTo>
                                      <a:lnTo>
                                        <a:pt x="179" y="127"/>
                                      </a:lnTo>
                                      <a:lnTo>
                                        <a:pt x="183" y="118"/>
                                      </a:lnTo>
                                      <a:lnTo>
                                        <a:pt x="174" y="115"/>
                                      </a:lnTo>
                                      <a:close/>
                                      <a:moveTo>
                                        <a:pt x="287" y="95"/>
                                      </a:moveTo>
                                      <a:lnTo>
                                        <a:pt x="277" y="95"/>
                                      </a:lnTo>
                                      <a:lnTo>
                                        <a:pt x="277" y="139"/>
                                      </a:lnTo>
                                      <a:lnTo>
                                        <a:pt x="276" y="140"/>
                                      </a:lnTo>
                                      <a:lnTo>
                                        <a:pt x="272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57" y="143"/>
                                      </a:lnTo>
                                      <a:lnTo>
                                        <a:pt x="258" y="148"/>
                                      </a:lnTo>
                                      <a:lnTo>
                                        <a:pt x="259" y="151"/>
                                      </a:lnTo>
                                      <a:lnTo>
                                        <a:pt x="270" y="151"/>
                                      </a:lnTo>
                                      <a:lnTo>
                                        <a:pt x="277" y="150"/>
                                      </a:lnTo>
                                      <a:lnTo>
                                        <a:pt x="281" y="149"/>
                                      </a:lnTo>
                                      <a:lnTo>
                                        <a:pt x="285" y="147"/>
                                      </a:lnTo>
                                      <a:lnTo>
                                        <a:pt x="287" y="143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64" y="140"/>
                                      </a:lnTo>
                                      <a:lnTo>
                                        <a:pt x="256" y="140"/>
                                      </a:lnTo>
                                      <a:lnTo>
                                        <a:pt x="287" y="140"/>
                                      </a:lnTo>
                                      <a:lnTo>
                                        <a:pt x="287" y="95"/>
                                      </a:lnTo>
                                      <a:close/>
                                      <a:moveTo>
                                        <a:pt x="203" y="115"/>
                                      </a:moveTo>
                                      <a:lnTo>
                                        <a:pt x="195" y="120"/>
                                      </a:lnTo>
                                      <a:lnTo>
                                        <a:pt x="201" y="127"/>
                                      </a:lnTo>
                                      <a:lnTo>
                                        <a:pt x="208" y="138"/>
                                      </a:lnTo>
                                      <a:lnTo>
                                        <a:pt x="211" y="145"/>
                                      </a:lnTo>
                                      <a:lnTo>
                                        <a:pt x="219" y="140"/>
                                      </a:lnTo>
                                      <a:lnTo>
                                        <a:pt x="216" y="133"/>
                                      </a:lnTo>
                                      <a:lnTo>
                                        <a:pt x="209" y="123"/>
                                      </a:lnTo>
                                      <a:lnTo>
                                        <a:pt x="203" y="115"/>
                                      </a:lnTo>
                                      <a:close/>
                                      <a:moveTo>
                                        <a:pt x="227" y="101"/>
                                      </a:moveTo>
                                      <a:lnTo>
                                        <a:pt x="152" y="101"/>
                                      </a:lnTo>
                                      <a:lnTo>
                                        <a:pt x="152" y="111"/>
                                      </a:lnTo>
                                      <a:lnTo>
                                        <a:pt x="227" y="111"/>
                                      </a:lnTo>
                                      <a:lnTo>
                                        <a:pt x="227" y="101"/>
                                      </a:lnTo>
                                      <a:close/>
                                      <a:moveTo>
                                        <a:pt x="176" y="32"/>
                                      </a:moveTo>
                                      <a:lnTo>
                                        <a:pt x="167" y="32"/>
                                      </a:lnTo>
                                      <a:lnTo>
                                        <a:pt x="167" y="101"/>
                                      </a:lnTo>
                                      <a:lnTo>
                                        <a:pt x="176" y="101"/>
                                      </a:lnTo>
                                      <a:lnTo>
                                        <a:pt x="176" y="83"/>
                                      </a:lnTo>
                                      <a:lnTo>
                                        <a:pt x="215" y="83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176" y="74"/>
                                      </a:lnTo>
                                      <a:lnTo>
                                        <a:pt x="176" y="57"/>
                                      </a:lnTo>
                                      <a:lnTo>
                                        <a:pt x="215" y="57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176" y="48"/>
                                      </a:lnTo>
                                      <a:lnTo>
                                        <a:pt x="176" y="32"/>
                                      </a:lnTo>
                                      <a:close/>
                                      <a:moveTo>
                                        <a:pt x="215" y="83"/>
                                      </a:moveTo>
                                      <a:lnTo>
                                        <a:pt x="206" y="83"/>
                                      </a:lnTo>
                                      <a:lnTo>
                                        <a:pt x="206" y="101"/>
                                      </a:lnTo>
                                      <a:lnTo>
                                        <a:pt x="215" y="101"/>
                                      </a:lnTo>
                                      <a:lnTo>
                                        <a:pt x="215" y="83"/>
                                      </a:lnTo>
                                      <a:close/>
                                      <a:moveTo>
                                        <a:pt x="287" y="56"/>
                                      </a:moveTo>
                                      <a:lnTo>
                                        <a:pt x="277" y="56"/>
                                      </a:lnTo>
                                      <a:lnTo>
                                        <a:pt x="277" y="85"/>
                                      </a:lnTo>
                                      <a:lnTo>
                                        <a:pt x="287" y="85"/>
                                      </a:lnTo>
                                      <a:lnTo>
                                        <a:pt x="287" y="56"/>
                                      </a:lnTo>
                                      <a:close/>
                                      <a:moveTo>
                                        <a:pt x="215" y="57"/>
                                      </a:moveTo>
                                      <a:lnTo>
                                        <a:pt x="206" y="57"/>
                                      </a:lnTo>
                                      <a:lnTo>
                                        <a:pt x="206" y="74"/>
                                      </a:lnTo>
                                      <a:lnTo>
                                        <a:pt x="215" y="74"/>
                                      </a:lnTo>
                                      <a:lnTo>
                                        <a:pt x="215" y="57"/>
                                      </a:lnTo>
                                      <a:close/>
                                      <a:moveTo>
                                        <a:pt x="215" y="32"/>
                                      </a:moveTo>
                                      <a:lnTo>
                                        <a:pt x="206" y="32"/>
                                      </a:lnTo>
                                      <a:lnTo>
                                        <a:pt x="206" y="48"/>
                                      </a:lnTo>
                                      <a:lnTo>
                                        <a:pt x="215" y="48"/>
                                      </a:lnTo>
                                      <a:lnTo>
                                        <a:pt x="215" y="32"/>
                                      </a:lnTo>
                                      <a:close/>
                                      <a:moveTo>
                                        <a:pt x="287" y="18"/>
                                      </a:moveTo>
                                      <a:lnTo>
                                        <a:pt x="277" y="18"/>
                                      </a:lnTo>
                                      <a:lnTo>
                                        <a:pt x="277" y="46"/>
                                      </a:lnTo>
                                      <a:lnTo>
                                        <a:pt x="287" y="46"/>
                                      </a:lnTo>
                                      <a:lnTo>
                                        <a:pt x="287" y="18"/>
                                      </a:lnTo>
                                      <a:close/>
                                      <a:moveTo>
                                        <a:pt x="227" y="22"/>
                                      </a:moveTo>
                                      <a:lnTo>
                                        <a:pt x="154" y="22"/>
                                      </a:lnTo>
                                      <a:lnTo>
                                        <a:pt x="154" y="32"/>
                                      </a:lnTo>
                                      <a:lnTo>
                                        <a:pt x="227" y="32"/>
                                      </a:lnTo>
                                      <a:lnTo>
                                        <a:pt x="227" y="22"/>
                                      </a:lnTo>
                                      <a:close/>
                                      <a:moveTo>
                                        <a:pt x="176" y="2"/>
                                      </a:moveTo>
                                      <a:lnTo>
                                        <a:pt x="167" y="2"/>
                                      </a:lnTo>
                                      <a:lnTo>
                                        <a:pt x="167" y="22"/>
                                      </a:lnTo>
                                      <a:lnTo>
                                        <a:pt x="176" y="22"/>
                                      </a:lnTo>
                                      <a:lnTo>
                                        <a:pt x="176" y="2"/>
                                      </a:lnTo>
                                      <a:close/>
                                      <a:moveTo>
                                        <a:pt x="215" y="2"/>
                                      </a:moveTo>
                                      <a:lnTo>
                                        <a:pt x="206" y="2"/>
                                      </a:lnTo>
                                      <a:lnTo>
                                        <a:pt x="206" y="22"/>
                                      </a:lnTo>
                                      <a:lnTo>
                                        <a:pt x="215" y="22"/>
                                      </a:lnTo>
                                      <a:lnTo>
                                        <a:pt x="215" y="2"/>
                                      </a:lnTo>
                                      <a:close/>
                                      <a:moveTo>
                                        <a:pt x="443" y="44"/>
                                      </a:moveTo>
                                      <a:lnTo>
                                        <a:pt x="308" y="44"/>
                                      </a:lnTo>
                                      <a:lnTo>
                                        <a:pt x="308" y="55"/>
                                      </a:lnTo>
                                      <a:lnTo>
                                        <a:pt x="443" y="55"/>
                                      </a:lnTo>
                                      <a:lnTo>
                                        <a:pt x="443" y="44"/>
                                      </a:lnTo>
                                      <a:close/>
                                      <a:moveTo>
                                        <a:pt x="347" y="75"/>
                                      </a:moveTo>
                                      <a:lnTo>
                                        <a:pt x="338" y="94"/>
                                      </a:lnTo>
                                      <a:lnTo>
                                        <a:pt x="328" y="112"/>
                                      </a:lnTo>
                                      <a:lnTo>
                                        <a:pt x="317" y="129"/>
                                      </a:lnTo>
                                      <a:lnTo>
                                        <a:pt x="306" y="143"/>
                                      </a:lnTo>
                                      <a:lnTo>
                                        <a:pt x="309" y="145"/>
                                      </a:lnTo>
                                      <a:lnTo>
                                        <a:pt x="314" y="148"/>
                                      </a:lnTo>
                                      <a:lnTo>
                                        <a:pt x="316" y="150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38" y="118"/>
                                      </a:lnTo>
                                      <a:lnTo>
                                        <a:pt x="348" y="99"/>
                                      </a:lnTo>
                                      <a:lnTo>
                                        <a:pt x="358" y="79"/>
                                      </a:lnTo>
                                      <a:lnTo>
                                        <a:pt x="347" y="75"/>
                                      </a:lnTo>
                                      <a:close/>
                                      <a:moveTo>
                                        <a:pt x="402" y="74"/>
                                      </a:moveTo>
                                      <a:lnTo>
                                        <a:pt x="392" y="79"/>
                                      </a:lnTo>
                                      <a:lnTo>
                                        <a:pt x="404" y="97"/>
                                      </a:lnTo>
                                      <a:lnTo>
                                        <a:pt x="415" y="116"/>
                                      </a:lnTo>
                                      <a:lnTo>
                                        <a:pt x="426" y="134"/>
                                      </a:lnTo>
                                      <a:lnTo>
                                        <a:pt x="434" y="149"/>
                                      </a:lnTo>
                                      <a:lnTo>
                                        <a:pt x="444" y="143"/>
                                      </a:lnTo>
                                      <a:lnTo>
                                        <a:pt x="436" y="128"/>
                                      </a:lnTo>
                                      <a:lnTo>
                                        <a:pt x="425" y="110"/>
                                      </a:lnTo>
                                      <a:lnTo>
                                        <a:pt x="413" y="92"/>
                                      </a:lnTo>
                                      <a:lnTo>
                                        <a:pt x="402" y="74"/>
                                      </a:lnTo>
                                      <a:close/>
                                      <a:moveTo>
                                        <a:pt x="372" y="0"/>
                                      </a:moveTo>
                                      <a:lnTo>
                                        <a:pt x="362" y="4"/>
                                      </a:lnTo>
                                      <a:lnTo>
                                        <a:pt x="367" y="15"/>
                                      </a:lnTo>
                                      <a:lnTo>
                                        <a:pt x="373" y="31"/>
                                      </a:lnTo>
                                      <a:lnTo>
                                        <a:pt x="376" y="40"/>
                                      </a:lnTo>
                                      <a:lnTo>
                                        <a:pt x="387" y="35"/>
                                      </a:lnTo>
                                      <a:lnTo>
                                        <a:pt x="384" y="26"/>
                                      </a:lnTo>
                                      <a:lnTo>
                                        <a:pt x="377" y="11"/>
                                      </a:lnTo>
                                      <a:lnTo>
                                        <a:pt x="3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  <wps:wsp>
                              <wps:cNvPr id="1038" name="任意多边形 8"/>
                              <wps:cNvSpPr/>
                              <wps:spPr>
                                <a:xfrm>
                                  <a:off x="4095" y="2572"/>
                                  <a:ext cx="270" cy="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25" h="151">
                                      <a:moveTo>
                                        <a:pt x="119" y="4"/>
                                      </a:moveTo>
                                      <a:lnTo>
                                        <a:pt x="18" y="4"/>
                                      </a:lnTo>
                                      <a:lnTo>
                                        <a:pt x="18" y="63"/>
                                      </a:lnTo>
                                      <a:lnTo>
                                        <a:pt x="119" y="63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28" y="54"/>
                                      </a:lnTo>
                                      <a:lnTo>
                                        <a:pt x="28" y="38"/>
                                      </a:lnTo>
                                      <a:lnTo>
                                        <a:pt x="119" y="38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28" y="29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119" y="13"/>
                                      </a:lnTo>
                                      <a:lnTo>
                                        <a:pt x="119" y="4"/>
                                      </a:lnTo>
                                      <a:close/>
                                      <a:moveTo>
                                        <a:pt x="119" y="38"/>
                                      </a:moveTo>
                                      <a:lnTo>
                                        <a:pt x="108" y="38"/>
                                      </a:lnTo>
                                      <a:lnTo>
                                        <a:pt x="108" y="54"/>
                                      </a:lnTo>
                                      <a:lnTo>
                                        <a:pt x="119" y="54"/>
                                      </a:lnTo>
                                      <a:lnTo>
                                        <a:pt x="119" y="38"/>
                                      </a:lnTo>
                                      <a:close/>
                                      <a:moveTo>
                                        <a:pt x="119" y="13"/>
                                      </a:moveTo>
                                      <a:lnTo>
                                        <a:pt x="108" y="13"/>
                                      </a:lnTo>
                                      <a:lnTo>
                                        <a:pt x="108" y="29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13"/>
                                      </a:lnTo>
                                      <a:close/>
                                      <a:moveTo>
                                        <a:pt x="134" y="135"/>
                                      </a:moveTo>
                                      <a:lnTo>
                                        <a:pt x="2" y="135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135"/>
                                      </a:lnTo>
                                      <a:close/>
                                      <a:moveTo>
                                        <a:pt x="73" y="116"/>
                                      </a:moveTo>
                                      <a:lnTo>
                                        <a:pt x="63" y="116"/>
                                      </a:lnTo>
                                      <a:lnTo>
                                        <a:pt x="63" y="135"/>
                                      </a:lnTo>
                                      <a:lnTo>
                                        <a:pt x="73" y="135"/>
                                      </a:lnTo>
                                      <a:lnTo>
                                        <a:pt x="73" y="116"/>
                                      </a:lnTo>
                                      <a:close/>
                                      <a:moveTo>
                                        <a:pt x="119" y="107"/>
                                      </a:moveTo>
                                      <a:lnTo>
                                        <a:pt x="20" y="10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119" y="116"/>
                                      </a:lnTo>
                                      <a:lnTo>
                                        <a:pt x="119" y="107"/>
                                      </a:lnTo>
                                      <a:close/>
                                      <a:moveTo>
                                        <a:pt x="28" y="63"/>
                                      </a:moveTo>
                                      <a:lnTo>
                                        <a:pt x="23" y="74"/>
                                      </a:lnTo>
                                      <a:lnTo>
                                        <a:pt x="16" y="85"/>
                                      </a:lnTo>
                                      <a:lnTo>
                                        <a:pt x="8" y="94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2" y="104"/>
                                      </a:lnTo>
                                      <a:lnTo>
                                        <a:pt x="6" y="107"/>
                                      </a:lnTo>
                                      <a:lnTo>
                                        <a:pt x="8" y="109"/>
                                      </a:lnTo>
                                      <a:lnTo>
                                        <a:pt x="14" y="104"/>
                                      </a:lnTo>
                                      <a:lnTo>
                                        <a:pt x="19" y="97"/>
                                      </a:lnTo>
                                      <a:lnTo>
                                        <a:pt x="24" y="90"/>
                                      </a:lnTo>
                                      <a:lnTo>
                                        <a:pt x="125" y="90"/>
                                      </a:lnTo>
                                      <a:lnTo>
                                        <a:pt x="125" y="81"/>
                                      </a:lnTo>
                                      <a:lnTo>
                                        <a:pt x="31" y="81"/>
                                      </a:lnTo>
                                      <a:lnTo>
                                        <a:pt x="33" y="76"/>
                                      </a:lnTo>
                                      <a:lnTo>
                                        <a:pt x="36" y="71"/>
                                      </a:lnTo>
                                      <a:lnTo>
                                        <a:pt x="38" y="66"/>
                                      </a:lnTo>
                                      <a:lnTo>
                                        <a:pt x="28" y="63"/>
                                      </a:lnTo>
                                      <a:close/>
                                      <a:moveTo>
                                        <a:pt x="73" y="90"/>
                                      </a:moveTo>
                                      <a:lnTo>
                                        <a:pt x="63" y="90"/>
                                      </a:lnTo>
                                      <a:lnTo>
                                        <a:pt x="63" y="107"/>
                                      </a:lnTo>
                                      <a:lnTo>
                                        <a:pt x="73" y="107"/>
                                      </a:lnTo>
                                      <a:lnTo>
                                        <a:pt x="73" y="90"/>
                                      </a:lnTo>
                                      <a:close/>
                                      <a:moveTo>
                                        <a:pt x="73" y="67"/>
                                      </a:moveTo>
                                      <a:lnTo>
                                        <a:pt x="63" y="6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73" y="81"/>
                                      </a:lnTo>
                                      <a:lnTo>
                                        <a:pt x="73" y="67"/>
                                      </a:lnTo>
                                      <a:close/>
                                      <a:moveTo>
                                        <a:pt x="286" y="6"/>
                                      </a:moveTo>
                                      <a:lnTo>
                                        <a:pt x="234" y="6"/>
                                      </a:lnTo>
                                      <a:lnTo>
                                        <a:pt x="234" y="72"/>
                                      </a:lnTo>
                                      <a:lnTo>
                                        <a:pt x="233" y="85"/>
                                      </a:lnTo>
                                      <a:lnTo>
                                        <a:pt x="232" y="106"/>
                                      </a:lnTo>
                                      <a:lnTo>
                                        <a:pt x="227" y="126"/>
                                      </a:lnTo>
                                      <a:lnTo>
                                        <a:pt x="220" y="144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6" y="148"/>
                                      </a:lnTo>
                                      <a:lnTo>
                                        <a:pt x="228" y="150"/>
                                      </a:lnTo>
                                      <a:lnTo>
                                        <a:pt x="234" y="137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1" y="108"/>
                                      </a:lnTo>
                                      <a:lnTo>
                                        <a:pt x="242" y="93"/>
                                      </a:lnTo>
                                      <a:lnTo>
                                        <a:pt x="286" y="9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43" y="83"/>
                                      </a:lnTo>
                                      <a:lnTo>
                                        <a:pt x="243" y="72"/>
                                      </a:lnTo>
                                      <a:lnTo>
                                        <a:pt x="243" y="54"/>
                                      </a:lnTo>
                                      <a:lnTo>
                                        <a:pt x="286" y="5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43" y="44"/>
                                      </a:lnTo>
                                      <a:lnTo>
                                        <a:pt x="243" y="16"/>
                                      </a:lnTo>
                                      <a:lnTo>
                                        <a:pt x="286" y="16"/>
                                      </a:lnTo>
                                      <a:lnTo>
                                        <a:pt x="286" y="6"/>
                                      </a:lnTo>
                                      <a:close/>
                                      <a:moveTo>
                                        <a:pt x="173" y="113"/>
                                      </a:moveTo>
                                      <a:lnTo>
                                        <a:pt x="168" y="124"/>
                                      </a:lnTo>
                                      <a:lnTo>
                                        <a:pt x="160" y="135"/>
                                      </a:lnTo>
                                      <a:lnTo>
                                        <a:pt x="152" y="143"/>
                                      </a:lnTo>
                                      <a:lnTo>
                                        <a:pt x="154" y="144"/>
                                      </a:lnTo>
                                      <a:lnTo>
                                        <a:pt x="158" y="148"/>
                                      </a:lnTo>
                                      <a:lnTo>
                                        <a:pt x="160" y="149"/>
                                      </a:lnTo>
                                      <a:lnTo>
                                        <a:pt x="166" y="142"/>
                                      </a:lnTo>
                                      <a:lnTo>
                                        <a:pt x="172" y="134"/>
                                      </a:lnTo>
                                      <a:lnTo>
                                        <a:pt x="178" y="125"/>
                                      </a:lnTo>
                                      <a:lnTo>
                                        <a:pt x="182" y="116"/>
                                      </a:lnTo>
                                      <a:lnTo>
                                        <a:pt x="173" y="113"/>
                                      </a:lnTo>
                                      <a:close/>
                                      <a:moveTo>
                                        <a:pt x="286" y="93"/>
                                      </a:moveTo>
                                      <a:lnTo>
                                        <a:pt x="276" y="93"/>
                                      </a:lnTo>
                                      <a:lnTo>
                                        <a:pt x="276" y="137"/>
                                      </a:lnTo>
                                      <a:lnTo>
                                        <a:pt x="276" y="138"/>
                                      </a:lnTo>
                                      <a:lnTo>
                                        <a:pt x="271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56" y="141"/>
                                      </a:lnTo>
                                      <a:lnTo>
                                        <a:pt x="258" y="146"/>
                                      </a:lnTo>
                                      <a:lnTo>
                                        <a:pt x="258" y="149"/>
                                      </a:lnTo>
                                      <a:lnTo>
                                        <a:pt x="269" y="149"/>
                                      </a:lnTo>
                                      <a:lnTo>
                                        <a:pt x="276" y="148"/>
                                      </a:lnTo>
                                      <a:lnTo>
                                        <a:pt x="281" y="147"/>
                                      </a:lnTo>
                                      <a:lnTo>
                                        <a:pt x="285" y="145"/>
                                      </a:lnTo>
                                      <a:lnTo>
                                        <a:pt x="286" y="141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63" y="138"/>
                                      </a:lnTo>
                                      <a:lnTo>
                                        <a:pt x="255" y="138"/>
                                      </a:lnTo>
                                      <a:lnTo>
                                        <a:pt x="286" y="138"/>
                                      </a:lnTo>
                                      <a:lnTo>
                                        <a:pt x="286" y="93"/>
                                      </a:lnTo>
                                      <a:close/>
                                      <a:moveTo>
                                        <a:pt x="202" y="113"/>
                                      </a:moveTo>
                                      <a:lnTo>
                                        <a:pt x="195" y="118"/>
                                      </a:lnTo>
                                      <a:lnTo>
                                        <a:pt x="201" y="125"/>
                                      </a:lnTo>
                                      <a:lnTo>
                                        <a:pt x="207" y="136"/>
                                      </a:lnTo>
                                      <a:lnTo>
                                        <a:pt x="210" y="143"/>
                                      </a:lnTo>
                                      <a:lnTo>
                                        <a:pt x="218" y="138"/>
                                      </a:lnTo>
                                      <a:lnTo>
                                        <a:pt x="215" y="131"/>
                                      </a:lnTo>
                                      <a:lnTo>
                                        <a:pt x="209" y="121"/>
                                      </a:lnTo>
                                      <a:lnTo>
                                        <a:pt x="202" y="113"/>
                                      </a:lnTo>
                                      <a:close/>
                                      <a:moveTo>
                                        <a:pt x="226" y="99"/>
                                      </a:moveTo>
                                      <a:lnTo>
                                        <a:pt x="151" y="99"/>
                                      </a:lnTo>
                                      <a:lnTo>
                                        <a:pt x="151" y="109"/>
                                      </a:lnTo>
                                      <a:lnTo>
                                        <a:pt x="226" y="109"/>
                                      </a:lnTo>
                                      <a:lnTo>
                                        <a:pt x="226" y="99"/>
                                      </a:lnTo>
                                      <a:close/>
                                      <a:moveTo>
                                        <a:pt x="176" y="30"/>
                                      </a:moveTo>
                                      <a:lnTo>
                                        <a:pt x="166" y="30"/>
                                      </a:lnTo>
                                      <a:lnTo>
                                        <a:pt x="166" y="99"/>
                                      </a:lnTo>
                                      <a:lnTo>
                                        <a:pt x="176" y="99"/>
                                      </a:lnTo>
                                      <a:lnTo>
                                        <a:pt x="176" y="81"/>
                                      </a:lnTo>
                                      <a:lnTo>
                                        <a:pt x="215" y="81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176" y="72"/>
                                      </a:lnTo>
                                      <a:lnTo>
                                        <a:pt x="176" y="55"/>
                                      </a:lnTo>
                                      <a:lnTo>
                                        <a:pt x="215" y="55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176" y="46"/>
                                      </a:lnTo>
                                      <a:lnTo>
                                        <a:pt x="176" y="30"/>
                                      </a:lnTo>
                                      <a:close/>
                                      <a:moveTo>
                                        <a:pt x="215" y="81"/>
                                      </a:moveTo>
                                      <a:lnTo>
                                        <a:pt x="205" y="81"/>
                                      </a:lnTo>
                                      <a:lnTo>
                                        <a:pt x="205" y="99"/>
                                      </a:lnTo>
                                      <a:lnTo>
                                        <a:pt x="215" y="99"/>
                                      </a:lnTo>
                                      <a:lnTo>
                                        <a:pt x="215" y="81"/>
                                      </a:lnTo>
                                      <a:close/>
                                      <a:moveTo>
                                        <a:pt x="286" y="54"/>
                                      </a:moveTo>
                                      <a:lnTo>
                                        <a:pt x="276" y="54"/>
                                      </a:lnTo>
                                      <a:lnTo>
                                        <a:pt x="276" y="83"/>
                                      </a:lnTo>
                                      <a:lnTo>
                                        <a:pt x="286" y="83"/>
                                      </a:lnTo>
                                      <a:lnTo>
                                        <a:pt x="286" y="54"/>
                                      </a:lnTo>
                                      <a:close/>
                                      <a:moveTo>
                                        <a:pt x="215" y="55"/>
                                      </a:moveTo>
                                      <a:lnTo>
                                        <a:pt x="205" y="55"/>
                                      </a:lnTo>
                                      <a:lnTo>
                                        <a:pt x="205" y="72"/>
                                      </a:lnTo>
                                      <a:lnTo>
                                        <a:pt x="215" y="72"/>
                                      </a:lnTo>
                                      <a:lnTo>
                                        <a:pt x="215" y="55"/>
                                      </a:lnTo>
                                      <a:close/>
                                      <a:moveTo>
                                        <a:pt x="215" y="30"/>
                                      </a:moveTo>
                                      <a:lnTo>
                                        <a:pt x="205" y="30"/>
                                      </a:lnTo>
                                      <a:lnTo>
                                        <a:pt x="205" y="46"/>
                                      </a:lnTo>
                                      <a:lnTo>
                                        <a:pt x="215" y="46"/>
                                      </a:lnTo>
                                      <a:lnTo>
                                        <a:pt x="215" y="30"/>
                                      </a:lnTo>
                                      <a:close/>
                                      <a:moveTo>
                                        <a:pt x="286" y="16"/>
                                      </a:moveTo>
                                      <a:lnTo>
                                        <a:pt x="276" y="16"/>
                                      </a:lnTo>
                                      <a:lnTo>
                                        <a:pt x="276" y="44"/>
                                      </a:lnTo>
                                      <a:lnTo>
                                        <a:pt x="286" y="44"/>
                                      </a:lnTo>
                                      <a:lnTo>
                                        <a:pt x="286" y="16"/>
                                      </a:lnTo>
                                      <a:close/>
                                      <a:moveTo>
                                        <a:pt x="226" y="20"/>
                                      </a:moveTo>
                                      <a:lnTo>
                                        <a:pt x="153" y="20"/>
                                      </a:lnTo>
                                      <a:lnTo>
                                        <a:pt x="153" y="30"/>
                                      </a:lnTo>
                                      <a:lnTo>
                                        <a:pt x="226" y="30"/>
                                      </a:lnTo>
                                      <a:lnTo>
                                        <a:pt x="226" y="20"/>
                                      </a:lnTo>
                                      <a:close/>
                                      <a:moveTo>
                                        <a:pt x="176" y="0"/>
                                      </a:moveTo>
                                      <a:lnTo>
                                        <a:pt x="166" y="0"/>
                                      </a:lnTo>
                                      <a:lnTo>
                                        <a:pt x="166" y="20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76" y="0"/>
                                      </a:lnTo>
                                      <a:close/>
                                      <a:moveTo>
                                        <a:pt x="215" y="0"/>
                                      </a:moveTo>
                                      <a:lnTo>
                                        <a:pt x="205" y="0"/>
                                      </a:lnTo>
                                      <a:lnTo>
                                        <a:pt x="205" y="20"/>
                                      </a:lnTo>
                                      <a:lnTo>
                                        <a:pt x="215" y="20"/>
                                      </a:lnTo>
                                      <a:lnTo>
                                        <a:pt x="215" y="0"/>
                                      </a:lnTo>
                                      <a:close/>
                                      <a:moveTo>
                                        <a:pt x="425" y="9"/>
                                      </a:moveTo>
                                      <a:lnTo>
                                        <a:pt x="326" y="9"/>
                                      </a:lnTo>
                                      <a:lnTo>
                                        <a:pt x="326" y="147"/>
                                      </a:lnTo>
                                      <a:lnTo>
                                        <a:pt x="336" y="147"/>
                                      </a:lnTo>
                                      <a:lnTo>
                                        <a:pt x="336" y="137"/>
                                      </a:lnTo>
                                      <a:lnTo>
                                        <a:pt x="425" y="137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336" y="126"/>
                                      </a:lnTo>
                                      <a:lnTo>
                                        <a:pt x="336" y="78"/>
                                      </a:lnTo>
                                      <a:lnTo>
                                        <a:pt x="425" y="78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336" y="67"/>
                                      </a:lnTo>
                                      <a:lnTo>
                                        <a:pt x="336" y="20"/>
                                      </a:lnTo>
                                      <a:lnTo>
                                        <a:pt x="425" y="20"/>
                                      </a:lnTo>
                                      <a:lnTo>
                                        <a:pt x="425" y="9"/>
                                      </a:lnTo>
                                      <a:close/>
                                      <a:moveTo>
                                        <a:pt x="425" y="137"/>
                                      </a:moveTo>
                                      <a:lnTo>
                                        <a:pt x="414" y="137"/>
                                      </a:lnTo>
                                      <a:lnTo>
                                        <a:pt x="414" y="147"/>
                                      </a:lnTo>
                                      <a:lnTo>
                                        <a:pt x="425" y="147"/>
                                      </a:lnTo>
                                      <a:lnTo>
                                        <a:pt x="425" y="137"/>
                                      </a:lnTo>
                                      <a:close/>
                                      <a:moveTo>
                                        <a:pt x="425" y="78"/>
                                      </a:moveTo>
                                      <a:lnTo>
                                        <a:pt x="414" y="78"/>
                                      </a:lnTo>
                                      <a:lnTo>
                                        <a:pt x="414" y="126"/>
                                      </a:lnTo>
                                      <a:lnTo>
                                        <a:pt x="425" y="126"/>
                                      </a:lnTo>
                                      <a:lnTo>
                                        <a:pt x="425" y="78"/>
                                      </a:lnTo>
                                      <a:close/>
                                      <a:moveTo>
                                        <a:pt x="425" y="20"/>
                                      </a:moveTo>
                                      <a:lnTo>
                                        <a:pt x="414" y="20"/>
                                      </a:lnTo>
                                      <a:lnTo>
                                        <a:pt x="414" y="67"/>
                                      </a:lnTo>
                                      <a:lnTo>
                                        <a:pt x="425" y="67"/>
                                      </a:lnTo>
                                      <a:lnTo>
                                        <a:pt x="425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bodyPr upright="1"/>
                            </wps:wsp>
                          </wpg:grpSp>
                        </wpg:grpSp>
                        <wpg:grpSp>
                          <wpg:cNvPr id="361" name="组合 1305"/>
                          <wpg:cNvGrpSpPr/>
                          <wpg:grpSpPr>
                            <a:xfrm rot="0">
                              <a:off x="7161" y="13637"/>
                              <a:ext cx="88" cy="147"/>
                              <a:chOff x="0" y="0"/>
                              <a:chExt cx="415" cy="694"/>
                            </a:xfrm>
                          </wpg:grpSpPr>
                          <wps:wsp>
                            <wps:cNvPr id="1304" name="任意多边形 1304"/>
                            <wps:cNvSpPr/>
                            <wps:spPr>
                              <a:xfrm>
                                <a:off x="0" y="0"/>
                                <a:ext cx="415" cy="694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15" h="694">
                                    <a:moveTo>
                                      <a:pt x="382" y="0"/>
                                    </a:moveTo>
                                    <a:lnTo>
                                      <a:pt x="23" y="0"/>
                                    </a:lnTo>
                                    <a:lnTo>
                                      <a:pt x="23" y="347"/>
                                    </a:lnTo>
                                    <a:lnTo>
                                      <a:pt x="57" y="344"/>
                                    </a:lnTo>
                                    <a:lnTo>
                                      <a:pt x="88" y="342"/>
                                    </a:lnTo>
                                    <a:lnTo>
                                      <a:pt x="115" y="341"/>
                                    </a:lnTo>
                                    <a:lnTo>
                                      <a:pt x="138" y="341"/>
                                    </a:lnTo>
                                    <a:lnTo>
                                      <a:pt x="180" y="343"/>
                                    </a:lnTo>
                                    <a:lnTo>
                                      <a:pt x="248" y="361"/>
                                    </a:lnTo>
                                    <a:lnTo>
                                      <a:pt x="309" y="420"/>
                                    </a:lnTo>
                                    <a:lnTo>
                                      <a:pt x="321" y="478"/>
                                    </a:lnTo>
                                    <a:lnTo>
                                      <a:pt x="318" y="509"/>
                                    </a:lnTo>
                                    <a:lnTo>
                                      <a:pt x="275" y="583"/>
                                    </a:lnTo>
                                    <a:lnTo>
                                      <a:pt x="221" y="613"/>
                                    </a:lnTo>
                                    <a:lnTo>
                                      <a:pt x="153" y="622"/>
                                    </a:lnTo>
                                    <a:lnTo>
                                      <a:pt x="114" y="620"/>
                                    </a:lnTo>
                                    <a:lnTo>
                                      <a:pt x="75" y="611"/>
                                    </a:lnTo>
                                    <a:lnTo>
                                      <a:pt x="37" y="597"/>
                                    </a:lnTo>
                                    <a:lnTo>
                                      <a:pt x="0" y="578"/>
                                    </a:lnTo>
                                    <a:lnTo>
                                      <a:pt x="0" y="666"/>
                                    </a:lnTo>
                                    <a:lnTo>
                                      <a:pt x="29" y="678"/>
                                    </a:lnTo>
                                    <a:lnTo>
                                      <a:pt x="64" y="687"/>
                                    </a:lnTo>
                                    <a:lnTo>
                                      <a:pt x="106" y="692"/>
                                    </a:lnTo>
                                    <a:lnTo>
                                      <a:pt x="154" y="694"/>
                                    </a:lnTo>
                                    <a:lnTo>
                                      <a:pt x="212" y="690"/>
                                    </a:lnTo>
                                    <a:lnTo>
                                      <a:pt x="308" y="659"/>
                                    </a:lnTo>
                                    <a:lnTo>
                                      <a:pt x="376" y="600"/>
                                    </a:lnTo>
                                    <a:lnTo>
                                      <a:pt x="411" y="519"/>
                                    </a:lnTo>
                                    <a:lnTo>
                                      <a:pt x="415" y="472"/>
                                    </a:lnTo>
                                    <a:lnTo>
                                      <a:pt x="411" y="427"/>
                                    </a:lnTo>
                                    <a:lnTo>
                                      <a:pt x="379" y="352"/>
                                    </a:lnTo>
                                    <a:lnTo>
                                      <a:pt x="315" y="298"/>
                                    </a:lnTo>
                                    <a:lnTo>
                                      <a:pt x="225" y="270"/>
                                    </a:lnTo>
                                    <a:lnTo>
                                      <a:pt x="170" y="267"/>
                                    </a:lnTo>
                                    <a:lnTo>
                                      <a:pt x="158" y="267"/>
                                    </a:lnTo>
                                    <a:lnTo>
                                      <a:pt x="108" y="269"/>
                                    </a:lnTo>
                                    <a:lnTo>
                                      <a:pt x="108" y="76"/>
                                    </a:lnTo>
                                    <a:lnTo>
                                      <a:pt x="382" y="76"/>
                                    </a:lnTo>
                                    <a:lnTo>
                                      <a:pt x="382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62" name="组合 1307"/>
                          <wpg:cNvGrpSpPr/>
                          <wpg:grpSpPr>
                            <a:xfrm rot="0">
                              <a:off x="7083" y="13811"/>
                              <a:ext cx="246" cy="110"/>
                              <a:chOff x="0" y="0"/>
                              <a:chExt cx="1160" cy="517"/>
                            </a:xfrm>
                          </wpg:grpSpPr>
                          <wps:wsp>
                            <wps:cNvPr id="1306" name="任意多边形 1306"/>
                            <wps:cNvSpPr/>
                            <wps:spPr>
                              <a:xfrm>
                                <a:off x="-1" y="0"/>
                                <a:ext cx="1160" cy="51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60" h="517">
                                    <a:moveTo>
                                      <a:pt x="551" y="195"/>
                                    </a:moveTo>
                                    <a:lnTo>
                                      <a:pt x="302" y="195"/>
                                    </a:lnTo>
                                    <a:lnTo>
                                      <a:pt x="302" y="0"/>
                                    </a:lnTo>
                                    <a:lnTo>
                                      <a:pt x="249" y="0"/>
                                    </a:lnTo>
                                    <a:lnTo>
                                      <a:pt x="249" y="195"/>
                                    </a:lnTo>
                                    <a:lnTo>
                                      <a:pt x="0" y="195"/>
                                    </a:lnTo>
                                    <a:lnTo>
                                      <a:pt x="0" y="238"/>
                                    </a:lnTo>
                                    <a:lnTo>
                                      <a:pt x="249" y="238"/>
                                    </a:lnTo>
                                    <a:lnTo>
                                      <a:pt x="249" y="517"/>
                                    </a:lnTo>
                                    <a:lnTo>
                                      <a:pt x="302" y="517"/>
                                    </a:lnTo>
                                    <a:lnTo>
                                      <a:pt x="302" y="238"/>
                                    </a:lnTo>
                                    <a:lnTo>
                                      <a:pt x="551" y="238"/>
                                    </a:lnTo>
                                    <a:lnTo>
                                      <a:pt x="551" y="195"/>
                                    </a:lnTo>
                                    <a:close/>
                                    <a:moveTo>
                                      <a:pt x="1160" y="411"/>
                                    </a:moveTo>
                                    <a:lnTo>
                                      <a:pt x="616" y="411"/>
                                    </a:lnTo>
                                    <a:lnTo>
                                      <a:pt x="616" y="456"/>
                                    </a:lnTo>
                                    <a:lnTo>
                                      <a:pt x="1160" y="456"/>
                                    </a:lnTo>
                                    <a:lnTo>
                                      <a:pt x="1160" y="41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63" name="组合 1309"/>
                          <wpg:cNvGrpSpPr/>
                          <wpg:grpSpPr>
                            <a:xfrm rot="0">
                              <a:off x="6604" y="13811"/>
                              <a:ext cx="248" cy="110"/>
                              <a:chOff x="0" y="0"/>
                              <a:chExt cx="1171" cy="517"/>
                            </a:xfrm>
                          </wpg:grpSpPr>
                          <wps:wsp>
                            <wps:cNvPr id="1308" name="任意多边形 1308"/>
                            <wps:cNvSpPr/>
                            <wps:spPr>
                              <a:xfrm>
                                <a:off x="-1" y="0"/>
                                <a:ext cx="1171" cy="51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71" h="517">
                                    <a:moveTo>
                                      <a:pt x="551" y="195"/>
                                    </a:moveTo>
                                    <a:lnTo>
                                      <a:pt x="301" y="195"/>
                                    </a:lnTo>
                                    <a:lnTo>
                                      <a:pt x="301" y="0"/>
                                    </a:lnTo>
                                    <a:lnTo>
                                      <a:pt x="249" y="0"/>
                                    </a:lnTo>
                                    <a:lnTo>
                                      <a:pt x="249" y="195"/>
                                    </a:lnTo>
                                    <a:lnTo>
                                      <a:pt x="0" y="195"/>
                                    </a:lnTo>
                                    <a:lnTo>
                                      <a:pt x="0" y="238"/>
                                    </a:lnTo>
                                    <a:lnTo>
                                      <a:pt x="249" y="238"/>
                                    </a:lnTo>
                                    <a:lnTo>
                                      <a:pt x="249" y="517"/>
                                    </a:lnTo>
                                    <a:lnTo>
                                      <a:pt x="301" y="517"/>
                                    </a:lnTo>
                                    <a:lnTo>
                                      <a:pt x="301" y="238"/>
                                    </a:lnTo>
                                    <a:lnTo>
                                      <a:pt x="551" y="238"/>
                                    </a:lnTo>
                                    <a:lnTo>
                                      <a:pt x="551" y="195"/>
                                    </a:lnTo>
                                    <a:close/>
                                    <a:moveTo>
                                      <a:pt x="1171" y="218"/>
                                    </a:moveTo>
                                    <a:lnTo>
                                      <a:pt x="608" y="218"/>
                                    </a:lnTo>
                                    <a:lnTo>
                                      <a:pt x="608" y="265"/>
                                    </a:lnTo>
                                    <a:lnTo>
                                      <a:pt x="1171" y="265"/>
                                    </a:lnTo>
                                    <a:lnTo>
                                      <a:pt x="1171" y="21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64" name="组合 1311"/>
                          <wpg:cNvGrpSpPr/>
                          <wpg:grpSpPr>
                            <a:xfrm rot="0">
                              <a:off x="6119" y="13810"/>
                              <a:ext cx="249" cy="111"/>
                              <a:chOff x="0" y="0"/>
                              <a:chExt cx="1174" cy="523"/>
                            </a:xfrm>
                          </wpg:grpSpPr>
                          <wps:wsp>
                            <wps:cNvPr id="1310" name="任意多边形 1310"/>
                            <wps:cNvSpPr/>
                            <wps:spPr>
                              <a:xfrm>
                                <a:off x="0" y="0"/>
                                <a:ext cx="1174" cy="52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74" h="523">
                                    <a:moveTo>
                                      <a:pt x="360" y="89"/>
                                    </a:moveTo>
                                    <a:lnTo>
                                      <a:pt x="312" y="89"/>
                                    </a:lnTo>
                                    <a:lnTo>
                                      <a:pt x="311" y="134"/>
                                    </a:lnTo>
                                    <a:lnTo>
                                      <a:pt x="309" y="176"/>
                                    </a:lnTo>
                                    <a:lnTo>
                                      <a:pt x="307" y="216"/>
                                    </a:lnTo>
                                    <a:lnTo>
                                      <a:pt x="304" y="252"/>
                                    </a:lnTo>
                                    <a:lnTo>
                                      <a:pt x="291" y="320"/>
                                    </a:lnTo>
                                    <a:lnTo>
                                      <a:pt x="263" y="382"/>
                                    </a:lnTo>
                                    <a:lnTo>
                                      <a:pt x="220" y="439"/>
                                    </a:lnTo>
                                    <a:lnTo>
                                      <a:pt x="162" y="489"/>
                                    </a:lnTo>
                                    <a:lnTo>
                                      <a:pt x="172" y="497"/>
                                    </a:lnTo>
                                    <a:lnTo>
                                      <a:pt x="182" y="506"/>
                                    </a:lnTo>
                                    <a:lnTo>
                                      <a:pt x="190" y="514"/>
                                    </a:lnTo>
                                    <a:lnTo>
                                      <a:pt x="198" y="523"/>
                                    </a:lnTo>
                                    <a:lnTo>
                                      <a:pt x="260" y="467"/>
                                    </a:lnTo>
                                    <a:lnTo>
                                      <a:pt x="307" y="404"/>
                                    </a:lnTo>
                                    <a:lnTo>
                                      <a:pt x="337" y="333"/>
                                    </a:lnTo>
                                    <a:lnTo>
                                      <a:pt x="351" y="255"/>
                                    </a:lnTo>
                                    <a:lnTo>
                                      <a:pt x="354" y="221"/>
                                    </a:lnTo>
                                    <a:lnTo>
                                      <a:pt x="356" y="182"/>
                                    </a:lnTo>
                                    <a:lnTo>
                                      <a:pt x="358" y="138"/>
                                    </a:lnTo>
                                    <a:lnTo>
                                      <a:pt x="360" y="89"/>
                                    </a:lnTo>
                                    <a:close/>
                                    <a:moveTo>
                                      <a:pt x="194" y="284"/>
                                    </a:moveTo>
                                    <a:lnTo>
                                      <a:pt x="85" y="284"/>
                                    </a:lnTo>
                                    <a:lnTo>
                                      <a:pt x="85" y="520"/>
                                    </a:lnTo>
                                    <a:lnTo>
                                      <a:pt x="128" y="520"/>
                                    </a:lnTo>
                                    <a:lnTo>
                                      <a:pt x="128" y="297"/>
                                    </a:lnTo>
                                    <a:lnTo>
                                      <a:pt x="197" y="297"/>
                                    </a:lnTo>
                                    <a:lnTo>
                                      <a:pt x="188" y="291"/>
                                    </a:lnTo>
                                    <a:lnTo>
                                      <a:pt x="194" y="284"/>
                                    </a:lnTo>
                                    <a:close/>
                                    <a:moveTo>
                                      <a:pt x="341" y="458"/>
                                    </a:moveTo>
                                    <a:lnTo>
                                      <a:pt x="343" y="470"/>
                                    </a:lnTo>
                                    <a:lnTo>
                                      <a:pt x="345" y="481"/>
                                    </a:lnTo>
                                    <a:lnTo>
                                      <a:pt x="348" y="493"/>
                                    </a:lnTo>
                                    <a:lnTo>
                                      <a:pt x="350" y="506"/>
                                    </a:lnTo>
                                    <a:lnTo>
                                      <a:pt x="398" y="507"/>
                                    </a:lnTo>
                                    <a:lnTo>
                                      <a:pt x="433" y="507"/>
                                    </a:lnTo>
                                    <a:lnTo>
                                      <a:pt x="471" y="502"/>
                                    </a:lnTo>
                                    <a:lnTo>
                                      <a:pt x="499" y="483"/>
                                    </a:lnTo>
                                    <a:lnTo>
                                      <a:pt x="511" y="463"/>
                                    </a:lnTo>
                                    <a:lnTo>
                                      <a:pt x="428" y="463"/>
                                    </a:lnTo>
                                    <a:lnTo>
                                      <a:pt x="410" y="463"/>
                                    </a:lnTo>
                                    <a:lnTo>
                                      <a:pt x="389" y="462"/>
                                    </a:lnTo>
                                    <a:lnTo>
                                      <a:pt x="366" y="460"/>
                                    </a:lnTo>
                                    <a:lnTo>
                                      <a:pt x="341" y="458"/>
                                    </a:lnTo>
                                    <a:close/>
                                    <a:moveTo>
                                      <a:pt x="536" y="49"/>
                                    </a:moveTo>
                                    <a:lnTo>
                                      <a:pt x="222" y="49"/>
                                    </a:lnTo>
                                    <a:lnTo>
                                      <a:pt x="222" y="89"/>
                                    </a:lnTo>
                                    <a:lnTo>
                                      <a:pt x="488" y="89"/>
                                    </a:lnTo>
                                    <a:lnTo>
                                      <a:pt x="485" y="197"/>
                                    </a:lnTo>
                                    <a:lnTo>
                                      <a:pt x="482" y="286"/>
                                    </a:lnTo>
                                    <a:lnTo>
                                      <a:pt x="479" y="356"/>
                                    </a:lnTo>
                                    <a:lnTo>
                                      <a:pt x="476" y="407"/>
                                    </a:lnTo>
                                    <a:lnTo>
                                      <a:pt x="472" y="432"/>
                                    </a:lnTo>
                                    <a:lnTo>
                                      <a:pt x="463" y="450"/>
                                    </a:lnTo>
                                    <a:lnTo>
                                      <a:pt x="448" y="460"/>
                                    </a:lnTo>
                                    <a:lnTo>
                                      <a:pt x="428" y="463"/>
                                    </a:lnTo>
                                    <a:lnTo>
                                      <a:pt x="511" y="463"/>
                                    </a:lnTo>
                                    <a:lnTo>
                                      <a:pt x="517" y="453"/>
                                    </a:lnTo>
                                    <a:lnTo>
                                      <a:pt x="523" y="410"/>
                                    </a:lnTo>
                                    <a:lnTo>
                                      <a:pt x="525" y="368"/>
                                    </a:lnTo>
                                    <a:lnTo>
                                      <a:pt x="528" y="311"/>
                                    </a:lnTo>
                                    <a:lnTo>
                                      <a:pt x="530" y="232"/>
                                    </a:lnTo>
                                    <a:lnTo>
                                      <a:pt x="534" y="134"/>
                                    </a:lnTo>
                                    <a:lnTo>
                                      <a:pt x="536" y="49"/>
                                    </a:lnTo>
                                    <a:close/>
                                    <a:moveTo>
                                      <a:pt x="197" y="297"/>
                                    </a:moveTo>
                                    <a:lnTo>
                                      <a:pt x="128" y="297"/>
                                    </a:lnTo>
                                    <a:lnTo>
                                      <a:pt x="173" y="330"/>
                                    </a:lnTo>
                                    <a:lnTo>
                                      <a:pt x="216" y="363"/>
                                    </a:lnTo>
                                    <a:lnTo>
                                      <a:pt x="245" y="331"/>
                                    </a:lnTo>
                                    <a:lnTo>
                                      <a:pt x="197" y="297"/>
                                    </a:lnTo>
                                    <a:close/>
                                    <a:moveTo>
                                      <a:pt x="195" y="103"/>
                                    </a:moveTo>
                                    <a:lnTo>
                                      <a:pt x="8" y="103"/>
                                    </a:lnTo>
                                    <a:lnTo>
                                      <a:pt x="8" y="141"/>
                                    </a:lnTo>
                                    <a:lnTo>
                                      <a:pt x="145" y="141"/>
                                    </a:lnTo>
                                    <a:lnTo>
                                      <a:pt x="112" y="189"/>
                                    </a:lnTo>
                                    <a:lnTo>
                                      <a:pt x="77" y="232"/>
                                    </a:lnTo>
                                    <a:lnTo>
                                      <a:pt x="40" y="269"/>
                                    </a:lnTo>
                                    <a:lnTo>
                                      <a:pt x="0" y="302"/>
                                    </a:lnTo>
                                    <a:lnTo>
                                      <a:pt x="4" y="314"/>
                                    </a:lnTo>
                                    <a:lnTo>
                                      <a:pt x="8" y="326"/>
                                    </a:lnTo>
                                    <a:lnTo>
                                      <a:pt x="12" y="337"/>
                                    </a:lnTo>
                                    <a:lnTo>
                                      <a:pt x="15" y="347"/>
                                    </a:lnTo>
                                    <a:lnTo>
                                      <a:pt x="33" y="332"/>
                                    </a:lnTo>
                                    <a:lnTo>
                                      <a:pt x="51" y="317"/>
                                    </a:lnTo>
                                    <a:lnTo>
                                      <a:pt x="68" y="301"/>
                                    </a:lnTo>
                                    <a:lnTo>
                                      <a:pt x="85" y="284"/>
                                    </a:lnTo>
                                    <a:lnTo>
                                      <a:pt x="194" y="284"/>
                                    </a:lnTo>
                                    <a:lnTo>
                                      <a:pt x="204" y="272"/>
                                    </a:lnTo>
                                    <a:lnTo>
                                      <a:pt x="206" y="270"/>
                                    </a:lnTo>
                                    <a:lnTo>
                                      <a:pt x="156" y="270"/>
                                    </a:lnTo>
                                    <a:lnTo>
                                      <a:pt x="137" y="258"/>
                                    </a:lnTo>
                                    <a:lnTo>
                                      <a:pt x="128" y="252"/>
                                    </a:lnTo>
                                    <a:lnTo>
                                      <a:pt x="128" y="235"/>
                                    </a:lnTo>
                                    <a:lnTo>
                                      <a:pt x="146" y="213"/>
                                    </a:lnTo>
                                    <a:lnTo>
                                      <a:pt x="163" y="190"/>
                                    </a:lnTo>
                                    <a:lnTo>
                                      <a:pt x="179" y="166"/>
                                    </a:lnTo>
                                    <a:lnTo>
                                      <a:pt x="195" y="142"/>
                                    </a:lnTo>
                                    <a:lnTo>
                                      <a:pt x="195" y="103"/>
                                    </a:lnTo>
                                    <a:close/>
                                    <a:moveTo>
                                      <a:pt x="208" y="197"/>
                                    </a:moveTo>
                                    <a:lnTo>
                                      <a:pt x="196" y="216"/>
                                    </a:lnTo>
                                    <a:lnTo>
                                      <a:pt x="183" y="234"/>
                                    </a:lnTo>
                                    <a:lnTo>
                                      <a:pt x="170" y="252"/>
                                    </a:lnTo>
                                    <a:lnTo>
                                      <a:pt x="156" y="270"/>
                                    </a:lnTo>
                                    <a:lnTo>
                                      <a:pt x="206" y="270"/>
                                    </a:lnTo>
                                    <a:lnTo>
                                      <a:pt x="219" y="254"/>
                                    </a:lnTo>
                                    <a:lnTo>
                                      <a:pt x="233" y="236"/>
                                    </a:lnTo>
                                    <a:lnTo>
                                      <a:pt x="246" y="219"/>
                                    </a:lnTo>
                                    <a:lnTo>
                                      <a:pt x="208" y="197"/>
                                    </a:lnTo>
                                    <a:close/>
                                    <a:moveTo>
                                      <a:pt x="101" y="0"/>
                                    </a:moveTo>
                                    <a:lnTo>
                                      <a:pt x="62" y="18"/>
                                    </a:lnTo>
                                    <a:lnTo>
                                      <a:pt x="72" y="35"/>
                                    </a:lnTo>
                                    <a:lnTo>
                                      <a:pt x="83" y="53"/>
                                    </a:lnTo>
                                    <a:lnTo>
                                      <a:pt x="93" y="72"/>
                                    </a:lnTo>
                                    <a:lnTo>
                                      <a:pt x="104" y="93"/>
                                    </a:lnTo>
                                    <a:lnTo>
                                      <a:pt x="145" y="72"/>
                                    </a:lnTo>
                                    <a:lnTo>
                                      <a:pt x="134" y="52"/>
                                    </a:lnTo>
                                    <a:lnTo>
                                      <a:pt x="123" y="34"/>
                                    </a:lnTo>
                                    <a:lnTo>
                                      <a:pt x="112" y="16"/>
                                    </a:lnTo>
                                    <a:lnTo>
                                      <a:pt x="101" y="0"/>
                                    </a:lnTo>
                                    <a:close/>
                                    <a:moveTo>
                                      <a:pt x="924" y="244"/>
                                    </a:moveTo>
                                    <a:lnTo>
                                      <a:pt x="871" y="244"/>
                                    </a:lnTo>
                                    <a:lnTo>
                                      <a:pt x="871" y="523"/>
                                    </a:lnTo>
                                    <a:lnTo>
                                      <a:pt x="924" y="523"/>
                                    </a:lnTo>
                                    <a:lnTo>
                                      <a:pt x="924" y="244"/>
                                    </a:lnTo>
                                    <a:close/>
                                    <a:moveTo>
                                      <a:pt x="1173" y="201"/>
                                    </a:moveTo>
                                    <a:lnTo>
                                      <a:pt x="622" y="201"/>
                                    </a:lnTo>
                                    <a:lnTo>
                                      <a:pt x="622" y="244"/>
                                    </a:lnTo>
                                    <a:lnTo>
                                      <a:pt x="1173" y="244"/>
                                    </a:lnTo>
                                    <a:lnTo>
                                      <a:pt x="1173" y="201"/>
                                    </a:lnTo>
                                    <a:close/>
                                    <a:moveTo>
                                      <a:pt x="924" y="6"/>
                                    </a:moveTo>
                                    <a:lnTo>
                                      <a:pt x="871" y="6"/>
                                    </a:lnTo>
                                    <a:lnTo>
                                      <a:pt x="871" y="201"/>
                                    </a:lnTo>
                                    <a:lnTo>
                                      <a:pt x="924" y="201"/>
                                    </a:lnTo>
                                    <a:lnTo>
                                      <a:pt x="924" y="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65" name="组合 1313"/>
                          <wpg:cNvGrpSpPr/>
                          <wpg:grpSpPr>
                            <a:xfrm rot="0">
                              <a:off x="6672" y="13639"/>
                              <a:ext cx="111" cy="145"/>
                              <a:chOff x="0" y="0"/>
                              <a:chExt cx="524" cy="683"/>
                            </a:xfrm>
                          </wpg:grpSpPr>
                          <wps:wsp>
                            <wps:cNvPr id="1312" name="任意多边形 1312"/>
                            <wps:cNvSpPr/>
                            <wps:spPr>
                              <a:xfrm>
                                <a:off x="0" y="0"/>
                                <a:ext cx="524" cy="68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524" h="683">
                                    <a:moveTo>
                                      <a:pt x="430" y="505"/>
                                    </a:moveTo>
                                    <a:lnTo>
                                      <a:pt x="340" y="505"/>
                                    </a:lnTo>
                                    <a:lnTo>
                                      <a:pt x="340" y="682"/>
                                    </a:lnTo>
                                    <a:lnTo>
                                      <a:pt x="430" y="682"/>
                                    </a:lnTo>
                                    <a:lnTo>
                                      <a:pt x="430" y="505"/>
                                    </a:lnTo>
                                    <a:close/>
                                    <a:moveTo>
                                      <a:pt x="430" y="0"/>
                                    </a:moveTo>
                                    <a:lnTo>
                                      <a:pt x="323" y="0"/>
                                    </a:lnTo>
                                    <a:lnTo>
                                      <a:pt x="0" y="449"/>
                                    </a:lnTo>
                                    <a:lnTo>
                                      <a:pt x="0" y="505"/>
                                    </a:lnTo>
                                    <a:lnTo>
                                      <a:pt x="523" y="505"/>
                                    </a:lnTo>
                                    <a:lnTo>
                                      <a:pt x="523" y="437"/>
                                    </a:lnTo>
                                    <a:lnTo>
                                      <a:pt x="95" y="437"/>
                                    </a:lnTo>
                                    <a:lnTo>
                                      <a:pt x="313" y="134"/>
                                    </a:lnTo>
                                    <a:lnTo>
                                      <a:pt x="322" y="117"/>
                                    </a:lnTo>
                                    <a:lnTo>
                                      <a:pt x="330" y="102"/>
                                    </a:lnTo>
                                    <a:lnTo>
                                      <a:pt x="336" y="9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430" y="81"/>
                                    </a:lnTo>
                                    <a:lnTo>
                                      <a:pt x="430" y="0"/>
                                    </a:lnTo>
                                    <a:close/>
                                    <a:moveTo>
                                      <a:pt x="430" y="81"/>
                                    </a:moveTo>
                                    <a:lnTo>
                                      <a:pt x="342" y="81"/>
                                    </a:lnTo>
                                    <a:lnTo>
                                      <a:pt x="341" y="100"/>
                                    </a:lnTo>
                                    <a:lnTo>
                                      <a:pt x="341" y="118"/>
                                    </a:lnTo>
                                    <a:lnTo>
                                      <a:pt x="341" y="134"/>
                                    </a:lnTo>
                                    <a:lnTo>
                                      <a:pt x="340" y="437"/>
                                    </a:lnTo>
                                    <a:lnTo>
                                      <a:pt x="430" y="437"/>
                                    </a:lnTo>
                                    <a:lnTo>
                                      <a:pt x="430" y="8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66" name="组合 1315"/>
                          <wpg:cNvGrpSpPr/>
                          <wpg:grpSpPr>
                            <a:xfrm rot="0">
                              <a:off x="6198" y="13636"/>
                              <a:ext cx="91" cy="150"/>
                              <a:chOff x="0" y="0"/>
                              <a:chExt cx="428" cy="706"/>
                            </a:xfrm>
                          </wpg:grpSpPr>
                          <wps:wsp>
                            <wps:cNvPr id="1314" name="任意多边形 1314"/>
                            <wps:cNvSpPr/>
                            <wps:spPr>
                              <a:xfrm>
                                <a:off x="0" y="0"/>
                                <a:ext cx="428" cy="70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28" h="706">
                                    <a:moveTo>
                                      <a:pt x="196" y="0"/>
                                    </a:moveTo>
                                    <a:lnTo>
                                      <a:pt x="149" y="2"/>
                                    </a:lnTo>
                                    <a:lnTo>
                                      <a:pt x="106" y="10"/>
                                    </a:lnTo>
                                    <a:lnTo>
                                      <a:pt x="66" y="22"/>
                                    </a:lnTo>
                                    <a:lnTo>
                                      <a:pt x="28" y="39"/>
                                    </a:lnTo>
                                    <a:lnTo>
                                      <a:pt x="28" y="120"/>
                                    </a:lnTo>
                                    <a:lnTo>
                                      <a:pt x="63" y="99"/>
                                    </a:lnTo>
                                    <a:lnTo>
                                      <a:pt x="98" y="84"/>
                                    </a:lnTo>
                                    <a:lnTo>
                                      <a:pt x="135" y="75"/>
                                    </a:lnTo>
                                    <a:lnTo>
                                      <a:pt x="173" y="72"/>
                                    </a:lnTo>
                                    <a:lnTo>
                                      <a:pt x="232" y="79"/>
                                    </a:lnTo>
                                    <a:lnTo>
                                      <a:pt x="274" y="100"/>
                                    </a:lnTo>
                                    <a:lnTo>
                                      <a:pt x="299" y="135"/>
                                    </a:lnTo>
                                    <a:lnTo>
                                      <a:pt x="307" y="184"/>
                                    </a:lnTo>
                                    <a:lnTo>
                                      <a:pt x="296" y="237"/>
                                    </a:lnTo>
                                    <a:lnTo>
                                      <a:pt x="263" y="275"/>
                                    </a:lnTo>
                                    <a:lnTo>
                                      <a:pt x="208" y="298"/>
                                    </a:lnTo>
                                    <a:lnTo>
                                      <a:pt x="132" y="306"/>
                                    </a:lnTo>
                                    <a:lnTo>
                                      <a:pt x="74" y="306"/>
                                    </a:lnTo>
                                    <a:lnTo>
                                      <a:pt x="74" y="377"/>
                                    </a:lnTo>
                                    <a:lnTo>
                                      <a:pt x="134" y="377"/>
                                    </a:lnTo>
                                    <a:lnTo>
                                      <a:pt x="221" y="385"/>
                                    </a:lnTo>
                                    <a:lnTo>
                                      <a:pt x="283" y="409"/>
                                    </a:lnTo>
                                    <a:lnTo>
                                      <a:pt x="320" y="450"/>
                                    </a:lnTo>
                                    <a:lnTo>
                                      <a:pt x="333" y="507"/>
                                    </a:lnTo>
                                    <a:lnTo>
                                      <a:pt x="330" y="534"/>
                                    </a:lnTo>
                                    <a:lnTo>
                                      <a:pt x="289" y="599"/>
                                    </a:lnTo>
                                    <a:lnTo>
                                      <a:pt x="205" y="632"/>
                                    </a:lnTo>
                                    <a:lnTo>
                                      <a:pt x="169" y="634"/>
                                    </a:lnTo>
                                    <a:lnTo>
                                      <a:pt x="123" y="630"/>
                                    </a:lnTo>
                                    <a:lnTo>
                                      <a:pt x="80" y="620"/>
                                    </a:lnTo>
                                    <a:lnTo>
                                      <a:pt x="39" y="603"/>
                                    </a:lnTo>
                                    <a:lnTo>
                                      <a:pt x="0" y="580"/>
                                    </a:lnTo>
                                    <a:lnTo>
                                      <a:pt x="0" y="669"/>
                                    </a:lnTo>
                                    <a:lnTo>
                                      <a:pt x="34" y="685"/>
                                    </a:lnTo>
                                    <a:lnTo>
                                      <a:pt x="74" y="696"/>
                                    </a:lnTo>
                                    <a:lnTo>
                                      <a:pt x="118" y="703"/>
                                    </a:lnTo>
                                    <a:lnTo>
                                      <a:pt x="167" y="705"/>
                                    </a:lnTo>
                                    <a:lnTo>
                                      <a:pt x="223" y="702"/>
                                    </a:lnTo>
                                    <a:lnTo>
                                      <a:pt x="318" y="673"/>
                                    </a:lnTo>
                                    <a:lnTo>
                                      <a:pt x="387" y="618"/>
                                    </a:lnTo>
                                    <a:lnTo>
                                      <a:pt x="423" y="544"/>
                                    </a:lnTo>
                                    <a:lnTo>
                                      <a:pt x="427" y="500"/>
                                    </a:lnTo>
                                    <a:lnTo>
                                      <a:pt x="424" y="469"/>
                                    </a:lnTo>
                                    <a:lnTo>
                                      <a:pt x="381" y="390"/>
                                    </a:lnTo>
                                    <a:lnTo>
                                      <a:pt x="327" y="355"/>
                                    </a:lnTo>
                                    <a:lnTo>
                                      <a:pt x="256" y="338"/>
                                    </a:lnTo>
                                    <a:lnTo>
                                      <a:pt x="256" y="336"/>
                                    </a:lnTo>
                                    <a:lnTo>
                                      <a:pt x="320" y="311"/>
                                    </a:lnTo>
                                    <a:lnTo>
                                      <a:pt x="366" y="274"/>
                                    </a:lnTo>
                                    <a:lnTo>
                                      <a:pt x="393" y="225"/>
                                    </a:lnTo>
                                    <a:lnTo>
                                      <a:pt x="402" y="164"/>
                                    </a:lnTo>
                                    <a:lnTo>
                                      <a:pt x="399" y="129"/>
                                    </a:lnTo>
                                    <a:lnTo>
                                      <a:pt x="370" y="70"/>
                                    </a:lnTo>
                                    <a:lnTo>
                                      <a:pt x="315" y="26"/>
                                    </a:lnTo>
                                    <a:lnTo>
                                      <a:pt x="240" y="3"/>
                                    </a:lnTo>
                                    <a:lnTo>
                                      <a:pt x="19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67" name="组合 1317"/>
                          <wpg:cNvGrpSpPr/>
                          <wpg:grpSpPr>
                            <a:xfrm rot="0">
                              <a:off x="5711" y="13637"/>
                              <a:ext cx="96" cy="147"/>
                              <a:chOff x="0" y="0"/>
                              <a:chExt cx="451" cy="694"/>
                            </a:xfrm>
                          </wpg:grpSpPr>
                          <wps:wsp>
                            <wps:cNvPr id="1316" name="任意多边形 1316"/>
                            <wps:cNvSpPr/>
                            <wps:spPr>
                              <a:xfrm>
                                <a:off x="0" y="0"/>
                                <a:ext cx="451" cy="694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51" h="694">
                                    <a:moveTo>
                                      <a:pt x="238" y="0"/>
                                    </a:moveTo>
                                    <a:lnTo>
                                      <a:pt x="182" y="4"/>
                                    </a:lnTo>
                                    <a:lnTo>
                                      <a:pt x="130" y="15"/>
                                    </a:lnTo>
                                    <a:lnTo>
                                      <a:pt x="82" y="35"/>
                                    </a:lnTo>
                                    <a:lnTo>
                                      <a:pt x="37" y="62"/>
                                    </a:lnTo>
                                    <a:lnTo>
                                      <a:pt x="37" y="150"/>
                                    </a:lnTo>
                                    <a:lnTo>
                                      <a:pt x="82" y="116"/>
                                    </a:lnTo>
                                    <a:lnTo>
                                      <a:pt x="128" y="92"/>
                                    </a:lnTo>
                                    <a:lnTo>
                                      <a:pt x="175" y="77"/>
                                    </a:lnTo>
                                    <a:lnTo>
                                      <a:pt x="223" y="72"/>
                                    </a:lnTo>
                                    <a:lnTo>
                                      <a:pt x="255" y="74"/>
                                    </a:lnTo>
                                    <a:lnTo>
                                      <a:pt x="324" y="103"/>
                                    </a:lnTo>
                                    <a:lnTo>
                                      <a:pt x="357" y="165"/>
                                    </a:lnTo>
                                    <a:lnTo>
                                      <a:pt x="359" y="192"/>
                                    </a:lnTo>
                                    <a:lnTo>
                                      <a:pt x="357" y="218"/>
                                    </a:lnTo>
                                    <a:lnTo>
                                      <a:pt x="329" y="291"/>
                                    </a:lnTo>
                                    <a:lnTo>
                                      <a:pt x="285" y="348"/>
                                    </a:lnTo>
                                    <a:lnTo>
                                      <a:pt x="212" y="421"/>
                                    </a:lnTo>
                                    <a:lnTo>
                                      <a:pt x="0" y="619"/>
                                    </a:lnTo>
                                    <a:lnTo>
                                      <a:pt x="0" y="694"/>
                                    </a:lnTo>
                                    <a:lnTo>
                                      <a:pt x="444" y="694"/>
                                    </a:lnTo>
                                    <a:lnTo>
                                      <a:pt x="444" y="617"/>
                                    </a:lnTo>
                                    <a:lnTo>
                                      <a:pt x="109" y="617"/>
                                    </a:lnTo>
                                    <a:lnTo>
                                      <a:pt x="109" y="615"/>
                                    </a:lnTo>
                                    <a:lnTo>
                                      <a:pt x="276" y="463"/>
                                    </a:lnTo>
                                    <a:lnTo>
                                      <a:pt x="323" y="418"/>
                                    </a:lnTo>
                                    <a:lnTo>
                                      <a:pt x="392" y="341"/>
                                    </a:lnTo>
                                    <a:lnTo>
                                      <a:pt x="430" y="277"/>
                                    </a:lnTo>
                                    <a:lnTo>
                                      <a:pt x="448" y="215"/>
                                    </a:lnTo>
                                    <a:lnTo>
                                      <a:pt x="451" y="184"/>
                                    </a:lnTo>
                                    <a:lnTo>
                                      <a:pt x="447" y="144"/>
                                    </a:lnTo>
                                    <a:lnTo>
                                      <a:pt x="419" y="77"/>
                                    </a:lnTo>
                                    <a:lnTo>
                                      <a:pt x="363" y="28"/>
                                    </a:lnTo>
                                    <a:lnTo>
                                      <a:pt x="285" y="3"/>
                                    </a:lnTo>
                                    <a:lnTo>
                                      <a:pt x="23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68" name="组合 1319"/>
                          <wpg:cNvGrpSpPr/>
                          <wpg:grpSpPr>
                            <a:xfrm rot="0">
                              <a:off x="5634" y="13810"/>
                              <a:ext cx="250" cy="111"/>
                              <a:chOff x="0" y="0"/>
                              <a:chExt cx="1180" cy="523"/>
                            </a:xfrm>
                          </wpg:grpSpPr>
                          <wps:wsp>
                            <wps:cNvPr id="1318" name="任意多边形 1318"/>
                            <wps:cNvSpPr/>
                            <wps:spPr>
                              <a:xfrm>
                                <a:off x="0" y="0"/>
                                <a:ext cx="1180" cy="52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80" h="523">
                                    <a:moveTo>
                                      <a:pt x="360" y="89"/>
                                    </a:moveTo>
                                    <a:lnTo>
                                      <a:pt x="312" y="89"/>
                                    </a:lnTo>
                                    <a:lnTo>
                                      <a:pt x="311" y="134"/>
                                    </a:lnTo>
                                    <a:lnTo>
                                      <a:pt x="309" y="176"/>
                                    </a:lnTo>
                                    <a:lnTo>
                                      <a:pt x="307" y="216"/>
                                    </a:lnTo>
                                    <a:lnTo>
                                      <a:pt x="304" y="252"/>
                                    </a:lnTo>
                                    <a:lnTo>
                                      <a:pt x="291" y="320"/>
                                    </a:lnTo>
                                    <a:lnTo>
                                      <a:pt x="263" y="382"/>
                                    </a:lnTo>
                                    <a:lnTo>
                                      <a:pt x="220" y="439"/>
                                    </a:lnTo>
                                    <a:lnTo>
                                      <a:pt x="162" y="489"/>
                                    </a:lnTo>
                                    <a:lnTo>
                                      <a:pt x="172" y="497"/>
                                    </a:lnTo>
                                    <a:lnTo>
                                      <a:pt x="182" y="506"/>
                                    </a:lnTo>
                                    <a:lnTo>
                                      <a:pt x="190" y="514"/>
                                    </a:lnTo>
                                    <a:lnTo>
                                      <a:pt x="198" y="523"/>
                                    </a:lnTo>
                                    <a:lnTo>
                                      <a:pt x="260" y="467"/>
                                    </a:lnTo>
                                    <a:lnTo>
                                      <a:pt x="307" y="404"/>
                                    </a:lnTo>
                                    <a:lnTo>
                                      <a:pt x="337" y="333"/>
                                    </a:lnTo>
                                    <a:lnTo>
                                      <a:pt x="351" y="255"/>
                                    </a:lnTo>
                                    <a:lnTo>
                                      <a:pt x="354" y="221"/>
                                    </a:lnTo>
                                    <a:lnTo>
                                      <a:pt x="356" y="182"/>
                                    </a:lnTo>
                                    <a:lnTo>
                                      <a:pt x="358" y="138"/>
                                    </a:lnTo>
                                    <a:lnTo>
                                      <a:pt x="360" y="89"/>
                                    </a:lnTo>
                                    <a:close/>
                                    <a:moveTo>
                                      <a:pt x="194" y="284"/>
                                    </a:moveTo>
                                    <a:lnTo>
                                      <a:pt x="85" y="284"/>
                                    </a:lnTo>
                                    <a:lnTo>
                                      <a:pt x="85" y="520"/>
                                    </a:lnTo>
                                    <a:lnTo>
                                      <a:pt x="128" y="520"/>
                                    </a:lnTo>
                                    <a:lnTo>
                                      <a:pt x="128" y="297"/>
                                    </a:lnTo>
                                    <a:lnTo>
                                      <a:pt x="197" y="297"/>
                                    </a:lnTo>
                                    <a:lnTo>
                                      <a:pt x="188" y="291"/>
                                    </a:lnTo>
                                    <a:lnTo>
                                      <a:pt x="194" y="284"/>
                                    </a:lnTo>
                                    <a:close/>
                                    <a:moveTo>
                                      <a:pt x="341" y="458"/>
                                    </a:moveTo>
                                    <a:lnTo>
                                      <a:pt x="343" y="470"/>
                                    </a:lnTo>
                                    <a:lnTo>
                                      <a:pt x="345" y="481"/>
                                    </a:lnTo>
                                    <a:lnTo>
                                      <a:pt x="348" y="493"/>
                                    </a:lnTo>
                                    <a:lnTo>
                                      <a:pt x="350" y="506"/>
                                    </a:lnTo>
                                    <a:lnTo>
                                      <a:pt x="398" y="507"/>
                                    </a:lnTo>
                                    <a:lnTo>
                                      <a:pt x="433" y="507"/>
                                    </a:lnTo>
                                    <a:lnTo>
                                      <a:pt x="471" y="502"/>
                                    </a:lnTo>
                                    <a:lnTo>
                                      <a:pt x="499" y="483"/>
                                    </a:lnTo>
                                    <a:lnTo>
                                      <a:pt x="511" y="463"/>
                                    </a:lnTo>
                                    <a:lnTo>
                                      <a:pt x="428" y="463"/>
                                    </a:lnTo>
                                    <a:lnTo>
                                      <a:pt x="410" y="463"/>
                                    </a:lnTo>
                                    <a:lnTo>
                                      <a:pt x="389" y="462"/>
                                    </a:lnTo>
                                    <a:lnTo>
                                      <a:pt x="366" y="460"/>
                                    </a:lnTo>
                                    <a:lnTo>
                                      <a:pt x="341" y="458"/>
                                    </a:lnTo>
                                    <a:close/>
                                    <a:moveTo>
                                      <a:pt x="536" y="49"/>
                                    </a:moveTo>
                                    <a:lnTo>
                                      <a:pt x="222" y="49"/>
                                    </a:lnTo>
                                    <a:lnTo>
                                      <a:pt x="222" y="89"/>
                                    </a:lnTo>
                                    <a:lnTo>
                                      <a:pt x="488" y="89"/>
                                    </a:lnTo>
                                    <a:lnTo>
                                      <a:pt x="485" y="197"/>
                                    </a:lnTo>
                                    <a:lnTo>
                                      <a:pt x="482" y="286"/>
                                    </a:lnTo>
                                    <a:lnTo>
                                      <a:pt x="479" y="356"/>
                                    </a:lnTo>
                                    <a:lnTo>
                                      <a:pt x="476" y="407"/>
                                    </a:lnTo>
                                    <a:lnTo>
                                      <a:pt x="472" y="432"/>
                                    </a:lnTo>
                                    <a:lnTo>
                                      <a:pt x="463" y="450"/>
                                    </a:lnTo>
                                    <a:lnTo>
                                      <a:pt x="448" y="460"/>
                                    </a:lnTo>
                                    <a:lnTo>
                                      <a:pt x="428" y="463"/>
                                    </a:lnTo>
                                    <a:lnTo>
                                      <a:pt x="511" y="463"/>
                                    </a:lnTo>
                                    <a:lnTo>
                                      <a:pt x="517" y="453"/>
                                    </a:lnTo>
                                    <a:lnTo>
                                      <a:pt x="523" y="410"/>
                                    </a:lnTo>
                                    <a:lnTo>
                                      <a:pt x="525" y="368"/>
                                    </a:lnTo>
                                    <a:lnTo>
                                      <a:pt x="528" y="311"/>
                                    </a:lnTo>
                                    <a:lnTo>
                                      <a:pt x="530" y="232"/>
                                    </a:lnTo>
                                    <a:lnTo>
                                      <a:pt x="534" y="134"/>
                                    </a:lnTo>
                                    <a:lnTo>
                                      <a:pt x="536" y="49"/>
                                    </a:lnTo>
                                    <a:close/>
                                    <a:moveTo>
                                      <a:pt x="197" y="297"/>
                                    </a:moveTo>
                                    <a:lnTo>
                                      <a:pt x="128" y="297"/>
                                    </a:lnTo>
                                    <a:lnTo>
                                      <a:pt x="173" y="330"/>
                                    </a:lnTo>
                                    <a:lnTo>
                                      <a:pt x="216" y="363"/>
                                    </a:lnTo>
                                    <a:lnTo>
                                      <a:pt x="245" y="331"/>
                                    </a:lnTo>
                                    <a:lnTo>
                                      <a:pt x="197" y="297"/>
                                    </a:lnTo>
                                    <a:close/>
                                    <a:moveTo>
                                      <a:pt x="195" y="103"/>
                                    </a:moveTo>
                                    <a:lnTo>
                                      <a:pt x="8" y="103"/>
                                    </a:lnTo>
                                    <a:lnTo>
                                      <a:pt x="8" y="141"/>
                                    </a:lnTo>
                                    <a:lnTo>
                                      <a:pt x="145" y="141"/>
                                    </a:lnTo>
                                    <a:lnTo>
                                      <a:pt x="112" y="189"/>
                                    </a:lnTo>
                                    <a:lnTo>
                                      <a:pt x="77" y="232"/>
                                    </a:lnTo>
                                    <a:lnTo>
                                      <a:pt x="40" y="269"/>
                                    </a:lnTo>
                                    <a:lnTo>
                                      <a:pt x="0" y="302"/>
                                    </a:lnTo>
                                    <a:lnTo>
                                      <a:pt x="4" y="314"/>
                                    </a:lnTo>
                                    <a:lnTo>
                                      <a:pt x="8" y="326"/>
                                    </a:lnTo>
                                    <a:lnTo>
                                      <a:pt x="12" y="337"/>
                                    </a:lnTo>
                                    <a:lnTo>
                                      <a:pt x="15" y="347"/>
                                    </a:lnTo>
                                    <a:lnTo>
                                      <a:pt x="33" y="332"/>
                                    </a:lnTo>
                                    <a:lnTo>
                                      <a:pt x="51" y="317"/>
                                    </a:lnTo>
                                    <a:lnTo>
                                      <a:pt x="68" y="301"/>
                                    </a:lnTo>
                                    <a:lnTo>
                                      <a:pt x="85" y="284"/>
                                    </a:lnTo>
                                    <a:lnTo>
                                      <a:pt x="194" y="284"/>
                                    </a:lnTo>
                                    <a:lnTo>
                                      <a:pt x="204" y="272"/>
                                    </a:lnTo>
                                    <a:lnTo>
                                      <a:pt x="206" y="270"/>
                                    </a:lnTo>
                                    <a:lnTo>
                                      <a:pt x="156" y="270"/>
                                    </a:lnTo>
                                    <a:lnTo>
                                      <a:pt x="137" y="258"/>
                                    </a:lnTo>
                                    <a:lnTo>
                                      <a:pt x="128" y="252"/>
                                    </a:lnTo>
                                    <a:lnTo>
                                      <a:pt x="128" y="235"/>
                                    </a:lnTo>
                                    <a:lnTo>
                                      <a:pt x="146" y="213"/>
                                    </a:lnTo>
                                    <a:lnTo>
                                      <a:pt x="163" y="190"/>
                                    </a:lnTo>
                                    <a:lnTo>
                                      <a:pt x="179" y="166"/>
                                    </a:lnTo>
                                    <a:lnTo>
                                      <a:pt x="195" y="142"/>
                                    </a:lnTo>
                                    <a:lnTo>
                                      <a:pt x="195" y="103"/>
                                    </a:lnTo>
                                    <a:close/>
                                    <a:moveTo>
                                      <a:pt x="208" y="197"/>
                                    </a:moveTo>
                                    <a:lnTo>
                                      <a:pt x="196" y="216"/>
                                    </a:lnTo>
                                    <a:lnTo>
                                      <a:pt x="183" y="234"/>
                                    </a:lnTo>
                                    <a:lnTo>
                                      <a:pt x="170" y="252"/>
                                    </a:lnTo>
                                    <a:lnTo>
                                      <a:pt x="156" y="270"/>
                                    </a:lnTo>
                                    <a:lnTo>
                                      <a:pt x="206" y="270"/>
                                    </a:lnTo>
                                    <a:lnTo>
                                      <a:pt x="219" y="254"/>
                                    </a:lnTo>
                                    <a:lnTo>
                                      <a:pt x="233" y="236"/>
                                    </a:lnTo>
                                    <a:lnTo>
                                      <a:pt x="246" y="219"/>
                                    </a:lnTo>
                                    <a:lnTo>
                                      <a:pt x="208" y="197"/>
                                    </a:lnTo>
                                    <a:close/>
                                    <a:moveTo>
                                      <a:pt x="101" y="0"/>
                                    </a:moveTo>
                                    <a:lnTo>
                                      <a:pt x="62" y="18"/>
                                    </a:lnTo>
                                    <a:lnTo>
                                      <a:pt x="72" y="35"/>
                                    </a:lnTo>
                                    <a:lnTo>
                                      <a:pt x="83" y="53"/>
                                    </a:lnTo>
                                    <a:lnTo>
                                      <a:pt x="93" y="72"/>
                                    </a:lnTo>
                                    <a:lnTo>
                                      <a:pt x="103" y="93"/>
                                    </a:lnTo>
                                    <a:lnTo>
                                      <a:pt x="145" y="72"/>
                                    </a:lnTo>
                                    <a:lnTo>
                                      <a:pt x="134" y="52"/>
                                    </a:lnTo>
                                    <a:lnTo>
                                      <a:pt x="123" y="34"/>
                                    </a:lnTo>
                                    <a:lnTo>
                                      <a:pt x="112" y="16"/>
                                    </a:lnTo>
                                    <a:lnTo>
                                      <a:pt x="101" y="0"/>
                                    </a:lnTo>
                                    <a:close/>
                                    <a:moveTo>
                                      <a:pt x="843" y="154"/>
                                    </a:moveTo>
                                    <a:lnTo>
                                      <a:pt x="795" y="154"/>
                                    </a:lnTo>
                                    <a:lnTo>
                                      <a:pt x="791" y="206"/>
                                    </a:lnTo>
                                    <a:lnTo>
                                      <a:pt x="787" y="248"/>
                                    </a:lnTo>
                                    <a:lnTo>
                                      <a:pt x="781" y="283"/>
                                    </a:lnTo>
                                    <a:lnTo>
                                      <a:pt x="774" y="309"/>
                                    </a:lnTo>
                                    <a:lnTo>
                                      <a:pt x="751" y="360"/>
                                    </a:lnTo>
                                    <a:lnTo>
                                      <a:pt x="717" y="407"/>
                                    </a:lnTo>
                                    <a:lnTo>
                                      <a:pt x="672" y="449"/>
                                    </a:lnTo>
                                    <a:lnTo>
                                      <a:pt x="617" y="485"/>
                                    </a:lnTo>
                                    <a:lnTo>
                                      <a:pt x="627" y="494"/>
                                    </a:lnTo>
                                    <a:lnTo>
                                      <a:pt x="637" y="503"/>
                                    </a:lnTo>
                                    <a:lnTo>
                                      <a:pt x="646" y="512"/>
                                    </a:lnTo>
                                    <a:lnTo>
                                      <a:pt x="653" y="520"/>
                                    </a:lnTo>
                                    <a:lnTo>
                                      <a:pt x="713" y="479"/>
                                    </a:lnTo>
                                    <a:lnTo>
                                      <a:pt x="761" y="433"/>
                                    </a:lnTo>
                                    <a:lnTo>
                                      <a:pt x="797" y="380"/>
                                    </a:lnTo>
                                    <a:lnTo>
                                      <a:pt x="822" y="321"/>
                                    </a:lnTo>
                                    <a:lnTo>
                                      <a:pt x="829" y="291"/>
                                    </a:lnTo>
                                    <a:lnTo>
                                      <a:pt x="835" y="253"/>
                                    </a:lnTo>
                                    <a:lnTo>
                                      <a:pt x="840" y="207"/>
                                    </a:lnTo>
                                    <a:lnTo>
                                      <a:pt x="843" y="154"/>
                                    </a:lnTo>
                                    <a:close/>
                                    <a:moveTo>
                                      <a:pt x="1023" y="114"/>
                                    </a:moveTo>
                                    <a:lnTo>
                                      <a:pt x="634" y="114"/>
                                    </a:lnTo>
                                    <a:lnTo>
                                      <a:pt x="634" y="154"/>
                                    </a:lnTo>
                                    <a:lnTo>
                                      <a:pt x="976" y="154"/>
                                    </a:lnTo>
                                    <a:lnTo>
                                      <a:pt x="976" y="439"/>
                                    </a:lnTo>
                                    <a:lnTo>
                                      <a:pt x="979" y="469"/>
                                    </a:lnTo>
                                    <a:lnTo>
                                      <a:pt x="993" y="491"/>
                                    </a:lnTo>
                                    <a:lnTo>
                                      <a:pt x="1015" y="504"/>
                                    </a:lnTo>
                                    <a:lnTo>
                                      <a:pt x="1048" y="508"/>
                                    </a:lnTo>
                                    <a:lnTo>
                                      <a:pt x="1088" y="508"/>
                                    </a:lnTo>
                                    <a:lnTo>
                                      <a:pt x="1119" y="505"/>
                                    </a:lnTo>
                                    <a:lnTo>
                                      <a:pt x="1143" y="494"/>
                                    </a:lnTo>
                                    <a:lnTo>
                                      <a:pt x="1159" y="476"/>
                                    </a:lnTo>
                                    <a:lnTo>
                                      <a:pt x="1162" y="468"/>
                                    </a:lnTo>
                                    <a:lnTo>
                                      <a:pt x="1055" y="468"/>
                                    </a:lnTo>
                                    <a:lnTo>
                                      <a:pt x="1041" y="466"/>
                                    </a:lnTo>
                                    <a:lnTo>
                                      <a:pt x="1030" y="459"/>
                                    </a:lnTo>
                                    <a:lnTo>
                                      <a:pt x="1024" y="449"/>
                                    </a:lnTo>
                                    <a:lnTo>
                                      <a:pt x="1023" y="437"/>
                                    </a:lnTo>
                                    <a:lnTo>
                                      <a:pt x="1023" y="114"/>
                                    </a:lnTo>
                                    <a:close/>
                                    <a:moveTo>
                                      <a:pt x="1132" y="348"/>
                                    </a:moveTo>
                                    <a:lnTo>
                                      <a:pt x="1130" y="373"/>
                                    </a:lnTo>
                                    <a:lnTo>
                                      <a:pt x="1128" y="396"/>
                                    </a:lnTo>
                                    <a:lnTo>
                                      <a:pt x="1126" y="417"/>
                                    </a:lnTo>
                                    <a:lnTo>
                                      <a:pt x="1123" y="437"/>
                                    </a:lnTo>
                                    <a:lnTo>
                                      <a:pt x="1118" y="450"/>
                                    </a:lnTo>
                                    <a:lnTo>
                                      <a:pt x="1110" y="460"/>
                                    </a:lnTo>
                                    <a:lnTo>
                                      <a:pt x="1098" y="466"/>
                                    </a:lnTo>
                                    <a:lnTo>
                                      <a:pt x="1082" y="468"/>
                                    </a:lnTo>
                                    <a:lnTo>
                                      <a:pt x="1162" y="468"/>
                                    </a:lnTo>
                                    <a:lnTo>
                                      <a:pt x="1168" y="450"/>
                                    </a:lnTo>
                                    <a:lnTo>
                                      <a:pt x="1171" y="430"/>
                                    </a:lnTo>
                                    <a:lnTo>
                                      <a:pt x="1174" y="409"/>
                                    </a:lnTo>
                                    <a:lnTo>
                                      <a:pt x="1177" y="387"/>
                                    </a:lnTo>
                                    <a:lnTo>
                                      <a:pt x="1179" y="365"/>
                                    </a:lnTo>
                                    <a:lnTo>
                                      <a:pt x="1167" y="361"/>
                                    </a:lnTo>
                                    <a:lnTo>
                                      <a:pt x="1155" y="357"/>
                                    </a:lnTo>
                                    <a:lnTo>
                                      <a:pt x="1143" y="353"/>
                                    </a:lnTo>
                                    <a:lnTo>
                                      <a:pt x="1132" y="348"/>
                                    </a:lnTo>
                                    <a:close/>
                                    <a:moveTo>
                                      <a:pt x="847" y="5"/>
                                    </a:moveTo>
                                    <a:lnTo>
                                      <a:pt x="798" y="5"/>
                                    </a:lnTo>
                                    <a:lnTo>
                                      <a:pt x="798" y="34"/>
                                    </a:lnTo>
                                    <a:lnTo>
                                      <a:pt x="797" y="62"/>
                                    </a:lnTo>
                                    <a:lnTo>
                                      <a:pt x="797" y="89"/>
                                    </a:lnTo>
                                    <a:lnTo>
                                      <a:pt x="796" y="114"/>
                                    </a:lnTo>
                                    <a:lnTo>
                                      <a:pt x="845" y="114"/>
                                    </a:lnTo>
                                    <a:lnTo>
                                      <a:pt x="846" y="88"/>
                                    </a:lnTo>
                                    <a:lnTo>
                                      <a:pt x="846" y="62"/>
                                    </a:lnTo>
                                    <a:lnTo>
                                      <a:pt x="846" y="34"/>
                                    </a:lnTo>
                                    <a:lnTo>
                                      <a:pt x="847" y="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69" name="组合 1321"/>
                          <wpg:cNvGrpSpPr/>
                          <wpg:grpSpPr>
                            <a:xfrm rot="0">
                              <a:off x="5147" y="13810"/>
                              <a:ext cx="250" cy="111"/>
                              <a:chOff x="0" y="0"/>
                              <a:chExt cx="1181" cy="523"/>
                            </a:xfrm>
                          </wpg:grpSpPr>
                          <wps:wsp>
                            <wps:cNvPr id="1320" name="任意多边形 1320"/>
                            <wps:cNvSpPr/>
                            <wps:spPr>
                              <a:xfrm>
                                <a:off x="0" y="0"/>
                                <a:ext cx="1181" cy="52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1181" h="523">
                                    <a:moveTo>
                                      <a:pt x="360" y="89"/>
                                    </a:moveTo>
                                    <a:lnTo>
                                      <a:pt x="312" y="89"/>
                                    </a:lnTo>
                                    <a:lnTo>
                                      <a:pt x="311" y="134"/>
                                    </a:lnTo>
                                    <a:lnTo>
                                      <a:pt x="309" y="176"/>
                                    </a:lnTo>
                                    <a:lnTo>
                                      <a:pt x="307" y="216"/>
                                    </a:lnTo>
                                    <a:lnTo>
                                      <a:pt x="304" y="252"/>
                                    </a:lnTo>
                                    <a:lnTo>
                                      <a:pt x="291" y="320"/>
                                    </a:lnTo>
                                    <a:lnTo>
                                      <a:pt x="263" y="382"/>
                                    </a:lnTo>
                                    <a:lnTo>
                                      <a:pt x="220" y="439"/>
                                    </a:lnTo>
                                    <a:lnTo>
                                      <a:pt x="162" y="489"/>
                                    </a:lnTo>
                                    <a:lnTo>
                                      <a:pt x="172" y="497"/>
                                    </a:lnTo>
                                    <a:lnTo>
                                      <a:pt x="182" y="506"/>
                                    </a:lnTo>
                                    <a:lnTo>
                                      <a:pt x="190" y="514"/>
                                    </a:lnTo>
                                    <a:lnTo>
                                      <a:pt x="198" y="523"/>
                                    </a:lnTo>
                                    <a:lnTo>
                                      <a:pt x="260" y="467"/>
                                    </a:lnTo>
                                    <a:lnTo>
                                      <a:pt x="307" y="404"/>
                                    </a:lnTo>
                                    <a:lnTo>
                                      <a:pt x="337" y="333"/>
                                    </a:lnTo>
                                    <a:lnTo>
                                      <a:pt x="351" y="255"/>
                                    </a:lnTo>
                                    <a:lnTo>
                                      <a:pt x="354" y="221"/>
                                    </a:lnTo>
                                    <a:lnTo>
                                      <a:pt x="356" y="182"/>
                                    </a:lnTo>
                                    <a:lnTo>
                                      <a:pt x="358" y="138"/>
                                    </a:lnTo>
                                    <a:lnTo>
                                      <a:pt x="360" y="89"/>
                                    </a:lnTo>
                                    <a:close/>
                                    <a:moveTo>
                                      <a:pt x="194" y="284"/>
                                    </a:moveTo>
                                    <a:lnTo>
                                      <a:pt x="85" y="284"/>
                                    </a:lnTo>
                                    <a:lnTo>
                                      <a:pt x="85" y="520"/>
                                    </a:lnTo>
                                    <a:lnTo>
                                      <a:pt x="128" y="520"/>
                                    </a:lnTo>
                                    <a:lnTo>
                                      <a:pt x="128" y="297"/>
                                    </a:lnTo>
                                    <a:lnTo>
                                      <a:pt x="197" y="297"/>
                                    </a:lnTo>
                                    <a:lnTo>
                                      <a:pt x="188" y="291"/>
                                    </a:lnTo>
                                    <a:lnTo>
                                      <a:pt x="194" y="284"/>
                                    </a:lnTo>
                                    <a:close/>
                                    <a:moveTo>
                                      <a:pt x="341" y="458"/>
                                    </a:moveTo>
                                    <a:lnTo>
                                      <a:pt x="343" y="470"/>
                                    </a:lnTo>
                                    <a:lnTo>
                                      <a:pt x="345" y="481"/>
                                    </a:lnTo>
                                    <a:lnTo>
                                      <a:pt x="347" y="493"/>
                                    </a:lnTo>
                                    <a:lnTo>
                                      <a:pt x="350" y="506"/>
                                    </a:lnTo>
                                    <a:lnTo>
                                      <a:pt x="398" y="507"/>
                                    </a:lnTo>
                                    <a:lnTo>
                                      <a:pt x="433" y="507"/>
                                    </a:lnTo>
                                    <a:lnTo>
                                      <a:pt x="471" y="502"/>
                                    </a:lnTo>
                                    <a:lnTo>
                                      <a:pt x="499" y="483"/>
                                    </a:lnTo>
                                    <a:lnTo>
                                      <a:pt x="511" y="463"/>
                                    </a:lnTo>
                                    <a:lnTo>
                                      <a:pt x="428" y="463"/>
                                    </a:lnTo>
                                    <a:lnTo>
                                      <a:pt x="410" y="463"/>
                                    </a:lnTo>
                                    <a:lnTo>
                                      <a:pt x="389" y="462"/>
                                    </a:lnTo>
                                    <a:lnTo>
                                      <a:pt x="366" y="460"/>
                                    </a:lnTo>
                                    <a:lnTo>
                                      <a:pt x="341" y="458"/>
                                    </a:lnTo>
                                    <a:close/>
                                    <a:moveTo>
                                      <a:pt x="536" y="49"/>
                                    </a:moveTo>
                                    <a:lnTo>
                                      <a:pt x="222" y="49"/>
                                    </a:lnTo>
                                    <a:lnTo>
                                      <a:pt x="222" y="89"/>
                                    </a:lnTo>
                                    <a:lnTo>
                                      <a:pt x="488" y="89"/>
                                    </a:lnTo>
                                    <a:lnTo>
                                      <a:pt x="485" y="197"/>
                                    </a:lnTo>
                                    <a:lnTo>
                                      <a:pt x="482" y="286"/>
                                    </a:lnTo>
                                    <a:lnTo>
                                      <a:pt x="479" y="356"/>
                                    </a:lnTo>
                                    <a:lnTo>
                                      <a:pt x="476" y="407"/>
                                    </a:lnTo>
                                    <a:lnTo>
                                      <a:pt x="472" y="432"/>
                                    </a:lnTo>
                                    <a:lnTo>
                                      <a:pt x="463" y="450"/>
                                    </a:lnTo>
                                    <a:lnTo>
                                      <a:pt x="448" y="460"/>
                                    </a:lnTo>
                                    <a:lnTo>
                                      <a:pt x="428" y="463"/>
                                    </a:lnTo>
                                    <a:lnTo>
                                      <a:pt x="511" y="463"/>
                                    </a:lnTo>
                                    <a:lnTo>
                                      <a:pt x="517" y="453"/>
                                    </a:lnTo>
                                    <a:lnTo>
                                      <a:pt x="523" y="410"/>
                                    </a:lnTo>
                                    <a:lnTo>
                                      <a:pt x="525" y="368"/>
                                    </a:lnTo>
                                    <a:lnTo>
                                      <a:pt x="528" y="311"/>
                                    </a:lnTo>
                                    <a:lnTo>
                                      <a:pt x="530" y="232"/>
                                    </a:lnTo>
                                    <a:lnTo>
                                      <a:pt x="534" y="134"/>
                                    </a:lnTo>
                                    <a:lnTo>
                                      <a:pt x="536" y="49"/>
                                    </a:lnTo>
                                    <a:close/>
                                    <a:moveTo>
                                      <a:pt x="197" y="297"/>
                                    </a:moveTo>
                                    <a:lnTo>
                                      <a:pt x="128" y="297"/>
                                    </a:lnTo>
                                    <a:lnTo>
                                      <a:pt x="172" y="330"/>
                                    </a:lnTo>
                                    <a:lnTo>
                                      <a:pt x="216" y="363"/>
                                    </a:lnTo>
                                    <a:lnTo>
                                      <a:pt x="245" y="331"/>
                                    </a:lnTo>
                                    <a:lnTo>
                                      <a:pt x="197" y="297"/>
                                    </a:lnTo>
                                    <a:close/>
                                    <a:moveTo>
                                      <a:pt x="195" y="103"/>
                                    </a:moveTo>
                                    <a:lnTo>
                                      <a:pt x="8" y="103"/>
                                    </a:lnTo>
                                    <a:lnTo>
                                      <a:pt x="8" y="141"/>
                                    </a:lnTo>
                                    <a:lnTo>
                                      <a:pt x="145" y="141"/>
                                    </a:lnTo>
                                    <a:lnTo>
                                      <a:pt x="112" y="189"/>
                                    </a:lnTo>
                                    <a:lnTo>
                                      <a:pt x="77" y="232"/>
                                    </a:lnTo>
                                    <a:lnTo>
                                      <a:pt x="40" y="269"/>
                                    </a:lnTo>
                                    <a:lnTo>
                                      <a:pt x="0" y="302"/>
                                    </a:lnTo>
                                    <a:lnTo>
                                      <a:pt x="4" y="314"/>
                                    </a:lnTo>
                                    <a:lnTo>
                                      <a:pt x="8" y="326"/>
                                    </a:lnTo>
                                    <a:lnTo>
                                      <a:pt x="12" y="337"/>
                                    </a:lnTo>
                                    <a:lnTo>
                                      <a:pt x="15" y="347"/>
                                    </a:lnTo>
                                    <a:lnTo>
                                      <a:pt x="33" y="332"/>
                                    </a:lnTo>
                                    <a:lnTo>
                                      <a:pt x="51" y="317"/>
                                    </a:lnTo>
                                    <a:lnTo>
                                      <a:pt x="68" y="301"/>
                                    </a:lnTo>
                                    <a:lnTo>
                                      <a:pt x="85" y="284"/>
                                    </a:lnTo>
                                    <a:lnTo>
                                      <a:pt x="194" y="284"/>
                                    </a:lnTo>
                                    <a:lnTo>
                                      <a:pt x="204" y="272"/>
                                    </a:lnTo>
                                    <a:lnTo>
                                      <a:pt x="206" y="270"/>
                                    </a:lnTo>
                                    <a:lnTo>
                                      <a:pt x="156" y="270"/>
                                    </a:lnTo>
                                    <a:lnTo>
                                      <a:pt x="137" y="258"/>
                                    </a:lnTo>
                                    <a:lnTo>
                                      <a:pt x="128" y="252"/>
                                    </a:lnTo>
                                    <a:lnTo>
                                      <a:pt x="128" y="235"/>
                                    </a:lnTo>
                                    <a:lnTo>
                                      <a:pt x="146" y="213"/>
                                    </a:lnTo>
                                    <a:lnTo>
                                      <a:pt x="163" y="190"/>
                                    </a:lnTo>
                                    <a:lnTo>
                                      <a:pt x="179" y="166"/>
                                    </a:lnTo>
                                    <a:lnTo>
                                      <a:pt x="195" y="142"/>
                                    </a:lnTo>
                                    <a:lnTo>
                                      <a:pt x="195" y="103"/>
                                    </a:lnTo>
                                    <a:close/>
                                    <a:moveTo>
                                      <a:pt x="208" y="197"/>
                                    </a:moveTo>
                                    <a:lnTo>
                                      <a:pt x="196" y="216"/>
                                    </a:lnTo>
                                    <a:lnTo>
                                      <a:pt x="183" y="234"/>
                                    </a:lnTo>
                                    <a:lnTo>
                                      <a:pt x="170" y="252"/>
                                    </a:lnTo>
                                    <a:lnTo>
                                      <a:pt x="156" y="270"/>
                                    </a:lnTo>
                                    <a:lnTo>
                                      <a:pt x="206" y="270"/>
                                    </a:lnTo>
                                    <a:lnTo>
                                      <a:pt x="219" y="254"/>
                                    </a:lnTo>
                                    <a:lnTo>
                                      <a:pt x="233" y="236"/>
                                    </a:lnTo>
                                    <a:lnTo>
                                      <a:pt x="246" y="219"/>
                                    </a:lnTo>
                                    <a:lnTo>
                                      <a:pt x="208" y="197"/>
                                    </a:lnTo>
                                    <a:close/>
                                    <a:moveTo>
                                      <a:pt x="101" y="0"/>
                                    </a:moveTo>
                                    <a:lnTo>
                                      <a:pt x="62" y="18"/>
                                    </a:lnTo>
                                    <a:lnTo>
                                      <a:pt x="72" y="35"/>
                                    </a:lnTo>
                                    <a:lnTo>
                                      <a:pt x="83" y="53"/>
                                    </a:lnTo>
                                    <a:lnTo>
                                      <a:pt x="93" y="72"/>
                                    </a:lnTo>
                                    <a:lnTo>
                                      <a:pt x="103" y="93"/>
                                    </a:lnTo>
                                    <a:lnTo>
                                      <a:pt x="145" y="72"/>
                                    </a:lnTo>
                                    <a:lnTo>
                                      <a:pt x="134" y="52"/>
                                    </a:lnTo>
                                    <a:lnTo>
                                      <a:pt x="123" y="34"/>
                                    </a:lnTo>
                                    <a:lnTo>
                                      <a:pt x="112" y="16"/>
                                    </a:lnTo>
                                    <a:lnTo>
                                      <a:pt x="101" y="0"/>
                                    </a:lnTo>
                                    <a:close/>
                                    <a:moveTo>
                                      <a:pt x="785" y="31"/>
                                    </a:moveTo>
                                    <a:lnTo>
                                      <a:pt x="780" y="104"/>
                                    </a:lnTo>
                                    <a:lnTo>
                                      <a:pt x="771" y="172"/>
                                    </a:lnTo>
                                    <a:lnTo>
                                      <a:pt x="758" y="233"/>
                                    </a:lnTo>
                                    <a:lnTo>
                                      <a:pt x="741" y="290"/>
                                    </a:lnTo>
                                    <a:lnTo>
                                      <a:pt x="717" y="344"/>
                                    </a:lnTo>
                                    <a:lnTo>
                                      <a:pt x="687" y="393"/>
                                    </a:lnTo>
                                    <a:lnTo>
                                      <a:pt x="653" y="438"/>
                                    </a:lnTo>
                                    <a:lnTo>
                                      <a:pt x="613" y="479"/>
                                    </a:lnTo>
                                    <a:lnTo>
                                      <a:pt x="623" y="488"/>
                                    </a:lnTo>
                                    <a:lnTo>
                                      <a:pt x="632" y="497"/>
                                    </a:lnTo>
                                    <a:lnTo>
                                      <a:pt x="641" y="506"/>
                                    </a:lnTo>
                                    <a:lnTo>
                                      <a:pt x="649" y="515"/>
                                    </a:lnTo>
                                    <a:lnTo>
                                      <a:pt x="693" y="471"/>
                                    </a:lnTo>
                                    <a:lnTo>
                                      <a:pt x="731" y="421"/>
                                    </a:lnTo>
                                    <a:lnTo>
                                      <a:pt x="763" y="367"/>
                                    </a:lnTo>
                                    <a:lnTo>
                                      <a:pt x="789" y="307"/>
                                    </a:lnTo>
                                    <a:lnTo>
                                      <a:pt x="806" y="249"/>
                                    </a:lnTo>
                                    <a:lnTo>
                                      <a:pt x="819" y="185"/>
                                    </a:lnTo>
                                    <a:lnTo>
                                      <a:pt x="829" y="113"/>
                                    </a:lnTo>
                                    <a:lnTo>
                                      <a:pt x="836" y="34"/>
                                    </a:lnTo>
                                    <a:lnTo>
                                      <a:pt x="785" y="31"/>
                                    </a:lnTo>
                                    <a:close/>
                                    <a:moveTo>
                                      <a:pt x="992" y="24"/>
                                    </a:moveTo>
                                    <a:lnTo>
                                      <a:pt x="944" y="25"/>
                                    </a:lnTo>
                                    <a:lnTo>
                                      <a:pt x="952" y="124"/>
                                    </a:lnTo>
                                    <a:lnTo>
                                      <a:pt x="967" y="214"/>
                                    </a:lnTo>
                                    <a:lnTo>
                                      <a:pt x="988" y="293"/>
                                    </a:lnTo>
                                    <a:lnTo>
                                      <a:pt x="1016" y="362"/>
                                    </a:lnTo>
                                    <a:lnTo>
                                      <a:pt x="1051" y="422"/>
                                    </a:lnTo>
                                    <a:lnTo>
                                      <a:pt x="1092" y="471"/>
                                    </a:lnTo>
                                    <a:lnTo>
                                      <a:pt x="1139" y="511"/>
                                    </a:lnTo>
                                    <a:lnTo>
                                      <a:pt x="1148" y="501"/>
                                    </a:lnTo>
                                    <a:lnTo>
                                      <a:pt x="1158" y="490"/>
                                    </a:lnTo>
                                    <a:lnTo>
                                      <a:pt x="1180" y="467"/>
                                    </a:lnTo>
                                    <a:lnTo>
                                      <a:pt x="1135" y="433"/>
                                    </a:lnTo>
                                    <a:lnTo>
                                      <a:pt x="1095" y="390"/>
                                    </a:lnTo>
                                    <a:lnTo>
                                      <a:pt x="1062" y="336"/>
                                    </a:lnTo>
                                    <a:lnTo>
                                      <a:pt x="1035" y="273"/>
                                    </a:lnTo>
                                    <a:lnTo>
                                      <a:pt x="1014" y="200"/>
                                    </a:lnTo>
                                    <a:lnTo>
                                      <a:pt x="1000" y="117"/>
                                    </a:lnTo>
                                    <a:lnTo>
                                      <a:pt x="992" y="2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370" name="组合 1323"/>
                          <wpg:cNvGrpSpPr/>
                          <wpg:grpSpPr>
                            <a:xfrm rot="0">
                              <a:off x="5227" y="13637"/>
                              <a:ext cx="90" cy="148"/>
                              <a:chOff x="0" y="0"/>
                              <a:chExt cx="423" cy="697"/>
                            </a:xfrm>
                          </wpg:grpSpPr>
                          <wps:wsp>
                            <wps:cNvPr id="1322" name="任意多边形 1322"/>
                            <wps:cNvSpPr/>
                            <wps:spPr>
                              <a:xfrm>
                                <a:off x="0" y="0"/>
                                <a:ext cx="423" cy="69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423" h="697">
                                    <a:moveTo>
                                      <a:pt x="260" y="0"/>
                                    </a:moveTo>
                                    <a:lnTo>
                                      <a:pt x="0" y="71"/>
                                    </a:lnTo>
                                    <a:lnTo>
                                      <a:pt x="0" y="150"/>
                                    </a:lnTo>
                                    <a:lnTo>
                                      <a:pt x="168" y="104"/>
                                    </a:lnTo>
                                    <a:lnTo>
                                      <a:pt x="168" y="622"/>
                                    </a:lnTo>
                                    <a:lnTo>
                                      <a:pt x="4" y="622"/>
                                    </a:lnTo>
                                    <a:lnTo>
                                      <a:pt x="4" y="697"/>
                                    </a:lnTo>
                                    <a:lnTo>
                                      <a:pt x="423" y="697"/>
                                    </a:lnTo>
                                    <a:lnTo>
                                      <a:pt x="423" y="622"/>
                                    </a:lnTo>
                                    <a:lnTo>
                                      <a:pt x="260" y="622"/>
                                    </a:lnTo>
                                    <a:lnTo>
                                      <a:pt x="26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916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1324" name="任意多边形 1324"/>
                          <wps:cNvSpPr/>
                          <wps:spPr>
                            <a:xfrm>
                              <a:off x="7639" y="13636"/>
                              <a:ext cx="100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1" h="706">
                                  <a:moveTo>
                                    <a:pt x="302" y="0"/>
                                  </a:moveTo>
                                  <a:lnTo>
                                    <a:pt x="237" y="6"/>
                                  </a:lnTo>
                                  <a:lnTo>
                                    <a:pt x="179" y="26"/>
                                  </a:lnTo>
                                  <a:lnTo>
                                    <a:pt x="128" y="60"/>
                                  </a:lnTo>
                                  <a:lnTo>
                                    <a:pt x="83" y="106"/>
                                  </a:lnTo>
                                  <a:lnTo>
                                    <a:pt x="47" y="164"/>
                                  </a:lnTo>
                                  <a:lnTo>
                                    <a:pt x="21" y="231"/>
                                  </a:lnTo>
                                  <a:lnTo>
                                    <a:pt x="5" y="307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4" y="463"/>
                                  </a:lnTo>
                                  <a:lnTo>
                                    <a:pt x="16" y="525"/>
                                  </a:lnTo>
                                  <a:lnTo>
                                    <a:pt x="35" y="579"/>
                                  </a:lnTo>
                                  <a:lnTo>
                                    <a:pt x="63" y="624"/>
                                  </a:lnTo>
                                  <a:lnTo>
                                    <a:pt x="98" y="659"/>
                                  </a:lnTo>
                                  <a:lnTo>
                                    <a:pt x="138" y="685"/>
                                  </a:lnTo>
                                  <a:lnTo>
                                    <a:pt x="185" y="700"/>
                                  </a:lnTo>
                                  <a:lnTo>
                                    <a:pt x="238" y="705"/>
                                  </a:lnTo>
                                  <a:lnTo>
                                    <a:pt x="286" y="701"/>
                                  </a:lnTo>
                                  <a:lnTo>
                                    <a:pt x="330" y="689"/>
                                  </a:lnTo>
                                  <a:lnTo>
                                    <a:pt x="370" y="669"/>
                                  </a:lnTo>
                                  <a:lnTo>
                                    <a:pt x="405" y="641"/>
                                  </a:lnTo>
                                  <a:lnTo>
                                    <a:pt x="410" y="634"/>
                                  </a:lnTo>
                                  <a:lnTo>
                                    <a:pt x="240" y="634"/>
                                  </a:lnTo>
                                  <a:lnTo>
                                    <a:pt x="210" y="631"/>
                                  </a:lnTo>
                                  <a:lnTo>
                                    <a:pt x="183" y="622"/>
                                  </a:lnTo>
                                  <a:lnTo>
                                    <a:pt x="159" y="607"/>
                                  </a:lnTo>
                                  <a:lnTo>
                                    <a:pt x="138" y="586"/>
                                  </a:lnTo>
                                  <a:lnTo>
                                    <a:pt x="121" y="560"/>
                                  </a:lnTo>
                                  <a:lnTo>
                                    <a:pt x="109" y="533"/>
                                  </a:lnTo>
                                  <a:lnTo>
                                    <a:pt x="102" y="503"/>
                                  </a:lnTo>
                                  <a:lnTo>
                                    <a:pt x="100" y="470"/>
                                  </a:lnTo>
                                  <a:lnTo>
                                    <a:pt x="102" y="444"/>
                                  </a:lnTo>
                                  <a:lnTo>
                                    <a:pt x="109" y="420"/>
                                  </a:lnTo>
                                  <a:lnTo>
                                    <a:pt x="121" y="397"/>
                                  </a:lnTo>
                                  <a:lnTo>
                                    <a:pt x="138" y="376"/>
                                  </a:lnTo>
                                  <a:lnTo>
                                    <a:pt x="159" y="359"/>
                                  </a:lnTo>
                                  <a:lnTo>
                                    <a:pt x="94" y="359"/>
                                  </a:lnTo>
                                  <a:lnTo>
                                    <a:pt x="98" y="296"/>
                                  </a:lnTo>
                                  <a:lnTo>
                                    <a:pt x="109" y="240"/>
                                  </a:lnTo>
                                  <a:lnTo>
                                    <a:pt x="127" y="191"/>
                                  </a:lnTo>
                                  <a:lnTo>
                                    <a:pt x="152" y="149"/>
                                  </a:lnTo>
                                  <a:lnTo>
                                    <a:pt x="184" y="115"/>
                                  </a:lnTo>
                                  <a:lnTo>
                                    <a:pt x="219" y="91"/>
                                  </a:lnTo>
                                  <a:lnTo>
                                    <a:pt x="260" y="76"/>
                                  </a:lnTo>
                                  <a:lnTo>
                                    <a:pt x="305" y="71"/>
                                  </a:lnTo>
                                  <a:lnTo>
                                    <a:pt x="424" y="71"/>
                                  </a:lnTo>
                                  <a:lnTo>
                                    <a:pt x="424" y="20"/>
                                  </a:lnTo>
                                  <a:lnTo>
                                    <a:pt x="400" y="11"/>
                                  </a:lnTo>
                                  <a:lnTo>
                                    <a:pt x="371" y="5"/>
                                  </a:lnTo>
                                  <a:lnTo>
                                    <a:pt x="339" y="1"/>
                                  </a:lnTo>
                                  <a:lnTo>
                                    <a:pt x="302" y="0"/>
                                  </a:lnTo>
                                  <a:close/>
                                  <a:moveTo>
                                    <a:pt x="424" y="337"/>
                                  </a:moveTo>
                                  <a:lnTo>
                                    <a:pt x="239" y="337"/>
                                  </a:lnTo>
                                  <a:lnTo>
                                    <a:pt x="270" y="339"/>
                                  </a:lnTo>
                                  <a:lnTo>
                                    <a:pt x="297" y="346"/>
                                  </a:lnTo>
                                  <a:lnTo>
                                    <a:pt x="321" y="359"/>
                                  </a:lnTo>
                                  <a:lnTo>
                                    <a:pt x="340" y="376"/>
                                  </a:lnTo>
                                  <a:lnTo>
                                    <a:pt x="356" y="397"/>
                                  </a:lnTo>
                                  <a:lnTo>
                                    <a:pt x="367" y="423"/>
                                  </a:lnTo>
                                  <a:lnTo>
                                    <a:pt x="374" y="452"/>
                                  </a:lnTo>
                                  <a:lnTo>
                                    <a:pt x="376" y="486"/>
                                  </a:lnTo>
                                  <a:lnTo>
                                    <a:pt x="374" y="517"/>
                                  </a:lnTo>
                                  <a:lnTo>
                                    <a:pt x="367" y="545"/>
                                  </a:lnTo>
                                  <a:lnTo>
                                    <a:pt x="355" y="570"/>
                                  </a:lnTo>
                                  <a:lnTo>
                                    <a:pt x="338" y="592"/>
                                  </a:lnTo>
                                  <a:lnTo>
                                    <a:pt x="318" y="610"/>
                                  </a:lnTo>
                                  <a:lnTo>
                                    <a:pt x="295" y="623"/>
                                  </a:lnTo>
                                  <a:lnTo>
                                    <a:pt x="269" y="631"/>
                                  </a:lnTo>
                                  <a:lnTo>
                                    <a:pt x="240" y="634"/>
                                  </a:lnTo>
                                  <a:lnTo>
                                    <a:pt x="410" y="634"/>
                                  </a:lnTo>
                                  <a:lnTo>
                                    <a:pt x="433" y="606"/>
                                  </a:lnTo>
                                  <a:lnTo>
                                    <a:pt x="453" y="567"/>
                                  </a:lnTo>
                                  <a:lnTo>
                                    <a:pt x="466" y="524"/>
                                  </a:lnTo>
                                  <a:lnTo>
                                    <a:pt x="470" y="476"/>
                                  </a:lnTo>
                                  <a:lnTo>
                                    <a:pt x="466" y="431"/>
                                  </a:lnTo>
                                  <a:lnTo>
                                    <a:pt x="456" y="390"/>
                                  </a:lnTo>
                                  <a:lnTo>
                                    <a:pt x="438" y="354"/>
                                  </a:lnTo>
                                  <a:lnTo>
                                    <a:pt x="424" y="337"/>
                                  </a:lnTo>
                                  <a:close/>
                                  <a:moveTo>
                                    <a:pt x="262" y="265"/>
                                  </a:moveTo>
                                  <a:lnTo>
                                    <a:pt x="209" y="271"/>
                                  </a:lnTo>
                                  <a:lnTo>
                                    <a:pt x="164" y="289"/>
                                  </a:lnTo>
                                  <a:lnTo>
                                    <a:pt x="126" y="318"/>
                                  </a:lnTo>
                                  <a:lnTo>
                                    <a:pt x="96" y="359"/>
                                  </a:lnTo>
                                  <a:lnTo>
                                    <a:pt x="159" y="359"/>
                                  </a:lnTo>
                                  <a:lnTo>
                                    <a:pt x="159" y="359"/>
                                  </a:lnTo>
                                  <a:lnTo>
                                    <a:pt x="183" y="347"/>
                                  </a:lnTo>
                                  <a:lnTo>
                                    <a:pt x="210" y="339"/>
                                  </a:lnTo>
                                  <a:lnTo>
                                    <a:pt x="239" y="337"/>
                                  </a:lnTo>
                                  <a:lnTo>
                                    <a:pt x="424" y="337"/>
                                  </a:lnTo>
                                  <a:lnTo>
                                    <a:pt x="413" y="323"/>
                                  </a:lnTo>
                                  <a:lnTo>
                                    <a:pt x="383" y="298"/>
                                  </a:lnTo>
                                  <a:lnTo>
                                    <a:pt x="347" y="280"/>
                                  </a:lnTo>
                                  <a:lnTo>
                                    <a:pt x="307" y="269"/>
                                  </a:lnTo>
                                  <a:lnTo>
                                    <a:pt x="262" y="265"/>
                                  </a:lnTo>
                                  <a:close/>
                                  <a:moveTo>
                                    <a:pt x="424" y="71"/>
                                  </a:moveTo>
                                  <a:lnTo>
                                    <a:pt x="305" y="71"/>
                                  </a:lnTo>
                                  <a:lnTo>
                                    <a:pt x="336" y="73"/>
                                  </a:lnTo>
                                  <a:lnTo>
                                    <a:pt x="366" y="78"/>
                                  </a:lnTo>
                                  <a:lnTo>
                                    <a:pt x="395" y="87"/>
                                  </a:lnTo>
                                  <a:lnTo>
                                    <a:pt x="424" y="99"/>
                                  </a:lnTo>
                                  <a:lnTo>
                                    <a:pt x="424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25" name="任意多边形 1325"/>
                          <wps:cNvSpPr/>
                          <wps:spPr>
                            <a:xfrm>
                              <a:off x="7566" y="13811"/>
                              <a:ext cx="246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3" h="517">
                                  <a:moveTo>
                                    <a:pt x="552" y="195"/>
                                  </a:moveTo>
                                  <a:lnTo>
                                    <a:pt x="302" y="195"/>
                                  </a:lnTo>
                                  <a:lnTo>
                                    <a:pt x="302" y="0"/>
                                  </a:lnTo>
                                  <a:lnTo>
                                    <a:pt x="250" y="0"/>
                                  </a:lnTo>
                                  <a:lnTo>
                                    <a:pt x="250" y="195"/>
                                  </a:lnTo>
                                  <a:lnTo>
                                    <a:pt x="0" y="195"/>
                                  </a:lnTo>
                                  <a:lnTo>
                                    <a:pt x="0" y="237"/>
                                  </a:lnTo>
                                  <a:lnTo>
                                    <a:pt x="250" y="237"/>
                                  </a:lnTo>
                                  <a:lnTo>
                                    <a:pt x="250" y="516"/>
                                  </a:lnTo>
                                  <a:lnTo>
                                    <a:pt x="302" y="516"/>
                                  </a:lnTo>
                                  <a:lnTo>
                                    <a:pt x="302" y="237"/>
                                  </a:lnTo>
                                  <a:lnTo>
                                    <a:pt x="552" y="237"/>
                                  </a:lnTo>
                                  <a:lnTo>
                                    <a:pt x="552" y="195"/>
                                  </a:lnTo>
                                  <a:close/>
                                  <a:moveTo>
                                    <a:pt x="1100" y="231"/>
                                  </a:moveTo>
                                  <a:lnTo>
                                    <a:pt x="677" y="231"/>
                                  </a:lnTo>
                                  <a:lnTo>
                                    <a:pt x="677" y="276"/>
                                  </a:lnTo>
                                  <a:lnTo>
                                    <a:pt x="1100" y="276"/>
                                  </a:lnTo>
                                  <a:lnTo>
                                    <a:pt x="1100" y="231"/>
                                  </a:lnTo>
                                  <a:close/>
                                  <a:moveTo>
                                    <a:pt x="1163" y="432"/>
                                  </a:moveTo>
                                  <a:lnTo>
                                    <a:pt x="617" y="432"/>
                                  </a:lnTo>
                                  <a:lnTo>
                                    <a:pt x="617" y="477"/>
                                  </a:lnTo>
                                  <a:lnTo>
                                    <a:pt x="1163" y="477"/>
                                  </a:lnTo>
                                  <a:lnTo>
                                    <a:pt x="1163" y="4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26" name="矩形 1326"/>
                          <wps:cNvSpPr/>
                          <wps:spPr>
                            <a:xfrm>
                              <a:off x="7704" y="13821"/>
                              <a:ext cx="100" cy="10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27" name="任意多边形 1327"/>
                          <wps:cNvSpPr/>
                          <wps:spPr>
                            <a:xfrm>
                              <a:off x="4733" y="14030"/>
                              <a:ext cx="101" cy="1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5" h="683">
                                  <a:moveTo>
                                    <a:pt x="47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6"/>
                                  </a:lnTo>
                                  <a:lnTo>
                                    <a:pt x="365" y="76"/>
                                  </a:lnTo>
                                  <a:lnTo>
                                    <a:pt x="93" y="682"/>
                                  </a:lnTo>
                                  <a:lnTo>
                                    <a:pt x="189" y="682"/>
                                  </a:lnTo>
                                  <a:lnTo>
                                    <a:pt x="475" y="30"/>
                                  </a:lnTo>
                                  <a:lnTo>
                                    <a:pt x="47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28" name="任意多边形 1328"/>
                          <wps:cNvSpPr/>
                          <wps:spPr>
                            <a:xfrm>
                              <a:off x="7579" y="14027"/>
                              <a:ext cx="219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4" h="709">
                                  <a:moveTo>
                                    <a:pt x="423" y="622"/>
                                  </a:moveTo>
                                  <a:lnTo>
                                    <a:pt x="5" y="622"/>
                                  </a:lnTo>
                                  <a:lnTo>
                                    <a:pt x="5" y="697"/>
                                  </a:lnTo>
                                  <a:lnTo>
                                    <a:pt x="423" y="697"/>
                                  </a:lnTo>
                                  <a:lnTo>
                                    <a:pt x="423" y="622"/>
                                  </a:lnTo>
                                  <a:close/>
                                  <a:moveTo>
                                    <a:pt x="260" y="104"/>
                                  </a:moveTo>
                                  <a:lnTo>
                                    <a:pt x="168" y="104"/>
                                  </a:lnTo>
                                  <a:lnTo>
                                    <a:pt x="168" y="622"/>
                                  </a:lnTo>
                                  <a:lnTo>
                                    <a:pt x="260" y="622"/>
                                  </a:lnTo>
                                  <a:lnTo>
                                    <a:pt x="260" y="104"/>
                                  </a:lnTo>
                                  <a:close/>
                                  <a:moveTo>
                                    <a:pt x="260" y="0"/>
                                  </a:moveTo>
                                  <a:lnTo>
                                    <a:pt x="0" y="70"/>
                                  </a:lnTo>
                                  <a:lnTo>
                                    <a:pt x="0" y="149"/>
                                  </a:lnTo>
                                  <a:lnTo>
                                    <a:pt x="168" y="104"/>
                                  </a:lnTo>
                                  <a:lnTo>
                                    <a:pt x="260" y="104"/>
                                  </a:lnTo>
                                  <a:lnTo>
                                    <a:pt x="260" y="0"/>
                                  </a:lnTo>
                                  <a:close/>
                                  <a:moveTo>
                                    <a:pt x="606" y="583"/>
                                  </a:moveTo>
                                  <a:lnTo>
                                    <a:pt x="606" y="672"/>
                                  </a:lnTo>
                                  <a:lnTo>
                                    <a:pt x="641" y="688"/>
                                  </a:lnTo>
                                  <a:lnTo>
                                    <a:pt x="680" y="699"/>
                                  </a:lnTo>
                                  <a:lnTo>
                                    <a:pt x="724" y="706"/>
                                  </a:lnTo>
                                  <a:lnTo>
                                    <a:pt x="774" y="708"/>
                                  </a:lnTo>
                                  <a:lnTo>
                                    <a:pt x="830" y="705"/>
                                  </a:lnTo>
                                  <a:lnTo>
                                    <a:pt x="880" y="694"/>
                                  </a:lnTo>
                                  <a:lnTo>
                                    <a:pt x="924" y="676"/>
                                  </a:lnTo>
                                  <a:lnTo>
                                    <a:pt x="962" y="652"/>
                                  </a:lnTo>
                                  <a:lnTo>
                                    <a:pt x="978" y="637"/>
                                  </a:lnTo>
                                  <a:lnTo>
                                    <a:pt x="776" y="637"/>
                                  </a:lnTo>
                                  <a:lnTo>
                                    <a:pt x="730" y="633"/>
                                  </a:lnTo>
                                  <a:lnTo>
                                    <a:pt x="686" y="623"/>
                                  </a:lnTo>
                                  <a:lnTo>
                                    <a:pt x="645" y="606"/>
                                  </a:lnTo>
                                  <a:lnTo>
                                    <a:pt x="606" y="583"/>
                                  </a:lnTo>
                                  <a:close/>
                                  <a:moveTo>
                                    <a:pt x="978" y="75"/>
                                  </a:moveTo>
                                  <a:lnTo>
                                    <a:pt x="779" y="75"/>
                                  </a:lnTo>
                                  <a:lnTo>
                                    <a:pt x="838" y="82"/>
                                  </a:lnTo>
                                  <a:lnTo>
                                    <a:pt x="880" y="103"/>
                                  </a:lnTo>
                                  <a:lnTo>
                                    <a:pt x="905" y="138"/>
                                  </a:lnTo>
                                  <a:lnTo>
                                    <a:pt x="914" y="187"/>
                                  </a:lnTo>
                                  <a:lnTo>
                                    <a:pt x="903" y="240"/>
                                  </a:lnTo>
                                  <a:lnTo>
                                    <a:pt x="870" y="278"/>
                                  </a:lnTo>
                                  <a:lnTo>
                                    <a:pt x="815" y="301"/>
                                  </a:lnTo>
                                  <a:lnTo>
                                    <a:pt x="738" y="309"/>
                                  </a:lnTo>
                                  <a:lnTo>
                                    <a:pt x="680" y="309"/>
                                  </a:lnTo>
                                  <a:lnTo>
                                    <a:pt x="680" y="380"/>
                                  </a:lnTo>
                                  <a:lnTo>
                                    <a:pt x="741" y="380"/>
                                  </a:lnTo>
                                  <a:lnTo>
                                    <a:pt x="828" y="388"/>
                                  </a:lnTo>
                                  <a:lnTo>
                                    <a:pt x="890" y="412"/>
                                  </a:lnTo>
                                  <a:lnTo>
                                    <a:pt x="927" y="453"/>
                                  </a:lnTo>
                                  <a:lnTo>
                                    <a:pt x="939" y="509"/>
                                  </a:lnTo>
                                  <a:lnTo>
                                    <a:pt x="936" y="537"/>
                                  </a:lnTo>
                                  <a:lnTo>
                                    <a:pt x="928" y="562"/>
                                  </a:lnTo>
                                  <a:lnTo>
                                    <a:pt x="914" y="583"/>
                                  </a:lnTo>
                                  <a:lnTo>
                                    <a:pt x="895" y="602"/>
                                  </a:lnTo>
                                  <a:lnTo>
                                    <a:pt x="871" y="617"/>
                                  </a:lnTo>
                                  <a:lnTo>
                                    <a:pt x="843" y="628"/>
                                  </a:lnTo>
                                  <a:lnTo>
                                    <a:pt x="811" y="635"/>
                                  </a:lnTo>
                                  <a:lnTo>
                                    <a:pt x="776" y="637"/>
                                  </a:lnTo>
                                  <a:lnTo>
                                    <a:pt x="978" y="637"/>
                                  </a:lnTo>
                                  <a:lnTo>
                                    <a:pt x="994" y="621"/>
                                  </a:lnTo>
                                  <a:lnTo>
                                    <a:pt x="1016" y="586"/>
                                  </a:lnTo>
                                  <a:lnTo>
                                    <a:pt x="1029" y="547"/>
                                  </a:lnTo>
                                  <a:lnTo>
                                    <a:pt x="1033" y="503"/>
                                  </a:lnTo>
                                  <a:lnTo>
                                    <a:pt x="1031" y="472"/>
                                  </a:lnTo>
                                  <a:lnTo>
                                    <a:pt x="1022" y="443"/>
                                  </a:lnTo>
                                  <a:lnTo>
                                    <a:pt x="1008" y="416"/>
                                  </a:lnTo>
                                  <a:lnTo>
                                    <a:pt x="988" y="393"/>
                                  </a:lnTo>
                                  <a:lnTo>
                                    <a:pt x="962" y="373"/>
                                  </a:lnTo>
                                  <a:lnTo>
                                    <a:pt x="933" y="358"/>
                                  </a:lnTo>
                                  <a:lnTo>
                                    <a:pt x="900" y="347"/>
                                  </a:lnTo>
                                  <a:lnTo>
                                    <a:pt x="862" y="341"/>
                                  </a:lnTo>
                                  <a:lnTo>
                                    <a:pt x="862" y="339"/>
                                  </a:lnTo>
                                  <a:lnTo>
                                    <a:pt x="926" y="314"/>
                                  </a:lnTo>
                                  <a:lnTo>
                                    <a:pt x="972" y="277"/>
                                  </a:lnTo>
                                  <a:lnTo>
                                    <a:pt x="999" y="228"/>
                                  </a:lnTo>
                                  <a:lnTo>
                                    <a:pt x="1009" y="167"/>
                                  </a:lnTo>
                                  <a:lnTo>
                                    <a:pt x="1005" y="132"/>
                                  </a:lnTo>
                                  <a:lnTo>
                                    <a:pt x="994" y="101"/>
                                  </a:lnTo>
                                  <a:lnTo>
                                    <a:pt x="978" y="75"/>
                                  </a:lnTo>
                                  <a:close/>
                                  <a:moveTo>
                                    <a:pt x="802" y="3"/>
                                  </a:moveTo>
                                  <a:lnTo>
                                    <a:pt x="756" y="5"/>
                                  </a:lnTo>
                                  <a:lnTo>
                                    <a:pt x="712" y="13"/>
                                  </a:lnTo>
                                  <a:lnTo>
                                    <a:pt x="672" y="25"/>
                                  </a:lnTo>
                                  <a:lnTo>
                                    <a:pt x="635" y="42"/>
                                  </a:lnTo>
                                  <a:lnTo>
                                    <a:pt x="635" y="123"/>
                                  </a:lnTo>
                                  <a:lnTo>
                                    <a:pt x="669" y="102"/>
                                  </a:lnTo>
                                  <a:lnTo>
                                    <a:pt x="705" y="87"/>
                                  </a:lnTo>
                                  <a:lnTo>
                                    <a:pt x="741" y="78"/>
                                  </a:lnTo>
                                  <a:lnTo>
                                    <a:pt x="779" y="75"/>
                                  </a:lnTo>
                                  <a:lnTo>
                                    <a:pt x="978" y="75"/>
                                  </a:lnTo>
                                  <a:lnTo>
                                    <a:pt x="977" y="73"/>
                                  </a:lnTo>
                                  <a:lnTo>
                                    <a:pt x="952" y="48"/>
                                  </a:lnTo>
                                  <a:lnTo>
                                    <a:pt x="921" y="29"/>
                                  </a:lnTo>
                                  <a:lnTo>
                                    <a:pt x="886" y="14"/>
                                  </a:lnTo>
                                  <a:lnTo>
                                    <a:pt x="846" y="6"/>
                                  </a:lnTo>
                                  <a:lnTo>
                                    <a:pt x="802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29" name="任意多边形 1329"/>
                          <wps:cNvSpPr/>
                          <wps:spPr>
                            <a:xfrm>
                              <a:off x="4660" y="14211"/>
                              <a:ext cx="248" cy="11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70" h="533">
                                  <a:moveTo>
                                    <a:pt x="547" y="453"/>
                                  </a:moveTo>
                                  <a:lnTo>
                                    <a:pt x="0" y="453"/>
                                  </a:lnTo>
                                  <a:lnTo>
                                    <a:pt x="0" y="494"/>
                                  </a:lnTo>
                                  <a:lnTo>
                                    <a:pt x="547" y="494"/>
                                  </a:lnTo>
                                  <a:lnTo>
                                    <a:pt x="547" y="453"/>
                                  </a:lnTo>
                                  <a:close/>
                                  <a:moveTo>
                                    <a:pt x="416" y="169"/>
                                  </a:moveTo>
                                  <a:lnTo>
                                    <a:pt x="387" y="249"/>
                                  </a:lnTo>
                                  <a:lnTo>
                                    <a:pt x="357" y="323"/>
                                  </a:lnTo>
                                  <a:lnTo>
                                    <a:pt x="326" y="391"/>
                                  </a:lnTo>
                                  <a:lnTo>
                                    <a:pt x="293" y="453"/>
                                  </a:lnTo>
                                  <a:lnTo>
                                    <a:pt x="349" y="453"/>
                                  </a:lnTo>
                                  <a:lnTo>
                                    <a:pt x="379" y="392"/>
                                  </a:lnTo>
                                  <a:lnTo>
                                    <a:pt x="409" y="328"/>
                                  </a:lnTo>
                                  <a:lnTo>
                                    <a:pt x="439" y="259"/>
                                  </a:lnTo>
                                  <a:lnTo>
                                    <a:pt x="468" y="187"/>
                                  </a:lnTo>
                                  <a:lnTo>
                                    <a:pt x="416" y="169"/>
                                  </a:lnTo>
                                  <a:close/>
                                  <a:moveTo>
                                    <a:pt x="126" y="175"/>
                                  </a:moveTo>
                                  <a:lnTo>
                                    <a:pt x="81" y="192"/>
                                  </a:lnTo>
                                  <a:lnTo>
                                    <a:pt x="105" y="245"/>
                                  </a:lnTo>
                                  <a:lnTo>
                                    <a:pt x="128" y="301"/>
                                  </a:lnTo>
                                  <a:lnTo>
                                    <a:pt x="151" y="360"/>
                                  </a:lnTo>
                                  <a:lnTo>
                                    <a:pt x="174" y="421"/>
                                  </a:lnTo>
                                  <a:lnTo>
                                    <a:pt x="225" y="401"/>
                                  </a:lnTo>
                                  <a:lnTo>
                                    <a:pt x="201" y="344"/>
                                  </a:lnTo>
                                  <a:lnTo>
                                    <a:pt x="176" y="287"/>
                                  </a:lnTo>
                                  <a:lnTo>
                                    <a:pt x="151" y="231"/>
                                  </a:lnTo>
                                  <a:lnTo>
                                    <a:pt x="126" y="175"/>
                                  </a:lnTo>
                                  <a:close/>
                                  <a:moveTo>
                                    <a:pt x="533" y="106"/>
                                  </a:moveTo>
                                  <a:lnTo>
                                    <a:pt x="14" y="106"/>
                                  </a:lnTo>
                                  <a:lnTo>
                                    <a:pt x="14" y="147"/>
                                  </a:lnTo>
                                  <a:lnTo>
                                    <a:pt x="533" y="147"/>
                                  </a:lnTo>
                                  <a:lnTo>
                                    <a:pt x="533" y="106"/>
                                  </a:lnTo>
                                  <a:close/>
                                  <a:moveTo>
                                    <a:pt x="253" y="0"/>
                                  </a:moveTo>
                                  <a:lnTo>
                                    <a:pt x="212" y="21"/>
                                  </a:lnTo>
                                  <a:lnTo>
                                    <a:pt x="226" y="43"/>
                                  </a:lnTo>
                                  <a:lnTo>
                                    <a:pt x="240" y="64"/>
                                  </a:lnTo>
                                  <a:lnTo>
                                    <a:pt x="253" y="84"/>
                                  </a:lnTo>
                                  <a:lnTo>
                                    <a:pt x="265" y="104"/>
                                  </a:lnTo>
                                  <a:lnTo>
                                    <a:pt x="310" y="80"/>
                                  </a:lnTo>
                                  <a:lnTo>
                                    <a:pt x="295" y="58"/>
                                  </a:lnTo>
                                  <a:lnTo>
                                    <a:pt x="281" y="37"/>
                                  </a:lnTo>
                                  <a:lnTo>
                                    <a:pt x="267" y="18"/>
                                  </a:lnTo>
                                  <a:lnTo>
                                    <a:pt x="253" y="0"/>
                                  </a:lnTo>
                                  <a:close/>
                                  <a:moveTo>
                                    <a:pt x="771" y="311"/>
                                  </a:moveTo>
                                  <a:lnTo>
                                    <a:pt x="757" y="349"/>
                                  </a:lnTo>
                                  <a:lnTo>
                                    <a:pt x="823" y="363"/>
                                  </a:lnTo>
                                  <a:lnTo>
                                    <a:pt x="884" y="378"/>
                                  </a:lnTo>
                                  <a:lnTo>
                                    <a:pt x="939" y="392"/>
                                  </a:lnTo>
                                  <a:lnTo>
                                    <a:pt x="989" y="406"/>
                                  </a:lnTo>
                                  <a:lnTo>
                                    <a:pt x="1006" y="362"/>
                                  </a:lnTo>
                                  <a:lnTo>
                                    <a:pt x="948" y="348"/>
                                  </a:lnTo>
                                  <a:lnTo>
                                    <a:pt x="890" y="335"/>
                                  </a:lnTo>
                                  <a:lnTo>
                                    <a:pt x="831" y="323"/>
                                  </a:lnTo>
                                  <a:lnTo>
                                    <a:pt x="771" y="311"/>
                                  </a:lnTo>
                                  <a:close/>
                                  <a:moveTo>
                                    <a:pt x="802" y="125"/>
                                  </a:moveTo>
                                  <a:lnTo>
                                    <a:pt x="751" y="125"/>
                                  </a:lnTo>
                                  <a:lnTo>
                                    <a:pt x="773" y="153"/>
                                  </a:lnTo>
                                  <a:lnTo>
                                    <a:pt x="796" y="179"/>
                                  </a:lnTo>
                                  <a:lnTo>
                                    <a:pt x="821" y="203"/>
                                  </a:lnTo>
                                  <a:lnTo>
                                    <a:pt x="848" y="225"/>
                                  </a:lnTo>
                                  <a:lnTo>
                                    <a:pt x="793" y="247"/>
                                  </a:lnTo>
                                  <a:lnTo>
                                    <a:pt x="735" y="266"/>
                                  </a:lnTo>
                                  <a:lnTo>
                                    <a:pt x="672" y="282"/>
                                  </a:lnTo>
                                  <a:lnTo>
                                    <a:pt x="605" y="295"/>
                                  </a:lnTo>
                                  <a:lnTo>
                                    <a:pt x="611" y="305"/>
                                  </a:lnTo>
                                  <a:lnTo>
                                    <a:pt x="617" y="316"/>
                                  </a:lnTo>
                                  <a:lnTo>
                                    <a:pt x="622" y="327"/>
                                  </a:lnTo>
                                  <a:lnTo>
                                    <a:pt x="627" y="337"/>
                                  </a:lnTo>
                                  <a:lnTo>
                                    <a:pt x="700" y="319"/>
                                  </a:lnTo>
                                  <a:lnTo>
                                    <a:pt x="768" y="299"/>
                                  </a:lnTo>
                                  <a:lnTo>
                                    <a:pt x="831" y="276"/>
                                  </a:lnTo>
                                  <a:lnTo>
                                    <a:pt x="888" y="251"/>
                                  </a:lnTo>
                                  <a:lnTo>
                                    <a:pt x="1001" y="251"/>
                                  </a:lnTo>
                                  <a:lnTo>
                                    <a:pt x="983" y="246"/>
                                  </a:lnTo>
                                  <a:lnTo>
                                    <a:pt x="933" y="226"/>
                                  </a:lnTo>
                                  <a:lnTo>
                                    <a:pt x="966" y="203"/>
                                  </a:lnTo>
                                  <a:lnTo>
                                    <a:pt x="890" y="203"/>
                                  </a:lnTo>
                                  <a:lnTo>
                                    <a:pt x="858" y="181"/>
                                  </a:lnTo>
                                  <a:lnTo>
                                    <a:pt x="830" y="156"/>
                                  </a:lnTo>
                                  <a:lnTo>
                                    <a:pt x="803" y="127"/>
                                  </a:lnTo>
                                  <a:lnTo>
                                    <a:pt x="802" y="125"/>
                                  </a:lnTo>
                                  <a:close/>
                                  <a:moveTo>
                                    <a:pt x="1001" y="251"/>
                                  </a:moveTo>
                                  <a:lnTo>
                                    <a:pt x="888" y="251"/>
                                  </a:lnTo>
                                  <a:lnTo>
                                    <a:pt x="941" y="276"/>
                                  </a:lnTo>
                                  <a:lnTo>
                                    <a:pt x="1002" y="297"/>
                                  </a:lnTo>
                                  <a:lnTo>
                                    <a:pt x="1071" y="314"/>
                                  </a:lnTo>
                                  <a:lnTo>
                                    <a:pt x="1148" y="327"/>
                                  </a:lnTo>
                                  <a:lnTo>
                                    <a:pt x="1153" y="316"/>
                                  </a:lnTo>
                                  <a:lnTo>
                                    <a:pt x="1158" y="304"/>
                                  </a:lnTo>
                                  <a:lnTo>
                                    <a:pt x="1163" y="292"/>
                                  </a:lnTo>
                                  <a:lnTo>
                                    <a:pt x="1169" y="279"/>
                                  </a:lnTo>
                                  <a:lnTo>
                                    <a:pt x="1101" y="273"/>
                                  </a:lnTo>
                                  <a:lnTo>
                                    <a:pt x="1039" y="262"/>
                                  </a:lnTo>
                                  <a:lnTo>
                                    <a:pt x="1001" y="251"/>
                                  </a:lnTo>
                                  <a:close/>
                                  <a:moveTo>
                                    <a:pt x="793" y="5"/>
                                  </a:moveTo>
                                  <a:lnTo>
                                    <a:pt x="757" y="55"/>
                                  </a:lnTo>
                                  <a:lnTo>
                                    <a:pt x="717" y="101"/>
                                  </a:lnTo>
                                  <a:lnTo>
                                    <a:pt x="672" y="144"/>
                                  </a:lnTo>
                                  <a:lnTo>
                                    <a:pt x="623" y="182"/>
                                  </a:lnTo>
                                  <a:lnTo>
                                    <a:pt x="631" y="188"/>
                                  </a:lnTo>
                                  <a:lnTo>
                                    <a:pt x="639" y="195"/>
                                  </a:lnTo>
                                  <a:lnTo>
                                    <a:pt x="647" y="202"/>
                                  </a:lnTo>
                                  <a:lnTo>
                                    <a:pt x="655" y="211"/>
                                  </a:lnTo>
                                  <a:lnTo>
                                    <a:pt x="680" y="190"/>
                                  </a:lnTo>
                                  <a:lnTo>
                                    <a:pt x="705" y="170"/>
                                  </a:lnTo>
                                  <a:lnTo>
                                    <a:pt x="729" y="148"/>
                                  </a:lnTo>
                                  <a:lnTo>
                                    <a:pt x="751" y="125"/>
                                  </a:lnTo>
                                  <a:lnTo>
                                    <a:pt x="802" y="125"/>
                                  </a:lnTo>
                                  <a:lnTo>
                                    <a:pt x="779" y="95"/>
                                  </a:lnTo>
                                  <a:lnTo>
                                    <a:pt x="1082" y="95"/>
                                  </a:lnTo>
                                  <a:lnTo>
                                    <a:pt x="1083" y="94"/>
                                  </a:lnTo>
                                  <a:lnTo>
                                    <a:pt x="1083" y="57"/>
                                  </a:lnTo>
                                  <a:lnTo>
                                    <a:pt x="808" y="57"/>
                                  </a:lnTo>
                                  <a:lnTo>
                                    <a:pt x="814" y="48"/>
                                  </a:lnTo>
                                  <a:lnTo>
                                    <a:pt x="820" y="40"/>
                                  </a:lnTo>
                                  <a:lnTo>
                                    <a:pt x="827" y="32"/>
                                  </a:lnTo>
                                  <a:lnTo>
                                    <a:pt x="832" y="23"/>
                                  </a:lnTo>
                                  <a:lnTo>
                                    <a:pt x="793" y="5"/>
                                  </a:lnTo>
                                  <a:close/>
                                  <a:moveTo>
                                    <a:pt x="1082" y="95"/>
                                  </a:moveTo>
                                  <a:lnTo>
                                    <a:pt x="1027" y="95"/>
                                  </a:lnTo>
                                  <a:lnTo>
                                    <a:pt x="995" y="126"/>
                                  </a:lnTo>
                                  <a:lnTo>
                                    <a:pt x="962" y="155"/>
                                  </a:lnTo>
                                  <a:lnTo>
                                    <a:pt x="926" y="181"/>
                                  </a:lnTo>
                                  <a:lnTo>
                                    <a:pt x="890" y="203"/>
                                  </a:lnTo>
                                  <a:lnTo>
                                    <a:pt x="966" y="203"/>
                                  </a:lnTo>
                                  <a:lnTo>
                                    <a:pt x="975" y="197"/>
                                  </a:lnTo>
                                  <a:lnTo>
                                    <a:pt x="1014" y="166"/>
                                  </a:lnTo>
                                  <a:lnTo>
                                    <a:pt x="1050" y="131"/>
                                  </a:lnTo>
                                  <a:lnTo>
                                    <a:pt x="1082" y="95"/>
                                  </a:lnTo>
                                  <a:close/>
                                  <a:moveTo>
                                    <a:pt x="714" y="422"/>
                                  </a:moveTo>
                                  <a:lnTo>
                                    <a:pt x="697" y="461"/>
                                  </a:lnTo>
                                  <a:lnTo>
                                    <a:pt x="775" y="476"/>
                                  </a:lnTo>
                                  <a:lnTo>
                                    <a:pt x="854" y="493"/>
                                  </a:lnTo>
                                  <a:lnTo>
                                    <a:pt x="937" y="512"/>
                                  </a:lnTo>
                                  <a:lnTo>
                                    <a:pt x="1021" y="532"/>
                                  </a:lnTo>
                                  <a:lnTo>
                                    <a:pt x="1038" y="488"/>
                                  </a:lnTo>
                                  <a:lnTo>
                                    <a:pt x="957" y="470"/>
                                  </a:lnTo>
                                  <a:lnTo>
                                    <a:pt x="875" y="453"/>
                                  </a:lnTo>
                                  <a:lnTo>
                                    <a:pt x="795" y="437"/>
                                  </a:lnTo>
                                  <a:lnTo>
                                    <a:pt x="714" y="4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30" name="矩形 1330"/>
                          <wps:cNvSpPr/>
                          <wps:spPr>
                            <a:xfrm>
                              <a:off x="7574" y="14226"/>
                              <a:ext cx="98" cy="10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31" name="矩形 1331"/>
                          <wps:cNvSpPr/>
                          <wps:spPr>
                            <a:xfrm>
                              <a:off x="7566" y="14300"/>
                              <a:ext cx="115" cy="9"/>
                            </a:xfrm>
                            <a:prstGeom prst="rect">
                              <a:avLst/>
                            </a:pr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32" name="任意多边形 1332"/>
                          <wps:cNvSpPr/>
                          <wps:spPr>
                            <a:xfrm>
                              <a:off x="7695" y="14213"/>
                              <a:ext cx="117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52" h="517">
                                  <a:moveTo>
                                    <a:pt x="552" y="195"/>
                                  </a:moveTo>
                                  <a:lnTo>
                                    <a:pt x="302" y="195"/>
                                  </a:lnTo>
                                  <a:lnTo>
                                    <a:pt x="302" y="0"/>
                                  </a:lnTo>
                                  <a:lnTo>
                                    <a:pt x="250" y="0"/>
                                  </a:lnTo>
                                  <a:lnTo>
                                    <a:pt x="250" y="195"/>
                                  </a:lnTo>
                                  <a:lnTo>
                                    <a:pt x="0" y="195"/>
                                  </a:lnTo>
                                  <a:lnTo>
                                    <a:pt x="0" y="238"/>
                                  </a:lnTo>
                                  <a:lnTo>
                                    <a:pt x="250" y="238"/>
                                  </a:lnTo>
                                  <a:lnTo>
                                    <a:pt x="250" y="517"/>
                                  </a:lnTo>
                                  <a:lnTo>
                                    <a:pt x="302" y="517"/>
                                  </a:lnTo>
                                  <a:lnTo>
                                    <a:pt x="302" y="238"/>
                                  </a:lnTo>
                                  <a:lnTo>
                                    <a:pt x="552" y="238"/>
                                  </a:lnTo>
                                  <a:lnTo>
                                    <a:pt x="552" y="1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33" name="任意多边形 1333"/>
                          <wps:cNvSpPr/>
                          <wps:spPr>
                            <a:xfrm>
                              <a:off x="4670" y="14423"/>
                              <a:ext cx="227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1" h="697">
                                  <a:moveTo>
                                    <a:pt x="423" y="623"/>
                                  </a:moveTo>
                                  <a:lnTo>
                                    <a:pt x="4" y="623"/>
                                  </a:lnTo>
                                  <a:lnTo>
                                    <a:pt x="4" y="697"/>
                                  </a:lnTo>
                                  <a:lnTo>
                                    <a:pt x="423" y="697"/>
                                  </a:lnTo>
                                  <a:lnTo>
                                    <a:pt x="423" y="623"/>
                                  </a:lnTo>
                                  <a:close/>
                                  <a:moveTo>
                                    <a:pt x="260" y="105"/>
                                  </a:moveTo>
                                  <a:lnTo>
                                    <a:pt x="168" y="105"/>
                                  </a:lnTo>
                                  <a:lnTo>
                                    <a:pt x="168" y="623"/>
                                  </a:lnTo>
                                  <a:lnTo>
                                    <a:pt x="260" y="623"/>
                                  </a:lnTo>
                                  <a:lnTo>
                                    <a:pt x="260" y="105"/>
                                  </a:lnTo>
                                  <a:close/>
                                  <a:moveTo>
                                    <a:pt x="260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168" y="105"/>
                                  </a:lnTo>
                                  <a:lnTo>
                                    <a:pt x="260" y="105"/>
                                  </a:lnTo>
                                  <a:lnTo>
                                    <a:pt x="260" y="0"/>
                                  </a:lnTo>
                                  <a:close/>
                                  <a:moveTo>
                                    <a:pt x="977" y="520"/>
                                  </a:moveTo>
                                  <a:lnTo>
                                    <a:pt x="888" y="520"/>
                                  </a:lnTo>
                                  <a:lnTo>
                                    <a:pt x="888" y="697"/>
                                  </a:lnTo>
                                  <a:lnTo>
                                    <a:pt x="977" y="697"/>
                                  </a:lnTo>
                                  <a:lnTo>
                                    <a:pt x="977" y="520"/>
                                  </a:lnTo>
                                  <a:close/>
                                  <a:moveTo>
                                    <a:pt x="977" y="15"/>
                                  </a:moveTo>
                                  <a:lnTo>
                                    <a:pt x="870" y="15"/>
                                  </a:lnTo>
                                  <a:lnTo>
                                    <a:pt x="547" y="464"/>
                                  </a:lnTo>
                                  <a:lnTo>
                                    <a:pt x="547" y="520"/>
                                  </a:lnTo>
                                  <a:lnTo>
                                    <a:pt x="1071" y="520"/>
                                  </a:lnTo>
                                  <a:lnTo>
                                    <a:pt x="1071" y="452"/>
                                  </a:lnTo>
                                  <a:lnTo>
                                    <a:pt x="643" y="452"/>
                                  </a:lnTo>
                                  <a:lnTo>
                                    <a:pt x="860" y="148"/>
                                  </a:lnTo>
                                  <a:lnTo>
                                    <a:pt x="870" y="131"/>
                                  </a:lnTo>
                                  <a:lnTo>
                                    <a:pt x="877" y="117"/>
                                  </a:lnTo>
                                  <a:lnTo>
                                    <a:pt x="883" y="105"/>
                                  </a:lnTo>
                                  <a:lnTo>
                                    <a:pt x="888" y="96"/>
                                  </a:lnTo>
                                  <a:lnTo>
                                    <a:pt x="977" y="96"/>
                                  </a:lnTo>
                                  <a:lnTo>
                                    <a:pt x="977" y="15"/>
                                  </a:lnTo>
                                  <a:close/>
                                  <a:moveTo>
                                    <a:pt x="977" y="96"/>
                                  </a:moveTo>
                                  <a:lnTo>
                                    <a:pt x="890" y="96"/>
                                  </a:lnTo>
                                  <a:lnTo>
                                    <a:pt x="889" y="115"/>
                                  </a:lnTo>
                                  <a:lnTo>
                                    <a:pt x="888" y="133"/>
                                  </a:lnTo>
                                  <a:lnTo>
                                    <a:pt x="888" y="148"/>
                                  </a:lnTo>
                                  <a:lnTo>
                                    <a:pt x="888" y="452"/>
                                  </a:lnTo>
                                  <a:lnTo>
                                    <a:pt x="977" y="452"/>
                                  </a:lnTo>
                                  <a:lnTo>
                                    <a:pt x="977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34" name="任意多边形 1334"/>
                          <wps:cNvSpPr/>
                          <wps:spPr>
                            <a:xfrm>
                              <a:off x="7572" y="14426"/>
                              <a:ext cx="233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9" h="706">
                                  <a:moveTo>
                                    <a:pt x="414" y="72"/>
                                  </a:moveTo>
                                  <a:lnTo>
                                    <a:pt x="223" y="72"/>
                                  </a:lnTo>
                                  <a:lnTo>
                                    <a:pt x="254" y="74"/>
                                  </a:lnTo>
                                  <a:lnTo>
                                    <a:pt x="281" y="80"/>
                                  </a:lnTo>
                                  <a:lnTo>
                                    <a:pt x="305" y="90"/>
                                  </a:lnTo>
                                  <a:lnTo>
                                    <a:pt x="324" y="103"/>
                                  </a:lnTo>
                                  <a:lnTo>
                                    <a:pt x="339" y="120"/>
                                  </a:lnTo>
                                  <a:lnTo>
                                    <a:pt x="350" y="141"/>
                                  </a:lnTo>
                                  <a:lnTo>
                                    <a:pt x="357" y="165"/>
                                  </a:lnTo>
                                  <a:lnTo>
                                    <a:pt x="359" y="192"/>
                                  </a:lnTo>
                                  <a:lnTo>
                                    <a:pt x="357" y="218"/>
                                  </a:lnTo>
                                  <a:lnTo>
                                    <a:pt x="351" y="243"/>
                                  </a:lnTo>
                                  <a:lnTo>
                                    <a:pt x="342" y="267"/>
                                  </a:lnTo>
                                  <a:lnTo>
                                    <a:pt x="329" y="291"/>
                                  </a:lnTo>
                                  <a:lnTo>
                                    <a:pt x="311" y="317"/>
                                  </a:lnTo>
                                  <a:lnTo>
                                    <a:pt x="285" y="348"/>
                                  </a:lnTo>
                                  <a:lnTo>
                                    <a:pt x="252" y="382"/>
                                  </a:lnTo>
                                  <a:lnTo>
                                    <a:pt x="212" y="421"/>
                                  </a:lnTo>
                                  <a:lnTo>
                                    <a:pt x="0" y="619"/>
                                  </a:lnTo>
                                  <a:lnTo>
                                    <a:pt x="0" y="694"/>
                                  </a:lnTo>
                                  <a:lnTo>
                                    <a:pt x="444" y="694"/>
                                  </a:lnTo>
                                  <a:lnTo>
                                    <a:pt x="444" y="617"/>
                                  </a:lnTo>
                                  <a:lnTo>
                                    <a:pt x="109" y="617"/>
                                  </a:lnTo>
                                  <a:lnTo>
                                    <a:pt x="109" y="615"/>
                                  </a:lnTo>
                                  <a:lnTo>
                                    <a:pt x="275" y="463"/>
                                  </a:lnTo>
                                  <a:lnTo>
                                    <a:pt x="322" y="418"/>
                                  </a:lnTo>
                                  <a:lnTo>
                                    <a:pt x="361" y="377"/>
                                  </a:lnTo>
                                  <a:lnTo>
                                    <a:pt x="391" y="341"/>
                                  </a:lnTo>
                                  <a:lnTo>
                                    <a:pt x="414" y="308"/>
                                  </a:lnTo>
                                  <a:lnTo>
                                    <a:pt x="430" y="277"/>
                                  </a:lnTo>
                                  <a:lnTo>
                                    <a:pt x="441" y="246"/>
                                  </a:lnTo>
                                  <a:lnTo>
                                    <a:pt x="448" y="215"/>
                                  </a:lnTo>
                                  <a:lnTo>
                                    <a:pt x="450" y="183"/>
                                  </a:lnTo>
                                  <a:lnTo>
                                    <a:pt x="447" y="144"/>
                                  </a:lnTo>
                                  <a:lnTo>
                                    <a:pt x="436" y="108"/>
                                  </a:lnTo>
                                  <a:lnTo>
                                    <a:pt x="418" y="77"/>
                                  </a:lnTo>
                                  <a:lnTo>
                                    <a:pt x="414" y="72"/>
                                  </a:lnTo>
                                  <a:close/>
                                  <a:moveTo>
                                    <a:pt x="238" y="0"/>
                                  </a:moveTo>
                                  <a:lnTo>
                                    <a:pt x="182" y="4"/>
                                  </a:lnTo>
                                  <a:lnTo>
                                    <a:pt x="130" y="15"/>
                                  </a:lnTo>
                                  <a:lnTo>
                                    <a:pt x="82" y="35"/>
                                  </a:lnTo>
                                  <a:lnTo>
                                    <a:pt x="37" y="62"/>
                                  </a:lnTo>
                                  <a:lnTo>
                                    <a:pt x="37" y="150"/>
                                  </a:lnTo>
                                  <a:lnTo>
                                    <a:pt x="82" y="116"/>
                                  </a:lnTo>
                                  <a:lnTo>
                                    <a:pt x="128" y="91"/>
                                  </a:lnTo>
                                  <a:lnTo>
                                    <a:pt x="175" y="77"/>
                                  </a:lnTo>
                                  <a:lnTo>
                                    <a:pt x="223" y="72"/>
                                  </a:lnTo>
                                  <a:lnTo>
                                    <a:pt x="414" y="72"/>
                                  </a:lnTo>
                                  <a:lnTo>
                                    <a:pt x="393" y="50"/>
                                  </a:lnTo>
                                  <a:lnTo>
                                    <a:pt x="362" y="28"/>
                                  </a:lnTo>
                                  <a:lnTo>
                                    <a:pt x="326" y="12"/>
                                  </a:lnTo>
                                  <a:lnTo>
                                    <a:pt x="284" y="3"/>
                                  </a:lnTo>
                                  <a:lnTo>
                                    <a:pt x="238" y="0"/>
                                  </a:lnTo>
                                  <a:close/>
                                  <a:moveTo>
                                    <a:pt x="866" y="0"/>
                                  </a:moveTo>
                                  <a:lnTo>
                                    <a:pt x="809" y="6"/>
                                  </a:lnTo>
                                  <a:lnTo>
                                    <a:pt x="759" y="23"/>
                                  </a:lnTo>
                                  <a:lnTo>
                                    <a:pt x="716" y="52"/>
                                  </a:lnTo>
                                  <a:lnTo>
                                    <a:pt x="680" y="92"/>
                                  </a:lnTo>
                                  <a:lnTo>
                                    <a:pt x="652" y="144"/>
                                  </a:lnTo>
                                  <a:lnTo>
                                    <a:pt x="632" y="207"/>
                                  </a:lnTo>
                                  <a:lnTo>
                                    <a:pt x="620" y="281"/>
                                  </a:lnTo>
                                  <a:lnTo>
                                    <a:pt x="616" y="366"/>
                                  </a:lnTo>
                                  <a:lnTo>
                                    <a:pt x="620" y="444"/>
                                  </a:lnTo>
                                  <a:lnTo>
                                    <a:pt x="631" y="512"/>
                                  </a:lnTo>
                                  <a:lnTo>
                                    <a:pt x="650" y="570"/>
                                  </a:lnTo>
                                  <a:lnTo>
                                    <a:pt x="677" y="618"/>
                                  </a:lnTo>
                                  <a:lnTo>
                                    <a:pt x="711" y="656"/>
                                  </a:lnTo>
                                  <a:lnTo>
                                    <a:pt x="751" y="683"/>
                                  </a:lnTo>
                                  <a:lnTo>
                                    <a:pt x="797" y="700"/>
                                  </a:lnTo>
                                  <a:lnTo>
                                    <a:pt x="849" y="705"/>
                                  </a:lnTo>
                                  <a:lnTo>
                                    <a:pt x="905" y="699"/>
                                  </a:lnTo>
                                  <a:lnTo>
                                    <a:pt x="954" y="682"/>
                                  </a:lnTo>
                                  <a:lnTo>
                                    <a:pt x="997" y="654"/>
                                  </a:lnTo>
                                  <a:lnTo>
                                    <a:pt x="1014" y="634"/>
                                  </a:lnTo>
                                  <a:lnTo>
                                    <a:pt x="858" y="634"/>
                                  </a:lnTo>
                                  <a:lnTo>
                                    <a:pt x="805" y="623"/>
                                  </a:lnTo>
                                  <a:lnTo>
                                    <a:pt x="763" y="590"/>
                                  </a:lnTo>
                                  <a:lnTo>
                                    <a:pt x="734" y="536"/>
                                  </a:lnTo>
                                  <a:lnTo>
                                    <a:pt x="716" y="460"/>
                                  </a:lnTo>
                                  <a:lnTo>
                                    <a:pt x="710" y="362"/>
                                  </a:lnTo>
                                  <a:lnTo>
                                    <a:pt x="716" y="257"/>
                                  </a:lnTo>
                                  <a:lnTo>
                                    <a:pt x="734" y="176"/>
                                  </a:lnTo>
                                  <a:lnTo>
                                    <a:pt x="764" y="118"/>
                                  </a:lnTo>
                                  <a:lnTo>
                                    <a:pt x="807" y="83"/>
                                  </a:lnTo>
                                  <a:lnTo>
                                    <a:pt x="861" y="72"/>
                                  </a:lnTo>
                                  <a:lnTo>
                                    <a:pt x="1027" y="72"/>
                                  </a:lnTo>
                                  <a:lnTo>
                                    <a:pt x="1022" y="64"/>
                                  </a:lnTo>
                                  <a:lnTo>
                                    <a:pt x="980" y="28"/>
                                  </a:lnTo>
                                  <a:lnTo>
                                    <a:pt x="927" y="7"/>
                                  </a:lnTo>
                                  <a:lnTo>
                                    <a:pt x="866" y="0"/>
                                  </a:lnTo>
                                  <a:close/>
                                  <a:moveTo>
                                    <a:pt x="1027" y="72"/>
                                  </a:moveTo>
                                  <a:lnTo>
                                    <a:pt x="861" y="72"/>
                                  </a:lnTo>
                                  <a:lnTo>
                                    <a:pt x="912" y="83"/>
                                  </a:lnTo>
                                  <a:lnTo>
                                    <a:pt x="952" y="117"/>
                                  </a:lnTo>
                                  <a:lnTo>
                                    <a:pt x="980" y="175"/>
                                  </a:lnTo>
                                  <a:lnTo>
                                    <a:pt x="997" y="255"/>
                                  </a:lnTo>
                                  <a:lnTo>
                                    <a:pt x="1003" y="358"/>
                                  </a:lnTo>
                                  <a:lnTo>
                                    <a:pt x="997" y="457"/>
                                  </a:lnTo>
                                  <a:lnTo>
                                    <a:pt x="980" y="534"/>
                                  </a:lnTo>
                                  <a:lnTo>
                                    <a:pt x="951" y="590"/>
                                  </a:lnTo>
                                  <a:lnTo>
                                    <a:pt x="910" y="623"/>
                                  </a:lnTo>
                                  <a:lnTo>
                                    <a:pt x="858" y="634"/>
                                  </a:lnTo>
                                  <a:lnTo>
                                    <a:pt x="1014" y="634"/>
                                  </a:lnTo>
                                  <a:lnTo>
                                    <a:pt x="1033" y="614"/>
                                  </a:lnTo>
                                  <a:lnTo>
                                    <a:pt x="1061" y="563"/>
                                  </a:lnTo>
                                  <a:lnTo>
                                    <a:pt x="1082" y="502"/>
                                  </a:lnTo>
                                  <a:lnTo>
                                    <a:pt x="1094" y="431"/>
                                  </a:lnTo>
                                  <a:lnTo>
                                    <a:pt x="1098" y="350"/>
                                  </a:lnTo>
                                  <a:lnTo>
                                    <a:pt x="1093" y="257"/>
                                  </a:lnTo>
                                  <a:lnTo>
                                    <a:pt x="1079" y="178"/>
                                  </a:lnTo>
                                  <a:lnTo>
                                    <a:pt x="1055" y="114"/>
                                  </a:lnTo>
                                  <a:lnTo>
                                    <a:pt x="1027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35" name="任意多边形 1335"/>
                          <wps:cNvSpPr/>
                          <wps:spPr>
                            <a:xfrm>
                              <a:off x="4660" y="14607"/>
                              <a:ext cx="248" cy="10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72" h="515">
                                  <a:moveTo>
                                    <a:pt x="444" y="469"/>
                                  </a:moveTo>
                                  <a:lnTo>
                                    <a:pt x="398" y="469"/>
                                  </a:lnTo>
                                  <a:lnTo>
                                    <a:pt x="398" y="513"/>
                                  </a:lnTo>
                                  <a:lnTo>
                                    <a:pt x="444" y="513"/>
                                  </a:lnTo>
                                  <a:lnTo>
                                    <a:pt x="444" y="469"/>
                                  </a:lnTo>
                                  <a:close/>
                                  <a:moveTo>
                                    <a:pt x="554" y="135"/>
                                  </a:moveTo>
                                  <a:lnTo>
                                    <a:pt x="444" y="135"/>
                                  </a:lnTo>
                                  <a:lnTo>
                                    <a:pt x="444" y="0"/>
                                  </a:lnTo>
                                  <a:lnTo>
                                    <a:pt x="398" y="0"/>
                                  </a:lnTo>
                                  <a:lnTo>
                                    <a:pt x="398" y="135"/>
                                  </a:lnTo>
                                  <a:lnTo>
                                    <a:pt x="156" y="135"/>
                                  </a:lnTo>
                                  <a:lnTo>
                                    <a:pt x="156" y="1"/>
                                  </a:lnTo>
                                  <a:lnTo>
                                    <a:pt x="110" y="1"/>
                                  </a:lnTo>
                                  <a:lnTo>
                                    <a:pt x="110" y="135"/>
                                  </a:lnTo>
                                  <a:lnTo>
                                    <a:pt x="0" y="135"/>
                                  </a:lnTo>
                                  <a:lnTo>
                                    <a:pt x="0" y="175"/>
                                  </a:lnTo>
                                  <a:lnTo>
                                    <a:pt x="110" y="175"/>
                                  </a:lnTo>
                                  <a:lnTo>
                                    <a:pt x="110" y="431"/>
                                  </a:lnTo>
                                  <a:lnTo>
                                    <a:pt x="110" y="469"/>
                                  </a:lnTo>
                                  <a:lnTo>
                                    <a:pt x="110" y="515"/>
                                  </a:lnTo>
                                  <a:lnTo>
                                    <a:pt x="156" y="515"/>
                                  </a:lnTo>
                                  <a:lnTo>
                                    <a:pt x="156" y="469"/>
                                  </a:lnTo>
                                  <a:lnTo>
                                    <a:pt x="444" y="469"/>
                                  </a:lnTo>
                                  <a:lnTo>
                                    <a:pt x="444" y="431"/>
                                  </a:lnTo>
                                  <a:lnTo>
                                    <a:pt x="156" y="431"/>
                                  </a:lnTo>
                                  <a:lnTo>
                                    <a:pt x="156" y="175"/>
                                  </a:lnTo>
                                  <a:lnTo>
                                    <a:pt x="398" y="175"/>
                                  </a:lnTo>
                                  <a:lnTo>
                                    <a:pt x="398" y="430"/>
                                  </a:lnTo>
                                  <a:lnTo>
                                    <a:pt x="444" y="430"/>
                                  </a:lnTo>
                                  <a:lnTo>
                                    <a:pt x="444" y="175"/>
                                  </a:lnTo>
                                  <a:lnTo>
                                    <a:pt x="554" y="175"/>
                                  </a:lnTo>
                                  <a:lnTo>
                                    <a:pt x="554" y="135"/>
                                  </a:lnTo>
                                  <a:close/>
                                  <a:moveTo>
                                    <a:pt x="1172" y="215"/>
                                  </a:moveTo>
                                  <a:lnTo>
                                    <a:pt x="610" y="215"/>
                                  </a:lnTo>
                                  <a:lnTo>
                                    <a:pt x="610" y="261"/>
                                  </a:lnTo>
                                  <a:lnTo>
                                    <a:pt x="1172" y="261"/>
                                  </a:lnTo>
                                  <a:lnTo>
                                    <a:pt x="1172" y="2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36" name="任意多边形 1336"/>
                          <wps:cNvSpPr/>
                          <wps:spPr>
                            <a:xfrm>
                              <a:off x="7565" y="14607"/>
                              <a:ext cx="247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4" h="518">
                                  <a:moveTo>
                                    <a:pt x="155" y="178"/>
                                  </a:moveTo>
                                  <a:lnTo>
                                    <a:pt x="109" y="178"/>
                                  </a:lnTo>
                                  <a:lnTo>
                                    <a:pt x="109" y="518"/>
                                  </a:lnTo>
                                  <a:lnTo>
                                    <a:pt x="155" y="518"/>
                                  </a:lnTo>
                                  <a:lnTo>
                                    <a:pt x="155" y="472"/>
                                  </a:lnTo>
                                  <a:lnTo>
                                    <a:pt x="444" y="472"/>
                                  </a:lnTo>
                                  <a:lnTo>
                                    <a:pt x="444" y="433"/>
                                  </a:lnTo>
                                  <a:lnTo>
                                    <a:pt x="155" y="433"/>
                                  </a:lnTo>
                                  <a:lnTo>
                                    <a:pt x="155" y="178"/>
                                  </a:lnTo>
                                  <a:close/>
                                  <a:moveTo>
                                    <a:pt x="444" y="472"/>
                                  </a:moveTo>
                                  <a:lnTo>
                                    <a:pt x="398" y="472"/>
                                  </a:lnTo>
                                  <a:lnTo>
                                    <a:pt x="398" y="516"/>
                                  </a:lnTo>
                                  <a:lnTo>
                                    <a:pt x="444" y="516"/>
                                  </a:lnTo>
                                  <a:lnTo>
                                    <a:pt x="444" y="472"/>
                                  </a:lnTo>
                                  <a:close/>
                                  <a:moveTo>
                                    <a:pt x="444" y="178"/>
                                  </a:moveTo>
                                  <a:lnTo>
                                    <a:pt x="398" y="178"/>
                                  </a:lnTo>
                                  <a:lnTo>
                                    <a:pt x="398" y="433"/>
                                  </a:lnTo>
                                  <a:lnTo>
                                    <a:pt x="444" y="433"/>
                                  </a:lnTo>
                                  <a:lnTo>
                                    <a:pt x="444" y="178"/>
                                  </a:lnTo>
                                  <a:close/>
                                  <a:moveTo>
                                    <a:pt x="553" y="138"/>
                                  </a:moveTo>
                                  <a:lnTo>
                                    <a:pt x="0" y="138"/>
                                  </a:lnTo>
                                  <a:lnTo>
                                    <a:pt x="0" y="178"/>
                                  </a:lnTo>
                                  <a:lnTo>
                                    <a:pt x="553" y="178"/>
                                  </a:lnTo>
                                  <a:lnTo>
                                    <a:pt x="553" y="138"/>
                                  </a:lnTo>
                                  <a:close/>
                                  <a:moveTo>
                                    <a:pt x="155" y="4"/>
                                  </a:moveTo>
                                  <a:lnTo>
                                    <a:pt x="109" y="4"/>
                                  </a:lnTo>
                                  <a:lnTo>
                                    <a:pt x="109" y="138"/>
                                  </a:lnTo>
                                  <a:lnTo>
                                    <a:pt x="155" y="138"/>
                                  </a:lnTo>
                                  <a:lnTo>
                                    <a:pt x="155" y="4"/>
                                  </a:lnTo>
                                  <a:close/>
                                  <a:moveTo>
                                    <a:pt x="444" y="3"/>
                                  </a:moveTo>
                                  <a:lnTo>
                                    <a:pt x="398" y="3"/>
                                  </a:lnTo>
                                  <a:lnTo>
                                    <a:pt x="398" y="138"/>
                                  </a:lnTo>
                                  <a:lnTo>
                                    <a:pt x="444" y="138"/>
                                  </a:lnTo>
                                  <a:lnTo>
                                    <a:pt x="444" y="3"/>
                                  </a:lnTo>
                                  <a:close/>
                                  <a:moveTo>
                                    <a:pt x="861" y="224"/>
                                  </a:moveTo>
                                  <a:lnTo>
                                    <a:pt x="810" y="224"/>
                                  </a:lnTo>
                                  <a:lnTo>
                                    <a:pt x="810" y="418"/>
                                  </a:lnTo>
                                  <a:lnTo>
                                    <a:pt x="816" y="454"/>
                                  </a:lnTo>
                                  <a:lnTo>
                                    <a:pt x="834" y="480"/>
                                  </a:lnTo>
                                  <a:lnTo>
                                    <a:pt x="863" y="495"/>
                                  </a:lnTo>
                                  <a:lnTo>
                                    <a:pt x="905" y="500"/>
                                  </a:lnTo>
                                  <a:lnTo>
                                    <a:pt x="1046" y="500"/>
                                  </a:lnTo>
                                  <a:lnTo>
                                    <a:pt x="1081" y="497"/>
                                  </a:lnTo>
                                  <a:lnTo>
                                    <a:pt x="1108" y="487"/>
                                  </a:lnTo>
                                  <a:lnTo>
                                    <a:pt x="1128" y="469"/>
                                  </a:lnTo>
                                  <a:lnTo>
                                    <a:pt x="1134" y="456"/>
                                  </a:lnTo>
                                  <a:lnTo>
                                    <a:pt x="918" y="456"/>
                                  </a:lnTo>
                                  <a:lnTo>
                                    <a:pt x="893" y="453"/>
                                  </a:lnTo>
                                  <a:lnTo>
                                    <a:pt x="875" y="444"/>
                                  </a:lnTo>
                                  <a:lnTo>
                                    <a:pt x="864" y="429"/>
                                  </a:lnTo>
                                  <a:lnTo>
                                    <a:pt x="861" y="407"/>
                                  </a:lnTo>
                                  <a:lnTo>
                                    <a:pt x="861" y="224"/>
                                  </a:lnTo>
                                  <a:close/>
                                  <a:moveTo>
                                    <a:pt x="1108" y="339"/>
                                  </a:moveTo>
                                  <a:lnTo>
                                    <a:pt x="1106" y="362"/>
                                  </a:lnTo>
                                  <a:lnTo>
                                    <a:pt x="1103" y="383"/>
                                  </a:lnTo>
                                  <a:lnTo>
                                    <a:pt x="1099" y="404"/>
                                  </a:lnTo>
                                  <a:lnTo>
                                    <a:pt x="1096" y="423"/>
                                  </a:lnTo>
                                  <a:lnTo>
                                    <a:pt x="1089" y="437"/>
                                  </a:lnTo>
                                  <a:lnTo>
                                    <a:pt x="1076" y="448"/>
                                  </a:lnTo>
                                  <a:lnTo>
                                    <a:pt x="1056" y="454"/>
                                  </a:lnTo>
                                  <a:lnTo>
                                    <a:pt x="1029" y="456"/>
                                  </a:lnTo>
                                  <a:lnTo>
                                    <a:pt x="1134" y="456"/>
                                  </a:lnTo>
                                  <a:lnTo>
                                    <a:pt x="1139" y="445"/>
                                  </a:lnTo>
                                  <a:lnTo>
                                    <a:pt x="1144" y="427"/>
                                  </a:lnTo>
                                  <a:lnTo>
                                    <a:pt x="1149" y="407"/>
                                  </a:lnTo>
                                  <a:lnTo>
                                    <a:pt x="1153" y="383"/>
                                  </a:lnTo>
                                  <a:lnTo>
                                    <a:pt x="1158" y="357"/>
                                  </a:lnTo>
                                  <a:lnTo>
                                    <a:pt x="1144" y="353"/>
                                  </a:lnTo>
                                  <a:lnTo>
                                    <a:pt x="1131" y="348"/>
                                  </a:lnTo>
                                  <a:lnTo>
                                    <a:pt x="1119" y="344"/>
                                  </a:lnTo>
                                  <a:lnTo>
                                    <a:pt x="1108" y="339"/>
                                  </a:lnTo>
                                  <a:close/>
                                  <a:moveTo>
                                    <a:pt x="861" y="0"/>
                                  </a:moveTo>
                                  <a:lnTo>
                                    <a:pt x="810" y="0"/>
                                  </a:lnTo>
                                  <a:lnTo>
                                    <a:pt x="810" y="180"/>
                                  </a:lnTo>
                                  <a:lnTo>
                                    <a:pt x="615" y="200"/>
                                  </a:lnTo>
                                  <a:lnTo>
                                    <a:pt x="620" y="244"/>
                                  </a:lnTo>
                                  <a:lnTo>
                                    <a:pt x="810" y="224"/>
                                  </a:lnTo>
                                  <a:lnTo>
                                    <a:pt x="861" y="224"/>
                                  </a:lnTo>
                                  <a:lnTo>
                                    <a:pt x="861" y="219"/>
                                  </a:lnTo>
                                  <a:lnTo>
                                    <a:pt x="1164" y="187"/>
                                  </a:lnTo>
                                  <a:lnTo>
                                    <a:pt x="1163" y="175"/>
                                  </a:lnTo>
                                  <a:lnTo>
                                    <a:pt x="861" y="175"/>
                                  </a:lnTo>
                                  <a:lnTo>
                                    <a:pt x="861" y="0"/>
                                  </a:lnTo>
                                  <a:close/>
                                  <a:moveTo>
                                    <a:pt x="1160" y="144"/>
                                  </a:moveTo>
                                  <a:lnTo>
                                    <a:pt x="861" y="175"/>
                                  </a:lnTo>
                                  <a:lnTo>
                                    <a:pt x="1163" y="175"/>
                                  </a:lnTo>
                                  <a:lnTo>
                                    <a:pt x="1160" y="1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37" name="任意多边形 1337"/>
                          <wps:cNvSpPr/>
                          <wps:spPr>
                            <a:xfrm>
                              <a:off x="4669" y="14821"/>
                              <a:ext cx="229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2" h="697">
                                  <a:moveTo>
                                    <a:pt x="414" y="76"/>
                                  </a:moveTo>
                                  <a:lnTo>
                                    <a:pt x="223" y="76"/>
                                  </a:lnTo>
                                  <a:lnTo>
                                    <a:pt x="254" y="78"/>
                                  </a:lnTo>
                                  <a:lnTo>
                                    <a:pt x="281" y="83"/>
                                  </a:lnTo>
                                  <a:lnTo>
                                    <a:pt x="305" y="93"/>
                                  </a:lnTo>
                                  <a:lnTo>
                                    <a:pt x="324" y="107"/>
                                  </a:lnTo>
                                  <a:lnTo>
                                    <a:pt x="339" y="124"/>
                                  </a:lnTo>
                                  <a:lnTo>
                                    <a:pt x="350" y="145"/>
                                  </a:lnTo>
                                  <a:lnTo>
                                    <a:pt x="357" y="169"/>
                                  </a:lnTo>
                                  <a:lnTo>
                                    <a:pt x="359" y="196"/>
                                  </a:lnTo>
                                  <a:lnTo>
                                    <a:pt x="357" y="221"/>
                                  </a:lnTo>
                                  <a:lnTo>
                                    <a:pt x="351" y="246"/>
                                  </a:lnTo>
                                  <a:lnTo>
                                    <a:pt x="342" y="271"/>
                                  </a:lnTo>
                                  <a:lnTo>
                                    <a:pt x="329" y="295"/>
                                  </a:lnTo>
                                  <a:lnTo>
                                    <a:pt x="311" y="321"/>
                                  </a:lnTo>
                                  <a:lnTo>
                                    <a:pt x="285" y="351"/>
                                  </a:lnTo>
                                  <a:lnTo>
                                    <a:pt x="252" y="386"/>
                                  </a:lnTo>
                                  <a:lnTo>
                                    <a:pt x="212" y="424"/>
                                  </a:lnTo>
                                  <a:lnTo>
                                    <a:pt x="0" y="622"/>
                                  </a:lnTo>
                                  <a:lnTo>
                                    <a:pt x="0" y="697"/>
                                  </a:lnTo>
                                  <a:lnTo>
                                    <a:pt x="444" y="697"/>
                                  </a:lnTo>
                                  <a:lnTo>
                                    <a:pt x="444" y="621"/>
                                  </a:lnTo>
                                  <a:lnTo>
                                    <a:pt x="109" y="621"/>
                                  </a:lnTo>
                                  <a:lnTo>
                                    <a:pt x="109" y="619"/>
                                  </a:lnTo>
                                  <a:lnTo>
                                    <a:pt x="275" y="467"/>
                                  </a:lnTo>
                                  <a:lnTo>
                                    <a:pt x="322" y="422"/>
                                  </a:lnTo>
                                  <a:lnTo>
                                    <a:pt x="361" y="381"/>
                                  </a:lnTo>
                                  <a:lnTo>
                                    <a:pt x="392" y="344"/>
                                  </a:lnTo>
                                  <a:lnTo>
                                    <a:pt x="414" y="312"/>
                                  </a:lnTo>
                                  <a:lnTo>
                                    <a:pt x="430" y="281"/>
                                  </a:lnTo>
                                  <a:lnTo>
                                    <a:pt x="441" y="250"/>
                                  </a:lnTo>
                                  <a:lnTo>
                                    <a:pt x="448" y="219"/>
                                  </a:lnTo>
                                  <a:lnTo>
                                    <a:pt x="450" y="187"/>
                                  </a:lnTo>
                                  <a:lnTo>
                                    <a:pt x="447" y="147"/>
                                  </a:lnTo>
                                  <a:lnTo>
                                    <a:pt x="436" y="112"/>
                                  </a:lnTo>
                                  <a:lnTo>
                                    <a:pt x="418" y="80"/>
                                  </a:lnTo>
                                  <a:lnTo>
                                    <a:pt x="414" y="76"/>
                                  </a:lnTo>
                                  <a:close/>
                                  <a:moveTo>
                                    <a:pt x="238" y="3"/>
                                  </a:moveTo>
                                  <a:lnTo>
                                    <a:pt x="182" y="7"/>
                                  </a:lnTo>
                                  <a:lnTo>
                                    <a:pt x="130" y="19"/>
                                  </a:lnTo>
                                  <a:lnTo>
                                    <a:pt x="82" y="38"/>
                                  </a:lnTo>
                                  <a:lnTo>
                                    <a:pt x="37" y="66"/>
                                  </a:lnTo>
                                  <a:lnTo>
                                    <a:pt x="37" y="153"/>
                                  </a:lnTo>
                                  <a:lnTo>
                                    <a:pt x="82" y="119"/>
                                  </a:lnTo>
                                  <a:lnTo>
                                    <a:pt x="128" y="95"/>
                                  </a:lnTo>
                                  <a:lnTo>
                                    <a:pt x="175" y="81"/>
                                  </a:lnTo>
                                  <a:lnTo>
                                    <a:pt x="223" y="76"/>
                                  </a:lnTo>
                                  <a:lnTo>
                                    <a:pt x="414" y="76"/>
                                  </a:lnTo>
                                  <a:lnTo>
                                    <a:pt x="393" y="53"/>
                                  </a:lnTo>
                                  <a:lnTo>
                                    <a:pt x="362" y="31"/>
                                  </a:lnTo>
                                  <a:lnTo>
                                    <a:pt x="326" y="16"/>
                                  </a:lnTo>
                                  <a:lnTo>
                                    <a:pt x="284" y="7"/>
                                  </a:lnTo>
                                  <a:lnTo>
                                    <a:pt x="238" y="3"/>
                                  </a:lnTo>
                                  <a:close/>
                                  <a:moveTo>
                                    <a:pt x="1081" y="623"/>
                                  </a:moveTo>
                                  <a:lnTo>
                                    <a:pt x="662" y="623"/>
                                  </a:lnTo>
                                  <a:lnTo>
                                    <a:pt x="662" y="697"/>
                                  </a:lnTo>
                                  <a:lnTo>
                                    <a:pt x="1081" y="697"/>
                                  </a:lnTo>
                                  <a:lnTo>
                                    <a:pt x="1081" y="623"/>
                                  </a:lnTo>
                                  <a:close/>
                                  <a:moveTo>
                                    <a:pt x="918" y="105"/>
                                  </a:moveTo>
                                  <a:lnTo>
                                    <a:pt x="826" y="105"/>
                                  </a:lnTo>
                                  <a:lnTo>
                                    <a:pt x="826" y="623"/>
                                  </a:lnTo>
                                  <a:lnTo>
                                    <a:pt x="918" y="623"/>
                                  </a:lnTo>
                                  <a:lnTo>
                                    <a:pt x="918" y="105"/>
                                  </a:lnTo>
                                  <a:close/>
                                  <a:moveTo>
                                    <a:pt x="918" y="0"/>
                                  </a:moveTo>
                                  <a:lnTo>
                                    <a:pt x="658" y="71"/>
                                  </a:lnTo>
                                  <a:lnTo>
                                    <a:pt x="658" y="150"/>
                                  </a:lnTo>
                                  <a:lnTo>
                                    <a:pt x="826" y="105"/>
                                  </a:lnTo>
                                  <a:lnTo>
                                    <a:pt x="918" y="105"/>
                                  </a:lnTo>
                                  <a:lnTo>
                                    <a:pt x="91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38" name="任意多边形 1338"/>
                          <wps:cNvSpPr/>
                          <wps:spPr>
                            <a:xfrm>
                              <a:off x="7573" y="14821"/>
                              <a:ext cx="232" cy="14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3" h="694">
                                  <a:moveTo>
                                    <a:pt x="415" y="72"/>
                                  </a:moveTo>
                                  <a:lnTo>
                                    <a:pt x="224" y="72"/>
                                  </a:lnTo>
                                  <a:lnTo>
                                    <a:pt x="255" y="74"/>
                                  </a:lnTo>
                                  <a:lnTo>
                                    <a:pt x="282" y="80"/>
                                  </a:lnTo>
                                  <a:lnTo>
                                    <a:pt x="305" y="90"/>
                                  </a:lnTo>
                                  <a:lnTo>
                                    <a:pt x="325" y="103"/>
                                  </a:lnTo>
                                  <a:lnTo>
                                    <a:pt x="340" y="120"/>
                                  </a:lnTo>
                                  <a:lnTo>
                                    <a:pt x="351" y="141"/>
                                  </a:lnTo>
                                  <a:lnTo>
                                    <a:pt x="358" y="165"/>
                                  </a:lnTo>
                                  <a:lnTo>
                                    <a:pt x="360" y="192"/>
                                  </a:lnTo>
                                  <a:lnTo>
                                    <a:pt x="358" y="218"/>
                                  </a:lnTo>
                                  <a:lnTo>
                                    <a:pt x="352" y="243"/>
                                  </a:lnTo>
                                  <a:lnTo>
                                    <a:pt x="343" y="267"/>
                                  </a:lnTo>
                                  <a:lnTo>
                                    <a:pt x="330" y="291"/>
                                  </a:lnTo>
                                  <a:lnTo>
                                    <a:pt x="311" y="317"/>
                                  </a:lnTo>
                                  <a:lnTo>
                                    <a:pt x="286" y="348"/>
                                  </a:lnTo>
                                  <a:lnTo>
                                    <a:pt x="253" y="382"/>
                                  </a:lnTo>
                                  <a:lnTo>
                                    <a:pt x="213" y="421"/>
                                  </a:lnTo>
                                  <a:lnTo>
                                    <a:pt x="0" y="619"/>
                                  </a:lnTo>
                                  <a:lnTo>
                                    <a:pt x="0" y="694"/>
                                  </a:lnTo>
                                  <a:lnTo>
                                    <a:pt x="445" y="694"/>
                                  </a:lnTo>
                                  <a:lnTo>
                                    <a:pt x="445" y="617"/>
                                  </a:lnTo>
                                  <a:lnTo>
                                    <a:pt x="110" y="617"/>
                                  </a:lnTo>
                                  <a:lnTo>
                                    <a:pt x="110" y="615"/>
                                  </a:lnTo>
                                  <a:lnTo>
                                    <a:pt x="276" y="463"/>
                                  </a:lnTo>
                                  <a:lnTo>
                                    <a:pt x="323" y="418"/>
                                  </a:lnTo>
                                  <a:lnTo>
                                    <a:pt x="362" y="377"/>
                                  </a:lnTo>
                                  <a:lnTo>
                                    <a:pt x="392" y="341"/>
                                  </a:lnTo>
                                  <a:lnTo>
                                    <a:pt x="415" y="308"/>
                                  </a:lnTo>
                                  <a:lnTo>
                                    <a:pt x="431" y="277"/>
                                  </a:lnTo>
                                  <a:lnTo>
                                    <a:pt x="442" y="246"/>
                                  </a:lnTo>
                                  <a:lnTo>
                                    <a:pt x="449" y="215"/>
                                  </a:lnTo>
                                  <a:lnTo>
                                    <a:pt x="451" y="184"/>
                                  </a:lnTo>
                                  <a:lnTo>
                                    <a:pt x="448" y="144"/>
                                  </a:lnTo>
                                  <a:lnTo>
                                    <a:pt x="437" y="108"/>
                                  </a:lnTo>
                                  <a:lnTo>
                                    <a:pt x="419" y="77"/>
                                  </a:lnTo>
                                  <a:lnTo>
                                    <a:pt x="415" y="72"/>
                                  </a:lnTo>
                                  <a:close/>
                                  <a:moveTo>
                                    <a:pt x="238" y="0"/>
                                  </a:moveTo>
                                  <a:lnTo>
                                    <a:pt x="183" y="4"/>
                                  </a:lnTo>
                                  <a:lnTo>
                                    <a:pt x="131" y="15"/>
                                  </a:lnTo>
                                  <a:lnTo>
                                    <a:pt x="82" y="35"/>
                                  </a:lnTo>
                                  <a:lnTo>
                                    <a:pt x="38" y="62"/>
                                  </a:lnTo>
                                  <a:lnTo>
                                    <a:pt x="38" y="150"/>
                                  </a:lnTo>
                                  <a:lnTo>
                                    <a:pt x="82" y="116"/>
                                  </a:lnTo>
                                  <a:lnTo>
                                    <a:pt x="128" y="92"/>
                                  </a:lnTo>
                                  <a:lnTo>
                                    <a:pt x="176" y="77"/>
                                  </a:lnTo>
                                  <a:lnTo>
                                    <a:pt x="224" y="72"/>
                                  </a:lnTo>
                                  <a:lnTo>
                                    <a:pt x="415" y="72"/>
                                  </a:lnTo>
                                  <a:lnTo>
                                    <a:pt x="394" y="50"/>
                                  </a:lnTo>
                                  <a:lnTo>
                                    <a:pt x="363" y="28"/>
                                  </a:lnTo>
                                  <a:lnTo>
                                    <a:pt x="327" y="12"/>
                                  </a:lnTo>
                                  <a:lnTo>
                                    <a:pt x="285" y="3"/>
                                  </a:lnTo>
                                  <a:lnTo>
                                    <a:pt x="238" y="0"/>
                                  </a:lnTo>
                                  <a:close/>
                                  <a:moveTo>
                                    <a:pt x="1093" y="11"/>
                                  </a:moveTo>
                                  <a:lnTo>
                                    <a:pt x="618" y="11"/>
                                  </a:lnTo>
                                  <a:lnTo>
                                    <a:pt x="618" y="88"/>
                                  </a:lnTo>
                                  <a:lnTo>
                                    <a:pt x="983" y="88"/>
                                  </a:lnTo>
                                  <a:lnTo>
                                    <a:pt x="712" y="694"/>
                                  </a:lnTo>
                                  <a:lnTo>
                                    <a:pt x="807" y="694"/>
                                  </a:lnTo>
                                  <a:lnTo>
                                    <a:pt x="1093" y="41"/>
                                  </a:lnTo>
                                  <a:lnTo>
                                    <a:pt x="1093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39" name="任意多边形 1339"/>
                          <wps:cNvSpPr/>
                          <wps:spPr>
                            <a:xfrm>
                              <a:off x="4659" y="15002"/>
                              <a:ext cx="249" cy="10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73" h="515">
                                  <a:moveTo>
                                    <a:pt x="155" y="174"/>
                                  </a:moveTo>
                                  <a:lnTo>
                                    <a:pt x="109" y="174"/>
                                  </a:lnTo>
                                  <a:lnTo>
                                    <a:pt x="109" y="514"/>
                                  </a:lnTo>
                                  <a:lnTo>
                                    <a:pt x="155" y="514"/>
                                  </a:lnTo>
                                  <a:lnTo>
                                    <a:pt x="155" y="469"/>
                                  </a:lnTo>
                                  <a:lnTo>
                                    <a:pt x="444" y="469"/>
                                  </a:lnTo>
                                  <a:lnTo>
                                    <a:pt x="444" y="430"/>
                                  </a:lnTo>
                                  <a:lnTo>
                                    <a:pt x="155" y="430"/>
                                  </a:lnTo>
                                  <a:lnTo>
                                    <a:pt x="155" y="174"/>
                                  </a:lnTo>
                                  <a:close/>
                                  <a:moveTo>
                                    <a:pt x="444" y="469"/>
                                  </a:moveTo>
                                  <a:lnTo>
                                    <a:pt x="398" y="469"/>
                                  </a:lnTo>
                                  <a:lnTo>
                                    <a:pt x="398" y="512"/>
                                  </a:lnTo>
                                  <a:lnTo>
                                    <a:pt x="444" y="512"/>
                                  </a:lnTo>
                                  <a:lnTo>
                                    <a:pt x="444" y="469"/>
                                  </a:lnTo>
                                  <a:close/>
                                  <a:moveTo>
                                    <a:pt x="444" y="174"/>
                                  </a:moveTo>
                                  <a:lnTo>
                                    <a:pt x="398" y="174"/>
                                  </a:lnTo>
                                  <a:lnTo>
                                    <a:pt x="398" y="430"/>
                                  </a:lnTo>
                                  <a:lnTo>
                                    <a:pt x="444" y="430"/>
                                  </a:lnTo>
                                  <a:lnTo>
                                    <a:pt x="444" y="174"/>
                                  </a:lnTo>
                                  <a:close/>
                                  <a:moveTo>
                                    <a:pt x="553" y="134"/>
                                  </a:moveTo>
                                  <a:lnTo>
                                    <a:pt x="0" y="134"/>
                                  </a:lnTo>
                                  <a:lnTo>
                                    <a:pt x="0" y="174"/>
                                  </a:lnTo>
                                  <a:lnTo>
                                    <a:pt x="553" y="174"/>
                                  </a:lnTo>
                                  <a:lnTo>
                                    <a:pt x="553" y="134"/>
                                  </a:lnTo>
                                  <a:close/>
                                  <a:moveTo>
                                    <a:pt x="155" y="1"/>
                                  </a:moveTo>
                                  <a:lnTo>
                                    <a:pt x="109" y="1"/>
                                  </a:lnTo>
                                  <a:lnTo>
                                    <a:pt x="109" y="134"/>
                                  </a:lnTo>
                                  <a:lnTo>
                                    <a:pt x="155" y="134"/>
                                  </a:lnTo>
                                  <a:lnTo>
                                    <a:pt x="155" y="1"/>
                                  </a:lnTo>
                                  <a:close/>
                                  <a:moveTo>
                                    <a:pt x="444" y="0"/>
                                  </a:moveTo>
                                  <a:lnTo>
                                    <a:pt x="398" y="0"/>
                                  </a:lnTo>
                                  <a:lnTo>
                                    <a:pt x="398" y="134"/>
                                  </a:lnTo>
                                  <a:lnTo>
                                    <a:pt x="444" y="134"/>
                                  </a:lnTo>
                                  <a:lnTo>
                                    <a:pt x="444" y="0"/>
                                  </a:lnTo>
                                  <a:close/>
                                  <a:moveTo>
                                    <a:pt x="778" y="21"/>
                                  </a:moveTo>
                                  <a:lnTo>
                                    <a:pt x="772" y="94"/>
                                  </a:lnTo>
                                  <a:lnTo>
                                    <a:pt x="763" y="162"/>
                                  </a:lnTo>
                                  <a:lnTo>
                                    <a:pt x="750" y="223"/>
                                  </a:lnTo>
                                  <a:lnTo>
                                    <a:pt x="733" y="280"/>
                                  </a:lnTo>
                                  <a:lnTo>
                                    <a:pt x="709" y="334"/>
                                  </a:lnTo>
                                  <a:lnTo>
                                    <a:pt x="680" y="384"/>
                                  </a:lnTo>
                                  <a:lnTo>
                                    <a:pt x="645" y="429"/>
                                  </a:lnTo>
                                  <a:lnTo>
                                    <a:pt x="605" y="469"/>
                                  </a:lnTo>
                                  <a:lnTo>
                                    <a:pt x="615" y="478"/>
                                  </a:lnTo>
                                  <a:lnTo>
                                    <a:pt x="624" y="487"/>
                                  </a:lnTo>
                                  <a:lnTo>
                                    <a:pt x="633" y="496"/>
                                  </a:lnTo>
                                  <a:lnTo>
                                    <a:pt x="642" y="505"/>
                                  </a:lnTo>
                                  <a:lnTo>
                                    <a:pt x="685" y="461"/>
                                  </a:lnTo>
                                  <a:lnTo>
                                    <a:pt x="723" y="412"/>
                                  </a:lnTo>
                                  <a:lnTo>
                                    <a:pt x="755" y="357"/>
                                  </a:lnTo>
                                  <a:lnTo>
                                    <a:pt x="781" y="297"/>
                                  </a:lnTo>
                                  <a:lnTo>
                                    <a:pt x="798" y="239"/>
                                  </a:lnTo>
                                  <a:lnTo>
                                    <a:pt x="812" y="175"/>
                                  </a:lnTo>
                                  <a:lnTo>
                                    <a:pt x="822" y="103"/>
                                  </a:lnTo>
                                  <a:lnTo>
                                    <a:pt x="829" y="24"/>
                                  </a:lnTo>
                                  <a:lnTo>
                                    <a:pt x="778" y="21"/>
                                  </a:lnTo>
                                  <a:close/>
                                  <a:moveTo>
                                    <a:pt x="985" y="14"/>
                                  </a:moveTo>
                                  <a:lnTo>
                                    <a:pt x="936" y="15"/>
                                  </a:lnTo>
                                  <a:lnTo>
                                    <a:pt x="945" y="115"/>
                                  </a:lnTo>
                                  <a:lnTo>
                                    <a:pt x="959" y="204"/>
                                  </a:lnTo>
                                  <a:lnTo>
                                    <a:pt x="981" y="283"/>
                                  </a:lnTo>
                                  <a:lnTo>
                                    <a:pt x="1009" y="352"/>
                                  </a:lnTo>
                                  <a:lnTo>
                                    <a:pt x="1043" y="412"/>
                                  </a:lnTo>
                                  <a:lnTo>
                                    <a:pt x="1084" y="461"/>
                                  </a:lnTo>
                                  <a:lnTo>
                                    <a:pt x="1132" y="501"/>
                                  </a:lnTo>
                                  <a:lnTo>
                                    <a:pt x="1141" y="491"/>
                                  </a:lnTo>
                                  <a:lnTo>
                                    <a:pt x="1151" y="480"/>
                                  </a:lnTo>
                                  <a:lnTo>
                                    <a:pt x="1173" y="457"/>
                                  </a:lnTo>
                                  <a:lnTo>
                                    <a:pt x="1127" y="423"/>
                                  </a:lnTo>
                                  <a:lnTo>
                                    <a:pt x="1087" y="380"/>
                                  </a:lnTo>
                                  <a:lnTo>
                                    <a:pt x="1054" y="326"/>
                                  </a:lnTo>
                                  <a:lnTo>
                                    <a:pt x="1027" y="263"/>
                                  </a:lnTo>
                                  <a:lnTo>
                                    <a:pt x="1007" y="190"/>
                                  </a:lnTo>
                                  <a:lnTo>
                                    <a:pt x="992" y="107"/>
                                  </a:lnTo>
                                  <a:lnTo>
                                    <a:pt x="985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40" name="任意多边形 1340"/>
                          <wps:cNvSpPr/>
                          <wps:spPr>
                            <a:xfrm>
                              <a:off x="5150" y="15004"/>
                              <a:ext cx="244" cy="10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53" h="514">
                                  <a:moveTo>
                                    <a:pt x="138" y="455"/>
                                  </a:moveTo>
                                  <a:lnTo>
                                    <a:pt x="141" y="468"/>
                                  </a:lnTo>
                                  <a:lnTo>
                                    <a:pt x="144" y="481"/>
                                  </a:lnTo>
                                  <a:lnTo>
                                    <a:pt x="146" y="493"/>
                                  </a:lnTo>
                                  <a:lnTo>
                                    <a:pt x="148" y="505"/>
                                  </a:lnTo>
                                  <a:lnTo>
                                    <a:pt x="195" y="506"/>
                                  </a:lnTo>
                                  <a:lnTo>
                                    <a:pt x="232" y="506"/>
                                  </a:lnTo>
                                  <a:lnTo>
                                    <a:pt x="267" y="502"/>
                                  </a:lnTo>
                                  <a:lnTo>
                                    <a:pt x="292" y="489"/>
                                  </a:lnTo>
                                  <a:lnTo>
                                    <a:pt x="307" y="468"/>
                                  </a:lnTo>
                                  <a:lnTo>
                                    <a:pt x="308" y="460"/>
                                  </a:lnTo>
                                  <a:lnTo>
                                    <a:pt x="222" y="460"/>
                                  </a:lnTo>
                                  <a:lnTo>
                                    <a:pt x="205" y="460"/>
                                  </a:lnTo>
                                  <a:lnTo>
                                    <a:pt x="186" y="459"/>
                                  </a:lnTo>
                                  <a:lnTo>
                                    <a:pt x="164" y="457"/>
                                  </a:lnTo>
                                  <a:lnTo>
                                    <a:pt x="138" y="455"/>
                                  </a:lnTo>
                                  <a:close/>
                                  <a:moveTo>
                                    <a:pt x="312" y="0"/>
                                  </a:moveTo>
                                  <a:lnTo>
                                    <a:pt x="262" y="0"/>
                                  </a:lnTo>
                                  <a:lnTo>
                                    <a:pt x="262" y="426"/>
                                  </a:lnTo>
                                  <a:lnTo>
                                    <a:pt x="259" y="441"/>
                                  </a:lnTo>
                                  <a:lnTo>
                                    <a:pt x="252" y="452"/>
                                  </a:lnTo>
                                  <a:lnTo>
                                    <a:pt x="239" y="458"/>
                                  </a:lnTo>
                                  <a:lnTo>
                                    <a:pt x="222" y="460"/>
                                  </a:lnTo>
                                  <a:lnTo>
                                    <a:pt x="308" y="460"/>
                                  </a:lnTo>
                                  <a:lnTo>
                                    <a:pt x="312" y="438"/>
                                  </a:lnTo>
                                  <a:lnTo>
                                    <a:pt x="312" y="0"/>
                                  </a:lnTo>
                                  <a:close/>
                                  <a:moveTo>
                                    <a:pt x="127" y="115"/>
                                  </a:moveTo>
                                  <a:lnTo>
                                    <a:pt x="96" y="192"/>
                                  </a:lnTo>
                                  <a:lnTo>
                                    <a:pt x="65" y="262"/>
                                  </a:lnTo>
                                  <a:lnTo>
                                    <a:pt x="33" y="324"/>
                                  </a:lnTo>
                                  <a:lnTo>
                                    <a:pt x="0" y="379"/>
                                  </a:lnTo>
                                  <a:lnTo>
                                    <a:pt x="13" y="385"/>
                                  </a:lnTo>
                                  <a:lnTo>
                                    <a:pt x="25" y="391"/>
                                  </a:lnTo>
                                  <a:lnTo>
                                    <a:pt x="37" y="397"/>
                                  </a:lnTo>
                                  <a:lnTo>
                                    <a:pt x="47" y="403"/>
                                  </a:lnTo>
                                  <a:lnTo>
                                    <a:pt x="82" y="338"/>
                                  </a:lnTo>
                                  <a:lnTo>
                                    <a:pt x="115" y="271"/>
                                  </a:lnTo>
                                  <a:lnTo>
                                    <a:pt x="145" y="202"/>
                                  </a:lnTo>
                                  <a:lnTo>
                                    <a:pt x="173" y="131"/>
                                  </a:lnTo>
                                  <a:lnTo>
                                    <a:pt x="127" y="115"/>
                                  </a:lnTo>
                                  <a:close/>
                                  <a:moveTo>
                                    <a:pt x="422" y="116"/>
                                  </a:moveTo>
                                  <a:lnTo>
                                    <a:pt x="379" y="135"/>
                                  </a:lnTo>
                                  <a:lnTo>
                                    <a:pt x="411" y="193"/>
                                  </a:lnTo>
                                  <a:lnTo>
                                    <a:pt x="443" y="256"/>
                                  </a:lnTo>
                                  <a:lnTo>
                                    <a:pt x="476" y="324"/>
                                  </a:lnTo>
                                  <a:lnTo>
                                    <a:pt x="511" y="396"/>
                                  </a:lnTo>
                                  <a:lnTo>
                                    <a:pt x="562" y="373"/>
                                  </a:lnTo>
                                  <a:lnTo>
                                    <a:pt x="528" y="307"/>
                                  </a:lnTo>
                                  <a:lnTo>
                                    <a:pt x="493" y="242"/>
                                  </a:lnTo>
                                  <a:lnTo>
                                    <a:pt x="457" y="178"/>
                                  </a:lnTo>
                                  <a:lnTo>
                                    <a:pt x="422" y="116"/>
                                  </a:lnTo>
                                  <a:close/>
                                  <a:moveTo>
                                    <a:pt x="1111" y="289"/>
                                  </a:moveTo>
                                  <a:lnTo>
                                    <a:pt x="665" y="289"/>
                                  </a:lnTo>
                                  <a:lnTo>
                                    <a:pt x="665" y="325"/>
                                  </a:lnTo>
                                  <a:lnTo>
                                    <a:pt x="1069" y="325"/>
                                  </a:lnTo>
                                  <a:lnTo>
                                    <a:pt x="1069" y="372"/>
                                  </a:lnTo>
                                  <a:lnTo>
                                    <a:pt x="681" y="372"/>
                                  </a:lnTo>
                                  <a:lnTo>
                                    <a:pt x="681" y="407"/>
                                  </a:lnTo>
                                  <a:lnTo>
                                    <a:pt x="1069" y="407"/>
                                  </a:lnTo>
                                  <a:lnTo>
                                    <a:pt x="1069" y="456"/>
                                  </a:lnTo>
                                  <a:lnTo>
                                    <a:pt x="658" y="456"/>
                                  </a:lnTo>
                                  <a:lnTo>
                                    <a:pt x="658" y="492"/>
                                  </a:lnTo>
                                  <a:lnTo>
                                    <a:pt x="1069" y="492"/>
                                  </a:lnTo>
                                  <a:lnTo>
                                    <a:pt x="1069" y="513"/>
                                  </a:lnTo>
                                  <a:lnTo>
                                    <a:pt x="1111" y="513"/>
                                  </a:lnTo>
                                  <a:lnTo>
                                    <a:pt x="1111" y="289"/>
                                  </a:lnTo>
                                  <a:close/>
                                  <a:moveTo>
                                    <a:pt x="915" y="119"/>
                                  </a:moveTo>
                                  <a:lnTo>
                                    <a:pt x="872" y="119"/>
                                  </a:lnTo>
                                  <a:lnTo>
                                    <a:pt x="872" y="268"/>
                                  </a:lnTo>
                                  <a:lnTo>
                                    <a:pt x="915" y="268"/>
                                  </a:lnTo>
                                  <a:lnTo>
                                    <a:pt x="915" y="119"/>
                                  </a:lnTo>
                                  <a:close/>
                                  <a:moveTo>
                                    <a:pt x="840" y="220"/>
                                  </a:moveTo>
                                  <a:lnTo>
                                    <a:pt x="710" y="220"/>
                                  </a:lnTo>
                                  <a:lnTo>
                                    <a:pt x="710" y="252"/>
                                  </a:lnTo>
                                  <a:lnTo>
                                    <a:pt x="840" y="252"/>
                                  </a:lnTo>
                                  <a:lnTo>
                                    <a:pt x="840" y="220"/>
                                  </a:lnTo>
                                  <a:close/>
                                  <a:moveTo>
                                    <a:pt x="1077" y="220"/>
                                  </a:moveTo>
                                  <a:lnTo>
                                    <a:pt x="947" y="220"/>
                                  </a:lnTo>
                                  <a:lnTo>
                                    <a:pt x="947" y="252"/>
                                  </a:lnTo>
                                  <a:lnTo>
                                    <a:pt x="1077" y="252"/>
                                  </a:lnTo>
                                  <a:lnTo>
                                    <a:pt x="1077" y="220"/>
                                  </a:lnTo>
                                  <a:close/>
                                  <a:moveTo>
                                    <a:pt x="840" y="153"/>
                                  </a:moveTo>
                                  <a:lnTo>
                                    <a:pt x="710" y="153"/>
                                  </a:lnTo>
                                  <a:lnTo>
                                    <a:pt x="710" y="185"/>
                                  </a:lnTo>
                                  <a:lnTo>
                                    <a:pt x="840" y="185"/>
                                  </a:lnTo>
                                  <a:lnTo>
                                    <a:pt x="840" y="153"/>
                                  </a:lnTo>
                                  <a:close/>
                                  <a:moveTo>
                                    <a:pt x="1077" y="153"/>
                                  </a:moveTo>
                                  <a:lnTo>
                                    <a:pt x="947" y="153"/>
                                  </a:lnTo>
                                  <a:lnTo>
                                    <a:pt x="947" y="185"/>
                                  </a:lnTo>
                                  <a:lnTo>
                                    <a:pt x="1077" y="185"/>
                                  </a:lnTo>
                                  <a:lnTo>
                                    <a:pt x="1077" y="153"/>
                                  </a:lnTo>
                                  <a:close/>
                                  <a:moveTo>
                                    <a:pt x="1153" y="85"/>
                                  </a:moveTo>
                                  <a:lnTo>
                                    <a:pt x="634" y="85"/>
                                  </a:lnTo>
                                  <a:lnTo>
                                    <a:pt x="634" y="181"/>
                                  </a:lnTo>
                                  <a:lnTo>
                                    <a:pt x="677" y="181"/>
                                  </a:lnTo>
                                  <a:lnTo>
                                    <a:pt x="677" y="119"/>
                                  </a:lnTo>
                                  <a:lnTo>
                                    <a:pt x="1153" y="119"/>
                                  </a:lnTo>
                                  <a:lnTo>
                                    <a:pt x="1153" y="85"/>
                                  </a:lnTo>
                                  <a:close/>
                                  <a:moveTo>
                                    <a:pt x="1153" y="119"/>
                                  </a:moveTo>
                                  <a:lnTo>
                                    <a:pt x="1110" y="119"/>
                                  </a:lnTo>
                                  <a:lnTo>
                                    <a:pt x="1110" y="181"/>
                                  </a:lnTo>
                                  <a:lnTo>
                                    <a:pt x="1153" y="181"/>
                                  </a:lnTo>
                                  <a:lnTo>
                                    <a:pt x="1153" y="119"/>
                                  </a:lnTo>
                                  <a:close/>
                                  <a:moveTo>
                                    <a:pt x="915" y="48"/>
                                  </a:moveTo>
                                  <a:lnTo>
                                    <a:pt x="872" y="48"/>
                                  </a:lnTo>
                                  <a:lnTo>
                                    <a:pt x="872" y="85"/>
                                  </a:lnTo>
                                  <a:lnTo>
                                    <a:pt x="915" y="85"/>
                                  </a:lnTo>
                                  <a:lnTo>
                                    <a:pt x="915" y="48"/>
                                  </a:lnTo>
                                  <a:close/>
                                  <a:moveTo>
                                    <a:pt x="1106" y="14"/>
                                  </a:moveTo>
                                  <a:lnTo>
                                    <a:pt x="675" y="14"/>
                                  </a:lnTo>
                                  <a:lnTo>
                                    <a:pt x="675" y="48"/>
                                  </a:lnTo>
                                  <a:lnTo>
                                    <a:pt x="1106" y="48"/>
                                  </a:lnTo>
                                  <a:lnTo>
                                    <a:pt x="1106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41" name="矩形 1341"/>
                          <wps:cNvSpPr/>
                          <wps:spPr>
                            <a:xfrm>
                              <a:off x="5643" y="15014"/>
                              <a:ext cx="100" cy="10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42" name="矩形 1342"/>
                          <wps:cNvSpPr/>
                          <wps:spPr>
                            <a:xfrm>
                              <a:off x="5635" y="15095"/>
                              <a:ext cx="116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43" name="矩形 1343"/>
                          <wps:cNvSpPr/>
                          <wps:spPr>
                            <a:xfrm>
                              <a:off x="5648" y="15052"/>
                              <a:ext cx="90" cy="9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44" name="任意多边形 1344"/>
                          <wps:cNvSpPr/>
                          <wps:spPr>
                            <a:xfrm>
                              <a:off x="5765" y="15003"/>
                              <a:ext cx="117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52" h="517">
                                  <a:moveTo>
                                    <a:pt x="551" y="195"/>
                                  </a:moveTo>
                                  <a:lnTo>
                                    <a:pt x="301" y="195"/>
                                  </a:lnTo>
                                  <a:lnTo>
                                    <a:pt x="301" y="0"/>
                                  </a:lnTo>
                                  <a:lnTo>
                                    <a:pt x="249" y="0"/>
                                  </a:lnTo>
                                  <a:lnTo>
                                    <a:pt x="249" y="195"/>
                                  </a:lnTo>
                                  <a:lnTo>
                                    <a:pt x="0" y="195"/>
                                  </a:lnTo>
                                  <a:lnTo>
                                    <a:pt x="0" y="237"/>
                                  </a:lnTo>
                                  <a:lnTo>
                                    <a:pt x="249" y="237"/>
                                  </a:lnTo>
                                  <a:lnTo>
                                    <a:pt x="249" y="516"/>
                                  </a:lnTo>
                                  <a:lnTo>
                                    <a:pt x="301" y="516"/>
                                  </a:lnTo>
                                  <a:lnTo>
                                    <a:pt x="301" y="237"/>
                                  </a:lnTo>
                                  <a:lnTo>
                                    <a:pt x="551" y="237"/>
                                  </a:lnTo>
                                  <a:lnTo>
                                    <a:pt x="551" y="1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45" name="任意多边形 1345"/>
                          <wps:cNvSpPr/>
                          <wps:spPr>
                            <a:xfrm>
                              <a:off x="6055" y="15001"/>
                              <a:ext cx="378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782" h="524">
                                  <a:moveTo>
                                    <a:pt x="185" y="369"/>
                                  </a:moveTo>
                                  <a:lnTo>
                                    <a:pt x="142" y="369"/>
                                  </a:lnTo>
                                  <a:lnTo>
                                    <a:pt x="142" y="446"/>
                                  </a:lnTo>
                                  <a:lnTo>
                                    <a:pt x="147" y="475"/>
                                  </a:lnTo>
                                  <a:lnTo>
                                    <a:pt x="160" y="495"/>
                                  </a:lnTo>
                                  <a:lnTo>
                                    <a:pt x="182" y="507"/>
                                  </a:lnTo>
                                  <a:lnTo>
                                    <a:pt x="213" y="511"/>
                                  </a:lnTo>
                                  <a:lnTo>
                                    <a:pt x="332" y="511"/>
                                  </a:lnTo>
                                  <a:lnTo>
                                    <a:pt x="363" y="508"/>
                                  </a:lnTo>
                                  <a:lnTo>
                                    <a:pt x="386" y="499"/>
                                  </a:lnTo>
                                  <a:lnTo>
                                    <a:pt x="403" y="483"/>
                                  </a:lnTo>
                                  <a:lnTo>
                                    <a:pt x="407" y="474"/>
                                  </a:lnTo>
                                  <a:lnTo>
                                    <a:pt x="222" y="474"/>
                                  </a:lnTo>
                                  <a:lnTo>
                                    <a:pt x="206" y="472"/>
                                  </a:lnTo>
                                  <a:lnTo>
                                    <a:pt x="194" y="466"/>
                                  </a:lnTo>
                                  <a:lnTo>
                                    <a:pt x="188" y="456"/>
                                  </a:lnTo>
                                  <a:lnTo>
                                    <a:pt x="186" y="443"/>
                                  </a:lnTo>
                                  <a:lnTo>
                                    <a:pt x="185" y="369"/>
                                  </a:lnTo>
                                  <a:close/>
                                  <a:moveTo>
                                    <a:pt x="64" y="366"/>
                                  </a:moveTo>
                                  <a:lnTo>
                                    <a:pt x="51" y="396"/>
                                  </a:lnTo>
                                  <a:lnTo>
                                    <a:pt x="37" y="425"/>
                                  </a:lnTo>
                                  <a:lnTo>
                                    <a:pt x="21" y="452"/>
                                  </a:lnTo>
                                  <a:lnTo>
                                    <a:pt x="3" y="478"/>
                                  </a:lnTo>
                                  <a:lnTo>
                                    <a:pt x="25" y="489"/>
                                  </a:lnTo>
                                  <a:lnTo>
                                    <a:pt x="34" y="494"/>
                                  </a:lnTo>
                                  <a:lnTo>
                                    <a:pt x="41" y="498"/>
                                  </a:lnTo>
                                  <a:lnTo>
                                    <a:pt x="58" y="472"/>
                                  </a:lnTo>
                                  <a:lnTo>
                                    <a:pt x="74" y="444"/>
                                  </a:lnTo>
                                  <a:lnTo>
                                    <a:pt x="89" y="414"/>
                                  </a:lnTo>
                                  <a:lnTo>
                                    <a:pt x="104" y="381"/>
                                  </a:lnTo>
                                  <a:lnTo>
                                    <a:pt x="64" y="366"/>
                                  </a:lnTo>
                                  <a:close/>
                                  <a:moveTo>
                                    <a:pt x="482" y="378"/>
                                  </a:moveTo>
                                  <a:lnTo>
                                    <a:pt x="450" y="399"/>
                                  </a:lnTo>
                                  <a:lnTo>
                                    <a:pt x="470" y="424"/>
                                  </a:lnTo>
                                  <a:lnTo>
                                    <a:pt x="488" y="448"/>
                                  </a:lnTo>
                                  <a:lnTo>
                                    <a:pt x="504" y="470"/>
                                  </a:lnTo>
                                  <a:lnTo>
                                    <a:pt x="518" y="492"/>
                                  </a:lnTo>
                                  <a:lnTo>
                                    <a:pt x="555" y="467"/>
                                  </a:lnTo>
                                  <a:lnTo>
                                    <a:pt x="537" y="443"/>
                                  </a:lnTo>
                                  <a:lnTo>
                                    <a:pt x="518" y="420"/>
                                  </a:lnTo>
                                  <a:lnTo>
                                    <a:pt x="500" y="398"/>
                                  </a:lnTo>
                                  <a:lnTo>
                                    <a:pt x="482" y="378"/>
                                  </a:lnTo>
                                  <a:close/>
                                  <a:moveTo>
                                    <a:pt x="383" y="387"/>
                                  </a:moveTo>
                                  <a:lnTo>
                                    <a:pt x="381" y="405"/>
                                  </a:lnTo>
                                  <a:lnTo>
                                    <a:pt x="378" y="421"/>
                                  </a:lnTo>
                                  <a:lnTo>
                                    <a:pt x="376" y="434"/>
                                  </a:lnTo>
                                  <a:lnTo>
                                    <a:pt x="373" y="444"/>
                                  </a:lnTo>
                                  <a:lnTo>
                                    <a:pt x="368" y="457"/>
                                  </a:lnTo>
                                  <a:lnTo>
                                    <a:pt x="358" y="467"/>
                                  </a:lnTo>
                                  <a:lnTo>
                                    <a:pt x="343" y="472"/>
                                  </a:lnTo>
                                  <a:lnTo>
                                    <a:pt x="323" y="474"/>
                                  </a:lnTo>
                                  <a:lnTo>
                                    <a:pt x="407" y="474"/>
                                  </a:lnTo>
                                  <a:lnTo>
                                    <a:pt x="413" y="462"/>
                                  </a:lnTo>
                                  <a:lnTo>
                                    <a:pt x="417" y="450"/>
                                  </a:lnTo>
                                  <a:lnTo>
                                    <a:pt x="421" y="436"/>
                                  </a:lnTo>
                                  <a:lnTo>
                                    <a:pt x="425" y="420"/>
                                  </a:lnTo>
                                  <a:lnTo>
                                    <a:pt x="428" y="403"/>
                                  </a:lnTo>
                                  <a:lnTo>
                                    <a:pt x="416" y="399"/>
                                  </a:lnTo>
                                  <a:lnTo>
                                    <a:pt x="404" y="395"/>
                                  </a:lnTo>
                                  <a:lnTo>
                                    <a:pt x="393" y="391"/>
                                  </a:lnTo>
                                  <a:lnTo>
                                    <a:pt x="383" y="387"/>
                                  </a:lnTo>
                                  <a:close/>
                                  <a:moveTo>
                                    <a:pt x="263" y="341"/>
                                  </a:moveTo>
                                  <a:lnTo>
                                    <a:pt x="232" y="362"/>
                                  </a:lnTo>
                                  <a:lnTo>
                                    <a:pt x="248" y="380"/>
                                  </a:lnTo>
                                  <a:lnTo>
                                    <a:pt x="263" y="398"/>
                                  </a:lnTo>
                                  <a:lnTo>
                                    <a:pt x="279" y="417"/>
                                  </a:lnTo>
                                  <a:lnTo>
                                    <a:pt x="294" y="437"/>
                                  </a:lnTo>
                                  <a:lnTo>
                                    <a:pt x="330" y="412"/>
                                  </a:lnTo>
                                  <a:lnTo>
                                    <a:pt x="314" y="394"/>
                                  </a:lnTo>
                                  <a:lnTo>
                                    <a:pt x="298" y="377"/>
                                  </a:lnTo>
                                  <a:lnTo>
                                    <a:pt x="281" y="359"/>
                                  </a:lnTo>
                                  <a:lnTo>
                                    <a:pt x="263" y="341"/>
                                  </a:lnTo>
                                  <a:close/>
                                  <a:moveTo>
                                    <a:pt x="549" y="69"/>
                                  </a:moveTo>
                                  <a:lnTo>
                                    <a:pt x="56" y="69"/>
                                  </a:lnTo>
                                  <a:lnTo>
                                    <a:pt x="56" y="172"/>
                                  </a:lnTo>
                                  <a:lnTo>
                                    <a:pt x="53" y="223"/>
                                  </a:lnTo>
                                  <a:lnTo>
                                    <a:pt x="42" y="268"/>
                                  </a:lnTo>
                                  <a:lnTo>
                                    <a:pt x="25" y="307"/>
                                  </a:lnTo>
                                  <a:lnTo>
                                    <a:pt x="0" y="339"/>
                                  </a:lnTo>
                                  <a:lnTo>
                                    <a:pt x="9" y="349"/>
                                  </a:lnTo>
                                  <a:lnTo>
                                    <a:pt x="16" y="358"/>
                                  </a:lnTo>
                                  <a:lnTo>
                                    <a:pt x="23" y="369"/>
                                  </a:lnTo>
                                  <a:lnTo>
                                    <a:pt x="29" y="379"/>
                                  </a:lnTo>
                                  <a:lnTo>
                                    <a:pt x="59" y="337"/>
                                  </a:lnTo>
                                  <a:lnTo>
                                    <a:pt x="80" y="288"/>
                                  </a:lnTo>
                                  <a:lnTo>
                                    <a:pt x="93" y="233"/>
                                  </a:lnTo>
                                  <a:lnTo>
                                    <a:pt x="97" y="172"/>
                                  </a:lnTo>
                                  <a:lnTo>
                                    <a:pt x="97" y="102"/>
                                  </a:lnTo>
                                  <a:lnTo>
                                    <a:pt x="549" y="102"/>
                                  </a:lnTo>
                                  <a:lnTo>
                                    <a:pt x="549" y="69"/>
                                  </a:lnTo>
                                  <a:close/>
                                  <a:moveTo>
                                    <a:pt x="462" y="307"/>
                                  </a:moveTo>
                                  <a:lnTo>
                                    <a:pt x="405" y="307"/>
                                  </a:lnTo>
                                  <a:lnTo>
                                    <a:pt x="412" y="316"/>
                                  </a:lnTo>
                                  <a:lnTo>
                                    <a:pt x="419" y="323"/>
                                  </a:lnTo>
                                  <a:lnTo>
                                    <a:pt x="426" y="331"/>
                                  </a:lnTo>
                                  <a:lnTo>
                                    <a:pt x="433" y="338"/>
                                  </a:lnTo>
                                  <a:lnTo>
                                    <a:pt x="448" y="349"/>
                                  </a:lnTo>
                                  <a:lnTo>
                                    <a:pt x="462" y="357"/>
                                  </a:lnTo>
                                  <a:lnTo>
                                    <a:pt x="475" y="361"/>
                                  </a:lnTo>
                                  <a:lnTo>
                                    <a:pt x="489" y="363"/>
                                  </a:lnTo>
                                  <a:lnTo>
                                    <a:pt x="503" y="361"/>
                                  </a:lnTo>
                                  <a:lnTo>
                                    <a:pt x="516" y="354"/>
                                  </a:lnTo>
                                  <a:lnTo>
                                    <a:pt x="528" y="342"/>
                                  </a:lnTo>
                                  <a:lnTo>
                                    <a:pt x="537" y="326"/>
                                  </a:lnTo>
                                  <a:lnTo>
                                    <a:pt x="541" y="316"/>
                                  </a:lnTo>
                                  <a:lnTo>
                                    <a:pt x="475" y="316"/>
                                  </a:lnTo>
                                  <a:lnTo>
                                    <a:pt x="467" y="312"/>
                                  </a:lnTo>
                                  <a:lnTo>
                                    <a:pt x="462" y="307"/>
                                  </a:lnTo>
                                  <a:close/>
                                  <a:moveTo>
                                    <a:pt x="386" y="102"/>
                                  </a:moveTo>
                                  <a:lnTo>
                                    <a:pt x="344" y="102"/>
                                  </a:lnTo>
                                  <a:lnTo>
                                    <a:pt x="350" y="152"/>
                                  </a:lnTo>
                                  <a:lnTo>
                                    <a:pt x="358" y="197"/>
                                  </a:lnTo>
                                  <a:lnTo>
                                    <a:pt x="370" y="238"/>
                                  </a:lnTo>
                                  <a:lnTo>
                                    <a:pt x="385" y="273"/>
                                  </a:lnTo>
                                  <a:lnTo>
                                    <a:pt x="367" y="289"/>
                                  </a:lnTo>
                                  <a:lnTo>
                                    <a:pt x="348" y="304"/>
                                  </a:lnTo>
                                  <a:lnTo>
                                    <a:pt x="328" y="319"/>
                                  </a:lnTo>
                                  <a:lnTo>
                                    <a:pt x="307" y="333"/>
                                  </a:lnTo>
                                  <a:lnTo>
                                    <a:pt x="316" y="340"/>
                                  </a:lnTo>
                                  <a:lnTo>
                                    <a:pt x="324" y="347"/>
                                  </a:lnTo>
                                  <a:lnTo>
                                    <a:pt x="332" y="354"/>
                                  </a:lnTo>
                                  <a:lnTo>
                                    <a:pt x="339" y="361"/>
                                  </a:lnTo>
                                  <a:lnTo>
                                    <a:pt x="357" y="348"/>
                                  </a:lnTo>
                                  <a:lnTo>
                                    <a:pt x="373" y="335"/>
                                  </a:lnTo>
                                  <a:lnTo>
                                    <a:pt x="390" y="322"/>
                                  </a:lnTo>
                                  <a:lnTo>
                                    <a:pt x="405" y="307"/>
                                  </a:lnTo>
                                  <a:lnTo>
                                    <a:pt x="462" y="307"/>
                                  </a:lnTo>
                                  <a:lnTo>
                                    <a:pt x="458" y="303"/>
                                  </a:lnTo>
                                  <a:lnTo>
                                    <a:pt x="449" y="295"/>
                                  </a:lnTo>
                                  <a:lnTo>
                                    <a:pt x="442" y="285"/>
                                  </a:lnTo>
                                  <a:lnTo>
                                    <a:pt x="435" y="275"/>
                                  </a:lnTo>
                                  <a:lnTo>
                                    <a:pt x="457" y="247"/>
                                  </a:lnTo>
                                  <a:lnTo>
                                    <a:pt x="463" y="239"/>
                                  </a:lnTo>
                                  <a:lnTo>
                                    <a:pt x="415" y="239"/>
                                  </a:lnTo>
                                  <a:lnTo>
                                    <a:pt x="405" y="210"/>
                                  </a:lnTo>
                                  <a:lnTo>
                                    <a:pt x="396" y="177"/>
                                  </a:lnTo>
                                  <a:lnTo>
                                    <a:pt x="390" y="141"/>
                                  </a:lnTo>
                                  <a:lnTo>
                                    <a:pt x="386" y="102"/>
                                  </a:lnTo>
                                  <a:close/>
                                  <a:moveTo>
                                    <a:pt x="310" y="209"/>
                                  </a:moveTo>
                                  <a:lnTo>
                                    <a:pt x="136" y="209"/>
                                  </a:lnTo>
                                  <a:lnTo>
                                    <a:pt x="136" y="338"/>
                                  </a:lnTo>
                                  <a:lnTo>
                                    <a:pt x="174" y="338"/>
                                  </a:lnTo>
                                  <a:lnTo>
                                    <a:pt x="174" y="323"/>
                                  </a:lnTo>
                                  <a:lnTo>
                                    <a:pt x="310" y="323"/>
                                  </a:lnTo>
                                  <a:lnTo>
                                    <a:pt x="310" y="291"/>
                                  </a:lnTo>
                                  <a:lnTo>
                                    <a:pt x="174" y="291"/>
                                  </a:lnTo>
                                  <a:lnTo>
                                    <a:pt x="174" y="240"/>
                                  </a:lnTo>
                                  <a:lnTo>
                                    <a:pt x="310" y="240"/>
                                  </a:lnTo>
                                  <a:lnTo>
                                    <a:pt x="310" y="209"/>
                                  </a:lnTo>
                                  <a:close/>
                                  <a:moveTo>
                                    <a:pt x="517" y="240"/>
                                  </a:moveTo>
                                  <a:lnTo>
                                    <a:pt x="513" y="257"/>
                                  </a:lnTo>
                                  <a:lnTo>
                                    <a:pt x="509" y="273"/>
                                  </a:lnTo>
                                  <a:lnTo>
                                    <a:pt x="505" y="287"/>
                                  </a:lnTo>
                                  <a:lnTo>
                                    <a:pt x="501" y="299"/>
                                  </a:lnTo>
                                  <a:lnTo>
                                    <a:pt x="496" y="310"/>
                                  </a:lnTo>
                                  <a:lnTo>
                                    <a:pt x="490" y="316"/>
                                  </a:lnTo>
                                  <a:lnTo>
                                    <a:pt x="541" y="316"/>
                                  </a:lnTo>
                                  <a:lnTo>
                                    <a:pt x="542" y="313"/>
                                  </a:lnTo>
                                  <a:lnTo>
                                    <a:pt x="547" y="298"/>
                                  </a:lnTo>
                                  <a:lnTo>
                                    <a:pt x="553" y="279"/>
                                  </a:lnTo>
                                  <a:lnTo>
                                    <a:pt x="559" y="257"/>
                                  </a:lnTo>
                                  <a:lnTo>
                                    <a:pt x="547" y="252"/>
                                  </a:lnTo>
                                  <a:lnTo>
                                    <a:pt x="535" y="248"/>
                                  </a:lnTo>
                                  <a:lnTo>
                                    <a:pt x="526" y="244"/>
                                  </a:lnTo>
                                  <a:lnTo>
                                    <a:pt x="517" y="240"/>
                                  </a:lnTo>
                                  <a:close/>
                                  <a:moveTo>
                                    <a:pt x="310" y="240"/>
                                  </a:moveTo>
                                  <a:lnTo>
                                    <a:pt x="271" y="240"/>
                                  </a:lnTo>
                                  <a:lnTo>
                                    <a:pt x="271" y="291"/>
                                  </a:lnTo>
                                  <a:lnTo>
                                    <a:pt x="310" y="291"/>
                                  </a:lnTo>
                                  <a:lnTo>
                                    <a:pt x="310" y="240"/>
                                  </a:lnTo>
                                  <a:close/>
                                  <a:moveTo>
                                    <a:pt x="476" y="134"/>
                                  </a:moveTo>
                                  <a:lnTo>
                                    <a:pt x="464" y="162"/>
                                  </a:lnTo>
                                  <a:lnTo>
                                    <a:pt x="450" y="189"/>
                                  </a:lnTo>
                                  <a:lnTo>
                                    <a:pt x="433" y="215"/>
                                  </a:lnTo>
                                  <a:lnTo>
                                    <a:pt x="415" y="239"/>
                                  </a:lnTo>
                                  <a:lnTo>
                                    <a:pt x="463" y="239"/>
                                  </a:lnTo>
                                  <a:lnTo>
                                    <a:pt x="478" y="217"/>
                                  </a:lnTo>
                                  <a:lnTo>
                                    <a:pt x="497" y="186"/>
                                  </a:lnTo>
                                  <a:lnTo>
                                    <a:pt x="514" y="152"/>
                                  </a:lnTo>
                                  <a:lnTo>
                                    <a:pt x="476" y="134"/>
                                  </a:lnTo>
                                  <a:close/>
                                  <a:moveTo>
                                    <a:pt x="324" y="140"/>
                                  </a:moveTo>
                                  <a:lnTo>
                                    <a:pt x="118" y="140"/>
                                  </a:lnTo>
                                  <a:lnTo>
                                    <a:pt x="118" y="172"/>
                                  </a:lnTo>
                                  <a:lnTo>
                                    <a:pt x="324" y="172"/>
                                  </a:lnTo>
                                  <a:lnTo>
                                    <a:pt x="324" y="140"/>
                                  </a:lnTo>
                                  <a:close/>
                                  <a:moveTo>
                                    <a:pt x="382" y="6"/>
                                  </a:moveTo>
                                  <a:lnTo>
                                    <a:pt x="340" y="6"/>
                                  </a:lnTo>
                                  <a:lnTo>
                                    <a:pt x="341" y="21"/>
                                  </a:lnTo>
                                  <a:lnTo>
                                    <a:pt x="341" y="37"/>
                                  </a:lnTo>
                                  <a:lnTo>
                                    <a:pt x="342" y="53"/>
                                  </a:lnTo>
                                  <a:lnTo>
                                    <a:pt x="342" y="69"/>
                                  </a:lnTo>
                                  <a:lnTo>
                                    <a:pt x="384" y="69"/>
                                  </a:lnTo>
                                  <a:lnTo>
                                    <a:pt x="383" y="53"/>
                                  </a:lnTo>
                                  <a:lnTo>
                                    <a:pt x="383" y="35"/>
                                  </a:lnTo>
                                  <a:lnTo>
                                    <a:pt x="382" y="25"/>
                                  </a:lnTo>
                                  <a:lnTo>
                                    <a:pt x="382" y="6"/>
                                  </a:lnTo>
                                  <a:close/>
                                  <a:moveTo>
                                    <a:pt x="443" y="0"/>
                                  </a:moveTo>
                                  <a:lnTo>
                                    <a:pt x="418" y="25"/>
                                  </a:lnTo>
                                  <a:lnTo>
                                    <a:pt x="433" y="35"/>
                                  </a:lnTo>
                                  <a:lnTo>
                                    <a:pt x="446" y="46"/>
                                  </a:lnTo>
                                  <a:lnTo>
                                    <a:pt x="459" y="57"/>
                                  </a:lnTo>
                                  <a:lnTo>
                                    <a:pt x="472" y="68"/>
                                  </a:lnTo>
                                  <a:lnTo>
                                    <a:pt x="499" y="42"/>
                                  </a:lnTo>
                                  <a:lnTo>
                                    <a:pt x="486" y="31"/>
                                  </a:lnTo>
                                  <a:lnTo>
                                    <a:pt x="472" y="21"/>
                                  </a:lnTo>
                                  <a:lnTo>
                                    <a:pt x="458" y="10"/>
                                  </a:lnTo>
                                  <a:lnTo>
                                    <a:pt x="443" y="0"/>
                                  </a:lnTo>
                                  <a:close/>
                                  <a:moveTo>
                                    <a:pt x="796" y="357"/>
                                  </a:moveTo>
                                  <a:lnTo>
                                    <a:pt x="751" y="357"/>
                                  </a:lnTo>
                                  <a:lnTo>
                                    <a:pt x="751" y="444"/>
                                  </a:lnTo>
                                  <a:lnTo>
                                    <a:pt x="756" y="473"/>
                                  </a:lnTo>
                                  <a:lnTo>
                                    <a:pt x="769" y="494"/>
                                  </a:lnTo>
                                  <a:lnTo>
                                    <a:pt x="792" y="506"/>
                                  </a:lnTo>
                                  <a:lnTo>
                                    <a:pt x="823" y="510"/>
                                  </a:lnTo>
                                  <a:lnTo>
                                    <a:pt x="957" y="510"/>
                                  </a:lnTo>
                                  <a:lnTo>
                                    <a:pt x="989" y="507"/>
                                  </a:lnTo>
                                  <a:lnTo>
                                    <a:pt x="1013" y="497"/>
                                  </a:lnTo>
                                  <a:lnTo>
                                    <a:pt x="1031" y="481"/>
                                  </a:lnTo>
                                  <a:lnTo>
                                    <a:pt x="1035" y="472"/>
                                  </a:lnTo>
                                  <a:lnTo>
                                    <a:pt x="833" y="472"/>
                                  </a:lnTo>
                                  <a:lnTo>
                                    <a:pt x="817" y="470"/>
                                  </a:lnTo>
                                  <a:lnTo>
                                    <a:pt x="805" y="464"/>
                                  </a:lnTo>
                                  <a:lnTo>
                                    <a:pt x="798" y="454"/>
                                  </a:lnTo>
                                  <a:lnTo>
                                    <a:pt x="796" y="440"/>
                                  </a:lnTo>
                                  <a:lnTo>
                                    <a:pt x="796" y="357"/>
                                  </a:lnTo>
                                  <a:close/>
                                  <a:moveTo>
                                    <a:pt x="670" y="356"/>
                                  </a:moveTo>
                                  <a:lnTo>
                                    <a:pt x="658" y="388"/>
                                  </a:lnTo>
                                  <a:lnTo>
                                    <a:pt x="643" y="419"/>
                                  </a:lnTo>
                                  <a:lnTo>
                                    <a:pt x="626" y="449"/>
                                  </a:lnTo>
                                  <a:lnTo>
                                    <a:pt x="608" y="478"/>
                                  </a:lnTo>
                                  <a:lnTo>
                                    <a:pt x="620" y="483"/>
                                  </a:lnTo>
                                  <a:lnTo>
                                    <a:pt x="631" y="488"/>
                                  </a:lnTo>
                                  <a:lnTo>
                                    <a:pt x="640" y="493"/>
                                  </a:lnTo>
                                  <a:lnTo>
                                    <a:pt x="648" y="497"/>
                                  </a:lnTo>
                                  <a:lnTo>
                                    <a:pt x="668" y="465"/>
                                  </a:lnTo>
                                  <a:lnTo>
                                    <a:pt x="685" y="433"/>
                                  </a:lnTo>
                                  <a:lnTo>
                                    <a:pt x="700" y="401"/>
                                  </a:lnTo>
                                  <a:lnTo>
                                    <a:pt x="712" y="370"/>
                                  </a:lnTo>
                                  <a:lnTo>
                                    <a:pt x="670" y="356"/>
                                  </a:lnTo>
                                  <a:close/>
                                  <a:moveTo>
                                    <a:pt x="1089" y="347"/>
                                  </a:moveTo>
                                  <a:lnTo>
                                    <a:pt x="1054" y="370"/>
                                  </a:lnTo>
                                  <a:lnTo>
                                    <a:pt x="1077" y="398"/>
                                  </a:lnTo>
                                  <a:lnTo>
                                    <a:pt x="1098" y="426"/>
                                  </a:lnTo>
                                  <a:lnTo>
                                    <a:pt x="1117" y="454"/>
                                  </a:lnTo>
                                  <a:lnTo>
                                    <a:pt x="1133" y="480"/>
                                  </a:lnTo>
                                  <a:lnTo>
                                    <a:pt x="1173" y="454"/>
                                  </a:lnTo>
                                  <a:lnTo>
                                    <a:pt x="1173" y="454"/>
                                  </a:lnTo>
                                  <a:lnTo>
                                    <a:pt x="1152" y="424"/>
                                  </a:lnTo>
                                  <a:lnTo>
                                    <a:pt x="1131" y="397"/>
                                  </a:lnTo>
                                  <a:lnTo>
                                    <a:pt x="1110" y="371"/>
                                  </a:lnTo>
                                  <a:lnTo>
                                    <a:pt x="1089" y="347"/>
                                  </a:lnTo>
                                  <a:close/>
                                  <a:moveTo>
                                    <a:pt x="1009" y="386"/>
                                  </a:moveTo>
                                  <a:lnTo>
                                    <a:pt x="1006" y="401"/>
                                  </a:lnTo>
                                  <a:lnTo>
                                    <a:pt x="1004" y="415"/>
                                  </a:lnTo>
                                  <a:lnTo>
                                    <a:pt x="1001" y="428"/>
                                  </a:lnTo>
                                  <a:lnTo>
                                    <a:pt x="998" y="440"/>
                                  </a:lnTo>
                                  <a:lnTo>
                                    <a:pt x="992" y="454"/>
                                  </a:lnTo>
                                  <a:lnTo>
                                    <a:pt x="981" y="464"/>
                                  </a:lnTo>
                                  <a:lnTo>
                                    <a:pt x="966" y="470"/>
                                  </a:lnTo>
                                  <a:lnTo>
                                    <a:pt x="947" y="472"/>
                                  </a:lnTo>
                                  <a:lnTo>
                                    <a:pt x="1035" y="472"/>
                                  </a:lnTo>
                                  <a:lnTo>
                                    <a:pt x="1041" y="458"/>
                                  </a:lnTo>
                                  <a:lnTo>
                                    <a:pt x="1044" y="446"/>
                                  </a:lnTo>
                                  <a:lnTo>
                                    <a:pt x="1047" y="433"/>
                                  </a:lnTo>
                                  <a:lnTo>
                                    <a:pt x="1051" y="418"/>
                                  </a:lnTo>
                                  <a:lnTo>
                                    <a:pt x="1054" y="403"/>
                                  </a:lnTo>
                                  <a:lnTo>
                                    <a:pt x="1043" y="399"/>
                                  </a:lnTo>
                                  <a:lnTo>
                                    <a:pt x="1032" y="396"/>
                                  </a:lnTo>
                                  <a:lnTo>
                                    <a:pt x="1021" y="391"/>
                                  </a:lnTo>
                                  <a:lnTo>
                                    <a:pt x="1009" y="386"/>
                                  </a:lnTo>
                                  <a:close/>
                                  <a:moveTo>
                                    <a:pt x="884" y="325"/>
                                  </a:moveTo>
                                  <a:lnTo>
                                    <a:pt x="852" y="348"/>
                                  </a:lnTo>
                                  <a:lnTo>
                                    <a:pt x="868" y="366"/>
                                  </a:lnTo>
                                  <a:lnTo>
                                    <a:pt x="885" y="386"/>
                                  </a:lnTo>
                                  <a:lnTo>
                                    <a:pt x="901" y="406"/>
                                  </a:lnTo>
                                  <a:lnTo>
                                    <a:pt x="917" y="427"/>
                                  </a:lnTo>
                                  <a:lnTo>
                                    <a:pt x="953" y="401"/>
                                  </a:lnTo>
                                  <a:lnTo>
                                    <a:pt x="936" y="381"/>
                                  </a:lnTo>
                                  <a:lnTo>
                                    <a:pt x="919" y="361"/>
                                  </a:lnTo>
                                  <a:lnTo>
                                    <a:pt x="901" y="342"/>
                                  </a:lnTo>
                                  <a:lnTo>
                                    <a:pt x="884" y="325"/>
                                  </a:lnTo>
                                  <a:close/>
                                  <a:moveTo>
                                    <a:pt x="1105" y="32"/>
                                  </a:moveTo>
                                  <a:lnTo>
                                    <a:pt x="676" y="32"/>
                                  </a:lnTo>
                                  <a:lnTo>
                                    <a:pt x="676" y="336"/>
                                  </a:lnTo>
                                  <a:lnTo>
                                    <a:pt x="719" y="336"/>
                                  </a:lnTo>
                                  <a:lnTo>
                                    <a:pt x="719" y="320"/>
                                  </a:lnTo>
                                  <a:lnTo>
                                    <a:pt x="1105" y="320"/>
                                  </a:lnTo>
                                  <a:lnTo>
                                    <a:pt x="1105" y="284"/>
                                  </a:lnTo>
                                  <a:lnTo>
                                    <a:pt x="719" y="284"/>
                                  </a:lnTo>
                                  <a:lnTo>
                                    <a:pt x="719" y="68"/>
                                  </a:lnTo>
                                  <a:lnTo>
                                    <a:pt x="1105" y="68"/>
                                  </a:lnTo>
                                  <a:lnTo>
                                    <a:pt x="1105" y="32"/>
                                  </a:lnTo>
                                  <a:close/>
                                  <a:moveTo>
                                    <a:pt x="1105" y="320"/>
                                  </a:moveTo>
                                  <a:lnTo>
                                    <a:pt x="1062" y="320"/>
                                  </a:lnTo>
                                  <a:lnTo>
                                    <a:pt x="1062" y="335"/>
                                  </a:lnTo>
                                  <a:lnTo>
                                    <a:pt x="1105" y="335"/>
                                  </a:lnTo>
                                  <a:lnTo>
                                    <a:pt x="1105" y="320"/>
                                  </a:lnTo>
                                  <a:close/>
                                  <a:moveTo>
                                    <a:pt x="1105" y="68"/>
                                  </a:moveTo>
                                  <a:lnTo>
                                    <a:pt x="1062" y="68"/>
                                  </a:lnTo>
                                  <a:lnTo>
                                    <a:pt x="1062" y="284"/>
                                  </a:lnTo>
                                  <a:lnTo>
                                    <a:pt x="1105" y="284"/>
                                  </a:lnTo>
                                  <a:lnTo>
                                    <a:pt x="1105" y="68"/>
                                  </a:lnTo>
                                  <a:close/>
                                  <a:moveTo>
                                    <a:pt x="907" y="162"/>
                                  </a:moveTo>
                                  <a:lnTo>
                                    <a:pt x="862" y="162"/>
                                  </a:lnTo>
                                  <a:lnTo>
                                    <a:pt x="848" y="185"/>
                                  </a:lnTo>
                                  <a:lnTo>
                                    <a:pt x="824" y="205"/>
                                  </a:lnTo>
                                  <a:lnTo>
                                    <a:pt x="788" y="222"/>
                                  </a:lnTo>
                                  <a:lnTo>
                                    <a:pt x="741" y="236"/>
                                  </a:lnTo>
                                  <a:lnTo>
                                    <a:pt x="748" y="247"/>
                                  </a:lnTo>
                                  <a:lnTo>
                                    <a:pt x="754" y="257"/>
                                  </a:lnTo>
                                  <a:lnTo>
                                    <a:pt x="759" y="266"/>
                                  </a:lnTo>
                                  <a:lnTo>
                                    <a:pt x="763" y="275"/>
                                  </a:lnTo>
                                  <a:lnTo>
                                    <a:pt x="802" y="262"/>
                                  </a:lnTo>
                                  <a:lnTo>
                                    <a:pt x="835" y="246"/>
                                  </a:lnTo>
                                  <a:lnTo>
                                    <a:pt x="863" y="227"/>
                                  </a:lnTo>
                                  <a:lnTo>
                                    <a:pt x="885" y="205"/>
                                  </a:lnTo>
                                  <a:lnTo>
                                    <a:pt x="974" y="205"/>
                                  </a:lnTo>
                                  <a:lnTo>
                                    <a:pt x="970" y="203"/>
                                  </a:lnTo>
                                  <a:lnTo>
                                    <a:pt x="937" y="189"/>
                                  </a:lnTo>
                                  <a:lnTo>
                                    <a:pt x="902" y="175"/>
                                  </a:lnTo>
                                  <a:lnTo>
                                    <a:pt x="904" y="171"/>
                                  </a:lnTo>
                                  <a:lnTo>
                                    <a:pt x="905" y="166"/>
                                  </a:lnTo>
                                  <a:lnTo>
                                    <a:pt x="907" y="162"/>
                                  </a:lnTo>
                                  <a:close/>
                                  <a:moveTo>
                                    <a:pt x="974" y="205"/>
                                  </a:moveTo>
                                  <a:lnTo>
                                    <a:pt x="885" y="205"/>
                                  </a:lnTo>
                                  <a:lnTo>
                                    <a:pt x="914" y="219"/>
                                  </a:lnTo>
                                  <a:lnTo>
                                    <a:pt x="945" y="235"/>
                                  </a:lnTo>
                                  <a:lnTo>
                                    <a:pt x="976" y="252"/>
                                  </a:lnTo>
                                  <a:lnTo>
                                    <a:pt x="1009" y="270"/>
                                  </a:lnTo>
                                  <a:lnTo>
                                    <a:pt x="1034" y="232"/>
                                  </a:lnTo>
                                  <a:lnTo>
                                    <a:pt x="1003" y="218"/>
                                  </a:lnTo>
                                  <a:lnTo>
                                    <a:pt x="974" y="205"/>
                                  </a:lnTo>
                                  <a:close/>
                                  <a:moveTo>
                                    <a:pt x="1035" y="127"/>
                                  </a:moveTo>
                                  <a:lnTo>
                                    <a:pt x="749" y="127"/>
                                  </a:lnTo>
                                  <a:lnTo>
                                    <a:pt x="749" y="162"/>
                                  </a:lnTo>
                                  <a:lnTo>
                                    <a:pt x="1035" y="162"/>
                                  </a:lnTo>
                                  <a:lnTo>
                                    <a:pt x="1035" y="127"/>
                                  </a:lnTo>
                                  <a:close/>
                                  <a:moveTo>
                                    <a:pt x="917" y="78"/>
                                  </a:moveTo>
                                  <a:lnTo>
                                    <a:pt x="875" y="78"/>
                                  </a:lnTo>
                                  <a:lnTo>
                                    <a:pt x="875" y="91"/>
                                  </a:lnTo>
                                  <a:lnTo>
                                    <a:pt x="874" y="104"/>
                                  </a:lnTo>
                                  <a:lnTo>
                                    <a:pt x="873" y="116"/>
                                  </a:lnTo>
                                  <a:lnTo>
                                    <a:pt x="871" y="127"/>
                                  </a:lnTo>
                                  <a:lnTo>
                                    <a:pt x="914" y="127"/>
                                  </a:lnTo>
                                  <a:lnTo>
                                    <a:pt x="915" y="115"/>
                                  </a:lnTo>
                                  <a:lnTo>
                                    <a:pt x="916" y="103"/>
                                  </a:lnTo>
                                  <a:lnTo>
                                    <a:pt x="917" y="91"/>
                                  </a:lnTo>
                                  <a:lnTo>
                                    <a:pt x="917" y="78"/>
                                  </a:lnTo>
                                  <a:close/>
                                  <a:moveTo>
                                    <a:pt x="1447" y="244"/>
                                  </a:moveTo>
                                  <a:lnTo>
                                    <a:pt x="1400" y="244"/>
                                  </a:lnTo>
                                  <a:lnTo>
                                    <a:pt x="1400" y="524"/>
                                  </a:lnTo>
                                  <a:lnTo>
                                    <a:pt x="1447" y="524"/>
                                  </a:lnTo>
                                  <a:lnTo>
                                    <a:pt x="1447" y="244"/>
                                  </a:lnTo>
                                  <a:close/>
                                  <a:moveTo>
                                    <a:pt x="1515" y="404"/>
                                  </a:moveTo>
                                  <a:lnTo>
                                    <a:pt x="1518" y="414"/>
                                  </a:lnTo>
                                  <a:lnTo>
                                    <a:pt x="1521" y="425"/>
                                  </a:lnTo>
                                  <a:lnTo>
                                    <a:pt x="1523" y="437"/>
                                  </a:lnTo>
                                  <a:lnTo>
                                    <a:pt x="1525" y="450"/>
                                  </a:lnTo>
                                  <a:lnTo>
                                    <a:pt x="1543" y="451"/>
                                  </a:lnTo>
                                  <a:lnTo>
                                    <a:pt x="1564" y="452"/>
                                  </a:lnTo>
                                  <a:lnTo>
                                    <a:pt x="1587" y="453"/>
                                  </a:lnTo>
                                  <a:lnTo>
                                    <a:pt x="1613" y="453"/>
                                  </a:lnTo>
                                  <a:lnTo>
                                    <a:pt x="1653" y="448"/>
                                  </a:lnTo>
                                  <a:lnTo>
                                    <a:pt x="1683" y="433"/>
                                  </a:lnTo>
                                  <a:lnTo>
                                    <a:pt x="1700" y="411"/>
                                  </a:lnTo>
                                  <a:lnTo>
                                    <a:pt x="1607" y="411"/>
                                  </a:lnTo>
                                  <a:lnTo>
                                    <a:pt x="1585" y="411"/>
                                  </a:lnTo>
                                  <a:lnTo>
                                    <a:pt x="1563" y="409"/>
                                  </a:lnTo>
                                  <a:lnTo>
                                    <a:pt x="1540" y="407"/>
                                  </a:lnTo>
                                  <a:lnTo>
                                    <a:pt x="1515" y="404"/>
                                  </a:lnTo>
                                  <a:close/>
                                  <a:moveTo>
                                    <a:pt x="1721" y="205"/>
                                  </a:moveTo>
                                  <a:lnTo>
                                    <a:pt x="1254" y="205"/>
                                  </a:lnTo>
                                  <a:lnTo>
                                    <a:pt x="1254" y="244"/>
                                  </a:lnTo>
                                  <a:lnTo>
                                    <a:pt x="1674" y="244"/>
                                  </a:lnTo>
                                  <a:lnTo>
                                    <a:pt x="1672" y="280"/>
                                  </a:lnTo>
                                  <a:lnTo>
                                    <a:pt x="1670" y="312"/>
                                  </a:lnTo>
                                  <a:lnTo>
                                    <a:pt x="1668" y="339"/>
                                  </a:lnTo>
                                  <a:lnTo>
                                    <a:pt x="1665" y="361"/>
                                  </a:lnTo>
                                  <a:lnTo>
                                    <a:pt x="1660" y="383"/>
                                  </a:lnTo>
                                  <a:lnTo>
                                    <a:pt x="1649" y="399"/>
                                  </a:lnTo>
                                  <a:lnTo>
                                    <a:pt x="1631" y="408"/>
                                  </a:lnTo>
                                  <a:lnTo>
                                    <a:pt x="1607" y="411"/>
                                  </a:lnTo>
                                  <a:lnTo>
                                    <a:pt x="1700" y="411"/>
                                  </a:lnTo>
                                  <a:lnTo>
                                    <a:pt x="1702" y="409"/>
                                  </a:lnTo>
                                  <a:lnTo>
                                    <a:pt x="1710" y="375"/>
                                  </a:lnTo>
                                  <a:lnTo>
                                    <a:pt x="1713" y="342"/>
                                  </a:lnTo>
                                  <a:lnTo>
                                    <a:pt x="1716" y="303"/>
                                  </a:lnTo>
                                  <a:lnTo>
                                    <a:pt x="1719" y="257"/>
                                  </a:lnTo>
                                  <a:lnTo>
                                    <a:pt x="1721" y="205"/>
                                  </a:lnTo>
                                  <a:close/>
                                  <a:moveTo>
                                    <a:pt x="1625" y="113"/>
                                  </a:moveTo>
                                  <a:lnTo>
                                    <a:pt x="1579" y="113"/>
                                  </a:lnTo>
                                  <a:lnTo>
                                    <a:pt x="1579" y="172"/>
                                  </a:lnTo>
                                  <a:lnTo>
                                    <a:pt x="1625" y="172"/>
                                  </a:lnTo>
                                  <a:lnTo>
                                    <a:pt x="1625" y="113"/>
                                  </a:lnTo>
                                  <a:close/>
                                  <a:moveTo>
                                    <a:pt x="1428" y="113"/>
                                  </a:moveTo>
                                  <a:lnTo>
                                    <a:pt x="1382" y="113"/>
                                  </a:lnTo>
                                  <a:lnTo>
                                    <a:pt x="1382" y="172"/>
                                  </a:lnTo>
                                  <a:lnTo>
                                    <a:pt x="1428" y="172"/>
                                  </a:lnTo>
                                  <a:lnTo>
                                    <a:pt x="1428" y="113"/>
                                  </a:lnTo>
                                  <a:close/>
                                  <a:moveTo>
                                    <a:pt x="1781" y="74"/>
                                  </a:moveTo>
                                  <a:lnTo>
                                    <a:pt x="1226" y="74"/>
                                  </a:lnTo>
                                  <a:lnTo>
                                    <a:pt x="1226" y="113"/>
                                  </a:lnTo>
                                  <a:lnTo>
                                    <a:pt x="1781" y="113"/>
                                  </a:lnTo>
                                  <a:lnTo>
                                    <a:pt x="1781" y="74"/>
                                  </a:lnTo>
                                  <a:close/>
                                  <a:moveTo>
                                    <a:pt x="1428" y="5"/>
                                  </a:moveTo>
                                  <a:lnTo>
                                    <a:pt x="1382" y="5"/>
                                  </a:lnTo>
                                  <a:lnTo>
                                    <a:pt x="1382" y="74"/>
                                  </a:lnTo>
                                  <a:lnTo>
                                    <a:pt x="1428" y="74"/>
                                  </a:lnTo>
                                  <a:lnTo>
                                    <a:pt x="1428" y="5"/>
                                  </a:lnTo>
                                  <a:close/>
                                  <a:moveTo>
                                    <a:pt x="1625" y="5"/>
                                  </a:moveTo>
                                  <a:lnTo>
                                    <a:pt x="1579" y="5"/>
                                  </a:lnTo>
                                  <a:lnTo>
                                    <a:pt x="1579" y="74"/>
                                  </a:lnTo>
                                  <a:lnTo>
                                    <a:pt x="1625" y="74"/>
                                  </a:lnTo>
                                  <a:lnTo>
                                    <a:pt x="1625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46" name="任意多边形 1346"/>
                          <wps:cNvSpPr/>
                          <wps:spPr>
                            <a:xfrm>
                              <a:off x="6604" y="15001"/>
                              <a:ext cx="248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9" h="523">
                                  <a:moveTo>
                                    <a:pt x="360" y="90"/>
                                  </a:moveTo>
                                  <a:lnTo>
                                    <a:pt x="312" y="90"/>
                                  </a:lnTo>
                                  <a:lnTo>
                                    <a:pt x="311" y="135"/>
                                  </a:lnTo>
                                  <a:lnTo>
                                    <a:pt x="309" y="177"/>
                                  </a:lnTo>
                                  <a:lnTo>
                                    <a:pt x="307" y="216"/>
                                  </a:lnTo>
                                  <a:lnTo>
                                    <a:pt x="304" y="253"/>
                                  </a:lnTo>
                                  <a:lnTo>
                                    <a:pt x="291" y="321"/>
                                  </a:lnTo>
                                  <a:lnTo>
                                    <a:pt x="263" y="383"/>
                                  </a:lnTo>
                                  <a:lnTo>
                                    <a:pt x="220" y="439"/>
                                  </a:lnTo>
                                  <a:lnTo>
                                    <a:pt x="162" y="489"/>
                                  </a:lnTo>
                                  <a:lnTo>
                                    <a:pt x="172" y="498"/>
                                  </a:lnTo>
                                  <a:lnTo>
                                    <a:pt x="182" y="506"/>
                                  </a:lnTo>
                                  <a:lnTo>
                                    <a:pt x="190" y="515"/>
                                  </a:lnTo>
                                  <a:lnTo>
                                    <a:pt x="198" y="523"/>
                                  </a:lnTo>
                                  <a:lnTo>
                                    <a:pt x="261" y="467"/>
                                  </a:lnTo>
                                  <a:lnTo>
                                    <a:pt x="307" y="404"/>
                                  </a:lnTo>
                                  <a:lnTo>
                                    <a:pt x="337" y="334"/>
                                  </a:lnTo>
                                  <a:lnTo>
                                    <a:pt x="351" y="256"/>
                                  </a:lnTo>
                                  <a:lnTo>
                                    <a:pt x="354" y="222"/>
                                  </a:lnTo>
                                  <a:lnTo>
                                    <a:pt x="356" y="183"/>
                                  </a:lnTo>
                                  <a:lnTo>
                                    <a:pt x="358" y="139"/>
                                  </a:lnTo>
                                  <a:lnTo>
                                    <a:pt x="360" y="90"/>
                                  </a:lnTo>
                                  <a:close/>
                                  <a:moveTo>
                                    <a:pt x="195" y="284"/>
                                  </a:moveTo>
                                  <a:lnTo>
                                    <a:pt x="86" y="284"/>
                                  </a:lnTo>
                                  <a:lnTo>
                                    <a:pt x="86" y="520"/>
                                  </a:lnTo>
                                  <a:lnTo>
                                    <a:pt x="129" y="520"/>
                                  </a:lnTo>
                                  <a:lnTo>
                                    <a:pt x="129" y="298"/>
                                  </a:lnTo>
                                  <a:lnTo>
                                    <a:pt x="197" y="298"/>
                                  </a:lnTo>
                                  <a:lnTo>
                                    <a:pt x="188" y="292"/>
                                  </a:lnTo>
                                  <a:lnTo>
                                    <a:pt x="195" y="284"/>
                                  </a:lnTo>
                                  <a:close/>
                                  <a:moveTo>
                                    <a:pt x="341" y="459"/>
                                  </a:moveTo>
                                  <a:lnTo>
                                    <a:pt x="343" y="470"/>
                                  </a:lnTo>
                                  <a:lnTo>
                                    <a:pt x="346" y="482"/>
                                  </a:lnTo>
                                  <a:lnTo>
                                    <a:pt x="348" y="494"/>
                                  </a:lnTo>
                                  <a:lnTo>
                                    <a:pt x="350" y="506"/>
                                  </a:lnTo>
                                  <a:lnTo>
                                    <a:pt x="398" y="507"/>
                                  </a:lnTo>
                                  <a:lnTo>
                                    <a:pt x="433" y="508"/>
                                  </a:lnTo>
                                  <a:lnTo>
                                    <a:pt x="472" y="502"/>
                                  </a:lnTo>
                                  <a:lnTo>
                                    <a:pt x="500" y="484"/>
                                  </a:lnTo>
                                  <a:lnTo>
                                    <a:pt x="511" y="463"/>
                                  </a:lnTo>
                                  <a:lnTo>
                                    <a:pt x="428" y="463"/>
                                  </a:lnTo>
                                  <a:lnTo>
                                    <a:pt x="410" y="463"/>
                                  </a:lnTo>
                                  <a:lnTo>
                                    <a:pt x="390" y="462"/>
                                  </a:lnTo>
                                  <a:lnTo>
                                    <a:pt x="367" y="461"/>
                                  </a:lnTo>
                                  <a:lnTo>
                                    <a:pt x="341" y="459"/>
                                  </a:lnTo>
                                  <a:close/>
                                  <a:moveTo>
                                    <a:pt x="536" y="49"/>
                                  </a:moveTo>
                                  <a:lnTo>
                                    <a:pt x="222" y="49"/>
                                  </a:lnTo>
                                  <a:lnTo>
                                    <a:pt x="222" y="90"/>
                                  </a:lnTo>
                                  <a:lnTo>
                                    <a:pt x="488" y="90"/>
                                  </a:lnTo>
                                  <a:lnTo>
                                    <a:pt x="485" y="198"/>
                                  </a:lnTo>
                                  <a:lnTo>
                                    <a:pt x="482" y="287"/>
                                  </a:lnTo>
                                  <a:lnTo>
                                    <a:pt x="479" y="356"/>
                                  </a:lnTo>
                                  <a:lnTo>
                                    <a:pt x="477" y="407"/>
                                  </a:lnTo>
                                  <a:lnTo>
                                    <a:pt x="473" y="433"/>
                                  </a:lnTo>
                                  <a:lnTo>
                                    <a:pt x="463" y="450"/>
                                  </a:lnTo>
                                  <a:lnTo>
                                    <a:pt x="448" y="461"/>
                                  </a:lnTo>
                                  <a:lnTo>
                                    <a:pt x="428" y="463"/>
                                  </a:lnTo>
                                  <a:lnTo>
                                    <a:pt x="511" y="463"/>
                                  </a:lnTo>
                                  <a:lnTo>
                                    <a:pt x="517" y="453"/>
                                  </a:lnTo>
                                  <a:lnTo>
                                    <a:pt x="524" y="410"/>
                                  </a:lnTo>
                                  <a:lnTo>
                                    <a:pt x="525" y="369"/>
                                  </a:lnTo>
                                  <a:lnTo>
                                    <a:pt x="528" y="311"/>
                                  </a:lnTo>
                                  <a:lnTo>
                                    <a:pt x="531" y="232"/>
                                  </a:lnTo>
                                  <a:lnTo>
                                    <a:pt x="534" y="135"/>
                                  </a:lnTo>
                                  <a:lnTo>
                                    <a:pt x="536" y="49"/>
                                  </a:lnTo>
                                  <a:close/>
                                  <a:moveTo>
                                    <a:pt x="197" y="298"/>
                                  </a:moveTo>
                                  <a:lnTo>
                                    <a:pt x="129" y="298"/>
                                  </a:lnTo>
                                  <a:lnTo>
                                    <a:pt x="173" y="330"/>
                                  </a:lnTo>
                                  <a:lnTo>
                                    <a:pt x="216" y="364"/>
                                  </a:lnTo>
                                  <a:lnTo>
                                    <a:pt x="245" y="331"/>
                                  </a:lnTo>
                                  <a:lnTo>
                                    <a:pt x="197" y="298"/>
                                  </a:lnTo>
                                  <a:close/>
                                  <a:moveTo>
                                    <a:pt x="195" y="103"/>
                                  </a:moveTo>
                                  <a:lnTo>
                                    <a:pt x="8" y="103"/>
                                  </a:lnTo>
                                  <a:lnTo>
                                    <a:pt x="8" y="141"/>
                                  </a:lnTo>
                                  <a:lnTo>
                                    <a:pt x="145" y="141"/>
                                  </a:lnTo>
                                  <a:lnTo>
                                    <a:pt x="112" y="189"/>
                                  </a:lnTo>
                                  <a:lnTo>
                                    <a:pt x="77" y="232"/>
                                  </a:lnTo>
                                  <a:lnTo>
                                    <a:pt x="40" y="270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5" y="314"/>
                                  </a:lnTo>
                                  <a:lnTo>
                                    <a:pt x="9" y="326"/>
                                  </a:lnTo>
                                  <a:lnTo>
                                    <a:pt x="12" y="337"/>
                                  </a:lnTo>
                                  <a:lnTo>
                                    <a:pt x="15" y="348"/>
                                  </a:lnTo>
                                  <a:lnTo>
                                    <a:pt x="34" y="333"/>
                                  </a:lnTo>
                                  <a:lnTo>
                                    <a:pt x="51" y="317"/>
                                  </a:lnTo>
                                  <a:lnTo>
                                    <a:pt x="69" y="301"/>
                                  </a:lnTo>
                                  <a:lnTo>
                                    <a:pt x="86" y="284"/>
                                  </a:lnTo>
                                  <a:lnTo>
                                    <a:pt x="195" y="284"/>
                                  </a:lnTo>
                                  <a:lnTo>
                                    <a:pt x="204" y="273"/>
                                  </a:lnTo>
                                  <a:lnTo>
                                    <a:pt x="206" y="270"/>
                                  </a:lnTo>
                                  <a:lnTo>
                                    <a:pt x="156" y="270"/>
                                  </a:lnTo>
                                  <a:lnTo>
                                    <a:pt x="138" y="258"/>
                                  </a:lnTo>
                                  <a:lnTo>
                                    <a:pt x="129" y="252"/>
                                  </a:lnTo>
                                  <a:lnTo>
                                    <a:pt x="129" y="236"/>
                                  </a:lnTo>
                                  <a:lnTo>
                                    <a:pt x="146" y="214"/>
                                  </a:lnTo>
                                  <a:lnTo>
                                    <a:pt x="163" y="191"/>
                                  </a:lnTo>
                                  <a:lnTo>
                                    <a:pt x="179" y="167"/>
                                  </a:lnTo>
                                  <a:lnTo>
                                    <a:pt x="195" y="142"/>
                                  </a:lnTo>
                                  <a:lnTo>
                                    <a:pt x="195" y="103"/>
                                  </a:lnTo>
                                  <a:close/>
                                  <a:moveTo>
                                    <a:pt x="208" y="198"/>
                                  </a:moveTo>
                                  <a:lnTo>
                                    <a:pt x="196" y="216"/>
                                  </a:lnTo>
                                  <a:lnTo>
                                    <a:pt x="183" y="235"/>
                                  </a:lnTo>
                                  <a:lnTo>
                                    <a:pt x="170" y="253"/>
                                  </a:lnTo>
                                  <a:lnTo>
                                    <a:pt x="156" y="270"/>
                                  </a:lnTo>
                                  <a:lnTo>
                                    <a:pt x="206" y="270"/>
                                  </a:lnTo>
                                  <a:lnTo>
                                    <a:pt x="219" y="254"/>
                                  </a:lnTo>
                                  <a:lnTo>
                                    <a:pt x="233" y="237"/>
                                  </a:lnTo>
                                  <a:lnTo>
                                    <a:pt x="246" y="220"/>
                                  </a:lnTo>
                                  <a:lnTo>
                                    <a:pt x="208" y="198"/>
                                  </a:lnTo>
                                  <a:close/>
                                  <a:moveTo>
                                    <a:pt x="101" y="0"/>
                                  </a:moveTo>
                                  <a:lnTo>
                                    <a:pt x="62" y="19"/>
                                  </a:lnTo>
                                  <a:lnTo>
                                    <a:pt x="72" y="35"/>
                                  </a:lnTo>
                                  <a:lnTo>
                                    <a:pt x="83" y="53"/>
                                  </a:lnTo>
                                  <a:lnTo>
                                    <a:pt x="93" y="73"/>
                                  </a:lnTo>
                                  <a:lnTo>
                                    <a:pt x="104" y="93"/>
                                  </a:lnTo>
                                  <a:lnTo>
                                    <a:pt x="146" y="73"/>
                                  </a:lnTo>
                                  <a:lnTo>
                                    <a:pt x="134" y="53"/>
                                  </a:lnTo>
                                  <a:lnTo>
                                    <a:pt x="123" y="34"/>
                                  </a:lnTo>
                                  <a:lnTo>
                                    <a:pt x="112" y="17"/>
                                  </a:lnTo>
                                  <a:lnTo>
                                    <a:pt x="101" y="0"/>
                                  </a:lnTo>
                                  <a:close/>
                                  <a:moveTo>
                                    <a:pt x="1129" y="71"/>
                                  </a:moveTo>
                                  <a:lnTo>
                                    <a:pt x="667" y="71"/>
                                  </a:lnTo>
                                  <a:lnTo>
                                    <a:pt x="667" y="117"/>
                                  </a:lnTo>
                                  <a:lnTo>
                                    <a:pt x="1129" y="117"/>
                                  </a:lnTo>
                                  <a:lnTo>
                                    <a:pt x="1129" y="71"/>
                                  </a:lnTo>
                                  <a:close/>
                                  <a:moveTo>
                                    <a:pt x="1169" y="417"/>
                                  </a:moveTo>
                                  <a:lnTo>
                                    <a:pt x="625" y="417"/>
                                  </a:lnTo>
                                  <a:lnTo>
                                    <a:pt x="625" y="462"/>
                                  </a:lnTo>
                                  <a:lnTo>
                                    <a:pt x="1169" y="462"/>
                                  </a:lnTo>
                                  <a:lnTo>
                                    <a:pt x="1169" y="4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47" name="任意多边形 1347"/>
                          <wps:cNvSpPr/>
                          <wps:spPr>
                            <a:xfrm>
                              <a:off x="7567" y="15001"/>
                              <a:ext cx="243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48" h="523">
                                  <a:moveTo>
                                    <a:pt x="360" y="90"/>
                                  </a:moveTo>
                                  <a:lnTo>
                                    <a:pt x="312" y="90"/>
                                  </a:lnTo>
                                  <a:lnTo>
                                    <a:pt x="311" y="135"/>
                                  </a:lnTo>
                                  <a:lnTo>
                                    <a:pt x="309" y="177"/>
                                  </a:lnTo>
                                  <a:lnTo>
                                    <a:pt x="307" y="216"/>
                                  </a:lnTo>
                                  <a:lnTo>
                                    <a:pt x="304" y="253"/>
                                  </a:lnTo>
                                  <a:lnTo>
                                    <a:pt x="291" y="321"/>
                                  </a:lnTo>
                                  <a:lnTo>
                                    <a:pt x="263" y="383"/>
                                  </a:lnTo>
                                  <a:lnTo>
                                    <a:pt x="220" y="439"/>
                                  </a:lnTo>
                                  <a:lnTo>
                                    <a:pt x="162" y="489"/>
                                  </a:lnTo>
                                  <a:lnTo>
                                    <a:pt x="172" y="498"/>
                                  </a:lnTo>
                                  <a:lnTo>
                                    <a:pt x="182" y="506"/>
                                  </a:lnTo>
                                  <a:lnTo>
                                    <a:pt x="190" y="515"/>
                                  </a:lnTo>
                                  <a:lnTo>
                                    <a:pt x="198" y="523"/>
                                  </a:lnTo>
                                  <a:lnTo>
                                    <a:pt x="260" y="467"/>
                                  </a:lnTo>
                                  <a:lnTo>
                                    <a:pt x="307" y="404"/>
                                  </a:lnTo>
                                  <a:lnTo>
                                    <a:pt x="337" y="334"/>
                                  </a:lnTo>
                                  <a:lnTo>
                                    <a:pt x="351" y="256"/>
                                  </a:lnTo>
                                  <a:lnTo>
                                    <a:pt x="354" y="221"/>
                                  </a:lnTo>
                                  <a:lnTo>
                                    <a:pt x="356" y="182"/>
                                  </a:lnTo>
                                  <a:lnTo>
                                    <a:pt x="358" y="139"/>
                                  </a:lnTo>
                                  <a:lnTo>
                                    <a:pt x="360" y="90"/>
                                  </a:lnTo>
                                  <a:close/>
                                  <a:moveTo>
                                    <a:pt x="194" y="284"/>
                                  </a:moveTo>
                                  <a:lnTo>
                                    <a:pt x="85" y="284"/>
                                  </a:lnTo>
                                  <a:lnTo>
                                    <a:pt x="85" y="520"/>
                                  </a:lnTo>
                                  <a:lnTo>
                                    <a:pt x="128" y="520"/>
                                  </a:lnTo>
                                  <a:lnTo>
                                    <a:pt x="128" y="298"/>
                                  </a:lnTo>
                                  <a:lnTo>
                                    <a:pt x="197" y="298"/>
                                  </a:lnTo>
                                  <a:lnTo>
                                    <a:pt x="188" y="292"/>
                                  </a:lnTo>
                                  <a:lnTo>
                                    <a:pt x="194" y="284"/>
                                  </a:lnTo>
                                  <a:close/>
                                  <a:moveTo>
                                    <a:pt x="341" y="459"/>
                                  </a:moveTo>
                                  <a:lnTo>
                                    <a:pt x="343" y="470"/>
                                  </a:lnTo>
                                  <a:lnTo>
                                    <a:pt x="345" y="482"/>
                                  </a:lnTo>
                                  <a:lnTo>
                                    <a:pt x="348" y="494"/>
                                  </a:lnTo>
                                  <a:lnTo>
                                    <a:pt x="350" y="506"/>
                                  </a:lnTo>
                                  <a:lnTo>
                                    <a:pt x="398" y="507"/>
                                  </a:lnTo>
                                  <a:lnTo>
                                    <a:pt x="433" y="508"/>
                                  </a:lnTo>
                                  <a:lnTo>
                                    <a:pt x="471" y="502"/>
                                  </a:lnTo>
                                  <a:lnTo>
                                    <a:pt x="499" y="484"/>
                                  </a:lnTo>
                                  <a:lnTo>
                                    <a:pt x="511" y="463"/>
                                  </a:lnTo>
                                  <a:lnTo>
                                    <a:pt x="428" y="463"/>
                                  </a:lnTo>
                                  <a:lnTo>
                                    <a:pt x="410" y="463"/>
                                  </a:lnTo>
                                  <a:lnTo>
                                    <a:pt x="389" y="462"/>
                                  </a:lnTo>
                                  <a:lnTo>
                                    <a:pt x="366" y="461"/>
                                  </a:lnTo>
                                  <a:lnTo>
                                    <a:pt x="341" y="459"/>
                                  </a:lnTo>
                                  <a:close/>
                                  <a:moveTo>
                                    <a:pt x="536" y="49"/>
                                  </a:moveTo>
                                  <a:lnTo>
                                    <a:pt x="222" y="49"/>
                                  </a:lnTo>
                                  <a:lnTo>
                                    <a:pt x="222" y="90"/>
                                  </a:lnTo>
                                  <a:lnTo>
                                    <a:pt x="488" y="90"/>
                                  </a:lnTo>
                                  <a:lnTo>
                                    <a:pt x="485" y="198"/>
                                  </a:lnTo>
                                  <a:lnTo>
                                    <a:pt x="482" y="286"/>
                                  </a:lnTo>
                                  <a:lnTo>
                                    <a:pt x="479" y="356"/>
                                  </a:lnTo>
                                  <a:lnTo>
                                    <a:pt x="476" y="407"/>
                                  </a:lnTo>
                                  <a:lnTo>
                                    <a:pt x="472" y="432"/>
                                  </a:lnTo>
                                  <a:lnTo>
                                    <a:pt x="463" y="450"/>
                                  </a:lnTo>
                                  <a:lnTo>
                                    <a:pt x="448" y="460"/>
                                  </a:lnTo>
                                  <a:lnTo>
                                    <a:pt x="428" y="463"/>
                                  </a:lnTo>
                                  <a:lnTo>
                                    <a:pt x="511" y="463"/>
                                  </a:lnTo>
                                  <a:lnTo>
                                    <a:pt x="517" y="453"/>
                                  </a:lnTo>
                                  <a:lnTo>
                                    <a:pt x="523" y="410"/>
                                  </a:lnTo>
                                  <a:lnTo>
                                    <a:pt x="525" y="368"/>
                                  </a:lnTo>
                                  <a:lnTo>
                                    <a:pt x="528" y="311"/>
                                  </a:lnTo>
                                  <a:lnTo>
                                    <a:pt x="530" y="232"/>
                                  </a:lnTo>
                                  <a:lnTo>
                                    <a:pt x="534" y="135"/>
                                  </a:lnTo>
                                  <a:lnTo>
                                    <a:pt x="536" y="49"/>
                                  </a:lnTo>
                                  <a:close/>
                                  <a:moveTo>
                                    <a:pt x="197" y="298"/>
                                  </a:moveTo>
                                  <a:lnTo>
                                    <a:pt x="128" y="298"/>
                                  </a:lnTo>
                                  <a:lnTo>
                                    <a:pt x="173" y="330"/>
                                  </a:lnTo>
                                  <a:lnTo>
                                    <a:pt x="216" y="363"/>
                                  </a:lnTo>
                                  <a:lnTo>
                                    <a:pt x="245" y="331"/>
                                  </a:lnTo>
                                  <a:lnTo>
                                    <a:pt x="197" y="298"/>
                                  </a:lnTo>
                                  <a:close/>
                                  <a:moveTo>
                                    <a:pt x="195" y="103"/>
                                  </a:moveTo>
                                  <a:lnTo>
                                    <a:pt x="8" y="103"/>
                                  </a:lnTo>
                                  <a:lnTo>
                                    <a:pt x="8" y="141"/>
                                  </a:lnTo>
                                  <a:lnTo>
                                    <a:pt x="145" y="141"/>
                                  </a:lnTo>
                                  <a:lnTo>
                                    <a:pt x="112" y="189"/>
                                  </a:lnTo>
                                  <a:lnTo>
                                    <a:pt x="77" y="232"/>
                                  </a:lnTo>
                                  <a:lnTo>
                                    <a:pt x="40" y="270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4" y="314"/>
                                  </a:lnTo>
                                  <a:lnTo>
                                    <a:pt x="8" y="326"/>
                                  </a:lnTo>
                                  <a:lnTo>
                                    <a:pt x="12" y="337"/>
                                  </a:lnTo>
                                  <a:lnTo>
                                    <a:pt x="15" y="348"/>
                                  </a:lnTo>
                                  <a:lnTo>
                                    <a:pt x="33" y="333"/>
                                  </a:lnTo>
                                  <a:lnTo>
                                    <a:pt x="51" y="317"/>
                                  </a:lnTo>
                                  <a:lnTo>
                                    <a:pt x="69" y="301"/>
                                  </a:lnTo>
                                  <a:lnTo>
                                    <a:pt x="85" y="284"/>
                                  </a:lnTo>
                                  <a:lnTo>
                                    <a:pt x="194" y="284"/>
                                  </a:lnTo>
                                  <a:lnTo>
                                    <a:pt x="204" y="273"/>
                                  </a:lnTo>
                                  <a:lnTo>
                                    <a:pt x="206" y="270"/>
                                  </a:lnTo>
                                  <a:lnTo>
                                    <a:pt x="156" y="270"/>
                                  </a:lnTo>
                                  <a:lnTo>
                                    <a:pt x="137" y="258"/>
                                  </a:lnTo>
                                  <a:lnTo>
                                    <a:pt x="128" y="252"/>
                                  </a:lnTo>
                                  <a:lnTo>
                                    <a:pt x="128" y="236"/>
                                  </a:lnTo>
                                  <a:lnTo>
                                    <a:pt x="146" y="214"/>
                                  </a:lnTo>
                                  <a:lnTo>
                                    <a:pt x="163" y="191"/>
                                  </a:lnTo>
                                  <a:lnTo>
                                    <a:pt x="179" y="167"/>
                                  </a:lnTo>
                                  <a:lnTo>
                                    <a:pt x="195" y="142"/>
                                  </a:lnTo>
                                  <a:lnTo>
                                    <a:pt x="195" y="103"/>
                                  </a:lnTo>
                                  <a:close/>
                                  <a:moveTo>
                                    <a:pt x="208" y="198"/>
                                  </a:moveTo>
                                  <a:lnTo>
                                    <a:pt x="196" y="216"/>
                                  </a:lnTo>
                                  <a:lnTo>
                                    <a:pt x="183" y="235"/>
                                  </a:lnTo>
                                  <a:lnTo>
                                    <a:pt x="170" y="253"/>
                                  </a:lnTo>
                                  <a:lnTo>
                                    <a:pt x="156" y="270"/>
                                  </a:lnTo>
                                  <a:lnTo>
                                    <a:pt x="206" y="270"/>
                                  </a:lnTo>
                                  <a:lnTo>
                                    <a:pt x="219" y="254"/>
                                  </a:lnTo>
                                  <a:lnTo>
                                    <a:pt x="233" y="236"/>
                                  </a:lnTo>
                                  <a:lnTo>
                                    <a:pt x="246" y="220"/>
                                  </a:lnTo>
                                  <a:lnTo>
                                    <a:pt x="208" y="198"/>
                                  </a:lnTo>
                                  <a:close/>
                                  <a:moveTo>
                                    <a:pt x="101" y="0"/>
                                  </a:moveTo>
                                  <a:lnTo>
                                    <a:pt x="62" y="19"/>
                                  </a:lnTo>
                                  <a:lnTo>
                                    <a:pt x="72" y="35"/>
                                  </a:lnTo>
                                  <a:lnTo>
                                    <a:pt x="83" y="53"/>
                                  </a:lnTo>
                                  <a:lnTo>
                                    <a:pt x="93" y="73"/>
                                  </a:lnTo>
                                  <a:lnTo>
                                    <a:pt x="104" y="93"/>
                                  </a:lnTo>
                                  <a:lnTo>
                                    <a:pt x="145" y="73"/>
                                  </a:lnTo>
                                  <a:lnTo>
                                    <a:pt x="134" y="53"/>
                                  </a:lnTo>
                                  <a:lnTo>
                                    <a:pt x="123" y="34"/>
                                  </a:lnTo>
                                  <a:lnTo>
                                    <a:pt x="112" y="17"/>
                                  </a:lnTo>
                                  <a:lnTo>
                                    <a:pt x="101" y="0"/>
                                  </a:lnTo>
                                  <a:close/>
                                  <a:moveTo>
                                    <a:pt x="1148" y="42"/>
                                  </a:moveTo>
                                  <a:lnTo>
                                    <a:pt x="661" y="42"/>
                                  </a:lnTo>
                                  <a:lnTo>
                                    <a:pt x="661" y="521"/>
                                  </a:lnTo>
                                  <a:lnTo>
                                    <a:pt x="708" y="521"/>
                                  </a:lnTo>
                                  <a:lnTo>
                                    <a:pt x="708" y="489"/>
                                  </a:lnTo>
                                  <a:lnTo>
                                    <a:pt x="1148" y="489"/>
                                  </a:lnTo>
                                  <a:lnTo>
                                    <a:pt x="1148" y="448"/>
                                  </a:lnTo>
                                  <a:lnTo>
                                    <a:pt x="708" y="448"/>
                                  </a:lnTo>
                                  <a:lnTo>
                                    <a:pt x="708" y="84"/>
                                  </a:lnTo>
                                  <a:lnTo>
                                    <a:pt x="1148" y="84"/>
                                  </a:lnTo>
                                  <a:lnTo>
                                    <a:pt x="1148" y="42"/>
                                  </a:lnTo>
                                  <a:close/>
                                  <a:moveTo>
                                    <a:pt x="1148" y="489"/>
                                  </a:moveTo>
                                  <a:lnTo>
                                    <a:pt x="1100" y="489"/>
                                  </a:lnTo>
                                  <a:lnTo>
                                    <a:pt x="1100" y="521"/>
                                  </a:lnTo>
                                  <a:lnTo>
                                    <a:pt x="1148" y="521"/>
                                  </a:lnTo>
                                  <a:lnTo>
                                    <a:pt x="1148" y="489"/>
                                  </a:lnTo>
                                  <a:close/>
                                  <a:moveTo>
                                    <a:pt x="1148" y="84"/>
                                  </a:moveTo>
                                  <a:lnTo>
                                    <a:pt x="1100" y="84"/>
                                  </a:lnTo>
                                  <a:lnTo>
                                    <a:pt x="1100" y="448"/>
                                  </a:lnTo>
                                  <a:lnTo>
                                    <a:pt x="1148" y="448"/>
                                  </a:lnTo>
                                  <a:lnTo>
                                    <a:pt x="1148" y="84"/>
                                  </a:lnTo>
                                  <a:close/>
                                  <a:moveTo>
                                    <a:pt x="863" y="84"/>
                                  </a:moveTo>
                                  <a:lnTo>
                                    <a:pt x="817" y="84"/>
                                  </a:lnTo>
                                  <a:lnTo>
                                    <a:pt x="815" y="149"/>
                                  </a:lnTo>
                                  <a:lnTo>
                                    <a:pt x="812" y="200"/>
                                  </a:lnTo>
                                  <a:lnTo>
                                    <a:pt x="807" y="238"/>
                                  </a:lnTo>
                                  <a:lnTo>
                                    <a:pt x="801" y="262"/>
                                  </a:lnTo>
                                  <a:lnTo>
                                    <a:pt x="790" y="286"/>
                                  </a:lnTo>
                                  <a:lnTo>
                                    <a:pt x="771" y="310"/>
                                  </a:lnTo>
                                  <a:lnTo>
                                    <a:pt x="744" y="333"/>
                                  </a:lnTo>
                                  <a:lnTo>
                                    <a:pt x="710" y="354"/>
                                  </a:lnTo>
                                  <a:lnTo>
                                    <a:pt x="720" y="363"/>
                                  </a:lnTo>
                                  <a:lnTo>
                                    <a:pt x="729" y="372"/>
                                  </a:lnTo>
                                  <a:lnTo>
                                    <a:pt x="737" y="380"/>
                                  </a:lnTo>
                                  <a:lnTo>
                                    <a:pt x="745" y="388"/>
                                  </a:lnTo>
                                  <a:lnTo>
                                    <a:pt x="781" y="363"/>
                                  </a:lnTo>
                                  <a:lnTo>
                                    <a:pt x="810" y="337"/>
                                  </a:lnTo>
                                  <a:lnTo>
                                    <a:pt x="831" y="309"/>
                                  </a:lnTo>
                                  <a:lnTo>
                                    <a:pt x="844" y="280"/>
                                  </a:lnTo>
                                  <a:lnTo>
                                    <a:pt x="852" y="251"/>
                                  </a:lnTo>
                                  <a:lnTo>
                                    <a:pt x="858" y="208"/>
                                  </a:lnTo>
                                  <a:lnTo>
                                    <a:pt x="862" y="153"/>
                                  </a:lnTo>
                                  <a:lnTo>
                                    <a:pt x="863" y="84"/>
                                  </a:lnTo>
                                  <a:close/>
                                  <a:moveTo>
                                    <a:pt x="990" y="84"/>
                                  </a:moveTo>
                                  <a:lnTo>
                                    <a:pt x="944" y="84"/>
                                  </a:lnTo>
                                  <a:lnTo>
                                    <a:pt x="944" y="284"/>
                                  </a:lnTo>
                                  <a:lnTo>
                                    <a:pt x="949" y="312"/>
                                  </a:lnTo>
                                  <a:lnTo>
                                    <a:pt x="963" y="332"/>
                                  </a:lnTo>
                                  <a:lnTo>
                                    <a:pt x="986" y="344"/>
                                  </a:lnTo>
                                  <a:lnTo>
                                    <a:pt x="1019" y="348"/>
                                  </a:lnTo>
                                  <a:lnTo>
                                    <a:pt x="1084" y="348"/>
                                  </a:lnTo>
                                  <a:lnTo>
                                    <a:pt x="1093" y="305"/>
                                  </a:lnTo>
                                  <a:lnTo>
                                    <a:pt x="1026" y="305"/>
                                  </a:lnTo>
                                  <a:lnTo>
                                    <a:pt x="1011" y="304"/>
                                  </a:lnTo>
                                  <a:lnTo>
                                    <a:pt x="999" y="298"/>
                                  </a:lnTo>
                                  <a:lnTo>
                                    <a:pt x="993" y="290"/>
                                  </a:lnTo>
                                  <a:lnTo>
                                    <a:pt x="990" y="278"/>
                                  </a:lnTo>
                                  <a:lnTo>
                                    <a:pt x="990" y="84"/>
                                  </a:lnTo>
                                  <a:close/>
                                  <a:moveTo>
                                    <a:pt x="1093" y="304"/>
                                  </a:moveTo>
                                  <a:lnTo>
                                    <a:pt x="1074" y="305"/>
                                  </a:lnTo>
                                  <a:lnTo>
                                    <a:pt x="1026" y="305"/>
                                  </a:lnTo>
                                  <a:lnTo>
                                    <a:pt x="1093" y="305"/>
                                  </a:lnTo>
                                  <a:lnTo>
                                    <a:pt x="1093" y="30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48" name="任意多边形 1348"/>
                          <wps:cNvSpPr/>
                          <wps:spPr>
                            <a:xfrm>
                              <a:off x="7081" y="15001"/>
                              <a:ext cx="248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72" h="523">
                                  <a:moveTo>
                                    <a:pt x="360" y="90"/>
                                  </a:moveTo>
                                  <a:lnTo>
                                    <a:pt x="312" y="90"/>
                                  </a:lnTo>
                                  <a:lnTo>
                                    <a:pt x="311" y="135"/>
                                  </a:lnTo>
                                  <a:lnTo>
                                    <a:pt x="309" y="177"/>
                                  </a:lnTo>
                                  <a:lnTo>
                                    <a:pt x="307" y="216"/>
                                  </a:lnTo>
                                  <a:lnTo>
                                    <a:pt x="304" y="253"/>
                                  </a:lnTo>
                                  <a:lnTo>
                                    <a:pt x="291" y="321"/>
                                  </a:lnTo>
                                  <a:lnTo>
                                    <a:pt x="263" y="383"/>
                                  </a:lnTo>
                                  <a:lnTo>
                                    <a:pt x="220" y="439"/>
                                  </a:lnTo>
                                  <a:lnTo>
                                    <a:pt x="162" y="489"/>
                                  </a:lnTo>
                                  <a:lnTo>
                                    <a:pt x="172" y="498"/>
                                  </a:lnTo>
                                  <a:lnTo>
                                    <a:pt x="182" y="506"/>
                                  </a:lnTo>
                                  <a:lnTo>
                                    <a:pt x="190" y="515"/>
                                  </a:lnTo>
                                  <a:lnTo>
                                    <a:pt x="198" y="523"/>
                                  </a:lnTo>
                                  <a:lnTo>
                                    <a:pt x="261" y="467"/>
                                  </a:lnTo>
                                  <a:lnTo>
                                    <a:pt x="307" y="404"/>
                                  </a:lnTo>
                                  <a:lnTo>
                                    <a:pt x="337" y="334"/>
                                  </a:lnTo>
                                  <a:lnTo>
                                    <a:pt x="352" y="256"/>
                                  </a:lnTo>
                                  <a:lnTo>
                                    <a:pt x="354" y="221"/>
                                  </a:lnTo>
                                  <a:lnTo>
                                    <a:pt x="356" y="182"/>
                                  </a:lnTo>
                                  <a:lnTo>
                                    <a:pt x="358" y="139"/>
                                  </a:lnTo>
                                  <a:lnTo>
                                    <a:pt x="360" y="90"/>
                                  </a:lnTo>
                                  <a:close/>
                                  <a:moveTo>
                                    <a:pt x="195" y="284"/>
                                  </a:moveTo>
                                  <a:lnTo>
                                    <a:pt x="86" y="284"/>
                                  </a:lnTo>
                                  <a:lnTo>
                                    <a:pt x="86" y="520"/>
                                  </a:lnTo>
                                  <a:lnTo>
                                    <a:pt x="129" y="520"/>
                                  </a:lnTo>
                                  <a:lnTo>
                                    <a:pt x="129" y="298"/>
                                  </a:lnTo>
                                  <a:lnTo>
                                    <a:pt x="197" y="298"/>
                                  </a:lnTo>
                                  <a:lnTo>
                                    <a:pt x="188" y="292"/>
                                  </a:lnTo>
                                  <a:lnTo>
                                    <a:pt x="195" y="284"/>
                                  </a:lnTo>
                                  <a:close/>
                                  <a:moveTo>
                                    <a:pt x="341" y="459"/>
                                  </a:moveTo>
                                  <a:lnTo>
                                    <a:pt x="343" y="470"/>
                                  </a:lnTo>
                                  <a:lnTo>
                                    <a:pt x="346" y="482"/>
                                  </a:lnTo>
                                  <a:lnTo>
                                    <a:pt x="348" y="494"/>
                                  </a:lnTo>
                                  <a:lnTo>
                                    <a:pt x="350" y="506"/>
                                  </a:lnTo>
                                  <a:lnTo>
                                    <a:pt x="398" y="507"/>
                                  </a:lnTo>
                                  <a:lnTo>
                                    <a:pt x="433" y="508"/>
                                  </a:lnTo>
                                  <a:lnTo>
                                    <a:pt x="472" y="502"/>
                                  </a:lnTo>
                                  <a:lnTo>
                                    <a:pt x="500" y="484"/>
                                  </a:lnTo>
                                  <a:lnTo>
                                    <a:pt x="511" y="463"/>
                                  </a:lnTo>
                                  <a:lnTo>
                                    <a:pt x="428" y="463"/>
                                  </a:lnTo>
                                  <a:lnTo>
                                    <a:pt x="410" y="463"/>
                                  </a:lnTo>
                                  <a:lnTo>
                                    <a:pt x="390" y="462"/>
                                  </a:lnTo>
                                  <a:lnTo>
                                    <a:pt x="367" y="461"/>
                                  </a:lnTo>
                                  <a:lnTo>
                                    <a:pt x="341" y="459"/>
                                  </a:lnTo>
                                  <a:close/>
                                  <a:moveTo>
                                    <a:pt x="537" y="49"/>
                                  </a:moveTo>
                                  <a:lnTo>
                                    <a:pt x="222" y="49"/>
                                  </a:lnTo>
                                  <a:lnTo>
                                    <a:pt x="222" y="90"/>
                                  </a:lnTo>
                                  <a:lnTo>
                                    <a:pt x="488" y="90"/>
                                  </a:lnTo>
                                  <a:lnTo>
                                    <a:pt x="485" y="198"/>
                                  </a:lnTo>
                                  <a:lnTo>
                                    <a:pt x="482" y="286"/>
                                  </a:lnTo>
                                  <a:lnTo>
                                    <a:pt x="479" y="356"/>
                                  </a:lnTo>
                                  <a:lnTo>
                                    <a:pt x="477" y="407"/>
                                  </a:lnTo>
                                  <a:lnTo>
                                    <a:pt x="473" y="432"/>
                                  </a:lnTo>
                                  <a:lnTo>
                                    <a:pt x="463" y="450"/>
                                  </a:lnTo>
                                  <a:lnTo>
                                    <a:pt x="448" y="460"/>
                                  </a:lnTo>
                                  <a:lnTo>
                                    <a:pt x="428" y="463"/>
                                  </a:lnTo>
                                  <a:lnTo>
                                    <a:pt x="511" y="463"/>
                                  </a:lnTo>
                                  <a:lnTo>
                                    <a:pt x="517" y="453"/>
                                  </a:lnTo>
                                  <a:lnTo>
                                    <a:pt x="524" y="410"/>
                                  </a:lnTo>
                                  <a:lnTo>
                                    <a:pt x="526" y="368"/>
                                  </a:lnTo>
                                  <a:lnTo>
                                    <a:pt x="528" y="311"/>
                                  </a:lnTo>
                                  <a:lnTo>
                                    <a:pt x="531" y="232"/>
                                  </a:lnTo>
                                  <a:lnTo>
                                    <a:pt x="534" y="135"/>
                                  </a:lnTo>
                                  <a:lnTo>
                                    <a:pt x="537" y="49"/>
                                  </a:lnTo>
                                  <a:close/>
                                  <a:moveTo>
                                    <a:pt x="197" y="298"/>
                                  </a:moveTo>
                                  <a:lnTo>
                                    <a:pt x="129" y="298"/>
                                  </a:lnTo>
                                  <a:lnTo>
                                    <a:pt x="173" y="330"/>
                                  </a:lnTo>
                                  <a:lnTo>
                                    <a:pt x="216" y="363"/>
                                  </a:lnTo>
                                  <a:lnTo>
                                    <a:pt x="245" y="331"/>
                                  </a:lnTo>
                                  <a:lnTo>
                                    <a:pt x="197" y="298"/>
                                  </a:lnTo>
                                  <a:close/>
                                  <a:moveTo>
                                    <a:pt x="195" y="103"/>
                                  </a:moveTo>
                                  <a:lnTo>
                                    <a:pt x="8" y="103"/>
                                  </a:lnTo>
                                  <a:lnTo>
                                    <a:pt x="8" y="141"/>
                                  </a:lnTo>
                                  <a:lnTo>
                                    <a:pt x="145" y="141"/>
                                  </a:lnTo>
                                  <a:lnTo>
                                    <a:pt x="112" y="189"/>
                                  </a:lnTo>
                                  <a:lnTo>
                                    <a:pt x="77" y="232"/>
                                  </a:lnTo>
                                  <a:lnTo>
                                    <a:pt x="40" y="270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5" y="314"/>
                                  </a:lnTo>
                                  <a:lnTo>
                                    <a:pt x="9" y="326"/>
                                  </a:lnTo>
                                  <a:lnTo>
                                    <a:pt x="12" y="337"/>
                                  </a:lnTo>
                                  <a:lnTo>
                                    <a:pt x="16" y="348"/>
                                  </a:lnTo>
                                  <a:lnTo>
                                    <a:pt x="34" y="333"/>
                                  </a:lnTo>
                                  <a:lnTo>
                                    <a:pt x="51" y="317"/>
                                  </a:lnTo>
                                  <a:lnTo>
                                    <a:pt x="69" y="301"/>
                                  </a:lnTo>
                                  <a:lnTo>
                                    <a:pt x="86" y="284"/>
                                  </a:lnTo>
                                  <a:lnTo>
                                    <a:pt x="195" y="284"/>
                                  </a:lnTo>
                                  <a:lnTo>
                                    <a:pt x="204" y="273"/>
                                  </a:lnTo>
                                  <a:lnTo>
                                    <a:pt x="206" y="270"/>
                                  </a:lnTo>
                                  <a:lnTo>
                                    <a:pt x="156" y="270"/>
                                  </a:lnTo>
                                  <a:lnTo>
                                    <a:pt x="138" y="258"/>
                                  </a:lnTo>
                                  <a:lnTo>
                                    <a:pt x="129" y="252"/>
                                  </a:lnTo>
                                  <a:lnTo>
                                    <a:pt x="129" y="236"/>
                                  </a:lnTo>
                                  <a:lnTo>
                                    <a:pt x="146" y="214"/>
                                  </a:lnTo>
                                  <a:lnTo>
                                    <a:pt x="163" y="191"/>
                                  </a:lnTo>
                                  <a:lnTo>
                                    <a:pt x="179" y="167"/>
                                  </a:lnTo>
                                  <a:lnTo>
                                    <a:pt x="195" y="142"/>
                                  </a:lnTo>
                                  <a:lnTo>
                                    <a:pt x="195" y="103"/>
                                  </a:lnTo>
                                  <a:close/>
                                  <a:moveTo>
                                    <a:pt x="208" y="198"/>
                                  </a:moveTo>
                                  <a:lnTo>
                                    <a:pt x="196" y="216"/>
                                  </a:lnTo>
                                  <a:lnTo>
                                    <a:pt x="183" y="235"/>
                                  </a:lnTo>
                                  <a:lnTo>
                                    <a:pt x="170" y="253"/>
                                  </a:lnTo>
                                  <a:lnTo>
                                    <a:pt x="156" y="270"/>
                                  </a:lnTo>
                                  <a:lnTo>
                                    <a:pt x="206" y="270"/>
                                  </a:lnTo>
                                  <a:lnTo>
                                    <a:pt x="219" y="254"/>
                                  </a:lnTo>
                                  <a:lnTo>
                                    <a:pt x="233" y="236"/>
                                  </a:lnTo>
                                  <a:lnTo>
                                    <a:pt x="246" y="220"/>
                                  </a:lnTo>
                                  <a:lnTo>
                                    <a:pt x="208" y="198"/>
                                  </a:lnTo>
                                  <a:close/>
                                  <a:moveTo>
                                    <a:pt x="102" y="0"/>
                                  </a:moveTo>
                                  <a:lnTo>
                                    <a:pt x="62" y="19"/>
                                  </a:lnTo>
                                  <a:lnTo>
                                    <a:pt x="72" y="35"/>
                                  </a:lnTo>
                                  <a:lnTo>
                                    <a:pt x="83" y="53"/>
                                  </a:lnTo>
                                  <a:lnTo>
                                    <a:pt x="94" y="73"/>
                                  </a:lnTo>
                                  <a:lnTo>
                                    <a:pt x="104" y="93"/>
                                  </a:lnTo>
                                  <a:lnTo>
                                    <a:pt x="146" y="73"/>
                                  </a:lnTo>
                                  <a:lnTo>
                                    <a:pt x="134" y="53"/>
                                  </a:lnTo>
                                  <a:lnTo>
                                    <a:pt x="123" y="34"/>
                                  </a:lnTo>
                                  <a:lnTo>
                                    <a:pt x="112" y="17"/>
                                  </a:lnTo>
                                  <a:lnTo>
                                    <a:pt x="102" y="0"/>
                                  </a:lnTo>
                                  <a:close/>
                                  <a:moveTo>
                                    <a:pt x="1134" y="56"/>
                                  </a:moveTo>
                                  <a:lnTo>
                                    <a:pt x="660" y="56"/>
                                  </a:lnTo>
                                  <a:lnTo>
                                    <a:pt x="660" y="102"/>
                                  </a:lnTo>
                                  <a:lnTo>
                                    <a:pt x="1134" y="102"/>
                                  </a:lnTo>
                                  <a:lnTo>
                                    <a:pt x="1134" y="56"/>
                                  </a:lnTo>
                                  <a:close/>
                                  <a:moveTo>
                                    <a:pt x="1172" y="439"/>
                                  </a:moveTo>
                                  <a:lnTo>
                                    <a:pt x="625" y="439"/>
                                  </a:lnTo>
                                  <a:lnTo>
                                    <a:pt x="625" y="483"/>
                                  </a:lnTo>
                                  <a:lnTo>
                                    <a:pt x="1172" y="483"/>
                                  </a:lnTo>
                                  <a:lnTo>
                                    <a:pt x="1172" y="439"/>
                                  </a:lnTo>
                                  <a:close/>
                                  <a:moveTo>
                                    <a:pt x="1109" y="238"/>
                                  </a:moveTo>
                                  <a:lnTo>
                                    <a:pt x="686" y="238"/>
                                  </a:lnTo>
                                  <a:lnTo>
                                    <a:pt x="686" y="283"/>
                                  </a:lnTo>
                                  <a:lnTo>
                                    <a:pt x="1109" y="283"/>
                                  </a:lnTo>
                                  <a:lnTo>
                                    <a:pt x="1109" y="2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49" name="任意多边形 1349"/>
                          <wps:cNvSpPr/>
                          <wps:spPr>
                            <a:xfrm>
                              <a:off x="4668" y="15219"/>
                              <a:ext cx="231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2" h="706">
                                  <a:moveTo>
                                    <a:pt x="414" y="72"/>
                                  </a:moveTo>
                                  <a:lnTo>
                                    <a:pt x="223" y="72"/>
                                  </a:lnTo>
                                  <a:lnTo>
                                    <a:pt x="254" y="74"/>
                                  </a:lnTo>
                                  <a:lnTo>
                                    <a:pt x="281" y="80"/>
                                  </a:lnTo>
                                  <a:lnTo>
                                    <a:pt x="305" y="90"/>
                                  </a:lnTo>
                                  <a:lnTo>
                                    <a:pt x="324" y="103"/>
                                  </a:lnTo>
                                  <a:lnTo>
                                    <a:pt x="339" y="121"/>
                                  </a:lnTo>
                                  <a:lnTo>
                                    <a:pt x="350" y="141"/>
                                  </a:lnTo>
                                  <a:lnTo>
                                    <a:pt x="357" y="165"/>
                                  </a:lnTo>
                                  <a:lnTo>
                                    <a:pt x="359" y="193"/>
                                  </a:lnTo>
                                  <a:lnTo>
                                    <a:pt x="357" y="218"/>
                                  </a:lnTo>
                                  <a:lnTo>
                                    <a:pt x="352" y="243"/>
                                  </a:lnTo>
                                  <a:lnTo>
                                    <a:pt x="342" y="267"/>
                                  </a:lnTo>
                                  <a:lnTo>
                                    <a:pt x="329" y="291"/>
                                  </a:lnTo>
                                  <a:lnTo>
                                    <a:pt x="311" y="318"/>
                                  </a:lnTo>
                                  <a:lnTo>
                                    <a:pt x="285" y="348"/>
                                  </a:lnTo>
                                  <a:lnTo>
                                    <a:pt x="252" y="382"/>
                                  </a:lnTo>
                                  <a:lnTo>
                                    <a:pt x="212" y="421"/>
                                  </a:lnTo>
                                  <a:lnTo>
                                    <a:pt x="0" y="619"/>
                                  </a:lnTo>
                                  <a:lnTo>
                                    <a:pt x="0" y="694"/>
                                  </a:lnTo>
                                  <a:lnTo>
                                    <a:pt x="444" y="694"/>
                                  </a:lnTo>
                                  <a:lnTo>
                                    <a:pt x="444" y="617"/>
                                  </a:lnTo>
                                  <a:lnTo>
                                    <a:pt x="109" y="617"/>
                                  </a:lnTo>
                                  <a:lnTo>
                                    <a:pt x="109" y="615"/>
                                  </a:lnTo>
                                  <a:lnTo>
                                    <a:pt x="275" y="464"/>
                                  </a:lnTo>
                                  <a:lnTo>
                                    <a:pt x="322" y="418"/>
                                  </a:lnTo>
                                  <a:lnTo>
                                    <a:pt x="361" y="378"/>
                                  </a:lnTo>
                                  <a:lnTo>
                                    <a:pt x="392" y="341"/>
                                  </a:lnTo>
                                  <a:lnTo>
                                    <a:pt x="414" y="308"/>
                                  </a:lnTo>
                                  <a:lnTo>
                                    <a:pt x="430" y="278"/>
                                  </a:lnTo>
                                  <a:lnTo>
                                    <a:pt x="441" y="247"/>
                                  </a:lnTo>
                                  <a:lnTo>
                                    <a:pt x="448" y="215"/>
                                  </a:lnTo>
                                  <a:lnTo>
                                    <a:pt x="450" y="184"/>
                                  </a:lnTo>
                                  <a:lnTo>
                                    <a:pt x="447" y="144"/>
                                  </a:lnTo>
                                  <a:lnTo>
                                    <a:pt x="436" y="108"/>
                                  </a:lnTo>
                                  <a:lnTo>
                                    <a:pt x="418" y="77"/>
                                  </a:lnTo>
                                  <a:lnTo>
                                    <a:pt x="414" y="72"/>
                                  </a:lnTo>
                                  <a:close/>
                                  <a:moveTo>
                                    <a:pt x="238" y="0"/>
                                  </a:moveTo>
                                  <a:lnTo>
                                    <a:pt x="182" y="4"/>
                                  </a:lnTo>
                                  <a:lnTo>
                                    <a:pt x="130" y="16"/>
                                  </a:lnTo>
                                  <a:lnTo>
                                    <a:pt x="82" y="35"/>
                                  </a:lnTo>
                                  <a:lnTo>
                                    <a:pt x="37" y="62"/>
                                  </a:lnTo>
                                  <a:lnTo>
                                    <a:pt x="37" y="150"/>
                                  </a:lnTo>
                                  <a:lnTo>
                                    <a:pt x="82" y="116"/>
                                  </a:lnTo>
                                  <a:lnTo>
                                    <a:pt x="128" y="92"/>
                                  </a:lnTo>
                                  <a:lnTo>
                                    <a:pt x="175" y="77"/>
                                  </a:lnTo>
                                  <a:lnTo>
                                    <a:pt x="223" y="72"/>
                                  </a:lnTo>
                                  <a:lnTo>
                                    <a:pt x="414" y="72"/>
                                  </a:lnTo>
                                  <a:lnTo>
                                    <a:pt x="393" y="50"/>
                                  </a:lnTo>
                                  <a:lnTo>
                                    <a:pt x="362" y="28"/>
                                  </a:lnTo>
                                  <a:lnTo>
                                    <a:pt x="326" y="13"/>
                                  </a:lnTo>
                                  <a:lnTo>
                                    <a:pt x="284" y="3"/>
                                  </a:lnTo>
                                  <a:lnTo>
                                    <a:pt x="238" y="0"/>
                                  </a:lnTo>
                                  <a:close/>
                                  <a:moveTo>
                                    <a:pt x="867" y="0"/>
                                  </a:moveTo>
                                  <a:lnTo>
                                    <a:pt x="821" y="3"/>
                                  </a:lnTo>
                                  <a:lnTo>
                                    <a:pt x="780" y="12"/>
                                  </a:lnTo>
                                  <a:lnTo>
                                    <a:pt x="743" y="27"/>
                                  </a:lnTo>
                                  <a:lnTo>
                                    <a:pt x="710" y="47"/>
                                  </a:lnTo>
                                  <a:lnTo>
                                    <a:pt x="684" y="73"/>
                                  </a:lnTo>
                                  <a:lnTo>
                                    <a:pt x="664" y="102"/>
                                  </a:lnTo>
                                  <a:lnTo>
                                    <a:pt x="653" y="134"/>
                                  </a:lnTo>
                                  <a:lnTo>
                                    <a:pt x="649" y="170"/>
                                  </a:lnTo>
                                  <a:lnTo>
                                    <a:pt x="657" y="221"/>
                                  </a:lnTo>
                                  <a:lnTo>
                                    <a:pt x="682" y="265"/>
                                  </a:lnTo>
                                  <a:lnTo>
                                    <a:pt x="723" y="303"/>
                                  </a:lnTo>
                                  <a:lnTo>
                                    <a:pt x="780" y="335"/>
                                  </a:lnTo>
                                  <a:lnTo>
                                    <a:pt x="780" y="337"/>
                                  </a:lnTo>
                                  <a:lnTo>
                                    <a:pt x="711" y="371"/>
                                  </a:lnTo>
                                  <a:lnTo>
                                    <a:pt x="662" y="414"/>
                                  </a:lnTo>
                                  <a:lnTo>
                                    <a:pt x="633" y="466"/>
                                  </a:lnTo>
                                  <a:lnTo>
                                    <a:pt x="623" y="527"/>
                                  </a:lnTo>
                                  <a:lnTo>
                                    <a:pt x="627" y="564"/>
                                  </a:lnTo>
                                  <a:lnTo>
                                    <a:pt x="638" y="598"/>
                                  </a:lnTo>
                                  <a:lnTo>
                                    <a:pt x="657" y="629"/>
                                  </a:lnTo>
                                  <a:lnTo>
                                    <a:pt x="684" y="656"/>
                                  </a:lnTo>
                                  <a:lnTo>
                                    <a:pt x="717" y="677"/>
                                  </a:lnTo>
                                  <a:lnTo>
                                    <a:pt x="754" y="693"/>
                                  </a:lnTo>
                                  <a:lnTo>
                                    <a:pt x="795" y="702"/>
                                  </a:lnTo>
                                  <a:lnTo>
                                    <a:pt x="841" y="705"/>
                                  </a:lnTo>
                                  <a:lnTo>
                                    <a:pt x="897" y="702"/>
                                  </a:lnTo>
                                  <a:lnTo>
                                    <a:pt x="946" y="693"/>
                                  </a:lnTo>
                                  <a:lnTo>
                                    <a:pt x="989" y="677"/>
                                  </a:lnTo>
                                  <a:lnTo>
                                    <a:pt x="1025" y="655"/>
                                  </a:lnTo>
                                  <a:lnTo>
                                    <a:pt x="1046" y="635"/>
                                  </a:lnTo>
                                  <a:lnTo>
                                    <a:pt x="859" y="635"/>
                                  </a:lnTo>
                                  <a:lnTo>
                                    <a:pt x="829" y="633"/>
                                  </a:lnTo>
                                  <a:lnTo>
                                    <a:pt x="801" y="627"/>
                                  </a:lnTo>
                                  <a:lnTo>
                                    <a:pt x="777" y="617"/>
                                  </a:lnTo>
                                  <a:lnTo>
                                    <a:pt x="756" y="603"/>
                                  </a:lnTo>
                                  <a:lnTo>
                                    <a:pt x="738" y="586"/>
                                  </a:lnTo>
                                  <a:lnTo>
                                    <a:pt x="726" y="567"/>
                                  </a:lnTo>
                                  <a:lnTo>
                                    <a:pt x="719" y="546"/>
                                  </a:lnTo>
                                  <a:lnTo>
                                    <a:pt x="716" y="522"/>
                                  </a:lnTo>
                                  <a:lnTo>
                                    <a:pt x="725" y="477"/>
                                  </a:lnTo>
                                  <a:lnTo>
                                    <a:pt x="750" y="438"/>
                                  </a:lnTo>
                                  <a:lnTo>
                                    <a:pt x="792" y="404"/>
                                  </a:lnTo>
                                  <a:lnTo>
                                    <a:pt x="851" y="376"/>
                                  </a:lnTo>
                                  <a:lnTo>
                                    <a:pt x="1011" y="376"/>
                                  </a:lnTo>
                                  <a:lnTo>
                                    <a:pt x="1001" y="368"/>
                                  </a:lnTo>
                                  <a:lnTo>
                                    <a:pt x="931" y="336"/>
                                  </a:lnTo>
                                  <a:lnTo>
                                    <a:pt x="931" y="334"/>
                                  </a:lnTo>
                                  <a:lnTo>
                                    <a:pt x="991" y="300"/>
                                  </a:lnTo>
                                  <a:lnTo>
                                    <a:pt x="993" y="299"/>
                                  </a:lnTo>
                                  <a:lnTo>
                                    <a:pt x="857" y="299"/>
                                  </a:lnTo>
                                  <a:lnTo>
                                    <a:pt x="807" y="274"/>
                                  </a:lnTo>
                                  <a:lnTo>
                                    <a:pt x="771" y="244"/>
                                  </a:lnTo>
                                  <a:lnTo>
                                    <a:pt x="750" y="209"/>
                                  </a:lnTo>
                                  <a:lnTo>
                                    <a:pt x="742" y="169"/>
                                  </a:lnTo>
                                  <a:lnTo>
                                    <a:pt x="745" y="148"/>
                                  </a:lnTo>
                                  <a:lnTo>
                                    <a:pt x="751" y="130"/>
                                  </a:lnTo>
                                  <a:lnTo>
                                    <a:pt x="762" y="113"/>
                                  </a:lnTo>
                                  <a:lnTo>
                                    <a:pt x="777" y="99"/>
                                  </a:lnTo>
                                  <a:lnTo>
                                    <a:pt x="795" y="86"/>
                                  </a:lnTo>
                                  <a:lnTo>
                                    <a:pt x="815" y="78"/>
                                  </a:lnTo>
                                  <a:lnTo>
                                    <a:pt x="837" y="73"/>
                                  </a:lnTo>
                                  <a:lnTo>
                                    <a:pt x="860" y="71"/>
                                  </a:lnTo>
                                  <a:lnTo>
                                    <a:pt x="1037" y="71"/>
                                  </a:lnTo>
                                  <a:lnTo>
                                    <a:pt x="1036" y="68"/>
                                  </a:lnTo>
                                  <a:lnTo>
                                    <a:pt x="1011" y="45"/>
                                  </a:lnTo>
                                  <a:lnTo>
                                    <a:pt x="981" y="25"/>
                                  </a:lnTo>
                                  <a:lnTo>
                                    <a:pt x="947" y="11"/>
                                  </a:lnTo>
                                  <a:lnTo>
                                    <a:pt x="909" y="3"/>
                                  </a:lnTo>
                                  <a:lnTo>
                                    <a:pt x="867" y="0"/>
                                  </a:lnTo>
                                  <a:close/>
                                  <a:moveTo>
                                    <a:pt x="1011" y="376"/>
                                  </a:moveTo>
                                  <a:lnTo>
                                    <a:pt x="851" y="376"/>
                                  </a:lnTo>
                                  <a:lnTo>
                                    <a:pt x="916" y="404"/>
                                  </a:lnTo>
                                  <a:lnTo>
                                    <a:pt x="961" y="438"/>
                                  </a:lnTo>
                                  <a:lnTo>
                                    <a:pt x="989" y="478"/>
                                  </a:lnTo>
                                  <a:lnTo>
                                    <a:pt x="998" y="525"/>
                                  </a:lnTo>
                                  <a:lnTo>
                                    <a:pt x="996" y="547"/>
                                  </a:lnTo>
                                  <a:lnTo>
                                    <a:pt x="988" y="568"/>
                                  </a:lnTo>
                                  <a:lnTo>
                                    <a:pt x="976" y="587"/>
                                  </a:lnTo>
                                  <a:lnTo>
                                    <a:pt x="959" y="603"/>
                                  </a:lnTo>
                                  <a:lnTo>
                                    <a:pt x="939" y="617"/>
                                  </a:lnTo>
                                  <a:lnTo>
                                    <a:pt x="915" y="627"/>
                                  </a:lnTo>
                                  <a:lnTo>
                                    <a:pt x="888" y="633"/>
                                  </a:lnTo>
                                  <a:lnTo>
                                    <a:pt x="859" y="635"/>
                                  </a:lnTo>
                                  <a:lnTo>
                                    <a:pt x="1046" y="635"/>
                                  </a:lnTo>
                                  <a:lnTo>
                                    <a:pt x="1054" y="628"/>
                                  </a:lnTo>
                                  <a:lnTo>
                                    <a:pt x="1075" y="596"/>
                                  </a:lnTo>
                                  <a:lnTo>
                                    <a:pt x="1087" y="560"/>
                                  </a:lnTo>
                                  <a:lnTo>
                                    <a:pt x="1091" y="519"/>
                                  </a:lnTo>
                                  <a:lnTo>
                                    <a:pt x="1081" y="459"/>
                                  </a:lnTo>
                                  <a:lnTo>
                                    <a:pt x="1051" y="409"/>
                                  </a:lnTo>
                                  <a:lnTo>
                                    <a:pt x="1011" y="376"/>
                                  </a:lnTo>
                                  <a:close/>
                                  <a:moveTo>
                                    <a:pt x="1037" y="71"/>
                                  </a:moveTo>
                                  <a:lnTo>
                                    <a:pt x="860" y="71"/>
                                  </a:lnTo>
                                  <a:lnTo>
                                    <a:pt x="885" y="73"/>
                                  </a:lnTo>
                                  <a:lnTo>
                                    <a:pt x="907" y="78"/>
                                  </a:lnTo>
                                  <a:lnTo>
                                    <a:pt x="927" y="86"/>
                                  </a:lnTo>
                                  <a:lnTo>
                                    <a:pt x="943" y="97"/>
                                  </a:lnTo>
                                  <a:lnTo>
                                    <a:pt x="957" y="112"/>
                                  </a:lnTo>
                                  <a:lnTo>
                                    <a:pt x="966" y="129"/>
                                  </a:lnTo>
                                  <a:lnTo>
                                    <a:pt x="972" y="148"/>
                                  </a:lnTo>
                                  <a:lnTo>
                                    <a:pt x="974" y="169"/>
                                  </a:lnTo>
                                  <a:lnTo>
                                    <a:pt x="974" y="170"/>
                                  </a:lnTo>
                                  <a:lnTo>
                                    <a:pt x="967" y="209"/>
                                  </a:lnTo>
                                  <a:lnTo>
                                    <a:pt x="945" y="244"/>
                                  </a:lnTo>
                                  <a:lnTo>
                                    <a:pt x="908" y="274"/>
                                  </a:lnTo>
                                  <a:lnTo>
                                    <a:pt x="857" y="299"/>
                                  </a:lnTo>
                                  <a:lnTo>
                                    <a:pt x="993" y="299"/>
                                  </a:lnTo>
                                  <a:lnTo>
                                    <a:pt x="1033" y="260"/>
                                  </a:lnTo>
                                  <a:lnTo>
                                    <a:pt x="1059" y="213"/>
                                  </a:lnTo>
                                  <a:lnTo>
                                    <a:pt x="1067" y="159"/>
                                  </a:lnTo>
                                  <a:lnTo>
                                    <a:pt x="1064" y="126"/>
                                  </a:lnTo>
                                  <a:lnTo>
                                    <a:pt x="1053" y="96"/>
                                  </a:lnTo>
                                  <a:lnTo>
                                    <a:pt x="1037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50" name="任意多边形 1350"/>
                          <wps:cNvSpPr/>
                          <wps:spPr>
                            <a:xfrm>
                              <a:off x="4659" y="15399"/>
                              <a:ext cx="250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79" h="523">
                                  <a:moveTo>
                                    <a:pt x="360" y="89"/>
                                  </a:moveTo>
                                  <a:lnTo>
                                    <a:pt x="312" y="89"/>
                                  </a:lnTo>
                                  <a:lnTo>
                                    <a:pt x="311" y="134"/>
                                  </a:lnTo>
                                  <a:lnTo>
                                    <a:pt x="309" y="177"/>
                                  </a:lnTo>
                                  <a:lnTo>
                                    <a:pt x="307" y="216"/>
                                  </a:lnTo>
                                  <a:lnTo>
                                    <a:pt x="304" y="252"/>
                                  </a:lnTo>
                                  <a:lnTo>
                                    <a:pt x="291" y="320"/>
                                  </a:lnTo>
                                  <a:lnTo>
                                    <a:pt x="263" y="382"/>
                                  </a:lnTo>
                                  <a:lnTo>
                                    <a:pt x="220" y="439"/>
                                  </a:lnTo>
                                  <a:lnTo>
                                    <a:pt x="162" y="489"/>
                                  </a:lnTo>
                                  <a:lnTo>
                                    <a:pt x="172" y="498"/>
                                  </a:lnTo>
                                  <a:lnTo>
                                    <a:pt x="182" y="506"/>
                                  </a:lnTo>
                                  <a:lnTo>
                                    <a:pt x="190" y="515"/>
                                  </a:lnTo>
                                  <a:lnTo>
                                    <a:pt x="198" y="523"/>
                                  </a:lnTo>
                                  <a:lnTo>
                                    <a:pt x="260" y="467"/>
                                  </a:lnTo>
                                  <a:lnTo>
                                    <a:pt x="307" y="404"/>
                                  </a:lnTo>
                                  <a:lnTo>
                                    <a:pt x="337" y="333"/>
                                  </a:lnTo>
                                  <a:lnTo>
                                    <a:pt x="351" y="255"/>
                                  </a:lnTo>
                                  <a:lnTo>
                                    <a:pt x="354" y="221"/>
                                  </a:lnTo>
                                  <a:lnTo>
                                    <a:pt x="356" y="182"/>
                                  </a:lnTo>
                                  <a:lnTo>
                                    <a:pt x="358" y="138"/>
                                  </a:lnTo>
                                  <a:lnTo>
                                    <a:pt x="360" y="89"/>
                                  </a:lnTo>
                                  <a:close/>
                                  <a:moveTo>
                                    <a:pt x="194" y="284"/>
                                  </a:moveTo>
                                  <a:lnTo>
                                    <a:pt x="85" y="284"/>
                                  </a:lnTo>
                                  <a:lnTo>
                                    <a:pt x="85" y="520"/>
                                  </a:lnTo>
                                  <a:lnTo>
                                    <a:pt x="128" y="520"/>
                                  </a:lnTo>
                                  <a:lnTo>
                                    <a:pt x="128" y="297"/>
                                  </a:lnTo>
                                  <a:lnTo>
                                    <a:pt x="197" y="297"/>
                                  </a:lnTo>
                                  <a:lnTo>
                                    <a:pt x="188" y="292"/>
                                  </a:lnTo>
                                  <a:lnTo>
                                    <a:pt x="194" y="284"/>
                                  </a:lnTo>
                                  <a:close/>
                                  <a:moveTo>
                                    <a:pt x="341" y="458"/>
                                  </a:moveTo>
                                  <a:lnTo>
                                    <a:pt x="343" y="470"/>
                                  </a:lnTo>
                                  <a:lnTo>
                                    <a:pt x="345" y="482"/>
                                  </a:lnTo>
                                  <a:lnTo>
                                    <a:pt x="348" y="494"/>
                                  </a:lnTo>
                                  <a:lnTo>
                                    <a:pt x="350" y="506"/>
                                  </a:lnTo>
                                  <a:lnTo>
                                    <a:pt x="398" y="507"/>
                                  </a:lnTo>
                                  <a:lnTo>
                                    <a:pt x="433" y="507"/>
                                  </a:lnTo>
                                  <a:lnTo>
                                    <a:pt x="472" y="502"/>
                                  </a:lnTo>
                                  <a:lnTo>
                                    <a:pt x="500" y="484"/>
                                  </a:lnTo>
                                  <a:lnTo>
                                    <a:pt x="511" y="463"/>
                                  </a:lnTo>
                                  <a:lnTo>
                                    <a:pt x="428" y="463"/>
                                  </a:lnTo>
                                  <a:lnTo>
                                    <a:pt x="410" y="463"/>
                                  </a:lnTo>
                                  <a:lnTo>
                                    <a:pt x="389" y="462"/>
                                  </a:lnTo>
                                  <a:lnTo>
                                    <a:pt x="366" y="460"/>
                                  </a:lnTo>
                                  <a:lnTo>
                                    <a:pt x="341" y="458"/>
                                  </a:lnTo>
                                  <a:close/>
                                  <a:moveTo>
                                    <a:pt x="536" y="49"/>
                                  </a:moveTo>
                                  <a:lnTo>
                                    <a:pt x="222" y="49"/>
                                  </a:lnTo>
                                  <a:lnTo>
                                    <a:pt x="222" y="89"/>
                                  </a:lnTo>
                                  <a:lnTo>
                                    <a:pt x="488" y="89"/>
                                  </a:lnTo>
                                  <a:lnTo>
                                    <a:pt x="485" y="197"/>
                                  </a:lnTo>
                                  <a:lnTo>
                                    <a:pt x="482" y="286"/>
                                  </a:lnTo>
                                  <a:lnTo>
                                    <a:pt x="479" y="356"/>
                                  </a:lnTo>
                                  <a:lnTo>
                                    <a:pt x="476" y="407"/>
                                  </a:lnTo>
                                  <a:lnTo>
                                    <a:pt x="472" y="432"/>
                                  </a:lnTo>
                                  <a:lnTo>
                                    <a:pt x="463" y="450"/>
                                  </a:lnTo>
                                  <a:lnTo>
                                    <a:pt x="448" y="460"/>
                                  </a:lnTo>
                                  <a:lnTo>
                                    <a:pt x="428" y="463"/>
                                  </a:lnTo>
                                  <a:lnTo>
                                    <a:pt x="511" y="463"/>
                                  </a:lnTo>
                                  <a:lnTo>
                                    <a:pt x="517" y="453"/>
                                  </a:lnTo>
                                  <a:lnTo>
                                    <a:pt x="523" y="410"/>
                                  </a:lnTo>
                                  <a:lnTo>
                                    <a:pt x="525" y="368"/>
                                  </a:lnTo>
                                  <a:lnTo>
                                    <a:pt x="528" y="311"/>
                                  </a:lnTo>
                                  <a:lnTo>
                                    <a:pt x="530" y="232"/>
                                  </a:lnTo>
                                  <a:lnTo>
                                    <a:pt x="534" y="134"/>
                                  </a:lnTo>
                                  <a:lnTo>
                                    <a:pt x="536" y="49"/>
                                  </a:lnTo>
                                  <a:close/>
                                  <a:moveTo>
                                    <a:pt x="197" y="297"/>
                                  </a:moveTo>
                                  <a:lnTo>
                                    <a:pt x="128" y="297"/>
                                  </a:lnTo>
                                  <a:lnTo>
                                    <a:pt x="173" y="330"/>
                                  </a:lnTo>
                                  <a:lnTo>
                                    <a:pt x="216" y="363"/>
                                  </a:lnTo>
                                  <a:lnTo>
                                    <a:pt x="245" y="331"/>
                                  </a:lnTo>
                                  <a:lnTo>
                                    <a:pt x="197" y="297"/>
                                  </a:lnTo>
                                  <a:close/>
                                  <a:moveTo>
                                    <a:pt x="195" y="103"/>
                                  </a:moveTo>
                                  <a:lnTo>
                                    <a:pt x="8" y="103"/>
                                  </a:lnTo>
                                  <a:lnTo>
                                    <a:pt x="8" y="141"/>
                                  </a:lnTo>
                                  <a:lnTo>
                                    <a:pt x="145" y="141"/>
                                  </a:lnTo>
                                  <a:lnTo>
                                    <a:pt x="112" y="189"/>
                                  </a:lnTo>
                                  <a:lnTo>
                                    <a:pt x="77" y="232"/>
                                  </a:lnTo>
                                  <a:lnTo>
                                    <a:pt x="40" y="269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4" y="314"/>
                                  </a:lnTo>
                                  <a:lnTo>
                                    <a:pt x="8" y="326"/>
                                  </a:lnTo>
                                  <a:lnTo>
                                    <a:pt x="12" y="337"/>
                                  </a:lnTo>
                                  <a:lnTo>
                                    <a:pt x="15" y="347"/>
                                  </a:lnTo>
                                  <a:lnTo>
                                    <a:pt x="33" y="332"/>
                                  </a:lnTo>
                                  <a:lnTo>
                                    <a:pt x="51" y="317"/>
                                  </a:lnTo>
                                  <a:lnTo>
                                    <a:pt x="69" y="301"/>
                                  </a:lnTo>
                                  <a:lnTo>
                                    <a:pt x="85" y="284"/>
                                  </a:lnTo>
                                  <a:lnTo>
                                    <a:pt x="194" y="284"/>
                                  </a:lnTo>
                                  <a:lnTo>
                                    <a:pt x="204" y="272"/>
                                  </a:lnTo>
                                  <a:lnTo>
                                    <a:pt x="206" y="270"/>
                                  </a:lnTo>
                                  <a:lnTo>
                                    <a:pt x="156" y="270"/>
                                  </a:lnTo>
                                  <a:lnTo>
                                    <a:pt x="137" y="258"/>
                                  </a:lnTo>
                                  <a:lnTo>
                                    <a:pt x="128" y="252"/>
                                  </a:lnTo>
                                  <a:lnTo>
                                    <a:pt x="128" y="236"/>
                                  </a:lnTo>
                                  <a:lnTo>
                                    <a:pt x="146" y="213"/>
                                  </a:lnTo>
                                  <a:lnTo>
                                    <a:pt x="163" y="190"/>
                                  </a:lnTo>
                                  <a:lnTo>
                                    <a:pt x="179" y="167"/>
                                  </a:lnTo>
                                  <a:lnTo>
                                    <a:pt x="195" y="142"/>
                                  </a:lnTo>
                                  <a:lnTo>
                                    <a:pt x="195" y="103"/>
                                  </a:lnTo>
                                  <a:close/>
                                  <a:moveTo>
                                    <a:pt x="208" y="197"/>
                                  </a:moveTo>
                                  <a:lnTo>
                                    <a:pt x="196" y="216"/>
                                  </a:lnTo>
                                  <a:lnTo>
                                    <a:pt x="183" y="234"/>
                                  </a:lnTo>
                                  <a:lnTo>
                                    <a:pt x="170" y="252"/>
                                  </a:lnTo>
                                  <a:lnTo>
                                    <a:pt x="156" y="270"/>
                                  </a:lnTo>
                                  <a:lnTo>
                                    <a:pt x="206" y="270"/>
                                  </a:lnTo>
                                  <a:lnTo>
                                    <a:pt x="219" y="254"/>
                                  </a:lnTo>
                                  <a:lnTo>
                                    <a:pt x="233" y="236"/>
                                  </a:lnTo>
                                  <a:lnTo>
                                    <a:pt x="246" y="219"/>
                                  </a:lnTo>
                                  <a:lnTo>
                                    <a:pt x="208" y="197"/>
                                  </a:lnTo>
                                  <a:close/>
                                  <a:moveTo>
                                    <a:pt x="101" y="0"/>
                                  </a:moveTo>
                                  <a:lnTo>
                                    <a:pt x="62" y="19"/>
                                  </a:lnTo>
                                  <a:lnTo>
                                    <a:pt x="72" y="35"/>
                                  </a:lnTo>
                                  <a:lnTo>
                                    <a:pt x="83" y="53"/>
                                  </a:lnTo>
                                  <a:lnTo>
                                    <a:pt x="93" y="73"/>
                                  </a:lnTo>
                                  <a:lnTo>
                                    <a:pt x="104" y="93"/>
                                  </a:lnTo>
                                  <a:lnTo>
                                    <a:pt x="145" y="73"/>
                                  </a:lnTo>
                                  <a:lnTo>
                                    <a:pt x="134" y="53"/>
                                  </a:lnTo>
                                  <a:lnTo>
                                    <a:pt x="123" y="34"/>
                                  </a:lnTo>
                                  <a:lnTo>
                                    <a:pt x="112" y="16"/>
                                  </a:lnTo>
                                  <a:lnTo>
                                    <a:pt x="101" y="0"/>
                                  </a:lnTo>
                                  <a:close/>
                                  <a:moveTo>
                                    <a:pt x="1179" y="456"/>
                                  </a:moveTo>
                                  <a:lnTo>
                                    <a:pt x="619" y="456"/>
                                  </a:lnTo>
                                  <a:lnTo>
                                    <a:pt x="619" y="495"/>
                                  </a:lnTo>
                                  <a:lnTo>
                                    <a:pt x="1179" y="495"/>
                                  </a:lnTo>
                                  <a:lnTo>
                                    <a:pt x="1179" y="456"/>
                                  </a:lnTo>
                                  <a:close/>
                                  <a:moveTo>
                                    <a:pt x="832" y="248"/>
                                  </a:moveTo>
                                  <a:lnTo>
                                    <a:pt x="784" y="248"/>
                                  </a:lnTo>
                                  <a:lnTo>
                                    <a:pt x="751" y="456"/>
                                  </a:lnTo>
                                  <a:lnTo>
                                    <a:pt x="799" y="456"/>
                                  </a:lnTo>
                                  <a:lnTo>
                                    <a:pt x="832" y="248"/>
                                  </a:lnTo>
                                  <a:close/>
                                  <a:moveTo>
                                    <a:pt x="1087" y="208"/>
                                  </a:moveTo>
                                  <a:lnTo>
                                    <a:pt x="655" y="208"/>
                                  </a:lnTo>
                                  <a:lnTo>
                                    <a:pt x="655" y="248"/>
                                  </a:lnTo>
                                  <a:lnTo>
                                    <a:pt x="1040" y="248"/>
                                  </a:lnTo>
                                  <a:lnTo>
                                    <a:pt x="1040" y="456"/>
                                  </a:lnTo>
                                  <a:lnTo>
                                    <a:pt x="1087" y="456"/>
                                  </a:lnTo>
                                  <a:lnTo>
                                    <a:pt x="1087" y="208"/>
                                  </a:lnTo>
                                  <a:close/>
                                  <a:moveTo>
                                    <a:pt x="859" y="80"/>
                                  </a:moveTo>
                                  <a:lnTo>
                                    <a:pt x="811" y="80"/>
                                  </a:lnTo>
                                  <a:lnTo>
                                    <a:pt x="791" y="208"/>
                                  </a:lnTo>
                                  <a:lnTo>
                                    <a:pt x="838" y="208"/>
                                  </a:lnTo>
                                  <a:lnTo>
                                    <a:pt x="859" y="80"/>
                                  </a:lnTo>
                                  <a:close/>
                                  <a:moveTo>
                                    <a:pt x="1152" y="40"/>
                                  </a:moveTo>
                                  <a:lnTo>
                                    <a:pt x="640" y="40"/>
                                  </a:lnTo>
                                  <a:lnTo>
                                    <a:pt x="640" y="80"/>
                                  </a:lnTo>
                                  <a:lnTo>
                                    <a:pt x="1152" y="80"/>
                                  </a:lnTo>
                                  <a:lnTo>
                                    <a:pt x="1152" y="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6A7A8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51" name="矩形 1351"/>
                          <wps:cNvSpPr/>
                          <wps:spPr>
                            <a:xfrm>
                              <a:off x="7222" y="13825"/>
                              <a:ext cx="98" cy="10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52" name="矩形 1352"/>
                          <wps:cNvSpPr/>
                          <wps:spPr>
                            <a:xfrm>
                              <a:off x="5289" y="14620"/>
                              <a:ext cx="98" cy="10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53" name="矩形 1353"/>
                          <wps:cNvSpPr/>
                          <wps:spPr>
                            <a:xfrm>
                              <a:off x="5774" y="14593"/>
                              <a:ext cx="100" cy="10"/>
                            </a:xfrm>
                            <a:prstGeom prst="rect">
                              <a:avLst/>
                            </a:pr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54" name="任意多边形 1354"/>
                          <wps:cNvSpPr/>
                          <wps:spPr>
                            <a:xfrm>
                              <a:off x="5222" y="14009"/>
                              <a:ext cx="99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68" h="706">
                                  <a:moveTo>
                                    <a:pt x="243" y="0"/>
                                  </a:moveTo>
                                  <a:lnTo>
                                    <a:pt x="198" y="3"/>
                                  </a:lnTo>
                                  <a:lnTo>
                                    <a:pt x="157" y="11"/>
                                  </a:lnTo>
                                  <a:lnTo>
                                    <a:pt x="120" y="26"/>
                                  </a:lnTo>
                                  <a:lnTo>
                                    <a:pt x="87" y="47"/>
                                  </a:lnTo>
                                  <a:lnTo>
                                    <a:pt x="60" y="72"/>
                                  </a:lnTo>
                                  <a:lnTo>
                                    <a:pt x="41" y="101"/>
                                  </a:lnTo>
                                  <a:lnTo>
                                    <a:pt x="30" y="134"/>
                                  </a:lnTo>
                                  <a:lnTo>
                                    <a:pt x="26" y="170"/>
                                  </a:lnTo>
                                  <a:lnTo>
                                    <a:pt x="34" y="220"/>
                                  </a:lnTo>
                                  <a:lnTo>
                                    <a:pt x="58" y="265"/>
                                  </a:lnTo>
                                  <a:lnTo>
                                    <a:pt x="99" y="303"/>
                                  </a:lnTo>
                                  <a:lnTo>
                                    <a:pt x="156" y="334"/>
                                  </a:lnTo>
                                  <a:lnTo>
                                    <a:pt x="156" y="336"/>
                                  </a:lnTo>
                                  <a:lnTo>
                                    <a:pt x="88" y="370"/>
                                  </a:lnTo>
                                  <a:lnTo>
                                    <a:pt x="39" y="413"/>
                                  </a:lnTo>
                                  <a:lnTo>
                                    <a:pt x="10" y="465"/>
                                  </a:lnTo>
                                  <a:lnTo>
                                    <a:pt x="0" y="526"/>
                                  </a:lnTo>
                                  <a:lnTo>
                                    <a:pt x="4" y="564"/>
                                  </a:lnTo>
                                  <a:lnTo>
                                    <a:pt x="15" y="598"/>
                                  </a:lnTo>
                                  <a:lnTo>
                                    <a:pt x="34" y="628"/>
                                  </a:lnTo>
                                  <a:lnTo>
                                    <a:pt x="61" y="655"/>
                                  </a:lnTo>
                                  <a:lnTo>
                                    <a:pt x="93" y="677"/>
                                  </a:lnTo>
                                  <a:lnTo>
                                    <a:pt x="130" y="692"/>
                                  </a:lnTo>
                                  <a:lnTo>
                                    <a:pt x="172" y="702"/>
                                  </a:lnTo>
                                  <a:lnTo>
                                    <a:pt x="218" y="705"/>
                                  </a:lnTo>
                                  <a:lnTo>
                                    <a:pt x="274" y="702"/>
                                  </a:lnTo>
                                  <a:lnTo>
                                    <a:pt x="323" y="692"/>
                                  </a:lnTo>
                                  <a:lnTo>
                                    <a:pt x="366" y="676"/>
                                  </a:lnTo>
                                  <a:lnTo>
                                    <a:pt x="402" y="654"/>
                                  </a:lnTo>
                                  <a:lnTo>
                                    <a:pt x="423" y="634"/>
                                  </a:lnTo>
                                  <a:lnTo>
                                    <a:pt x="235" y="634"/>
                                  </a:lnTo>
                                  <a:lnTo>
                                    <a:pt x="205" y="632"/>
                                  </a:lnTo>
                                  <a:lnTo>
                                    <a:pt x="178" y="626"/>
                                  </a:lnTo>
                                  <a:lnTo>
                                    <a:pt x="154" y="616"/>
                                  </a:lnTo>
                                  <a:lnTo>
                                    <a:pt x="132" y="603"/>
                                  </a:lnTo>
                                  <a:lnTo>
                                    <a:pt x="115" y="586"/>
                                  </a:lnTo>
                                  <a:lnTo>
                                    <a:pt x="103" y="566"/>
                                  </a:lnTo>
                                  <a:lnTo>
                                    <a:pt x="95" y="545"/>
                                  </a:lnTo>
                                  <a:lnTo>
                                    <a:pt x="93" y="521"/>
                                  </a:lnTo>
                                  <a:lnTo>
                                    <a:pt x="101" y="477"/>
                                  </a:lnTo>
                                  <a:lnTo>
                                    <a:pt x="126" y="437"/>
                                  </a:lnTo>
                                  <a:lnTo>
                                    <a:pt x="169" y="404"/>
                                  </a:lnTo>
                                  <a:lnTo>
                                    <a:pt x="228" y="375"/>
                                  </a:lnTo>
                                  <a:lnTo>
                                    <a:pt x="387" y="375"/>
                                  </a:lnTo>
                                  <a:lnTo>
                                    <a:pt x="378" y="367"/>
                                  </a:lnTo>
                                  <a:lnTo>
                                    <a:pt x="308" y="336"/>
                                  </a:lnTo>
                                  <a:lnTo>
                                    <a:pt x="308" y="334"/>
                                  </a:lnTo>
                                  <a:lnTo>
                                    <a:pt x="367" y="300"/>
                                  </a:lnTo>
                                  <a:lnTo>
                                    <a:pt x="369" y="298"/>
                                  </a:lnTo>
                                  <a:lnTo>
                                    <a:pt x="234" y="298"/>
                                  </a:lnTo>
                                  <a:lnTo>
                                    <a:pt x="183" y="273"/>
                                  </a:lnTo>
                                  <a:lnTo>
                                    <a:pt x="148" y="244"/>
                                  </a:lnTo>
                                  <a:lnTo>
                                    <a:pt x="126" y="208"/>
                                  </a:lnTo>
                                  <a:lnTo>
                                    <a:pt x="119" y="168"/>
                                  </a:lnTo>
                                  <a:lnTo>
                                    <a:pt x="121" y="148"/>
                                  </a:lnTo>
                                  <a:lnTo>
                                    <a:pt x="128" y="129"/>
                                  </a:lnTo>
                                  <a:lnTo>
                                    <a:pt x="138" y="113"/>
                                  </a:lnTo>
                                  <a:lnTo>
                                    <a:pt x="154" y="98"/>
                                  </a:lnTo>
                                  <a:lnTo>
                                    <a:pt x="172" y="86"/>
                                  </a:lnTo>
                                  <a:lnTo>
                                    <a:pt x="192" y="77"/>
                                  </a:lnTo>
                                  <a:lnTo>
                                    <a:pt x="213" y="72"/>
                                  </a:lnTo>
                                  <a:lnTo>
                                    <a:pt x="237" y="70"/>
                                  </a:lnTo>
                                  <a:lnTo>
                                    <a:pt x="414" y="70"/>
                                  </a:lnTo>
                                  <a:lnTo>
                                    <a:pt x="412" y="68"/>
                                  </a:lnTo>
                                  <a:lnTo>
                                    <a:pt x="387" y="44"/>
                                  </a:lnTo>
                                  <a:lnTo>
                                    <a:pt x="357" y="25"/>
                                  </a:lnTo>
                                  <a:lnTo>
                                    <a:pt x="323" y="11"/>
                                  </a:lnTo>
                                  <a:lnTo>
                                    <a:pt x="285" y="2"/>
                                  </a:lnTo>
                                  <a:lnTo>
                                    <a:pt x="243" y="0"/>
                                  </a:lnTo>
                                  <a:close/>
                                  <a:moveTo>
                                    <a:pt x="387" y="375"/>
                                  </a:moveTo>
                                  <a:lnTo>
                                    <a:pt x="228" y="375"/>
                                  </a:lnTo>
                                  <a:lnTo>
                                    <a:pt x="292" y="403"/>
                                  </a:lnTo>
                                  <a:lnTo>
                                    <a:pt x="338" y="437"/>
                                  </a:lnTo>
                                  <a:lnTo>
                                    <a:pt x="365" y="478"/>
                                  </a:lnTo>
                                  <a:lnTo>
                                    <a:pt x="375" y="524"/>
                                  </a:lnTo>
                                  <a:lnTo>
                                    <a:pt x="372" y="547"/>
                                  </a:lnTo>
                                  <a:lnTo>
                                    <a:pt x="365" y="567"/>
                                  </a:lnTo>
                                  <a:lnTo>
                                    <a:pt x="353" y="586"/>
                                  </a:lnTo>
                                  <a:lnTo>
                                    <a:pt x="336" y="603"/>
                                  </a:lnTo>
                                  <a:lnTo>
                                    <a:pt x="315" y="617"/>
                                  </a:lnTo>
                                  <a:lnTo>
                                    <a:pt x="291" y="626"/>
                                  </a:lnTo>
                                  <a:lnTo>
                                    <a:pt x="265" y="632"/>
                                  </a:lnTo>
                                  <a:lnTo>
                                    <a:pt x="235" y="634"/>
                                  </a:lnTo>
                                  <a:lnTo>
                                    <a:pt x="423" y="634"/>
                                  </a:lnTo>
                                  <a:lnTo>
                                    <a:pt x="430" y="627"/>
                                  </a:lnTo>
                                  <a:lnTo>
                                    <a:pt x="451" y="595"/>
                                  </a:lnTo>
                                  <a:lnTo>
                                    <a:pt x="463" y="559"/>
                                  </a:lnTo>
                                  <a:lnTo>
                                    <a:pt x="467" y="519"/>
                                  </a:lnTo>
                                  <a:lnTo>
                                    <a:pt x="458" y="459"/>
                                  </a:lnTo>
                                  <a:lnTo>
                                    <a:pt x="428" y="408"/>
                                  </a:lnTo>
                                  <a:lnTo>
                                    <a:pt x="387" y="375"/>
                                  </a:lnTo>
                                  <a:close/>
                                  <a:moveTo>
                                    <a:pt x="414" y="70"/>
                                  </a:moveTo>
                                  <a:lnTo>
                                    <a:pt x="237" y="70"/>
                                  </a:lnTo>
                                  <a:lnTo>
                                    <a:pt x="262" y="72"/>
                                  </a:lnTo>
                                  <a:lnTo>
                                    <a:pt x="284" y="77"/>
                                  </a:lnTo>
                                  <a:lnTo>
                                    <a:pt x="303" y="85"/>
                                  </a:lnTo>
                                  <a:lnTo>
                                    <a:pt x="320" y="97"/>
                                  </a:lnTo>
                                  <a:lnTo>
                                    <a:pt x="333" y="111"/>
                                  </a:lnTo>
                                  <a:lnTo>
                                    <a:pt x="343" y="128"/>
                                  </a:lnTo>
                                  <a:lnTo>
                                    <a:pt x="349" y="147"/>
                                  </a:lnTo>
                                  <a:lnTo>
                                    <a:pt x="350" y="168"/>
                                  </a:lnTo>
                                  <a:lnTo>
                                    <a:pt x="350" y="170"/>
                                  </a:lnTo>
                                  <a:lnTo>
                                    <a:pt x="343" y="209"/>
                                  </a:lnTo>
                                  <a:lnTo>
                                    <a:pt x="321" y="243"/>
                                  </a:lnTo>
                                  <a:lnTo>
                                    <a:pt x="285" y="273"/>
                                  </a:lnTo>
                                  <a:lnTo>
                                    <a:pt x="234" y="298"/>
                                  </a:lnTo>
                                  <a:lnTo>
                                    <a:pt x="369" y="298"/>
                                  </a:lnTo>
                                  <a:lnTo>
                                    <a:pt x="410" y="260"/>
                                  </a:lnTo>
                                  <a:lnTo>
                                    <a:pt x="435" y="213"/>
                                  </a:lnTo>
                                  <a:lnTo>
                                    <a:pt x="444" y="159"/>
                                  </a:lnTo>
                                  <a:lnTo>
                                    <a:pt x="440" y="125"/>
                                  </a:lnTo>
                                  <a:lnTo>
                                    <a:pt x="430" y="95"/>
                                  </a:lnTo>
                                  <a:lnTo>
                                    <a:pt x="414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55" name="任意多边形 1355"/>
                          <wps:cNvSpPr/>
                          <wps:spPr>
                            <a:xfrm>
                              <a:off x="5709" y="14010"/>
                              <a:ext cx="99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69" h="706">
                                  <a:moveTo>
                                    <a:pt x="40" y="601"/>
                                  </a:moveTo>
                                  <a:lnTo>
                                    <a:pt x="40" y="682"/>
                                  </a:lnTo>
                                  <a:lnTo>
                                    <a:pt x="68" y="692"/>
                                  </a:lnTo>
                                  <a:lnTo>
                                    <a:pt x="99" y="699"/>
                                  </a:lnTo>
                                  <a:lnTo>
                                    <a:pt x="133" y="703"/>
                                  </a:lnTo>
                                  <a:lnTo>
                                    <a:pt x="170" y="705"/>
                                  </a:lnTo>
                                  <a:lnTo>
                                    <a:pt x="236" y="699"/>
                                  </a:lnTo>
                                  <a:lnTo>
                                    <a:pt x="295" y="679"/>
                                  </a:lnTo>
                                  <a:lnTo>
                                    <a:pt x="346" y="648"/>
                                  </a:lnTo>
                                  <a:lnTo>
                                    <a:pt x="359" y="634"/>
                                  </a:lnTo>
                                  <a:lnTo>
                                    <a:pt x="170" y="634"/>
                                  </a:lnTo>
                                  <a:lnTo>
                                    <a:pt x="136" y="632"/>
                                  </a:lnTo>
                                  <a:lnTo>
                                    <a:pt x="102" y="625"/>
                                  </a:lnTo>
                                  <a:lnTo>
                                    <a:pt x="70" y="615"/>
                                  </a:lnTo>
                                  <a:lnTo>
                                    <a:pt x="40" y="601"/>
                                  </a:lnTo>
                                  <a:close/>
                                  <a:moveTo>
                                    <a:pt x="466" y="356"/>
                                  </a:moveTo>
                                  <a:lnTo>
                                    <a:pt x="376" y="356"/>
                                  </a:lnTo>
                                  <a:lnTo>
                                    <a:pt x="373" y="419"/>
                                  </a:lnTo>
                                  <a:lnTo>
                                    <a:pt x="362" y="474"/>
                                  </a:lnTo>
                                  <a:lnTo>
                                    <a:pt x="346" y="521"/>
                                  </a:lnTo>
                                  <a:lnTo>
                                    <a:pt x="322" y="561"/>
                                  </a:lnTo>
                                  <a:lnTo>
                                    <a:pt x="292" y="593"/>
                                  </a:lnTo>
                                  <a:lnTo>
                                    <a:pt x="257" y="615"/>
                                  </a:lnTo>
                                  <a:lnTo>
                                    <a:pt x="216" y="629"/>
                                  </a:lnTo>
                                  <a:lnTo>
                                    <a:pt x="170" y="634"/>
                                  </a:lnTo>
                                  <a:lnTo>
                                    <a:pt x="359" y="634"/>
                                  </a:lnTo>
                                  <a:lnTo>
                                    <a:pt x="389" y="603"/>
                                  </a:lnTo>
                                  <a:lnTo>
                                    <a:pt x="424" y="547"/>
                                  </a:lnTo>
                                  <a:lnTo>
                                    <a:pt x="449" y="480"/>
                                  </a:lnTo>
                                  <a:lnTo>
                                    <a:pt x="463" y="401"/>
                                  </a:lnTo>
                                  <a:lnTo>
                                    <a:pt x="466" y="356"/>
                                  </a:lnTo>
                                  <a:close/>
                                  <a:moveTo>
                                    <a:pt x="237" y="0"/>
                                  </a:moveTo>
                                  <a:lnTo>
                                    <a:pt x="187" y="4"/>
                                  </a:lnTo>
                                  <a:lnTo>
                                    <a:pt x="141" y="16"/>
                                  </a:lnTo>
                                  <a:lnTo>
                                    <a:pt x="101" y="36"/>
                                  </a:lnTo>
                                  <a:lnTo>
                                    <a:pt x="66" y="64"/>
                                  </a:lnTo>
                                  <a:lnTo>
                                    <a:pt x="37" y="99"/>
                                  </a:lnTo>
                                  <a:lnTo>
                                    <a:pt x="16" y="138"/>
                                  </a:lnTo>
                                  <a:lnTo>
                                    <a:pt x="4" y="181"/>
                                  </a:lnTo>
                                  <a:lnTo>
                                    <a:pt x="0" y="229"/>
                                  </a:lnTo>
                                  <a:lnTo>
                                    <a:pt x="3" y="274"/>
                                  </a:lnTo>
                                  <a:lnTo>
                                    <a:pt x="15" y="315"/>
                                  </a:lnTo>
                                  <a:lnTo>
                                    <a:pt x="34" y="351"/>
                                  </a:lnTo>
                                  <a:lnTo>
                                    <a:pt x="60" y="382"/>
                                  </a:lnTo>
                                  <a:lnTo>
                                    <a:pt x="92" y="408"/>
                                  </a:lnTo>
                                  <a:lnTo>
                                    <a:pt x="128" y="427"/>
                                  </a:lnTo>
                                  <a:lnTo>
                                    <a:pt x="168" y="438"/>
                                  </a:lnTo>
                                  <a:lnTo>
                                    <a:pt x="212" y="441"/>
                                  </a:lnTo>
                                  <a:lnTo>
                                    <a:pt x="265" y="436"/>
                                  </a:lnTo>
                                  <a:lnTo>
                                    <a:pt x="310" y="420"/>
                                  </a:lnTo>
                                  <a:lnTo>
                                    <a:pt x="346" y="393"/>
                                  </a:lnTo>
                                  <a:lnTo>
                                    <a:pt x="365" y="367"/>
                                  </a:lnTo>
                                  <a:lnTo>
                                    <a:pt x="235" y="367"/>
                                  </a:lnTo>
                                  <a:lnTo>
                                    <a:pt x="204" y="365"/>
                                  </a:lnTo>
                                  <a:lnTo>
                                    <a:pt x="176" y="357"/>
                                  </a:lnTo>
                                  <a:lnTo>
                                    <a:pt x="151" y="345"/>
                                  </a:lnTo>
                                  <a:lnTo>
                                    <a:pt x="131" y="327"/>
                                  </a:lnTo>
                                  <a:lnTo>
                                    <a:pt x="114" y="305"/>
                                  </a:lnTo>
                                  <a:lnTo>
                                    <a:pt x="102" y="280"/>
                                  </a:lnTo>
                                  <a:lnTo>
                                    <a:pt x="95" y="251"/>
                                  </a:lnTo>
                                  <a:lnTo>
                                    <a:pt x="93" y="218"/>
                                  </a:lnTo>
                                  <a:lnTo>
                                    <a:pt x="95" y="188"/>
                                  </a:lnTo>
                                  <a:lnTo>
                                    <a:pt x="103" y="160"/>
                                  </a:lnTo>
                                  <a:lnTo>
                                    <a:pt x="115" y="136"/>
                                  </a:lnTo>
                                  <a:lnTo>
                                    <a:pt x="132" y="113"/>
                                  </a:lnTo>
                                  <a:lnTo>
                                    <a:pt x="152" y="95"/>
                                  </a:lnTo>
                                  <a:lnTo>
                                    <a:pt x="175" y="82"/>
                                  </a:lnTo>
                                  <a:lnTo>
                                    <a:pt x="201" y="74"/>
                                  </a:lnTo>
                                  <a:lnTo>
                                    <a:pt x="229" y="71"/>
                                  </a:lnTo>
                                  <a:lnTo>
                                    <a:pt x="399" y="71"/>
                                  </a:lnTo>
                                  <a:lnTo>
                                    <a:pt x="373" y="45"/>
                                  </a:lnTo>
                                  <a:lnTo>
                                    <a:pt x="334" y="20"/>
                                  </a:lnTo>
                                  <a:lnTo>
                                    <a:pt x="288" y="5"/>
                                  </a:lnTo>
                                  <a:lnTo>
                                    <a:pt x="237" y="0"/>
                                  </a:lnTo>
                                  <a:close/>
                                  <a:moveTo>
                                    <a:pt x="399" y="71"/>
                                  </a:moveTo>
                                  <a:lnTo>
                                    <a:pt x="229" y="71"/>
                                  </a:lnTo>
                                  <a:lnTo>
                                    <a:pt x="260" y="74"/>
                                  </a:lnTo>
                                  <a:lnTo>
                                    <a:pt x="287" y="83"/>
                                  </a:lnTo>
                                  <a:lnTo>
                                    <a:pt x="311" y="99"/>
                                  </a:lnTo>
                                  <a:lnTo>
                                    <a:pt x="332" y="120"/>
                                  </a:lnTo>
                                  <a:lnTo>
                                    <a:pt x="349" y="145"/>
                                  </a:lnTo>
                                  <a:lnTo>
                                    <a:pt x="361" y="174"/>
                                  </a:lnTo>
                                  <a:lnTo>
                                    <a:pt x="368" y="206"/>
                                  </a:lnTo>
                                  <a:lnTo>
                                    <a:pt x="371" y="241"/>
                                  </a:lnTo>
                                  <a:lnTo>
                                    <a:pt x="368" y="267"/>
                                  </a:lnTo>
                                  <a:lnTo>
                                    <a:pt x="361" y="290"/>
                                  </a:lnTo>
                                  <a:lnTo>
                                    <a:pt x="349" y="311"/>
                                  </a:lnTo>
                                  <a:lnTo>
                                    <a:pt x="332" y="331"/>
                                  </a:lnTo>
                                  <a:lnTo>
                                    <a:pt x="311" y="347"/>
                                  </a:lnTo>
                                  <a:lnTo>
                                    <a:pt x="288" y="358"/>
                                  </a:lnTo>
                                  <a:lnTo>
                                    <a:pt x="263" y="365"/>
                                  </a:lnTo>
                                  <a:lnTo>
                                    <a:pt x="235" y="367"/>
                                  </a:lnTo>
                                  <a:lnTo>
                                    <a:pt x="365" y="367"/>
                                  </a:lnTo>
                                  <a:lnTo>
                                    <a:pt x="374" y="356"/>
                                  </a:lnTo>
                                  <a:lnTo>
                                    <a:pt x="466" y="356"/>
                                  </a:lnTo>
                                  <a:lnTo>
                                    <a:pt x="468" y="315"/>
                                  </a:lnTo>
                                  <a:lnTo>
                                    <a:pt x="468" y="311"/>
                                  </a:lnTo>
                                  <a:lnTo>
                                    <a:pt x="465" y="241"/>
                                  </a:lnTo>
                                  <a:lnTo>
                                    <a:pt x="453" y="178"/>
                                  </a:lnTo>
                                  <a:lnTo>
                                    <a:pt x="434" y="124"/>
                                  </a:lnTo>
                                  <a:lnTo>
                                    <a:pt x="407" y="80"/>
                                  </a:lnTo>
                                  <a:lnTo>
                                    <a:pt x="399" y="71"/>
                                  </a:lnTo>
                                  <a:close/>
                                  <a:moveTo>
                                    <a:pt x="376" y="356"/>
                                  </a:moveTo>
                                  <a:lnTo>
                                    <a:pt x="374" y="356"/>
                                  </a:lnTo>
                                  <a:lnTo>
                                    <a:pt x="375" y="357"/>
                                  </a:lnTo>
                                  <a:lnTo>
                                    <a:pt x="375" y="357"/>
                                  </a:lnTo>
                                  <a:lnTo>
                                    <a:pt x="376" y="3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56" name="任意多边形 1356"/>
                          <wps:cNvSpPr/>
                          <wps:spPr>
                            <a:xfrm>
                              <a:off x="6131" y="14008"/>
                              <a:ext cx="225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4" h="709">
                                  <a:moveTo>
                                    <a:pt x="423" y="622"/>
                                  </a:moveTo>
                                  <a:lnTo>
                                    <a:pt x="4" y="622"/>
                                  </a:lnTo>
                                  <a:lnTo>
                                    <a:pt x="4" y="697"/>
                                  </a:lnTo>
                                  <a:lnTo>
                                    <a:pt x="423" y="697"/>
                                  </a:lnTo>
                                  <a:lnTo>
                                    <a:pt x="423" y="622"/>
                                  </a:lnTo>
                                  <a:close/>
                                  <a:moveTo>
                                    <a:pt x="260" y="105"/>
                                  </a:moveTo>
                                  <a:lnTo>
                                    <a:pt x="168" y="105"/>
                                  </a:lnTo>
                                  <a:lnTo>
                                    <a:pt x="168" y="622"/>
                                  </a:lnTo>
                                  <a:lnTo>
                                    <a:pt x="260" y="622"/>
                                  </a:lnTo>
                                  <a:lnTo>
                                    <a:pt x="260" y="105"/>
                                  </a:lnTo>
                                  <a:close/>
                                  <a:moveTo>
                                    <a:pt x="260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168" y="105"/>
                                  </a:lnTo>
                                  <a:lnTo>
                                    <a:pt x="260" y="105"/>
                                  </a:lnTo>
                                  <a:lnTo>
                                    <a:pt x="260" y="0"/>
                                  </a:lnTo>
                                  <a:close/>
                                  <a:moveTo>
                                    <a:pt x="831" y="3"/>
                                  </a:moveTo>
                                  <a:lnTo>
                                    <a:pt x="774" y="9"/>
                                  </a:lnTo>
                                  <a:lnTo>
                                    <a:pt x="724" y="26"/>
                                  </a:lnTo>
                                  <a:lnTo>
                                    <a:pt x="681" y="55"/>
                                  </a:lnTo>
                                  <a:lnTo>
                                    <a:pt x="646" y="96"/>
                                  </a:lnTo>
                                  <a:lnTo>
                                    <a:pt x="617" y="148"/>
                                  </a:lnTo>
                                  <a:lnTo>
                                    <a:pt x="597" y="211"/>
                                  </a:lnTo>
                                  <a:lnTo>
                                    <a:pt x="585" y="284"/>
                                  </a:lnTo>
                                  <a:lnTo>
                                    <a:pt x="581" y="369"/>
                                  </a:lnTo>
                                  <a:lnTo>
                                    <a:pt x="585" y="447"/>
                                  </a:lnTo>
                                  <a:lnTo>
                                    <a:pt x="597" y="515"/>
                                  </a:lnTo>
                                  <a:lnTo>
                                    <a:pt x="616" y="573"/>
                                  </a:lnTo>
                                  <a:lnTo>
                                    <a:pt x="642" y="622"/>
                                  </a:lnTo>
                                  <a:lnTo>
                                    <a:pt x="676" y="660"/>
                                  </a:lnTo>
                                  <a:lnTo>
                                    <a:pt x="716" y="687"/>
                                  </a:lnTo>
                                  <a:lnTo>
                                    <a:pt x="762" y="703"/>
                                  </a:lnTo>
                                  <a:lnTo>
                                    <a:pt x="815" y="708"/>
                                  </a:lnTo>
                                  <a:lnTo>
                                    <a:pt x="870" y="703"/>
                                  </a:lnTo>
                                  <a:lnTo>
                                    <a:pt x="920" y="685"/>
                                  </a:lnTo>
                                  <a:lnTo>
                                    <a:pt x="962" y="657"/>
                                  </a:lnTo>
                                  <a:lnTo>
                                    <a:pt x="980" y="637"/>
                                  </a:lnTo>
                                  <a:lnTo>
                                    <a:pt x="823" y="637"/>
                                  </a:lnTo>
                                  <a:lnTo>
                                    <a:pt x="770" y="626"/>
                                  </a:lnTo>
                                  <a:lnTo>
                                    <a:pt x="729" y="594"/>
                                  </a:lnTo>
                                  <a:lnTo>
                                    <a:pt x="699" y="539"/>
                                  </a:lnTo>
                                  <a:lnTo>
                                    <a:pt x="682" y="463"/>
                                  </a:lnTo>
                                  <a:lnTo>
                                    <a:pt x="676" y="365"/>
                                  </a:lnTo>
                                  <a:lnTo>
                                    <a:pt x="682" y="261"/>
                                  </a:lnTo>
                                  <a:lnTo>
                                    <a:pt x="700" y="179"/>
                                  </a:lnTo>
                                  <a:lnTo>
                                    <a:pt x="730" y="121"/>
                                  </a:lnTo>
                                  <a:lnTo>
                                    <a:pt x="772" y="87"/>
                                  </a:lnTo>
                                  <a:lnTo>
                                    <a:pt x="826" y="75"/>
                                  </a:lnTo>
                                  <a:lnTo>
                                    <a:pt x="993" y="75"/>
                                  </a:lnTo>
                                  <a:lnTo>
                                    <a:pt x="988" y="67"/>
                                  </a:lnTo>
                                  <a:lnTo>
                                    <a:pt x="945" y="32"/>
                                  </a:lnTo>
                                  <a:lnTo>
                                    <a:pt x="893" y="10"/>
                                  </a:lnTo>
                                  <a:lnTo>
                                    <a:pt x="831" y="3"/>
                                  </a:lnTo>
                                  <a:close/>
                                  <a:moveTo>
                                    <a:pt x="993" y="75"/>
                                  </a:moveTo>
                                  <a:lnTo>
                                    <a:pt x="826" y="75"/>
                                  </a:lnTo>
                                  <a:lnTo>
                                    <a:pt x="877" y="86"/>
                                  </a:lnTo>
                                  <a:lnTo>
                                    <a:pt x="917" y="121"/>
                                  </a:lnTo>
                                  <a:lnTo>
                                    <a:pt x="946" y="178"/>
                                  </a:lnTo>
                                  <a:lnTo>
                                    <a:pt x="963" y="258"/>
                                  </a:lnTo>
                                  <a:lnTo>
                                    <a:pt x="969" y="361"/>
                                  </a:lnTo>
                                  <a:lnTo>
                                    <a:pt x="963" y="460"/>
                                  </a:lnTo>
                                  <a:lnTo>
                                    <a:pt x="945" y="538"/>
                                  </a:lnTo>
                                  <a:lnTo>
                                    <a:pt x="916" y="593"/>
                                  </a:lnTo>
                                  <a:lnTo>
                                    <a:pt x="876" y="626"/>
                                  </a:lnTo>
                                  <a:lnTo>
                                    <a:pt x="823" y="637"/>
                                  </a:lnTo>
                                  <a:lnTo>
                                    <a:pt x="980" y="637"/>
                                  </a:lnTo>
                                  <a:lnTo>
                                    <a:pt x="998" y="617"/>
                                  </a:lnTo>
                                  <a:lnTo>
                                    <a:pt x="1027" y="566"/>
                                  </a:lnTo>
                                  <a:lnTo>
                                    <a:pt x="1047" y="505"/>
                                  </a:lnTo>
                                  <a:lnTo>
                                    <a:pt x="1059" y="434"/>
                                  </a:lnTo>
                                  <a:lnTo>
                                    <a:pt x="1063" y="353"/>
                                  </a:lnTo>
                                  <a:lnTo>
                                    <a:pt x="1059" y="260"/>
                                  </a:lnTo>
                                  <a:lnTo>
                                    <a:pt x="1044" y="182"/>
                                  </a:lnTo>
                                  <a:lnTo>
                                    <a:pt x="1021" y="117"/>
                                  </a:lnTo>
                                  <a:lnTo>
                                    <a:pt x="993" y="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57" name="任意多边形 1357"/>
                          <wps:cNvSpPr/>
                          <wps:spPr>
                            <a:xfrm>
                              <a:off x="6617" y="14010"/>
                              <a:ext cx="222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7" h="697">
                                  <a:moveTo>
                                    <a:pt x="423" y="623"/>
                                  </a:moveTo>
                                  <a:lnTo>
                                    <a:pt x="5" y="623"/>
                                  </a:lnTo>
                                  <a:lnTo>
                                    <a:pt x="5" y="697"/>
                                  </a:lnTo>
                                  <a:lnTo>
                                    <a:pt x="423" y="697"/>
                                  </a:lnTo>
                                  <a:lnTo>
                                    <a:pt x="423" y="623"/>
                                  </a:lnTo>
                                  <a:close/>
                                  <a:moveTo>
                                    <a:pt x="260" y="105"/>
                                  </a:moveTo>
                                  <a:lnTo>
                                    <a:pt x="168" y="105"/>
                                  </a:lnTo>
                                  <a:lnTo>
                                    <a:pt x="168" y="623"/>
                                  </a:lnTo>
                                  <a:lnTo>
                                    <a:pt x="260" y="623"/>
                                  </a:lnTo>
                                  <a:lnTo>
                                    <a:pt x="260" y="105"/>
                                  </a:lnTo>
                                  <a:close/>
                                  <a:moveTo>
                                    <a:pt x="260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168" y="105"/>
                                  </a:lnTo>
                                  <a:lnTo>
                                    <a:pt x="260" y="105"/>
                                  </a:lnTo>
                                  <a:lnTo>
                                    <a:pt x="260" y="0"/>
                                  </a:lnTo>
                                  <a:close/>
                                  <a:moveTo>
                                    <a:pt x="1047" y="623"/>
                                  </a:moveTo>
                                  <a:lnTo>
                                    <a:pt x="628" y="623"/>
                                  </a:lnTo>
                                  <a:lnTo>
                                    <a:pt x="628" y="697"/>
                                  </a:lnTo>
                                  <a:lnTo>
                                    <a:pt x="1047" y="697"/>
                                  </a:lnTo>
                                  <a:lnTo>
                                    <a:pt x="1047" y="623"/>
                                  </a:lnTo>
                                  <a:close/>
                                  <a:moveTo>
                                    <a:pt x="884" y="105"/>
                                  </a:moveTo>
                                  <a:lnTo>
                                    <a:pt x="792" y="105"/>
                                  </a:lnTo>
                                  <a:lnTo>
                                    <a:pt x="792" y="623"/>
                                  </a:lnTo>
                                  <a:lnTo>
                                    <a:pt x="884" y="623"/>
                                  </a:lnTo>
                                  <a:lnTo>
                                    <a:pt x="884" y="105"/>
                                  </a:lnTo>
                                  <a:close/>
                                  <a:moveTo>
                                    <a:pt x="884" y="0"/>
                                  </a:moveTo>
                                  <a:lnTo>
                                    <a:pt x="624" y="71"/>
                                  </a:lnTo>
                                  <a:lnTo>
                                    <a:pt x="624" y="150"/>
                                  </a:lnTo>
                                  <a:lnTo>
                                    <a:pt x="792" y="105"/>
                                  </a:lnTo>
                                  <a:lnTo>
                                    <a:pt x="884" y="105"/>
                                  </a:lnTo>
                                  <a:lnTo>
                                    <a:pt x="88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58" name="任意多边形 1358"/>
                          <wps:cNvSpPr/>
                          <wps:spPr>
                            <a:xfrm>
                              <a:off x="7095" y="14009"/>
                              <a:ext cx="220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40" h="697">
                                  <a:moveTo>
                                    <a:pt x="423" y="622"/>
                                  </a:moveTo>
                                  <a:lnTo>
                                    <a:pt x="5" y="622"/>
                                  </a:lnTo>
                                  <a:lnTo>
                                    <a:pt x="5" y="696"/>
                                  </a:lnTo>
                                  <a:lnTo>
                                    <a:pt x="423" y="696"/>
                                  </a:lnTo>
                                  <a:lnTo>
                                    <a:pt x="423" y="622"/>
                                  </a:lnTo>
                                  <a:close/>
                                  <a:moveTo>
                                    <a:pt x="260" y="104"/>
                                  </a:moveTo>
                                  <a:lnTo>
                                    <a:pt x="168" y="104"/>
                                  </a:lnTo>
                                  <a:lnTo>
                                    <a:pt x="168" y="622"/>
                                  </a:lnTo>
                                  <a:lnTo>
                                    <a:pt x="260" y="622"/>
                                  </a:lnTo>
                                  <a:lnTo>
                                    <a:pt x="260" y="104"/>
                                  </a:lnTo>
                                  <a:close/>
                                  <a:moveTo>
                                    <a:pt x="260" y="0"/>
                                  </a:moveTo>
                                  <a:lnTo>
                                    <a:pt x="0" y="70"/>
                                  </a:lnTo>
                                  <a:lnTo>
                                    <a:pt x="0" y="149"/>
                                  </a:lnTo>
                                  <a:lnTo>
                                    <a:pt x="168" y="104"/>
                                  </a:lnTo>
                                  <a:lnTo>
                                    <a:pt x="260" y="104"/>
                                  </a:lnTo>
                                  <a:lnTo>
                                    <a:pt x="260" y="0"/>
                                  </a:lnTo>
                                  <a:close/>
                                  <a:moveTo>
                                    <a:pt x="1003" y="75"/>
                                  </a:moveTo>
                                  <a:lnTo>
                                    <a:pt x="812" y="75"/>
                                  </a:lnTo>
                                  <a:lnTo>
                                    <a:pt x="844" y="77"/>
                                  </a:lnTo>
                                  <a:lnTo>
                                    <a:pt x="871" y="83"/>
                                  </a:lnTo>
                                  <a:lnTo>
                                    <a:pt x="894" y="92"/>
                                  </a:lnTo>
                                  <a:lnTo>
                                    <a:pt x="913" y="106"/>
                                  </a:lnTo>
                                  <a:lnTo>
                                    <a:pt x="929" y="123"/>
                                  </a:lnTo>
                                  <a:lnTo>
                                    <a:pt x="940" y="144"/>
                                  </a:lnTo>
                                  <a:lnTo>
                                    <a:pt x="946" y="168"/>
                                  </a:lnTo>
                                  <a:lnTo>
                                    <a:pt x="948" y="195"/>
                                  </a:lnTo>
                                  <a:lnTo>
                                    <a:pt x="946" y="221"/>
                                  </a:lnTo>
                                  <a:lnTo>
                                    <a:pt x="941" y="245"/>
                                  </a:lnTo>
                                  <a:lnTo>
                                    <a:pt x="931" y="270"/>
                                  </a:lnTo>
                                  <a:lnTo>
                                    <a:pt x="918" y="294"/>
                                  </a:lnTo>
                                  <a:lnTo>
                                    <a:pt x="900" y="320"/>
                                  </a:lnTo>
                                  <a:lnTo>
                                    <a:pt x="874" y="350"/>
                                  </a:lnTo>
                                  <a:lnTo>
                                    <a:pt x="841" y="385"/>
                                  </a:lnTo>
                                  <a:lnTo>
                                    <a:pt x="801" y="424"/>
                                  </a:lnTo>
                                  <a:lnTo>
                                    <a:pt x="589" y="622"/>
                                  </a:lnTo>
                                  <a:lnTo>
                                    <a:pt x="589" y="696"/>
                                  </a:lnTo>
                                  <a:lnTo>
                                    <a:pt x="1033" y="696"/>
                                  </a:lnTo>
                                  <a:lnTo>
                                    <a:pt x="1033" y="620"/>
                                  </a:lnTo>
                                  <a:lnTo>
                                    <a:pt x="698" y="620"/>
                                  </a:lnTo>
                                  <a:lnTo>
                                    <a:pt x="698" y="618"/>
                                  </a:lnTo>
                                  <a:lnTo>
                                    <a:pt x="865" y="466"/>
                                  </a:lnTo>
                                  <a:lnTo>
                                    <a:pt x="912" y="421"/>
                                  </a:lnTo>
                                  <a:lnTo>
                                    <a:pt x="950" y="380"/>
                                  </a:lnTo>
                                  <a:lnTo>
                                    <a:pt x="981" y="343"/>
                                  </a:lnTo>
                                  <a:lnTo>
                                    <a:pt x="1003" y="311"/>
                                  </a:lnTo>
                                  <a:lnTo>
                                    <a:pt x="1019" y="280"/>
                                  </a:lnTo>
                                  <a:lnTo>
                                    <a:pt x="1031" y="249"/>
                                  </a:lnTo>
                                  <a:lnTo>
                                    <a:pt x="1037" y="218"/>
                                  </a:lnTo>
                                  <a:lnTo>
                                    <a:pt x="1040" y="186"/>
                                  </a:lnTo>
                                  <a:lnTo>
                                    <a:pt x="1036" y="146"/>
                                  </a:lnTo>
                                  <a:lnTo>
                                    <a:pt x="1025" y="111"/>
                                  </a:lnTo>
                                  <a:lnTo>
                                    <a:pt x="1008" y="80"/>
                                  </a:lnTo>
                                  <a:lnTo>
                                    <a:pt x="1003" y="75"/>
                                  </a:lnTo>
                                  <a:close/>
                                  <a:moveTo>
                                    <a:pt x="827" y="3"/>
                                  </a:moveTo>
                                  <a:lnTo>
                                    <a:pt x="771" y="7"/>
                                  </a:lnTo>
                                  <a:lnTo>
                                    <a:pt x="719" y="18"/>
                                  </a:lnTo>
                                  <a:lnTo>
                                    <a:pt x="671" y="38"/>
                                  </a:lnTo>
                                  <a:lnTo>
                                    <a:pt x="626" y="65"/>
                                  </a:lnTo>
                                  <a:lnTo>
                                    <a:pt x="626" y="152"/>
                                  </a:lnTo>
                                  <a:lnTo>
                                    <a:pt x="671" y="119"/>
                                  </a:lnTo>
                                  <a:lnTo>
                                    <a:pt x="717" y="94"/>
                                  </a:lnTo>
                                  <a:lnTo>
                                    <a:pt x="764" y="80"/>
                                  </a:lnTo>
                                  <a:lnTo>
                                    <a:pt x="812" y="75"/>
                                  </a:lnTo>
                                  <a:lnTo>
                                    <a:pt x="1003" y="75"/>
                                  </a:lnTo>
                                  <a:lnTo>
                                    <a:pt x="983" y="52"/>
                                  </a:lnTo>
                                  <a:lnTo>
                                    <a:pt x="952" y="31"/>
                                  </a:lnTo>
                                  <a:lnTo>
                                    <a:pt x="915" y="15"/>
                                  </a:lnTo>
                                  <a:lnTo>
                                    <a:pt x="874" y="6"/>
                                  </a:lnTo>
                                  <a:lnTo>
                                    <a:pt x="827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59" name="任意多边形 1359"/>
                          <wps:cNvSpPr/>
                          <wps:spPr>
                            <a:xfrm>
                              <a:off x="5084" y="14194"/>
                              <a:ext cx="377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780" h="521">
                                  <a:moveTo>
                                    <a:pt x="275" y="86"/>
                                  </a:moveTo>
                                  <a:lnTo>
                                    <a:pt x="224" y="86"/>
                                  </a:lnTo>
                                  <a:lnTo>
                                    <a:pt x="224" y="516"/>
                                  </a:lnTo>
                                  <a:lnTo>
                                    <a:pt x="275" y="516"/>
                                  </a:lnTo>
                                  <a:lnTo>
                                    <a:pt x="275" y="205"/>
                                  </a:lnTo>
                                  <a:lnTo>
                                    <a:pt x="370" y="205"/>
                                  </a:lnTo>
                                  <a:lnTo>
                                    <a:pt x="363" y="202"/>
                                  </a:lnTo>
                                  <a:lnTo>
                                    <a:pt x="361" y="201"/>
                                  </a:lnTo>
                                  <a:lnTo>
                                    <a:pt x="275" y="201"/>
                                  </a:lnTo>
                                  <a:lnTo>
                                    <a:pt x="275" y="86"/>
                                  </a:lnTo>
                                  <a:close/>
                                  <a:moveTo>
                                    <a:pt x="370" y="205"/>
                                  </a:moveTo>
                                  <a:lnTo>
                                    <a:pt x="275" y="205"/>
                                  </a:lnTo>
                                  <a:lnTo>
                                    <a:pt x="334" y="240"/>
                                  </a:lnTo>
                                  <a:lnTo>
                                    <a:pt x="389" y="273"/>
                                  </a:lnTo>
                                  <a:lnTo>
                                    <a:pt x="439" y="306"/>
                                  </a:lnTo>
                                  <a:lnTo>
                                    <a:pt x="485" y="338"/>
                                  </a:lnTo>
                                  <a:lnTo>
                                    <a:pt x="518" y="295"/>
                                  </a:lnTo>
                                  <a:lnTo>
                                    <a:pt x="472" y="266"/>
                                  </a:lnTo>
                                  <a:lnTo>
                                    <a:pt x="420" y="235"/>
                                  </a:lnTo>
                                  <a:lnTo>
                                    <a:pt x="370" y="205"/>
                                  </a:lnTo>
                                  <a:close/>
                                  <a:moveTo>
                                    <a:pt x="301" y="167"/>
                                  </a:moveTo>
                                  <a:lnTo>
                                    <a:pt x="275" y="201"/>
                                  </a:lnTo>
                                  <a:lnTo>
                                    <a:pt x="361" y="201"/>
                                  </a:lnTo>
                                  <a:lnTo>
                                    <a:pt x="301" y="167"/>
                                  </a:lnTo>
                                  <a:close/>
                                  <a:moveTo>
                                    <a:pt x="550" y="42"/>
                                  </a:moveTo>
                                  <a:lnTo>
                                    <a:pt x="0" y="42"/>
                                  </a:lnTo>
                                  <a:lnTo>
                                    <a:pt x="0" y="86"/>
                                  </a:lnTo>
                                  <a:lnTo>
                                    <a:pt x="550" y="86"/>
                                  </a:lnTo>
                                  <a:lnTo>
                                    <a:pt x="550" y="42"/>
                                  </a:lnTo>
                                  <a:close/>
                                  <a:moveTo>
                                    <a:pt x="821" y="228"/>
                                  </a:moveTo>
                                  <a:lnTo>
                                    <a:pt x="773" y="228"/>
                                  </a:lnTo>
                                  <a:lnTo>
                                    <a:pt x="773" y="247"/>
                                  </a:lnTo>
                                  <a:lnTo>
                                    <a:pt x="771" y="292"/>
                                  </a:lnTo>
                                  <a:lnTo>
                                    <a:pt x="765" y="330"/>
                                  </a:lnTo>
                                  <a:lnTo>
                                    <a:pt x="754" y="363"/>
                                  </a:lnTo>
                                  <a:lnTo>
                                    <a:pt x="740" y="390"/>
                                  </a:lnTo>
                                  <a:lnTo>
                                    <a:pt x="719" y="414"/>
                                  </a:lnTo>
                                  <a:lnTo>
                                    <a:pt x="690" y="438"/>
                                  </a:lnTo>
                                  <a:lnTo>
                                    <a:pt x="653" y="462"/>
                                  </a:lnTo>
                                  <a:lnTo>
                                    <a:pt x="608" y="484"/>
                                  </a:lnTo>
                                  <a:lnTo>
                                    <a:pt x="615" y="491"/>
                                  </a:lnTo>
                                  <a:lnTo>
                                    <a:pt x="623" y="499"/>
                                  </a:lnTo>
                                  <a:lnTo>
                                    <a:pt x="632" y="509"/>
                                  </a:lnTo>
                                  <a:lnTo>
                                    <a:pt x="641" y="520"/>
                                  </a:lnTo>
                                  <a:lnTo>
                                    <a:pt x="690" y="494"/>
                                  </a:lnTo>
                                  <a:lnTo>
                                    <a:pt x="731" y="467"/>
                                  </a:lnTo>
                                  <a:lnTo>
                                    <a:pt x="762" y="439"/>
                                  </a:lnTo>
                                  <a:lnTo>
                                    <a:pt x="784" y="411"/>
                                  </a:lnTo>
                                  <a:lnTo>
                                    <a:pt x="800" y="380"/>
                                  </a:lnTo>
                                  <a:lnTo>
                                    <a:pt x="812" y="342"/>
                                  </a:lnTo>
                                  <a:lnTo>
                                    <a:pt x="818" y="297"/>
                                  </a:lnTo>
                                  <a:lnTo>
                                    <a:pt x="821" y="247"/>
                                  </a:lnTo>
                                  <a:lnTo>
                                    <a:pt x="821" y="228"/>
                                  </a:lnTo>
                                  <a:close/>
                                  <a:moveTo>
                                    <a:pt x="984" y="228"/>
                                  </a:moveTo>
                                  <a:lnTo>
                                    <a:pt x="936" y="228"/>
                                  </a:lnTo>
                                  <a:lnTo>
                                    <a:pt x="936" y="438"/>
                                  </a:lnTo>
                                  <a:lnTo>
                                    <a:pt x="940" y="466"/>
                                  </a:lnTo>
                                  <a:lnTo>
                                    <a:pt x="954" y="486"/>
                                  </a:lnTo>
                                  <a:lnTo>
                                    <a:pt x="976" y="498"/>
                                  </a:lnTo>
                                  <a:lnTo>
                                    <a:pt x="1007" y="502"/>
                                  </a:lnTo>
                                  <a:lnTo>
                                    <a:pt x="1076" y="502"/>
                                  </a:lnTo>
                                  <a:lnTo>
                                    <a:pt x="1108" y="499"/>
                                  </a:lnTo>
                                  <a:lnTo>
                                    <a:pt x="1132" y="488"/>
                                  </a:lnTo>
                                  <a:lnTo>
                                    <a:pt x="1149" y="470"/>
                                  </a:lnTo>
                                  <a:lnTo>
                                    <a:pt x="1151" y="465"/>
                                  </a:lnTo>
                                  <a:lnTo>
                                    <a:pt x="1017" y="465"/>
                                  </a:lnTo>
                                  <a:lnTo>
                                    <a:pt x="1003" y="463"/>
                                  </a:lnTo>
                                  <a:lnTo>
                                    <a:pt x="992" y="457"/>
                                  </a:lnTo>
                                  <a:lnTo>
                                    <a:pt x="986" y="447"/>
                                  </a:lnTo>
                                  <a:lnTo>
                                    <a:pt x="984" y="434"/>
                                  </a:lnTo>
                                  <a:lnTo>
                                    <a:pt x="984" y="228"/>
                                  </a:lnTo>
                                  <a:close/>
                                  <a:moveTo>
                                    <a:pt x="1121" y="355"/>
                                  </a:moveTo>
                                  <a:lnTo>
                                    <a:pt x="1119" y="377"/>
                                  </a:lnTo>
                                  <a:lnTo>
                                    <a:pt x="1117" y="397"/>
                                  </a:lnTo>
                                  <a:lnTo>
                                    <a:pt x="1115" y="414"/>
                                  </a:lnTo>
                                  <a:lnTo>
                                    <a:pt x="1113" y="430"/>
                                  </a:lnTo>
                                  <a:lnTo>
                                    <a:pt x="1107" y="445"/>
                                  </a:lnTo>
                                  <a:lnTo>
                                    <a:pt x="1098" y="456"/>
                                  </a:lnTo>
                                  <a:lnTo>
                                    <a:pt x="1084" y="463"/>
                                  </a:lnTo>
                                  <a:lnTo>
                                    <a:pt x="1066" y="465"/>
                                  </a:lnTo>
                                  <a:lnTo>
                                    <a:pt x="1151" y="465"/>
                                  </a:lnTo>
                                  <a:lnTo>
                                    <a:pt x="1158" y="444"/>
                                  </a:lnTo>
                                  <a:lnTo>
                                    <a:pt x="1161" y="428"/>
                                  </a:lnTo>
                                  <a:lnTo>
                                    <a:pt x="1164" y="410"/>
                                  </a:lnTo>
                                  <a:lnTo>
                                    <a:pt x="1167" y="390"/>
                                  </a:lnTo>
                                  <a:lnTo>
                                    <a:pt x="1170" y="368"/>
                                  </a:lnTo>
                                  <a:lnTo>
                                    <a:pt x="1157" y="365"/>
                                  </a:lnTo>
                                  <a:lnTo>
                                    <a:pt x="1145" y="362"/>
                                  </a:lnTo>
                                  <a:lnTo>
                                    <a:pt x="1133" y="359"/>
                                  </a:lnTo>
                                  <a:lnTo>
                                    <a:pt x="1121" y="355"/>
                                  </a:lnTo>
                                  <a:close/>
                                  <a:moveTo>
                                    <a:pt x="1162" y="187"/>
                                  </a:moveTo>
                                  <a:lnTo>
                                    <a:pt x="616" y="187"/>
                                  </a:lnTo>
                                  <a:lnTo>
                                    <a:pt x="616" y="228"/>
                                  </a:lnTo>
                                  <a:lnTo>
                                    <a:pt x="1162" y="228"/>
                                  </a:lnTo>
                                  <a:lnTo>
                                    <a:pt x="1162" y="187"/>
                                  </a:lnTo>
                                  <a:close/>
                                  <a:moveTo>
                                    <a:pt x="1109" y="34"/>
                                  </a:moveTo>
                                  <a:lnTo>
                                    <a:pt x="670" y="34"/>
                                  </a:lnTo>
                                  <a:lnTo>
                                    <a:pt x="670" y="74"/>
                                  </a:lnTo>
                                  <a:lnTo>
                                    <a:pt x="1109" y="74"/>
                                  </a:lnTo>
                                  <a:lnTo>
                                    <a:pt x="1109" y="34"/>
                                  </a:lnTo>
                                  <a:close/>
                                  <a:moveTo>
                                    <a:pt x="1445" y="239"/>
                                  </a:moveTo>
                                  <a:lnTo>
                                    <a:pt x="1398" y="239"/>
                                  </a:lnTo>
                                  <a:lnTo>
                                    <a:pt x="1398" y="519"/>
                                  </a:lnTo>
                                  <a:lnTo>
                                    <a:pt x="1445" y="519"/>
                                  </a:lnTo>
                                  <a:lnTo>
                                    <a:pt x="1445" y="239"/>
                                  </a:lnTo>
                                  <a:close/>
                                  <a:moveTo>
                                    <a:pt x="1513" y="399"/>
                                  </a:moveTo>
                                  <a:lnTo>
                                    <a:pt x="1516" y="409"/>
                                  </a:lnTo>
                                  <a:lnTo>
                                    <a:pt x="1518" y="421"/>
                                  </a:lnTo>
                                  <a:lnTo>
                                    <a:pt x="1521" y="432"/>
                                  </a:lnTo>
                                  <a:lnTo>
                                    <a:pt x="1522" y="445"/>
                                  </a:lnTo>
                                  <a:lnTo>
                                    <a:pt x="1541" y="446"/>
                                  </a:lnTo>
                                  <a:lnTo>
                                    <a:pt x="1562" y="447"/>
                                  </a:lnTo>
                                  <a:lnTo>
                                    <a:pt x="1585" y="448"/>
                                  </a:lnTo>
                                  <a:lnTo>
                                    <a:pt x="1611" y="448"/>
                                  </a:lnTo>
                                  <a:lnTo>
                                    <a:pt x="1651" y="443"/>
                                  </a:lnTo>
                                  <a:lnTo>
                                    <a:pt x="1681" y="429"/>
                                  </a:lnTo>
                                  <a:lnTo>
                                    <a:pt x="1698" y="406"/>
                                  </a:lnTo>
                                  <a:lnTo>
                                    <a:pt x="1605" y="406"/>
                                  </a:lnTo>
                                  <a:lnTo>
                                    <a:pt x="1583" y="406"/>
                                  </a:lnTo>
                                  <a:lnTo>
                                    <a:pt x="1561" y="404"/>
                                  </a:lnTo>
                                  <a:lnTo>
                                    <a:pt x="1538" y="402"/>
                                  </a:lnTo>
                                  <a:lnTo>
                                    <a:pt x="1513" y="399"/>
                                  </a:lnTo>
                                  <a:close/>
                                  <a:moveTo>
                                    <a:pt x="1719" y="201"/>
                                  </a:moveTo>
                                  <a:lnTo>
                                    <a:pt x="1252" y="201"/>
                                  </a:lnTo>
                                  <a:lnTo>
                                    <a:pt x="1252" y="239"/>
                                  </a:lnTo>
                                  <a:lnTo>
                                    <a:pt x="1672" y="239"/>
                                  </a:lnTo>
                                  <a:lnTo>
                                    <a:pt x="1670" y="276"/>
                                  </a:lnTo>
                                  <a:lnTo>
                                    <a:pt x="1668" y="307"/>
                                  </a:lnTo>
                                  <a:lnTo>
                                    <a:pt x="1666" y="334"/>
                                  </a:lnTo>
                                  <a:lnTo>
                                    <a:pt x="1663" y="357"/>
                                  </a:lnTo>
                                  <a:lnTo>
                                    <a:pt x="1658" y="378"/>
                                  </a:lnTo>
                                  <a:lnTo>
                                    <a:pt x="1647" y="394"/>
                                  </a:lnTo>
                                  <a:lnTo>
                                    <a:pt x="1629" y="403"/>
                                  </a:lnTo>
                                  <a:lnTo>
                                    <a:pt x="1605" y="406"/>
                                  </a:lnTo>
                                  <a:lnTo>
                                    <a:pt x="1698" y="406"/>
                                  </a:lnTo>
                                  <a:lnTo>
                                    <a:pt x="1700" y="404"/>
                                  </a:lnTo>
                                  <a:lnTo>
                                    <a:pt x="1708" y="370"/>
                                  </a:lnTo>
                                  <a:lnTo>
                                    <a:pt x="1711" y="338"/>
                                  </a:lnTo>
                                  <a:lnTo>
                                    <a:pt x="1714" y="298"/>
                                  </a:lnTo>
                                  <a:lnTo>
                                    <a:pt x="1716" y="253"/>
                                  </a:lnTo>
                                  <a:lnTo>
                                    <a:pt x="1719" y="201"/>
                                  </a:lnTo>
                                  <a:close/>
                                  <a:moveTo>
                                    <a:pt x="1623" y="108"/>
                                  </a:moveTo>
                                  <a:lnTo>
                                    <a:pt x="1577" y="108"/>
                                  </a:lnTo>
                                  <a:lnTo>
                                    <a:pt x="1577" y="167"/>
                                  </a:lnTo>
                                  <a:lnTo>
                                    <a:pt x="1623" y="167"/>
                                  </a:lnTo>
                                  <a:lnTo>
                                    <a:pt x="1623" y="108"/>
                                  </a:lnTo>
                                  <a:close/>
                                  <a:moveTo>
                                    <a:pt x="1426" y="108"/>
                                  </a:moveTo>
                                  <a:lnTo>
                                    <a:pt x="1380" y="108"/>
                                  </a:lnTo>
                                  <a:lnTo>
                                    <a:pt x="1380" y="167"/>
                                  </a:lnTo>
                                  <a:lnTo>
                                    <a:pt x="1426" y="167"/>
                                  </a:lnTo>
                                  <a:lnTo>
                                    <a:pt x="1426" y="108"/>
                                  </a:lnTo>
                                  <a:close/>
                                  <a:moveTo>
                                    <a:pt x="1779" y="70"/>
                                  </a:moveTo>
                                  <a:lnTo>
                                    <a:pt x="1224" y="70"/>
                                  </a:lnTo>
                                  <a:lnTo>
                                    <a:pt x="1224" y="108"/>
                                  </a:lnTo>
                                  <a:lnTo>
                                    <a:pt x="1779" y="108"/>
                                  </a:lnTo>
                                  <a:lnTo>
                                    <a:pt x="1779" y="70"/>
                                  </a:lnTo>
                                  <a:close/>
                                  <a:moveTo>
                                    <a:pt x="1426" y="0"/>
                                  </a:moveTo>
                                  <a:lnTo>
                                    <a:pt x="1380" y="0"/>
                                  </a:lnTo>
                                  <a:lnTo>
                                    <a:pt x="1380" y="70"/>
                                  </a:lnTo>
                                  <a:lnTo>
                                    <a:pt x="1426" y="70"/>
                                  </a:lnTo>
                                  <a:lnTo>
                                    <a:pt x="1426" y="0"/>
                                  </a:lnTo>
                                  <a:close/>
                                  <a:moveTo>
                                    <a:pt x="1623" y="0"/>
                                  </a:moveTo>
                                  <a:lnTo>
                                    <a:pt x="1577" y="0"/>
                                  </a:lnTo>
                                  <a:lnTo>
                                    <a:pt x="1577" y="70"/>
                                  </a:lnTo>
                                  <a:lnTo>
                                    <a:pt x="1623" y="70"/>
                                  </a:lnTo>
                                  <a:lnTo>
                                    <a:pt x="162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60" name="任意多边形 1360"/>
                          <wps:cNvSpPr/>
                          <wps:spPr>
                            <a:xfrm>
                              <a:off x="5635" y="14194"/>
                              <a:ext cx="247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6" h="517">
                                  <a:moveTo>
                                    <a:pt x="302" y="238"/>
                                  </a:moveTo>
                                  <a:lnTo>
                                    <a:pt x="250" y="238"/>
                                  </a:lnTo>
                                  <a:lnTo>
                                    <a:pt x="250" y="517"/>
                                  </a:lnTo>
                                  <a:lnTo>
                                    <a:pt x="302" y="517"/>
                                  </a:lnTo>
                                  <a:lnTo>
                                    <a:pt x="302" y="238"/>
                                  </a:lnTo>
                                  <a:close/>
                                  <a:moveTo>
                                    <a:pt x="552" y="195"/>
                                  </a:moveTo>
                                  <a:lnTo>
                                    <a:pt x="0" y="195"/>
                                  </a:lnTo>
                                  <a:lnTo>
                                    <a:pt x="0" y="238"/>
                                  </a:lnTo>
                                  <a:lnTo>
                                    <a:pt x="552" y="238"/>
                                  </a:lnTo>
                                  <a:lnTo>
                                    <a:pt x="552" y="195"/>
                                  </a:lnTo>
                                  <a:close/>
                                  <a:moveTo>
                                    <a:pt x="302" y="0"/>
                                  </a:moveTo>
                                  <a:lnTo>
                                    <a:pt x="250" y="0"/>
                                  </a:lnTo>
                                  <a:lnTo>
                                    <a:pt x="250" y="195"/>
                                  </a:lnTo>
                                  <a:lnTo>
                                    <a:pt x="302" y="195"/>
                                  </a:lnTo>
                                  <a:lnTo>
                                    <a:pt x="302" y="0"/>
                                  </a:lnTo>
                                  <a:close/>
                                  <a:moveTo>
                                    <a:pt x="1166" y="134"/>
                                  </a:moveTo>
                                  <a:lnTo>
                                    <a:pt x="617" y="134"/>
                                  </a:lnTo>
                                  <a:lnTo>
                                    <a:pt x="617" y="176"/>
                                  </a:lnTo>
                                  <a:lnTo>
                                    <a:pt x="1166" y="176"/>
                                  </a:lnTo>
                                  <a:lnTo>
                                    <a:pt x="1166" y="134"/>
                                  </a:lnTo>
                                  <a:close/>
                                  <a:moveTo>
                                    <a:pt x="873" y="1"/>
                                  </a:moveTo>
                                  <a:lnTo>
                                    <a:pt x="831" y="23"/>
                                  </a:lnTo>
                                  <a:lnTo>
                                    <a:pt x="844" y="41"/>
                                  </a:lnTo>
                                  <a:lnTo>
                                    <a:pt x="858" y="63"/>
                                  </a:lnTo>
                                  <a:lnTo>
                                    <a:pt x="874" y="89"/>
                                  </a:lnTo>
                                  <a:lnTo>
                                    <a:pt x="892" y="120"/>
                                  </a:lnTo>
                                  <a:lnTo>
                                    <a:pt x="938" y="97"/>
                                  </a:lnTo>
                                  <a:lnTo>
                                    <a:pt x="920" y="68"/>
                                  </a:lnTo>
                                  <a:lnTo>
                                    <a:pt x="903" y="43"/>
                                  </a:lnTo>
                                  <a:lnTo>
                                    <a:pt x="887" y="20"/>
                                  </a:lnTo>
                                  <a:lnTo>
                                    <a:pt x="873" y="1"/>
                                  </a:lnTo>
                                  <a:close/>
                                  <a:moveTo>
                                    <a:pt x="786" y="239"/>
                                  </a:moveTo>
                                  <a:lnTo>
                                    <a:pt x="748" y="305"/>
                                  </a:lnTo>
                                  <a:lnTo>
                                    <a:pt x="707" y="366"/>
                                  </a:lnTo>
                                  <a:lnTo>
                                    <a:pt x="662" y="422"/>
                                  </a:lnTo>
                                  <a:lnTo>
                                    <a:pt x="615" y="473"/>
                                  </a:lnTo>
                                  <a:lnTo>
                                    <a:pt x="638" y="491"/>
                                  </a:lnTo>
                                  <a:lnTo>
                                    <a:pt x="648" y="499"/>
                                  </a:lnTo>
                                  <a:lnTo>
                                    <a:pt x="657" y="507"/>
                                  </a:lnTo>
                                  <a:lnTo>
                                    <a:pt x="706" y="448"/>
                                  </a:lnTo>
                                  <a:lnTo>
                                    <a:pt x="752" y="388"/>
                                  </a:lnTo>
                                  <a:lnTo>
                                    <a:pt x="795" y="326"/>
                                  </a:lnTo>
                                  <a:lnTo>
                                    <a:pt x="835" y="263"/>
                                  </a:lnTo>
                                  <a:lnTo>
                                    <a:pt x="786" y="239"/>
                                  </a:lnTo>
                                  <a:close/>
                                  <a:moveTo>
                                    <a:pt x="979" y="242"/>
                                  </a:moveTo>
                                  <a:lnTo>
                                    <a:pt x="940" y="269"/>
                                  </a:lnTo>
                                  <a:lnTo>
                                    <a:pt x="978" y="317"/>
                                  </a:lnTo>
                                  <a:lnTo>
                                    <a:pt x="1019" y="371"/>
                                  </a:lnTo>
                                  <a:lnTo>
                                    <a:pt x="1064" y="433"/>
                                  </a:lnTo>
                                  <a:lnTo>
                                    <a:pt x="1111" y="501"/>
                                  </a:lnTo>
                                  <a:lnTo>
                                    <a:pt x="1158" y="468"/>
                                  </a:lnTo>
                                  <a:lnTo>
                                    <a:pt x="1115" y="410"/>
                                  </a:lnTo>
                                  <a:lnTo>
                                    <a:pt x="1070" y="353"/>
                                  </a:lnTo>
                                  <a:lnTo>
                                    <a:pt x="1025" y="297"/>
                                  </a:lnTo>
                                  <a:lnTo>
                                    <a:pt x="979" y="2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61" name="任意多边形 1361"/>
                          <wps:cNvSpPr/>
                          <wps:spPr>
                            <a:xfrm>
                              <a:off x="6120" y="14194"/>
                              <a:ext cx="246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3" h="517">
                                  <a:moveTo>
                                    <a:pt x="302" y="238"/>
                                  </a:moveTo>
                                  <a:lnTo>
                                    <a:pt x="250" y="238"/>
                                  </a:lnTo>
                                  <a:lnTo>
                                    <a:pt x="250" y="517"/>
                                  </a:lnTo>
                                  <a:lnTo>
                                    <a:pt x="302" y="517"/>
                                  </a:lnTo>
                                  <a:lnTo>
                                    <a:pt x="302" y="238"/>
                                  </a:lnTo>
                                  <a:close/>
                                  <a:moveTo>
                                    <a:pt x="552" y="195"/>
                                  </a:moveTo>
                                  <a:lnTo>
                                    <a:pt x="0" y="195"/>
                                  </a:lnTo>
                                  <a:lnTo>
                                    <a:pt x="0" y="238"/>
                                  </a:lnTo>
                                  <a:lnTo>
                                    <a:pt x="552" y="238"/>
                                  </a:lnTo>
                                  <a:lnTo>
                                    <a:pt x="552" y="195"/>
                                  </a:lnTo>
                                  <a:close/>
                                  <a:moveTo>
                                    <a:pt x="302" y="0"/>
                                  </a:moveTo>
                                  <a:lnTo>
                                    <a:pt x="250" y="0"/>
                                  </a:lnTo>
                                  <a:lnTo>
                                    <a:pt x="250" y="195"/>
                                  </a:lnTo>
                                  <a:lnTo>
                                    <a:pt x="302" y="195"/>
                                  </a:lnTo>
                                  <a:lnTo>
                                    <a:pt x="302" y="0"/>
                                  </a:lnTo>
                                  <a:close/>
                                  <a:moveTo>
                                    <a:pt x="860" y="225"/>
                                  </a:moveTo>
                                  <a:lnTo>
                                    <a:pt x="809" y="225"/>
                                  </a:lnTo>
                                  <a:lnTo>
                                    <a:pt x="809" y="419"/>
                                  </a:lnTo>
                                  <a:lnTo>
                                    <a:pt x="815" y="455"/>
                                  </a:lnTo>
                                  <a:lnTo>
                                    <a:pt x="833" y="481"/>
                                  </a:lnTo>
                                  <a:lnTo>
                                    <a:pt x="863" y="496"/>
                                  </a:lnTo>
                                  <a:lnTo>
                                    <a:pt x="904" y="501"/>
                                  </a:lnTo>
                                  <a:lnTo>
                                    <a:pt x="1045" y="501"/>
                                  </a:lnTo>
                                  <a:lnTo>
                                    <a:pt x="1080" y="498"/>
                                  </a:lnTo>
                                  <a:lnTo>
                                    <a:pt x="1108" y="488"/>
                                  </a:lnTo>
                                  <a:lnTo>
                                    <a:pt x="1127" y="471"/>
                                  </a:lnTo>
                                  <a:lnTo>
                                    <a:pt x="1134" y="457"/>
                                  </a:lnTo>
                                  <a:lnTo>
                                    <a:pt x="917" y="457"/>
                                  </a:lnTo>
                                  <a:lnTo>
                                    <a:pt x="892" y="454"/>
                                  </a:lnTo>
                                  <a:lnTo>
                                    <a:pt x="874" y="445"/>
                                  </a:lnTo>
                                  <a:lnTo>
                                    <a:pt x="863" y="430"/>
                                  </a:lnTo>
                                  <a:lnTo>
                                    <a:pt x="860" y="408"/>
                                  </a:lnTo>
                                  <a:lnTo>
                                    <a:pt x="860" y="225"/>
                                  </a:lnTo>
                                  <a:close/>
                                  <a:moveTo>
                                    <a:pt x="1108" y="340"/>
                                  </a:moveTo>
                                  <a:lnTo>
                                    <a:pt x="1105" y="363"/>
                                  </a:lnTo>
                                  <a:lnTo>
                                    <a:pt x="1102" y="384"/>
                                  </a:lnTo>
                                  <a:lnTo>
                                    <a:pt x="1099" y="405"/>
                                  </a:lnTo>
                                  <a:lnTo>
                                    <a:pt x="1095" y="424"/>
                                  </a:lnTo>
                                  <a:lnTo>
                                    <a:pt x="1089" y="438"/>
                                  </a:lnTo>
                                  <a:lnTo>
                                    <a:pt x="1075" y="449"/>
                                  </a:lnTo>
                                  <a:lnTo>
                                    <a:pt x="1055" y="455"/>
                                  </a:lnTo>
                                  <a:lnTo>
                                    <a:pt x="1028" y="457"/>
                                  </a:lnTo>
                                  <a:lnTo>
                                    <a:pt x="1134" y="457"/>
                                  </a:lnTo>
                                  <a:lnTo>
                                    <a:pt x="1139" y="446"/>
                                  </a:lnTo>
                                  <a:lnTo>
                                    <a:pt x="1143" y="428"/>
                                  </a:lnTo>
                                  <a:lnTo>
                                    <a:pt x="1148" y="408"/>
                                  </a:lnTo>
                                  <a:lnTo>
                                    <a:pt x="1152" y="384"/>
                                  </a:lnTo>
                                  <a:lnTo>
                                    <a:pt x="1157" y="358"/>
                                  </a:lnTo>
                                  <a:lnTo>
                                    <a:pt x="1143" y="354"/>
                                  </a:lnTo>
                                  <a:lnTo>
                                    <a:pt x="1131" y="349"/>
                                  </a:lnTo>
                                  <a:lnTo>
                                    <a:pt x="1119" y="345"/>
                                  </a:lnTo>
                                  <a:lnTo>
                                    <a:pt x="1108" y="340"/>
                                  </a:lnTo>
                                  <a:close/>
                                  <a:moveTo>
                                    <a:pt x="860" y="2"/>
                                  </a:moveTo>
                                  <a:lnTo>
                                    <a:pt x="809" y="2"/>
                                  </a:lnTo>
                                  <a:lnTo>
                                    <a:pt x="809" y="181"/>
                                  </a:lnTo>
                                  <a:lnTo>
                                    <a:pt x="614" y="201"/>
                                  </a:lnTo>
                                  <a:lnTo>
                                    <a:pt x="619" y="245"/>
                                  </a:lnTo>
                                  <a:lnTo>
                                    <a:pt x="809" y="225"/>
                                  </a:lnTo>
                                  <a:lnTo>
                                    <a:pt x="860" y="225"/>
                                  </a:lnTo>
                                  <a:lnTo>
                                    <a:pt x="860" y="220"/>
                                  </a:lnTo>
                                  <a:lnTo>
                                    <a:pt x="1163" y="188"/>
                                  </a:lnTo>
                                  <a:lnTo>
                                    <a:pt x="1162" y="176"/>
                                  </a:lnTo>
                                  <a:lnTo>
                                    <a:pt x="860" y="176"/>
                                  </a:lnTo>
                                  <a:lnTo>
                                    <a:pt x="860" y="2"/>
                                  </a:lnTo>
                                  <a:close/>
                                  <a:moveTo>
                                    <a:pt x="1159" y="145"/>
                                  </a:moveTo>
                                  <a:lnTo>
                                    <a:pt x="860" y="176"/>
                                  </a:lnTo>
                                  <a:lnTo>
                                    <a:pt x="1162" y="176"/>
                                  </a:lnTo>
                                  <a:lnTo>
                                    <a:pt x="1159" y="1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62" name="任意多边形 1362"/>
                          <wps:cNvSpPr/>
                          <wps:spPr>
                            <a:xfrm>
                              <a:off x="6603" y="14194"/>
                              <a:ext cx="248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72" h="517">
                                  <a:moveTo>
                                    <a:pt x="301" y="238"/>
                                  </a:moveTo>
                                  <a:lnTo>
                                    <a:pt x="249" y="238"/>
                                  </a:lnTo>
                                  <a:lnTo>
                                    <a:pt x="249" y="517"/>
                                  </a:lnTo>
                                  <a:lnTo>
                                    <a:pt x="301" y="517"/>
                                  </a:lnTo>
                                  <a:lnTo>
                                    <a:pt x="301" y="238"/>
                                  </a:lnTo>
                                  <a:close/>
                                  <a:moveTo>
                                    <a:pt x="551" y="195"/>
                                  </a:moveTo>
                                  <a:lnTo>
                                    <a:pt x="0" y="195"/>
                                  </a:lnTo>
                                  <a:lnTo>
                                    <a:pt x="0" y="238"/>
                                  </a:lnTo>
                                  <a:lnTo>
                                    <a:pt x="551" y="238"/>
                                  </a:lnTo>
                                  <a:lnTo>
                                    <a:pt x="551" y="195"/>
                                  </a:lnTo>
                                  <a:close/>
                                  <a:moveTo>
                                    <a:pt x="301" y="0"/>
                                  </a:moveTo>
                                  <a:lnTo>
                                    <a:pt x="249" y="0"/>
                                  </a:lnTo>
                                  <a:lnTo>
                                    <a:pt x="249" y="195"/>
                                  </a:lnTo>
                                  <a:lnTo>
                                    <a:pt x="301" y="195"/>
                                  </a:lnTo>
                                  <a:lnTo>
                                    <a:pt x="301" y="0"/>
                                  </a:lnTo>
                                  <a:close/>
                                  <a:moveTo>
                                    <a:pt x="777" y="25"/>
                                  </a:moveTo>
                                  <a:lnTo>
                                    <a:pt x="771" y="99"/>
                                  </a:lnTo>
                                  <a:lnTo>
                                    <a:pt x="762" y="166"/>
                                  </a:lnTo>
                                  <a:lnTo>
                                    <a:pt x="749" y="228"/>
                                  </a:lnTo>
                                  <a:lnTo>
                                    <a:pt x="732" y="284"/>
                                  </a:lnTo>
                                  <a:lnTo>
                                    <a:pt x="708" y="338"/>
                                  </a:lnTo>
                                  <a:lnTo>
                                    <a:pt x="678" y="388"/>
                                  </a:lnTo>
                                  <a:lnTo>
                                    <a:pt x="644" y="433"/>
                                  </a:lnTo>
                                  <a:lnTo>
                                    <a:pt x="604" y="473"/>
                                  </a:lnTo>
                                  <a:lnTo>
                                    <a:pt x="614" y="482"/>
                                  </a:lnTo>
                                  <a:lnTo>
                                    <a:pt x="623" y="492"/>
                                  </a:lnTo>
                                  <a:lnTo>
                                    <a:pt x="632" y="501"/>
                                  </a:lnTo>
                                  <a:lnTo>
                                    <a:pt x="640" y="510"/>
                                  </a:lnTo>
                                  <a:lnTo>
                                    <a:pt x="684" y="466"/>
                                  </a:lnTo>
                                  <a:lnTo>
                                    <a:pt x="722" y="416"/>
                                  </a:lnTo>
                                  <a:lnTo>
                                    <a:pt x="754" y="362"/>
                                  </a:lnTo>
                                  <a:lnTo>
                                    <a:pt x="780" y="302"/>
                                  </a:lnTo>
                                  <a:lnTo>
                                    <a:pt x="797" y="244"/>
                                  </a:lnTo>
                                  <a:lnTo>
                                    <a:pt x="810" y="179"/>
                                  </a:lnTo>
                                  <a:lnTo>
                                    <a:pt x="820" y="108"/>
                                  </a:lnTo>
                                  <a:lnTo>
                                    <a:pt x="827" y="29"/>
                                  </a:lnTo>
                                  <a:lnTo>
                                    <a:pt x="777" y="25"/>
                                  </a:lnTo>
                                  <a:close/>
                                  <a:moveTo>
                                    <a:pt x="983" y="18"/>
                                  </a:moveTo>
                                  <a:lnTo>
                                    <a:pt x="935" y="20"/>
                                  </a:lnTo>
                                  <a:lnTo>
                                    <a:pt x="943" y="119"/>
                                  </a:lnTo>
                                  <a:lnTo>
                                    <a:pt x="958" y="208"/>
                                  </a:lnTo>
                                  <a:lnTo>
                                    <a:pt x="979" y="287"/>
                                  </a:lnTo>
                                  <a:lnTo>
                                    <a:pt x="1007" y="357"/>
                                  </a:lnTo>
                                  <a:lnTo>
                                    <a:pt x="1042" y="416"/>
                                  </a:lnTo>
                                  <a:lnTo>
                                    <a:pt x="1083" y="466"/>
                                  </a:lnTo>
                                  <a:lnTo>
                                    <a:pt x="1130" y="505"/>
                                  </a:lnTo>
                                  <a:lnTo>
                                    <a:pt x="1139" y="495"/>
                                  </a:lnTo>
                                  <a:lnTo>
                                    <a:pt x="1149" y="485"/>
                                  </a:lnTo>
                                  <a:lnTo>
                                    <a:pt x="1171" y="461"/>
                                  </a:lnTo>
                                  <a:lnTo>
                                    <a:pt x="1126" y="428"/>
                                  </a:lnTo>
                                  <a:lnTo>
                                    <a:pt x="1086" y="384"/>
                                  </a:lnTo>
                                  <a:lnTo>
                                    <a:pt x="1053" y="331"/>
                                  </a:lnTo>
                                  <a:lnTo>
                                    <a:pt x="1026" y="267"/>
                                  </a:lnTo>
                                  <a:lnTo>
                                    <a:pt x="1005" y="194"/>
                                  </a:lnTo>
                                  <a:lnTo>
                                    <a:pt x="991" y="111"/>
                                  </a:lnTo>
                                  <a:lnTo>
                                    <a:pt x="983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63" name="任意多边形 1363"/>
                          <wps:cNvSpPr/>
                          <wps:spPr>
                            <a:xfrm>
                              <a:off x="7081" y="14194"/>
                              <a:ext cx="248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71" h="518">
                                  <a:moveTo>
                                    <a:pt x="301" y="238"/>
                                  </a:moveTo>
                                  <a:lnTo>
                                    <a:pt x="249" y="238"/>
                                  </a:lnTo>
                                  <a:lnTo>
                                    <a:pt x="249" y="517"/>
                                  </a:lnTo>
                                  <a:lnTo>
                                    <a:pt x="301" y="517"/>
                                  </a:lnTo>
                                  <a:lnTo>
                                    <a:pt x="301" y="238"/>
                                  </a:lnTo>
                                  <a:close/>
                                  <a:moveTo>
                                    <a:pt x="551" y="195"/>
                                  </a:moveTo>
                                  <a:lnTo>
                                    <a:pt x="0" y="195"/>
                                  </a:lnTo>
                                  <a:lnTo>
                                    <a:pt x="0" y="238"/>
                                  </a:lnTo>
                                  <a:lnTo>
                                    <a:pt x="551" y="238"/>
                                  </a:lnTo>
                                  <a:lnTo>
                                    <a:pt x="551" y="195"/>
                                  </a:lnTo>
                                  <a:close/>
                                  <a:moveTo>
                                    <a:pt x="301" y="0"/>
                                  </a:moveTo>
                                  <a:lnTo>
                                    <a:pt x="249" y="0"/>
                                  </a:lnTo>
                                  <a:lnTo>
                                    <a:pt x="249" y="195"/>
                                  </a:lnTo>
                                  <a:lnTo>
                                    <a:pt x="301" y="195"/>
                                  </a:lnTo>
                                  <a:lnTo>
                                    <a:pt x="301" y="0"/>
                                  </a:lnTo>
                                  <a:close/>
                                  <a:moveTo>
                                    <a:pt x="834" y="149"/>
                                  </a:moveTo>
                                  <a:lnTo>
                                    <a:pt x="786" y="149"/>
                                  </a:lnTo>
                                  <a:lnTo>
                                    <a:pt x="782" y="200"/>
                                  </a:lnTo>
                                  <a:lnTo>
                                    <a:pt x="778" y="243"/>
                                  </a:lnTo>
                                  <a:lnTo>
                                    <a:pt x="772" y="277"/>
                                  </a:lnTo>
                                  <a:lnTo>
                                    <a:pt x="765" y="303"/>
                                  </a:lnTo>
                                  <a:lnTo>
                                    <a:pt x="742" y="355"/>
                                  </a:lnTo>
                                  <a:lnTo>
                                    <a:pt x="708" y="402"/>
                                  </a:lnTo>
                                  <a:lnTo>
                                    <a:pt x="663" y="443"/>
                                  </a:lnTo>
                                  <a:lnTo>
                                    <a:pt x="608" y="480"/>
                                  </a:lnTo>
                                  <a:lnTo>
                                    <a:pt x="619" y="489"/>
                                  </a:lnTo>
                                  <a:lnTo>
                                    <a:pt x="628" y="498"/>
                                  </a:lnTo>
                                  <a:lnTo>
                                    <a:pt x="637" y="506"/>
                                  </a:lnTo>
                                  <a:lnTo>
                                    <a:pt x="644" y="515"/>
                                  </a:lnTo>
                                  <a:lnTo>
                                    <a:pt x="704" y="474"/>
                                  </a:lnTo>
                                  <a:lnTo>
                                    <a:pt x="752" y="427"/>
                                  </a:lnTo>
                                  <a:lnTo>
                                    <a:pt x="788" y="375"/>
                                  </a:lnTo>
                                  <a:lnTo>
                                    <a:pt x="813" y="316"/>
                                  </a:lnTo>
                                  <a:lnTo>
                                    <a:pt x="820" y="285"/>
                                  </a:lnTo>
                                  <a:lnTo>
                                    <a:pt x="826" y="248"/>
                                  </a:lnTo>
                                  <a:lnTo>
                                    <a:pt x="831" y="202"/>
                                  </a:lnTo>
                                  <a:lnTo>
                                    <a:pt x="834" y="149"/>
                                  </a:lnTo>
                                  <a:close/>
                                  <a:moveTo>
                                    <a:pt x="1014" y="108"/>
                                  </a:moveTo>
                                  <a:lnTo>
                                    <a:pt x="625" y="108"/>
                                  </a:lnTo>
                                  <a:lnTo>
                                    <a:pt x="625" y="149"/>
                                  </a:lnTo>
                                  <a:lnTo>
                                    <a:pt x="967" y="149"/>
                                  </a:lnTo>
                                  <a:lnTo>
                                    <a:pt x="967" y="434"/>
                                  </a:lnTo>
                                  <a:lnTo>
                                    <a:pt x="970" y="464"/>
                                  </a:lnTo>
                                  <a:lnTo>
                                    <a:pt x="984" y="486"/>
                                  </a:lnTo>
                                  <a:lnTo>
                                    <a:pt x="1007" y="499"/>
                                  </a:lnTo>
                                  <a:lnTo>
                                    <a:pt x="1039" y="503"/>
                                  </a:lnTo>
                                  <a:lnTo>
                                    <a:pt x="1079" y="503"/>
                                  </a:lnTo>
                                  <a:lnTo>
                                    <a:pt x="1110" y="499"/>
                                  </a:lnTo>
                                  <a:lnTo>
                                    <a:pt x="1134" y="488"/>
                                  </a:lnTo>
                                  <a:lnTo>
                                    <a:pt x="1150" y="470"/>
                                  </a:lnTo>
                                  <a:lnTo>
                                    <a:pt x="1153" y="462"/>
                                  </a:lnTo>
                                  <a:lnTo>
                                    <a:pt x="1046" y="462"/>
                                  </a:lnTo>
                                  <a:lnTo>
                                    <a:pt x="1032" y="460"/>
                                  </a:lnTo>
                                  <a:lnTo>
                                    <a:pt x="1021" y="454"/>
                                  </a:lnTo>
                                  <a:lnTo>
                                    <a:pt x="1016" y="444"/>
                                  </a:lnTo>
                                  <a:lnTo>
                                    <a:pt x="1014" y="431"/>
                                  </a:lnTo>
                                  <a:lnTo>
                                    <a:pt x="1014" y="108"/>
                                  </a:lnTo>
                                  <a:close/>
                                  <a:moveTo>
                                    <a:pt x="1123" y="343"/>
                                  </a:moveTo>
                                  <a:lnTo>
                                    <a:pt x="1121" y="367"/>
                                  </a:lnTo>
                                  <a:lnTo>
                                    <a:pt x="1119" y="390"/>
                                  </a:lnTo>
                                  <a:lnTo>
                                    <a:pt x="1117" y="412"/>
                                  </a:lnTo>
                                  <a:lnTo>
                                    <a:pt x="1114" y="431"/>
                                  </a:lnTo>
                                  <a:lnTo>
                                    <a:pt x="1110" y="445"/>
                                  </a:lnTo>
                                  <a:lnTo>
                                    <a:pt x="1101" y="455"/>
                                  </a:lnTo>
                                  <a:lnTo>
                                    <a:pt x="1089" y="460"/>
                                  </a:lnTo>
                                  <a:lnTo>
                                    <a:pt x="1074" y="462"/>
                                  </a:lnTo>
                                  <a:lnTo>
                                    <a:pt x="1153" y="462"/>
                                  </a:lnTo>
                                  <a:lnTo>
                                    <a:pt x="1159" y="445"/>
                                  </a:lnTo>
                                  <a:lnTo>
                                    <a:pt x="1162" y="425"/>
                                  </a:lnTo>
                                  <a:lnTo>
                                    <a:pt x="1165" y="404"/>
                                  </a:lnTo>
                                  <a:lnTo>
                                    <a:pt x="1168" y="382"/>
                                  </a:lnTo>
                                  <a:lnTo>
                                    <a:pt x="1170" y="359"/>
                                  </a:lnTo>
                                  <a:lnTo>
                                    <a:pt x="1158" y="355"/>
                                  </a:lnTo>
                                  <a:lnTo>
                                    <a:pt x="1146" y="352"/>
                                  </a:lnTo>
                                  <a:lnTo>
                                    <a:pt x="1134" y="347"/>
                                  </a:lnTo>
                                  <a:lnTo>
                                    <a:pt x="1123" y="343"/>
                                  </a:lnTo>
                                  <a:close/>
                                  <a:moveTo>
                                    <a:pt x="838" y="0"/>
                                  </a:moveTo>
                                  <a:lnTo>
                                    <a:pt x="789" y="0"/>
                                  </a:lnTo>
                                  <a:lnTo>
                                    <a:pt x="789" y="29"/>
                                  </a:lnTo>
                                  <a:lnTo>
                                    <a:pt x="789" y="57"/>
                                  </a:lnTo>
                                  <a:lnTo>
                                    <a:pt x="788" y="83"/>
                                  </a:lnTo>
                                  <a:lnTo>
                                    <a:pt x="787" y="108"/>
                                  </a:lnTo>
                                  <a:lnTo>
                                    <a:pt x="836" y="108"/>
                                  </a:lnTo>
                                  <a:lnTo>
                                    <a:pt x="837" y="83"/>
                                  </a:lnTo>
                                  <a:lnTo>
                                    <a:pt x="837" y="57"/>
                                  </a:lnTo>
                                  <a:lnTo>
                                    <a:pt x="838" y="29"/>
                                  </a:lnTo>
                                  <a:lnTo>
                                    <a:pt x="83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64" name="任意多边形 1364"/>
                          <wps:cNvSpPr/>
                          <wps:spPr>
                            <a:xfrm>
                              <a:off x="5162" y="14400"/>
                              <a:ext cx="220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38" h="709">
                                  <a:moveTo>
                                    <a:pt x="423" y="622"/>
                                  </a:moveTo>
                                  <a:lnTo>
                                    <a:pt x="4" y="622"/>
                                  </a:lnTo>
                                  <a:lnTo>
                                    <a:pt x="4" y="697"/>
                                  </a:lnTo>
                                  <a:lnTo>
                                    <a:pt x="423" y="697"/>
                                  </a:lnTo>
                                  <a:lnTo>
                                    <a:pt x="423" y="622"/>
                                  </a:lnTo>
                                  <a:close/>
                                  <a:moveTo>
                                    <a:pt x="260" y="104"/>
                                  </a:moveTo>
                                  <a:lnTo>
                                    <a:pt x="168" y="104"/>
                                  </a:lnTo>
                                  <a:lnTo>
                                    <a:pt x="168" y="622"/>
                                  </a:lnTo>
                                  <a:lnTo>
                                    <a:pt x="260" y="622"/>
                                  </a:lnTo>
                                  <a:lnTo>
                                    <a:pt x="260" y="104"/>
                                  </a:lnTo>
                                  <a:close/>
                                  <a:moveTo>
                                    <a:pt x="260" y="0"/>
                                  </a:moveTo>
                                  <a:lnTo>
                                    <a:pt x="0" y="70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168" y="104"/>
                                  </a:lnTo>
                                  <a:lnTo>
                                    <a:pt x="260" y="104"/>
                                  </a:lnTo>
                                  <a:lnTo>
                                    <a:pt x="260" y="0"/>
                                  </a:lnTo>
                                  <a:close/>
                                  <a:moveTo>
                                    <a:pt x="622" y="592"/>
                                  </a:moveTo>
                                  <a:lnTo>
                                    <a:pt x="622" y="680"/>
                                  </a:lnTo>
                                  <a:lnTo>
                                    <a:pt x="651" y="692"/>
                                  </a:lnTo>
                                  <a:lnTo>
                                    <a:pt x="687" y="701"/>
                                  </a:lnTo>
                                  <a:lnTo>
                                    <a:pt x="728" y="706"/>
                                  </a:lnTo>
                                  <a:lnTo>
                                    <a:pt x="776" y="708"/>
                                  </a:lnTo>
                                  <a:lnTo>
                                    <a:pt x="834" y="704"/>
                                  </a:lnTo>
                                  <a:lnTo>
                                    <a:pt x="885" y="693"/>
                                  </a:lnTo>
                                  <a:lnTo>
                                    <a:pt x="930" y="674"/>
                                  </a:lnTo>
                                  <a:lnTo>
                                    <a:pt x="968" y="647"/>
                                  </a:lnTo>
                                  <a:lnTo>
                                    <a:pt x="977" y="637"/>
                                  </a:lnTo>
                                  <a:lnTo>
                                    <a:pt x="776" y="637"/>
                                  </a:lnTo>
                                  <a:lnTo>
                                    <a:pt x="736" y="634"/>
                                  </a:lnTo>
                                  <a:lnTo>
                                    <a:pt x="697" y="626"/>
                                  </a:lnTo>
                                  <a:lnTo>
                                    <a:pt x="659" y="611"/>
                                  </a:lnTo>
                                  <a:lnTo>
                                    <a:pt x="622" y="592"/>
                                  </a:lnTo>
                                  <a:close/>
                                  <a:moveTo>
                                    <a:pt x="990" y="355"/>
                                  </a:moveTo>
                                  <a:lnTo>
                                    <a:pt x="760" y="355"/>
                                  </a:lnTo>
                                  <a:lnTo>
                                    <a:pt x="802" y="357"/>
                                  </a:lnTo>
                                  <a:lnTo>
                                    <a:pt x="839" y="364"/>
                                  </a:lnTo>
                                  <a:lnTo>
                                    <a:pt x="870" y="375"/>
                                  </a:lnTo>
                                  <a:lnTo>
                                    <a:pt x="896" y="391"/>
                                  </a:lnTo>
                                  <a:lnTo>
                                    <a:pt x="917" y="411"/>
                                  </a:lnTo>
                                  <a:lnTo>
                                    <a:pt x="932" y="434"/>
                                  </a:lnTo>
                                  <a:lnTo>
                                    <a:pt x="940" y="462"/>
                                  </a:lnTo>
                                  <a:lnTo>
                                    <a:pt x="943" y="493"/>
                                  </a:lnTo>
                                  <a:lnTo>
                                    <a:pt x="940" y="524"/>
                                  </a:lnTo>
                                  <a:lnTo>
                                    <a:pt x="932" y="551"/>
                                  </a:lnTo>
                                  <a:lnTo>
                                    <a:pt x="917" y="576"/>
                                  </a:lnTo>
                                  <a:lnTo>
                                    <a:pt x="897" y="597"/>
                                  </a:lnTo>
                                  <a:lnTo>
                                    <a:pt x="872" y="615"/>
                                  </a:lnTo>
                                  <a:lnTo>
                                    <a:pt x="844" y="627"/>
                                  </a:lnTo>
                                  <a:lnTo>
                                    <a:pt x="811" y="634"/>
                                  </a:lnTo>
                                  <a:lnTo>
                                    <a:pt x="776" y="637"/>
                                  </a:lnTo>
                                  <a:lnTo>
                                    <a:pt x="977" y="637"/>
                                  </a:lnTo>
                                  <a:lnTo>
                                    <a:pt x="998" y="614"/>
                                  </a:lnTo>
                                  <a:lnTo>
                                    <a:pt x="1020" y="576"/>
                                  </a:lnTo>
                                  <a:lnTo>
                                    <a:pt x="1033" y="534"/>
                                  </a:lnTo>
                                  <a:lnTo>
                                    <a:pt x="1037" y="487"/>
                                  </a:lnTo>
                                  <a:lnTo>
                                    <a:pt x="1033" y="441"/>
                                  </a:lnTo>
                                  <a:lnTo>
                                    <a:pt x="1021" y="401"/>
                                  </a:lnTo>
                                  <a:lnTo>
                                    <a:pt x="1001" y="366"/>
                                  </a:lnTo>
                                  <a:lnTo>
                                    <a:pt x="990" y="355"/>
                                  </a:lnTo>
                                  <a:close/>
                                  <a:moveTo>
                                    <a:pt x="1004" y="14"/>
                                  </a:moveTo>
                                  <a:lnTo>
                                    <a:pt x="645" y="14"/>
                                  </a:lnTo>
                                  <a:lnTo>
                                    <a:pt x="645" y="361"/>
                                  </a:lnTo>
                                  <a:lnTo>
                                    <a:pt x="679" y="358"/>
                                  </a:lnTo>
                                  <a:lnTo>
                                    <a:pt x="710" y="356"/>
                                  </a:lnTo>
                                  <a:lnTo>
                                    <a:pt x="737" y="355"/>
                                  </a:lnTo>
                                  <a:lnTo>
                                    <a:pt x="760" y="355"/>
                                  </a:lnTo>
                                  <a:lnTo>
                                    <a:pt x="990" y="355"/>
                                  </a:lnTo>
                                  <a:lnTo>
                                    <a:pt x="972" y="336"/>
                                  </a:lnTo>
                                  <a:lnTo>
                                    <a:pt x="937" y="312"/>
                                  </a:lnTo>
                                  <a:lnTo>
                                    <a:pt x="895" y="295"/>
                                  </a:lnTo>
                                  <a:lnTo>
                                    <a:pt x="847" y="285"/>
                                  </a:lnTo>
                                  <a:lnTo>
                                    <a:pt x="828" y="283"/>
                                  </a:lnTo>
                                  <a:lnTo>
                                    <a:pt x="731" y="283"/>
                                  </a:lnTo>
                                  <a:lnTo>
                                    <a:pt x="731" y="91"/>
                                  </a:lnTo>
                                  <a:lnTo>
                                    <a:pt x="1004" y="91"/>
                                  </a:lnTo>
                                  <a:lnTo>
                                    <a:pt x="1004" y="14"/>
                                  </a:lnTo>
                                  <a:close/>
                                  <a:moveTo>
                                    <a:pt x="792" y="281"/>
                                  </a:moveTo>
                                  <a:lnTo>
                                    <a:pt x="781" y="281"/>
                                  </a:lnTo>
                                  <a:lnTo>
                                    <a:pt x="767" y="282"/>
                                  </a:lnTo>
                                  <a:lnTo>
                                    <a:pt x="731" y="283"/>
                                  </a:lnTo>
                                  <a:lnTo>
                                    <a:pt x="828" y="283"/>
                                  </a:lnTo>
                                  <a:lnTo>
                                    <a:pt x="792" y="2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65" name="任意多边形 1365"/>
                          <wps:cNvSpPr/>
                          <wps:spPr>
                            <a:xfrm>
                              <a:off x="5646" y="14399"/>
                              <a:ext cx="226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5" h="709">
                                  <a:moveTo>
                                    <a:pt x="423" y="622"/>
                                  </a:moveTo>
                                  <a:lnTo>
                                    <a:pt x="4" y="622"/>
                                  </a:lnTo>
                                  <a:lnTo>
                                    <a:pt x="4" y="697"/>
                                  </a:lnTo>
                                  <a:lnTo>
                                    <a:pt x="423" y="697"/>
                                  </a:lnTo>
                                  <a:lnTo>
                                    <a:pt x="423" y="622"/>
                                  </a:lnTo>
                                  <a:close/>
                                  <a:moveTo>
                                    <a:pt x="260" y="105"/>
                                  </a:moveTo>
                                  <a:lnTo>
                                    <a:pt x="168" y="105"/>
                                  </a:lnTo>
                                  <a:lnTo>
                                    <a:pt x="168" y="622"/>
                                  </a:lnTo>
                                  <a:lnTo>
                                    <a:pt x="260" y="622"/>
                                  </a:lnTo>
                                  <a:lnTo>
                                    <a:pt x="260" y="105"/>
                                  </a:lnTo>
                                  <a:close/>
                                  <a:moveTo>
                                    <a:pt x="260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168" y="105"/>
                                  </a:lnTo>
                                  <a:lnTo>
                                    <a:pt x="260" y="105"/>
                                  </a:lnTo>
                                  <a:lnTo>
                                    <a:pt x="260" y="0"/>
                                  </a:lnTo>
                                  <a:close/>
                                  <a:moveTo>
                                    <a:pt x="896" y="3"/>
                                  </a:moveTo>
                                  <a:lnTo>
                                    <a:pt x="832" y="10"/>
                                  </a:lnTo>
                                  <a:lnTo>
                                    <a:pt x="774" y="30"/>
                                  </a:lnTo>
                                  <a:lnTo>
                                    <a:pt x="722" y="63"/>
                                  </a:lnTo>
                                  <a:lnTo>
                                    <a:pt x="677" y="109"/>
                                  </a:lnTo>
                                  <a:lnTo>
                                    <a:pt x="641" y="167"/>
                                  </a:lnTo>
                                  <a:lnTo>
                                    <a:pt x="615" y="234"/>
                                  </a:lnTo>
                                  <a:lnTo>
                                    <a:pt x="599" y="311"/>
                                  </a:lnTo>
                                  <a:lnTo>
                                    <a:pt x="594" y="396"/>
                                  </a:lnTo>
                                  <a:lnTo>
                                    <a:pt x="598" y="467"/>
                                  </a:lnTo>
                                  <a:lnTo>
                                    <a:pt x="610" y="529"/>
                                  </a:lnTo>
                                  <a:lnTo>
                                    <a:pt x="630" y="582"/>
                                  </a:lnTo>
                                  <a:lnTo>
                                    <a:pt x="658" y="627"/>
                                  </a:lnTo>
                                  <a:lnTo>
                                    <a:pt x="692" y="663"/>
                                  </a:lnTo>
                                  <a:lnTo>
                                    <a:pt x="733" y="688"/>
                                  </a:lnTo>
                                  <a:lnTo>
                                    <a:pt x="780" y="703"/>
                                  </a:lnTo>
                                  <a:lnTo>
                                    <a:pt x="832" y="708"/>
                                  </a:lnTo>
                                  <a:lnTo>
                                    <a:pt x="881" y="704"/>
                                  </a:lnTo>
                                  <a:lnTo>
                                    <a:pt x="925" y="692"/>
                                  </a:lnTo>
                                  <a:lnTo>
                                    <a:pt x="964" y="672"/>
                                  </a:lnTo>
                                  <a:lnTo>
                                    <a:pt x="999" y="644"/>
                                  </a:lnTo>
                                  <a:lnTo>
                                    <a:pt x="1005" y="637"/>
                                  </a:lnTo>
                                  <a:lnTo>
                                    <a:pt x="835" y="637"/>
                                  </a:lnTo>
                                  <a:lnTo>
                                    <a:pt x="804" y="634"/>
                                  </a:lnTo>
                                  <a:lnTo>
                                    <a:pt x="777" y="625"/>
                                  </a:lnTo>
                                  <a:lnTo>
                                    <a:pt x="753" y="610"/>
                                  </a:lnTo>
                                  <a:lnTo>
                                    <a:pt x="733" y="589"/>
                                  </a:lnTo>
                                  <a:lnTo>
                                    <a:pt x="716" y="564"/>
                                  </a:lnTo>
                                  <a:lnTo>
                                    <a:pt x="704" y="536"/>
                                  </a:lnTo>
                                  <a:lnTo>
                                    <a:pt x="696" y="506"/>
                                  </a:lnTo>
                                  <a:lnTo>
                                    <a:pt x="694" y="474"/>
                                  </a:lnTo>
                                  <a:lnTo>
                                    <a:pt x="696" y="447"/>
                                  </a:lnTo>
                                  <a:lnTo>
                                    <a:pt x="704" y="423"/>
                                  </a:lnTo>
                                  <a:lnTo>
                                    <a:pt x="716" y="400"/>
                                  </a:lnTo>
                                  <a:lnTo>
                                    <a:pt x="733" y="380"/>
                                  </a:lnTo>
                                  <a:lnTo>
                                    <a:pt x="753" y="363"/>
                                  </a:lnTo>
                                  <a:lnTo>
                                    <a:pt x="688" y="363"/>
                                  </a:lnTo>
                                  <a:lnTo>
                                    <a:pt x="692" y="299"/>
                                  </a:lnTo>
                                  <a:lnTo>
                                    <a:pt x="704" y="243"/>
                                  </a:lnTo>
                                  <a:lnTo>
                                    <a:pt x="722" y="194"/>
                                  </a:lnTo>
                                  <a:lnTo>
                                    <a:pt x="747" y="152"/>
                                  </a:lnTo>
                                  <a:lnTo>
                                    <a:pt x="778" y="118"/>
                                  </a:lnTo>
                                  <a:lnTo>
                                    <a:pt x="814" y="94"/>
                                  </a:lnTo>
                                  <a:lnTo>
                                    <a:pt x="854" y="80"/>
                                  </a:lnTo>
                                  <a:lnTo>
                                    <a:pt x="899" y="75"/>
                                  </a:lnTo>
                                  <a:lnTo>
                                    <a:pt x="1018" y="75"/>
                                  </a:lnTo>
                                  <a:lnTo>
                                    <a:pt x="1018" y="23"/>
                                  </a:lnTo>
                                  <a:lnTo>
                                    <a:pt x="994" y="14"/>
                                  </a:lnTo>
                                  <a:lnTo>
                                    <a:pt x="966" y="8"/>
                                  </a:lnTo>
                                  <a:lnTo>
                                    <a:pt x="933" y="4"/>
                                  </a:lnTo>
                                  <a:lnTo>
                                    <a:pt x="896" y="3"/>
                                  </a:lnTo>
                                  <a:close/>
                                  <a:moveTo>
                                    <a:pt x="1018" y="340"/>
                                  </a:moveTo>
                                  <a:lnTo>
                                    <a:pt x="834" y="340"/>
                                  </a:lnTo>
                                  <a:lnTo>
                                    <a:pt x="864" y="343"/>
                                  </a:lnTo>
                                  <a:lnTo>
                                    <a:pt x="892" y="350"/>
                                  </a:lnTo>
                                  <a:lnTo>
                                    <a:pt x="915" y="362"/>
                                  </a:lnTo>
                                  <a:lnTo>
                                    <a:pt x="935" y="379"/>
                                  </a:lnTo>
                                  <a:lnTo>
                                    <a:pt x="950" y="401"/>
                                  </a:lnTo>
                                  <a:lnTo>
                                    <a:pt x="961" y="426"/>
                                  </a:lnTo>
                                  <a:lnTo>
                                    <a:pt x="968" y="456"/>
                                  </a:lnTo>
                                  <a:lnTo>
                                    <a:pt x="970" y="489"/>
                                  </a:lnTo>
                                  <a:lnTo>
                                    <a:pt x="968" y="520"/>
                                  </a:lnTo>
                                  <a:lnTo>
                                    <a:pt x="961" y="548"/>
                                  </a:lnTo>
                                  <a:lnTo>
                                    <a:pt x="949" y="573"/>
                                  </a:lnTo>
                                  <a:lnTo>
                                    <a:pt x="933" y="596"/>
                                  </a:lnTo>
                                  <a:lnTo>
                                    <a:pt x="912" y="614"/>
                                  </a:lnTo>
                                  <a:lnTo>
                                    <a:pt x="889" y="627"/>
                                  </a:lnTo>
                                  <a:lnTo>
                                    <a:pt x="863" y="634"/>
                                  </a:lnTo>
                                  <a:lnTo>
                                    <a:pt x="835" y="637"/>
                                  </a:lnTo>
                                  <a:lnTo>
                                    <a:pt x="1005" y="637"/>
                                  </a:lnTo>
                                  <a:lnTo>
                                    <a:pt x="1027" y="610"/>
                                  </a:lnTo>
                                  <a:lnTo>
                                    <a:pt x="1048" y="571"/>
                                  </a:lnTo>
                                  <a:lnTo>
                                    <a:pt x="1060" y="528"/>
                                  </a:lnTo>
                                  <a:lnTo>
                                    <a:pt x="1064" y="480"/>
                                  </a:lnTo>
                                  <a:lnTo>
                                    <a:pt x="1061" y="434"/>
                                  </a:lnTo>
                                  <a:lnTo>
                                    <a:pt x="1050" y="394"/>
                                  </a:lnTo>
                                  <a:lnTo>
                                    <a:pt x="1032" y="358"/>
                                  </a:lnTo>
                                  <a:lnTo>
                                    <a:pt x="1018" y="340"/>
                                  </a:lnTo>
                                  <a:close/>
                                  <a:moveTo>
                                    <a:pt x="856" y="269"/>
                                  </a:moveTo>
                                  <a:lnTo>
                                    <a:pt x="803" y="275"/>
                                  </a:lnTo>
                                  <a:lnTo>
                                    <a:pt x="758" y="292"/>
                                  </a:lnTo>
                                  <a:lnTo>
                                    <a:pt x="721" y="321"/>
                                  </a:lnTo>
                                  <a:lnTo>
                                    <a:pt x="691" y="363"/>
                                  </a:lnTo>
                                  <a:lnTo>
                                    <a:pt x="753" y="363"/>
                                  </a:lnTo>
                                  <a:lnTo>
                                    <a:pt x="753" y="362"/>
                                  </a:lnTo>
                                  <a:lnTo>
                                    <a:pt x="777" y="350"/>
                                  </a:lnTo>
                                  <a:lnTo>
                                    <a:pt x="804" y="343"/>
                                  </a:lnTo>
                                  <a:lnTo>
                                    <a:pt x="834" y="340"/>
                                  </a:lnTo>
                                  <a:lnTo>
                                    <a:pt x="1018" y="340"/>
                                  </a:lnTo>
                                  <a:lnTo>
                                    <a:pt x="1008" y="326"/>
                                  </a:lnTo>
                                  <a:lnTo>
                                    <a:pt x="977" y="301"/>
                                  </a:lnTo>
                                  <a:lnTo>
                                    <a:pt x="941" y="283"/>
                                  </a:lnTo>
                                  <a:lnTo>
                                    <a:pt x="901" y="272"/>
                                  </a:lnTo>
                                  <a:lnTo>
                                    <a:pt x="856" y="269"/>
                                  </a:lnTo>
                                  <a:close/>
                                  <a:moveTo>
                                    <a:pt x="1018" y="75"/>
                                  </a:moveTo>
                                  <a:lnTo>
                                    <a:pt x="899" y="75"/>
                                  </a:lnTo>
                                  <a:lnTo>
                                    <a:pt x="930" y="77"/>
                                  </a:lnTo>
                                  <a:lnTo>
                                    <a:pt x="960" y="82"/>
                                  </a:lnTo>
                                  <a:lnTo>
                                    <a:pt x="990" y="90"/>
                                  </a:lnTo>
                                  <a:lnTo>
                                    <a:pt x="1018" y="102"/>
                                  </a:lnTo>
                                  <a:lnTo>
                                    <a:pt x="1018" y="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66" name="任意多边形 1366"/>
                          <wps:cNvSpPr/>
                          <wps:spPr>
                            <a:xfrm>
                              <a:off x="6131" y="14400"/>
                              <a:ext cx="224" cy="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8" h="697">
                                  <a:moveTo>
                                    <a:pt x="423" y="623"/>
                                  </a:moveTo>
                                  <a:lnTo>
                                    <a:pt x="4" y="623"/>
                                  </a:lnTo>
                                  <a:lnTo>
                                    <a:pt x="4" y="697"/>
                                  </a:lnTo>
                                  <a:lnTo>
                                    <a:pt x="423" y="697"/>
                                  </a:lnTo>
                                  <a:lnTo>
                                    <a:pt x="423" y="623"/>
                                  </a:lnTo>
                                  <a:close/>
                                  <a:moveTo>
                                    <a:pt x="260" y="105"/>
                                  </a:moveTo>
                                  <a:lnTo>
                                    <a:pt x="168" y="105"/>
                                  </a:lnTo>
                                  <a:lnTo>
                                    <a:pt x="168" y="623"/>
                                  </a:lnTo>
                                  <a:lnTo>
                                    <a:pt x="260" y="623"/>
                                  </a:lnTo>
                                  <a:lnTo>
                                    <a:pt x="260" y="105"/>
                                  </a:lnTo>
                                  <a:close/>
                                  <a:moveTo>
                                    <a:pt x="260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168" y="105"/>
                                  </a:lnTo>
                                  <a:lnTo>
                                    <a:pt x="260" y="105"/>
                                  </a:lnTo>
                                  <a:lnTo>
                                    <a:pt x="260" y="0"/>
                                  </a:lnTo>
                                  <a:close/>
                                  <a:moveTo>
                                    <a:pt x="1058" y="15"/>
                                  </a:moveTo>
                                  <a:lnTo>
                                    <a:pt x="583" y="15"/>
                                  </a:lnTo>
                                  <a:lnTo>
                                    <a:pt x="583" y="91"/>
                                  </a:lnTo>
                                  <a:lnTo>
                                    <a:pt x="948" y="91"/>
                                  </a:lnTo>
                                  <a:lnTo>
                                    <a:pt x="676" y="697"/>
                                  </a:lnTo>
                                  <a:lnTo>
                                    <a:pt x="772" y="697"/>
                                  </a:lnTo>
                                  <a:lnTo>
                                    <a:pt x="1058" y="45"/>
                                  </a:lnTo>
                                  <a:lnTo>
                                    <a:pt x="1058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67" name="任意多边形 1367"/>
                          <wps:cNvSpPr/>
                          <wps:spPr>
                            <a:xfrm>
                              <a:off x="6616" y="14400"/>
                              <a:ext cx="224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7" h="709">
                                  <a:moveTo>
                                    <a:pt x="423" y="623"/>
                                  </a:moveTo>
                                  <a:lnTo>
                                    <a:pt x="5" y="623"/>
                                  </a:lnTo>
                                  <a:lnTo>
                                    <a:pt x="5" y="697"/>
                                  </a:lnTo>
                                  <a:lnTo>
                                    <a:pt x="423" y="697"/>
                                  </a:lnTo>
                                  <a:lnTo>
                                    <a:pt x="423" y="623"/>
                                  </a:lnTo>
                                  <a:close/>
                                  <a:moveTo>
                                    <a:pt x="260" y="105"/>
                                  </a:moveTo>
                                  <a:lnTo>
                                    <a:pt x="168" y="105"/>
                                  </a:lnTo>
                                  <a:lnTo>
                                    <a:pt x="168" y="623"/>
                                  </a:lnTo>
                                  <a:lnTo>
                                    <a:pt x="260" y="623"/>
                                  </a:lnTo>
                                  <a:lnTo>
                                    <a:pt x="260" y="105"/>
                                  </a:lnTo>
                                  <a:close/>
                                  <a:moveTo>
                                    <a:pt x="260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168" y="105"/>
                                  </a:lnTo>
                                  <a:lnTo>
                                    <a:pt x="260" y="105"/>
                                  </a:lnTo>
                                  <a:lnTo>
                                    <a:pt x="260" y="0"/>
                                  </a:lnTo>
                                  <a:close/>
                                  <a:moveTo>
                                    <a:pt x="833" y="4"/>
                                  </a:moveTo>
                                  <a:lnTo>
                                    <a:pt x="787" y="7"/>
                                  </a:lnTo>
                                  <a:lnTo>
                                    <a:pt x="746" y="15"/>
                                  </a:lnTo>
                                  <a:lnTo>
                                    <a:pt x="709" y="30"/>
                                  </a:lnTo>
                                  <a:lnTo>
                                    <a:pt x="676" y="51"/>
                                  </a:lnTo>
                                  <a:lnTo>
                                    <a:pt x="649" y="76"/>
                                  </a:lnTo>
                                  <a:lnTo>
                                    <a:pt x="630" y="105"/>
                                  </a:lnTo>
                                  <a:lnTo>
                                    <a:pt x="619" y="138"/>
                                  </a:lnTo>
                                  <a:lnTo>
                                    <a:pt x="615" y="174"/>
                                  </a:lnTo>
                                  <a:lnTo>
                                    <a:pt x="623" y="224"/>
                                  </a:lnTo>
                                  <a:lnTo>
                                    <a:pt x="648" y="269"/>
                                  </a:lnTo>
                                  <a:lnTo>
                                    <a:pt x="688" y="307"/>
                                  </a:lnTo>
                                  <a:lnTo>
                                    <a:pt x="745" y="338"/>
                                  </a:lnTo>
                                  <a:lnTo>
                                    <a:pt x="745" y="340"/>
                                  </a:lnTo>
                                  <a:lnTo>
                                    <a:pt x="677" y="374"/>
                                  </a:lnTo>
                                  <a:lnTo>
                                    <a:pt x="628" y="417"/>
                                  </a:lnTo>
                                  <a:lnTo>
                                    <a:pt x="599" y="469"/>
                                  </a:lnTo>
                                  <a:lnTo>
                                    <a:pt x="589" y="530"/>
                                  </a:lnTo>
                                  <a:lnTo>
                                    <a:pt x="593" y="568"/>
                                  </a:lnTo>
                                  <a:lnTo>
                                    <a:pt x="604" y="602"/>
                                  </a:lnTo>
                                  <a:lnTo>
                                    <a:pt x="623" y="632"/>
                                  </a:lnTo>
                                  <a:lnTo>
                                    <a:pt x="650" y="659"/>
                                  </a:lnTo>
                                  <a:lnTo>
                                    <a:pt x="682" y="681"/>
                                  </a:lnTo>
                                  <a:lnTo>
                                    <a:pt x="720" y="696"/>
                                  </a:lnTo>
                                  <a:lnTo>
                                    <a:pt x="761" y="706"/>
                                  </a:lnTo>
                                  <a:lnTo>
                                    <a:pt x="807" y="709"/>
                                  </a:lnTo>
                                  <a:lnTo>
                                    <a:pt x="863" y="706"/>
                                  </a:lnTo>
                                  <a:lnTo>
                                    <a:pt x="912" y="696"/>
                                  </a:lnTo>
                                  <a:lnTo>
                                    <a:pt x="955" y="680"/>
                                  </a:lnTo>
                                  <a:lnTo>
                                    <a:pt x="991" y="658"/>
                                  </a:lnTo>
                                  <a:lnTo>
                                    <a:pt x="1012" y="638"/>
                                  </a:lnTo>
                                  <a:lnTo>
                                    <a:pt x="825" y="638"/>
                                  </a:lnTo>
                                  <a:lnTo>
                                    <a:pt x="794" y="636"/>
                                  </a:lnTo>
                                  <a:lnTo>
                                    <a:pt x="767" y="630"/>
                                  </a:lnTo>
                                  <a:lnTo>
                                    <a:pt x="743" y="620"/>
                                  </a:lnTo>
                                  <a:lnTo>
                                    <a:pt x="721" y="607"/>
                                  </a:lnTo>
                                  <a:lnTo>
                                    <a:pt x="704" y="590"/>
                                  </a:lnTo>
                                  <a:lnTo>
                                    <a:pt x="692" y="570"/>
                                  </a:lnTo>
                                  <a:lnTo>
                                    <a:pt x="684" y="549"/>
                                  </a:lnTo>
                                  <a:lnTo>
                                    <a:pt x="682" y="525"/>
                                  </a:lnTo>
                                  <a:lnTo>
                                    <a:pt x="690" y="481"/>
                                  </a:lnTo>
                                  <a:lnTo>
                                    <a:pt x="716" y="441"/>
                                  </a:lnTo>
                                  <a:lnTo>
                                    <a:pt x="758" y="408"/>
                                  </a:lnTo>
                                  <a:lnTo>
                                    <a:pt x="817" y="379"/>
                                  </a:lnTo>
                                  <a:lnTo>
                                    <a:pt x="977" y="379"/>
                                  </a:lnTo>
                                  <a:lnTo>
                                    <a:pt x="967" y="371"/>
                                  </a:lnTo>
                                  <a:lnTo>
                                    <a:pt x="897" y="340"/>
                                  </a:lnTo>
                                  <a:lnTo>
                                    <a:pt x="897" y="338"/>
                                  </a:lnTo>
                                  <a:lnTo>
                                    <a:pt x="956" y="304"/>
                                  </a:lnTo>
                                  <a:lnTo>
                                    <a:pt x="958" y="302"/>
                                  </a:lnTo>
                                  <a:lnTo>
                                    <a:pt x="823" y="302"/>
                                  </a:lnTo>
                                  <a:lnTo>
                                    <a:pt x="773" y="277"/>
                                  </a:lnTo>
                                  <a:lnTo>
                                    <a:pt x="737" y="247"/>
                                  </a:lnTo>
                                  <a:lnTo>
                                    <a:pt x="715" y="212"/>
                                  </a:lnTo>
                                  <a:lnTo>
                                    <a:pt x="708" y="172"/>
                                  </a:lnTo>
                                  <a:lnTo>
                                    <a:pt x="710" y="152"/>
                                  </a:lnTo>
                                  <a:lnTo>
                                    <a:pt x="717" y="133"/>
                                  </a:lnTo>
                                  <a:lnTo>
                                    <a:pt x="728" y="117"/>
                                  </a:lnTo>
                                  <a:lnTo>
                                    <a:pt x="743" y="102"/>
                                  </a:lnTo>
                                  <a:lnTo>
                                    <a:pt x="761" y="90"/>
                                  </a:lnTo>
                                  <a:lnTo>
                                    <a:pt x="781" y="81"/>
                                  </a:lnTo>
                                  <a:lnTo>
                                    <a:pt x="802" y="76"/>
                                  </a:lnTo>
                                  <a:lnTo>
                                    <a:pt x="826" y="74"/>
                                  </a:lnTo>
                                  <a:lnTo>
                                    <a:pt x="1003" y="74"/>
                                  </a:lnTo>
                                  <a:lnTo>
                                    <a:pt x="1001" y="72"/>
                                  </a:lnTo>
                                  <a:lnTo>
                                    <a:pt x="977" y="48"/>
                                  </a:lnTo>
                                  <a:lnTo>
                                    <a:pt x="946" y="29"/>
                                  </a:lnTo>
                                  <a:lnTo>
                                    <a:pt x="912" y="15"/>
                                  </a:lnTo>
                                  <a:lnTo>
                                    <a:pt x="874" y="6"/>
                                  </a:lnTo>
                                  <a:lnTo>
                                    <a:pt x="833" y="4"/>
                                  </a:lnTo>
                                  <a:close/>
                                  <a:moveTo>
                                    <a:pt x="977" y="379"/>
                                  </a:moveTo>
                                  <a:lnTo>
                                    <a:pt x="817" y="379"/>
                                  </a:lnTo>
                                  <a:lnTo>
                                    <a:pt x="881" y="407"/>
                                  </a:lnTo>
                                  <a:lnTo>
                                    <a:pt x="927" y="441"/>
                                  </a:lnTo>
                                  <a:lnTo>
                                    <a:pt x="955" y="482"/>
                                  </a:lnTo>
                                  <a:lnTo>
                                    <a:pt x="964" y="528"/>
                                  </a:lnTo>
                                  <a:lnTo>
                                    <a:pt x="961" y="551"/>
                                  </a:lnTo>
                                  <a:lnTo>
                                    <a:pt x="954" y="571"/>
                                  </a:lnTo>
                                  <a:lnTo>
                                    <a:pt x="942" y="590"/>
                                  </a:lnTo>
                                  <a:lnTo>
                                    <a:pt x="925" y="607"/>
                                  </a:lnTo>
                                  <a:lnTo>
                                    <a:pt x="904" y="621"/>
                                  </a:lnTo>
                                  <a:lnTo>
                                    <a:pt x="881" y="630"/>
                                  </a:lnTo>
                                  <a:lnTo>
                                    <a:pt x="854" y="636"/>
                                  </a:lnTo>
                                  <a:lnTo>
                                    <a:pt x="825" y="638"/>
                                  </a:lnTo>
                                  <a:lnTo>
                                    <a:pt x="1012" y="638"/>
                                  </a:lnTo>
                                  <a:lnTo>
                                    <a:pt x="1020" y="631"/>
                                  </a:lnTo>
                                  <a:lnTo>
                                    <a:pt x="1040" y="599"/>
                                  </a:lnTo>
                                  <a:lnTo>
                                    <a:pt x="1053" y="563"/>
                                  </a:lnTo>
                                  <a:lnTo>
                                    <a:pt x="1057" y="523"/>
                                  </a:lnTo>
                                  <a:lnTo>
                                    <a:pt x="1047" y="463"/>
                                  </a:lnTo>
                                  <a:lnTo>
                                    <a:pt x="1017" y="412"/>
                                  </a:lnTo>
                                  <a:lnTo>
                                    <a:pt x="977" y="379"/>
                                  </a:lnTo>
                                  <a:close/>
                                  <a:moveTo>
                                    <a:pt x="1003" y="74"/>
                                  </a:moveTo>
                                  <a:lnTo>
                                    <a:pt x="826" y="74"/>
                                  </a:lnTo>
                                  <a:lnTo>
                                    <a:pt x="851" y="76"/>
                                  </a:lnTo>
                                  <a:lnTo>
                                    <a:pt x="873" y="81"/>
                                  </a:lnTo>
                                  <a:lnTo>
                                    <a:pt x="892" y="89"/>
                                  </a:lnTo>
                                  <a:lnTo>
                                    <a:pt x="909" y="101"/>
                                  </a:lnTo>
                                  <a:lnTo>
                                    <a:pt x="923" y="115"/>
                                  </a:lnTo>
                                  <a:lnTo>
                                    <a:pt x="932" y="132"/>
                                  </a:lnTo>
                                  <a:lnTo>
                                    <a:pt x="938" y="151"/>
                                  </a:lnTo>
                                  <a:lnTo>
                                    <a:pt x="940" y="172"/>
                                  </a:lnTo>
                                  <a:lnTo>
                                    <a:pt x="940" y="174"/>
                                  </a:lnTo>
                                  <a:lnTo>
                                    <a:pt x="932" y="213"/>
                                  </a:lnTo>
                                  <a:lnTo>
                                    <a:pt x="910" y="247"/>
                                  </a:lnTo>
                                  <a:lnTo>
                                    <a:pt x="874" y="277"/>
                                  </a:lnTo>
                                  <a:lnTo>
                                    <a:pt x="823" y="302"/>
                                  </a:lnTo>
                                  <a:lnTo>
                                    <a:pt x="958" y="302"/>
                                  </a:lnTo>
                                  <a:lnTo>
                                    <a:pt x="999" y="264"/>
                                  </a:lnTo>
                                  <a:lnTo>
                                    <a:pt x="1025" y="217"/>
                                  </a:lnTo>
                                  <a:lnTo>
                                    <a:pt x="1033" y="163"/>
                                  </a:lnTo>
                                  <a:lnTo>
                                    <a:pt x="1030" y="129"/>
                                  </a:lnTo>
                                  <a:lnTo>
                                    <a:pt x="1019" y="99"/>
                                  </a:lnTo>
                                  <a:lnTo>
                                    <a:pt x="1003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68" name="任意多边形 1368"/>
                          <wps:cNvSpPr/>
                          <wps:spPr>
                            <a:xfrm>
                              <a:off x="7094" y="14400"/>
                              <a:ext cx="224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55" h="709">
                                  <a:moveTo>
                                    <a:pt x="423" y="623"/>
                                  </a:moveTo>
                                  <a:lnTo>
                                    <a:pt x="4" y="623"/>
                                  </a:lnTo>
                                  <a:lnTo>
                                    <a:pt x="4" y="697"/>
                                  </a:lnTo>
                                  <a:lnTo>
                                    <a:pt x="423" y="697"/>
                                  </a:lnTo>
                                  <a:lnTo>
                                    <a:pt x="423" y="623"/>
                                  </a:lnTo>
                                  <a:close/>
                                  <a:moveTo>
                                    <a:pt x="260" y="105"/>
                                  </a:moveTo>
                                  <a:lnTo>
                                    <a:pt x="168" y="105"/>
                                  </a:lnTo>
                                  <a:lnTo>
                                    <a:pt x="168" y="623"/>
                                  </a:lnTo>
                                  <a:lnTo>
                                    <a:pt x="260" y="623"/>
                                  </a:lnTo>
                                  <a:lnTo>
                                    <a:pt x="260" y="105"/>
                                  </a:lnTo>
                                  <a:close/>
                                  <a:moveTo>
                                    <a:pt x="260" y="0"/>
                                  </a:moveTo>
                                  <a:lnTo>
                                    <a:pt x="0" y="71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168" y="105"/>
                                  </a:lnTo>
                                  <a:lnTo>
                                    <a:pt x="260" y="105"/>
                                  </a:lnTo>
                                  <a:lnTo>
                                    <a:pt x="260" y="0"/>
                                  </a:lnTo>
                                  <a:close/>
                                  <a:moveTo>
                                    <a:pt x="626" y="605"/>
                                  </a:moveTo>
                                  <a:lnTo>
                                    <a:pt x="626" y="686"/>
                                  </a:lnTo>
                                  <a:lnTo>
                                    <a:pt x="654" y="696"/>
                                  </a:lnTo>
                                  <a:lnTo>
                                    <a:pt x="685" y="703"/>
                                  </a:lnTo>
                                  <a:lnTo>
                                    <a:pt x="719" y="707"/>
                                  </a:lnTo>
                                  <a:lnTo>
                                    <a:pt x="756" y="709"/>
                                  </a:lnTo>
                                  <a:lnTo>
                                    <a:pt x="822" y="702"/>
                                  </a:lnTo>
                                  <a:lnTo>
                                    <a:pt x="881" y="683"/>
                                  </a:lnTo>
                                  <a:lnTo>
                                    <a:pt x="932" y="652"/>
                                  </a:lnTo>
                                  <a:lnTo>
                                    <a:pt x="945" y="638"/>
                                  </a:lnTo>
                                  <a:lnTo>
                                    <a:pt x="756" y="638"/>
                                  </a:lnTo>
                                  <a:lnTo>
                                    <a:pt x="722" y="636"/>
                                  </a:lnTo>
                                  <a:lnTo>
                                    <a:pt x="688" y="629"/>
                                  </a:lnTo>
                                  <a:lnTo>
                                    <a:pt x="656" y="619"/>
                                  </a:lnTo>
                                  <a:lnTo>
                                    <a:pt x="626" y="605"/>
                                  </a:lnTo>
                                  <a:close/>
                                  <a:moveTo>
                                    <a:pt x="1052" y="360"/>
                                  </a:moveTo>
                                  <a:lnTo>
                                    <a:pt x="962" y="360"/>
                                  </a:lnTo>
                                  <a:lnTo>
                                    <a:pt x="958" y="423"/>
                                  </a:lnTo>
                                  <a:lnTo>
                                    <a:pt x="948" y="478"/>
                                  </a:lnTo>
                                  <a:lnTo>
                                    <a:pt x="931" y="525"/>
                                  </a:lnTo>
                                  <a:lnTo>
                                    <a:pt x="908" y="565"/>
                                  </a:lnTo>
                                  <a:lnTo>
                                    <a:pt x="878" y="597"/>
                                  </a:lnTo>
                                  <a:lnTo>
                                    <a:pt x="843" y="619"/>
                                  </a:lnTo>
                                  <a:lnTo>
                                    <a:pt x="802" y="633"/>
                                  </a:lnTo>
                                  <a:lnTo>
                                    <a:pt x="756" y="638"/>
                                  </a:lnTo>
                                  <a:lnTo>
                                    <a:pt x="945" y="638"/>
                                  </a:lnTo>
                                  <a:lnTo>
                                    <a:pt x="975" y="607"/>
                                  </a:lnTo>
                                  <a:lnTo>
                                    <a:pt x="1010" y="551"/>
                                  </a:lnTo>
                                  <a:lnTo>
                                    <a:pt x="1034" y="484"/>
                                  </a:lnTo>
                                  <a:lnTo>
                                    <a:pt x="1049" y="405"/>
                                  </a:lnTo>
                                  <a:lnTo>
                                    <a:pt x="1052" y="360"/>
                                  </a:lnTo>
                                  <a:close/>
                                  <a:moveTo>
                                    <a:pt x="823" y="4"/>
                                  </a:moveTo>
                                  <a:lnTo>
                                    <a:pt x="773" y="8"/>
                                  </a:lnTo>
                                  <a:lnTo>
                                    <a:pt x="727" y="20"/>
                                  </a:lnTo>
                                  <a:lnTo>
                                    <a:pt x="687" y="40"/>
                                  </a:lnTo>
                                  <a:lnTo>
                                    <a:pt x="652" y="68"/>
                                  </a:lnTo>
                                  <a:lnTo>
                                    <a:pt x="623" y="103"/>
                                  </a:lnTo>
                                  <a:lnTo>
                                    <a:pt x="602" y="142"/>
                                  </a:lnTo>
                                  <a:lnTo>
                                    <a:pt x="590" y="185"/>
                                  </a:lnTo>
                                  <a:lnTo>
                                    <a:pt x="586" y="233"/>
                                  </a:lnTo>
                                  <a:lnTo>
                                    <a:pt x="589" y="278"/>
                                  </a:lnTo>
                                  <a:lnTo>
                                    <a:pt x="601" y="319"/>
                                  </a:lnTo>
                                  <a:lnTo>
                                    <a:pt x="619" y="355"/>
                                  </a:lnTo>
                                  <a:lnTo>
                                    <a:pt x="646" y="386"/>
                                  </a:lnTo>
                                  <a:lnTo>
                                    <a:pt x="678" y="412"/>
                                  </a:lnTo>
                                  <a:lnTo>
                                    <a:pt x="714" y="431"/>
                                  </a:lnTo>
                                  <a:lnTo>
                                    <a:pt x="754" y="442"/>
                                  </a:lnTo>
                                  <a:lnTo>
                                    <a:pt x="798" y="445"/>
                                  </a:lnTo>
                                  <a:lnTo>
                                    <a:pt x="851" y="440"/>
                                  </a:lnTo>
                                  <a:lnTo>
                                    <a:pt x="895" y="424"/>
                                  </a:lnTo>
                                  <a:lnTo>
                                    <a:pt x="932" y="397"/>
                                  </a:lnTo>
                                  <a:lnTo>
                                    <a:pt x="951" y="371"/>
                                  </a:lnTo>
                                  <a:lnTo>
                                    <a:pt x="821" y="371"/>
                                  </a:lnTo>
                                  <a:lnTo>
                                    <a:pt x="789" y="369"/>
                                  </a:lnTo>
                                  <a:lnTo>
                                    <a:pt x="762" y="361"/>
                                  </a:lnTo>
                                  <a:lnTo>
                                    <a:pt x="737" y="349"/>
                                  </a:lnTo>
                                  <a:lnTo>
                                    <a:pt x="717" y="331"/>
                                  </a:lnTo>
                                  <a:lnTo>
                                    <a:pt x="700" y="309"/>
                                  </a:lnTo>
                                  <a:lnTo>
                                    <a:pt x="688" y="284"/>
                                  </a:lnTo>
                                  <a:lnTo>
                                    <a:pt x="681" y="255"/>
                                  </a:lnTo>
                                  <a:lnTo>
                                    <a:pt x="679" y="222"/>
                                  </a:lnTo>
                                  <a:lnTo>
                                    <a:pt x="681" y="192"/>
                                  </a:lnTo>
                                  <a:lnTo>
                                    <a:pt x="689" y="164"/>
                                  </a:lnTo>
                                  <a:lnTo>
                                    <a:pt x="701" y="140"/>
                                  </a:lnTo>
                                  <a:lnTo>
                                    <a:pt x="718" y="117"/>
                                  </a:lnTo>
                                  <a:lnTo>
                                    <a:pt x="738" y="99"/>
                                  </a:lnTo>
                                  <a:lnTo>
                                    <a:pt x="761" y="86"/>
                                  </a:lnTo>
                                  <a:lnTo>
                                    <a:pt x="787" y="78"/>
                                  </a:lnTo>
                                  <a:lnTo>
                                    <a:pt x="815" y="75"/>
                                  </a:lnTo>
                                  <a:lnTo>
                                    <a:pt x="985" y="75"/>
                                  </a:lnTo>
                                  <a:lnTo>
                                    <a:pt x="959" y="49"/>
                                  </a:lnTo>
                                  <a:lnTo>
                                    <a:pt x="920" y="24"/>
                                  </a:lnTo>
                                  <a:lnTo>
                                    <a:pt x="874" y="9"/>
                                  </a:lnTo>
                                  <a:lnTo>
                                    <a:pt x="823" y="4"/>
                                  </a:lnTo>
                                  <a:close/>
                                  <a:moveTo>
                                    <a:pt x="985" y="75"/>
                                  </a:moveTo>
                                  <a:lnTo>
                                    <a:pt x="815" y="75"/>
                                  </a:lnTo>
                                  <a:lnTo>
                                    <a:pt x="845" y="78"/>
                                  </a:lnTo>
                                  <a:lnTo>
                                    <a:pt x="873" y="87"/>
                                  </a:lnTo>
                                  <a:lnTo>
                                    <a:pt x="897" y="103"/>
                                  </a:lnTo>
                                  <a:lnTo>
                                    <a:pt x="918" y="124"/>
                                  </a:lnTo>
                                  <a:lnTo>
                                    <a:pt x="935" y="149"/>
                                  </a:lnTo>
                                  <a:lnTo>
                                    <a:pt x="947" y="178"/>
                                  </a:lnTo>
                                  <a:lnTo>
                                    <a:pt x="954" y="210"/>
                                  </a:lnTo>
                                  <a:lnTo>
                                    <a:pt x="957" y="245"/>
                                  </a:lnTo>
                                  <a:lnTo>
                                    <a:pt x="954" y="271"/>
                                  </a:lnTo>
                                  <a:lnTo>
                                    <a:pt x="947" y="294"/>
                                  </a:lnTo>
                                  <a:lnTo>
                                    <a:pt x="935" y="315"/>
                                  </a:lnTo>
                                  <a:lnTo>
                                    <a:pt x="917" y="335"/>
                                  </a:lnTo>
                                  <a:lnTo>
                                    <a:pt x="897" y="351"/>
                                  </a:lnTo>
                                  <a:lnTo>
                                    <a:pt x="874" y="362"/>
                                  </a:lnTo>
                                  <a:lnTo>
                                    <a:pt x="848" y="369"/>
                                  </a:lnTo>
                                  <a:lnTo>
                                    <a:pt x="821" y="371"/>
                                  </a:lnTo>
                                  <a:lnTo>
                                    <a:pt x="951" y="371"/>
                                  </a:lnTo>
                                  <a:lnTo>
                                    <a:pt x="960" y="360"/>
                                  </a:lnTo>
                                  <a:lnTo>
                                    <a:pt x="1052" y="360"/>
                                  </a:lnTo>
                                  <a:lnTo>
                                    <a:pt x="1054" y="319"/>
                                  </a:lnTo>
                                  <a:lnTo>
                                    <a:pt x="1054" y="315"/>
                                  </a:lnTo>
                                  <a:lnTo>
                                    <a:pt x="1050" y="245"/>
                                  </a:lnTo>
                                  <a:lnTo>
                                    <a:pt x="1039" y="182"/>
                                  </a:lnTo>
                                  <a:lnTo>
                                    <a:pt x="1020" y="128"/>
                                  </a:lnTo>
                                  <a:lnTo>
                                    <a:pt x="993" y="83"/>
                                  </a:lnTo>
                                  <a:lnTo>
                                    <a:pt x="985" y="75"/>
                                  </a:lnTo>
                                  <a:close/>
                                  <a:moveTo>
                                    <a:pt x="962" y="360"/>
                                  </a:moveTo>
                                  <a:lnTo>
                                    <a:pt x="960" y="360"/>
                                  </a:lnTo>
                                  <a:lnTo>
                                    <a:pt x="961" y="361"/>
                                  </a:lnTo>
                                  <a:lnTo>
                                    <a:pt x="961" y="361"/>
                                  </a:lnTo>
                                  <a:lnTo>
                                    <a:pt x="962" y="3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69" name="任意多边形 1369"/>
                          <wps:cNvSpPr/>
                          <wps:spPr>
                            <a:xfrm>
                              <a:off x="5149" y="14583"/>
                              <a:ext cx="246" cy="10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2" h="515">
                                  <a:moveTo>
                                    <a:pt x="444" y="470"/>
                                  </a:moveTo>
                                  <a:lnTo>
                                    <a:pt x="398" y="470"/>
                                  </a:lnTo>
                                  <a:lnTo>
                                    <a:pt x="398" y="513"/>
                                  </a:lnTo>
                                  <a:lnTo>
                                    <a:pt x="444" y="513"/>
                                  </a:lnTo>
                                  <a:lnTo>
                                    <a:pt x="444" y="470"/>
                                  </a:lnTo>
                                  <a:close/>
                                  <a:moveTo>
                                    <a:pt x="553" y="135"/>
                                  </a:moveTo>
                                  <a:lnTo>
                                    <a:pt x="444" y="135"/>
                                  </a:lnTo>
                                  <a:lnTo>
                                    <a:pt x="444" y="0"/>
                                  </a:lnTo>
                                  <a:lnTo>
                                    <a:pt x="398" y="0"/>
                                  </a:lnTo>
                                  <a:lnTo>
                                    <a:pt x="398" y="135"/>
                                  </a:lnTo>
                                  <a:lnTo>
                                    <a:pt x="156" y="135"/>
                                  </a:lnTo>
                                  <a:lnTo>
                                    <a:pt x="156" y="2"/>
                                  </a:lnTo>
                                  <a:lnTo>
                                    <a:pt x="109" y="2"/>
                                  </a:lnTo>
                                  <a:lnTo>
                                    <a:pt x="109" y="135"/>
                                  </a:lnTo>
                                  <a:lnTo>
                                    <a:pt x="0" y="135"/>
                                  </a:lnTo>
                                  <a:lnTo>
                                    <a:pt x="0" y="175"/>
                                  </a:lnTo>
                                  <a:lnTo>
                                    <a:pt x="109" y="175"/>
                                  </a:lnTo>
                                  <a:lnTo>
                                    <a:pt x="109" y="431"/>
                                  </a:lnTo>
                                  <a:lnTo>
                                    <a:pt x="109" y="469"/>
                                  </a:lnTo>
                                  <a:lnTo>
                                    <a:pt x="109" y="515"/>
                                  </a:lnTo>
                                  <a:lnTo>
                                    <a:pt x="156" y="515"/>
                                  </a:lnTo>
                                  <a:lnTo>
                                    <a:pt x="156" y="469"/>
                                  </a:lnTo>
                                  <a:lnTo>
                                    <a:pt x="444" y="469"/>
                                  </a:lnTo>
                                  <a:lnTo>
                                    <a:pt x="444" y="431"/>
                                  </a:lnTo>
                                  <a:lnTo>
                                    <a:pt x="156" y="431"/>
                                  </a:lnTo>
                                  <a:lnTo>
                                    <a:pt x="156" y="175"/>
                                  </a:lnTo>
                                  <a:lnTo>
                                    <a:pt x="398" y="175"/>
                                  </a:lnTo>
                                  <a:lnTo>
                                    <a:pt x="398" y="431"/>
                                  </a:lnTo>
                                  <a:lnTo>
                                    <a:pt x="444" y="431"/>
                                  </a:lnTo>
                                  <a:lnTo>
                                    <a:pt x="444" y="175"/>
                                  </a:lnTo>
                                  <a:lnTo>
                                    <a:pt x="553" y="175"/>
                                  </a:lnTo>
                                  <a:lnTo>
                                    <a:pt x="553" y="135"/>
                                  </a:lnTo>
                                  <a:close/>
                                  <a:moveTo>
                                    <a:pt x="1161" y="408"/>
                                  </a:moveTo>
                                  <a:lnTo>
                                    <a:pt x="618" y="408"/>
                                  </a:lnTo>
                                  <a:lnTo>
                                    <a:pt x="618" y="452"/>
                                  </a:lnTo>
                                  <a:lnTo>
                                    <a:pt x="1161" y="452"/>
                                  </a:lnTo>
                                  <a:lnTo>
                                    <a:pt x="1161" y="4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70" name="任意多边形 1370"/>
                          <wps:cNvSpPr/>
                          <wps:spPr>
                            <a:xfrm>
                              <a:off x="5635" y="14583"/>
                              <a:ext cx="247" cy="10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4" h="515">
                                  <a:moveTo>
                                    <a:pt x="444" y="470"/>
                                  </a:moveTo>
                                  <a:lnTo>
                                    <a:pt x="398" y="470"/>
                                  </a:lnTo>
                                  <a:lnTo>
                                    <a:pt x="398" y="513"/>
                                  </a:lnTo>
                                  <a:lnTo>
                                    <a:pt x="444" y="513"/>
                                  </a:lnTo>
                                  <a:lnTo>
                                    <a:pt x="444" y="470"/>
                                  </a:lnTo>
                                  <a:close/>
                                  <a:moveTo>
                                    <a:pt x="553" y="135"/>
                                  </a:moveTo>
                                  <a:lnTo>
                                    <a:pt x="444" y="135"/>
                                  </a:lnTo>
                                  <a:lnTo>
                                    <a:pt x="444" y="0"/>
                                  </a:lnTo>
                                  <a:lnTo>
                                    <a:pt x="398" y="0"/>
                                  </a:lnTo>
                                  <a:lnTo>
                                    <a:pt x="398" y="135"/>
                                  </a:lnTo>
                                  <a:lnTo>
                                    <a:pt x="156" y="135"/>
                                  </a:lnTo>
                                  <a:lnTo>
                                    <a:pt x="156" y="2"/>
                                  </a:lnTo>
                                  <a:lnTo>
                                    <a:pt x="109" y="2"/>
                                  </a:lnTo>
                                  <a:lnTo>
                                    <a:pt x="109" y="135"/>
                                  </a:lnTo>
                                  <a:lnTo>
                                    <a:pt x="0" y="135"/>
                                  </a:lnTo>
                                  <a:lnTo>
                                    <a:pt x="0" y="175"/>
                                  </a:lnTo>
                                  <a:lnTo>
                                    <a:pt x="109" y="175"/>
                                  </a:lnTo>
                                  <a:lnTo>
                                    <a:pt x="109" y="431"/>
                                  </a:lnTo>
                                  <a:lnTo>
                                    <a:pt x="109" y="469"/>
                                  </a:lnTo>
                                  <a:lnTo>
                                    <a:pt x="109" y="515"/>
                                  </a:lnTo>
                                  <a:lnTo>
                                    <a:pt x="156" y="515"/>
                                  </a:lnTo>
                                  <a:lnTo>
                                    <a:pt x="156" y="469"/>
                                  </a:lnTo>
                                  <a:lnTo>
                                    <a:pt x="444" y="469"/>
                                  </a:lnTo>
                                  <a:lnTo>
                                    <a:pt x="444" y="431"/>
                                  </a:lnTo>
                                  <a:lnTo>
                                    <a:pt x="156" y="431"/>
                                  </a:lnTo>
                                  <a:lnTo>
                                    <a:pt x="156" y="175"/>
                                  </a:lnTo>
                                  <a:lnTo>
                                    <a:pt x="398" y="175"/>
                                  </a:lnTo>
                                  <a:lnTo>
                                    <a:pt x="398" y="431"/>
                                  </a:lnTo>
                                  <a:lnTo>
                                    <a:pt x="444" y="431"/>
                                  </a:lnTo>
                                  <a:lnTo>
                                    <a:pt x="444" y="175"/>
                                  </a:lnTo>
                                  <a:lnTo>
                                    <a:pt x="553" y="175"/>
                                  </a:lnTo>
                                  <a:lnTo>
                                    <a:pt x="553" y="135"/>
                                  </a:lnTo>
                                  <a:close/>
                                  <a:moveTo>
                                    <a:pt x="1101" y="228"/>
                                  </a:moveTo>
                                  <a:lnTo>
                                    <a:pt x="678" y="228"/>
                                  </a:lnTo>
                                  <a:lnTo>
                                    <a:pt x="678" y="273"/>
                                  </a:lnTo>
                                  <a:lnTo>
                                    <a:pt x="1101" y="273"/>
                                  </a:lnTo>
                                  <a:lnTo>
                                    <a:pt x="1101" y="228"/>
                                  </a:lnTo>
                                  <a:close/>
                                  <a:moveTo>
                                    <a:pt x="1164" y="430"/>
                                  </a:moveTo>
                                  <a:lnTo>
                                    <a:pt x="618" y="430"/>
                                  </a:lnTo>
                                  <a:lnTo>
                                    <a:pt x="618" y="474"/>
                                  </a:lnTo>
                                  <a:lnTo>
                                    <a:pt x="1164" y="474"/>
                                  </a:lnTo>
                                  <a:lnTo>
                                    <a:pt x="1164" y="4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71" name="任意多边形 1371"/>
                          <wps:cNvSpPr/>
                          <wps:spPr>
                            <a:xfrm>
                              <a:off x="6063" y="14580"/>
                              <a:ext cx="362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706" h="519">
                                  <a:moveTo>
                                    <a:pt x="149" y="472"/>
                                  </a:moveTo>
                                  <a:lnTo>
                                    <a:pt x="151" y="485"/>
                                  </a:lnTo>
                                  <a:lnTo>
                                    <a:pt x="153" y="497"/>
                                  </a:lnTo>
                                  <a:lnTo>
                                    <a:pt x="154" y="508"/>
                                  </a:lnTo>
                                  <a:lnTo>
                                    <a:pt x="155" y="517"/>
                                  </a:lnTo>
                                  <a:lnTo>
                                    <a:pt x="180" y="518"/>
                                  </a:lnTo>
                                  <a:lnTo>
                                    <a:pt x="243" y="518"/>
                                  </a:lnTo>
                                  <a:lnTo>
                                    <a:pt x="272" y="514"/>
                                  </a:lnTo>
                                  <a:lnTo>
                                    <a:pt x="294" y="503"/>
                                  </a:lnTo>
                                  <a:lnTo>
                                    <a:pt x="306" y="483"/>
                                  </a:lnTo>
                                  <a:lnTo>
                                    <a:pt x="307" y="477"/>
                                  </a:lnTo>
                                  <a:lnTo>
                                    <a:pt x="235" y="477"/>
                                  </a:lnTo>
                                  <a:lnTo>
                                    <a:pt x="214" y="477"/>
                                  </a:lnTo>
                                  <a:lnTo>
                                    <a:pt x="193" y="476"/>
                                  </a:lnTo>
                                  <a:lnTo>
                                    <a:pt x="171" y="474"/>
                                  </a:lnTo>
                                  <a:lnTo>
                                    <a:pt x="149" y="472"/>
                                  </a:lnTo>
                                  <a:close/>
                                  <a:moveTo>
                                    <a:pt x="310" y="376"/>
                                  </a:moveTo>
                                  <a:lnTo>
                                    <a:pt x="265" y="376"/>
                                  </a:lnTo>
                                  <a:lnTo>
                                    <a:pt x="265" y="448"/>
                                  </a:lnTo>
                                  <a:lnTo>
                                    <a:pt x="263" y="461"/>
                                  </a:lnTo>
                                  <a:lnTo>
                                    <a:pt x="257" y="470"/>
                                  </a:lnTo>
                                  <a:lnTo>
                                    <a:pt x="248" y="475"/>
                                  </a:lnTo>
                                  <a:lnTo>
                                    <a:pt x="235" y="477"/>
                                  </a:lnTo>
                                  <a:lnTo>
                                    <a:pt x="307" y="477"/>
                                  </a:lnTo>
                                  <a:lnTo>
                                    <a:pt x="310" y="456"/>
                                  </a:lnTo>
                                  <a:lnTo>
                                    <a:pt x="310" y="376"/>
                                  </a:lnTo>
                                  <a:close/>
                                  <a:moveTo>
                                    <a:pt x="554" y="338"/>
                                  </a:moveTo>
                                  <a:lnTo>
                                    <a:pt x="0" y="338"/>
                                  </a:lnTo>
                                  <a:lnTo>
                                    <a:pt x="0" y="376"/>
                                  </a:lnTo>
                                  <a:lnTo>
                                    <a:pt x="554" y="376"/>
                                  </a:lnTo>
                                  <a:lnTo>
                                    <a:pt x="554" y="338"/>
                                  </a:lnTo>
                                  <a:close/>
                                  <a:moveTo>
                                    <a:pt x="439" y="212"/>
                                  </a:moveTo>
                                  <a:lnTo>
                                    <a:pt x="107" y="212"/>
                                  </a:lnTo>
                                  <a:lnTo>
                                    <a:pt x="107" y="251"/>
                                  </a:lnTo>
                                  <a:lnTo>
                                    <a:pt x="373" y="251"/>
                                  </a:lnTo>
                                  <a:lnTo>
                                    <a:pt x="265" y="308"/>
                                  </a:lnTo>
                                  <a:lnTo>
                                    <a:pt x="265" y="338"/>
                                  </a:lnTo>
                                  <a:lnTo>
                                    <a:pt x="310" y="338"/>
                                  </a:lnTo>
                                  <a:lnTo>
                                    <a:pt x="310" y="326"/>
                                  </a:lnTo>
                                  <a:lnTo>
                                    <a:pt x="439" y="257"/>
                                  </a:lnTo>
                                  <a:lnTo>
                                    <a:pt x="439" y="212"/>
                                  </a:lnTo>
                                  <a:close/>
                                  <a:moveTo>
                                    <a:pt x="535" y="122"/>
                                  </a:moveTo>
                                  <a:lnTo>
                                    <a:pt x="19" y="122"/>
                                  </a:lnTo>
                                  <a:lnTo>
                                    <a:pt x="19" y="229"/>
                                  </a:lnTo>
                                  <a:lnTo>
                                    <a:pt x="64" y="229"/>
                                  </a:lnTo>
                                  <a:lnTo>
                                    <a:pt x="64" y="161"/>
                                  </a:lnTo>
                                  <a:lnTo>
                                    <a:pt x="535" y="161"/>
                                  </a:lnTo>
                                  <a:lnTo>
                                    <a:pt x="535" y="122"/>
                                  </a:lnTo>
                                  <a:close/>
                                  <a:moveTo>
                                    <a:pt x="535" y="161"/>
                                  </a:moveTo>
                                  <a:lnTo>
                                    <a:pt x="490" y="161"/>
                                  </a:lnTo>
                                  <a:lnTo>
                                    <a:pt x="490" y="229"/>
                                  </a:lnTo>
                                  <a:lnTo>
                                    <a:pt x="535" y="229"/>
                                  </a:lnTo>
                                  <a:lnTo>
                                    <a:pt x="535" y="161"/>
                                  </a:lnTo>
                                  <a:close/>
                                  <a:moveTo>
                                    <a:pt x="448" y="9"/>
                                  </a:moveTo>
                                  <a:lnTo>
                                    <a:pt x="431" y="31"/>
                                  </a:lnTo>
                                  <a:lnTo>
                                    <a:pt x="414" y="52"/>
                                  </a:lnTo>
                                  <a:lnTo>
                                    <a:pt x="396" y="72"/>
                                  </a:lnTo>
                                  <a:lnTo>
                                    <a:pt x="377" y="91"/>
                                  </a:lnTo>
                                  <a:lnTo>
                                    <a:pt x="411" y="119"/>
                                  </a:lnTo>
                                  <a:lnTo>
                                    <a:pt x="451" y="77"/>
                                  </a:lnTo>
                                  <a:lnTo>
                                    <a:pt x="489" y="37"/>
                                  </a:lnTo>
                                  <a:lnTo>
                                    <a:pt x="448" y="9"/>
                                  </a:lnTo>
                                  <a:close/>
                                  <a:moveTo>
                                    <a:pt x="253" y="0"/>
                                  </a:moveTo>
                                  <a:lnTo>
                                    <a:pt x="216" y="20"/>
                                  </a:lnTo>
                                  <a:lnTo>
                                    <a:pt x="233" y="43"/>
                                  </a:lnTo>
                                  <a:lnTo>
                                    <a:pt x="249" y="65"/>
                                  </a:lnTo>
                                  <a:lnTo>
                                    <a:pt x="263" y="87"/>
                                  </a:lnTo>
                                  <a:lnTo>
                                    <a:pt x="276" y="108"/>
                                  </a:lnTo>
                                  <a:lnTo>
                                    <a:pt x="317" y="86"/>
                                  </a:lnTo>
                                  <a:lnTo>
                                    <a:pt x="302" y="64"/>
                                  </a:lnTo>
                                  <a:lnTo>
                                    <a:pt x="286" y="43"/>
                                  </a:lnTo>
                                  <a:lnTo>
                                    <a:pt x="270" y="21"/>
                                  </a:lnTo>
                                  <a:lnTo>
                                    <a:pt x="253" y="0"/>
                                  </a:lnTo>
                                  <a:close/>
                                  <a:moveTo>
                                    <a:pt x="97" y="13"/>
                                  </a:moveTo>
                                  <a:lnTo>
                                    <a:pt x="64" y="36"/>
                                  </a:lnTo>
                                  <a:lnTo>
                                    <a:pt x="79" y="54"/>
                                  </a:lnTo>
                                  <a:lnTo>
                                    <a:pt x="95" y="73"/>
                                  </a:lnTo>
                                  <a:lnTo>
                                    <a:pt x="111" y="93"/>
                                  </a:lnTo>
                                  <a:lnTo>
                                    <a:pt x="126" y="115"/>
                                  </a:lnTo>
                                  <a:lnTo>
                                    <a:pt x="165" y="90"/>
                                  </a:lnTo>
                                  <a:lnTo>
                                    <a:pt x="148" y="70"/>
                                  </a:lnTo>
                                  <a:lnTo>
                                    <a:pt x="131" y="50"/>
                                  </a:lnTo>
                                  <a:lnTo>
                                    <a:pt x="114" y="31"/>
                                  </a:lnTo>
                                  <a:lnTo>
                                    <a:pt x="97" y="13"/>
                                  </a:lnTo>
                                  <a:close/>
                                  <a:moveTo>
                                    <a:pt x="1169" y="451"/>
                                  </a:moveTo>
                                  <a:lnTo>
                                    <a:pt x="612" y="451"/>
                                  </a:lnTo>
                                  <a:lnTo>
                                    <a:pt x="612" y="491"/>
                                  </a:lnTo>
                                  <a:lnTo>
                                    <a:pt x="1169" y="491"/>
                                  </a:lnTo>
                                  <a:lnTo>
                                    <a:pt x="1169" y="451"/>
                                  </a:lnTo>
                                  <a:close/>
                                  <a:moveTo>
                                    <a:pt x="923" y="316"/>
                                  </a:moveTo>
                                  <a:lnTo>
                                    <a:pt x="874" y="316"/>
                                  </a:lnTo>
                                  <a:lnTo>
                                    <a:pt x="874" y="451"/>
                                  </a:lnTo>
                                  <a:lnTo>
                                    <a:pt x="923" y="451"/>
                                  </a:lnTo>
                                  <a:lnTo>
                                    <a:pt x="923" y="316"/>
                                  </a:lnTo>
                                  <a:close/>
                                  <a:moveTo>
                                    <a:pt x="1123" y="276"/>
                                  </a:moveTo>
                                  <a:lnTo>
                                    <a:pt x="674" y="276"/>
                                  </a:lnTo>
                                  <a:lnTo>
                                    <a:pt x="674" y="316"/>
                                  </a:lnTo>
                                  <a:lnTo>
                                    <a:pt x="1123" y="316"/>
                                  </a:lnTo>
                                  <a:lnTo>
                                    <a:pt x="1123" y="276"/>
                                  </a:lnTo>
                                  <a:close/>
                                  <a:moveTo>
                                    <a:pt x="923" y="154"/>
                                  </a:moveTo>
                                  <a:lnTo>
                                    <a:pt x="874" y="154"/>
                                  </a:lnTo>
                                  <a:lnTo>
                                    <a:pt x="874" y="276"/>
                                  </a:lnTo>
                                  <a:lnTo>
                                    <a:pt x="923" y="276"/>
                                  </a:lnTo>
                                  <a:lnTo>
                                    <a:pt x="923" y="154"/>
                                  </a:lnTo>
                                  <a:close/>
                                  <a:moveTo>
                                    <a:pt x="734" y="27"/>
                                  </a:moveTo>
                                  <a:lnTo>
                                    <a:pt x="709" y="85"/>
                                  </a:lnTo>
                                  <a:lnTo>
                                    <a:pt x="679" y="139"/>
                                  </a:lnTo>
                                  <a:lnTo>
                                    <a:pt x="645" y="187"/>
                                  </a:lnTo>
                                  <a:lnTo>
                                    <a:pt x="608" y="231"/>
                                  </a:lnTo>
                                  <a:lnTo>
                                    <a:pt x="617" y="241"/>
                                  </a:lnTo>
                                  <a:lnTo>
                                    <a:pt x="625" y="250"/>
                                  </a:lnTo>
                                  <a:lnTo>
                                    <a:pt x="632" y="260"/>
                                  </a:lnTo>
                                  <a:lnTo>
                                    <a:pt x="638" y="268"/>
                                  </a:lnTo>
                                  <a:lnTo>
                                    <a:pt x="662" y="242"/>
                                  </a:lnTo>
                                  <a:lnTo>
                                    <a:pt x="684" y="214"/>
                                  </a:lnTo>
                                  <a:lnTo>
                                    <a:pt x="705" y="185"/>
                                  </a:lnTo>
                                  <a:lnTo>
                                    <a:pt x="725" y="154"/>
                                  </a:lnTo>
                                  <a:lnTo>
                                    <a:pt x="1139" y="154"/>
                                  </a:lnTo>
                                  <a:lnTo>
                                    <a:pt x="1139" y="113"/>
                                  </a:lnTo>
                                  <a:lnTo>
                                    <a:pt x="747" y="113"/>
                                  </a:lnTo>
                                  <a:lnTo>
                                    <a:pt x="756" y="95"/>
                                  </a:lnTo>
                                  <a:lnTo>
                                    <a:pt x="764" y="77"/>
                                  </a:lnTo>
                                  <a:lnTo>
                                    <a:pt x="773" y="58"/>
                                  </a:lnTo>
                                  <a:lnTo>
                                    <a:pt x="780" y="39"/>
                                  </a:lnTo>
                                  <a:lnTo>
                                    <a:pt x="734" y="27"/>
                                  </a:lnTo>
                                  <a:close/>
                                  <a:moveTo>
                                    <a:pt x="923" y="1"/>
                                  </a:moveTo>
                                  <a:lnTo>
                                    <a:pt x="874" y="1"/>
                                  </a:lnTo>
                                  <a:lnTo>
                                    <a:pt x="874" y="113"/>
                                  </a:lnTo>
                                  <a:lnTo>
                                    <a:pt x="923" y="113"/>
                                  </a:lnTo>
                                  <a:lnTo>
                                    <a:pt x="923" y="1"/>
                                  </a:lnTo>
                                  <a:close/>
                                  <a:moveTo>
                                    <a:pt x="1705" y="37"/>
                                  </a:moveTo>
                                  <a:lnTo>
                                    <a:pt x="1302" y="37"/>
                                  </a:lnTo>
                                  <a:lnTo>
                                    <a:pt x="1302" y="517"/>
                                  </a:lnTo>
                                  <a:lnTo>
                                    <a:pt x="1350" y="517"/>
                                  </a:lnTo>
                                  <a:lnTo>
                                    <a:pt x="1350" y="480"/>
                                  </a:lnTo>
                                  <a:lnTo>
                                    <a:pt x="1705" y="480"/>
                                  </a:lnTo>
                                  <a:lnTo>
                                    <a:pt x="1705" y="441"/>
                                  </a:lnTo>
                                  <a:lnTo>
                                    <a:pt x="1350" y="441"/>
                                  </a:lnTo>
                                  <a:lnTo>
                                    <a:pt x="1350" y="275"/>
                                  </a:lnTo>
                                  <a:lnTo>
                                    <a:pt x="1705" y="275"/>
                                  </a:lnTo>
                                  <a:lnTo>
                                    <a:pt x="1705" y="235"/>
                                  </a:lnTo>
                                  <a:lnTo>
                                    <a:pt x="1350" y="235"/>
                                  </a:lnTo>
                                  <a:lnTo>
                                    <a:pt x="1350" y="77"/>
                                  </a:lnTo>
                                  <a:lnTo>
                                    <a:pt x="1705" y="77"/>
                                  </a:lnTo>
                                  <a:lnTo>
                                    <a:pt x="1705" y="37"/>
                                  </a:lnTo>
                                  <a:close/>
                                  <a:moveTo>
                                    <a:pt x="1705" y="480"/>
                                  </a:moveTo>
                                  <a:lnTo>
                                    <a:pt x="1657" y="480"/>
                                  </a:lnTo>
                                  <a:lnTo>
                                    <a:pt x="1657" y="517"/>
                                  </a:lnTo>
                                  <a:lnTo>
                                    <a:pt x="1705" y="517"/>
                                  </a:lnTo>
                                  <a:lnTo>
                                    <a:pt x="1705" y="480"/>
                                  </a:lnTo>
                                  <a:close/>
                                  <a:moveTo>
                                    <a:pt x="1705" y="275"/>
                                  </a:moveTo>
                                  <a:lnTo>
                                    <a:pt x="1657" y="275"/>
                                  </a:lnTo>
                                  <a:lnTo>
                                    <a:pt x="1657" y="441"/>
                                  </a:lnTo>
                                  <a:lnTo>
                                    <a:pt x="1705" y="441"/>
                                  </a:lnTo>
                                  <a:lnTo>
                                    <a:pt x="1705" y="275"/>
                                  </a:lnTo>
                                  <a:close/>
                                  <a:moveTo>
                                    <a:pt x="1705" y="77"/>
                                  </a:moveTo>
                                  <a:lnTo>
                                    <a:pt x="1657" y="77"/>
                                  </a:lnTo>
                                  <a:lnTo>
                                    <a:pt x="1657" y="235"/>
                                  </a:lnTo>
                                  <a:lnTo>
                                    <a:pt x="1705" y="235"/>
                                  </a:lnTo>
                                  <a:lnTo>
                                    <a:pt x="1705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72" name="任意多边形 1372"/>
                          <wps:cNvSpPr/>
                          <wps:spPr>
                            <a:xfrm>
                              <a:off x="6603" y="14583"/>
                              <a:ext cx="248" cy="10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72" h="515">
                                  <a:moveTo>
                                    <a:pt x="155" y="175"/>
                                  </a:moveTo>
                                  <a:lnTo>
                                    <a:pt x="109" y="175"/>
                                  </a:lnTo>
                                  <a:lnTo>
                                    <a:pt x="109" y="515"/>
                                  </a:lnTo>
                                  <a:lnTo>
                                    <a:pt x="155" y="515"/>
                                  </a:lnTo>
                                  <a:lnTo>
                                    <a:pt x="155" y="470"/>
                                  </a:lnTo>
                                  <a:lnTo>
                                    <a:pt x="444" y="470"/>
                                  </a:lnTo>
                                  <a:lnTo>
                                    <a:pt x="444" y="431"/>
                                  </a:lnTo>
                                  <a:lnTo>
                                    <a:pt x="155" y="431"/>
                                  </a:lnTo>
                                  <a:lnTo>
                                    <a:pt x="155" y="175"/>
                                  </a:lnTo>
                                  <a:close/>
                                  <a:moveTo>
                                    <a:pt x="444" y="470"/>
                                  </a:moveTo>
                                  <a:lnTo>
                                    <a:pt x="398" y="470"/>
                                  </a:lnTo>
                                  <a:lnTo>
                                    <a:pt x="398" y="513"/>
                                  </a:lnTo>
                                  <a:lnTo>
                                    <a:pt x="444" y="513"/>
                                  </a:lnTo>
                                  <a:lnTo>
                                    <a:pt x="444" y="470"/>
                                  </a:lnTo>
                                  <a:close/>
                                  <a:moveTo>
                                    <a:pt x="444" y="175"/>
                                  </a:moveTo>
                                  <a:lnTo>
                                    <a:pt x="398" y="175"/>
                                  </a:lnTo>
                                  <a:lnTo>
                                    <a:pt x="398" y="431"/>
                                  </a:lnTo>
                                  <a:lnTo>
                                    <a:pt x="444" y="431"/>
                                  </a:lnTo>
                                  <a:lnTo>
                                    <a:pt x="444" y="175"/>
                                  </a:lnTo>
                                  <a:close/>
                                  <a:moveTo>
                                    <a:pt x="553" y="135"/>
                                  </a:moveTo>
                                  <a:lnTo>
                                    <a:pt x="0" y="135"/>
                                  </a:lnTo>
                                  <a:lnTo>
                                    <a:pt x="0" y="175"/>
                                  </a:lnTo>
                                  <a:lnTo>
                                    <a:pt x="553" y="175"/>
                                  </a:lnTo>
                                  <a:lnTo>
                                    <a:pt x="553" y="135"/>
                                  </a:lnTo>
                                  <a:close/>
                                  <a:moveTo>
                                    <a:pt x="155" y="2"/>
                                  </a:moveTo>
                                  <a:lnTo>
                                    <a:pt x="109" y="2"/>
                                  </a:lnTo>
                                  <a:lnTo>
                                    <a:pt x="109" y="135"/>
                                  </a:lnTo>
                                  <a:lnTo>
                                    <a:pt x="155" y="135"/>
                                  </a:lnTo>
                                  <a:lnTo>
                                    <a:pt x="155" y="2"/>
                                  </a:lnTo>
                                  <a:close/>
                                  <a:moveTo>
                                    <a:pt x="444" y="0"/>
                                  </a:moveTo>
                                  <a:lnTo>
                                    <a:pt x="398" y="0"/>
                                  </a:lnTo>
                                  <a:lnTo>
                                    <a:pt x="398" y="135"/>
                                  </a:lnTo>
                                  <a:lnTo>
                                    <a:pt x="444" y="135"/>
                                  </a:lnTo>
                                  <a:lnTo>
                                    <a:pt x="444" y="0"/>
                                  </a:lnTo>
                                  <a:close/>
                                  <a:moveTo>
                                    <a:pt x="1171" y="446"/>
                                  </a:moveTo>
                                  <a:lnTo>
                                    <a:pt x="612" y="446"/>
                                  </a:lnTo>
                                  <a:lnTo>
                                    <a:pt x="612" y="486"/>
                                  </a:lnTo>
                                  <a:lnTo>
                                    <a:pt x="1171" y="486"/>
                                  </a:lnTo>
                                  <a:lnTo>
                                    <a:pt x="1171" y="446"/>
                                  </a:lnTo>
                                  <a:close/>
                                  <a:moveTo>
                                    <a:pt x="824" y="239"/>
                                  </a:moveTo>
                                  <a:lnTo>
                                    <a:pt x="776" y="239"/>
                                  </a:lnTo>
                                  <a:lnTo>
                                    <a:pt x="743" y="446"/>
                                  </a:lnTo>
                                  <a:lnTo>
                                    <a:pt x="791" y="446"/>
                                  </a:lnTo>
                                  <a:lnTo>
                                    <a:pt x="824" y="239"/>
                                  </a:lnTo>
                                  <a:close/>
                                  <a:moveTo>
                                    <a:pt x="1080" y="199"/>
                                  </a:moveTo>
                                  <a:lnTo>
                                    <a:pt x="647" y="199"/>
                                  </a:lnTo>
                                  <a:lnTo>
                                    <a:pt x="647" y="239"/>
                                  </a:lnTo>
                                  <a:lnTo>
                                    <a:pt x="1032" y="239"/>
                                  </a:lnTo>
                                  <a:lnTo>
                                    <a:pt x="1032" y="446"/>
                                  </a:lnTo>
                                  <a:lnTo>
                                    <a:pt x="1080" y="446"/>
                                  </a:lnTo>
                                  <a:lnTo>
                                    <a:pt x="1080" y="199"/>
                                  </a:lnTo>
                                  <a:close/>
                                  <a:moveTo>
                                    <a:pt x="851" y="71"/>
                                  </a:moveTo>
                                  <a:lnTo>
                                    <a:pt x="803" y="71"/>
                                  </a:lnTo>
                                  <a:lnTo>
                                    <a:pt x="783" y="199"/>
                                  </a:lnTo>
                                  <a:lnTo>
                                    <a:pt x="831" y="199"/>
                                  </a:lnTo>
                                  <a:lnTo>
                                    <a:pt x="851" y="71"/>
                                  </a:lnTo>
                                  <a:close/>
                                  <a:moveTo>
                                    <a:pt x="1145" y="31"/>
                                  </a:moveTo>
                                  <a:lnTo>
                                    <a:pt x="632" y="31"/>
                                  </a:lnTo>
                                  <a:lnTo>
                                    <a:pt x="632" y="71"/>
                                  </a:lnTo>
                                  <a:lnTo>
                                    <a:pt x="1145" y="71"/>
                                  </a:lnTo>
                                  <a:lnTo>
                                    <a:pt x="1145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73" name="任意多边形 1373"/>
                          <wps:cNvSpPr/>
                          <wps:spPr>
                            <a:xfrm>
                              <a:off x="7082" y="14582"/>
                              <a:ext cx="247" cy="1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67" h="518">
                                  <a:moveTo>
                                    <a:pt x="155" y="178"/>
                                  </a:moveTo>
                                  <a:lnTo>
                                    <a:pt x="109" y="178"/>
                                  </a:lnTo>
                                  <a:lnTo>
                                    <a:pt x="109" y="518"/>
                                  </a:lnTo>
                                  <a:lnTo>
                                    <a:pt x="155" y="518"/>
                                  </a:lnTo>
                                  <a:lnTo>
                                    <a:pt x="155" y="473"/>
                                  </a:lnTo>
                                  <a:lnTo>
                                    <a:pt x="444" y="473"/>
                                  </a:lnTo>
                                  <a:lnTo>
                                    <a:pt x="444" y="434"/>
                                  </a:lnTo>
                                  <a:lnTo>
                                    <a:pt x="155" y="434"/>
                                  </a:lnTo>
                                  <a:lnTo>
                                    <a:pt x="155" y="178"/>
                                  </a:lnTo>
                                  <a:close/>
                                  <a:moveTo>
                                    <a:pt x="444" y="473"/>
                                  </a:moveTo>
                                  <a:lnTo>
                                    <a:pt x="397" y="473"/>
                                  </a:lnTo>
                                  <a:lnTo>
                                    <a:pt x="397" y="516"/>
                                  </a:lnTo>
                                  <a:lnTo>
                                    <a:pt x="444" y="516"/>
                                  </a:lnTo>
                                  <a:lnTo>
                                    <a:pt x="444" y="473"/>
                                  </a:lnTo>
                                  <a:close/>
                                  <a:moveTo>
                                    <a:pt x="444" y="178"/>
                                  </a:moveTo>
                                  <a:lnTo>
                                    <a:pt x="397" y="178"/>
                                  </a:lnTo>
                                  <a:lnTo>
                                    <a:pt x="397" y="434"/>
                                  </a:lnTo>
                                  <a:lnTo>
                                    <a:pt x="444" y="434"/>
                                  </a:lnTo>
                                  <a:lnTo>
                                    <a:pt x="444" y="178"/>
                                  </a:lnTo>
                                  <a:close/>
                                  <a:moveTo>
                                    <a:pt x="553" y="138"/>
                                  </a:moveTo>
                                  <a:lnTo>
                                    <a:pt x="0" y="138"/>
                                  </a:lnTo>
                                  <a:lnTo>
                                    <a:pt x="0" y="178"/>
                                  </a:lnTo>
                                  <a:lnTo>
                                    <a:pt x="553" y="178"/>
                                  </a:lnTo>
                                  <a:lnTo>
                                    <a:pt x="553" y="138"/>
                                  </a:lnTo>
                                  <a:close/>
                                  <a:moveTo>
                                    <a:pt x="155" y="5"/>
                                  </a:moveTo>
                                  <a:lnTo>
                                    <a:pt x="109" y="5"/>
                                  </a:lnTo>
                                  <a:lnTo>
                                    <a:pt x="109" y="138"/>
                                  </a:lnTo>
                                  <a:lnTo>
                                    <a:pt x="155" y="138"/>
                                  </a:lnTo>
                                  <a:lnTo>
                                    <a:pt x="155" y="5"/>
                                  </a:lnTo>
                                  <a:close/>
                                  <a:moveTo>
                                    <a:pt x="444" y="3"/>
                                  </a:moveTo>
                                  <a:lnTo>
                                    <a:pt x="397" y="3"/>
                                  </a:lnTo>
                                  <a:lnTo>
                                    <a:pt x="397" y="138"/>
                                  </a:lnTo>
                                  <a:lnTo>
                                    <a:pt x="444" y="138"/>
                                  </a:lnTo>
                                  <a:lnTo>
                                    <a:pt x="444" y="3"/>
                                  </a:lnTo>
                                  <a:close/>
                                  <a:moveTo>
                                    <a:pt x="1166" y="133"/>
                                  </a:moveTo>
                                  <a:lnTo>
                                    <a:pt x="617" y="133"/>
                                  </a:lnTo>
                                  <a:lnTo>
                                    <a:pt x="617" y="176"/>
                                  </a:lnTo>
                                  <a:lnTo>
                                    <a:pt x="1166" y="176"/>
                                  </a:lnTo>
                                  <a:lnTo>
                                    <a:pt x="1166" y="133"/>
                                  </a:lnTo>
                                  <a:close/>
                                  <a:moveTo>
                                    <a:pt x="873" y="0"/>
                                  </a:moveTo>
                                  <a:lnTo>
                                    <a:pt x="832" y="22"/>
                                  </a:lnTo>
                                  <a:lnTo>
                                    <a:pt x="845" y="40"/>
                                  </a:lnTo>
                                  <a:lnTo>
                                    <a:pt x="859" y="62"/>
                                  </a:lnTo>
                                  <a:lnTo>
                                    <a:pt x="875" y="89"/>
                                  </a:lnTo>
                                  <a:lnTo>
                                    <a:pt x="893" y="119"/>
                                  </a:lnTo>
                                  <a:lnTo>
                                    <a:pt x="939" y="96"/>
                                  </a:lnTo>
                                  <a:lnTo>
                                    <a:pt x="920" y="68"/>
                                  </a:lnTo>
                                  <a:lnTo>
                                    <a:pt x="903" y="42"/>
                                  </a:lnTo>
                                  <a:lnTo>
                                    <a:pt x="888" y="20"/>
                                  </a:lnTo>
                                  <a:lnTo>
                                    <a:pt x="873" y="0"/>
                                  </a:lnTo>
                                  <a:close/>
                                  <a:moveTo>
                                    <a:pt x="787" y="238"/>
                                  </a:moveTo>
                                  <a:lnTo>
                                    <a:pt x="748" y="304"/>
                                  </a:lnTo>
                                  <a:lnTo>
                                    <a:pt x="707" y="365"/>
                                  </a:lnTo>
                                  <a:lnTo>
                                    <a:pt x="663" y="421"/>
                                  </a:lnTo>
                                  <a:lnTo>
                                    <a:pt x="615" y="473"/>
                                  </a:lnTo>
                                  <a:lnTo>
                                    <a:pt x="627" y="482"/>
                                  </a:lnTo>
                                  <a:lnTo>
                                    <a:pt x="638" y="490"/>
                                  </a:lnTo>
                                  <a:lnTo>
                                    <a:pt x="648" y="498"/>
                                  </a:lnTo>
                                  <a:lnTo>
                                    <a:pt x="658" y="506"/>
                                  </a:lnTo>
                                  <a:lnTo>
                                    <a:pt x="707" y="448"/>
                                  </a:lnTo>
                                  <a:lnTo>
                                    <a:pt x="753" y="387"/>
                                  </a:lnTo>
                                  <a:lnTo>
                                    <a:pt x="795" y="325"/>
                                  </a:lnTo>
                                  <a:lnTo>
                                    <a:pt x="835" y="262"/>
                                  </a:lnTo>
                                  <a:lnTo>
                                    <a:pt x="787" y="238"/>
                                  </a:lnTo>
                                  <a:close/>
                                  <a:moveTo>
                                    <a:pt x="979" y="242"/>
                                  </a:moveTo>
                                  <a:lnTo>
                                    <a:pt x="940" y="269"/>
                                  </a:lnTo>
                                  <a:lnTo>
                                    <a:pt x="979" y="316"/>
                                  </a:lnTo>
                                  <a:lnTo>
                                    <a:pt x="1020" y="371"/>
                                  </a:lnTo>
                                  <a:lnTo>
                                    <a:pt x="1064" y="432"/>
                                  </a:lnTo>
                                  <a:lnTo>
                                    <a:pt x="1111" y="500"/>
                                  </a:lnTo>
                                  <a:lnTo>
                                    <a:pt x="1159" y="467"/>
                                  </a:lnTo>
                                  <a:lnTo>
                                    <a:pt x="1115" y="409"/>
                                  </a:lnTo>
                                  <a:lnTo>
                                    <a:pt x="1070" y="352"/>
                                  </a:lnTo>
                                  <a:lnTo>
                                    <a:pt x="1025" y="296"/>
                                  </a:lnTo>
                                  <a:lnTo>
                                    <a:pt x="979" y="2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74" name="任意多边形 1374"/>
                          <wps:cNvSpPr/>
                          <wps:spPr>
                            <a:xfrm>
                              <a:off x="5158" y="14790"/>
                              <a:ext cx="228" cy="14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5" h="694">
                                  <a:moveTo>
                                    <a:pt x="414" y="72"/>
                                  </a:moveTo>
                                  <a:lnTo>
                                    <a:pt x="223" y="72"/>
                                  </a:lnTo>
                                  <a:lnTo>
                                    <a:pt x="254" y="74"/>
                                  </a:lnTo>
                                  <a:lnTo>
                                    <a:pt x="281" y="80"/>
                                  </a:lnTo>
                                  <a:lnTo>
                                    <a:pt x="305" y="90"/>
                                  </a:lnTo>
                                  <a:lnTo>
                                    <a:pt x="324" y="104"/>
                                  </a:lnTo>
                                  <a:lnTo>
                                    <a:pt x="339" y="121"/>
                                  </a:lnTo>
                                  <a:lnTo>
                                    <a:pt x="350" y="141"/>
                                  </a:lnTo>
                                  <a:lnTo>
                                    <a:pt x="357" y="165"/>
                                  </a:lnTo>
                                  <a:lnTo>
                                    <a:pt x="359" y="193"/>
                                  </a:lnTo>
                                  <a:lnTo>
                                    <a:pt x="357" y="218"/>
                                  </a:lnTo>
                                  <a:lnTo>
                                    <a:pt x="351" y="243"/>
                                  </a:lnTo>
                                  <a:lnTo>
                                    <a:pt x="342" y="267"/>
                                  </a:lnTo>
                                  <a:lnTo>
                                    <a:pt x="329" y="292"/>
                                  </a:lnTo>
                                  <a:lnTo>
                                    <a:pt x="311" y="318"/>
                                  </a:lnTo>
                                  <a:lnTo>
                                    <a:pt x="285" y="348"/>
                                  </a:lnTo>
                                  <a:lnTo>
                                    <a:pt x="252" y="382"/>
                                  </a:lnTo>
                                  <a:lnTo>
                                    <a:pt x="212" y="421"/>
                                  </a:lnTo>
                                  <a:lnTo>
                                    <a:pt x="0" y="619"/>
                                  </a:lnTo>
                                  <a:lnTo>
                                    <a:pt x="0" y="694"/>
                                  </a:lnTo>
                                  <a:lnTo>
                                    <a:pt x="444" y="694"/>
                                  </a:lnTo>
                                  <a:lnTo>
                                    <a:pt x="444" y="617"/>
                                  </a:lnTo>
                                  <a:lnTo>
                                    <a:pt x="109" y="617"/>
                                  </a:lnTo>
                                  <a:lnTo>
                                    <a:pt x="109" y="615"/>
                                  </a:lnTo>
                                  <a:lnTo>
                                    <a:pt x="275" y="464"/>
                                  </a:lnTo>
                                  <a:lnTo>
                                    <a:pt x="322" y="419"/>
                                  </a:lnTo>
                                  <a:lnTo>
                                    <a:pt x="361" y="378"/>
                                  </a:lnTo>
                                  <a:lnTo>
                                    <a:pt x="391" y="341"/>
                                  </a:lnTo>
                                  <a:lnTo>
                                    <a:pt x="414" y="308"/>
                                  </a:lnTo>
                                  <a:lnTo>
                                    <a:pt x="430" y="278"/>
                                  </a:lnTo>
                                  <a:lnTo>
                                    <a:pt x="441" y="247"/>
                                  </a:lnTo>
                                  <a:lnTo>
                                    <a:pt x="448" y="215"/>
                                  </a:lnTo>
                                  <a:lnTo>
                                    <a:pt x="450" y="184"/>
                                  </a:lnTo>
                                  <a:lnTo>
                                    <a:pt x="447" y="144"/>
                                  </a:lnTo>
                                  <a:lnTo>
                                    <a:pt x="436" y="108"/>
                                  </a:lnTo>
                                  <a:lnTo>
                                    <a:pt x="418" y="77"/>
                                  </a:lnTo>
                                  <a:lnTo>
                                    <a:pt x="414" y="72"/>
                                  </a:lnTo>
                                  <a:close/>
                                  <a:moveTo>
                                    <a:pt x="238" y="0"/>
                                  </a:moveTo>
                                  <a:lnTo>
                                    <a:pt x="182" y="4"/>
                                  </a:lnTo>
                                  <a:lnTo>
                                    <a:pt x="130" y="16"/>
                                  </a:lnTo>
                                  <a:lnTo>
                                    <a:pt x="82" y="35"/>
                                  </a:lnTo>
                                  <a:lnTo>
                                    <a:pt x="37" y="62"/>
                                  </a:lnTo>
                                  <a:lnTo>
                                    <a:pt x="37" y="150"/>
                                  </a:lnTo>
                                  <a:lnTo>
                                    <a:pt x="82" y="116"/>
                                  </a:lnTo>
                                  <a:lnTo>
                                    <a:pt x="128" y="92"/>
                                  </a:lnTo>
                                  <a:lnTo>
                                    <a:pt x="175" y="77"/>
                                  </a:lnTo>
                                  <a:lnTo>
                                    <a:pt x="223" y="72"/>
                                  </a:lnTo>
                                  <a:lnTo>
                                    <a:pt x="414" y="72"/>
                                  </a:lnTo>
                                  <a:lnTo>
                                    <a:pt x="393" y="50"/>
                                  </a:lnTo>
                                  <a:lnTo>
                                    <a:pt x="362" y="28"/>
                                  </a:lnTo>
                                  <a:lnTo>
                                    <a:pt x="326" y="13"/>
                                  </a:lnTo>
                                  <a:lnTo>
                                    <a:pt x="284" y="3"/>
                                  </a:lnTo>
                                  <a:lnTo>
                                    <a:pt x="238" y="0"/>
                                  </a:lnTo>
                                  <a:close/>
                                  <a:moveTo>
                                    <a:pt x="1037" y="72"/>
                                  </a:moveTo>
                                  <a:lnTo>
                                    <a:pt x="846" y="72"/>
                                  </a:lnTo>
                                  <a:lnTo>
                                    <a:pt x="878" y="74"/>
                                  </a:lnTo>
                                  <a:lnTo>
                                    <a:pt x="905" y="80"/>
                                  </a:lnTo>
                                  <a:lnTo>
                                    <a:pt x="928" y="90"/>
                                  </a:lnTo>
                                  <a:lnTo>
                                    <a:pt x="947" y="104"/>
                                  </a:lnTo>
                                  <a:lnTo>
                                    <a:pt x="963" y="121"/>
                                  </a:lnTo>
                                  <a:lnTo>
                                    <a:pt x="974" y="141"/>
                                  </a:lnTo>
                                  <a:lnTo>
                                    <a:pt x="980" y="165"/>
                                  </a:lnTo>
                                  <a:lnTo>
                                    <a:pt x="982" y="193"/>
                                  </a:lnTo>
                                  <a:lnTo>
                                    <a:pt x="980" y="218"/>
                                  </a:lnTo>
                                  <a:lnTo>
                                    <a:pt x="975" y="243"/>
                                  </a:lnTo>
                                  <a:lnTo>
                                    <a:pt x="966" y="267"/>
                                  </a:lnTo>
                                  <a:lnTo>
                                    <a:pt x="953" y="292"/>
                                  </a:lnTo>
                                  <a:lnTo>
                                    <a:pt x="934" y="318"/>
                                  </a:lnTo>
                                  <a:lnTo>
                                    <a:pt x="908" y="348"/>
                                  </a:lnTo>
                                  <a:lnTo>
                                    <a:pt x="875" y="382"/>
                                  </a:lnTo>
                                  <a:lnTo>
                                    <a:pt x="835" y="421"/>
                                  </a:lnTo>
                                  <a:lnTo>
                                    <a:pt x="623" y="619"/>
                                  </a:lnTo>
                                  <a:lnTo>
                                    <a:pt x="623" y="694"/>
                                  </a:lnTo>
                                  <a:lnTo>
                                    <a:pt x="1067" y="694"/>
                                  </a:lnTo>
                                  <a:lnTo>
                                    <a:pt x="1067" y="617"/>
                                  </a:lnTo>
                                  <a:lnTo>
                                    <a:pt x="732" y="617"/>
                                  </a:lnTo>
                                  <a:lnTo>
                                    <a:pt x="732" y="615"/>
                                  </a:lnTo>
                                  <a:lnTo>
                                    <a:pt x="899" y="464"/>
                                  </a:lnTo>
                                  <a:lnTo>
                                    <a:pt x="946" y="419"/>
                                  </a:lnTo>
                                  <a:lnTo>
                                    <a:pt x="984" y="378"/>
                                  </a:lnTo>
                                  <a:lnTo>
                                    <a:pt x="1015" y="341"/>
                                  </a:lnTo>
                                  <a:lnTo>
                                    <a:pt x="1037" y="308"/>
                                  </a:lnTo>
                                  <a:lnTo>
                                    <a:pt x="1053" y="278"/>
                                  </a:lnTo>
                                  <a:lnTo>
                                    <a:pt x="1065" y="247"/>
                                  </a:lnTo>
                                  <a:lnTo>
                                    <a:pt x="1071" y="215"/>
                                  </a:lnTo>
                                  <a:lnTo>
                                    <a:pt x="1074" y="184"/>
                                  </a:lnTo>
                                  <a:lnTo>
                                    <a:pt x="1070" y="144"/>
                                  </a:lnTo>
                                  <a:lnTo>
                                    <a:pt x="1059" y="108"/>
                                  </a:lnTo>
                                  <a:lnTo>
                                    <a:pt x="1042" y="77"/>
                                  </a:lnTo>
                                  <a:lnTo>
                                    <a:pt x="1037" y="72"/>
                                  </a:lnTo>
                                  <a:close/>
                                  <a:moveTo>
                                    <a:pt x="861" y="0"/>
                                  </a:moveTo>
                                  <a:lnTo>
                                    <a:pt x="806" y="4"/>
                                  </a:lnTo>
                                  <a:lnTo>
                                    <a:pt x="754" y="16"/>
                                  </a:lnTo>
                                  <a:lnTo>
                                    <a:pt x="705" y="35"/>
                                  </a:lnTo>
                                  <a:lnTo>
                                    <a:pt x="660" y="62"/>
                                  </a:lnTo>
                                  <a:lnTo>
                                    <a:pt x="660" y="150"/>
                                  </a:lnTo>
                                  <a:lnTo>
                                    <a:pt x="705" y="116"/>
                                  </a:lnTo>
                                  <a:lnTo>
                                    <a:pt x="751" y="92"/>
                                  </a:lnTo>
                                  <a:lnTo>
                                    <a:pt x="798" y="77"/>
                                  </a:lnTo>
                                  <a:lnTo>
                                    <a:pt x="846" y="72"/>
                                  </a:lnTo>
                                  <a:lnTo>
                                    <a:pt x="1037" y="72"/>
                                  </a:lnTo>
                                  <a:lnTo>
                                    <a:pt x="1017" y="50"/>
                                  </a:lnTo>
                                  <a:lnTo>
                                    <a:pt x="986" y="28"/>
                                  </a:lnTo>
                                  <a:lnTo>
                                    <a:pt x="949" y="13"/>
                                  </a:lnTo>
                                  <a:lnTo>
                                    <a:pt x="908" y="3"/>
                                  </a:lnTo>
                                  <a:lnTo>
                                    <a:pt x="86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75" name="任意多边形 1375"/>
                          <wps:cNvSpPr/>
                          <wps:spPr>
                            <a:xfrm>
                              <a:off x="5645" y="14791"/>
                              <a:ext cx="227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69" h="706">
                                  <a:moveTo>
                                    <a:pt x="414" y="72"/>
                                  </a:moveTo>
                                  <a:lnTo>
                                    <a:pt x="223" y="72"/>
                                  </a:lnTo>
                                  <a:lnTo>
                                    <a:pt x="254" y="74"/>
                                  </a:lnTo>
                                  <a:lnTo>
                                    <a:pt x="282" y="80"/>
                                  </a:lnTo>
                                  <a:lnTo>
                                    <a:pt x="305" y="89"/>
                                  </a:lnTo>
                                  <a:lnTo>
                                    <a:pt x="324" y="103"/>
                                  </a:lnTo>
                                  <a:lnTo>
                                    <a:pt x="340" y="120"/>
                                  </a:lnTo>
                                  <a:lnTo>
                                    <a:pt x="350" y="141"/>
                                  </a:lnTo>
                                  <a:lnTo>
                                    <a:pt x="357" y="165"/>
                                  </a:lnTo>
                                  <a:lnTo>
                                    <a:pt x="359" y="192"/>
                                  </a:lnTo>
                                  <a:lnTo>
                                    <a:pt x="357" y="218"/>
                                  </a:lnTo>
                                  <a:lnTo>
                                    <a:pt x="352" y="242"/>
                                  </a:lnTo>
                                  <a:lnTo>
                                    <a:pt x="342" y="267"/>
                                  </a:lnTo>
                                  <a:lnTo>
                                    <a:pt x="329" y="291"/>
                                  </a:lnTo>
                                  <a:lnTo>
                                    <a:pt x="311" y="317"/>
                                  </a:lnTo>
                                  <a:lnTo>
                                    <a:pt x="285" y="347"/>
                                  </a:lnTo>
                                  <a:lnTo>
                                    <a:pt x="252" y="382"/>
                                  </a:lnTo>
                                  <a:lnTo>
                                    <a:pt x="212" y="421"/>
                                  </a:lnTo>
                                  <a:lnTo>
                                    <a:pt x="0" y="619"/>
                                  </a:lnTo>
                                  <a:lnTo>
                                    <a:pt x="0" y="693"/>
                                  </a:lnTo>
                                  <a:lnTo>
                                    <a:pt x="444" y="693"/>
                                  </a:lnTo>
                                  <a:lnTo>
                                    <a:pt x="444" y="617"/>
                                  </a:lnTo>
                                  <a:lnTo>
                                    <a:pt x="109" y="617"/>
                                  </a:lnTo>
                                  <a:lnTo>
                                    <a:pt x="109" y="615"/>
                                  </a:lnTo>
                                  <a:lnTo>
                                    <a:pt x="276" y="463"/>
                                  </a:lnTo>
                                  <a:lnTo>
                                    <a:pt x="323" y="418"/>
                                  </a:lnTo>
                                  <a:lnTo>
                                    <a:pt x="361" y="377"/>
                                  </a:lnTo>
                                  <a:lnTo>
                                    <a:pt x="392" y="340"/>
                                  </a:lnTo>
                                  <a:lnTo>
                                    <a:pt x="414" y="308"/>
                                  </a:lnTo>
                                  <a:lnTo>
                                    <a:pt x="430" y="277"/>
                                  </a:lnTo>
                                  <a:lnTo>
                                    <a:pt x="442" y="246"/>
                                  </a:lnTo>
                                  <a:lnTo>
                                    <a:pt x="448" y="215"/>
                                  </a:lnTo>
                                  <a:lnTo>
                                    <a:pt x="451" y="183"/>
                                  </a:lnTo>
                                  <a:lnTo>
                                    <a:pt x="447" y="143"/>
                                  </a:lnTo>
                                  <a:lnTo>
                                    <a:pt x="436" y="108"/>
                                  </a:lnTo>
                                  <a:lnTo>
                                    <a:pt x="419" y="77"/>
                                  </a:lnTo>
                                  <a:lnTo>
                                    <a:pt x="414" y="72"/>
                                  </a:lnTo>
                                  <a:close/>
                                  <a:moveTo>
                                    <a:pt x="238" y="0"/>
                                  </a:moveTo>
                                  <a:lnTo>
                                    <a:pt x="182" y="4"/>
                                  </a:lnTo>
                                  <a:lnTo>
                                    <a:pt x="130" y="15"/>
                                  </a:lnTo>
                                  <a:lnTo>
                                    <a:pt x="82" y="35"/>
                                  </a:lnTo>
                                  <a:lnTo>
                                    <a:pt x="37" y="62"/>
                                  </a:lnTo>
                                  <a:lnTo>
                                    <a:pt x="37" y="149"/>
                                  </a:lnTo>
                                  <a:lnTo>
                                    <a:pt x="82" y="116"/>
                                  </a:lnTo>
                                  <a:lnTo>
                                    <a:pt x="128" y="91"/>
                                  </a:lnTo>
                                  <a:lnTo>
                                    <a:pt x="175" y="77"/>
                                  </a:lnTo>
                                  <a:lnTo>
                                    <a:pt x="223" y="72"/>
                                  </a:lnTo>
                                  <a:lnTo>
                                    <a:pt x="414" y="72"/>
                                  </a:lnTo>
                                  <a:lnTo>
                                    <a:pt x="394" y="49"/>
                                  </a:lnTo>
                                  <a:lnTo>
                                    <a:pt x="363" y="28"/>
                                  </a:lnTo>
                                  <a:lnTo>
                                    <a:pt x="326" y="12"/>
                                  </a:lnTo>
                                  <a:lnTo>
                                    <a:pt x="285" y="3"/>
                                  </a:lnTo>
                                  <a:lnTo>
                                    <a:pt x="238" y="0"/>
                                  </a:lnTo>
                                  <a:close/>
                                  <a:moveTo>
                                    <a:pt x="641" y="579"/>
                                  </a:moveTo>
                                  <a:lnTo>
                                    <a:pt x="641" y="669"/>
                                  </a:lnTo>
                                  <a:lnTo>
                                    <a:pt x="675" y="685"/>
                                  </a:lnTo>
                                  <a:lnTo>
                                    <a:pt x="715" y="696"/>
                                  </a:lnTo>
                                  <a:lnTo>
                                    <a:pt x="759" y="703"/>
                                  </a:lnTo>
                                  <a:lnTo>
                                    <a:pt x="808" y="705"/>
                                  </a:lnTo>
                                  <a:lnTo>
                                    <a:pt x="864" y="701"/>
                                  </a:lnTo>
                                  <a:lnTo>
                                    <a:pt x="914" y="691"/>
                                  </a:lnTo>
                                  <a:lnTo>
                                    <a:pt x="959" y="673"/>
                                  </a:lnTo>
                                  <a:lnTo>
                                    <a:pt x="997" y="649"/>
                                  </a:lnTo>
                                  <a:lnTo>
                                    <a:pt x="1012" y="634"/>
                                  </a:lnTo>
                                  <a:lnTo>
                                    <a:pt x="810" y="634"/>
                                  </a:lnTo>
                                  <a:lnTo>
                                    <a:pt x="764" y="630"/>
                                  </a:lnTo>
                                  <a:lnTo>
                                    <a:pt x="721" y="620"/>
                                  </a:lnTo>
                                  <a:lnTo>
                                    <a:pt x="680" y="603"/>
                                  </a:lnTo>
                                  <a:lnTo>
                                    <a:pt x="641" y="579"/>
                                  </a:lnTo>
                                  <a:close/>
                                  <a:moveTo>
                                    <a:pt x="1012" y="71"/>
                                  </a:moveTo>
                                  <a:lnTo>
                                    <a:pt x="814" y="71"/>
                                  </a:lnTo>
                                  <a:lnTo>
                                    <a:pt x="873" y="78"/>
                                  </a:lnTo>
                                  <a:lnTo>
                                    <a:pt x="915" y="100"/>
                                  </a:lnTo>
                                  <a:lnTo>
                                    <a:pt x="940" y="135"/>
                                  </a:lnTo>
                                  <a:lnTo>
                                    <a:pt x="948" y="184"/>
                                  </a:lnTo>
                                  <a:lnTo>
                                    <a:pt x="937" y="237"/>
                                  </a:lnTo>
                                  <a:lnTo>
                                    <a:pt x="904" y="275"/>
                                  </a:lnTo>
                                  <a:lnTo>
                                    <a:pt x="849" y="298"/>
                                  </a:lnTo>
                                  <a:lnTo>
                                    <a:pt x="772" y="305"/>
                                  </a:lnTo>
                                  <a:lnTo>
                                    <a:pt x="714" y="305"/>
                                  </a:lnTo>
                                  <a:lnTo>
                                    <a:pt x="714" y="377"/>
                                  </a:lnTo>
                                  <a:lnTo>
                                    <a:pt x="775" y="377"/>
                                  </a:lnTo>
                                  <a:lnTo>
                                    <a:pt x="862" y="385"/>
                                  </a:lnTo>
                                  <a:lnTo>
                                    <a:pt x="924" y="409"/>
                                  </a:lnTo>
                                  <a:lnTo>
                                    <a:pt x="961" y="450"/>
                                  </a:lnTo>
                                  <a:lnTo>
                                    <a:pt x="974" y="506"/>
                                  </a:lnTo>
                                  <a:lnTo>
                                    <a:pt x="971" y="534"/>
                                  </a:lnTo>
                                  <a:lnTo>
                                    <a:pt x="963" y="559"/>
                                  </a:lnTo>
                                  <a:lnTo>
                                    <a:pt x="949" y="580"/>
                                  </a:lnTo>
                                  <a:lnTo>
                                    <a:pt x="930" y="599"/>
                                  </a:lnTo>
                                  <a:lnTo>
                                    <a:pt x="906" y="614"/>
                                  </a:lnTo>
                                  <a:lnTo>
                                    <a:pt x="878" y="625"/>
                                  </a:lnTo>
                                  <a:lnTo>
                                    <a:pt x="846" y="631"/>
                                  </a:lnTo>
                                  <a:lnTo>
                                    <a:pt x="810" y="634"/>
                                  </a:lnTo>
                                  <a:lnTo>
                                    <a:pt x="1012" y="634"/>
                                  </a:lnTo>
                                  <a:lnTo>
                                    <a:pt x="1028" y="618"/>
                                  </a:lnTo>
                                  <a:lnTo>
                                    <a:pt x="1050" y="583"/>
                                  </a:lnTo>
                                  <a:lnTo>
                                    <a:pt x="1064" y="544"/>
                                  </a:lnTo>
                                  <a:lnTo>
                                    <a:pt x="1068" y="500"/>
                                  </a:lnTo>
                                  <a:lnTo>
                                    <a:pt x="1065" y="468"/>
                                  </a:lnTo>
                                  <a:lnTo>
                                    <a:pt x="1057" y="439"/>
                                  </a:lnTo>
                                  <a:lnTo>
                                    <a:pt x="1042" y="413"/>
                                  </a:lnTo>
                                  <a:lnTo>
                                    <a:pt x="1022" y="390"/>
                                  </a:lnTo>
                                  <a:lnTo>
                                    <a:pt x="997" y="370"/>
                                  </a:lnTo>
                                  <a:lnTo>
                                    <a:pt x="968" y="355"/>
                                  </a:lnTo>
                                  <a:lnTo>
                                    <a:pt x="934" y="344"/>
                                  </a:lnTo>
                                  <a:lnTo>
                                    <a:pt x="897" y="338"/>
                                  </a:lnTo>
                                  <a:lnTo>
                                    <a:pt x="897" y="336"/>
                                  </a:lnTo>
                                  <a:lnTo>
                                    <a:pt x="961" y="311"/>
                                  </a:lnTo>
                                  <a:lnTo>
                                    <a:pt x="1007" y="274"/>
                                  </a:lnTo>
                                  <a:lnTo>
                                    <a:pt x="1034" y="225"/>
                                  </a:lnTo>
                                  <a:lnTo>
                                    <a:pt x="1043" y="164"/>
                                  </a:lnTo>
                                  <a:lnTo>
                                    <a:pt x="1040" y="129"/>
                                  </a:lnTo>
                                  <a:lnTo>
                                    <a:pt x="1029" y="98"/>
                                  </a:lnTo>
                                  <a:lnTo>
                                    <a:pt x="1012" y="71"/>
                                  </a:lnTo>
                                  <a:close/>
                                  <a:moveTo>
                                    <a:pt x="837" y="0"/>
                                  </a:moveTo>
                                  <a:lnTo>
                                    <a:pt x="790" y="2"/>
                                  </a:lnTo>
                                  <a:lnTo>
                                    <a:pt x="747" y="9"/>
                                  </a:lnTo>
                                  <a:lnTo>
                                    <a:pt x="707" y="22"/>
                                  </a:lnTo>
                                  <a:lnTo>
                                    <a:pt x="669" y="39"/>
                                  </a:lnTo>
                                  <a:lnTo>
                                    <a:pt x="669" y="120"/>
                                  </a:lnTo>
                                  <a:lnTo>
                                    <a:pt x="704" y="99"/>
                                  </a:lnTo>
                                  <a:lnTo>
                                    <a:pt x="739" y="84"/>
                                  </a:lnTo>
                                  <a:lnTo>
                                    <a:pt x="776" y="74"/>
                                  </a:lnTo>
                                  <a:lnTo>
                                    <a:pt x="814" y="71"/>
                                  </a:lnTo>
                                  <a:lnTo>
                                    <a:pt x="1012" y="71"/>
                                  </a:lnTo>
                                  <a:lnTo>
                                    <a:pt x="1011" y="70"/>
                                  </a:lnTo>
                                  <a:lnTo>
                                    <a:pt x="986" y="45"/>
                                  </a:lnTo>
                                  <a:lnTo>
                                    <a:pt x="956" y="25"/>
                                  </a:lnTo>
                                  <a:lnTo>
                                    <a:pt x="921" y="11"/>
                                  </a:lnTo>
                                  <a:lnTo>
                                    <a:pt x="881" y="3"/>
                                  </a:lnTo>
                                  <a:lnTo>
                                    <a:pt x="83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76" name="任意多边形 1376"/>
                          <wps:cNvSpPr/>
                          <wps:spPr>
                            <a:xfrm>
                              <a:off x="6126" y="14790"/>
                              <a:ext cx="234" cy="14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6" h="694">
                                  <a:moveTo>
                                    <a:pt x="414" y="72"/>
                                  </a:moveTo>
                                  <a:lnTo>
                                    <a:pt x="223" y="72"/>
                                  </a:lnTo>
                                  <a:lnTo>
                                    <a:pt x="254" y="74"/>
                                  </a:lnTo>
                                  <a:lnTo>
                                    <a:pt x="282" y="80"/>
                                  </a:lnTo>
                                  <a:lnTo>
                                    <a:pt x="305" y="90"/>
                                  </a:lnTo>
                                  <a:lnTo>
                                    <a:pt x="324" y="104"/>
                                  </a:lnTo>
                                  <a:lnTo>
                                    <a:pt x="340" y="121"/>
                                  </a:lnTo>
                                  <a:lnTo>
                                    <a:pt x="350" y="141"/>
                                  </a:lnTo>
                                  <a:lnTo>
                                    <a:pt x="357" y="165"/>
                                  </a:lnTo>
                                  <a:lnTo>
                                    <a:pt x="359" y="193"/>
                                  </a:lnTo>
                                  <a:lnTo>
                                    <a:pt x="357" y="218"/>
                                  </a:lnTo>
                                  <a:lnTo>
                                    <a:pt x="352" y="243"/>
                                  </a:lnTo>
                                  <a:lnTo>
                                    <a:pt x="342" y="267"/>
                                  </a:lnTo>
                                  <a:lnTo>
                                    <a:pt x="329" y="292"/>
                                  </a:lnTo>
                                  <a:lnTo>
                                    <a:pt x="311" y="318"/>
                                  </a:lnTo>
                                  <a:lnTo>
                                    <a:pt x="285" y="348"/>
                                  </a:lnTo>
                                  <a:lnTo>
                                    <a:pt x="252" y="382"/>
                                  </a:lnTo>
                                  <a:lnTo>
                                    <a:pt x="212" y="421"/>
                                  </a:lnTo>
                                  <a:lnTo>
                                    <a:pt x="0" y="619"/>
                                  </a:lnTo>
                                  <a:lnTo>
                                    <a:pt x="0" y="694"/>
                                  </a:lnTo>
                                  <a:lnTo>
                                    <a:pt x="444" y="694"/>
                                  </a:lnTo>
                                  <a:lnTo>
                                    <a:pt x="444" y="617"/>
                                  </a:lnTo>
                                  <a:lnTo>
                                    <a:pt x="109" y="617"/>
                                  </a:lnTo>
                                  <a:lnTo>
                                    <a:pt x="109" y="615"/>
                                  </a:lnTo>
                                  <a:lnTo>
                                    <a:pt x="276" y="464"/>
                                  </a:lnTo>
                                  <a:lnTo>
                                    <a:pt x="322" y="419"/>
                                  </a:lnTo>
                                  <a:lnTo>
                                    <a:pt x="361" y="378"/>
                                  </a:lnTo>
                                  <a:lnTo>
                                    <a:pt x="392" y="341"/>
                                  </a:lnTo>
                                  <a:lnTo>
                                    <a:pt x="414" y="308"/>
                                  </a:lnTo>
                                  <a:lnTo>
                                    <a:pt x="430" y="278"/>
                                  </a:lnTo>
                                  <a:lnTo>
                                    <a:pt x="441" y="247"/>
                                  </a:lnTo>
                                  <a:lnTo>
                                    <a:pt x="448" y="215"/>
                                  </a:lnTo>
                                  <a:lnTo>
                                    <a:pt x="451" y="184"/>
                                  </a:lnTo>
                                  <a:lnTo>
                                    <a:pt x="447" y="144"/>
                                  </a:lnTo>
                                  <a:lnTo>
                                    <a:pt x="436" y="108"/>
                                  </a:lnTo>
                                  <a:lnTo>
                                    <a:pt x="419" y="77"/>
                                  </a:lnTo>
                                  <a:lnTo>
                                    <a:pt x="414" y="72"/>
                                  </a:lnTo>
                                  <a:close/>
                                  <a:moveTo>
                                    <a:pt x="238" y="0"/>
                                  </a:moveTo>
                                  <a:lnTo>
                                    <a:pt x="182" y="4"/>
                                  </a:lnTo>
                                  <a:lnTo>
                                    <a:pt x="130" y="16"/>
                                  </a:lnTo>
                                  <a:lnTo>
                                    <a:pt x="82" y="35"/>
                                  </a:lnTo>
                                  <a:lnTo>
                                    <a:pt x="37" y="62"/>
                                  </a:lnTo>
                                  <a:lnTo>
                                    <a:pt x="37" y="150"/>
                                  </a:lnTo>
                                  <a:lnTo>
                                    <a:pt x="82" y="116"/>
                                  </a:lnTo>
                                  <a:lnTo>
                                    <a:pt x="128" y="92"/>
                                  </a:lnTo>
                                  <a:lnTo>
                                    <a:pt x="175" y="77"/>
                                  </a:lnTo>
                                  <a:lnTo>
                                    <a:pt x="223" y="72"/>
                                  </a:lnTo>
                                  <a:lnTo>
                                    <a:pt x="414" y="72"/>
                                  </a:lnTo>
                                  <a:lnTo>
                                    <a:pt x="394" y="50"/>
                                  </a:lnTo>
                                  <a:lnTo>
                                    <a:pt x="362" y="28"/>
                                  </a:lnTo>
                                  <a:lnTo>
                                    <a:pt x="326" y="13"/>
                                  </a:lnTo>
                                  <a:lnTo>
                                    <a:pt x="285" y="3"/>
                                  </a:lnTo>
                                  <a:lnTo>
                                    <a:pt x="238" y="0"/>
                                  </a:lnTo>
                                  <a:close/>
                                  <a:moveTo>
                                    <a:pt x="1012" y="517"/>
                                  </a:moveTo>
                                  <a:lnTo>
                                    <a:pt x="922" y="517"/>
                                  </a:lnTo>
                                  <a:lnTo>
                                    <a:pt x="922" y="694"/>
                                  </a:lnTo>
                                  <a:lnTo>
                                    <a:pt x="1012" y="694"/>
                                  </a:lnTo>
                                  <a:lnTo>
                                    <a:pt x="1012" y="517"/>
                                  </a:lnTo>
                                  <a:close/>
                                  <a:moveTo>
                                    <a:pt x="1012" y="12"/>
                                  </a:moveTo>
                                  <a:lnTo>
                                    <a:pt x="905" y="12"/>
                                  </a:lnTo>
                                  <a:lnTo>
                                    <a:pt x="582" y="461"/>
                                  </a:lnTo>
                                  <a:lnTo>
                                    <a:pt x="582" y="517"/>
                                  </a:lnTo>
                                  <a:lnTo>
                                    <a:pt x="1105" y="517"/>
                                  </a:lnTo>
                                  <a:lnTo>
                                    <a:pt x="1105" y="449"/>
                                  </a:lnTo>
                                  <a:lnTo>
                                    <a:pt x="677" y="449"/>
                                  </a:lnTo>
                                  <a:lnTo>
                                    <a:pt x="894" y="145"/>
                                  </a:lnTo>
                                  <a:lnTo>
                                    <a:pt x="904" y="128"/>
                                  </a:lnTo>
                                  <a:lnTo>
                                    <a:pt x="912" y="114"/>
                                  </a:lnTo>
                                  <a:lnTo>
                                    <a:pt x="918" y="102"/>
                                  </a:lnTo>
                                  <a:lnTo>
                                    <a:pt x="922" y="93"/>
                                  </a:lnTo>
                                  <a:lnTo>
                                    <a:pt x="1012" y="93"/>
                                  </a:lnTo>
                                  <a:lnTo>
                                    <a:pt x="1012" y="12"/>
                                  </a:lnTo>
                                  <a:close/>
                                  <a:moveTo>
                                    <a:pt x="1012" y="93"/>
                                  </a:moveTo>
                                  <a:lnTo>
                                    <a:pt x="924" y="93"/>
                                  </a:lnTo>
                                  <a:lnTo>
                                    <a:pt x="923" y="112"/>
                                  </a:lnTo>
                                  <a:lnTo>
                                    <a:pt x="923" y="130"/>
                                  </a:lnTo>
                                  <a:lnTo>
                                    <a:pt x="922" y="145"/>
                                  </a:lnTo>
                                  <a:lnTo>
                                    <a:pt x="922" y="449"/>
                                  </a:lnTo>
                                  <a:lnTo>
                                    <a:pt x="1012" y="449"/>
                                  </a:lnTo>
                                  <a:lnTo>
                                    <a:pt x="1012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77" name="任意多边形 1377"/>
                          <wps:cNvSpPr/>
                          <wps:spPr>
                            <a:xfrm>
                              <a:off x="6614" y="14790"/>
                              <a:ext cx="227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72" h="706">
                                  <a:moveTo>
                                    <a:pt x="414" y="73"/>
                                  </a:moveTo>
                                  <a:lnTo>
                                    <a:pt x="223" y="73"/>
                                  </a:lnTo>
                                  <a:lnTo>
                                    <a:pt x="254" y="75"/>
                                  </a:lnTo>
                                  <a:lnTo>
                                    <a:pt x="281" y="80"/>
                                  </a:lnTo>
                                  <a:lnTo>
                                    <a:pt x="305" y="90"/>
                                  </a:lnTo>
                                  <a:lnTo>
                                    <a:pt x="324" y="104"/>
                                  </a:lnTo>
                                  <a:lnTo>
                                    <a:pt x="339" y="121"/>
                                  </a:lnTo>
                                  <a:lnTo>
                                    <a:pt x="350" y="141"/>
                                  </a:lnTo>
                                  <a:lnTo>
                                    <a:pt x="357" y="165"/>
                                  </a:lnTo>
                                  <a:lnTo>
                                    <a:pt x="359" y="193"/>
                                  </a:lnTo>
                                  <a:lnTo>
                                    <a:pt x="357" y="218"/>
                                  </a:lnTo>
                                  <a:lnTo>
                                    <a:pt x="351" y="243"/>
                                  </a:lnTo>
                                  <a:lnTo>
                                    <a:pt x="342" y="268"/>
                                  </a:lnTo>
                                  <a:lnTo>
                                    <a:pt x="329" y="292"/>
                                  </a:lnTo>
                                  <a:lnTo>
                                    <a:pt x="311" y="318"/>
                                  </a:lnTo>
                                  <a:lnTo>
                                    <a:pt x="285" y="348"/>
                                  </a:lnTo>
                                  <a:lnTo>
                                    <a:pt x="252" y="383"/>
                                  </a:lnTo>
                                  <a:lnTo>
                                    <a:pt x="212" y="421"/>
                                  </a:lnTo>
                                  <a:lnTo>
                                    <a:pt x="0" y="619"/>
                                  </a:lnTo>
                                  <a:lnTo>
                                    <a:pt x="0" y="694"/>
                                  </a:lnTo>
                                  <a:lnTo>
                                    <a:pt x="444" y="694"/>
                                  </a:lnTo>
                                  <a:lnTo>
                                    <a:pt x="444" y="618"/>
                                  </a:lnTo>
                                  <a:lnTo>
                                    <a:pt x="109" y="618"/>
                                  </a:lnTo>
                                  <a:lnTo>
                                    <a:pt x="109" y="616"/>
                                  </a:lnTo>
                                  <a:lnTo>
                                    <a:pt x="275" y="464"/>
                                  </a:lnTo>
                                  <a:lnTo>
                                    <a:pt x="322" y="419"/>
                                  </a:lnTo>
                                  <a:lnTo>
                                    <a:pt x="361" y="378"/>
                                  </a:lnTo>
                                  <a:lnTo>
                                    <a:pt x="391" y="341"/>
                                  </a:lnTo>
                                  <a:lnTo>
                                    <a:pt x="414" y="309"/>
                                  </a:lnTo>
                                  <a:lnTo>
                                    <a:pt x="430" y="278"/>
                                  </a:lnTo>
                                  <a:lnTo>
                                    <a:pt x="441" y="247"/>
                                  </a:lnTo>
                                  <a:lnTo>
                                    <a:pt x="448" y="216"/>
                                  </a:lnTo>
                                  <a:lnTo>
                                    <a:pt x="450" y="184"/>
                                  </a:lnTo>
                                  <a:lnTo>
                                    <a:pt x="447" y="144"/>
                                  </a:lnTo>
                                  <a:lnTo>
                                    <a:pt x="436" y="109"/>
                                  </a:lnTo>
                                  <a:lnTo>
                                    <a:pt x="418" y="77"/>
                                  </a:lnTo>
                                  <a:lnTo>
                                    <a:pt x="414" y="73"/>
                                  </a:lnTo>
                                  <a:close/>
                                  <a:moveTo>
                                    <a:pt x="238" y="0"/>
                                  </a:moveTo>
                                  <a:lnTo>
                                    <a:pt x="182" y="4"/>
                                  </a:lnTo>
                                  <a:lnTo>
                                    <a:pt x="130" y="16"/>
                                  </a:lnTo>
                                  <a:lnTo>
                                    <a:pt x="82" y="35"/>
                                  </a:lnTo>
                                  <a:lnTo>
                                    <a:pt x="37" y="63"/>
                                  </a:lnTo>
                                  <a:lnTo>
                                    <a:pt x="37" y="150"/>
                                  </a:lnTo>
                                  <a:lnTo>
                                    <a:pt x="82" y="116"/>
                                  </a:lnTo>
                                  <a:lnTo>
                                    <a:pt x="128" y="92"/>
                                  </a:lnTo>
                                  <a:lnTo>
                                    <a:pt x="175" y="77"/>
                                  </a:lnTo>
                                  <a:lnTo>
                                    <a:pt x="223" y="73"/>
                                  </a:lnTo>
                                  <a:lnTo>
                                    <a:pt x="414" y="73"/>
                                  </a:lnTo>
                                  <a:lnTo>
                                    <a:pt x="393" y="50"/>
                                  </a:lnTo>
                                  <a:lnTo>
                                    <a:pt x="362" y="28"/>
                                  </a:lnTo>
                                  <a:lnTo>
                                    <a:pt x="326" y="13"/>
                                  </a:lnTo>
                                  <a:lnTo>
                                    <a:pt x="284" y="4"/>
                                  </a:lnTo>
                                  <a:lnTo>
                                    <a:pt x="238" y="0"/>
                                  </a:lnTo>
                                  <a:close/>
                                  <a:moveTo>
                                    <a:pt x="656" y="589"/>
                                  </a:moveTo>
                                  <a:lnTo>
                                    <a:pt x="656" y="677"/>
                                  </a:lnTo>
                                  <a:lnTo>
                                    <a:pt x="686" y="690"/>
                                  </a:lnTo>
                                  <a:lnTo>
                                    <a:pt x="721" y="699"/>
                                  </a:lnTo>
                                  <a:lnTo>
                                    <a:pt x="763" y="704"/>
                                  </a:lnTo>
                                  <a:lnTo>
                                    <a:pt x="811" y="706"/>
                                  </a:lnTo>
                                  <a:lnTo>
                                    <a:pt x="868" y="702"/>
                                  </a:lnTo>
                                  <a:lnTo>
                                    <a:pt x="920" y="690"/>
                                  </a:lnTo>
                                  <a:lnTo>
                                    <a:pt x="964" y="671"/>
                                  </a:lnTo>
                                  <a:lnTo>
                                    <a:pt x="1002" y="644"/>
                                  </a:lnTo>
                                  <a:lnTo>
                                    <a:pt x="1011" y="634"/>
                                  </a:lnTo>
                                  <a:lnTo>
                                    <a:pt x="810" y="634"/>
                                  </a:lnTo>
                                  <a:lnTo>
                                    <a:pt x="770" y="632"/>
                                  </a:lnTo>
                                  <a:lnTo>
                                    <a:pt x="732" y="623"/>
                                  </a:lnTo>
                                  <a:lnTo>
                                    <a:pt x="694" y="609"/>
                                  </a:lnTo>
                                  <a:lnTo>
                                    <a:pt x="656" y="589"/>
                                  </a:lnTo>
                                  <a:close/>
                                  <a:moveTo>
                                    <a:pt x="1025" y="352"/>
                                  </a:moveTo>
                                  <a:lnTo>
                                    <a:pt x="795" y="352"/>
                                  </a:lnTo>
                                  <a:lnTo>
                                    <a:pt x="837" y="355"/>
                                  </a:lnTo>
                                  <a:lnTo>
                                    <a:pt x="873" y="361"/>
                                  </a:lnTo>
                                  <a:lnTo>
                                    <a:pt x="905" y="373"/>
                                  </a:lnTo>
                                  <a:lnTo>
                                    <a:pt x="931" y="389"/>
                                  </a:lnTo>
                                  <a:lnTo>
                                    <a:pt x="951" y="408"/>
                                  </a:lnTo>
                                  <a:lnTo>
                                    <a:pt x="966" y="432"/>
                                  </a:lnTo>
                                  <a:lnTo>
                                    <a:pt x="975" y="459"/>
                                  </a:lnTo>
                                  <a:lnTo>
                                    <a:pt x="978" y="490"/>
                                  </a:lnTo>
                                  <a:lnTo>
                                    <a:pt x="975" y="521"/>
                                  </a:lnTo>
                                  <a:lnTo>
                                    <a:pt x="966" y="549"/>
                                  </a:lnTo>
                                  <a:lnTo>
                                    <a:pt x="952" y="574"/>
                                  </a:lnTo>
                                  <a:lnTo>
                                    <a:pt x="931" y="595"/>
                                  </a:lnTo>
                                  <a:lnTo>
                                    <a:pt x="906" y="612"/>
                                  </a:lnTo>
                                  <a:lnTo>
                                    <a:pt x="878" y="624"/>
                                  </a:lnTo>
                                  <a:lnTo>
                                    <a:pt x="846" y="632"/>
                                  </a:lnTo>
                                  <a:lnTo>
                                    <a:pt x="810" y="634"/>
                                  </a:lnTo>
                                  <a:lnTo>
                                    <a:pt x="1011" y="634"/>
                                  </a:lnTo>
                                  <a:lnTo>
                                    <a:pt x="1032" y="611"/>
                                  </a:lnTo>
                                  <a:lnTo>
                                    <a:pt x="1054" y="574"/>
                                  </a:lnTo>
                                  <a:lnTo>
                                    <a:pt x="1067" y="531"/>
                                  </a:lnTo>
                                  <a:lnTo>
                                    <a:pt x="1071" y="484"/>
                                  </a:lnTo>
                                  <a:lnTo>
                                    <a:pt x="1067" y="439"/>
                                  </a:lnTo>
                                  <a:lnTo>
                                    <a:pt x="1055" y="398"/>
                                  </a:lnTo>
                                  <a:lnTo>
                                    <a:pt x="1035" y="363"/>
                                  </a:lnTo>
                                  <a:lnTo>
                                    <a:pt x="1025" y="352"/>
                                  </a:lnTo>
                                  <a:close/>
                                  <a:moveTo>
                                    <a:pt x="1038" y="12"/>
                                  </a:moveTo>
                                  <a:lnTo>
                                    <a:pt x="679" y="12"/>
                                  </a:lnTo>
                                  <a:lnTo>
                                    <a:pt x="679" y="359"/>
                                  </a:lnTo>
                                  <a:lnTo>
                                    <a:pt x="714" y="356"/>
                                  </a:lnTo>
                                  <a:lnTo>
                                    <a:pt x="744" y="354"/>
                                  </a:lnTo>
                                  <a:lnTo>
                                    <a:pt x="771" y="353"/>
                                  </a:lnTo>
                                  <a:lnTo>
                                    <a:pt x="795" y="352"/>
                                  </a:lnTo>
                                  <a:lnTo>
                                    <a:pt x="1025" y="352"/>
                                  </a:lnTo>
                                  <a:lnTo>
                                    <a:pt x="1007" y="333"/>
                                  </a:lnTo>
                                  <a:lnTo>
                                    <a:pt x="971" y="310"/>
                                  </a:lnTo>
                                  <a:lnTo>
                                    <a:pt x="929" y="292"/>
                                  </a:lnTo>
                                  <a:lnTo>
                                    <a:pt x="881" y="282"/>
                                  </a:lnTo>
                                  <a:lnTo>
                                    <a:pt x="863" y="281"/>
                                  </a:lnTo>
                                  <a:lnTo>
                                    <a:pt x="765" y="281"/>
                                  </a:lnTo>
                                  <a:lnTo>
                                    <a:pt x="765" y="88"/>
                                  </a:lnTo>
                                  <a:lnTo>
                                    <a:pt x="1038" y="88"/>
                                  </a:lnTo>
                                  <a:lnTo>
                                    <a:pt x="1038" y="12"/>
                                  </a:lnTo>
                                  <a:close/>
                                  <a:moveTo>
                                    <a:pt x="827" y="279"/>
                                  </a:moveTo>
                                  <a:lnTo>
                                    <a:pt x="815" y="279"/>
                                  </a:lnTo>
                                  <a:lnTo>
                                    <a:pt x="801" y="279"/>
                                  </a:lnTo>
                                  <a:lnTo>
                                    <a:pt x="765" y="281"/>
                                  </a:lnTo>
                                  <a:lnTo>
                                    <a:pt x="863" y="281"/>
                                  </a:lnTo>
                                  <a:lnTo>
                                    <a:pt x="827" y="2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78" name="任意多边形 1378"/>
                          <wps:cNvSpPr/>
                          <wps:spPr>
                            <a:xfrm>
                              <a:off x="7089" y="14791"/>
                              <a:ext cx="233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00" h="706">
                                  <a:moveTo>
                                    <a:pt x="415" y="72"/>
                                  </a:moveTo>
                                  <a:lnTo>
                                    <a:pt x="224" y="72"/>
                                  </a:lnTo>
                                  <a:lnTo>
                                    <a:pt x="255" y="74"/>
                                  </a:lnTo>
                                  <a:lnTo>
                                    <a:pt x="282" y="80"/>
                                  </a:lnTo>
                                  <a:lnTo>
                                    <a:pt x="305" y="89"/>
                                  </a:lnTo>
                                  <a:lnTo>
                                    <a:pt x="325" y="103"/>
                                  </a:lnTo>
                                  <a:lnTo>
                                    <a:pt x="340" y="120"/>
                                  </a:lnTo>
                                  <a:lnTo>
                                    <a:pt x="351" y="141"/>
                                  </a:lnTo>
                                  <a:lnTo>
                                    <a:pt x="357" y="165"/>
                                  </a:lnTo>
                                  <a:lnTo>
                                    <a:pt x="360" y="192"/>
                                  </a:lnTo>
                                  <a:lnTo>
                                    <a:pt x="358" y="218"/>
                                  </a:lnTo>
                                  <a:lnTo>
                                    <a:pt x="352" y="242"/>
                                  </a:lnTo>
                                  <a:lnTo>
                                    <a:pt x="343" y="267"/>
                                  </a:lnTo>
                                  <a:lnTo>
                                    <a:pt x="330" y="291"/>
                                  </a:lnTo>
                                  <a:lnTo>
                                    <a:pt x="311" y="317"/>
                                  </a:lnTo>
                                  <a:lnTo>
                                    <a:pt x="286" y="347"/>
                                  </a:lnTo>
                                  <a:lnTo>
                                    <a:pt x="253" y="382"/>
                                  </a:lnTo>
                                  <a:lnTo>
                                    <a:pt x="212" y="421"/>
                                  </a:lnTo>
                                  <a:lnTo>
                                    <a:pt x="0" y="619"/>
                                  </a:lnTo>
                                  <a:lnTo>
                                    <a:pt x="0" y="693"/>
                                  </a:lnTo>
                                  <a:lnTo>
                                    <a:pt x="444" y="693"/>
                                  </a:lnTo>
                                  <a:lnTo>
                                    <a:pt x="444" y="617"/>
                                  </a:lnTo>
                                  <a:lnTo>
                                    <a:pt x="110" y="617"/>
                                  </a:lnTo>
                                  <a:lnTo>
                                    <a:pt x="110" y="615"/>
                                  </a:lnTo>
                                  <a:lnTo>
                                    <a:pt x="276" y="463"/>
                                  </a:lnTo>
                                  <a:lnTo>
                                    <a:pt x="323" y="418"/>
                                  </a:lnTo>
                                  <a:lnTo>
                                    <a:pt x="362" y="377"/>
                                  </a:lnTo>
                                  <a:lnTo>
                                    <a:pt x="392" y="340"/>
                                  </a:lnTo>
                                  <a:lnTo>
                                    <a:pt x="414" y="308"/>
                                  </a:lnTo>
                                  <a:lnTo>
                                    <a:pt x="430" y="277"/>
                                  </a:lnTo>
                                  <a:lnTo>
                                    <a:pt x="442" y="246"/>
                                  </a:lnTo>
                                  <a:lnTo>
                                    <a:pt x="449" y="215"/>
                                  </a:lnTo>
                                  <a:lnTo>
                                    <a:pt x="451" y="183"/>
                                  </a:lnTo>
                                  <a:lnTo>
                                    <a:pt x="447" y="143"/>
                                  </a:lnTo>
                                  <a:lnTo>
                                    <a:pt x="437" y="108"/>
                                  </a:lnTo>
                                  <a:lnTo>
                                    <a:pt x="419" y="77"/>
                                  </a:lnTo>
                                  <a:lnTo>
                                    <a:pt x="415" y="72"/>
                                  </a:lnTo>
                                  <a:close/>
                                  <a:moveTo>
                                    <a:pt x="238" y="0"/>
                                  </a:moveTo>
                                  <a:lnTo>
                                    <a:pt x="183" y="4"/>
                                  </a:lnTo>
                                  <a:lnTo>
                                    <a:pt x="131" y="15"/>
                                  </a:lnTo>
                                  <a:lnTo>
                                    <a:pt x="82" y="35"/>
                                  </a:lnTo>
                                  <a:lnTo>
                                    <a:pt x="38" y="62"/>
                                  </a:lnTo>
                                  <a:lnTo>
                                    <a:pt x="38" y="149"/>
                                  </a:lnTo>
                                  <a:lnTo>
                                    <a:pt x="82" y="116"/>
                                  </a:lnTo>
                                  <a:lnTo>
                                    <a:pt x="128" y="91"/>
                                  </a:lnTo>
                                  <a:lnTo>
                                    <a:pt x="175" y="77"/>
                                  </a:lnTo>
                                  <a:lnTo>
                                    <a:pt x="224" y="72"/>
                                  </a:lnTo>
                                  <a:lnTo>
                                    <a:pt x="415" y="72"/>
                                  </a:lnTo>
                                  <a:lnTo>
                                    <a:pt x="394" y="49"/>
                                  </a:lnTo>
                                  <a:lnTo>
                                    <a:pt x="363" y="28"/>
                                  </a:lnTo>
                                  <a:lnTo>
                                    <a:pt x="327" y="12"/>
                                  </a:lnTo>
                                  <a:lnTo>
                                    <a:pt x="285" y="3"/>
                                  </a:lnTo>
                                  <a:lnTo>
                                    <a:pt x="238" y="0"/>
                                  </a:lnTo>
                                  <a:close/>
                                  <a:moveTo>
                                    <a:pt x="932" y="0"/>
                                  </a:moveTo>
                                  <a:lnTo>
                                    <a:pt x="867" y="6"/>
                                  </a:lnTo>
                                  <a:lnTo>
                                    <a:pt x="809" y="26"/>
                                  </a:lnTo>
                                  <a:lnTo>
                                    <a:pt x="758" y="60"/>
                                  </a:lnTo>
                                  <a:lnTo>
                                    <a:pt x="713" y="106"/>
                                  </a:lnTo>
                                  <a:lnTo>
                                    <a:pt x="676" y="164"/>
                                  </a:lnTo>
                                  <a:lnTo>
                                    <a:pt x="650" y="231"/>
                                  </a:lnTo>
                                  <a:lnTo>
                                    <a:pt x="635" y="307"/>
                                  </a:lnTo>
                                  <a:lnTo>
                                    <a:pt x="629" y="393"/>
                                  </a:lnTo>
                                  <a:lnTo>
                                    <a:pt x="633" y="463"/>
                                  </a:lnTo>
                                  <a:lnTo>
                                    <a:pt x="645" y="525"/>
                                  </a:lnTo>
                                  <a:lnTo>
                                    <a:pt x="665" y="579"/>
                                  </a:lnTo>
                                  <a:lnTo>
                                    <a:pt x="693" y="624"/>
                                  </a:lnTo>
                                  <a:lnTo>
                                    <a:pt x="728" y="659"/>
                                  </a:lnTo>
                                  <a:lnTo>
                                    <a:pt x="768" y="685"/>
                                  </a:lnTo>
                                  <a:lnTo>
                                    <a:pt x="815" y="700"/>
                                  </a:lnTo>
                                  <a:lnTo>
                                    <a:pt x="867" y="705"/>
                                  </a:lnTo>
                                  <a:lnTo>
                                    <a:pt x="916" y="701"/>
                                  </a:lnTo>
                                  <a:lnTo>
                                    <a:pt x="960" y="689"/>
                                  </a:lnTo>
                                  <a:lnTo>
                                    <a:pt x="999" y="669"/>
                                  </a:lnTo>
                                  <a:lnTo>
                                    <a:pt x="1034" y="641"/>
                                  </a:lnTo>
                                  <a:lnTo>
                                    <a:pt x="1040" y="634"/>
                                  </a:lnTo>
                                  <a:lnTo>
                                    <a:pt x="870" y="634"/>
                                  </a:lnTo>
                                  <a:lnTo>
                                    <a:pt x="840" y="631"/>
                                  </a:lnTo>
                                  <a:lnTo>
                                    <a:pt x="813" y="622"/>
                                  </a:lnTo>
                                  <a:lnTo>
                                    <a:pt x="789" y="607"/>
                                  </a:lnTo>
                                  <a:lnTo>
                                    <a:pt x="768" y="586"/>
                                  </a:lnTo>
                                  <a:lnTo>
                                    <a:pt x="751" y="560"/>
                                  </a:lnTo>
                                  <a:lnTo>
                                    <a:pt x="739" y="533"/>
                                  </a:lnTo>
                                  <a:lnTo>
                                    <a:pt x="732" y="503"/>
                                  </a:lnTo>
                                  <a:lnTo>
                                    <a:pt x="729" y="470"/>
                                  </a:lnTo>
                                  <a:lnTo>
                                    <a:pt x="732" y="444"/>
                                  </a:lnTo>
                                  <a:lnTo>
                                    <a:pt x="739" y="420"/>
                                  </a:lnTo>
                                  <a:lnTo>
                                    <a:pt x="751" y="397"/>
                                  </a:lnTo>
                                  <a:lnTo>
                                    <a:pt x="768" y="376"/>
                                  </a:lnTo>
                                  <a:lnTo>
                                    <a:pt x="789" y="359"/>
                                  </a:lnTo>
                                  <a:lnTo>
                                    <a:pt x="724" y="359"/>
                                  </a:lnTo>
                                  <a:lnTo>
                                    <a:pt x="728" y="296"/>
                                  </a:lnTo>
                                  <a:lnTo>
                                    <a:pt x="739" y="240"/>
                                  </a:lnTo>
                                  <a:lnTo>
                                    <a:pt x="757" y="191"/>
                                  </a:lnTo>
                                  <a:lnTo>
                                    <a:pt x="782" y="149"/>
                                  </a:lnTo>
                                  <a:lnTo>
                                    <a:pt x="813" y="115"/>
                                  </a:lnTo>
                                  <a:lnTo>
                                    <a:pt x="849" y="91"/>
                                  </a:lnTo>
                                  <a:lnTo>
                                    <a:pt x="889" y="76"/>
                                  </a:lnTo>
                                  <a:lnTo>
                                    <a:pt x="934" y="71"/>
                                  </a:lnTo>
                                  <a:lnTo>
                                    <a:pt x="1054" y="71"/>
                                  </a:lnTo>
                                  <a:lnTo>
                                    <a:pt x="1054" y="20"/>
                                  </a:lnTo>
                                  <a:lnTo>
                                    <a:pt x="1030" y="11"/>
                                  </a:lnTo>
                                  <a:lnTo>
                                    <a:pt x="1001" y="5"/>
                                  </a:lnTo>
                                  <a:lnTo>
                                    <a:pt x="969" y="1"/>
                                  </a:lnTo>
                                  <a:lnTo>
                                    <a:pt x="932" y="0"/>
                                  </a:lnTo>
                                  <a:close/>
                                  <a:moveTo>
                                    <a:pt x="1054" y="337"/>
                                  </a:moveTo>
                                  <a:lnTo>
                                    <a:pt x="869" y="337"/>
                                  </a:lnTo>
                                  <a:lnTo>
                                    <a:pt x="900" y="339"/>
                                  </a:lnTo>
                                  <a:lnTo>
                                    <a:pt x="927" y="346"/>
                                  </a:lnTo>
                                  <a:lnTo>
                                    <a:pt x="950" y="359"/>
                                  </a:lnTo>
                                  <a:lnTo>
                                    <a:pt x="970" y="376"/>
                                  </a:lnTo>
                                  <a:lnTo>
                                    <a:pt x="986" y="397"/>
                                  </a:lnTo>
                                  <a:lnTo>
                                    <a:pt x="997" y="423"/>
                                  </a:lnTo>
                                  <a:lnTo>
                                    <a:pt x="1004" y="452"/>
                                  </a:lnTo>
                                  <a:lnTo>
                                    <a:pt x="1006" y="486"/>
                                  </a:lnTo>
                                  <a:lnTo>
                                    <a:pt x="1003" y="517"/>
                                  </a:lnTo>
                                  <a:lnTo>
                                    <a:pt x="996" y="545"/>
                                  </a:lnTo>
                                  <a:lnTo>
                                    <a:pt x="984" y="570"/>
                                  </a:lnTo>
                                  <a:lnTo>
                                    <a:pt x="968" y="592"/>
                                  </a:lnTo>
                                  <a:lnTo>
                                    <a:pt x="948" y="610"/>
                                  </a:lnTo>
                                  <a:lnTo>
                                    <a:pt x="925" y="623"/>
                                  </a:lnTo>
                                  <a:lnTo>
                                    <a:pt x="899" y="631"/>
                                  </a:lnTo>
                                  <a:lnTo>
                                    <a:pt x="870" y="634"/>
                                  </a:lnTo>
                                  <a:lnTo>
                                    <a:pt x="1040" y="634"/>
                                  </a:lnTo>
                                  <a:lnTo>
                                    <a:pt x="1063" y="606"/>
                                  </a:lnTo>
                                  <a:lnTo>
                                    <a:pt x="1083" y="567"/>
                                  </a:lnTo>
                                  <a:lnTo>
                                    <a:pt x="1095" y="524"/>
                                  </a:lnTo>
                                  <a:lnTo>
                                    <a:pt x="1100" y="476"/>
                                  </a:lnTo>
                                  <a:lnTo>
                                    <a:pt x="1096" y="431"/>
                                  </a:lnTo>
                                  <a:lnTo>
                                    <a:pt x="1085" y="390"/>
                                  </a:lnTo>
                                  <a:lnTo>
                                    <a:pt x="1068" y="354"/>
                                  </a:lnTo>
                                  <a:lnTo>
                                    <a:pt x="1054" y="337"/>
                                  </a:lnTo>
                                  <a:close/>
                                  <a:moveTo>
                                    <a:pt x="892" y="265"/>
                                  </a:moveTo>
                                  <a:lnTo>
                                    <a:pt x="839" y="271"/>
                                  </a:lnTo>
                                  <a:lnTo>
                                    <a:pt x="793" y="289"/>
                                  </a:lnTo>
                                  <a:lnTo>
                                    <a:pt x="756" y="318"/>
                                  </a:lnTo>
                                  <a:lnTo>
                                    <a:pt x="726" y="359"/>
                                  </a:lnTo>
                                  <a:lnTo>
                                    <a:pt x="789" y="359"/>
                                  </a:lnTo>
                                  <a:lnTo>
                                    <a:pt x="789" y="359"/>
                                  </a:lnTo>
                                  <a:lnTo>
                                    <a:pt x="813" y="347"/>
                                  </a:lnTo>
                                  <a:lnTo>
                                    <a:pt x="839" y="339"/>
                                  </a:lnTo>
                                  <a:lnTo>
                                    <a:pt x="869" y="337"/>
                                  </a:lnTo>
                                  <a:lnTo>
                                    <a:pt x="1054" y="337"/>
                                  </a:lnTo>
                                  <a:lnTo>
                                    <a:pt x="1043" y="323"/>
                                  </a:lnTo>
                                  <a:lnTo>
                                    <a:pt x="1012" y="298"/>
                                  </a:lnTo>
                                  <a:lnTo>
                                    <a:pt x="977" y="280"/>
                                  </a:lnTo>
                                  <a:lnTo>
                                    <a:pt x="937" y="269"/>
                                  </a:lnTo>
                                  <a:lnTo>
                                    <a:pt x="892" y="265"/>
                                  </a:lnTo>
                                  <a:close/>
                                  <a:moveTo>
                                    <a:pt x="1054" y="71"/>
                                  </a:moveTo>
                                  <a:lnTo>
                                    <a:pt x="934" y="71"/>
                                  </a:lnTo>
                                  <a:lnTo>
                                    <a:pt x="965" y="73"/>
                                  </a:lnTo>
                                  <a:lnTo>
                                    <a:pt x="995" y="78"/>
                                  </a:lnTo>
                                  <a:lnTo>
                                    <a:pt x="1025" y="87"/>
                                  </a:lnTo>
                                  <a:lnTo>
                                    <a:pt x="1054" y="99"/>
                                  </a:lnTo>
                                  <a:lnTo>
                                    <a:pt x="1054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79" name="任意多边形 1379"/>
                          <wps:cNvSpPr/>
                          <wps:spPr>
                            <a:xfrm>
                              <a:off x="5157" y="15182"/>
                              <a:ext cx="231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90" h="706">
                                  <a:moveTo>
                                    <a:pt x="414" y="72"/>
                                  </a:moveTo>
                                  <a:lnTo>
                                    <a:pt x="223" y="72"/>
                                  </a:lnTo>
                                  <a:lnTo>
                                    <a:pt x="255" y="74"/>
                                  </a:lnTo>
                                  <a:lnTo>
                                    <a:pt x="282" y="80"/>
                                  </a:lnTo>
                                  <a:lnTo>
                                    <a:pt x="305" y="89"/>
                                  </a:lnTo>
                                  <a:lnTo>
                                    <a:pt x="324" y="103"/>
                                  </a:lnTo>
                                  <a:lnTo>
                                    <a:pt x="340" y="120"/>
                                  </a:lnTo>
                                  <a:lnTo>
                                    <a:pt x="351" y="141"/>
                                  </a:lnTo>
                                  <a:lnTo>
                                    <a:pt x="357" y="165"/>
                                  </a:lnTo>
                                  <a:lnTo>
                                    <a:pt x="359" y="192"/>
                                  </a:lnTo>
                                  <a:lnTo>
                                    <a:pt x="357" y="217"/>
                                  </a:lnTo>
                                  <a:lnTo>
                                    <a:pt x="352" y="242"/>
                                  </a:lnTo>
                                  <a:lnTo>
                                    <a:pt x="342" y="267"/>
                                  </a:lnTo>
                                  <a:lnTo>
                                    <a:pt x="329" y="291"/>
                                  </a:lnTo>
                                  <a:lnTo>
                                    <a:pt x="311" y="317"/>
                                  </a:lnTo>
                                  <a:lnTo>
                                    <a:pt x="285" y="347"/>
                                  </a:lnTo>
                                  <a:lnTo>
                                    <a:pt x="252" y="382"/>
                                  </a:lnTo>
                                  <a:lnTo>
                                    <a:pt x="212" y="421"/>
                                  </a:lnTo>
                                  <a:lnTo>
                                    <a:pt x="0" y="619"/>
                                  </a:lnTo>
                                  <a:lnTo>
                                    <a:pt x="0" y="693"/>
                                  </a:lnTo>
                                  <a:lnTo>
                                    <a:pt x="444" y="693"/>
                                  </a:lnTo>
                                  <a:lnTo>
                                    <a:pt x="444" y="617"/>
                                  </a:lnTo>
                                  <a:lnTo>
                                    <a:pt x="109" y="617"/>
                                  </a:lnTo>
                                  <a:lnTo>
                                    <a:pt x="109" y="615"/>
                                  </a:lnTo>
                                  <a:lnTo>
                                    <a:pt x="276" y="463"/>
                                  </a:lnTo>
                                  <a:lnTo>
                                    <a:pt x="323" y="418"/>
                                  </a:lnTo>
                                  <a:lnTo>
                                    <a:pt x="361" y="377"/>
                                  </a:lnTo>
                                  <a:lnTo>
                                    <a:pt x="392" y="340"/>
                                  </a:lnTo>
                                  <a:lnTo>
                                    <a:pt x="414" y="308"/>
                                  </a:lnTo>
                                  <a:lnTo>
                                    <a:pt x="430" y="277"/>
                                  </a:lnTo>
                                  <a:lnTo>
                                    <a:pt x="442" y="246"/>
                                  </a:lnTo>
                                  <a:lnTo>
                                    <a:pt x="448" y="215"/>
                                  </a:lnTo>
                                  <a:lnTo>
                                    <a:pt x="451" y="183"/>
                                  </a:lnTo>
                                  <a:lnTo>
                                    <a:pt x="447" y="143"/>
                                  </a:lnTo>
                                  <a:lnTo>
                                    <a:pt x="436" y="108"/>
                                  </a:lnTo>
                                  <a:lnTo>
                                    <a:pt x="419" y="76"/>
                                  </a:lnTo>
                                  <a:lnTo>
                                    <a:pt x="414" y="72"/>
                                  </a:lnTo>
                                  <a:close/>
                                  <a:moveTo>
                                    <a:pt x="238" y="0"/>
                                  </a:moveTo>
                                  <a:lnTo>
                                    <a:pt x="182" y="4"/>
                                  </a:lnTo>
                                  <a:lnTo>
                                    <a:pt x="130" y="15"/>
                                  </a:lnTo>
                                  <a:lnTo>
                                    <a:pt x="82" y="35"/>
                                  </a:lnTo>
                                  <a:lnTo>
                                    <a:pt x="37" y="62"/>
                                  </a:lnTo>
                                  <a:lnTo>
                                    <a:pt x="37" y="149"/>
                                  </a:lnTo>
                                  <a:lnTo>
                                    <a:pt x="82" y="115"/>
                                  </a:lnTo>
                                  <a:lnTo>
                                    <a:pt x="128" y="91"/>
                                  </a:lnTo>
                                  <a:lnTo>
                                    <a:pt x="175" y="77"/>
                                  </a:lnTo>
                                  <a:lnTo>
                                    <a:pt x="223" y="72"/>
                                  </a:lnTo>
                                  <a:lnTo>
                                    <a:pt x="414" y="72"/>
                                  </a:lnTo>
                                  <a:lnTo>
                                    <a:pt x="394" y="49"/>
                                  </a:lnTo>
                                  <a:lnTo>
                                    <a:pt x="363" y="28"/>
                                  </a:lnTo>
                                  <a:lnTo>
                                    <a:pt x="326" y="12"/>
                                  </a:lnTo>
                                  <a:lnTo>
                                    <a:pt x="285" y="3"/>
                                  </a:lnTo>
                                  <a:lnTo>
                                    <a:pt x="238" y="0"/>
                                  </a:lnTo>
                                  <a:close/>
                                  <a:moveTo>
                                    <a:pt x="661" y="601"/>
                                  </a:moveTo>
                                  <a:lnTo>
                                    <a:pt x="661" y="682"/>
                                  </a:lnTo>
                                  <a:lnTo>
                                    <a:pt x="689" y="692"/>
                                  </a:lnTo>
                                  <a:lnTo>
                                    <a:pt x="720" y="699"/>
                                  </a:lnTo>
                                  <a:lnTo>
                                    <a:pt x="754" y="703"/>
                                  </a:lnTo>
                                  <a:lnTo>
                                    <a:pt x="791" y="705"/>
                                  </a:lnTo>
                                  <a:lnTo>
                                    <a:pt x="857" y="698"/>
                                  </a:lnTo>
                                  <a:lnTo>
                                    <a:pt x="916" y="679"/>
                                  </a:lnTo>
                                  <a:lnTo>
                                    <a:pt x="967" y="648"/>
                                  </a:lnTo>
                                  <a:lnTo>
                                    <a:pt x="980" y="634"/>
                                  </a:lnTo>
                                  <a:lnTo>
                                    <a:pt x="791" y="634"/>
                                  </a:lnTo>
                                  <a:lnTo>
                                    <a:pt x="757" y="631"/>
                                  </a:lnTo>
                                  <a:lnTo>
                                    <a:pt x="723" y="625"/>
                                  </a:lnTo>
                                  <a:lnTo>
                                    <a:pt x="691" y="615"/>
                                  </a:lnTo>
                                  <a:lnTo>
                                    <a:pt x="661" y="601"/>
                                  </a:lnTo>
                                  <a:close/>
                                  <a:moveTo>
                                    <a:pt x="1087" y="356"/>
                                  </a:moveTo>
                                  <a:lnTo>
                                    <a:pt x="997" y="356"/>
                                  </a:lnTo>
                                  <a:lnTo>
                                    <a:pt x="994" y="419"/>
                                  </a:lnTo>
                                  <a:lnTo>
                                    <a:pt x="983" y="474"/>
                                  </a:lnTo>
                                  <a:lnTo>
                                    <a:pt x="966" y="521"/>
                                  </a:lnTo>
                                  <a:lnTo>
                                    <a:pt x="943" y="561"/>
                                  </a:lnTo>
                                  <a:lnTo>
                                    <a:pt x="913" y="593"/>
                                  </a:lnTo>
                                  <a:lnTo>
                                    <a:pt x="878" y="615"/>
                                  </a:lnTo>
                                  <a:lnTo>
                                    <a:pt x="837" y="629"/>
                                  </a:lnTo>
                                  <a:lnTo>
                                    <a:pt x="791" y="634"/>
                                  </a:lnTo>
                                  <a:lnTo>
                                    <a:pt x="980" y="634"/>
                                  </a:lnTo>
                                  <a:lnTo>
                                    <a:pt x="1010" y="603"/>
                                  </a:lnTo>
                                  <a:lnTo>
                                    <a:pt x="1045" y="547"/>
                                  </a:lnTo>
                                  <a:lnTo>
                                    <a:pt x="1069" y="480"/>
                                  </a:lnTo>
                                  <a:lnTo>
                                    <a:pt x="1084" y="401"/>
                                  </a:lnTo>
                                  <a:lnTo>
                                    <a:pt x="1087" y="356"/>
                                  </a:lnTo>
                                  <a:close/>
                                  <a:moveTo>
                                    <a:pt x="858" y="0"/>
                                  </a:moveTo>
                                  <a:lnTo>
                                    <a:pt x="808" y="4"/>
                                  </a:lnTo>
                                  <a:lnTo>
                                    <a:pt x="762" y="16"/>
                                  </a:lnTo>
                                  <a:lnTo>
                                    <a:pt x="722" y="36"/>
                                  </a:lnTo>
                                  <a:lnTo>
                                    <a:pt x="687" y="64"/>
                                  </a:lnTo>
                                  <a:lnTo>
                                    <a:pt x="658" y="99"/>
                                  </a:lnTo>
                                  <a:lnTo>
                                    <a:pt x="637" y="138"/>
                                  </a:lnTo>
                                  <a:lnTo>
                                    <a:pt x="625" y="181"/>
                                  </a:lnTo>
                                  <a:lnTo>
                                    <a:pt x="621" y="229"/>
                                  </a:lnTo>
                                  <a:lnTo>
                                    <a:pt x="624" y="274"/>
                                  </a:lnTo>
                                  <a:lnTo>
                                    <a:pt x="636" y="315"/>
                                  </a:lnTo>
                                  <a:lnTo>
                                    <a:pt x="655" y="351"/>
                                  </a:lnTo>
                                  <a:lnTo>
                                    <a:pt x="681" y="382"/>
                                  </a:lnTo>
                                  <a:lnTo>
                                    <a:pt x="713" y="408"/>
                                  </a:lnTo>
                                  <a:lnTo>
                                    <a:pt x="749" y="427"/>
                                  </a:lnTo>
                                  <a:lnTo>
                                    <a:pt x="789" y="438"/>
                                  </a:lnTo>
                                  <a:lnTo>
                                    <a:pt x="833" y="441"/>
                                  </a:lnTo>
                                  <a:lnTo>
                                    <a:pt x="886" y="436"/>
                                  </a:lnTo>
                                  <a:lnTo>
                                    <a:pt x="931" y="420"/>
                                  </a:lnTo>
                                  <a:lnTo>
                                    <a:pt x="967" y="393"/>
                                  </a:lnTo>
                                  <a:lnTo>
                                    <a:pt x="986" y="367"/>
                                  </a:lnTo>
                                  <a:lnTo>
                                    <a:pt x="856" y="367"/>
                                  </a:lnTo>
                                  <a:lnTo>
                                    <a:pt x="825" y="365"/>
                                  </a:lnTo>
                                  <a:lnTo>
                                    <a:pt x="797" y="357"/>
                                  </a:lnTo>
                                  <a:lnTo>
                                    <a:pt x="772" y="345"/>
                                  </a:lnTo>
                                  <a:lnTo>
                                    <a:pt x="752" y="327"/>
                                  </a:lnTo>
                                  <a:lnTo>
                                    <a:pt x="735" y="305"/>
                                  </a:lnTo>
                                  <a:lnTo>
                                    <a:pt x="723" y="280"/>
                                  </a:lnTo>
                                  <a:lnTo>
                                    <a:pt x="716" y="251"/>
                                  </a:lnTo>
                                  <a:lnTo>
                                    <a:pt x="714" y="218"/>
                                  </a:lnTo>
                                  <a:lnTo>
                                    <a:pt x="716" y="188"/>
                                  </a:lnTo>
                                  <a:lnTo>
                                    <a:pt x="724" y="160"/>
                                  </a:lnTo>
                                  <a:lnTo>
                                    <a:pt x="736" y="136"/>
                                  </a:lnTo>
                                  <a:lnTo>
                                    <a:pt x="753" y="113"/>
                                  </a:lnTo>
                                  <a:lnTo>
                                    <a:pt x="773" y="95"/>
                                  </a:lnTo>
                                  <a:lnTo>
                                    <a:pt x="796" y="82"/>
                                  </a:lnTo>
                                  <a:lnTo>
                                    <a:pt x="822" y="74"/>
                                  </a:lnTo>
                                  <a:lnTo>
                                    <a:pt x="850" y="71"/>
                                  </a:lnTo>
                                  <a:lnTo>
                                    <a:pt x="1020" y="71"/>
                                  </a:lnTo>
                                  <a:lnTo>
                                    <a:pt x="994" y="45"/>
                                  </a:lnTo>
                                  <a:lnTo>
                                    <a:pt x="955" y="20"/>
                                  </a:lnTo>
                                  <a:lnTo>
                                    <a:pt x="909" y="5"/>
                                  </a:lnTo>
                                  <a:lnTo>
                                    <a:pt x="858" y="0"/>
                                  </a:lnTo>
                                  <a:close/>
                                  <a:moveTo>
                                    <a:pt x="1020" y="71"/>
                                  </a:moveTo>
                                  <a:lnTo>
                                    <a:pt x="850" y="71"/>
                                  </a:lnTo>
                                  <a:lnTo>
                                    <a:pt x="881" y="74"/>
                                  </a:lnTo>
                                  <a:lnTo>
                                    <a:pt x="908" y="83"/>
                                  </a:lnTo>
                                  <a:lnTo>
                                    <a:pt x="932" y="99"/>
                                  </a:lnTo>
                                  <a:lnTo>
                                    <a:pt x="953" y="120"/>
                                  </a:lnTo>
                                  <a:lnTo>
                                    <a:pt x="970" y="145"/>
                                  </a:lnTo>
                                  <a:lnTo>
                                    <a:pt x="982" y="174"/>
                                  </a:lnTo>
                                  <a:lnTo>
                                    <a:pt x="989" y="206"/>
                                  </a:lnTo>
                                  <a:lnTo>
                                    <a:pt x="992" y="241"/>
                                  </a:lnTo>
                                  <a:lnTo>
                                    <a:pt x="989" y="267"/>
                                  </a:lnTo>
                                  <a:lnTo>
                                    <a:pt x="982" y="290"/>
                                  </a:lnTo>
                                  <a:lnTo>
                                    <a:pt x="970" y="311"/>
                                  </a:lnTo>
                                  <a:lnTo>
                                    <a:pt x="952" y="331"/>
                                  </a:lnTo>
                                  <a:lnTo>
                                    <a:pt x="932" y="347"/>
                                  </a:lnTo>
                                  <a:lnTo>
                                    <a:pt x="909" y="358"/>
                                  </a:lnTo>
                                  <a:lnTo>
                                    <a:pt x="884" y="365"/>
                                  </a:lnTo>
                                  <a:lnTo>
                                    <a:pt x="856" y="367"/>
                                  </a:lnTo>
                                  <a:lnTo>
                                    <a:pt x="986" y="367"/>
                                  </a:lnTo>
                                  <a:lnTo>
                                    <a:pt x="995" y="356"/>
                                  </a:lnTo>
                                  <a:lnTo>
                                    <a:pt x="1087" y="356"/>
                                  </a:lnTo>
                                  <a:lnTo>
                                    <a:pt x="1089" y="315"/>
                                  </a:lnTo>
                                  <a:lnTo>
                                    <a:pt x="1089" y="311"/>
                                  </a:lnTo>
                                  <a:lnTo>
                                    <a:pt x="1085" y="240"/>
                                  </a:lnTo>
                                  <a:lnTo>
                                    <a:pt x="1074" y="178"/>
                                  </a:lnTo>
                                  <a:lnTo>
                                    <a:pt x="1055" y="124"/>
                                  </a:lnTo>
                                  <a:lnTo>
                                    <a:pt x="1028" y="79"/>
                                  </a:lnTo>
                                  <a:lnTo>
                                    <a:pt x="1020" y="71"/>
                                  </a:lnTo>
                                  <a:close/>
                                  <a:moveTo>
                                    <a:pt x="997" y="356"/>
                                  </a:moveTo>
                                  <a:lnTo>
                                    <a:pt x="995" y="356"/>
                                  </a:lnTo>
                                  <a:lnTo>
                                    <a:pt x="996" y="357"/>
                                  </a:lnTo>
                                  <a:lnTo>
                                    <a:pt x="996" y="357"/>
                                  </a:lnTo>
                                  <a:lnTo>
                                    <a:pt x="997" y="3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80" name="任意多边形 1380"/>
                          <wps:cNvSpPr/>
                          <wps:spPr>
                            <a:xfrm>
                              <a:off x="5644" y="15182"/>
                              <a:ext cx="229" cy="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081" h="706">
                                  <a:moveTo>
                                    <a:pt x="0" y="579"/>
                                  </a:moveTo>
                                  <a:lnTo>
                                    <a:pt x="0" y="669"/>
                                  </a:lnTo>
                                  <a:lnTo>
                                    <a:pt x="34" y="685"/>
                                  </a:lnTo>
                                  <a:lnTo>
                                    <a:pt x="73" y="696"/>
                                  </a:lnTo>
                                  <a:lnTo>
                                    <a:pt x="118" y="703"/>
                                  </a:lnTo>
                                  <a:lnTo>
                                    <a:pt x="167" y="705"/>
                                  </a:lnTo>
                                  <a:lnTo>
                                    <a:pt x="223" y="701"/>
                                  </a:lnTo>
                                  <a:lnTo>
                                    <a:pt x="273" y="691"/>
                                  </a:lnTo>
                                  <a:lnTo>
                                    <a:pt x="317" y="673"/>
                                  </a:lnTo>
                                  <a:lnTo>
                                    <a:pt x="356" y="648"/>
                                  </a:lnTo>
                                  <a:lnTo>
                                    <a:pt x="371" y="634"/>
                                  </a:lnTo>
                                  <a:lnTo>
                                    <a:pt x="169" y="634"/>
                                  </a:lnTo>
                                  <a:lnTo>
                                    <a:pt x="123" y="630"/>
                                  </a:lnTo>
                                  <a:lnTo>
                                    <a:pt x="79" y="620"/>
                                  </a:lnTo>
                                  <a:lnTo>
                                    <a:pt x="38" y="603"/>
                                  </a:lnTo>
                                  <a:lnTo>
                                    <a:pt x="0" y="579"/>
                                  </a:lnTo>
                                  <a:close/>
                                  <a:moveTo>
                                    <a:pt x="371" y="71"/>
                                  </a:moveTo>
                                  <a:lnTo>
                                    <a:pt x="173" y="71"/>
                                  </a:lnTo>
                                  <a:lnTo>
                                    <a:pt x="231" y="78"/>
                                  </a:lnTo>
                                  <a:lnTo>
                                    <a:pt x="273" y="99"/>
                                  </a:lnTo>
                                  <a:lnTo>
                                    <a:pt x="299" y="135"/>
                                  </a:lnTo>
                                  <a:lnTo>
                                    <a:pt x="307" y="184"/>
                                  </a:lnTo>
                                  <a:lnTo>
                                    <a:pt x="296" y="237"/>
                                  </a:lnTo>
                                  <a:lnTo>
                                    <a:pt x="263" y="275"/>
                                  </a:lnTo>
                                  <a:lnTo>
                                    <a:pt x="208" y="298"/>
                                  </a:lnTo>
                                  <a:lnTo>
                                    <a:pt x="131" y="305"/>
                                  </a:lnTo>
                                  <a:lnTo>
                                    <a:pt x="73" y="305"/>
                                  </a:lnTo>
                                  <a:lnTo>
                                    <a:pt x="73" y="377"/>
                                  </a:lnTo>
                                  <a:lnTo>
                                    <a:pt x="134" y="377"/>
                                  </a:lnTo>
                                  <a:lnTo>
                                    <a:pt x="221" y="385"/>
                                  </a:lnTo>
                                  <a:lnTo>
                                    <a:pt x="283" y="409"/>
                                  </a:lnTo>
                                  <a:lnTo>
                                    <a:pt x="320" y="450"/>
                                  </a:lnTo>
                                  <a:lnTo>
                                    <a:pt x="332" y="506"/>
                                  </a:lnTo>
                                  <a:lnTo>
                                    <a:pt x="330" y="534"/>
                                  </a:lnTo>
                                  <a:lnTo>
                                    <a:pt x="321" y="558"/>
                                  </a:lnTo>
                                  <a:lnTo>
                                    <a:pt x="308" y="580"/>
                                  </a:lnTo>
                                  <a:lnTo>
                                    <a:pt x="288" y="599"/>
                                  </a:lnTo>
                                  <a:lnTo>
                                    <a:pt x="264" y="614"/>
                                  </a:lnTo>
                                  <a:lnTo>
                                    <a:pt x="236" y="625"/>
                                  </a:lnTo>
                                  <a:lnTo>
                                    <a:pt x="205" y="631"/>
                                  </a:lnTo>
                                  <a:lnTo>
                                    <a:pt x="169" y="634"/>
                                  </a:lnTo>
                                  <a:lnTo>
                                    <a:pt x="371" y="634"/>
                                  </a:lnTo>
                                  <a:lnTo>
                                    <a:pt x="387" y="618"/>
                                  </a:lnTo>
                                  <a:lnTo>
                                    <a:pt x="409" y="583"/>
                                  </a:lnTo>
                                  <a:lnTo>
                                    <a:pt x="422" y="544"/>
                                  </a:lnTo>
                                  <a:lnTo>
                                    <a:pt x="427" y="500"/>
                                  </a:lnTo>
                                  <a:lnTo>
                                    <a:pt x="424" y="468"/>
                                  </a:lnTo>
                                  <a:lnTo>
                                    <a:pt x="415" y="439"/>
                                  </a:lnTo>
                                  <a:lnTo>
                                    <a:pt x="401" y="413"/>
                                  </a:lnTo>
                                  <a:lnTo>
                                    <a:pt x="381" y="390"/>
                                  </a:lnTo>
                                  <a:lnTo>
                                    <a:pt x="356" y="370"/>
                                  </a:lnTo>
                                  <a:lnTo>
                                    <a:pt x="326" y="354"/>
                                  </a:lnTo>
                                  <a:lnTo>
                                    <a:pt x="293" y="344"/>
                                  </a:lnTo>
                                  <a:lnTo>
                                    <a:pt x="256" y="337"/>
                                  </a:lnTo>
                                  <a:lnTo>
                                    <a:pt x="256" y="336"/>
                                  </a:lnTo>
                                  <a:lnTo>
                                    <a:pt x="320" y="311"/>
                                  </a:lnTo>
                                  <a:lnTo>
                                    <a:pt x="365" y="273"/>
                                  </a:lnTo>
                                  <a:lnTo>
                                    <a:pt x="393" y="224"/>
                                  </a:lnTo>
                                  <a:lnTo>
                                    <a:pt x="402" y="164"/>
                                  </a:lnTo>
                                  <a:lnTo>
                                    <a:pt x="398" y="129"/>
                                  </a:lnTo>
                                  <a:lnTo>
                                    <a:pt x="388" y="98"/>
                                  </a:lnTo>
                                  <a:lnTo>
                                    <a:pt x="371" y="71"/>
                                  </a:lnTo>
                                  <a:close/>
                                  <a:moveTo>
                                    <a:pt x="195" y="0"/>
                                  </a:moveTo>
                                  <a:lnTo>
                                    <a:pt x="149" y="2"/>
                                  </a:lnTo>
                                  <a:lnTo>
                                    <a:pt x="106" y="9"/>
                                  </a:lnTo>
                                  <a:lnTo>
                                    <a:pt x="65" y="21"/>
                                  </a:lnTo>
                                  <a:lnTo>
                                    <a:pt x="28" y="38"/>
                                  </a:lnTo>
                                  <a:lnTo>
                                    <a:pt x="28" y="120"/>
                                  </a:lnTo>
                                  <a:lnTo>
                                    <a:pt x="62" y="99"/>
                                  </a:lnTo>
                                  <a:lnTo>
                                    <a:pt x="98" y="84"/>
                                  </a:lnTo>
                                  <a:lnTo>
                                    <a:pt x="135" y="74"/>
                                  </a:lnTo>
                                  <a:lnTo>
                                    <a:pt x="173" y="71"/>
                                  </a:lnTo>
                                  <a:lnTo>
                                    <a:pt x="371" y="71"/>
                                  </a:lnTo>
                                  <a:lnTo>
                                    <a:pt x="370" y="70"/>
                                  </a:lnTo>
                                  <a:lnTo>
                                    <a:pt x="345" y="45"/>
                                  </a:lnTo>
                                  <a:lnTo>
                                    <a:pt x="315" y="25"/>
                                  </a:lnTo>
                                  <a:lnTo>
                                    <a:pt x="279" y="11"/>
                                  </a:lnTo>
                                  <a:lnTo>
                                    <a:pt x="240" y="2"/>
                                  </a:lnTo>
                                  <a:lnTo>
                                    <a:pt x="195" y="0"/>
                                  </a:lnTo>
                                  <a:close/>
                                  <a:moveTo>
                                    <a:pt x="848" y="0"/>
                                  </a:moveTo>
                                  <a:lnTo>
                                    <a:pt x="791" y="5"/>
                                  </a:lnTo>
                                  <a:lnTo>
                                    <a:pt x="741" y="23"/>
                                  </a:lnTo>
                                  <a:lnTo>
                                    <a:pt x="698" y="52"/>
                                  </a:lnTo>
                                  <a:lnTo>
                                    <a:pt x="663" y="92"/>
                                  </a:lnTo>
                                  <a:lnTo>
                                    <a:pt x="635" y="144"/>
                                  </a:lnTo>
                                  <a:lnTo>
                                    <a:pt x="615" y="207"/>
                                  </a:lnTo>
                                  <a:lnTo>
                                    <a:pt x="603" y="281"/>
                                  </a:lnTo>
                                  <a:lnTo>
                                    <a:pt x="599" y="366"/>
                                  </a:lnTo>
                                  <a:lnTo>
                                    <a:pt x="602" y="444"/>
                                  </a:lnTo>
                                  <a:lnTo>
                                    <a:pt x="614" y="512"/>
                                  </a:lnTo>
                                  <a:lnTo>
                                    <a:pt x="633" y="570"/>
                                  </a:lnTo>
                                  <a:lnTo>
                                    <a:pt x="660" y="618"/>
                                  </a:lnTo>
                                  <a:lnTo>
                                    <a:pt x="693" y="656"/>
                                  </a:lnTo>
                                  <a:lnTo>
                                    <a:pt x="733" y="683"/>
                                  </a:lnTo>
                                  <a:lnTo>
                                    <a:pt x="779" y="699"/>
                                  </a:lnTo>
                                  <a:lnTo>
                                    <a:pt x="832" y="705"/>
                                  </a:lnTo>
                                  <a:lnTo>
                                    <a:pt x="888" y="699"/>
                                  </a:lnTo>
                                  <a:lnTo>
                                    <a:pt x="937" y="682"/>
                                  </a:lnTo>
                                  <a:lnTo>
                                    <a:pt x="979" y="653"/>
                                  </a:lnTo>
                                  <a:lnTo>
                                    <a:pt x="997" y="634"/>
                                  </a:lnTo>
                                  <a:lnTo>
                                    <a:pt x="840" y="634"/>
                                  </a:lnTo>
                                  <a:lnTo>
                                    <a:pt x="787" y="623"/>
                                  </a:lnTo>
                                  <a:lnTo>
                                    <a:pt x="746" y="590"/>
                                  </a:lnTo>
                                  <a:lnTo>
                                    <a:pt x="716" y="536"/>
                                  </a:lnTo>
                                  <a:lnTo>
                                    <a:pt x="699" y="460"/>
                                  </a:lnTo>
                                  <a:lnTo>
                                    <a:pt x="693" y="362"/>
                                  </a:lnTo>
                                  <a:lnTo>
                                    <a:pt x="699" y="257"/>
                                  </a:lnTo>
                                  <a:lnTo>
                                    <a:pt x="717" y="176"/>
                                  </a:lnTo>
                                  <a:lnTo>
                                    <a:pt x="747" y="118"/>
                                  </a:lnTo>
                                  <a:lnTo>
                                    <a:pt x="789" y="83"/>
                                  </a:lnTo>
                                  <a:lnTo>
                                    <a:pt x="843" y="71"/>
                                  </a:lnTo>
                                  <a:lnTo>
                                    <a:pt x="1010" y="71"/>
                                  </a:lnTo>
                                  <a:lnTo>
                                    <a:pt x="1005" y="64"/>
                                  </a:lnTo>
                                  <a:lnTo>
                                    <a:pt x="962" y="28"/>
                                  </a:lnTo>
                                  <a:lnTo>
                                    <a:pt x="910" y="7"/>
                                  </a:lnTo>
                                  <a:lnTo>
                                    <a:pt x="848" y="0"/>
                                  </a:lnTo>
                                  <a:close/>
                                  <a:moveTo>
                                    <a:pt x="1010" y="71"/>
                                  </a:moveTo>
                                  <a:lnTo>
                                    <a:pt x="843" y="71"/>
                                  </a:lnTo>
                                  <a:lnTo>
                                    <a:pt x="895" y="83"/>
                                  </a:lnTo>
                                  <a:lnTo>
                                    <a:pt x="934" y="117"/>
                                  </a:lnTo>
                                  <a:lnTo>
                                    <a:pt x="963" y="174"/>
                                  </a:lnTo>
                                  <a:lnTo>
                                    <a:pt x="980" y="254"/>
                                  </a:lnTo>
                                  <a:lnTo>
                                    <a:pt x="986" y="357"/>
                                  </a:lnTo>
                                  <a:lnTo>
                                    <a:pt x="980" y="457"/>
                                  </a:lnTo>
                                  <a:lnTo>
                                    <a:pt x="962" y="534"/>
                                  </a:lnTo>
                                  <a:lnTo>
                                    <a:pt x="933" y="589"/>
                                  </a:lnTo>
                                  <a:lnTo>
                                    <a:pt x="893" y="622"/>
                                  </a:lnTo>
                                  <a:lnTo>
                                    <a:pt x="840" y="634"/>
                                  </a:lnTo>
                                  <a:lnTo>
                                    <a:pt x="997" y="634"/>
                                  </a:lnTo>
                                  <a:lnTo>
                                    <a:pt x="1015" y="613"/>
                                  </a:lnTo>
                                  <a:lnTo>
                                    <a:pt x="1044" y="563"/>
                                  </a:lnTo>
                                  <a:lnTo>
                                    <a:pt x="1064" y="502"/>
                                  </a:lnTo>
                                  <a:lnTo>
                                    <a:pt x="1076" y="431"/>
                                  </a:lnTo>
                                  <a:lnTo>
                                    <a:pt x="1080" y="349"/>
                                  </a:lnTo>
                                  <a:lnTo>
                                    <a:pt x="1076" y="257"/>
                                  </a:lnTo>
                                  <a:lnTo>
                                    <a:pt x="1062" y="178"/>
                                  </a:lnTo>
                                  <a:lnTo>
                                    <a:pt x="1038" y="114"/>
                                  </a:lnTo>
                                  <a:lnTo>
                                    <a:pt x="1010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81" name="任意多边形 1381"/>
                          <wps:cNvSpPr/>
                          <wps:spPr>
                            <a:xfrm>
                              <a:off x="5148" y="15362"/>
                              <a:ext cx="249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75" h="523">
                                  <a:moveTo>
                                    <a:pt x="359" y="89"/>
                                  </a:moveTo>
                                  <a:lnTo>
                                    <a:pt x="312" y="89"/>
                                  </a:lnTo>
                                  <a:lnTo>
                                    <a:pt x="310" y="134"/>
                                  </a:lnTo>
                                  <a:lnTo>
                                    <a:pt x="309" y="176"/>
                                  </a:lnTo>
                                  <a:lnTo>
                                    <a:pt x="306" y="216"/>
                                  </a:lnTo>
                                  <a:lnTo>
                                    <a:pt x="303" y="252"/>
                                  </a:lnTo>
                                  <a:lnTo>
                                    <a:pt x="290" y="320"/>
                                  </a:lnTo>
                                  <a:lnTo>
                                    <a:pt x="262" y="382"/>
                                  </a:lnTo>
                                  <a:lnTo>
                                    <a:pt x="219" y="438"/>
                                  </a:lnTo>
                                  <a:lnTo>
                                    <a:pt x="161" y="489"/>
                                  </a:lnTo>
                                  <a:lnTo>
                                    <a:pt x="172" y="497"/>
                                  </a:lnTo>
                                  <a:lnTo>
                                    <a:pt x="181" y="506"/>
                                  </a:lnTo>
                                  <a:lnTo>
                                    <a:pt x="190" y="514"/>
                                  </a:lnTo>
                                  <a:lnTo>
                                    <a:pt x="198" y="522"/>
                                  </a:lnTo>
                                  <a:lnTo>
                                    <a:pt x="260" y="467"/>
                                  </a:lnTo>
                                  <a:lnTo>
                                    <a:pt x="306" y="404"/>
                                  </a:lnTo>
                                  <a:lnTo>
                                    <a:pt x="337" y="333"/>
                                  </a:lnTo>
                                  <a:lnTo>
                                    <a:pt x="351" y="255"/>
                                  </a:lnTo>
                                  <a:lnTo>
                                    <a:pt x="353" y="221"/>
                                  </a:lnTo>
                                  <a:lnTo>
                                    <a:pt x="356" y="182"/>
                                  </a:lnTo>
                                  <a:lnTo>
                                    <a:pt x="358" y="138"/>
                                  </a:lnTo>
                                  <a:lnTo>
                                    <a:pt x="359" y="89"/>
                                  </a:lnTo>
                                  <a:close/>
                                  <a:moveTo>
                                    <a:pt x="194" y="284"/>
                                  </a:moveTo>
                                  <a:lnTo>
                                    <a:pt x="85" y="284"/>
                                  </a:lnTo>
                                  <a:lnTo>
                                    <a:pt x="85" y="520"/>
                                  </a:lnTo>
                                  <a:lnTo>
                                    <a:pt x="128" y="520"/>
                                  </a:lnTo>
                                  <a:lnTo>
                                    <a:pt x="128" y="297"/>
                                  </a:lnTo>
                                  <a:lnTo>
                                    <a:pt x="196" y="297"/>
                                  </a:lnTo>
                                  <a:lnTo>
                                    <a:pt x="188" y="291"/>
                                  </a:lnTo>
                                  <a:lnTo>
                                    <a:pt x="194" y="284"/>
                                  </a:lnTo>
                                  <a:close/>
                                  <a:moveTo>
                                    <a:pt x="340" y="458"/>
                                  </a:moveTo>
                                  <a:lnTo>
                                    <a:pt x="343" y="470"/>
                                  </a:lnTo>
                                  <a:lnTo>
                                    <a:pt x="345" y="481"/>
                                  </a:lnTo>
                                  <a:lnTo>
                                    <a:pt x="347" y="493"/>
                                  </a:lnTo>
                                  <a:lnTo>
                                    <a:pt x="349" y="506"/>
                                  </a:lnTo>
                                  <a:lnTo>
                                    <a:pt x="397" y="507"/>
                                  </a:lnTo>
                                  <a:lnTo>
                                    <a:pt x="432" y="507"/>
                                  </a:lnTo>
                                  <a:lnTo>
                                    <a:pt x="471" y="501"/>
                                  </a:lnTo>
                                  <a:lnTo>
                                    <a:pt x="499" y="483"/>
                                  </a:lnTo>
                                  <a:lnTo>
                                    <a:pt x="511" y="463"/>
                                  </a:lnTo>
                                  <a:lnTo>
                                    <a:pt x="427" y="463"/>
                                  </a:lnTo>
                                  <a:lnTo>
                                    <a:pt x="409" y="462"/>
                                  </a:lnTo>
                                  <a:lnTo>
                                    <a:pt x="389" y="462"/>
                                  </a:lnTo>
                                  <a:lnTo>
                                    <a:pt x="366" y="460"/>
                                  </a:lnTo>
                                  <a:lnTo>
                                    <a:pt x="340" y="458"/>
                                  </a:lnTo>
                                  <a:close/>
                                  <a:moveTo>
                                    <a:pt x="536" y="49"/>
                                  </a:moveTo>
                                  <a:lnTo>
                                    <a:pt x="221" y="49"/>
                                  </a:lnTo>
                                  <a:lnTo>
                                    <a:pt x="221" y="89"/>
                                  </a:lnTo>
                                  <a:lnTo>
                                    <a:pt x="488" y="89"/>
                                  </a:lnTo>
                                  <a:lnTo>
                                    <a:pt x="485" y="197"/>
                                  </a:lnTo>
                                  <a:lnTo>
                                    <a:pt x="482" y="286"/>
                                  </a:lnTo>
                                  <a:lnTo>
                                    <a:pt x="479" y="356"/>
                                  </a:lnTo>
                                  <a:lnTo>
                                    <a:pt x="476" y="407"/>
                                  </a:lnTo>
                                  <a:lnTo>
                                    <a:pt x="472" y="432"/>
                                  </a:lnTo>
                                  <a:lnTo>
                                    <a:pt x="463" y="450"/>
                                  </a:lnTo>
                                  <a:lnTo>
                                    <a:pt x="448" y="460"/>
                                  </a:lnTo>
                                  <a:lnTo>
                                    <a:pt x="427" y="463"/>
                                  </a:lnTo>
                                  <a:lnTo>
                                    <a:pt x="511" y="463"/>
                                  </a:lnTo>
                                  <a:lnTo>
                                    <a:pt x="516" y="453"/>
                                  </a:lnTo>
                                  <a:lnTo>
                                    <a:pt x="523" y="409"/>
                                  </a:lnTo>
                                  <a:lnTo>
                                    <a:pt x="525" y="368"/>
                                  </a:lnTo>
                                  <a:lnTo>
                                    <a:pt x="527" y="311"/>
                                  </a:lnTo>
                                  <a:lnTo>
                                    <a:pt x="530" y="231"/>
                                  </a:lnTo>
                                  <a:lnTo>
                                    <a:pt x="533" y="134"/>
                                  </a:lnTo>
                                  <a:lnTo>
                                    <a:pt x="536" y="49"/>
                                  </a:lnTo>
                                  <a:close/>
                                  <a:moveTo>
                                    <a:pt x="196" y="297"/>
                                  </a:moveTo>
                                  <a:lnTo>
                                    <a:pt x="128" y="297"/>
                                  </a:lnTo>
                                  <a:lnTo>
                                    <a:pt x="172" y="330"/>
                                  </a:lnTo>
                                  <a:lnTo>
                                    <a:pt x="216" y="363"/>
                                  </a:lnTo>
                                  <a:lnTo>
                                    <a:pt x="245" y="331"/>
                                  </a:lnTo>
                                  <a:lnTo>
                                    <a:pt x="196" y="297"/>
                                  </a:lnTo>
                                  <a:close/>
                                  <a:moveTo>
                                    <a:pt x="195" y="102"/>
                                  </a:moveTo>
                                  <a:lnTo>
                                    <a:pt x="8" y="102"/>
                                  </a:lnTo>
                                  <a:lnTo>
                                    <a:pt x="8" y="140"/>
                                  </a:lnTo>
                                  <a:lnTo>
                                    <a:pt x="144" y="140"/>
                                  </a:lnTo>
                                  <a:lnTo>
                                    <a:pt x="112" y="189"/>
                                  </a:lnTo>
                                  <a:lnTo>
                                    <a:pt x="77" y="231"/>
                                  </a:lnTo>
                                  <a:lnTo>
                                    <a:pt x="39" y="269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4" y="314"/>
                                  </a:lnTo>
                                  <a:lnTo>
                                    <a:pt x="8" y="325"/>
                                  </a:lnTo>
                                  <a:lnTo>
                                    <a:pt x="12" y="337"/>
                                  </a:lnTo>
                                  <a:lnTo>
                                    <a:pt x="15" y="347"/>
                                  </a:lnTo>
                                  <a:lnTo>
                                    <a:pt x="33" y="332"/>
                                  </a:lnTo>
                                  <a:lnTo>
                                    <a:pt x="51" y="317"/>
                                  </a:lnTo>
                                  <a:lnTo>
                                    <a:pt x="68" y="300"/>
                                  </a:lnTo>
                                  <a:lnTo>
                                    <a:pt x="85" y="284"/>
                                  </a:lnTo>
                                  <a:lnTo>
                                    <a:pt x="194" y="284"/>
                                  </a:lnTo>
                                  <a:lnTo>
                                    <a:pt x="204" y="272"/>
                                  </a:lnTo>
                                  <a:lnTo>
                                    <a:pt x="206" y="270"/>
                                  </a:lnTo>
                                  <a:lnTo>
                                    <a:pt x="155" y="270"/>
                                  </a:lnTo>
                                  <a:lnTo>
                                    <a:pt x="137" y="258"/>
                                  </a:lnTo>
                                  <a:lnTo>
                                    <a:pt x="128" y="252"/>
                                  </a:lnTo>
                                  <a:lnTo>
                                    <a:pt x="128" y="235"/>
                                  </a:lnTo>
                                  <a:lnTo>
                                    <a:pt x="145" y="213"/>
                                  </a:lnTo>
                                  <a:lnTo>
                                    <a:pt x="162" y="190"/>
                                  </a:lnTo>
                                  <a:lnTo>
                                    <a:pt x="179" y="166"/>
                                  </a:lnTo>
                                  <a:lnTo>
                                    <a:pt x="195" y="142"/>
                                  </a:lnTo>
                                  <a:lnTo>
                                    <a:pt x="195" y="102"/>
                                  </a:lnTo>
                                  <a:close/>
                                  <a:moveTo>
                                    <a:pt x="208" y="197"/>
                                  </a:moveTo>
                                  <a:lnTo>
                                    <a:pt x="195" y="216"/>
                                  </a:lnTo>
                                  <a:lnTo>
                                    <a:pt x="183" y="234"/>
                                  </a:lnTo>
                                  <a:lnTo>
                                    <a:pt x="169" y="252"/>
                                  </a:lnTo>
                                  <a:lnTo>
                                    <a:pt x="155" y="270"/>
                                  </a:lnTo>
                                  <a:lnTo>
                                    <a:pt x="206" y="270"/>
                                  </a:lnTo>
                                  <a:lnTo>
                                    <a:pt x="219" y="254"/>
                                  </a:lnTo>
                                  <a:lnTo>
                                    <a:pt x="232" y="236"/>
                                  </a:lnTo>
                                  <a:lnTo>
                                    <a:pt x="245" y="219"/>
                                  </a:lnTo>
                                  <a:lnTo>
                                    <a:pt x="208" y="197"/>
                                  </a:lnTo>
                                  <a:close/>
                                  <a:moveTo>
                                    <a:pt x="101" y="0"/>
                                  </a:moveTo>
                                  <a:lnTo>
                                    <a:pt x="61" y="18"/>
                                  </a:lnTo>
                                  <a:lnTo>
                                    <a:pt x="72" y="35"/>
                                  </a:lnTo>
                                  <a:lnTo>
                                    <a:pt x="82" y="53"/>
                                  </a:lnTo>
                                  <a:lnTo>
                                    <a:pt x="93" y="72"/>
                                  </a:lnTo>
                                  <a:lnTo>
                                    <a:pt x="103" y="92"/>
                                  </a:lnTo>
                                  <a:lnTo>
                                    <a:pt x="145" y="72"/>
                                  </a:lnTo>
                                  <a:lnTo>
                                    <a:pt x="134" y="52"/>
                                  </a:lnTo>
                                  <a:lnTo>
                                    <a:pt x="122" y="34"/>
                                  </a:lnTo>
                                  <a:lnTo>
                                    <a:pt x="111" y="16"/>
                                  </a:lnTo>
                                  <a:lnTo>
                                    <a:pt x="101" y="0"/>
                                  </a:lnTo>
                                  <a:close/>
                                  <a:moveTo>
                                    <a:pt x="1174" y="139"/>
                                  </a:moveTo>
                                  <a:lnTo>
                                    <a:pt x="624" y="139"/>
                                  </a:lnTo>
                                  <a:lnTo>
                                    <a:pt x="624" y="182"/>
                                  </a:lnTo>
                                  <a:lnTo>
                                    <a:pt x="1174" y="182"/>
                                  </a:lnTo>
                                  <a:lnTo>
                                    <a:pt x="1174" y="139"/>
                                  </a:lnTo>
                                  <a:close/>
                                  <a:moveTo>
                                    <a:pt x="881" y="6"/>
                                  </a:moveTo>
                                  <a:lnTo>
                                    <a:pt x="839" y="28"/>
                                  </a:lnTo>
                                  <a:lnTo>
                                    <a:pt x="852" y="46"/>
                                  </a:lnTo>
                                  <a:lnTo>
                                    <a:pt x="866" y="68"/>
                                  </a:lnTo>
                                  <a:lnTo>
                                    <a:pt x="882" y="94"/>
                                  </a:lnTo>
                                  <a:lnTo>
                                    <a:pt x="900" y="125"/>
                                  </a:lnTo>
                                  <a:lnTo>
                                    <a:pt x="946" y="102"/>
                                  </a:lnTo>
                                  <a:lnTo>
                                    <a:pt x="928" y="73"/>
                                  </a:lnTo>
                                  <a:lnTo>
                                    <a:pt x="911" y="48"/>
                                  </a:lnTo>
                                  <a:lnTo>
                                    <a:pt x="895" y="26"/>
                                  </a:lnTo>
                                  <a:lnTo>
                                    <a:pt x="881" y="6"/>
                                  </a:lnTo>
                                  <a:close/>
                                  <a:moveTo>
                                    <a:pt x="794" y="244"/>
                                  </a:moveTo>
                                  <a:lnTo>
                                    <a:pt x="756" y="310"/>
                                  </a:lnTo>
                                  <a:lnTo>
                                    <a:pt x="715" y="371"/>
                                  </a:lnTo>
                                  <a:lnTo>
                                    <a:pt x="670" y="427"/>
                                  </a:lnTo>
                                  <a:lnTo>
                                    <a:pt x="623" y="479"/>
                                  </a:lnTo>
                                  <a:lnTo>
                                    <a:pt x="634" y="488"/>
                                  </a:lnTo>
                                  <a:lnTo>
                                    <a:pt x="645" y="496"/>
                                  </a:lnTo>
                                  <a:lnTo>
                                    <a:pt x="656" y="504"/>
                                  </a:lnTo>
                                  <a:lnTo>
                                    <a:pt x="665" y="512"/>
                                  </a:lnTo>
                                  <a:lnTo>
                                    <a:pt x="714" y="453"/>
                                  </a:lnTo>
                                  <a:lnTo>
                                    <a:pt x="760" y="393"/>
                                  </a:lnTo>
                                  <a:lnTo>
                                    <a:pt x="803" y="331"/>
                                  </a:lnTo>
                                  <a:lnTo>
                                    <a:pt x="843" y="268"/>
                                  </a:lnTo>
                                  <a:lnTo>
                                    <a:pt x="794" y="244"/>
                                  </a:lnTo>
                                  <a:close/>
                                  <a:moveTo>
                                    <a:pt x="986" y="248"/>
                                  </a:moveTo>
                                  <a:lnTo>
                                    <a:pt x="947" y="275"/>
                                  </a:lnTo>
                                  <a:lnTo>
                                    <a:pt x="986" y="322"/>
                                  </a:lnTo>
                                  <a:lnTo>
                                    <a:pt x="1027" y="377"/>
                                  </a:lnTo>
                                  <a:lnTo>
                                    <a:pt x="1072" y="438"/>
                                  </a:lnTo>
                                  <a:lnTo>
                                    <a:pt x="1119" y="506"/>
                                  </a:lnTo>
                                  <a:lnTo>
                                    <a:pt x="1166" y="473"/>
                                  </a:lnTo>
                                  <a:lnTo>
                                    <a:pt x="1122" y="415"/>
                                  </a:lnTo>
                                  <a:lnTo>
                                    <a:pt x="1078" y="358"/>
                                  </a:lnTo>
                                  <a:lnTo>
                                    <a:pt x="1032" y="302"/>
                                  </a:lnTo>
                                  <a:lnTo>
                                    <a:pt x="986" y="2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382" name="任意多边形 1382"/>
                          <wps:cNvSpPr/>
                          <wps:spPr>
                            <a:xfrm>
                              <a:off x="5635" y="15362"/>
                              <a:ext cx="248" cy="11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72" h="523">
                                  <a:moveTo>
                                    <a:pt x="360" y="89"/>
                                  </a:moveTo>
                                  <a:lnTo>
                                    <a:pt x="312" y="89"/>
                                  </a:lnTo>
                                  <a:lnTo>
                                    <a:pt x="311" y="134"/>
                                  </a:lnTo>
                                  <a:lnTo>
                                    <a:pt x="309" y="176"/>
                                  </a:lnTo>
                                  <a:lnTo>
                                    <a:pt x="307" y="216"/>
                                  </a:lnTo>
                                  <a:lnTo>
                                    <a:pt x="304" y="252"/>
                                  </a:lnTo>
                                  <a:lnTo>
                                    <a:pt x="291" y="320"/>
                                  </a:lnTo>
                                  <a:lnTo>
                                    <a:pt x="263" y="382"/>
                                  </a:lnTo>
                                  <a:lnTo>
                                    <a:pt x="220" y="438"/>
                                  </a:lnTo>
                                  <a:lnTo>
                                    <a:pt x="162" y="489"/>
                                  </a:lnTo>
                                  <a:lnTo>
                                    <a:pt x="172" y="497"/>
                                  </a:lnTo>
                                  <a:lnTo>
                                    <a:pt x="182" y="506"/>
                                  </a:lnTo>
                                  <a:lnTo>
                                    <a:pt x="191" y="514"/>
                                  </a:lnTo>
                                  <a:lnTo>
                                    <a:pt x="198" y="522"/>
                                  </a:lnTo>
                                  <a:lnTo>
                                    <a:pt x="261" y="467"/>
                                  </a:lnTo>
                                  <a:lnTo>
                                    <a:pt x="307" y="404"/>
                                  </a:lnTo>
                                  <a:lnTo>
                                    <a:pt x="337" y="333"/>
                                  </a:lnTo>
                                  <a:lnTo>
                                    <a:pt x="352" y="255"/>
                                  </a:lnTo>
                                  <a:lnTo>
                                    <a:pt x="354" y="221"/>
                                  </a:lnTo>
                                  <a:lnTo>
                                    <a:pt x="356" y="182"/>
                                  </a:lnTo>
                                  <a:lnTo>
                                    <a:pt x="358" y="138"/>
                                  </a:lnTo>
                                  <a:lnTo>
                                    <a:pt x="360" y="89"/>
                                  </a:lnTo>
                                  <a:close/>
                                  <a:moveTo>
                                    <a:pt x="195" y="284"/>
                                  </a:moveTo>
                                  <a:lnTo>
                                    <a:pt x="86" y="284"/>
                                  </a:lnTo>
                                  <a:lnTo>
                                    <a:pt x="86" y="520"/>
                                  </a:lnTo>
                                  <a:lnTo>
                                    <a:pt x="129" y="520"/>
                                  </a:lnTo>
                                  <a:lnTo>
                                    <a:pt x="129" y="297"/>
                                  </a:lnTo>
                                  <a:lnTo>
                                    <a:pt x="197" y="297"/>
                                  </a:lnTo>
                                  <a:lnTo>
                                    <a:pt x="188" y="291"/>
                                  </a:lnTo>
                                  <a:lnTo>
                                    <a:pt x="195" y="284"/>
                                  </a:lnTo>
                                  <a:close/>
                                  <a:moveTo>
                                    <a:pt x="341" y="458"/>
                                  </a:moveTo>
                                  <a:lnTo>
                                    <a:pt x="343" y="470"/>
                                  </a:lnTo>
                                  <a:lnTo>
                                    <a:pt x="346" y="481"/>
                                  </a:lnTo>
                                  <a:lnTo>
                                    <a:pt x="348" y="493"/>
                                  </a:lnTo>
                                  <a:lnTo>
                                    <a:pt x="350" y="506"/>
                                  </a:lnTo>
                                  <a:lnTo>
                                    <a:pt x="398" y="507"/>
                                  </a:lnTo>
                                  <a:lnTo>
                                    <a:pt x="433" y="507"/>
                                  </a:lnTo>
                                  <a:lnTo>
                                    <a:pt x="472" y="501"/>
                                  </a:lnTo>
                                  <a:lnTo>
                                    <a:pt x="500" y="483"/>
                                  </a:lnTo>
                                  <a:lnTo>
                                    <a:pt x="511" y="463"/>
                                  </a:lnTo>
                                  <a:lnTo>
                                    <a:pt x="428" y="463"/>
                                  </a:lnTo>
                                  <a:lnTo>
                                    <a:pt x="410" y="462"/>
                                  </a:lnTo>
                                  <a:lnTo>
                                    <a:pt x="390" y="462"/>
                                  </a:lnTo>
                                  <a:lnTo>
                                    <a:pt x="367" y="460"/>
                                  </a:lnTo>
                                  <a:lnTo>
                                    <a:pt x="341" y="458"/>
                                  </a:lnTo>
                                  <a:close/>
                                  <a:moveTo>
                                    <a:pt x="537" y="49"/>
                                  </a:moveTo>
                                  <a:lnTo>
                                    <a:pt x="222" y="49"/>
                                  </a:lnTo>
                                  <a:lnTo>
                                    <a:pt x="222" y="89"/>
                                  </a:lnTo>
                                  <a:lnTo>
                                    <a:pt x="488" y="89"/>
                                  </a:lnTo>
                                  <a:lnTo>
                                    <a:pt x="485" y="197"/>
                                  </a:lnTo>
                                  <a:lnTo>
                                    <a:pt x="482" y="286"/>
                                  </a:lnTo>
                                  <a:lnTo>
                                    <a:pt x="479" y="356"/>
                                  </a:lnTo>
                                  <a:lnTo>
                                    <a:pt x="477" y="407"/>
                                  </a:lnTo>
                                  <a:lnTo>
                                    <a:pt x="473" y="432"/>
                                  </a:lnTo>
                                  <a:lnTo>
                                    <a:pt x="463" y="450"/>
                                  </a:lnTo>
                                  <a:lnTo>
                                    <a:pt x="448" y="460"/>
                                  </a:lnTo>
                                  <a:lnTo>
                                    <a:pt x="428" y="463"/>
                                  </a:lnTo>
                                  <a:lnTo>
                                    <a:pt x="511" y="463"/>
                                  </a:lnTo>
                                  <a:lnTo>
                                    <a:pt x="517" y="453"/>
                                  </a:lnTo>
                                  <a:lnTo>
                                    <a:pt x="524" y="409"/>
                                  </a:lnTo>
                                  <a:lnTo>
                                    <a:pt x="526" y="368"/>
                                  </a:lnTo>
                                  <a:lnTo>
                                    <a:pt x="528" y="311"/>
                                  </a:lnTo>
                                  <a:lnTo>
                                    <a:pt x="531" y="231"/>
                                  </a:lnTo>
                                  <a:lnTo>
                                    <a:pt x="534" y="134"/>
                                  </a:lnTo>
                                  <a:lnTo>
                                    <a:pt x="537" y="49"/>
                                  </a:lnTo>
                                  <a:close/>
                                  <a:moveTo>
                                    <a:pt x="197" y="297"/>
                                  </a:moveTo>
                                  <a:lnTo>
                                    <a:pt x="129" y="297"/>
                                  </a:lnTo>
                                  <a:lnTo>
                                    <a:pt x="173" y="330"/>
                                  </a:lnTo>
                                  <a:lnTo>
                                    <a:pt x="216" y="363"/>
                                  </a:lnTo>
                                  <a:lnTo>
                                    <a:pt x="245" y="331"/>
                                  </a:lnTo>
                                  <a:lnTo>
                                    <a:pt x="203" y="301"/>
                                  </a:lnTo>
                                  <a:lnTo>
                                    <a:pt x="197" y="297"/>
                                  </a:lnTo>
                                  <a:close/>
                                  <a:moveTo>
                                    <a:pt x="195" y="102"/>
                                  </a:moveTo>
                                  <a:lnTo>
                                    <a:pt x="8" y="102"/>
                                  </a:lnTo>
                                  <a:lnTo>
                                    <a:pt x="8" y="140"/>
                                  </a:lnTo>
                                  <a:lnTo>
                                    <a:pt x="145" y="140"/>
                                  </a:lnTo>
                                  <a:lnTo>
                                    <a:pt x="112" y="189"/>
                                  </a:lnTo>
                                  <a:lnTo>
                                    <a:pt x="77" y="231"/>
                                  </a:lnTo>
                                  <a:lnTo>
                                    <a:pt x="40" y="269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5" y="314"/>
                                  </a:lnTo>
                                  <a:lnTo>
                                    <a:pt x="9" y="325"/>
                                  </a:lnTo>
                                  <a:lnTo>
                                    <a:pt x="12" y="337"/>
                                  </a:lnTo>
                                  <a:lnTo>
                                    <a:pt x="16" y="347"/>
                                  </a:lnTo>
                                  <a:lnTo>
                                    <a:pt x="34" y="332"/>
                                  </a:lnTo>
                                  <a:lnTo>
                                    <a:pt x="52" y="317"/>
                                  </a:lnTo>
                                  <a:lnTo>
                                    <a:pt x="69" y="300"/>
                                  </a:lnTo>
                                  <a:lnTo>
                                    <a:pt x="86" y="284"/>
                                  </a:lnTo>
                                  <a:lnTo>
                                    <a:pt x="195" y="284"/>
                                  </a:lnTo>
                                  <a:lnTo>
                                    <a:pt x="204" y="272"/>
                                  </a:lnTo>
                                  <a:lnTo>
                                    <a:pt x="206" y="270"/>
                                  </a:lnTo>
                                  <a:lnTo>
                                    <a:pt x="156" y="270"/>
                                  </a:lnTo>
                                  <a:lnTo>
                                    <a:pt x="138" y="258"/>
                                  </a:lnTo>
                                  <a:lnTo>
                                    <a:pt x="129" y="252"/>
                                  </a:lnTo>
                                  <a:lnTo>
                                    <a:pt x="129" y="235"/>
                                  </a:lnTo>
                                  <a:lnTo>
                                    <a:pt x="146" y="213"/>
                                  </a:lnTo>
                                  <a:lnTo>
                                    <a:pt x="163" y="190"/>
                                  </a:lnTo>
                                  <a:lnTo>
                                    <a:pt x="180" y="166"/>
                                  </a:lnTo>
                                  <a:lnTo>
                                    <a:pt x="195" y="142"/>
                                  </a:lnTo>
                                  <a:lnTo>
                                    <a:pt x="195" y="102"/>
                                  </a:lnTo>
                                  <a:close/>
                                  <a:moveTo>
                                    <a:pt x="209" y="197"/>
                                  </a:moveTo>
                                  <a:lnTo>
                                    <a:pt x="196" y="216"/>
                                  </a:lnTo>
                                  <a:lnTo>
                                    <a:pt x="183" y="234"/>
                                  </a:lnTo>
                                  <a:lnTo>
                                    <a:pt x="170" y="252"/>
                                  </a:lnTo>
                                  <a:lnTo>
                                    <a:pt x="156" y="270"/>
                                  </a:lnTo>
                                  <a:lnTo>
                                    <a:pt x="206" y="270"/>
                                  </a:lnTo>
                                  <a:lnTo>
                                    <a:pt x="219" y="254"/>
                                  </a:lnTo>
                                  <a:lnTo>
                                    <a:pt x="233" y="236"/>
                                  </a:lnTo>
                                  <a:lnTo>
                                    <a:pt x="246" y="219"/>
                                  </a:lnTo>
                                  <a:lnTo>
                                    <a:pt x="209" y="197"/>
                                  </a:lnTo>
                                  <a:close/>
                                  <a:moveTo>
                                    <a:pt x="102" y="0"/>
                                  </a:moveTo>
                                  <a:lnTo>
                                    <a:pt x="62" y="18"/>
                                  </a:lnTo>
                                  <a:lnTo>
                                    <a:pt x="72" y="35"/>
                                  </a:lnTo>
                                  <a:lnTo>
                                    <a:pt x="83" y="53"/>
                                  </a:lnTo>
                                  <a:lnTo>
                                    <a:pt x="94" y="72"/>
                                  </a:lnTo>
                                  <a:lnTo>
                                    <a:pt x="104" y="92"/>
                                  </a:lnTo>
                                  <a:lnTo>
                                    <a:pt x="146" y="72"/>
                                  </a:lnTo>
                                  <a:lnTo>
                                    <a:pt x="134" y="52"/>
                                  </a:lnTo>
                                  <a:lnTo>
                                    <a:pt x="123" y="34"/>
                                  </a:lnTo>
                                  <a:lnTo>
                                    <a:pt x="112" y="16"/>
                                  </a:lnTo>
                                  <a:lnTo>
                                    <a:pt x="102" y="0"/>
                                  </a:lnTo>
                                  <a:close/>
                                  <a:moveTo>
                                    <a:pt x="868" y="231"/>
                                  </a:moveTo>
                                  <a:lnTo>
                                    <a:pt x="818" y="231"/>
                                  </a:lnTo>
                                  <a:lnTo>
                                    <a:pt x="818" y="424"/>
                                  </a:lnTo>
                                  <a:lnTo>
                                    <a:pt x="823" y="460"/>
                                  </a:lnTo>
                                  <a:lnTo>
                                    <a:pt x="841" y="486"/>
                                  </a:lnTo>
                                  <a:lnTo>
                                    <a:pt x="871" y="502"/>
                                  </a:lnTo>
                                  <a:lnTo>
                                    <a:pt x="913" y="507"/>
                                  </a:lnTo>
                                  <a:lnTo>
                                    <a:pt x="1053" y="507"/>
                                  </a:lnTo>
                                  <a:lnTo>
                                    <a:pt x="1089" y="503"/>
                                  </a:lnTo>
                                  <a:lnTo>
                                    <a:pt x="1116" y="493"/>
                                  </a:lnTo>
                                  <a:lnTo>
                                    <a:pt x="1136" y="476"/>
                                  </a:lnTo>
                                  <a:lnTo>
                                    <a:pt x="1142" y="462"/>
                                  </a:lnTo>
                                  <a:lnTo>
                                    <a:pt x="926" y="462"/>
                                  </a:lnTo>
                                  <a:lnTo>
                                    <a:pt x="901" y="459"/>
                                  </a:lnTo>
                                  <a:lnTo>
                                    <a:pt x="883" y="450"/>
                                  </a:lnTo>
                                  <a:lnTo>
                                    <a:pt x="872" y="435"/>
                                  </a:lnTo>
                                  <a:lnTo>
                                    <a:pt x="868" y="414"/>
                                  </a:lnTo>
                                  <a:lnTo>
                                    <a:pt x="868" y="231"/>
                                  </a:lnTo>
                                  <a:close/>
                                  <a:moveTo>
                                    <a:pt x="1116" y="345"/>
                                  </a:moveTo>
                                  <a:lnTo>
                                    <a:pt x="1114" y="368"/>
                                  </a:lnTo>
                                  <a:lnTo>
                                    <a:pt x="1111" y="390"/>
                                  </a:lnTo>
                                  <a:lnTo>
                                    <a:pt x="1107" y="410"/>
                                  </a:lnTo>
                                  <a:lnTo>
                                    <a:pt x="1104" y="429"/>
                                  </a:lnTo>
                                  <a:lnTo>
                                    <a:pt x="1097" y="444"/>
                                  </a:lnTo>
                                  <a:lnTo>
                                    <a:pt x="1084" y="454"/>
                                  </a:lnTo>
                                  <a:lnTo>
                                    <a:pt x="1064" y="460"/>
                                  </a:lnTo>
                                  <a:lnTo>
                                    <a:pt x="1037" y="462"/>
                                  </a:lnTo>
                                  <a:lnTo>
                                    <a:pt x="1142" y="462"/>
                                  </a:lnTo>
                                  <a:lnTo>
                                    <a:pt x="1147" y="452"/>
                                  </a:lnTo>
                                  <a:lnTo>
                                    <a:pt x="1152" y="434"/>
                                  </a:lnTo>
                                  <a:lnTo>
                                    <a:pt x="1156" y="413"/>
                                  </a:lnTo>
                                  <a:lnTo>
                                    <a:pt x="1161" y="390"/>
                                  </a:lnTo>
                                  <a:lnTo>
                                    <a:pt x="1165" y="363"/>
                                  </a:lnTo>
                                  <a:lnTo>
                                    <a:pt x="1152" y="359"/>
                                  </a:lnTo>
                                  <a:lnTo>
                                    <a:pt x="1139" y="354"/>
                                  </a:lnTo>
                                  <a:lnTo>
                                    <a:pt x="1127" y="350"/>
                                  </a:lnTo>
                                  <a:lnTo>
                                    <a:pt x="1116" y="345"/>
                                  </a:lnTo>
                                  <a:close/>
                                  <a:moveTo>
                                    <a:pt x="868" y="7"/>
                                  </a:moveTo>
                                  <a:lnTo>
                                    <a:pt x="818" y="7"/>
                                  </a:lnTo>
                                  <a:lnTo>
                                    <a:pt x="818" y="187"/>
                                  </a:lnTo>
                                  <a:lnTo>
                                    <a:pt x="623" y="206"/>
                                  </a:lnTo>
                                  <a:lnTo>
                                    <a:pt x="627" y="250"/>
                                  </a:lnTo>
                                  <a:lnTo>
                                    <a:pt x="818" y="231"/>
                                  </a:lnTo>
                                  <a:lnTo>
                                    <a:pt x="868" y="231"/>
                                  </a:lnTo>
                                  <a:lnTo>
                                    <a:pt x="868" y="225"/>
                                  </a:lnTo>
                                  <a:lnTo>
                                    <a:pt x="1172" y="193"/>
                                  </a:lnTo>
                                  <a:lnTo>
                                    <a:pt x="1171" y="181"/>
                                  </a:lnTo>
                                  <a:lnTo>
                                    <a:pt x="868" y="181"/>
                                  </a:lnTo>
                                  <a:lnTo>
                                    <a:pt x="868" y="7"/>
                                  </a:lnTo>
                                  <a:close/>
                                  <a:moveTo>
                                    <a:pt x="1168" y="150"/>
                                  </a:moveTo>
                                  <a:lnTo>
                                    <a:pt x="868" y="181"/>
                                  </a:lnTo>
                                  <a:lnTo>
                                    <a:pt x="1171" y="181"/>
                                  </a:lnTo>
                                  <a:lnTo>
                                    <a:pt x="1168" y="1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91" name="任意多边形 1491"/>
                          <wps:cNvSpPr/>
                          <wps:spPr>
                            <a:xfrm>
                              <a:off x="4635" y="13025"/>
                              <a:ext cx="611" cy="19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25" h="511">
                                  <a:moveTo>
                                    <a:pt x="253" y="223"/>
                                  </a:moveTo>
                                  <a:lnTo>
                                    <a:pt x="198" y="223"/>
                                  </a:lnTo>
                                  <a:lnTo>
                                    <a:pt x="198" y="422"/>
                                  </a:lnTo>
                                  <a:lnTo>
                                    <a:pt x="198" y="435"/>
                                  </a:lnTo>
                                  <a:lnTo>
                                    <a:pt x="197" y="453"/>
                                  </a:lnTo>
                                  <a:lnTo>
                                    <a:pt x="196" y="478"/>
                                  </a:lnTo>
                                  <a:lnTo>
                                    <a:pt x="194" y="507"/>
                                  </a:lnTo>
                                  <a:lnTo>
                                    <a:pt x="209" y="506"/>
                                  </a:lnTo>
                                  <a:lnTo>
                                    <a:pt x="219" y="505"/>
                                  </a:lnTo>
                                  <a:lnTo>
                                    <a:pt x="258" y="505"/>
                                  </a:lnTo>
                                  <a:lnTo>
                                    <a:pt x="256" y="477"/>
                                  </a:lnTo>
                                  <a:lnTo>
                                    <a:pt x="255" y="453"/>
                                  </a:lnTo>
                                  <a:lnTo>
                                    <a:pt x="254" y="434"/>
                                  </a:lnTo>
                                  <a:lnTo>
                                    <a:pt x="253" y="422"/>
                                  </a:lnTo>
                                  <a:lnTo>
                                    <a:pt x="253" y="223"/>
                                  </a:lnTo>
                                  <a:close/>
                                  <a:moveTo>
                                    <a:pt x="258" y="505"/>
                                  </a:moveTo>
                                  <a:lnTo>
                                    <a:pt x="227" y="505"/>
                                  </a:lnTo>
                                  <a:lnTo>
                                    <a:pt x="258" y="507"/>
                                  </a:lnTo>
                                  <a:lnTo>
                                    <a:pt x="258" y="505"/>
                                  </a:lnTo>
                                  <a:close/>
                                  <a:moveTo>
                                    <a:pt x="0" y="171"/>
                                  </a:moveTo>
                                  <a:lnTo>
                                    <a:pt x="1" y="186"/>
                                  </a:lnTo>
                                  <a:lnTo>
                                    <a:pt x="2" y="193"/>
                                  </a:lnTo>
                                  <a:lnTo>
                                    <a:pt x="2" y="202"/>
                                  </a:lnTo>
                                  <a:lnTo>
                                    <a:pt x="1" y="212"/>
                                  </a:lnTo>
                                  <a:lnTo>
                                    <a:pt x="0" y="226"/>
                                  </a:lnTo>
                                  <a:lnTo>
                                    <a:pt x="43" y="224"/>
                                  </a:lnTo>
                                  <a:lnTo>
                                    <a:pt x="59" y="223"/>
                                  </a:lnTo>
                                  <a:lnTo>
                                    <a:pt x="71" y="223"/>
                                  </a:lnTo>
                                  <a:lnTo>
                                    <a:pt x="455" y="223"/>
                                  </a:lnTo>
                                  <a:lnTo>
                                    <a:pt x="454" y="211"/>
                                  </a:lnTo>
                                  <a:lnTo>
                                    <a:pt x="453" y="202"/>
                                  </a:lnTo>
                                  <a:lnTo>
                                    <a:pt x="453" y="193"/>
                                  </a:lnTo>
                                  <a:lnTo>
                                    <a:pt x="454" y="184"/>
                                  </a:lnTo>
                                  <a:lnTo>
                                    <a:pt x="455" y="175"/>
                                  </a:lnTo>
                                  <a:lnTo>
                                    <a:pt x="72" y="175"/>
                                  </a:lnTo>
                                  <a:lnTo>
                                    <a:pt x="61" y="174"/>
                                  </a:lnTo>
                                  <a:lnTo>
                                    <a:pt x="44" y="174"/>
                                  </a:lnTo>
                                  <a:lnTo>
                                    <a:pt x="0" y="171"/>
                                  </a:lnTo>
                                  <a:close/>
                                  <a:moveTo>
                                    <a:pt x="455" y="223"/>
                                  </a:moveTo>
                                  <a:lnTo>
                                    <a:pt x="364" y="223"/>
                                  </a:lnTo>
                                  <a:lnTo>
                                    <a:pt x="455" y="226"/>
                                  </a:lnTo>
                                  <a:lnTo>
                                    <a:pt x="455" y="223"/>
                                  </a:lnTo>
                                  <a:close/>
                                  <a:moveTo>
                                    <a:pt x="195" y="0"/>
                                  </a:moveTo>
                                  <a:lnTo>
                                    <a:pt x="196" y="37"/>
                                  </a:lnTo>
                                  <a:lnTo>
                                    <a:pt x="197" y="68"/>
                                  </a:lnTo>
                                  <a:lnTo>
                                    <a:pt x="198" y="91"/>
                                  </a:lnTo>
                                  <a:lnTo>
                                    <a:pt x="198" y="105"/>
                                  </a:lnTo>
                                  <a:lnTo>
                                    <a:pt x="198" y="175"/>
                                  </a:lnTo>
                                  <a:lnTo>
                                    <a:pt x="253" y="175"/>
                                  </a:lnTo>
                                  <a:lnTo>
                                    <a:pt x="254" y="105"/>
                                  </a:lnTo>
                                  <a:lnTo>
                                    <a:pt x="254" y="89"/>
                                  </a:lnTo>
                                  <a:lnTo>
                                    <a:pt x="255" y="66"/>
                                  </a:lnTo>
                                  <a:lnTo>
                                    <a:pt x="257" y="2"/>
                                  </a:lnTo>
                                  <a:lnTo>
                                    <a:pt x="219" y="2"/>
                                  </a:lnTo>
                                  <a:lnTo>
                                    <a:pt x="209" y="2"/>
                                  </a:lnTo>
                                  <a:lnTo>
                                    <a:pt x="195" y="0"/>
                                  </a:lnTo>
                                  <a:close/>
                                  <a:moveTo>
                                    <a:pt x="455" y="171"/>
                                  </a:moveTo>
                                  <a:lnTo>
                                    <a:pt x="402" y="174"/>
                                  </a:lnTo>
                                  <a:lnTo>
                                    <a:pt x="382" y="174"/>
                                  </a:lnTo>
                                  <a:lnTo>
                                    <a:pt x="366" y="175"/>
                                  </a:lnTo>
                                  <a:lnTo>
                                    <a:pt x="455" y="175"/>
                                  </a:lnTo>
                                  <a:lnTo>
                                    <a:pt x="455" y="171"/>
                                  </a:lnTo>
                                  <a:close/>
                                  <a:moveTo>
                                    <a:pt x="257" y="0"/>
                                  </a:moveTo>
                                  <a:lnTo>
                                    <a:pt x="241" y="2"/>
                                  </a:lnTo>
                                  <a:lnTo>
                                    <a:pt x="231" y="2"/>
                                  </a:lnTo>
                                  <a:lnTo>
                                    <a:pt x="257" y="2"/>
                                  </a:lnTo>
                                  <a:lnTo>
                                    <a:pt x="257" y="0"/>
                                  </a:lnTo>
                                  <a:close/>
                                  <a:moveTo>
                                    <a:pt x="593" y="212"/>
                                  </a:moveTo>
                                  <a:lnTo>
                                    <a:pt x="595" y="227"/>
                                  </a:lnTo>
                                  <a:lnTo>
                                    <a:pt x="596" y="236"/>
                                  </a:lnTo>
                                  <a:lnTo>
                                    <a:pt x="596" y="247"/>
                                  </a:lnTo>
                                  <a:lnTo>
                                    <a:pt x="595" y="257"/>
                                  </a:lnTo>
                                  <a:lnTo>
                                    <a:pt x="593" y="271"/>
                                  </a:lnTo>
                                  <a:lnTo>
                                    <a:pt x="649" y="268"/>
                                  </a:lnTo>
                                  <a:lnTo>
                                    <a:pt x="668" y="267"/>
                                  </a:lnTo>
                                  <a:lnTo>
                                    <a:pt x="682" y="267"/>
                                  </a:lnTo>
                                  <a:lnTo>
                                    <a:pt x="1078" y="267"/>
                                  </a:lnTo>
                                  <a:lnTo>
                                    <a:pt x="1077" y="256"/>
                                  </a:lnTo>
                                  <a:lnTo>
                                    <a:pt x="1076" y="247"/>
                                  </a:lnTo>
                                  <a:lnTo>
                                    <a:pt x="1076" y="236"/>
                                  </a:lnTo>
                                  <a:lnTo>
                                    <a:pt x="1077" y="226"/>
                                  </a:lnTo>
                                  <a:lnTo>
                                    <a:pt x="1078" y="216"/>
                                  </a:lnTo>
                                  <a:lnTo>
                                    <a:pt x="682" y="216"/>
                                  </a:lnTo>
                                  <a:lnTo>
                                    <a:pt x="663" y="216"/>
                                  </a:lnTo>
                                  <a:lnTo>
                                    <a:pt x="641" y="215"/>
                                  </a:lnTo>
                                  <a:lnTo>
                                    <a:pt x="618" y="214"/>
                                  </a:lnTo>
                                  <a:lnTo>
                                    <a:pt x="593" y="212"/>
                                  </a:lnTo>
                                  <a:close/>
                                  <a:moveTo>
                                    <a:pt x="1078" y="267"/>
                                  </a:moveTo>
                                  <a:lnTo>
                                    <a:pt x="984" y="267"/>
                                  </a:lnTo>
                                  <a:lnTo>
                                    <a:pt x="999" y="267"/>
                                  </a:lnTo>
                                  <a:lnTo>
                                    <a:pt x="1020" y="268"/>
                                  </a:lnTo>
                                  <a:lnTo>
                                    <a:pt x="1078" y="271"/>
                                  </a:lnTo>
                                  <a:lnTo>
                                    <a:pt x="1078" y="267"/>
                                  </a:lnTo>
                                  <a:close/>
                                  <a:moveTo>
                                    <a:pt x="1078" y="212"/>
                                  </a:moveTo>
                                  <a:lnTo>
                                    <a:pt x="1051" y="214"/>
                                  </a:lnTo>
                                  <a:lnTo>
                                    <a:pt x="1027" y="215"/>
                                  </a:lnTo>
                                  <a:lnTo>
                                    <a:pt x="1004" y="216"/>
                                  </a:lnTo>
                                  <a:lnTo>
                                    <a:pt x="984" y="216"/>
                                  </a:lnTo>
                                  <a:lnTo>
                                    <a:pt x="1078" y="216"/>
                                  </a:lnTo>
                                  <a:lnTo>
                                    <a:pt x="1078" y="212"/>
                                  </a:lnTo>
                                  <a:close/>
                                  <a:moveTo>
                                    <a:pt x="1308" y="23"/>
                                  </a:moveTo>
                                  <a:lnTo>
                                    <a:pt x="1312" y="96"/>
                                  </a:lnTo>
                                  <a:lnTo>
                                    <a:pt x="1312" y="204"/>
                                  </a:lnTo>
                                  <a:lnTo>
                                    <a:pt x="1311" y="259"/>
                                  </a:lnTo>
                                  <a:lnTo>
                                    <a:pt x="1306" y="307"/>
                                  </a:lnTo>
                                  <a:lnTo>
                                    <a:pt x="1298" y="349"/>
                                  </a:lnTo>
                                  <a:lnTo>
                                    <a:pt x="1288" y="383"/>
                                  </a:lnTo>
                                  <a:lnTo>
                                    <a:pt x="1275" y="407"/>
                                  </a:lnTo>
                                  <a:lnTo>
                                    <a:pt x="1258" y="431"/>
                                  </a:lnTo>
                                  <a:lnTo>
                                    <a:pt x="1237" y="452"/>
                                  </a:lnTo>
                                  <a:lnTo>
                                    <a:pt x="1212" y="472"/>
                                  </a:lnTo>
                                  <a:lnTo>
                                    <a:pt x="1201" y="481"/>
                                  </a:lnTo>
                                  <a:lnTo>
                                    <a:pt x="1208" y="481"/>
                                  </a:lnTo>
                                  <a:lnTo>
                                    <a:pt x="1218" y="484"/>
                                  </a:lnTo>
                                  <a:lnTo>
                                    <a:pt x="1242" y="495"/>
                                  </a:lnTo>
                                  <a:lnTo>
                                    <a:pt x="1253" y="502"/>
                                  </a:lnTo>
                                  <a:lnTo>
                                    <a:pt x="1261" y="510"/>
                                  </a:lnTo>
                                  <a:lnTo>
                                    <a:pt x="1269" y="501"/>
                                  </a:lnTo>
                                  <a:lnTo>
                                    <a:pt x="1288" y="479"/>
                                  </a:lnTo>
                                  <a:lnTo>
                                    <a:pt x="1304" y="456"/>
                                  </a:lnTo>
                                  <a:lnTo>
                                    <a:pt x="1318" y="432"/>
                                  </a:lnTo>
                                  <a:lnTo>
                                    <a:pt x="1330" y="409"/>
                                  </a:lnTo>
                                  <a:lnTo>
                                    <a:pt x="1338" y="390"/>
                                  </a:lnTo>
                                  <a:lnTo>
                                    <a:pt x="1345" y="369"/>
                                  </a:lnTo>
                                  <a:lnTo>
                                    <a:pt x="1351" y="346"/>
                                  </a:lnTo>
                                  <a:lnTo>
                                    <a:pt x="1357" y="320"/>
                                  </a:lnTo>
                                  <a:lnTo>
                                    <a:pt x="1621" y="320"/>
                                  </a:lnTo>
                                  <a:lnTo>
                                    <a:pt x="1621" y="276"/>
                                  </a:lnTo>
                                  <a:lnTo>
                                    <a:pt x="1361" y="276"/>
                                  </a:lnTo>
                                  <a:lnTo>
                                    <a:pt x="1363" y="196"/>
                                  </a:lnTo>
                                  <a:lnTo>
                                    <a:pt x="1621" y="196"/>
                                  </a:lnTo>
                                  <a:lnTo>
                                    <a:pt x="1621" y="152"/>
                                  </a:lnTo>
                                  <a:lnTo>
                                    <a:pt x="1363" y="152"/>
                                  </a:lnTo>
                                  <a:lnTo>
                                    <a:pt x="1363" y="72"/>
                                  </a:lnTo>
                                  <a:lnTo>
                                    <a:pt x="1621" y="72"/>
                                  </a:lnTo>
                                  <a:lnTo>
                                    <a:pt x="1622" y="67"/>
                                  </a:lnTo>
                                  <a:lnTo>
                                    <a:pt x="1623" y="48"/>
                                  </a:lnTo>
                                  <a:lnTo>
                                    <a:pt x="1624" y="27"/>
                                  </a:lnTo>
                                  <a:lnTo>
                                    <a:pt x="1381" y="27"/>
                                  </a:lnTo>
                                  <a:lnTo>
                                    <a:pt x="1367" y="27"/>
                                  </a:lnTo>
                                  <a:lnTo>
                                    <a:pt x="1350" y="26"/>
                                  </a:lnTo>
                                  <a:lnTo>
                                    <a:pt x="1331" y="25"/>
                                  </a:lnTo>
                                  <a:lnTo>
                                    <a:pt x="1308" y="23"/>
                                  </a:lnTo>
                                  <a:close/>
                                  <a:moveTo>
                                    <a:pt x="1499" y="435"/>
                                  </a:moveTo>
                                  <a:lnTo>
                                    <a:pt x="1506" y="447"/>
                                  </a:lnTo>
                                  <a:lnTo>
                                    <a:pt x="1511" y="458"/>
                                  </a:lnTo>
                                  <a:lnTo>
                                    <a:pt x="1514" y="466"/>
                                  </a:lnTo>
                                  <a:lnTo>
                                    <a:pt x="1516" y="472"/>
                                  </a:lnTo>
                                  <a:lnTo>
                                    <a:pt x="1518" y="479"/>
                                  </a:lnTo>
                                  <a:lnTo>
                                    <a:pt x="1519" y="489"/>
                                  </a:lnTo>
                                  <a:lnTo>
                                    <a:pt x="1519" y="495"/>
                                  </a:lnTo>
                                  <a:lnTo>
                                    <a:pt x="1519" y="504"/>
                                  </a:lnTo>
                                  <a:lnTo>
                                    <a:pt x="1554" y="501"/>
                                  </a:lnTo>
                                  <a:lnTo>
                                    <a:pt x="1582" y="496"/>
                                  </a:lnTo>
                                  <a:lnTo>
                                    <a:pt x="1602" y="488"/>
                                  </a:lnTo>
                                  <a:lnTo>
                                    <a:pt x="1616" y="477"/>
                                  </a:lnTo>
                                  <a:lnTo>
                                    <a:pt x="1618" y="472"/>
                                  </a:lnTo>
                                  <a:lnTo>
                                    <a:pt x="1619" y="463"/>
                                  </a:lnTo>
                                  <a:lnTo>
                                    <a:pt x="1620" y="449"/>
                                  </a:lnTo>
                                  <a:lnTo>
                                    <a:pt x="1620" y="441"/>
                                  </a:lnTo>
                                  <a:lnTo>
                                    <a:pt x="1539" y="441"/>
                                  </a:lnTo>
                                  <a:lnTo>
                                    <a:pt x="1534" y="440"/>
                                  </a:lnTo>
                                  <a:lnTo>
                                    <a:pt x="1529" y="439"/>
                                  </a:lnTo>
                                  <a:lnTo>
                                    <a:pt x="1505" y="436"/>
                                  </a:lnTo>
                                  <a:lnTo>
                                    <a:pt x="1499" y="435"/>
                                  </a:lnTo>
                                  <a:close/>
                                  <a:moveTo>
                                    <a:pt x="1621" y="320"/>
                                  </a:moveTo>
                                  <a:lnTo>
                                    <a:pt x="1570" y="320"/>
                                  </a:lnTo>
                                  <a:lnTo>
                                    <a:pt x="1570" y="426"/>
                                  </a:lnTo>
                                  <a:lnTo>
                                    <a:pt x="1567" y="434"/>
                                  </a:lnTo>
                                  <a:lnTo>
                                    <a:pt x="1563" y="437"/>
                                  </a:lnTo>
                                  <a:lnTo>
                                    <a:pt x="1558" y="439"/>
                                  </a:lnTo>
                                  <a:lnTo>
                                    <a:pt x="1551" y="441"/>
                                  </a:lnTo>
                                  <a:lnTo>
                                    <a:pt x="1620" y="441"/>
                                  </a:lnTo>
                                  <a:lnTo>
                                    <a:pt x="1621" y="434"/>
                                  </a:lnTo>
                                  <a:lnTo>
                                    <a:pt x="1621" y="320"/>
                                  </a:lnTo>
                                  <a:close/>
                                  <a:moveTo>
                                    <a:pt x="1621" y="196"/>
                                  </a:moveTo>
                                  <a:lnTo>
                                    <a:pt x="1570" y="196"/>
                                  </a:lnTo>
                                  <a:lnTo>
                                    <a:pt x="1570" y="276"/>
                                  </a:lnTo>
                                  <a:lnTo>
                                    <a:pt x="1621" y="276"/>
                                  </a:lnTo>
                                  <a:lnTo>
                                    <a:pt x="1621" y="196"/>
                                  </a:lnTo>
                                  <a:close/>
                                  <a:moveTo>
                                    <a:pt x="1621" y="72"/>
                                  </a:moveTo>
                                  <a:lnTo>
                                    <a:pt x="1569" y="72"/>
                                  </a:lnTo>
                                  <a:lnTo>
                                    <a:pt x="1570" y="152"/>
                                  </a:lnTo>
                                  <a:lnTo>
                                    <a:pt x="1621" y="152"/>
                                  </a:lnTo>
                                  <a:lnTo>
                                    <a:pt x="1621" y="91"/>
                                  </a:lnTo>
                                  <a:lnTo>
                                    <a:pt x="1621" y="81"/>
                                  </a:lnTo>
                                  <a:lnTo>
                                    <a:pt x="1621" y="72"/>
                                  </a:lnTo>
                                  <a:close/>
                                  <a:moveTo>
                                    <a:pt x="1625" y="23"/>
                                  </a:moveTo>
                                  <a:lnTo>
                                    <a:pt x="1577" y="26"/>
                                  </a:lnTo>
                                  <a:lnTo>
                                    <a:pt x="1559" y="27"/>
                                  </a:lnTo>
                                  <a:lnTo>
                                    <a:pt x="1547" y="27"/>
                                  </a:lnTo>
                                  <a:lnTo>
                                    <a:pt x="1624" y="27"/>
                                  </a:lnTo>
                                  <a:lnTo>
                                    <a:pt x="1625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s:wsp>
                          <wps:cNvPr id="1492" name="任意多边形 1492"/>
                          <wps:cNvSpPr/>
                          <wps:spPr>
                            <a:xfrm>
                              <a:off x="6863" y="13076"/>
                              <a:ext cx="974" cy="14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656" h="388">
                                  <a:moveTo>
                                    <a:pt x="62" y="6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0" y="382"/>
                                  </a:lnTo>
                                  <a:lnTo>
                                    <a:pt x="53" y="382"/>
                                  </a:lnTo>
                                  <a:lnTo>
                                    <a:pt x="53" y="206"/>
                                  </a:lnTo>
                                  <a:lnTo>
                                    <a:pt x="53" y="188"/>
                                  </a:lnTo>
                                  <a:lnTo>
                                    <a:pt x="52" y="154"/>
                                  </a:lnTo>
                                  <a:lnTo>
                                    <a:pt x="51" y="115"/>
                                  </a:lnTo>
                                  <a:lnTo>
                                    <a:pt x="49" y="79"/>
                                  </a:lnTo>
                                  <a:lnTo>
                                    <a:pt x="51" y="79"/>
                                  </a:lnTo>
                                  <a:lnTo>
                                    <a:pt x="103" y="79"/>
                                  </a:lnTo>
                                  <a:lnTo>
                                    <a:pt x="62" y="6"/>
                                  </a:lnTo>
                                  <a:close/>
                                  <a:moveTo>
                                    <a:pt x="103" y="79"/>
                                  </a:moveTo>
                                  <a:lnTo>
                                    <a:pt x="51" y="79"/>
                                  </a:lnTo>
                                  <a:lnTo>
                                    <a:pt x="65" y="111"/>
                                  </a:lnTo>
                                  <a:lnTo>
                                    <a:pt x="80" y="143"/>
                                  </a:lnTo>
                                  <a:lnTo>
                                    <a:pt x="97" y="175"/>
                                  </a:lnTo>
                                  <a:lnTo>
                                    <a:pt x="113" y="206"/>
                                  </a:lnTo>
                                  <a:lnTo>
                                    <a:pt x="212" y="382"/>
                                  </a:lnTo>
                                  <a:lnTo>
                                    <a:pt x="270" y="382"/>
                                  </a:lnTo>
                                  <a:lnTo>
                                    <a:pt x="270" y="305"/>
                                  </a:lnTo>
                                  <a:lnTo>
                                    <a:pt x="222" y="305"/>
                                  </a:lnTo>
                                  <a:lnTo>
                                    <a:pt x="209" y="274"/>
                                  </a:lnTo>
                                  <a:lnTo>
                                    <a:pt x="194" y="243"/>
                                  </a:lnTo>
                                  <a:lnTo>
                                    <a:pt x="178" y="211"/>
                                  </a:lnTo>
                                  <a:lnTo>
                                    <a:pt x="161" y="180"/>
                                  </a:lnTo>
                                  <a:lnTo>
                                    <a:pt x="103" y="79"/>
                                  </a:lnTo>
                                  <a:close/>
                                  <a:moveTo>
                                    <a:pt x="270" y="6"/>
                                  </a:moveTo>
                                  <a:lnTo>
                                    <a:pt x="217" y="6"/>
                                  </a:lnTo>
                                  <a:lnTo>
                                    <a:pt x="217" y="154"/>
                                  </a:lnTo>
                                  <a:lnTo>
                                    <a:pt x="217" y="188"/>
                                  </a:lnTo>
                                  <a:lnTo>
                                    <a:pt x="218" y="228"/>
                                  </a:lnTo>
                                  <a:lnTo>
                                    <a:pt x="220" y="266"/>
                                  </a:lnTo>
                                  <a:lnTo>
                                    <a:pt x="223" y="304"/>
                                  </a:lnTo>
                                  <a:lnTo>
                                    <a:pt x="222" y="305"/>
                                  </a:lnTo>
                                  <a:lnTo>
                                    <a:pt x="270" y="305"/>
                                  </a:lnTo>
                                  <a:lnTo>
                                    <a:pt x="270" y="6"/>
                                  </a:lnTo>
                                  <a:close/>
                                  <a:moveTo>
                                    <a:pt x="512" y="0"/>
                                  </a:moveTo>
                                  <a:lnTo>
                                    <a:pt x="446" y="14"/>
                                  </a:lnTo>
                                  <a:lnTo>
                                    <a:pt x="395" y="54"/>
                                  </a:lnTo>
                                  <a:lnTo>
                                    <a:pt x="362" y="116"/>
                                  </a:lnTo>
                                  <a:lnTo>
                                    <a:pt x="350" y="197"/>
                                  </a:lnTo>
                                  <a:lnTo>
                                    <a:pt x="361" y="274"/>
                                  </a:lnTo>
                                  <a:lnTo>
                                    <a:pt x="393" y="335"/>
                                  </a:lnTo>
                                  <a:lnTo>
                                    <a:pt x="443" y="374"/>
                                  </a:lnTo>
                                  <a:lnTo>
                                    <a:pt x="508" y="388"/>
                                  </a:lnTo>
                                  <a:lnTo>
                                    <a:pt x="571" y="375"/>
                                  </a:lnTo>
                                  <a:lnTo>
                                    <a:pt x="619" y="341"/>
                                  </a:lnTo>
                                  <a:lnTo>
                                    <a:pt x="510" y="341"/>
                                  </a:lnTo>
                                  <a:lnTo>
                                    <a:pt x="467" y="329"/>
                                  </a:lnTo>
                                  <a:lnTo>
                                    <a:pt x="436" y="297"/>
                                  </a:lnTo>
                                  <a:lnTo>
                                    <a:pt x="417" y="250"/>
                                  </a:lnTo>
                                  <a:lnTo>
                                    <a:pt x="410" y="195"/>
                                  </a:lnTo>
                                  <a:lnTo>
                                    <a:pt x="416" y="141"/>
                                  </a:lnTo>
                                  <a:lnTo>
                                    <a:pt x="434" y="94"/>
                                  </a:lnTo>
                                  <a:lnTo>
                                    <a:pt x="466" y="60"/>
                                  </a:lnTo>
                                  <a:lnTo>
                                    <a:pt x="511" y="47"/>
                                  </a:lnTo>
                                  <a:lnTo>
                                    <a:pt x="619" y="47"/>
                                  </a:lnTo>
                                  <a:lnTo>
                                    <a:pt x="579" y="15"/>
                                  </a:lnTo>
                                  <a:lnTo>
                                    <a:pt x="512" y="0"/>
                                  </a:lnTo>
                                  <a:close/>
                                  <a:moveTo>
                                    <a:pt x="619" y="47"/>
                                  </a:moveTo>
                                  <a:lnTo>
                                    <a:pt x="511" y="47"/>
                                  </a:lnTo>
                                  <a:lnTo>
                                    <a:pt x="554" y="60"/>
                                  </a:lnTo>
                                  <a:lnTo>
                                    <a:pt x="585" y="93"/>
                                  </a:lnTo>
                                  <a:lnTo>
                                    <a:pt x="603" y="140"/>
                                  </a:lnTo>
                                  <a:lnTo>
                                    <a:pt x="609" y="193"/>
                                  </a:lnTo>
                                  <a:lnTo>
                                    <a:pt x="603" y="250"/>
                                  </a:lnTo>
                                  <a:lnTo>
                                    <a:pt x="584" y="297"/>
                                  </a:lnTo>
                                  <a:lnTo>
                                    <a:pt x="553" y="329"/>
                                  </a:lnTo>
                                  <a:lnTo>
                                    <a:pt x="510" y="341"/>
                                  </a:lnTo>
                                  <a:lnTo>
                                    <a:pt x="619" y="341"/>
                                  </a:lnTo>
                                  <a:lnTo>
                                    <a:pt x="623" y="338"/>
                                  </a:lnTo>
                                  <a:lnTo>
                                    <a:pt x="657" y="277"/>
                                  </a:lnTo>
                                  <a:lnTo>
                                    <a:pt x="669" y="191"/>
                                  </a:lnTo>
                                  <a:lnTo>
                                    <a:pt x="659" y="115"/>
                                  </a:lnTo>
                                  <a:lnTo>
                                    <a:pt x="628" y="55"/>
                                  </a:lnTo>
                                  <a:lnTo>
                                    <a:pt x="619" y="47"/>
                                  </a:lnTo>
                                  <a:close/>
                                  <a:moveTo>
                                    <a:pt x="776" y="6"/>
                                  </a:moveTo>
                                  <a:lnTo>
                                    <a:pt x="714" y="6"/>
                                  </a:lnTo>
                                  <a:lnTo>
                                    <a:pt x="828" y="382"/>
                                  </a:lnTo>
                                  <a:lnTo>
                                    <a:pt x="891" y="382"/>
                                  </a:lnTo>
                                  <a:lnTo>
                                    <a:pt x="911" y="322"/>
                                  </a:lnTo>
                                  <a:lnTo>
                                    <a:pt x="861" y="322"/>
                                  </a:lnTo>
                                  <a:lnTo>
                                    <a:pt x="854" y="288"/>
                                  </a:lnTo>
                                  <a:lnTo>
                                    <a:pt x="845" y="253"/>
                                  </a:lnTo>
                                  <a:lnTo>
                                    <a:pt x="836" y="218"/>
                                  </a:lnTo>
                                  <a:lnTo>
                                    <a:pt x="826" y="183"/>
                                  </a:lnTo>
                                  <a:lnTo>
                                    <a:pt x="776" y="6"/>
                                  </a:lnTo>
                                  <a:close/>
                                  <a:moveTo>
                                    <a:pt x="1013" y="6"/>
                                  </a:moveTo>
                                  <a:lnTo>
                                    <a:pt x="952" y="6"/>
                                  </a:lnTo>
                                  <a:lnTo>
                                    <a:pt x="889" y="218"/>
                                  </a:lnTo>
                                  <a:lnTo>
                                    <a:pt x="879" y="253"/>
                                  </a:lnTo>
                                  <a:lnTo>
                                    <a:pt x="870" y="288"/>
                                  </a:lnTo>
                                  <a:lnTo>
                                    <a:pt x="863" y="322"/>
                                  </a:lnTo>
                                  <a:lnTo>
                                    <a:pt x="911" y="322"/>
                                  </a:lnTo>
                                  <a:lnTo>
                                    <a:pt x="1013" y="6"/>
                                  </a:lnTo>
                                  <a:close/>
                                  <a:moveTo>
                                    <a:pt x="1273" y="6"/>
                                  </a:moveTo>
                                  <a:lnTo>
                                    <a:pt x="1076" y="6"/>
                                  </a:lnTo>
                                  <a:lnTo>
                                    <a:pt x="1076" y="382"/>
                                  </a:lnTo>
                                  <a:lnTo>
                                    <a:pt x="1281" y="382"/>
                                  </a:lnTo>
                                  <a:lnTo>
                                    <a:pt x="1281" y="335"/>
                                  </a:lnTo>
                                  <a:lnTo>
                                    <a:pt x="1133" y="335"/>
                                  </a:lnTo>
                                  <a:lnTo>
                                    <a:pt x="1133" y="210"/>
                                  </a:lnTo>
                                  <a:lnTo>
                                    <a:pt x="1265" y="210"/>
                                  </a:lnTo>
                                  <a:lnTo>
                                    <a:pt x="1265" y="163"/>
                                  </a:lnTo>
                                  <a:lnTo>
                                    <a:pt x="1133" y="163"/>
                                  </a:lnTo>
                                  <a:lnTo>
                                    <a:pt x="1133" y="54"/>
                                  </a:lnTo>
                                  <a:lnTo>
                                    <a:pt x="1273" y="54"/>
                                  </a:lnTo>
                                  <a:lnTo>
                                    <a:pt x="1273" y="6"/>
                                  </a:lnTo>
                                  <a:close/>
                                  <a:moveTo>
                                    <a:pt x="1448" y="6"/>
                                  </a:moveTo>
                                  <a:lnTo>
                                    <a:pt x="1377" y="6"/>
                                  </a:lnTo>
                                  <a:lnTo>
                                    <a:pt x="1351" y="382"/>
                                  </a:lnTo>
                                  <a:lnTo>
                                    <a:pt x="1404" y="382"/>
                                  </a:lnTo>
                                  <a:lnTo>
                                    <a:pt x="1415" y="185"/>
                                  </a:lnTo>
                                  <a:lnTo>
                                    <a:pt x="1417" y="145"/>
                                  </a:lnTo>
                                  <a:lnTo>
                                    <a:pt x="1419" y="105"/>
                                  </a:lnTo>
                                  <a:lnTo>
                                    <a:pt x="1420" y="68"/>
                                  </a:lnTo>
                                  <a:lnTo>
                                    <a:pt x="1468" y="68"/>
                                  </a:lnTo>
                                  <a:lnTo>
                                    <a:pt x="1448" y="6"/>
                                  </a:lnTo>
                                  <a:close/>
                                  <a:moveTo>
                                    <a:pt x="1702" y="68"/>
                                  </a:moveTo>
                                  <a:lnTo>
                                    <a:pt x="1653" y="68"/>
                                  </a:lnTo>
                                  <a:lnTo>
                                    <a:pt x="1653" y="105"/>
                                  </a:lnTo>
                                  <a:lnTo>
                                    <a:pt x="1654" y="145"/>
                                  </a:lnTo>
                                  <a:lnTo>
                                    <a:pt x="1656" y="187"/>
                                  </a:lnTo>
                                  <a:lnTo>
                                    <a:pt x="1658" y="224"/>
                                  </a:lnTo>
                                  <a:lnTo>
                                    <a:pt x="1666" y="382"/>
                                  </a:lnTo>
                                  <a:lnTo>
                                    <a:pt x="1721" y="382"/>
                                  </a:lnTo>
                                  <a:lnTo>
                                    <a:pt x="1702" y="68"/>
                                  </a:lnTo>
                                  <a:close/>
                                  <a:moveTo>
                                    <a:pt x="1468" y="68"/>
                                  </a:moveTo>
                                  <a:lnTo>
                                    <a:pt x="1421" y="68"/>
                                  </a:lnTo>
                                  <a:lnTo>
                                    <a:pt x="1429" y="103"/>
                                  </a:lnTo>
                                  <a:lnTo>
                                    <a:pt x="1438" y="139"/>
                                  </a:lnTo>
                                  <a:lnTo>
                                    <a:pt x="1448" y="175"/>
                                  </a:lnTo>
                                  <a:lnTo>
                                    <a:pt x="1459" y="212"/>
                                  </a:lnTo>
                                  <a:lnTo>
                                    <a:pt x="1511" y="379"/>
                                  </a:lnTo>
                                  <a:lnTo>
                                    <a:pt x="1553" y="379"/>
                                  </a:lnTo>
                                  <a:lnTo>
                                    <a:pt x="1579" y="301"/>
                                  </a:lnTo>
                                  <a:lnTo>
                                    <a:pt x="1535" y="301"/>
                                  </a:lnTo>
                                  <a:lnTo>
                                    <a:pt x="1528" y="270"/>
                                  </a:lnTo>
                                  <a:lnTo>
                                    <a:pt x="1520" y="238"/>
                                  </a:lnTo>
                                  <a:lnTo>
                                    <a:pt x="1511" y="205"/>
                                  </a:lnTo>
                                  <a:lnTo>
                                    <a:pt x="1501" y="171"/>
                                  </a:lnTo>
                                  <a:lnTo>
                                    <a:pt x="1468" y="68"/>
                                  </a:lnTo>
                                  <a:close/>
                                  <a:moveTo>
                                    <a:pt x="1698" y="6"/>
                                  </a:moveTo>
                                  <a:lnTo>
                                    <a:pt x="1627" y="6"/>
                                  </a:lnTo>
                                  <a:lnTo>
                                    <a:pt x="1572" y="172"/>
                                  </a:lnTo>
                                  <a:lnTo>
                                    <a:pt x="1562" y="205"/>
                                  </a:lnTo>
                                  <a:lnTo>
                                    <a:pt x="1552" y="238"/>
                                  </a:lnTo>
                                  <a:lnTo>
                                    <a:pt x="1544" y="270"/>
                                  </a:lnTo>
                                  <a:lnTo>
                                    <a:pt x="1537" y="301"/>
                                  </a:lnTo>
                                  <a:lnTo>
                                    <a:pt x="1579" y="301"/>
                                  </a:lnTo>
                                  <a:lnTo>
                                    <a:pt x="1610" y="205"/>
                                  </a:lnTo>
                                  <a:lnTo>
                                    <a:pt x="1621" y="171"/>
                                  </a:lnTo>
                                  <a:lnTo>
                                    <a:pt x="1632" y="137"/>
                                  </a:lnTo>
                                  <a:lnTo>
                                    <a:pt x="1642" y="102"/>
                                  </a:lnTo>
                                  <a:lnTo>
                                    <a:pt x="1651" y="68"/>
                                  </a:lnTo>
                                  <a:lnTo>
                                    <a:pt x="1702" y="68"/>
                                  </a:lnTo>
                                  <a:lnTo>
                                    <a:pt x="1698" y="6"/>
                                  </a:lnTo>
                                  <a:close/>
                                  <a:moveTo>
                                    <a:pt x="1899" y="3"/>
                                  </a:moveTo>
                                  <a:lnTo>
                                    <a:pt x="1874" y="4"/>
                                  </a:lnTo>
                                  <a:lnTo>
                                    <a:pt x="1851" y="6"/>
                                  </a:lnTo>
                                  <a:lnTo>
                                    <a:pt x="1829" y="8"/>
                                  </a:lnTo>
                                  <a:lnTo>
                                    <a:pt x="1811" y="11"/>
                                  </a:lnTo>
                                  <a:lnTo>
                                    <a:pt x="1811" y="381"/>
                                  </a:lnTo>
                                  <a:lnTo>
                                    <a:pt x="1825" y="383"/>
                                  </a:lnTo>
                                  <a:lnTo>
                                    <a:pt x="1842" y="384"/>
                                  </a:lnTo>
                                  <a:lnTo>
                                    <a:pt x="1862" y="385"/>
                                  </a:lnTo>
                                  <a:lnTo>
                                    <a:pt x="1886" y="386"/>
                                  </a:lnTo>
                                  <a:lnTo>
                                    <a:pt x="1929" y="384"/>
                                  </a:lnTo>
                                  <a:lnTo>
                                    <a:pt x="1964" y="377"/>
                                  </a:lnTo>
                                  <a:lnTo>
                                    <a:pt x="1992" y="366"/>
                                  </a:lnTo>
                                  <a:lnTo>
                                    <a:pt x="2014" y="350"/>
                                  </a:lnTo>
                                  <a:lnTo>
                                    <a:pt x="2022" y="342"/>
                                  </a:lnTo>
                                  <a:lnTo>
                                    <a:pt x="1887" y="342"/>
                                  </a:lnTo>
                                  <a:lnTo>
                                    <a:pt x="1876" y="342"/>
                                  </a:lnTo>
                                  <a:lnTo>
                                    <a:pt x="1868" y="340"/>
                                  </a:lnTo>
                                  <a:lnTo>
                                    <a:pt x="1868" y="205"/>
                                  </a:lnTo>
                                  <a:lnTo>
                                    <a:pt x="2016" y="205"/>
                                  </a:lnTo>
                                  <a:lnTo>
                                    <a:pt x="2000" y="192"/>
                                  </a:lnTo>
                                  <a:lnTo>
                                    <a:pt x="1972" y="181"/>
                                  </a:lnTo>
                                  <a:lnTo>
                                    <a:pt x="1972" y="179"/>
                                  </a:lnTo>
                                  <a:lnTo>
                                    <a:pt x="1998" y="165"/>
                                  </a:lnTo>
                                  <a:lnTo>
                                    <a:pt x="2000" y="163"/>
                                  </a:lnTo>
                                  <a:lnTo>
                                    <a:pt x="1868" y="163"/>
                                  </a:lnTo>
                                  <a:lnTo>
                                    <a:pt x="1868" y="50"/>
                                  </a:lnTo>
                                  <a:lnTo>
                                    <a:pt x="1875" y="48"/>
                                  </a:lnTo>
                                  <a:lnTo>
                                    <a:pt x="1886" y="47"/>
                                  </a:lnTo>
                                  <a:lnTo>
                                    <a:pt x="2016" y="47"/>
                                  </a:lnTo>
                                  <a:lnTo>
                                    <a:pt x="2009" y="36"/>
                                  </a:lnTo>
                                  <a:lnTo>
                                    <a:pt x="1969" y="13"/>
                                  </a:lnTo>
                                  <a:lnTo>
                                    <a:pt x="1899" y="3"/>
                                  </a:lnTo>
                                  <a:close/>
                                  <a:moveTo>
                                    <a:pt x="2016" y="205"/>
                                  </a:moveTo>
                                  <a:lnTo>
                                    <a:pt x="1901" y="205"/>
                                  </a:lnTo>
                                  <a:lnTo>
                                    <a:pt x="1933" y="209"/>
                                  </a:lnTo>
                                  <a:lnTo>
                                    <a:pt x="1960" y="221"/>
                                  </a:lnTo>
                                  <a:lnTo>
                                    <a:pt x="1980" y="242"/>
                                  </a:lnTo>
                                  <a:lnTo>
                                    <a:pt x="1987" y="273"/>
                                  </a:lnTo>
                                  <a:lnTo>
                                    <a:pt x="1980" y="305"/>
                                  </a:lnTo>
                                  <a:lnTo>
                                    <a:pt x="1962" y="326"/>
                                  </a:lnTo>
                                  <a:lnTo>
                                    <a:pt x="1935" y="338"/>
                                  </a:lnTo>
                                  <a:lnTo>
                                    <a:pt x="1902" y="342"/>
                                  </a:lnTo>
                                  <a:lnTo>
                                    <a:pt x="2022" y="342"/>
                                  </a:lnTo>
                                  <a:lnTo>
                                    <a:pt x="2025" y="339"/>
                                  </a:lnTo>
                                  <a:lnTo>
                                    <a:pt x="2036" y="323"/>
                                  </a:lnTo>
                                  <a:lnTo>
                                    <a:pt x="2044" y="302"/>
                                  </a:lnTo>
                                  <a:lnTo>
                                    <a:pt x="2047" y="275"/>
                                  </a:lnTo>
                                  <a:lnTo>
                                    <a:pt x="2040" y="239"/>
                                  </a:lnTo>
                                  <a:lnTo>
                                    <a:pt x="2024" y="212"/>
                                  </a:lnTo>
                                  <a:lnTo>
                                    <a:pt x="2016" y="205"/>
                                  </a:lnTo>
                                  <a:close/>
                                  <a:moveTo>
                                    <a:pt x="2016" y="47"/>
                                  </a:moveTo>
                                  <a:lnTo>
                                    <a:pt x="1905" y="47"/>
                                  </a:lnTo>
                                  <a:lnTo>
                                    <a:pt x="1931" y="49"/>
                                  </a:lnTo>
                                  <a:lnTo>
                                    <a:pt x="1954" y="58"/>
                                  </a:lnTo>
                                  <a:lnTo>
                                    <a:pt x="1970" y="75"/>
                                  </a:lnTo>
                                  <a:lnTo>
                                    <a:pt x="1976" y="103"/>
                                  </a:lnTo>
                                  <a:lnTo>
                                    <a:pt x="1971" y="127"/>
                                  </a:lnTo>
                                  <a:lnTo>
                                    <a:pt x="1957" y="146"/>
                                  </a:lnTo>
                                  <a:lnTo>
                                    <a:pt x="1933" y="159"/>
                                  </a:lnTo>
                                  <a:lnTo>
                                    <a:pt x="1903" y="163"/>
                                  </a:lnTo>
                                  <a:lnTo>
                                    <a:pt x="2000" y="163"/>
                                  </a:lnTo>
                                  <a:lnTo>
                                    <a:pt x="2017" y="146"/>
                                  </a:lnTo>
                                  <a:lnTo>
                                    <a:pt x="2029" y="123"/>
                                  </a:lnTo>
                                  <a:lnTo>
                                    <a:pt x="2033" y="97"/>
                                  </a:lnTo>
                                  <a:lnTo>
                                    <a:pt x="2029" y="67"/>
                                  </a:lnTo>
                                  <a:lnTo>
                                    <a:pt x="2016" y="47"/>
                                  </a:lnTo>
                                  <a:close/>
                                  <a:moveTo>
                                    <a:pt x="2326" y="6"/>
                                  </a:moveTo>
                                  <a:lnTo>
                                    <a:pt x="2129" y="6"/>
                                  </a:lnTo>
                                  <a:lnTo>
                                    <a:pt x="2129" y="382"/>
                                  </a:lnTo>
                                  <a:lnTo>
                                    <a:pt x="2334" y="382"/>
                                  </a:lnTo>
                                  <a:lnTo>
                                    <a:pt x="2334" y="335"/>
                                  </a:lnTo>
                                  <a:lnTo>
                                    <a:pt x="2186" y="335"/>
                                  </a:lnTo>
                                  <a:lnTo>
                                    <a:pt x="2186" y="210"/>
                                  </a:lnTo>
                                  <a:lnTo>
                                    <a:pt x="2318" y="210"/>
                                  </a:lnTo>
                                  <a:lnTo>
                                    <a:pt x="2318" y="163"/>
                                  </a:lnTo>
                                  <a:lnTo>
                                    <a:pt x="2186" y="163"/>
                                  </a:lnTo>
                                  <a:lnTo>
                                    <a:pt x="2186" y="54"/>
                                  </a:lnTo>
                                  <a:lnTo>
                                    <a:pt x="2326" y="54"/>
                                  </a:lnTo>
                                  <a:lnTo>
                                    <a:pt x="2326" y="6"/>
                                  </a:lnTo>
                                  <a:close/>
                                  <a:moveTo>
                                    <a:pt x="2506" y="3"/>
                                  </a:moveTo>
                                  <a:lnTo>
                                    <a:pt x="2480" y="4"/>
                                  </a:lnTo>
                                  <a:lnTo>
                                    <a:pt x="2456" y="6"/>
                                  </a:lnTo>
                                  <a:lnTo>
                                    <a:pt x="2434" y="8"/>
                                  </a:lnTo>
                                  <a:lnTo>
                                    <a:pt x="2414" y="11"/>
                                  </a:lnTo>
                                  <a:lnTo>
                                    <a:pt x="2414" y="382"/>
                                  </a:lnTo>
                                  <a:lnTo>
                                    <a:pt x="2471" y="382"/>
                                  </a:lnTo>
                                  <a:lnTo>
                                    <a:pt x="2471" y="223"/>
                                  </a:lnTo>
                                  <a:lnTo>
                                    <a:pt x="2602" y="223"/>
                                  </a:lnTo>
                                  <a:lnTo>
                                    <a:pt x="2594" y="214"/>
                                  </a:lnTo>
                                  <a:lnTo>
                                    <a:pt x="2575" y="203"/>
                                  </a:lnTo>
                                  <a:lnTo>
                                    <a:pt x="2575" y="203"/>
                                  </a:lnTo>
                                  <a:lnTo>
                                    <a:pt x="2602" y="188"/>
                                  </a:lnTo>
                                  <a:lnTo>
                                    <a:pt x="2610" y="180"/>
                                  </a:lnTo>
                                  <a:lnTo>
                                    <a:pt x="2471" y="180"/>
                                  </a:lnTo>
                                  <a:lnTo>
                                    <a:pt x="2471" y="51"/>
                                  </a:lnTo>
                                  <a:lnTo>
                                    <a:pt x="2478" y="49"/>
                                  </a:lnTo>
                                  <a:lnTo>
                                    <a:pt x="2491" y="48"/>
                                  </a:lnTo>
                                  <a:lnTo>
                                    <a:pt x="2626" y="48"/>
                                  </a:lnTo>
                                  <a:lnTo>
                                    <a:pt x="2613" y="33"/>
                                  </a:lnTo>
                                  <a:lnTo>
                                    <a:pt x="2593" y="20"/>
                                  </a:lnTo>
                                  <a:lnTo>
                                    <a:pt x="2569" y="11"/>
                                  </a:lnTo>
                                  <a:lnTo>
                                    <a:pt x="2540" y="5"/>
                                  </a:lnTo>
                                  <a:lnTo>
                                    <a:pt x="2506" y="3"/>
                                  </a:lnTo>
                                  <a:close/>
                                  <a:moveTo>
                                    <a:pt x="2602" y="223"/>
                                  </a:moveTo>
                                  <a:lnTo>
                                    <a:pt x="2505" y="223"/>
                                  </a:lnTo>
                                  <a:lnTo>
                                    <a:pt x="2531" y="227"/>
                                  </a:lnTo>
                                  <a:lnTo>
                                    <a:pt x="2550" y="239"/>
                                  </a:lnTo>
                                  <a:lnTo>
                                    <a:pt x="2564" y="260"/>
                                  </a:lnTo>
                                  <a:lnTo>
                                    <a:pt x="2573" y="292"/>
                                  </a:lnTo>
                                  <a:lnTo>
                                    <a:pt x="2580" y="324"/>
                                  </a:lnTo>
                                  <a:lnTo>
                                    <a:pt x="2587" y="351"/>
                                  </a:lnTo>
                                  <a:lnTo>
                                    <a:pt x="2592" y="370"/>
                                  </a:lnTo>
                                  <a:lnTo>
                                    <a:pt x="2597" y="382"/>
                                  </a:lnTo>
                                  <a:lnTo>
                                    <a:pt x="2656" y="382"/>
                                  </a:lnTo>
                                  <a:lnTo>
                                    <a:pt x="2650" y="367"/>
                                  </a:lnTo>
                                  <a:lnTo>
                                    <a:pt x="2643" y="344"/>
                                  </a:lnTo>
                                  <a:lnTo>
                                    <a:pt x="2636" y="315"/>
                                  </a:lnTo>
                                  <a:lnTo>
                                    <a:pt x="2628" y="280"/>
                                  </a:lnTo>
                                  <a:lnTo>
                                    <a:pt x="2620" y="253"/>
                                  </a:lnTo>
                                  <a:lnTo>
                                    <a:pt x="2609" y="231"/>
                                  </a:lnTo>
                                  <a:lnTo>
                                    <a:pt x="2602" y="223"/>
                                  </a:lnTo>
                                  <a:close/>
                                  <a:moveTo>
                                    <a:pt x="2626" y="48"/>
                                  </a:moveTo>
                                  <a:lnTo>
                                    <a:pt x="2511" y="48"/>
                                  </a:lnTo>
                                  <a:lnTo>
                                    <a:pt x="2539" y="51"/>
                                  </a:lnTo>
                                  <a:lnTo>
                                    <a:pt x="2563" y="62"/>
                                  </a:lnTo>
                                  <a:lnTo>
                                    <a:pt x="2580" y="82"/>
                                  </a:lnTo>
                                  <a:lnTo>
                                    <a:pt x="2586" y="113"/>
                                  </a:lnTo>
                                  <a:lnTo>
                                    <a:pt x="2580" y="141"/>
                                  </a:lnTo>
                                  <a:lnTo>
                                    <a:pt x="2565" y="162"/>
                                  </a:lnTo>
                                  <a:lnTo>
                                    <a:pt x="2541" y="176"/>
                                  </a:lnTo>
                                  <a:lnTo>
                                    <a:pt x="2509" y="180"/>
                                  </a:lnTo>
                                  <a:lnTo>
                                    <a:pt x="2610" y="180"/>
                                  </a:lnTo>
                                  <a:lnTo>
                                    <a:pt x="2623" y="168"/>
                                  </a:lnTo>
                                  <a:lnTo>
                                    <a:pt x="2638" y="140"/>
                                  </a:lnTo>
                                  <a:lnTo>
                                    <a:pt x="2643" y="107"/>
                                  </a:lnTo>
                                  <a:lnTo>
                                    <a:pt x="2641" y="85"/>
                                  </a:lnTo>
                                  <a:lnTo>
                                    <a:pt x="2635" y="65"/>
                                  </a:lnTo>
                                  <a:lnTo>
                                    <a:pt x="2626" y="48"/>
                                  </a:lnTo>
                                  <a:lnTo>
                                    <a:pt x="2626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916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58.25pt;margin-top:135.55pt;height:582.35pt;width:531.8pt;z-index:251661312;mso-width-relative:page;mso-height-relative:page;" coordorigin="12076,4224" coordsize="10636,11647" o:gfxdata="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">
                <o:lock v:ext="edit" aspectratio="f"/>
                <v:group id="_x0000_s1026" o:spid="_x0000_s1026" o:spt="203" style="position:absolute;left:12076;top:4224;height:2711;width:3380;" coordorigin="2568,4224" coordsize="3380,2711" o:gfxdata="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IiKHjq+AAAA3AAAAA8AAAAAAAAAAQAgAAAAIgAAAGRycy9kb3ducmV2Lnht&#10;bFBLAQIUABQAAAAIAIdO4kAzLwWeOwAAADkAAAAVAAAAAAAAAAEAIAAAAA0BAABkcnMvZ3JvdXBz&#10;aGFwZXhtbC54bWxQSwUGAAAAAAYABgBgAQAAygMAAAAA&#10;">
                  <o:lock v:ext="edit" aspectratio="f"/>
                  <v:group id="组合 737" o:spid="_x0000_s1026" o:spt="203" style="position:absolute;left:2568;top:4498;height:200;width:3380;" coordorigin="2473,2521" coordsize="3278,194" o:gfxdata="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HTySXu7AAAA2gAAAA8AAAAAAAAAAQAgAAAAIgAAAGRycy9kb3ducmV2LnhtbFBL&#10;AQIUABQAAAAIAIdO4kAzLwWeOwAAADkAAAAVAAAAAAAAAAEAIAAAAAoBAABkcnMvZ3JvdXBzaGFw&#10;ZXhtbC54bWxQSwUGAAAAAAYABgBgAQAAxwMAAAAA&#10;">
                    <o:lock v:ext="edit" aspectratio="f"/>
                    <v:rect id="_x0000_s1026" o:spid="_x0000_s1026" o:spt="1" style="position:absolute;left:2473;top:2521;height:194;width:3279;" fillcolor="#36A7A8" filled="t" stroked="f" coordsize="21600,21600" o:gfxdata="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g3xnbsAAADa&#10;AAAADwAAAAAAAAABACAAAAAiAAAAZHJzL2Rvd25yZXYueG1sUEsBAhQAFAAAAAgAh07iQDMvBZ47&#10;AAAAOQAAABAAAAAAAAAAAQAgAAAACgEAAGRycy9zaGFwZXhtbC54bWxQSwUGAAAAAAYABgBbAQAA&#10;tAMAAAAA&#10;">
                      <v:fill on="t" focussize="0,0"/>
                      <v:stroke on="f"/>
                      <v:imagedata o:title=""/>
                      <o:lock v:ext="edit" aspectratio="f"/>
                    </v:rect>
                    <v:group id="组合 735" o:spid="_x0000_s1026" o:spt="203" style="position:absolute;left:2582;top:2571;height:97;width:3061;" coordorigin="1304,2571" coordsize="3061,97" o:gfxdata="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hCDXDL0AAADaAAAADwAAAAAAAAABACAAAAAiAAAAZHJzL2Rvd25yZXYueG1s&#10;UEsBAhQAFAAAAAgAh07iQDMvBZ47AAAAOQAAABUAAAAAAAAAAQAgAAAADAEAAGRycy9ncm91cHNo&#10;YXBleG1sLnhtbFBLBQYAAAAABgAGAGABAADJAwAAAAA=&#10;">
                      <o:lock v:ext="edit" aspectratio="f"/>
                      <v:shape id="任意多边形 2" o:spid="_x0000_s1026" o:spt="100" style="position:absolute;left:1304;top:2572;height:96;width:283;" fillcolor="#FFFFFF" filled="t" stroked="f" coordsize="445,151" o:gfxdata="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u9uAdvQAA&#10;ANoAAAAPAAAAAAAAAAEAIAAAACIAAABkcnMvZG93bnJldi54bWxQSwECFAAUAAAACACHTuJAMy8F&#10;njsAAAA5AAAAEAAAAAAAAAABACAAAAAMAQAAZHJzL3NoYXBleG1sLnhtbFBLBQYAAAAABgAGAFsB&#10;AAC2AwAAAAA=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6,71,38,66,29,63xm74,90l63,90,63,107,74,107,74,90xm74,67l63,67,63,81,74,81,74,67xm287,6l234,6,234,72,234,85,232,106,228,126,220,144,222,145,226,148,228,150,234,137,238,123,241,108,243,93,287,93,287,83,243,83,244,72,244,54,287,54,287,44,244,44,244,16,287,16,287,6xm173,113l169,124,161,135,152,143,154,144,158,148,160,149,167,142,173,134,178,125,183,116,173,113xm287,93l277,93,277,137,276,138,271,138,255,138,257,141,258,146,258,149,270,149,277,148,281,147,285,145,287,141,287,138,264,138,255,138,287,138,287,93xm203,113l195,118,201,125,208,136,210,143,219,138,216,131,209,121,203,113xm227,99l152,99,152,109,227,109,227,99xm176,30l167,30,167,99,176,99,176,81,215,81,215,72,176,72,176,55,215,55,215,46,176,46,176,30xm215,81l205,81,205,99,215,99,215,81xm287,54l277,54,277,83,287,83,287,54xm215,55l205,55,205,72,215,72,215,55xm215,30l205,30,205,46,215,46,215,30xm287,16l277,16,277,44,287,44,287,16xm226,20l154,20,154,30,226,30,226,20xm176,0l167,0,167,20,176,20,176,0xm215,0l205,0,205,20,215,20,215,0xm444,66l306,66,306,78,444,78,444,6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3" o:spid="_x0000_s1026" o:spt="100" style="position:absolute;left:1771;top:2572;height:96;width:282;" fillcolor="#FFFFFF" filled="t" stroked="f" coordsize="443,151" o:gfxdata="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NvLxFW2AAAA2gAAAA8A&#10;AAAAAAAAAQAgAAAAIgAAAGRycy9kb3ducmV2LnhtbFBLAQIUABQAAAAIAIdO4kAzLwWeOwAAADkA&#10;AAAQAAAAAAAAAAEAIAAAAAUBAABkcnMvc2hhcGV4bWwueG1sUEsFBgAAAAAGAAYAWwEAAK8DAAAA&#10;AA==&#10;" path="m120,4l18,4,18,63,120,63,120,54,28,54,28,38,120,38,120,29,28,29,28,13,120,13,120,4xm120,38l109,38,109,54,120,54,120,38xm120,13l109,13,109,29,120,29,120,13xm135,135l2,135,2,145,135,145,135,135xm74,116l63,116,63,135,74,135,74,116xm119,107l20,107,20,116,119,116,119,107xm29,63l23,74,17,85,9,94,0,102,3,104,7,107,9,109,15,104,20,97,25,90,126,90,126,81,31,81,34,76,37,71,39,66,29,63xm74,90l63,90,63,107,74,107,74,90xm74,67l63,67,63,81,74,81,74,67xm287,6l235,6,234,72,234,85,232,106,228,126,220,144,223,145,227,148,228,150,234,137,239,123,241,108,243,93,287,93,287,83,244,83,244,72,244,54,287,54,287,44,244,44,244,16,287,16,287,6xm173,113l169,124,161,135,152,143,155,144,159,148,160,149,167,142,173,134,179,125,183,116,173,113xm287,93l277,93,277,137,276,138,272,138,256,138,257,141,258,146,259,149,270,149,277,148,281,147,285,145,287,141,287,138,264,138,256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7,20l154,20,154,30,227,30,227,20xm176,0l167,0,167,20,176,20,176,0xm215,0l206,0,206,20,215,20,215,0xm430,21l321,21,321,33,430,33,430,21xm443,120l308,120,308,132,443,132,443,12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4" o:spid="_x0000_s1026" o:spt="100" style="position:absolute;left:2237;top:2572;height:96;width:280;" fillcolor="#FFFFFF" filled="t" stroked="f" coordsize="441,151" o:gfxdata="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+P4i74A&#10;AADaAAAADwAAAAAAAAABACAAAAAiAAAAZHJzL2Rvd25yZXYueG1sUEsBAhQAFAAAAAgAh07iQDMv&#10;BZ47AAAAOQAAABAAAAAAAAAAAQAgAAAADQEAAGRycy9zaGFwZXhtbC54bWxQSwUGAAAAAAYABgBb&#10;AQAAtwMAAAAA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1,143,154,144,158,148,160,149,166,142,172,134,178,125,182,116,173,113xm286,93l276,93,276,137,275,138,271,138,255,138,256,141,258,146,258,149,269,149,276,148,281,147,285,145,286,141,286,138,263,138,255,138,286,138,286,93xm202,113l195,118,201,125,207,136,210,143,218,138,215,131,208,121,202,113xm226,99l151,99,151,109,226,109,226,99xm176,30l166,30,166,99,176,99,176,81,214,81,214,72,176,72,176,55,214,55,214,46,176,46,176,30xm214,81l205,81,205,99,214,99,214,81xm286,54l276,54,276,83,286,83,286,54xm214,55l205,55,205,72,214,72,214,55xm214,30l205,30,205,46,214,46,214,30xm286,16l276,16,276,44,286,44,286,16xm226,20l153,20,153,30,226,30,226,20xm176,0l166,0,166,20,176,20,176,0xm214,0l205,0,205,20,214,20,214,0xm432,14l317,14,317,25,432,25,432,14xm420,68l327,68,327,79,420,79,420,68xm440,126l308,126,308,137,440,137,440,12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5" o:spid="_x0000_s1026" o:spt="100" style="position:absolute;left:2701;top:2572;height:96;width:278;" fillcolor="#FFFFFF" filled="t" stroked="f" coordsize="437,151" o:gfxdata="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R+wUC/&#10;AAAA2wAAAA8AAAAAAAAAAQAgAAAAIgAAAGRycy9kb3ducmV2LnhtbFBLAQIUABQAAAAIAIdO4kAz&#10;LwWeOwAAADkAAAAQAAAAAAAAAAEAIAAAAA4BAABkcnMvc2hhcGV4bWwueG1sUEsFBgAAAAAGAAYA&#10;WwEAALgDAAAAAA==&#10;" path="m119,4l18,4,18,63,119,63,119,54,28,54,28,38,119,38,119,29,28,29,28,13,119,13,119,4xm119,38l109,38,109,54,119,54,119,38xm119,13l109,13,109,29,119,29,119,13xm135,135l2,135,2,145,135,145,135,135xm73,116l63,116,63,135,73,135,73,116xm119,107l20,107,20,116,119,116,119,107xm28,63l23,74,16,85,8,94,0,102,3,104,7,107,9,109,14,104,20,97,25,90,125,90,125,81,31,81,34,76,36,71,38,66,28,63xm73,90l63,90,63,107,73,107,73,90xm73,67l63,67,63,81,73,81,73,67xm286,6l234,6,234,72,234,85,232,106,228,126,220,144,222,145,226,148,228,150,234,137,238,123,241,108,243,93,286,93,286,83,243,83,244,72,244,54,286,54,286,44,244,44,244,16,286,16,286,6xm173,113l168,124,160,135,152,143,154,144,158,148,160,149,166,142,172,134,178,125,183,116,173,113xm286,93l277,93,277,137,276,138,271,138,255,138,256,141,258,146,258,149,270,149,277,148,281,147,285,145,286,141,286,138,263,138,255,138,286,138,286,93xm203,113l195,118,201,125,208,136,210,143,219,138,216,131,209,121,203,113xm226,99l151,99,151,109,226,109,226,99xm176,30l167,30,167,99,176,99,176,81,215,81,215,72,176,72,176,55,215,55,215,46,176,46,176,30xm215,81l205,81,205,99,215,99,215,81xm286,54l277,54,277,83,286,83,286,54xm215,55l205,55,205,72,215,72,215,55xm215,30l205,30,205,46,215,46,215,30xm286,16l277,16,277,44,286,44,286,16xm226,20l154,20,154,30,226,30,226,20xm176,0l167,0,167,20,176,20,176,0xm215,0l205,0,205,20,215,20,215,0xm437,12l312,12,312,144,323,144,323,131,437,131,437,120,323,120,323,23,437,23,437,12xm437,131l426,131,426,143,437,143,437,131xm437,23l426,23,426,120,437,120,437,23xm363,23l353,23,352,51,348,72,339,88,325,98,327,100,330,104,331,107,347,95,357,77,361,53,363,23xm395,23l385,23,385,88,388,93,418,93,422,93,424,92,424,90,423,86,423,84,395,84,395,82,395,23xm423,83l421,84,417,84,423,84,423,83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6" o:spid="_x0000_s1026" o:spt="100" style="position:absolute;left:3163;top:2572;height:96;width:282;" fillcolor="#FFFFFF" filled="t" stroked="f" coordsize="443,151" o:gfxdata="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oxFfj7gAAADbAAAA&#10;DwAAAAAAAAABACAAAAAiAAAAZHJzL2Rvd25yZXYueG1sUEsBAhQAFAAAAAgAh07iQDMvBZ47AAAA&#10;OQAAABAAAAAAAAAAAQAgAAAABwEAAGRycy9zaGFwZXhtbC54bWxQSwUGAAAAAAYABgBbAQAAsQMA&#10;AAAA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7,71,39,66,29,63xm74,90l63,90,63,107,74,107,74,90xm74,67l63,67,63,81,74,81,74,67xm287,6l234,6,234,72,234,85,232,106,228,126,220,144,222,145,227,148,228,150,234,137,238,123,241,108,243,93,287,93,287,83,244,83,244,72,244,54,287,54,287,44,244,44,244,16,287,16,287,6xm173,113l169,124,161,135,152,143,154,144,158,148,160,149,167,142,173,134,178,125,183,116,173,113xm287,93l277,93,277,137,276,138,271,138,255,138,257,141,258,146,259,149,270,149,277,148,281,147,285,145,287,141,287,138,264,138,255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6,20l154,20,154,30,226,30,226,20xm176,0l167,0,167,20,176,20,176,0xm215,0l206,0,206,20,215,20,215,0xm443,129l308,129,308,140,443,140,443,129xm366,73l355,73,352,88,350,103,348,117,345,129,356,129,359,117,361,103,363,88,366,73xm409,62l408,62,326,62,326,73,406,73,405,88,403,103,402,117,401,129,411,129,413,112,415,95,416,78,417,62,409,62xm372,25l362,25,360,36,357,62,367,62,371,36,372,25xm432,14l317,14,317,25,432,25,432,14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7" o:spid="_x0000_s1026" o:spt="100" style="position:absolute;left:3629;top:2571;height:96;width:282;" fillcolor="#FFFFFF" filled="t" stroked="f" coordsize="444,152" o:gfxdata="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JyF6vQAA&#10;ANsAAAAPAAAAAAAAAAEAIAAAACIAAABkcnMvZG93bnJldi54bWxQSwECFAAUAAAACACHTuJAMy8F&#10;njsAAAA5AAAAEAAAAAAAAAABACAAAAAMAQAAZHJzL3NoYXBleG1sLnhtbFBLBQYAAAAABgAGAFsB&#10;AAC2AwAAAAA=&#10;" path="m120,6l19,6,19,65,120,65,120,56,29,56,29,40,120,40,120,31,29,31,29,15,120,15,120,6xm120,40l109,40,109,56,120,56,120,40xm120,15l109,15,109,31,120,31,120,15xm135,137l2,137,2,147,135,147,135,137xm74,118l63,118,63,137,74,137,74,118xm119,109l20,109,20,118,119,118,119,109xm29,65l23,76,17,87,9,96,0,104,3,106,7,109,9,111,15,106,20,99,25,92,126,92,126,83,31,83,34,78,37,73,39,68,29,65xm74,92l63,92,63,109,74,109,74,92xm74,69l63,69,63,83,74,83,74,69xm287,8l235,8,234,74,234,87,232,108,228,128,220,146,223,147,227,150,228,152,234,139,239,125,242,110,243,95,287,95,287,85,244,85,244,74,244,56,287,56,287,46,244,46,244,18,287,18,287,8xm174,115l169,126,161,137,152,145,155,146,159,150,161,151,167,144,173,136,179,127,183,118,174,115xm287,95l277,95,277,139,276,140,272,140,256,140,257,143,258,148,259,151,270,151,277,150,281,149,285,147,287,143,287,140,264,140,256,140,287,140,287,95xm203,115l195,120,201,127,208,138,211,145,219,140,216,133,209,123,203,115xm227,101l152,101,152,111,227,111,227,101xm176,32l167,32,167,101,176,101,176,83,215,83,215,74,176,74,176,57,215,57,215,48,176,48,176,32xm215,83l206,83,206,101,215,101,215,83xm287,56l277,56,277,85,287,85,287,56xm215,57l206,57,206,74,215,74,215,57xm215,32l206,32,206,48,215,48,215,32xm287,18l277,18,277,46,287,46,287,18xm227,22l154,22,154,32,227,32,227,22xm176,2l167,2,167,22,176,22,176,2xm215,2l206,2,206,22,215,22,215,2xm443,44l308,44,308,55,443,55,443,44xm347,75l338,94,328,112,317,129,306,143,309,145,314,148,316,150,327,135,338,118,348,99,358,79,347,75xm402,74l392,79,404,97,415,116,426,134,434,149,444,143,436,128,425,110,413,92,402,74xm372,0l362,4,367,15,373,31,376,40,387,35,384,26,377,11,372,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8" o:spid="_x0000_s1026" o:spt="100" style="position:absolute;left:4095;top:2572;height:96;width:270;" fillcolor="#FFFFFF" filled="t" stroked="f" coordsize="425,151" o:gfxdata="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xpGuyugAAANsA&#10;AAAPAAAAAAAAAAEAIAAAACIAAABkcnMvZG93bnJldi54bWxQSwECFAAUAAAACACHTuJAMy8FnjsA&#10;AAA5AAAAEAAAAAAAAAABACAAAAAJAQAAZHJzL3NoYXBleG1sLnhtbFBLBQYAAAAABgAGAFsBAACz&#10;AwAAAAA=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2,143,154,144,158,148,160,149,166,142,172,134,178,125,182,116,173,113xm286,93l276,93,276,137,276,138,271,138,255,138,256,141,258,146,258,149,269,149,276,148,281,147,285,145,286,141,286,138,263,138,255,138,286,138,286,93xm202,113l195,118,201,125,207,136,210,143,218,138,215,131,209,121,202,113xm226,99l151,99,151,109,226,109,226,99xm176,30l166,30,166,99,176,99,176,81,215,81,215,72,176,72,176,55,215,55,215,46,176,46,176,30xm215,81l205,81,205,99,215,99,215,81xm286,54l276,54,276,83,286,83,286,54xm215,55l205,55,205,72,215,72,215,55xm215,30l205,30,205,46,215,46,215,30xm286,16l276,16,276,44,286,44,286,16xm226,20l153,20,153,30,226,30,226,20xm176,0l166,0,166,20,176,20,176,0xm215,0l205,0,205,20,215,20,215,0xm425,9l326,9,326,147,336,147,336,137,425,137,425,126,336,126,336,78,425,78,425,67,336,67,336,20,425,20,425,9xm425,137l414,137,414,147,425,147,425,137xm425,78l414,78,414,126,425,126,425,78xm425,20l414,20,414,67,425,67,425,20xe">
                        <v:fill on="t" focussize="0,0"/>
                        <v:stroke on="f"/>
                        <v:imagedata o:title=""/>
                        <o:lock v:ext="edit" aspectratio="f"/>
                      </v:shape>
                    </v:group>
                  </v:group>
                  <v:group id="组合 182" o:spid="_x0000_s1026" o:spt="203" style="position:absolute;left:5191;top:4817;height:141;width:86;" coordsize="400,659" o:gfxdata="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YzQ4iL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0;top:0;height:659;width:400;" fillcolor="#231916" filled="t" stroked="f" coordsize="400,659" o:gfxdata="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+HcJebsAAADc&#10;AAAADwAAAAAAAAABACAAAAAiAAAAZHJzL2Rvd25yZXYueG1sUEsBAhQAFAAAAAgAh07iQDMvBZ47&#10;AAAAOQAAABAAAAAAAAAAAQAgAAAACgEAAGRycy9zaGFwZXhtbC54bWxQSwUGAAAAAAYABgBbAQAA&#10;tAMAAAAA&#10;" path="m246,0l0,67,0,141,159,99,159,588,4,588,4,658,399,658,399,588,246,588,246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84" o:spid="_x0000_s1026" o:spt="203" style="position:absolute;left:3196;top:5718;height:106;width:238;" coordsize="1114,494" o:gfxdata="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PGJbqLoAAADbAAAADwAAAAAAAAABACAAAAAiAAAAZHJzL2Rvd25yZXYueG1sUEsB&#10;AhQAFAAAAAgAh07iQDMvBZ47AAAAOQAAABUAAAAAAAAAAQAgAAAACQEAAGRycy9ncm91cHNoYXBl&#10;eG1sLnhtbFBLBQYAAAAABgAGAGABAADGAwAAAAA=&#10;">
                    <o:lock v:ext="edit" aspectratio="f"/>
                    <v:shape id="_x0000_s1026" o:spid="_x0000_s1026" o:spt="100" style="position:absolute;left:0;top:0;height:494;width:1114;" fillcolor="#231916" filled="t" stroked="f" coordsize="1114,494" o:gfxdata="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2qCEi8AAAA&#10;3AAAAA8AAAAAAAAAAQAgAAAAIgAAAGRycy9kb3ducmV2LnhtbFBLAQIUABQAAAAIAIdO4kAzLwWe&#10;OwAAADkAAAAQAAAAAAAAAAEAIAAAAAsBAABkcnMvc2hhcGV4bWwueG1sUEsFBgAAAAAGAAYAWwEA&#10;ALUDAAAAAA==&#10;" path="m340,84l295,84,294,127,292,167,290,204,287,238,275,302,248,361,208,414,153,462,163,470,171,478,180,486,187,494,246,441,290,381,318,315,332,241,334,209,336,172,338,131,340,84xm184,268l81,268,81,491,121,491,121,281,186,281,178,275,184,268xm322,433l324,444,326,455,328,466,330,478,375,479,409,479,445,474,472,457,483,437,404,437,387,437,368,436,346,435,322,433xm506,46l209,46,209,84,461,84,458,186,455,270,453,336,450,384,446,408,437,425,423,435,404,437,483,437,488,428,494,387,497,336,500,254,503,165,506,46xm186,281l121,281,163,312,204,343,231,312,191,284,186,281xm184,97l7,97,7,133,137,133,106,178,73,219,37,254,0,285,4,297,8,308,11,318,14,328,32,314,48,299,65,284,81,268,184,268,193,257,195,255,147,255,130,244,121,238,121,222,138,202,154,180,169,157,184,134,184,97xm197,186l185,204,173,221,160,238,147,255,195,255,207,240,220,223,232,207,197,186xm96,0l58,17,68,33,78,50,88,68,98,87,137,68,126,50,116,32,106,15,96,0xm796,146l751,146,747,194,743,235,738,267,731,292,709,340,677,384,635,424,583,458,593,467,602,475,610,483,617,491,673,453,718,409,753,359,776,304,783,275,789,239,793,196,796,146xm966,107l599,107,599,146,921,146,921,415,925,443,938,464,959,476,990,480,1028,480,1057,477,1079,466,1095,449,1097,442,997,442,983,440,973,434,968,424,967,412,966,107xm1069,329l1067,352,1065,374,1063,394,1060,412,1056,425,1049,434,1037,440,1022,442,1097,442,1103,425,1106,406,1109,386,1112,366,1114,344,1102,341,1091,337,1080,333,1069,329xm800,5l754,5,754,33,753,59,753,84,752,107,798,107,799,84,799,59,800,33,800,5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86" o:spid="_x0000_s1026" o:spt="203" style="position:absolute;left:3679;top:5718;height:106;width:237;" coordsize="1109,494" o:gfxdata="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Uy7+M7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0;top:0;height:494;width:1109;" fillcolor="#231916" filled="t" stroked="f" coordsize="1109,494" o:gfxdata="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FJKT8vQAA&#10;ANwAAAAPAAAAAAAAAAEAIAAAACIAAABkcnMvZG93bnJldi54bWxQSwECFAAUAAAACACHTuJAMy8F&#10;njsAAAA5AAAAEAAAAAAAAAABACAAAAAMAQAAZHJzL3NoYXBleG1sLnhtbFBLBQYAAAAABgAGAFsB&#10;AAC2AwAAAAA=&#10;" path="m340,84l295,84,294,127,292,167,290,204,287,238,275,302,248,361,208,414,153,462,163,470,171,478,180,486,187,494,246,441,290,381,318,315,332,241,334,209,336,172,338,131,340,84xm184,268l81,268,81,491,121,491,121,281,186,281,178,275,184,268xm322,433l324,444,326,455,328,466,330,478,375,479,409,479,445,474,472,457,483,437,404,437,387,437,368,436,346,435,322,433xm506,46l209,46,209,84,461,84,458,186,455,270,453,336,450,384,446,408,437,425,423,435,404,437,483,437,488,428,494,387,497,336,500,254,503,165,506,46xm186,281l121,281,163,312,204,343,231,312,191,284,186,281xm184,97l7,97,7,133,137,133,106,178,73,219,37,254,0,285,4,297,8,308,11,318,14,328,32,314,48,299,65,284,81,268,184,268,193,257,195,255,147,255,130,244,121,238,121,222,138,202,154,180,169,157,184,134,184,97xm197,186l185,204,173,221,160,238,147,255,195,255,207,240,220,223,232,207,197,186xm96,0l58,17,68,33,78,50,88,68,98,87,137,68,126,50,116,32,106,15,96,0xm872,230l823,230,823,494,872,494,872,230xm1108,190l588,190,588,230,1108,230,1108,190xm872,6l823,6,823,190,872,190,872,6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88" o:spid="_x0000_s1026" o:spt="203" style="position:absolute;left:4159;top:5718;height:105;width:236;" coordsize="1106,489" o:gfxdata="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KP8YES+AAAA2wAAAA8AAAAAAAAAAQAgAAAAIgAAAGRycy9kb3ducmV2Lnht&#10;bFBLAQIUABQAAAAIAIdO4kAzLwWeOwAAADkAAAAVAAAAAAAAAAEAIAAAAA0BAABkcnMvZ3JvdXBz&#10;aGFwZXhtbC54bWxQSwUGAAAAAAYABgBgAQAAygMAAAAA&#10;">
                    <o:lock v:ext="edit" aspectratio="f"/>
                    <v:shape id="_x0000_s1026" o:spid="_x0000_s1026" o:spt="100" style="position:absolute;left:0;top:0;height:489;width:1106;" fillcolor="#231916" filled="t" stroked="f" coordsize="1106,489" o:gfxdata="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xh7DvQAA&#10;ANwAAAAPAAAAAAAAAAEAIAAAACIAAABkcnMvZG93bnJldi54bWxQSwECFAAUAAAACACHTuJAMy8F&#10;njsAAAA5AAAAEAAAAAAAAAABACAAAAAMAQAAZHJzL3NoYXBleG1sLnhtbFBLBQYAAAAABgAGAFsB&#10;AAC2AwAAAAA=&#10;" path="m521,184l285,184,285,0,236,0,236,184,0,184,0,225,236,225,236,488,285,488,285,225,521,225,521,184xm1106,206l575,206,575,250,1106,250,1106,206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90" o:spid="_x0000_s1026" o:spt="203" style="position:absolute;left:4641;top:5718;height:105;width:234;" coordsize="1096,489" o:gfxdata="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zLDF37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0;top:0;height:489;width:1096;" fillcolor="#231916" filled="t" stroked="f" coordsize="1096,489" o:gfxdata="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Igxl74A&#10;AADcAAAADwAAAAAAAAABACAAAAAiAAAAZHJzL2Rvd25yZXYueG1sUEsBAhQAFAAAAAgAh07iQDMv&#10;BZ47AAAAOQAAABAAAAAAAAAAAQAgAAAADQEAAGRycy9zaGFwZXhtbC54bWxQSwUGAAAAAAYABgBb&#10;AQAAtwMAAAAA&#10;" path="m521,184l285,184,285,0,236,0,236,184,0,184,0,225,236,225,236,488,285,488,285,225,521,225,521,184xm1096,388l582,388,582,430,1096,430,1096,388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shape id="_x0000_s1026" o:spid="_x0000_s1026" o:spt="100" style="position:absolute;left:2819;top:5179;height:143;width:87;" fillcolor="#36A7A8" filled="t" stroked="f" coordsize="404,667" o:gfxdata="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q8Pf7vQAA&#10;ANwAAAAPAAAAAAAAAAEAIAAAACIAAABkcnMvZG93bnJldi54bWxQSwECFAAUAAAACACHTuJAMy8F&#10;njsAAAA5AAAAEAAAAAAAAAABACAAAAAMAQAAZHJzL3NoYXBleG1sLnhtbFBLBQYAAAAABgAGAFsB&#10;AAC2AwAAAAA=&#10;" path="m185,0l141,3,100,9,62,21,27,37,27,114,60,94,93,79,128,71,164,68,219,75,259,94,283,128,291,174,280,224,249,260,197,282,124,289,70,289,70,356,127,356,209,364,268,387,303,425,315,479,312,505,273,566,194,597,160,599,117,596,76,586,37,570,0,548,0,632,33,647,70,658,112,664,158,666,211,663,300,636,366,584,400,514,404,473,401,443,360,369,309,335,242,319,242,318,303,294,346,259,372,213,380,155,377,122,350,66,298,24,227,3,185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743;top:5352;height:106;width:238;" fillcolor="#36A7A8" filled="t" stroked="f" coordsize="1114,494" o:gfxdata="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Noj2LvQAA&#10;ANwAAAAPAAAAAAAAAAEAIAAAACIAAABkcnMvZG93bnJldi54bWxQSwECFAAUAAAACACHTuJAMy8F&#10;njsAAAA5AAAAEAAAAAAAAAABACAAAAAMAQAAZHJzL3NoYXBleG1sLnhtbFBLBQYAAAAABgAGAFsB&#10;AAC2AwAAAAA=&#10;" path="m340,85l295,85,294,127,292,167,290,204,287,238,275,303,248,361,208,415,153,462,163,470,172,478,180,486,187,494,246,441,290,382,318,315,332,241,334,209,336,172,338,131,340,85xm184,268l81,268,81,491,121,491,121,281,186,281,178,276,184,268xm322,433l324,444,326,455,328,466,330,478,376,479,409,479,445,474,472,457,483,438,404,438,387,437,368,436,346,435,322,433xm507,46l210,46,210,85,461,85,458,187,455,270,453,337,450,385,446,408,437,425,423,435,404,438,483,438,488,428,494,387,497,336,500,255,503,165,507,46xm186,281l121,281,163,312,204,343,231,313,191,285,186,281xm184,97l8,97,8,133,137,133,106,179,73,219,38,255,0,285,4,297,8,308,11,318,15,328,32,314,48,300,65,284,81,268,184,268,193,257,195,255,147,255,130,244,121,238,121,223,138,202,154,180,169,157,184,134,184,97xm197,186l185,204,173,221,160,238,147,255,195,255,207,240,220,223,232,207,197,186xm96,0l58,18,68,33,78,50,88,69,98,88,138,69,127,50,116,32,106,16,96,0xm1114,212l583,212,583,256,1114,256,1114,21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754;top:5550;height:144;width:215;" fillcolor="#36A7A8" filled="t" stroked="f" coordsize="1005,670" o:gfxdata="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uzq368AAAA&#10;3AAAAA8AAAAAAAAAAQAgAAAAIgAAAGRycy9kb3ducmV2LnhtbFBLAQIUABQAAAAIAIdO4kAzLwWe&#10;OwAAADkAAAAQAAAAAAAAAAEAIAAAAAsBAABkcnMvc2hhcGV4bWwueG1sUEsFBgAAAAAGAAYAWwEA&#10;ALUDAAAAAA==&#10;" path="m399,588l4,588,4,658,399,658,399,588xm245,99l158,99,158,588,245,588,245,99xm245,0l0,67,0,142,158,99,245,99,245,0xm785,3l731,9,684,25,643,52,610,91,583,140,564,199,553,269,549,349,553,422,564,487,582,542,607,587,639,623,676,649,720,664,770,669,822,664,868,648,909,621,925,602,778,602,727,592,688,561,661,509,644,438,638,345,644,246,661,170,689,115,729,82,780,71,936,71,907,40,852,12,785,3xm936,71l780,71,829,82,866,114,893,168,909,244,915,341,909,435,893,508,865,560,827,591,778,602,925,602,943,583,970,535,989,477,1000,410,1004,333,998,233,980,150,949,86,936,7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681;top:5717;height:106;width:361;" fillcolor="#36A7A8" filled="t" stroked="f" coordsize="1687,492" o:gfxdata="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HEYtDvQAA&#10;ANwAAAAPAAAAAAAAAAEAIAAAACIAAABkcnMvZG93bnJldi54bWxQSwECFAAUAAAACACHTuJAMy8F&#10;njsAAAA5AAAAEAAAAAAAAAABACAAAAAMAQAAZHJzL3NoYXBleG1sLnhtbFBLBQYAAAAABgAGAFsB&#10;AAC2AwAAAAA=&#10;" path="m490,250l222,250,222,491,262,491,262,462,490,462,490,429,262,429,262,372,490,372,490,340,262,340,262,283,490,283,490,250xm490,462l449,462,449,491,490,491,490,462xm490,372l449,372,449,429,490,429,490,372xm490,283l449,283,449,340,490,340,490,283xm175,24l35,24,35,315,33,361,26,400,15,434,0,461,8,468,16,475,23,482,29,489,48,456,62,415,70,368,73,313,175,313,175,282,73,282,73,185,175,185,175,154,73,154,73,57,175,57,175,24xm69,446l72,460,74,471,75,481,84,481,96,482,110,482,126,482,147,479,163,470,172,455,173,450,117,450,106,450,95,449,82,448,69,446xm175,313l138,313,138,443,131,450,173,450,175,435,175,313xm175,185l138,185,138,282,175,282,175,185xm175,57l138,57,138,154,175,154,175,57xm530,175l184,175,184,209,530,209,530,175xm306,107l265,107,265,175,306,175,306,107xm442,107l401,107,401,175,442,175,442,107xm515,73l199,73,199,107,515,107,515,73xm306,1l265,1,265,73,306,73,306,1xm442,1l401,1,401,73,442,73,442,1xm739,25l734,94,725,158,713,216,697,269,674,321,647,368,614,410,576,448,586,457,594,465,603,474,611,483,652,441,688,394,718,342,743,286,758,232,771,170,781,103,787,28,739,25xm934,18l889,20,897,114,911,198,931,273,957,338,990,394,1028,441,1073,478,1082,469,1102,448,1112,437,1062,399,1021,348,987,285,961,209,944,120,934,18xm1371,226l1326,226,1326,490,1371,490,1371,226xm1435,377l1438,387,1440,397,1442,409,1444,420,1461,422,1481,422,1503,423,1527,423,1565,419,1593,405,1610,384,1522,384,1501,383,1480,382,1458,380,1435,377xm1630,190l1189,190,1189,226,1585,226,1583,261,1581,290,1579,316,1577,337,1572,357,1562,372,1545,381,1522,384,1610,384,1611,382,1619,350,1622,319,1625,282,1627,239,1630,190xm1539,102l1496,102,1496,158,1539,158,1539,102xm1353,102l1310,102,1310,158,1353,158,1353,102xm1687,66l1162,66,1162,102,1687,102,1687,66xm1353,0l1310,0,1310,66,1353,66,1353,0xm1539,0l1496,0,1496,66,1539,66,1539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755;top:5916;height:141;width:213;" fillcolor="#36A7A8" filled="t" stroked="f" coordsize="20374,15460" o:gfxdata="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u31ya8AAAA&#10;3AAAAA8AAAAAAAAAAQAgAAAAIgAAAGRycy9kb3ducmV2LnhtbFBLAQIUABQAAAAIAIdO4kAzLwWe&#10;OwAAADkAAAAQAAAAAAAAAAEAIAAAAAsBAABkcnMvc2hhcGV4bWwueG1sUEsFBgAAAAAGAAYAWwEA&#10;ALUDAAAAAA==&#10;" path="m400,588l5,588,5,658,400,658,400,588xm246,99l159,99,159,588,246,588,246,99xm246,0l0,67,0,142,159,99,246,99,246,0xm1000,14l551,14,551,86,896,86,639,658,730,658,1000,42,1000,1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747;top:6087;height:104;width:228;" fillcolor="#36A7A8" filled="t" stroked="f" coordsize="1070,487" o:gfxdata="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DyfeJvQAA&#10;ANwAAAAPAAAAAAAAAAEAIAAAACIAAABkcnMvZG93bnJldi54bWxQSwECFAAUAAAACACHTuJAMy8F&#10;njsAAAA5AAAAEAAAAAAAAAABACAAAAAMAQAAZHJzL3NoYXBleG1sLnhtbFBLBQYAAAAABgAGAFsB&#10;AAC2AwAAAAA=&#10;" path="m460,35l0,35,0,487,45,487,45,457,460,457,460,418,45,418,45,75,460,75,460,35xm460,457l416,457,416,487,460,487,460,457xm460,75l416,75,416,418,460,418,460,75xm192,75l148,75,147,136,144,184,139,220,133,243,122,266,104,288,79,309,47,330,56,338,65,346,73,354,80,362,114,338,142,313,161,287,174,260,181,232,187,191,190,139,192,75xm312,75l268,75,268,263,272,289,286,308,308,320,339,323,401,323,408,283,346,283,331,282,320,277,314,269,312,258,312,75xm409,282l346,283,408,283,409,282xm752,141l706,141,703,190,699,230,694,262,687,287,665,336,633,380,591,419,539,454,549,462,558,471,566,479,573,487,629,448,674,404,709,354,732,299,739,270,745,234,749,191,752,141xm922,103l555,103,555,141,877,141,877,410,881,439,893,459,915,472,946,476,984,476,1013,472,1035,462,1051,445,1053,437,953,437,939,435,929,429,924,419,923,408,922,103xm1025,324l1023,348,1021,369,1019,389,1016,408,1012,421,1005,430,993,435,978,437,1053,437,1059,421,1062,402,1065,382,1068,361,1070,340,1058,336,1047,332,1036,329,1025,324xm756,0l710,0,710,28,709,54,709,79,708,103,754,103,755,79,755,54,756,28,756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197;top:6086;height:105;width:235;" fillcolor="#231916" filled="t" stroked="f" coordsize="1101,489" o:gfxdata="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HP9ArsAAADc&#10;AAAADwAAAAAAAAABACAAAAAiAAAAZHJzL2Rvd25yZXYueG1sUEsBAhQAFAAAAAgAh07iQDMvBZ47&#10;AAAAOQAAABAAAAAAAAAAAQAgAAAACgEAAGRycy9zaGFwZXhtbC54bWxQSwUGAAAAAAYABgBbAQAA&#10;tAMAAAAA&#10;" path="m284,225l235,225,235,488,284,488,284,225xm521,184l0,184,0,225,521,225,521,184xm284,0l235,0,235,184,284,184,284,0xm1101,126l582,126,582,166,1101,166,1101,126xm824,0l785,21,797,38,810,59,825,84,842,113,886,91,868,64,852,40,837,19,824,0xm742,225l706,287,667,345,625,398,580,447,591,455,602,463,611,471,620,478,666,423,710,366,750,308,788,247,742,225xm924,228l887,254,923,299,962,350,1004,408,1049,473,1094,442,1052,387,1010,333,967,280,924,22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680;top:6087;height:105;width:235;" fillcolor="#231916" filled="t" stroked="f" coordsize="1099,489" o:gfxdata="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do3xW/&#10;AAAA3AAAAA8AAAAAAAAAAQAgAAAAIgAAAGRycy9kb3ducmV2LnhtbFBLAQIUABQAAAAIAIdO4kAz&#10;LwWeOwAAADkAAAAQAAAAAAAAAAEAIAAAAA4BAABkcnMvc2hhcGV4bWwueG1sUEsFBgAAAAAGAAYA&#10;WwEAALgDAAAAAA==&#10;" path="m285,225l236,225,236,488,285,488,285,225xm521,184l0,184,0,225,521,225,521,184xm285,0l236,0,236,184,285,184,285,0xm812,212l764,212,764,395,770,429,787,454,815,468,854,473,987,473,1020,470,1046,460,1065,444,1071,431,866,431,843,428,826,420,816,405,812,385,812,212xm1046,321l1044,342,1041,363,1038,382,1034,400,1028,413,1016,423,997,429,971,431,1071,431,1076,421,1080,404,1084,385,1088,363,1093,338,1080,334,1068,329,1057,325,1046,321xm812,1l764,1,764,171,580,190,585,231,764,212,812,212,812,207,1099,177,1098,166,812,166,812,1xm1095,137l812,166,1098,166,1095,13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158;top:6085;height:107;width:237;" fillcolor="#231916" filled="t" stroked="f" coordsize="1111,498" o:gfxdata="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32MtArgAAADcAAAA&#10;DwAAAAAAAAABACAAAAAiAAAAZHJzL2Rvd25yZXYueG1sUEsBAhQAFAAAAAgAh07iQDMvBZ47AAAA&#10;OQAAABAAAAAAAAAAAQAgAAAABwEAAGRycy9zaGFwZXhtbC54bWxQSwUGAAAAAAYABgBbAQAAsQMA&#10;AAAA&#10;" path="m285,181l238,181,223,251,191,313,144,368,80,416,0,456,11,468,20,478,27,487,33,495,120,445,187,388,236,324,266,252,306,252,285,181xm306,252l266,252,301,329,350,394,414,446,494,485,501,476,511,466,522,456,534,444,457,413,393,372,343,319,307,255,306,252xm523,142l10,142,10,181,523,181,523,142xm287,7l241,7,241,41,241,75,240,109,240,142,286,142,287,108,287,74,287,41,287,7xm724,410l710,441,769,453,831,467,965,498,984,465,846,435,783,422,724,410xm791,312l743,312,707,340,668,364,626,387,581,406,588,414,596,422,602,429,608,437,661,410,709,380,752,347,791,312xm944,312l901,312,937,349,978,380,1026,407,1081,430,1088,421,1095,413,1103,405,1110,396,1060,381,1016,362,977,339,944,312xm779,342l766,374,809,382,851,391,893,399,933,409,948,376,779,342xm1095,281l597,281,597,312,1095,312,1095,281xm783,239l744,239,744,281,783,281,783,239xm947,239l909,239,909,281,947,281,947,239xm1058,208l635,208,635,239,1058,239,1058,208xm783,166l744,166,744,208,783,208,783,166xm947,166l909,166,909,208,947,208,947,166xm1070,134l623,134,623,166,1070,166,1070,134xm783,99l744,99,744,134,783,134,783,99xm947,99l909,99,909,134,947,134,947,99xm1091,52l602,52,602,126,642,126,642,85,1091,85,1091,52xm1091,85l1051,85,1051,126,1091,126,1091,85xm848,0l809,17,815,26,821,35,826,43,832,52,881,52,874,39,866,26,857,13,848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40;top:6086;height:105;width:236;" fillcolor="#231916" filled="t" stroked="f" coordsize="1106,489" o:gfxdata="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h2eSRvQAA&#10;ANwAAAAPAAAAAAAAAAEAIAAAACIAAABkcnMvZG93bnJldi54bWxQSwECFAAUAAAACACHTuJAMy8F&#10;njsAAAA5AAAAEAAAAAAAAAABACAAAAAMAQAAZHJzL3NoYXBleG1sLnhtbFBLBQYAAAAABgAGAFsB&#10;AAC2AwAAAAA=&#10;" path="m284,226l235,226,235,489,284,489,284,226xm520,185l0,185,0,226,520,226,520,185xm284,1l235,1,235,185,284,185,284,1xm788,141l742,141,739,190,735,230,729,262,723,287,701,336,669,380,627,419,574,454,584,462,593,471,601,479,609,487,665,448,710,404,744,354,768,299,775,270,780,234,785,191,788,141xm958,103l590,103,590,141,913,141,913,410,917,439,929,459,951,471,981,476,1019,476,1049,472,1071,462,1086,445,1089,437,988,437,974,435,965,429,959,419,958,408,958,103xm1061,324l1059,348,1057,369,1055,389,1052,408,1048,421,1040,430,1029,435,1014,437,1089,437,1095,421,1098,402,1101,382,1103,361,1105,340,1094,336,1082,332,1071,329,1061,324xm791,0l745,0,745,28,745,54,744,79,744,103,790,103,790,79,791,54,791,28,791,0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5124;top:6100;height:9;width:94;" fillcolor="#231916" filled="t" stroked="f" coordsize="21600,21600" o:gfxdata="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XxP1bsAAADc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5116;top:6170;height:9;width:110;" fillcolor="#231916" filled="t" stroked="f" coordsize="21600,21600" o:gfxdata="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BrtGiugAAANw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5239;top:6086;height:105;width:112;" fillcolor="#231916" filled="t" stroked="f" coordsize="521,489" o:gfxdata="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NO60+/&#10;AAAA3AAAAA8AAAAAAAAAAQAgAAAAIgAAAGRycy9kb3ducmV2LnhtbFBLAQIUABQAAAAIAIdO4kAz&#10;LwWeOwAAADkAAAAQAAAAAAAAAAEAIAAAAA4BAABkcnMvc2hhcGV4bWwueG1sUEsFBgAAAAAGAAYA&#10;WwEAALgDAAAAAA==&#10;" path="m521,184l284,184,284,0,235,0,235,184,0,184,0,224,235,224,235,488,284,488,284,224,521,224,521,18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750;top:6288;height:141;width:223;" fillcolor="#36A7A8" filled="t" stroked="f" coordsize="1045,656" o:gfxdata="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WYPxS8AAAA&#10;3AAAAA8AAAAAAAAAAQAgAAAAIgAAAGRycy9kb3ducmV2LnhtbFBLAQIUABQAAAAIAIdO4kAzLwWe&#10;OwAAADkAAAAQAAAAAAAAAAEAIAAAAAsBAABkcnMvc2hhcGV4bWwueG1sUEsFBgAAAAAGAAYAWwEA&#10;ALUDAAAAAA==&#10;" path="m391,69l211,69,240,70,266,76,288,85,306,98,321,114,331,134,337,156,339,182,338,206,332,230,323,253,311,276,294,300,269,329,238,361,200,398,0,585,0,656,419,656,419,583,103,583,103,582,260,438,305,396,341,357,370,322,391,291,406,262,417,233,424,204,426,174,422,136,412,103,395,73,391,69xm225,0l172,4,123,15,78,33,35,59,35,142,78,110,121,87,165,73,211,69,391,69,372,47,342,27,308,12,269,3,225,0xm956,488l871,488,871,656,956,656,956,488xm956,11l855,11,550,436,550,488,1044,488,1044,424,640,424,845,137,854,122,862,108,867,97,871,88,956,88,956,11xm956,88l873,88,872,106,872,123,871,137,871,424,956,424,956,8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69;top:4817;height:141;width:91;" fillcolor="#36A7A8" filled="t" stroked="f" coordsize="426,656" o:gfxdata="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648OrvQAA&#10;ANwAAAAPAAAAAAAAAAEAIAAAACIAAABkcnMvZG93bnJldi54bWxQSwECFAAUAAAACACHTuJAMy8F&#10;njsAAAA5AAAAEAAAAAAAAAABACAAAAAMAQAAZHJzL3NoYXBleG1sLnhtbFBLBQYAAAAABgAGAFsB&#10;AAC2AwAAAAA=&#10;" path="m225,0l172,4,123,15,77,33,35,59,35,142,77,110,121,87,165,73,211,68,240,70,306,98,337,156,339,182,337,206,311,275,269,329,200,398,0,585,0,655,419,655,419,583,103,583,103,581,260,438,304,395,370,322,406,262,423,203,425,174,422,136,395,73,342,27,269,3,225,0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5605;top:5002;height:9;width:96;" fillcolor="#36A7A8" filled="t" stroked="f" coordsize="21600,21600" o:gfxdata="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0Nc/+/&#10;AAAA3AAAAA8AAAAAAAAAAQAgAAAAIgAAAGRycy9kb3ducmV2LnhtbFBLAQIUABQAAAAIAIdO4kAz&#10;LwWeOwAAADkAAAAQAAAAAAAAAAEAIAAAAA4BAABkcnMvc2hhcGV4bWwueG1sUEsFBgAAAAAGAAYA&#10;WwEAALgD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5598;top:5078;height:9;width:111;" fillcolor="#36A7A8" filled="t" stroked="f" coordsize="21600,21600" o:gfxdata="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CQdZk&#10;wAAAANwAAAAPAAAAAAAAAAEAIAAAACIAAABkcnMvZG93bnJldi54bWxQSwECFAAUAAAACACHTuJA&#10;My8FnjsAAAA5AAAAEAAAAAAAAAABACAAAAAPAQAAZHJzL3NoYXBleG1sLnhtbFBLBQYAAAAABgAG&#10;AFsBAAC5AwAA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5610;top:5038;height:9;width:86;" fillcolor="#36A7A8" filled="t" stroked="f" coordsize="21600,21600" o:gfxdata="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PeQha8AAAA&#10;3AAAAA8AAAAAAAAAAQAgAAAAIgAAAGRycy9kb3ducmV2LnhtbFBLAQIUABQAAAAIAIdO4kAzLwWe&#10;OwAAADkAAAAQAAAAAAAAAAEAIAAAAAsBAABkcnMvc2hhcGV4bWwueG1sUEsFBgAAAAAGAAYAWwEA&#10;ALUDAAAAAA=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5720;top:4992;height:105;width:112;" fillcolor="#36A7A8" filled="t" stroked="f" coordsize="521,489" o:gfxdata="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CPuqW8AAAA&#10;3AAAAA8AAAAAAAAAAQAgAAAAIgAAAGRycy9kb3ducmV2LnhtbFBLAQIUABQAAAAIAIdO4kAzLwWe&#10;OwAAADkAAAAQAAAAAAAAAAEAIAAAAAsBAABkcnMvc2hhcGV4bWwueG1sUEsFBgAAAAAGAAYAWwEA&#10;ALUDAAAAAA==&#10;" path="m521,184l284,184,284,0,235,0,235,184,0,184,0,225,235,225,235,488,284,488,284,225,521,225,521,18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67;top:5180;height:143;width:95;" fillcolor="#36A7A8" filled="t" stroked="f" coordsize="443,667" o:gfxdata="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JHI7O8AAAA&#10;3AAAAA8AAAAAAAAAAQAgAAAAIgAAAGRycy9kb3ducmV2LnhtbFBLAQIUABQAAAAIAIdO4kAzLwWe&#10;OwAAADkAAAAQAAAAAAAAAAEAIAAAAAsBAABkcnMvc2hhcGV4bWwueG1sUEsFBgAAAAAGAAYAWwEA&#10;ALUDAAAAAA==&#10;" path="m38,568l38,644,65,653,94,660,126,664,161,666,224,660,279,642,327,612,340,598,161,598,129,596,97,591,67,581,38,568xm441,336l356,336,353,395,343,447,327,492,305,530,277,560,243,581,205,594,161,598,340,598,368,569,401,516,424,453,438,379,441,336xm224,0l177,3,134,15,96,34,63,61,35,93,16,130,4,171,0,216,4,259,15,297,32,331,57,361,88,386,122,403,160,413,201,417,251,412,293,397,327,371,346,347,223,347,193,345,167,337,144,326,124,309,108,288,97,264,91,237,88,206,91,177,98,151,109,128,125,107,144,90,166,77,191,70,217,67,378,67,353,42,316,18,273,4,224,0xm378,67l217,67,246,70,271,79,294,93,314,113,330,137,342,164,349,195,351,228,349,252,342,274,330,294,314,312,294,327,272,338,249,345,223,347,346,347,354,336,441,336,443,297,443,294,439,227,428,168,410,117,385,75,378,67xm356,336l354,336,354,337,355,337,356,33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597;top:5352;height:106;width:236;" fillcolor="#36A7A8" filled="t" stroked="f" coordsize="1107,494" o:gfxdata="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dsiUivQAA&#10;ANwAAAAPAAAAAAAAAAEAIAAAACIAAABkcnMvZG93bnJldi54bWxQSwECFAAUAAAACACHTuJAMy8F&#10;njsAAAA5AAAAEAAAAAAAAAABACAAAAAMAQAAZHJzL3NoYXBleG1sLnhtbFBLBQYAAAAABgAGAFsB&#10;AAC2AwAAAAA=&#10;" path="m340,85l295,85,294,127,292,167,290,204,287,238,275,303,249,361,208,415,153,462,163,470,172,478,180,486,187,494,246,441,290,382,319,315,332,241,335,209,337,172,339,131,340,85xm184,268l81,268,81,491,122,491,122,281,186,281,178,276,184,268xm322,433l324,444,327,455,329,466,331,478,376,479,409,479,446,474,472,457,483,438,404,438,388,437,368,436,346,435,322,433xm507,46l210,46,210,85,462,85,459,187,456,270,453,337,450,385,447,408,438,425,424,435,404,438,483,438,489,428,495,387,497,336,500,255,503,165,507,46xm186,281l122,281,163,312,205,343,232,313,191,285,186,281xm185,97l8,97,8,133,137,133,106,179,73,219,38,255,0,285,5,297,8,308,12,318,15,328,32,314,49,300,65,284,81,268,184,268,193,257,195,255,148,255,130,244,122,238,122,223,138,202,154,180,170,157,185,134,185,97xm197,186l185,204,173,221,161,238,148,255,195,255,207,240,220,223,232,207,197,186xm96,0l59,18,69,33,78,50,89,69,98,88,138,69,127,50,116,32,106,16,96,0xm820,218l772,218,772,401,778,435,795,460,823,474,863,479,995,479,1028,476,1054,466,1073,450,1079,437,874,437,851,434,834,426,824,411,820,391,820,218xm1054,327l1052,348,1049,368,1046,388,1043,406,1037,419,1024,429,1005,435,980,437,1079,437,1084,427,1088,410,1092,391,1097,368,1101,344,1088,339,1076,335,1065,331,1054,327xm820,7l772,7,772,177,588,195,593,237,772,218,820,218,820,213,1107,183,1106,172,820,172,820,7xm1103,143l820,172,1106,172,1103,14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08;top:5549;height:144;width:215;" fillcolor="#36A7A8" filled="t" stroked="f" coordsize="1006,670" o:gfxdata="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8zR4vQAA&#10;ANwAAAAPAAAAAAAAAAEAIAAAACIAAABkcnMvZG93bnJldi54bWxQSwECFAAUAAAACACHTuJAMy8F&#10;njsAAAA5AAAAEAAAAAAAAAABACAAAAAMAQAAZHJzL3NoYXBleG1sLnhtbFBLBQYAAAAABgAGAFsB&#10;AAC2AwAAAAA=&#10;" path="m399,588l4,588,4,658,399,658,399,588xm245,99l158,99,158,588,245,588,245,99xm245,0l0,66,0,141,158,99,245,99,245,0xm847,3l786,9,731,28,682,59,640,103,605,158,581,221,566,293,561,374,565,441,576,499,595,550,621,592,654,626,692,650,736,664,786,669,832,665,873,654,911,635,944,608,949,602,788,602,760,599,734,590,712,576,692,556,676,532,665,506,658,478,656,447,658,422,665,399,676,378,692,359,712,342,650,342,654,283,665,230,682,183,706,143,735,112,769,89,807,75,849,71,962,71,962,22,939,13,912,8,882,4,847,3xm962,321l787,321,817,323,842,330,864,342,883,358,898,379,908,403,915,430,917,462,914,491,908,518,897,541,881,562,862,580,840,592,816,599,788,602,949,602,971,576,990,539,1001,498,1005,453,1002,410,992,372,975,338,962,321xm809,254l759,259,716,276,681,303,652,342,712,342,712,342,734,330,759,323,787,321,962,321,952,308,923,284,889,267,851,257,809,254xm962,71l849,71,878,72,907,77,935,85,962,96,962,7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00;top:5718;height:105;width:230;" fillcolor="#36A7A8" filled="t" stroked="f" coordsize="1076,489" o:gfxdata="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KduyK/&#10;AAAA3AAAAA8AAAAAAAAAAQAgAAAAIgAAAGRycy9kb3ducmV2LnhtbFBLAQIUABQAAAAIAIdO4kAz&#10;LwWeOwAAADkAAAAQAAAAAAAAAAEAIAAAAA4BAABkcnMvc2hhcGV4bWwueG1sUEsFBgAAAAAGAAYA&#10;WwEAALgDAAAAAA==&#10;" path="m284,224l235,224,235,488,284,488,284,224xm521,184l0,184,0,224,521,224,521,184xm284,0l235,0,235,184,284,184,284,0xm1076,33l616,33,616,486,660,486,660,456,1076,456,1076,417,660,417,660,73,1076,73,1076,33xm1076,456l1031,456,1031,486,1076,486,1076,456xm1076,73l1031,73,1031,417,1076,417,1076,73xm807,73l763,73,762,135,759,183,754,218,748,241,737,264,720,286,694,308,662,328,671,337,680,345,688,353,695,360,730,337,757,312,777,286,789,259,797,230,802,190,805,138,807,73xm927,73l883,73,883,262,888,288,901,307,923,318,954,322,1016,322,1024,282,961,282,946,280,936,276,929,267,927,256,927,73xm1024,281l961,282,1024,282,1024,28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07;top:5917;height:143;width:215;" fillcolor="#36A7A8" filled="t" stroked="f" coordsize="1009,667" o:gfxdata="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v2VpvQAA&#10;ANwAAAAPAAAAAAAAAAEAIAAAACIAAABkcnMvZG93bnJldi54bWxQSwECFAAUAAAACACHTuJAMy8F&#10;njsAAAA5AAAAEAAAAAAAAAABACAAAAAMAQAAZHJzL3NoYXBleG1sLnhtbFBLBQYAAAAABgAGAFsB&#10;AAC2AwAAAAA=&#10;" path="m392,68l211,68,241,70,266,76,288,85,307,98,321,114,331,133,338,156,340,182,338,206,333,230,324,253,311,275,294,300,270,329,239,361,201,398,0,585,0,655,420,655,420,583,103,583,103,581,261,438,305,395,341,357,370,322,391,291,407,262,417,233,424,204,426,174,423,136,412,102,396,73,392,68xm225,0l173,4,124,15,78,33,35,59,35,142,78,110,121,87,166,73,211,68,392,68,372,47,343,27,308,12,269,3,225,0xm606,548l606,632,638,647,675,658,717,664,764,666,817,663,864,653,906,636,942,613,956,599,766,599,722,596,681,586,642,570,606,548xm956,68l769,68,825,75,864,95,888,128,896,174,886,224,854,260,802,282,730,289,675,289,675,356,733,356,815,364,873,387,908,425,920,479,917,505,910,528,897,549,878,566,856,581,829,591,799,597,766,599,956,599,971,584,992,551,1005,514,1009,473,1006,443,998,416,985,391,966,369,942,350,914,335,883,325,847,319,847,318,908,294,951,259,977,213,985,155,982,122,972,93,956,68xm790,0l747,3,706,9,668,21,632,37,632,114,665,94,699,79,733,71,769,68,956,68,955,66,932,43,903,24,870,11,832,3,790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597;top:6088;height:105;width:236;" fillcolor="#36A7A8" filled="t" stroked="f" coordsize="1107,488" o:gfxdata="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RAGku/&#10;AAAA3AAAAA8AAAAAAAAAAQAgAAAAIgAAAGRycy9kb3ducmV2LnhtbFBLAQIUABQAAAAIAIdO4kAz&#10;LwWeOwAAADkAAAAQAAAAAAAAAAEAIAAAAA4BAABkcnMvc2hhcGV4bWwueG1sUEsFBgAAAAAGAAYA&#10;WwEAALgDAAAAAA==&#10;" path="m420,444l376,444,376,485,420,485,420,444xm523,128l420,128,420,0,376,0,376,128,147,128,147,1,103,1,103,128,0,128,0,166,103,166,103,408,103,444,103,488,147,488,147,444,420,444,420,408,147,408,147,166,376,166,376,407,420,407,420,166,523,166,523,128xm1107,203l576,203,576,247,1107,247,1107,20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06;top:6288;height:143;width:218;" fillcolor="#36A7A8" filled="t" stroked="f" coordsize="1021,667" o:gfxdata="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06dGq/&#10;AAAA3AAAAA8AAAAAAAAAAQAgAAAAIgAAAGRycy9kb3ducmV2LnhtbFBLAQIUABQAAAAIAIdO4kAz&#10;LwWeOwAAADkAAAAQAAAAAAAAAAEAIAAAAA4BAABkcnMvc2hhcGV4bWwueG1sUEsFBgAAAAAGAAYA&#10;WwEAALgDAAAAAA==&#10;" path="m0,547l0,632,33,647,70,657,112,664,158,666,211,663,258,653,300,636,337,613,351,599,160,599,117,595,76,586,37,570,0,547xm351,68l164,68,219,74,259,94,283,127,291,174,280,224,249,260,197,281,124,289,70,289,70,356,127,356,209,364,268,387,303,425,315,478,312,504,304,528,291,548,273,566,250,580,224,590,194,597,160,599,351,599,366,584,387,551,399,514,404,472,401,443,393,415,379,390,360,368,337,349,309,335,277,325,242,319,242,317,302,293,346,258,371,212,380,155,377,122,367,92,351,68xm185,0l141,2,100,9,62,20,27,36,27,113,59,93,93,79,128,70,164,68,351,68,350,66,327,43,298,24,264,11,227,3,185,0xm802,0l748,5,701,22,660,49,626,87,600,136,581,196,570,265,566,345,570,419,580,483,598,538,624,584,655,620,693,645,737,661,786,666,839,660,885,644,925,617,942,599,794,599,744,588,705,557,677,506,661,434,655,342,661,243,678,166,706,111,746,79,797,68,953,68,924,37,869,9,802,0xm953,68l797,68,845,78,883,111,910,165,926,240,932,338,926,432,910,505,882,557,844,588,794,599,942,599,959,580,986,532,1006,474,1017,407,1021,330,1015,229,997,147,966,82,953,6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754;top:6661;height:144;width:215;" fillcolor="#36A7A8" filled="t" stroked="f" coordsize="1005,670" o:gfxdata="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J+z1u8AAAA&#10;3AAAAA8AAAAAAAAAAQAgAAAAIgAAAGRycy9kb3ducmV2LnhtbFBLAQIUABQAAAAIAIdO4kAzLwWe&#10;OwAAADkAAAAQAAAAAAAAAAEAIAAAAAsBAABkcnMvc2hhcGV4bWwueG1sUEsFBgAAAAAGAAYAWwEA&#10;ALUDAAAAAA==&#10;" path="m0,551l0,635,32,650,69,661,111,667,158,669,211,666,258,656,300,639,336,616,350,602,160,602,116,599,75,589,36,573,0,551xm350,71l163,71,219,78,258,97,282,131,290,177,280,227,248,263,197,285,124,292,69,292,69,359,127,359,209,367,267,390,302,428,314,482,311,508,304,531,291,551,272,569,250,584,223,594,193,600,160,602,350,602,365,587,386,554,399,517,403,476,400,446,392,419,379,394,360,372,336,353,308,338,277,328,241,322,241,321,302,297,345,262,371,216,380,158,376,125,366,96,350,71xm184,3l141,5,100,12,62,24,26,40,26,117,59,97,93,82,127,74,163,71,350,71,349,69,326,46,297,27,264,14,226,6,184,3xm1004,588l609,588,609,658,1004,658,1004,588xm850,99l764,99,764,588,850,588,850,99xm850,0l605,67,605,142,764,99,850,99,850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750;top:6831;height:105;width:223;" fillcolor="#36A7A8" filled="t" stroked="f" coordsize="1044,491" o:gfxdata="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NUe8GLUAAADcAAAADwAA&#10;AAAAAAABACAAAAAiAAAAZHJzL2Rvd25yZXYueG1sUEsBAhQAFAAAAAgAh07iQDMvBZ47AAAAOQAA&#10;ABAAAAAAAAAAAQAgAAAABAEAAGRycy9zaGFwZXhtbC54bWxQSwUGAAAAAAYABgBbAQAArgMAAAAA&#10;" path="m151,24l0,24,0,491,40,491,40,59,151,59,151,24xm215,442l218,455,220,465,221,475,223,484,283,484,308,481,326,470,337,452,338,446,270,446,257,446,244,445,230,444,215,442xm210,326l192,358,172,388,152,416,130,441,149,453,157,459,164,464,185,436,206,407,226,376,245,344,210,326xm403,330l373,355,395,377,417,400,442,426,469,455,502,427,476,401,451,376,427,353,403,330xm340,303l300,303,300,418,298,430,293,439,283,444,270,446,338,446,340,427,340,303xm40,345l43,356,46,366,49,377,51,387,67,388,81,388,93,388,104,386,131,375,148,354,149,349,76,349,65,349,53,347,40,345xm151,59l108,59,65,197,83,221,96,243,106,263,111,281,115,309,112,330,103,343,88,349,76,349,149,349,155,322,152,280,147,260,138,239,124,216,105,191,116,161,127,130,138,96,151,59xm484,268l165,268,165,303,484,303,484,268xm340,205l300,205,300,268,340,268,340,205xm348,8l304,8,272,55,233,99,187,139,134,176,142,185,149,193,155,202,160,210,170,203,180,196,190,189,200,181,432,181,432,170,213,170,242,145,270,118,296,88,320,57,367,57,341,22,348,8xm432,181l200,181,200,205,432,205,432,181xm367,57l320,57,353,99,391,137,436,172,487,203,492,194,498,184,504,174,511,162,458,135,412,102,373,65,367,57xm735,198l707,226,798,298,820,316,828,323,776,358,718,392,655,422,586,451,592,458,599,467,607,477,615,490,706,450,787,406,858,358,919,306,928,296,861,296,831,271,800,246,768,222,735,198xm1044,122l994,122,970,169,940,213,904,256,861,296,928,296,970,249,1012,188,1044,122,1044,122xm739,0l704,65,661,128,610,188,552,248,561,256,569,264,576,272,582,279,619,242,655,203,688,163,719,122,1044,122,1044,79,747,79,756,64,765,49,773,34,782,18,739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744;top:6457;height:104;width:234;" fillcolor="#36A7A8" filled="t" stroked="f" coordsize="1095,486" o:gfxdata="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d466cvQAA&#10;ANwAAAAPAAAAAAAAAAEAIAAAACIAAABkcnMvZG93bnJldi54bWxQSwECFAAUAAAACACHTuJAMy8F&#10;njsAAAA5AAAAEAAAAAAAAAABACAAAAAMAQAAZHJzL3NoYXBleG1sLnhtbFBLBQYAAAAABgAGAFsB&#10;AAC2AwAAAAA=&#10;" path="m521,127l418,127,418,0,375,0,375,127,146,127,146,1,103,1,103,127,0,127,0,165,375,165,375,406,146,406,146,166,103,166,103,406,103,444,103,486,146,486,146,444,375,444,375,484,418,484,418,444,418,443,418,406,418,406,418,165,521,165,521,127xm1094,385l582,385,582,426,1094,426,1094,38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594;top:6457;height:107;width:242;" fillcolor="#36A7A8" filled="t" stroked="f" coordsize="1135,498" o:gfxdata="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Iw2bu8AAAA&#10;3AAAAA8AAAAAAAAAAQAgAAAAIgAAAGRycy9kb3ducmV2LnhtbFBLAQIUABQAAAAIAIdO4kAzLwWe&#10;OwAAADkAAAAQAAAAAAAAAAEAIAAAAAsBAABkcnMvc2hhcGV4bWwueG1sUEsFBgAAAAAGAAYAWwEA&#10;ALUDAAAAAA==&#10;" path="m151,169l106,169,106,498,151,498,151,454,430,454,430,416,151,416,151,169xm430,454l385,454,385,495,430,495,430,454xm430,169l385,169,385,416,430,416,430,169xm535,130l0,130,0,169,535,169,535,130xm151,1l106,1,106,130,151,130,151,1xm430,0l385,0,385,130,430,130,430,0xm753,20l748,91,739,156,726,216,710,270,686,323,658,371,625,414,586,454,595,462,604,471,613,480,621,489,663,446,700,398,731,345,756,287,773,232,786,169,795,100,802,24,753,20xm953,13l906,15,914,111,929,197,949,274,976,341,1009,398,1049,446,1095,484,1104,475,1124,453,1135,442,1084,403,1041,351,1007,286,980,208,962,117,953,13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2877;top:6470;height:9;width:93;" fillcolor="#36A7A8" filled="t" stroked="f" coordsize="21600,21600" o:gfxdata="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lRt+u/&#10;AAAA3AAAAA8AAAAAAAAAAQAgAAAAIgAAAGRycy9kb3ducmV2LnhtbFBLAQIUABQAAAAIAIdO4kAz&#10;LwWeOwAAADkAAAAQAAAAAAAAAAEAIAAAAA4BAABkcnMvc2hhcGV4bWwueG1sUEsFBgAAAAAGAAYA&#10;WwEAALgDAAAAAA==&#10;">
                    <v:fill on="t" focussize="0,0"/>
                    <v:stroke on="f"/>
                    <v:imagedata o:title=""/>
                    <o:lock v:ext="edit" aspectratio="f"/>
                  </v:rect>
                  <v:group id="组合 223" o:spid="_x0000_s1026" o:spt="203" style="position:absolute;left:3196;top:6416;height:107;width:237;" coordsize="1111,498" o:gfxdata="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DWV2rvwAAANs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498;width:1111;" fillcolor="#231916" filled="t" stroked="f" coordsize="1111,498" o:gfxdata="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V0X6LsAAADc&#10;AAAADwAAAAAAAAABACAAAAAiAAAAZHJzL2Rvd25yZXYueG1sUEsBAhQAFAAAAAgAh07iQDMvBZ47&#10;AAAAOQAAABAAAAAAAAAAAQAgAAAACgEAAGRycy9zaGFwZXhtbC54bWxQSwUGAAAAAAYABgBbAQAA&#10;tAMAAAAA&#10;" path="m130,440l133,453,135,464,138,476,140,487,184,488,219,489,252,485,276,472,290,452,291,445,209,445,194,444,176,444,155,442,130,440xm294,10l247,10,247,413,245,427,237,437,226,443,209,445,291,445,294,424,294,10xm120,119l90,192,61,258,31,316,0,368,12,374,24,380,34,386,44,391,77,330,108,266,137,201,164,134,120,119xm398,120l358,138,388,193,418,252,450,316,482,384,531,363,498,300,465,239,432,179,398,120xm899,363l855,363,855,498,899,498,899,363xm1110,327l580,327,580,363,1110,363,1110,327xm1077,184l666,184,666,327,708,327,708,219,1077,219,1077,184xm899,219l855,219,855,327,899,327,899,219xm698,0l677,48,651,94,620,138,584,179,594,186,602,193,610,200,618,207,639,181,660,154,680,125,698,95,1086,95,1086,59,718,59,725,48,731,36,736,24,742,11,698,0xm899,95l855,95,855,184,899,184,899,95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225" o:spid="_x0000_s1026" o:spt="203" style="position:absolute;left:5116;top:5718;height:105;width:235;" coordsize="1099,489" o:gfxdata="UEsDBAoAAAAAAIdO4kAAAAAAAAAAAAAAAAAEAAAAZHJzL1BLAwQUAAAACACHTuJALBX4ML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WQG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BX4ML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0;top:0;height:489;width:1099;" fillcolor="#231916" filled="t" stroked="f" coordsize="1099,489" o:gfxdata="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6/fYu/&#10;AAAA3AAAAA8AAAAAAAAAAQAgAAAAIgAAAGRycy9kb3ducmV2LnhtbFBLAQIUABQAAAAIAIdO4kAz&#10;LwWeOwAAADkAAAAQAAAAAAAAAAEAIAAAAA4BAABkcnMvc2hhcGV4bWwueG1sUEsFBgAAAAAGAAYA&#10;WwEAALgDAAAAAA==&#10;" path="m521,184l285,184,285,0,236,0,236,184,0,184,0,225,236,225,236,488,285,488,285,225,521,225,521,184xm1039,219l639,219,639,261,1039,261,1039,219xm1098,409l582,409,582,451,1098,451,1098,409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227" o:spid="_x0000_s1026" o:spt="203" style="position:absolute;left:5116;top:6418;height:105;width:235;" coordsize="1100,489" o:gfxdata="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NzHZke+AAAA2wAAAA8AAAAAAAAAAQAgAAAAIgAAAGRycy9kb3ducmV2Lnht&#10;bFBLAQIUABQAAAAIAIdO4kAzLwWeOwAAADkAAAAVAAAAAAAAAAEAIAAAAA0BAABkcnMvZ3JvdXBz&#10;aGFwZXhtbC54bWxQSwUGAAAAAAYABgBgAQAAygMAAAAA&#10;">
                    <o:lock v:ext="edit" aspectratio="f"/>
                    <v:shape id="_x0000_s1026" o:spid="_x0000_s1026" o:spt="100" style="position:absolute;left:0;top:0;height:489;width:1100;" fillcolor="#231916" filled="t" stroked="f" coordsize="1100,489" o:gfxdata="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7NTwC/&#10;AAAA3AAAAA8AAAAAAAAAAQAgAAAAIgAAAGRycy9kb3ducmV2LnhtbFBLAQIUABQAAAAIAIdO4kAz&#10;LwWeOwAAADkAAAAQAAAAAAAAAAEAIAAAAA4BAABkcnMvc2hhcGV4bWwueG1sUEsFBgAAAAAGAAYA&#10;WwEAALgDAAAAAA==&#10;" path="m147,168l103,168,103,489,147,489,147,446,419,446,419,409,147,409,147,168xm419,446l376,446,376,487,419,487,419,446xm419,168l376,168,376,409,419,409,419,168xm523,130l0,130,0,168,523,168,523,130xm147,3l103,3,103,130,147,130,147,3xm419,2l376,2,376,130,419,130,419,2xm813,211l765,211,765,394,771,428,787,453,816,467,855,472,988,472,1021,469,1047,459,1065,443,1072,430,867,430,843,427,826,419,816,404,813,384,813,211xm1047,320l1045,341,1042,362,1039,381,1035,399,1029,413,1017,422,998,428,972,430,1072,430,1076,420,1081,403,1085,384,1089,362,1094,337,1081,333,1069,328,1058,324,1047,320xm813,0l765,0,765,170,581,189,585,230,765,211,813,211,813,206,1099,176,1098,165,813,165,813,0xm1096,136l813,165,1098,165,1096,136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229" o:spid="_x0000_s1026" o:spt="203" style="position:absolute;left:4641;top:6418;height:105;width:236;" coordsize="1103,490" o:gfxdata="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zi8PcvwAAANs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490;width:1103;" fillcolor="#231916" filled="t" stroked="f" coordsize="1103,490" o:gfxdata="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JsVciugAAANwA&#10;AAAPAAAAAAAAAAEAIAAAACIAAABkcnMvZG93bnJldi54bWxQSwECFAAUAAAACACHTuJAMy8FnjsA&#10;AAA5AAAAEAAAAAAAAAABACAAAAAJAQAAZHJzL3NoYXBleG1sLnhtbFBLBQYAAAAABgAGAFsBAACz&#10;AwAAAAA=&#10;" path="m147,168l103,168,103,489,147,489,147,446,419,446,419,409,147,409,147,168xm419,446l376,446,376,487,419,487,419,446xm419,168l376,168,376,409,419,409,419,168xm523,130l0,130,0,168,523,168,523,130xm147,4l103,4,103,130,147,130,147,4xm419,3l376,3,376,130,419,130,419,3xm1102,126l583,126,583,166,1102,166,1102,126xm825,0l786,20,798,37,812,58,827,83,843,112,887,90,870,64,854,40,839,18,825,0xm744,225l707,287,668,344,626,398,582,446,593,455,603,463,613,470,622,478,668,422,711,366,752,307,790,247,744,225xm925,228l888,254,925,298,964,350,1006,408,1050,472,1095,441,1054,386,1011,333,969,280,925,228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231" o:spid="_x0000_s1026" o:spt="203" style="position:absolute;left:4159;top:6418;height:104;width:236;" coordsize="1107,487" o:gfxdata="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whRXrroAAADbAAAADwAAAAAAAAABACAAAAAiAAAAZHJzL2Rvd25yZXYueG1sUEsB&#10;AhQAFAAAAAgAh07iQDMvBZ47AAAAOQAAABUAAAAAAAAAAQAgAAAACQEAAGRycy9ncm91cHNoYXBl&#10;eG1sLnhtbFBLBQYAAAAABgAGAGABAADGAwAAAAA=&#10;">
                    <o:lock v:ext="edit" aspectratio="f"/>
                    <v:shape id="_x0000_s1026" o:spid="_x0000_s1026" o:spt="100" style="position:absolute;left:0;top:0;height:487;width:1107;" fillcolor="#231916" filled="t" stroked="f" coordsize="1107,487" o:gfxdata="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px0L/vQAA&#10;ANwAAAAPAAAAAAAAAAEAIAAAACIAAABkcnMvZG93bnJldi54bWxQSwECFAAUAAAACACHTuJAMy8F&#10;njsAAAA5AAAAEAAAAAAAAAABACAAAAAMAQAAZHJzL3NoYXBleG1sLnhtbFBLBQYAAAAABgAGAFsB&#10;AAC2AwAAAAA=&#10;" path="m147,165l103,165,103,486,147,486,147,443,419,443,419,406,147,406,147,165xm419,443l376,443,376,484,419,484,419,443xm419,165l376,165,376,406,419,406,419,165xm523,127l0,127,0,165,523,165,523,127xm147,1l103,1,103,127,147,127,147,1xm419,0l376,0,376,127,419,127,419,0xm1106,421l578,421,578,459,1106,459,1106,421xm779,226l733,226,702,421,747,421,779,226xm1020,188l612,188,612,226,975,226,975,421,1020,421,1020,188xm804,66l759,66,740,188,785,188,804,66xm1081,28l597,28,597,66,1081,66,1081,28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233" o:spid="_x0000_s1026" o:spt="203" style="position:absolute;left:3679;top:6416;height:104;width:237;" coordsize="1109,487" o:gfxdata="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tWPI1vwAAANs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487;width:1109;" fillcolor="#231916" filled="t" stroked="f" coordsize="1109,487" o:gfxdata="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oAFsa8AAAA&#10;3AAAAA8AAAAAAAAAAQAgAAAAIgAAAGRycy9kb3ducmV2LnhtbFBLAQIUABQAAAAIAIdO4kAzLwWe&#10;OwAAADkAAAAQAAAAAAAAAAEAIAAAAAsBAABkcnMvc2hhcGV4bWwueG1sUEsFBgAAAAAGAAYAWwEA&#10;ALUDAAAAAA==&#10;" path="m528,425l0,425,0,463,528,463,528,425xm201,230l155,230,124,425,169,425,201,230xm442,192l34,192,34,230,397,230,397,425,442,425,442,192xm226,70l181,70,162,192,207,192,226,70xm503,32l19,32,19,70,503,70,503,32xm791,141l745,141,742,189,738,230,732,262,726,286,704,335,672,379,630,419,577,453,587,462,596,470,604,478,612,486,668,448,713,404,747,354,771,299,778,270,783,234,788,191,791,141xm961,102l593,102,593,141,916,141,916,410,920,438,932,459,954,471,985,475,1023,475,1052,472,1074,461,1090,444,1092,437,992,437,978,435,968,429,962,419,961,407,961,102xm1064,324l1062,347,1060,369,1058,389,1055,407,1051,420,1043,429,1032,435,1017,437,1092,437,1098,420,1101,401,1104,381,1106,361,1109,339,1097,336,1085,332,1074,328,1064,324xm794,0l748,0,748,28,748,54,747,79,747,102,793,102,793,79,794,54,794,28,794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rect id="_x0000_s1026" o:spid="_x0000_s1026" o:spt="1" style="position:absolute;left:4775;top:5731;height:9;width:94;" fillcolor="#231916" filled="t" stroked="f" coordsize="21600,21600" o:gfxdata="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vZybwvQAA&#10;ANwAAAAPAAAAAAAAAAEAIAAAACIAAABkcnMvZG93bnJldi54bWxQSwECFAAUAAAACACHTuJAMy8F&#10;njsAAAA5AAAAEAAAAAAAAAABACAAAAAMAQAAZHJzL3NoYXBleG1sLnhtbFBLBQYAAAAABgAGAFsB&#10;AAC2AwAA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5248;top:5728;height:9;width:96;" fillcolor="#231916" filled="t" stroked="f" coordsize="21600,21600" o:gfxdata="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K4NrvQAA&#10;ANwAAAAPAAAAAAAAAAEAIAAAACIAAABkcnMvZG93bnJldi54bWxQSwECFAAUAAAACACHTuJAMy8F&#10;njsAAAA5AAAAEAAAAAAAAAABACAAAAAMAQAAZHJzL3NoYXBleG1sLnhtbFBLBQYAAAAABgAGAFsB&#10;AAC2AwAAAAA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5116;top:4991;height:99;width:235;" fillcolor="#231916" filled="t" stroked="f" coordsize="1101,460" o:gfxdata="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mOZnNugAAANwA&#10;AAAPAAAAAAAAAAEAIAAAACIAAABkcnMvZG93bnJldi54bWxQSwECFAAUAAAACACHTuJAMy8FnjsA&#10;AAA5AAAAEAAAAAAAAAABACAAAAAJAQAAZHJzL3NoYXBleG1sLnhtbFBLBQYAAAAABgAGAFsBAACz&#10;AwAAAAA=&#10;" path="m201,183l156,183,156,201,154,243,148,280,139,311,125,336,105,360,78,382,43,404,0,426,7,432,14,440,23,449,32,459,78,435,116,409,146,383,167,356,182,327,193,291,199,249,201,201,201,183xm355,183l310,183,310,382,314,408,327,427,348,439,378,443,443,443,473,439,496,429,511,412,513,407,387,407,373,405,363,400,357,391,355,378,355,183xm485,303l483,324,481,343,479,360,477,374,472,389,463,399,450,405,433,407,513,407,520,388,523,372,526,355,529,336,531,316,519,313,507,310,496,307,485,303xm524,145l8,145,8,183,524,183,524,145xm474,0l59,0,59,38,474,38,474,0xm1033,0l656,0,656,339,699,339,699,311,1033,311,1033,274,699,274,699,171,1033,171,1033,134,699,134,699,37,1033,37,1033,0xm1033,311l991,311,991,339,1033,339,1033,311xm1033,171l991,171,991,274,1033,274,1033,171xm1033,37l991,37,991,134,1033,134,1033,37xm1101,393l591,393,591,430,1101,430,1101,39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755;top:5176;height:141;width:84;" fillcolor="#231916" filled="t" stroked="f" coordsize="392,656" o:gfxdata="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E3DQC/&#10;AAAA3AAAAA8AAAAAAAAAAQAgAAAAIgAAAGRycy9kb3ducmV2LnhtbFBLAQIUABQAAAAIAIdO4kAz&#10;LwWeOwAAADkAAAAQAAAAAAAAAAEAIAAAAA4BAABkcnMvc2hhcGV4bWwueG1sUEsFBgAAAAAGAAYA&#10;WwEAALgDAAAAAA==&#10;" path="m361,0l22,0,22,327,54,325,83,323,109,322,131,322,171,324,235,341,293,397,304,452,301,481,260,550,179,585,145,588,108,585,71,577,36,564,0,545,0,629,28,640,61,649,101,653,146,655,201,652,291,623,356,566,388,490,392,446,389,403,358,332,298,281,213,255,161,252,150,252,103,254,103,72,361,72,361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261;top:5177;height:138;width:106;" fillcolor="#231916" filled="t" stroked="f" coordsize="495,645" o:gfxdata="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4mr7vQAA&#10;ANwAAAAPAAAAAAAAAAEAIAAAACIAAABkcnMvZG93bnJldi54bWxQSwECFAAUAAAACACHTuJAMy8F&#10;njsAAAA5AAAAEAAAAAAAAAABACAAAAAMAQAAZHJzL3NoYXBleG1sLnhtbFBLBQYAAAAABgAGAFsB&#10;AAC2AwAAAAA=&#10;" path="m406,478l321,478,321,645,406,645,406,478xm406,0l305,0,0,425,0,478,494,478,494,413,90,413,295,126,304,111,312,97,317,86,321,77,406,77,406,0xm406,77l323,77,322,97,322,112,322,126,321,413,406,413,406,7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230;top:5174;height:143;width:95;" fillcolor="#231916" filled="t" stroked="f" coordsize="445,667" o:gfxdata="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we6lV&#10;wAAAANwAAAAPAAAAAAAAAAEAIAAAACIAAABkcnMvZG93bnJldi54bWxQSwECFAAUAAAACACHTuJA&#10;My8FnjsAAAA5AAAAEAAAAAAAAAABACAAAAAPAQAAZHJzL3NoYXBleG1sLnhtbFBLBQYAAAAABgAG&#10;AFsBAAC5AwAAAAA=&#10;" path="m286,0l224,7,170,26,121,57,79,101,44,155,20,219,5,291,0,372,4,438,15,497,34,547,60,590,93,623,131,647,175,662,225,666,271,663,312,651,349,632,382,606,388,599,227,599,199,596,173,588,150,574,131,554,115,530,103,504,97,475,94,445,97,420,104,397,115,376,131,356,150,340,89,340,93,280,103,227,121,181,144,141,174,109,207,86,246,73,288,68,401,68,401,19,378,11,351,5,320,2,286,0xm401,319l226,319,255,321,281,328,303,340,322,356,336,376,347,400,353,428,355,459,353,489,346,515,335,539,320,560,301,577,279,589,254,597,227,599,388,599,409,573,429,537,440,496,444,451,441,408,431,369,414,335,401,319xm248,251l198,257,155,273,119,301,91,340,150,340,151,340,173,328,198,321,226,319,401,319,391,306,362,282,328,265,290,255,248,251xm401,68l288,68,317,70,346,75,374,83,401,94,401,6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711;top:5176;height:138;width:96;" fillcolor="#231916" filled="t" stroked="f" coordsize="449,645" o:gfxdata="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NCOk7sAAADc&#10;AAAADwAAAAAAAAABACAAAAAiAAAAZHJzL2Rvd25yZXYueG1sUEsBAhQAFAAAAAgAh07iQDMvBZ47&#10;AAAAOQAAABAAAAAAAAAAAQAgAAAACgEAAGRycy9zaGFwZXhtbC54bWxQSwUGAAAAAAYABgBbAQAA&#10;tAMAAAAA&#10;" path="m449,0l0,0,0,72,345,72,88,645,179,645,449,28,449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186;top:5174;height:143;width:95;" fillcolor="#231916" filled="t" stroked="f" coordsize="442,667" o:gfxdata="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RY+3GvQAA&#10;ANwAAAAPAAAAAAAAAAEAIAAAACIAAABkcnMvZG93bnJldi54bWxQSwECFAAUAAAACACHTuJAMy8F&#10;njsAAAA5AAAAEAAAAAAAAAABACAAAAAMAQAAZHJzL3NoYXBleG1sLnhtbFBLBQYAAAAABgAGAFsB&#10;AAC2AwAAAAA=&#10;" path="m230,0l187,3,148,12,113,26,82,45,57,69,39,96,28,127,24,161,32,209,55,251,94,287,147,317,147,318,83,351,37,391,9,440,0,498,3,533,14,565,32,594,57,619,88,640,123,655,162,664,206,666,258,663,305,655,345,640,379,619,399,600,222,600,194,598,168,592,145,583,125,570,108,554,97,536,90,516,87,493,95,451,119,414,159,382,215,355,366,355,357,348,291,318,291,316,347,284,349,282,221,282,173,259,139,231,119,198,112,160,114,140,120,123,131,107,145,93,162,82,181,74,201,69,224,67,391,67,389,65,366,42,337,24,305,11,269,3,230,0xm366,355l215,355,276,382,319,414,345,452,354,496,352,517,345,537,333,554,317,570,298,583,275,592,250,598,222,600,399,600,407,593,426,563,438,529,441,491,432,434,404,386,366,355xm391,67l224,67,247,69,268,74,286,81,302,92,315,106,324,122,329,140,331,160,331,161,324,198,303,231,269,259,221,282,349,282,387,246,411,202,419,151,416,119,406,91,391,6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197;top:5345;height:106;width:236;" fillcolor="#231916" filled="t" stroked="f" coordsize="1104,494" o:gfxdata="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ex9pC/&#10;AAAA3AAAAA8AAAAAAAAAAQAgAAAAIgAAAGRycy9kb3ducmV2LnhtbFBLAQIUABQAAAAIAIdO4kAz&#10;LwWeOwAAADkAAAAQAAAAAAAAAAEAIAAAAA4BAABkcnMvc2hhcGV4bWwueG1sUEsFBgAAAAAGAAYA&#10;WwEAALgDAAAAAA==&#10;" path="m340,84l295,84,294,127,292,166,290,204,287,238,275,302,249,361,208,414,153,461,163,470,172,478,180,486,187,493,246,441,290,381,319,315,332,241,334,209,336,172,338,130,340,84xm184,268l81,268,81,491,122,491,122,281,186,281,178,275,184,268xm322,433l324,443,326,455,329,466,330,477,376,479,409,479,446,474,472,456,483,437,404,437,387,437,368,436,346,435,322,433xm507,46l210,46,210,84,461,84,458,186,456,270,453,336,450,384,446,408,438,425,423,434,404,437,483,437,488,427,495,387,497,335,500,254,503,165,507,46xm186,281l122,281,163,311,204,343,232,312,191,284,186,281xm185,97l8,97,8,133,137,133,106,178,73,219,38,254,0,285,4,296,8,307,12,318,15,328,32,314,49,299,65,284,81,268,184,268,193,257,195,255,147,255,130,243,122,238,122,222,138,201,154,180,170,157,185,134,185,97xm197,186l185,204,173,221,160,238,147,255,195,255,207,239,220,223,232,207,197,186xm96,0l58,17,68,33,78,50,88,68,98,87,138,68,127,49,116,32,106,15,96,0xm1066,67l630,67,630,110,1066,110,1066,67xm1104,394l590,394,590,436,1104,436,1104,39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679;top:5345;height:107;width:237;" fillcolor="#231916" filled="t" stroked="f" coordsize="1108,498" o:gfxdata="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4LO1rsAAADc&#10;AAAADwAAAAAAAAABACAAAAAiAAAAZHJzL2Rvd25yZXYueG1sUEsBAhQAFAAAAAgAh07iQDMvBZ47&#10;AAAAOQAAABAAAAAAAAAAAQAgAAAACgEAAGRycy9zaGFwZXhtbC54bWxQSwUGAAAAAAYABgBbAQAA&#10;tAMAAAAA&#10;" path="m131,440l133,452,136,464,138,475,140,487,185,488,220,488,253,484,276,472,290,451,291,444,209,444,194,444,176,443,155,442,131,440xm295,9l247,9,247,412,245,426,238,436,226,442,209,444,291,444,295,423,295,9xm120,119l91,191,61,257,31,316,0,368,13,374,24,379,35,385,44,390,77,329,108,266,137,200,164,133,120,119xm399,120l358,138,388,192,419,251,450,315,482,384,531,362,499,299,466,238,432,178,399,120xm723,410l708,440,767,452,830,466,964,497,982,465,844,434,782,421,723,410xm789,312l742,312,706,339,667,364,624,386,579,406,586,413,594,421,600,429,607,437,659,409,707,379,751,347,789,312xm942,312l900,312,935,348,977,379,1025,407,1080,429,1086,421,1093,412,1101,404,1108,396,1058,380,1014,361,975,338,942,312xm778,342l764,373,807,381,849,390,891,399,932,408,946,375,778,342xm1093,280l595,280,595,312,1093,312,1093,280xm781,238l742,238,742,280,781,280,781,238xm945,238l907,238,907,280,945,280,945,238xm1056,207l633,207,633,238,1056,238,1056,207xm781,165l742,165,742,207,781,207,781,165xm945,165l907,165,907,207,945,207,945,165xm1068,134l622,134,622,165,1068,165,1068,134xm781,99l742,99,742,134,781,134,781,99xm945,99l907,99,907,134,945,134,945,99xm1089,51l600,51,600,125,640,125,640,84,1089,84,1089,51xm1089,84l1050,84,1050,125,1089,125,1089,84xm846,0l807,17,813,25,819,34,825,43,830,51,880,51,872,38,864,25,855,13,846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161;top:5345;height:106;width:231;" fillcolor="#231916" filled="t" stroked="f" coordsize="1084,494" o:gfxdata="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zWPI74A&#10;AADcAAAADwAAAAAAAAABACAAAAAiAAAAZHJzL2Rvd25yZXYueG1sUEsBAhQAFAAAAAgAh07iQDMv&#10;BZ47AAAAOQAAABAAAAAAAAAAAQAgAAAADQEAAGRycy9zaGFwZXhtbC54bWxQSwUGAAAAAAYABgBb&#10;AQAAtwMAAAAA&#10;" path="m340,84l295,84,294,127,292,166,290,204,287,238,275,302,248,361,208,414,153,461,163,470,172,478,180,486,187,493,246,441,290,381,318,315,332,241,334,209,336,172,338,130,340,84xm184,268l81,268,81,491,121,491,121,281,186,281,178,275,184,268xm322,433l324,443,326,454,328,466,330,477,376,479,409,479,445,474,472,456,483,437,404,437,387,437,368,436,346,435,322,433xm507,46l209,46,209,84,461,84,458,186,455,270,453,336,450,384,446,408,437,425,423,434,404,437,483,437,488,427,494,387,497,335,500,254,503,165,507,46xm186,281l121,281,163,311,204,343,231,312,191,284,186,281xm184,97l8,97,8,133,137,133,106,178,73,219,37,254,0,285,4,296,8,307,11,318,15,328,32,314,48,299,65,284,81,268,184,268,193,257,195,255,147,255,130,243,121,238,121,222,138,201,154,180,169,157,184,134,184,97xm197,186l185,204,173,221,160,238,147,255,195,255,207,239,220,223,232,207,197,186xm96,0l58,17,68,33,78,50,88,68,98,87,137,68,127,49,116,32,106,15,96,0xm1084,39l624,39,624,491,669,491,669,461,1084,461,1084,423,669,423,669,79,1084,79,1084,39xm1084,461l1039,461,1039,491,1084,491,1084,461xm1084,79l1039,79,1039,423,1084,423,1084,79xm815,79l771,79,770,140,767,189,763,224,756,247,746,270,728,292,703,314,670,334,680,342,688,350,696,358,704,366,738,343,765,318,785,292,798,264,805,236,810,196,814,144,815,79xm935,79l892,79,892,267,896,294,909,313,932,324,963,328,1024,328,1032,288,970,288,955,286,944,281,938,273,935,262,935,79xm1032,287l970,288,1032,288,1032,28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39;top:5345;height:106;width:238;" fillcolor="#231916" filled="t" stroked="f" coordsize="1114,494" o:gfxdata="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ZPuQb4A&#10;AADcAAAADwAAAAAAAAABACAAAAAiAAAAZHJzL2Rvd25yZXYueG1sUEsBAhQAFAAAAAgAh07iQDMv&#10;BZ47AAAAOQAAABAAAAAAAAAAAQAgAAAADQEAAGRycy9zaGFwZXhtbC54bWxQSwUGAAAAAAYABgBb&#10;AQAAtwMAAAAA&#10;" path="m340,84l295,84,293,127,292,166,290,204,287,238,275,302,248,361,208,414,153,461,162,470,171,478,180,486,187,493,246,441,290,381,318,315,332,241,334,209,336,172,338,130,340,84xm184,268l80,268,80,491,121,491,121,281,185,281,178,275,184,268xm322,433l324,443,326,454,328,466,330,477,375,479,409,479,445,474,472,456,483,437,404,437,387,437,368,436,346,435,322,433xm506,46l209,46,209,84,461,84,458,186,455,270,452,336,450,384,446,408,437,425,423,434,404,437,483,437,488,427,494,387,496,335,500,254,503,165,506,46xm185,281l121,281,163,311,204,343,231,312,191,284,185,281xm184,97l7,97,7,133,137,133,106,178,73,219,37,254,0,285,4,296,8,307,11,318,14,328,31,314,48,299,65,284,80,268,184,268,193,257,194,255,147,255,130,243,121,238,121,222,138,201,154,180,169,157,184,134,184,97xm196,186l185,204,173,221,160,238,147,255,194,255,207,239,220,223,232,207,196,186xm95,0l58,17,68,33,78,50,88,68,98,87,137,68,126,49,116,32,105,15,95,0xm1113,430l585,430,585,468,1113,468,1113,430xm786,234l740,234,709,430,754,430,786,234xm1027,196l618,196,618,234,982,234,982,430,1027,430,1027,196xm811,75l766,75,747,196,792,196,811,75xm1088,37l604,37,604,75,1088,75,1088,3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115;top:5346;height:104;width:236;" fillcolor="#231916" filled="t" stroked="f" coordsize="1104,487" o:gfxdata="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HwE77sAAADc&#10;AAAADwAAAAAAAAABACAAAAAiAAAAZHJzL2Rvd25yZXYueG1sUEsBAhQAFAAAAAgAh07iQDMvBZ47&#10;AAAAOQAAABAAAAAAAAAAAQAgAAAACgEAAGRycy9zaGFwZXhtbC54bWxQSwUGAAAAAAYABgBbAQAA&#10;tAMAAAAA&#10;" path="m481,48l33,48,33,91,481,91,481,48xm516,409l0,409,0,451,516,451,516,409xm457,219l57,219,57,261,457,261,457,219xm786,141l740,141,737,189,732,229,727,262,721,286,699,335,667,379,624,418,572,453,582,462,591,470,599,478,606,486,663,448,708,404,742,354,766,298,772,269,778,234,783,191,786,141xm956,102l588,102,588,141,911,141,911,410,914,438,927,459,949,471,979,475,1017,475,1047,472,1069,461,1084,444,1087,437,986,437,972,435,963,429,957,419,956,407,956,102xm1058,324l1057,347,1055,369,1052,389,1050,407,1046,420,1038,429,1027,435,1012,437,1087,437,1093,420,1096,401,1098,381,1101,361,1103,339,1091,336,1080,332,1069,328,1058,324xm789,0l743,0,743,27,743,54,742,78,741,102,787,102,788,78,789,53,789,27,789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208;top:5536;height:141;width:211;" fillcolor="#231916" filled="t" stroked="f" coordsize="989,659" o:gfxdata="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ECS1R&#10;wAAAANwAAAAPAAAAAAAAAAEAIAAAACIAAABkcnMvZG93bnJldi54bWxQSwECFAAUAAAACACHTuJA&#10;My8FnjsAAAA5AAAAEAAAAAAAAAABACAAAAAPAQAAZHJzL3NoYXBleG1sLnhtbFBLBQYAAAAABgAG&#10;AFsBAAC5AwAAAAA=&#10;" path="m399,588l4,588,4,658,399,658,399,588xm245,99l158,99,158,588,245,588,245,99xm245,0l0,66,0,141,158,99,245,99,245,0xm988,588l593,588,593,658,988,658,988,588xm834,99l747,99,747,588,834,588,834,99xm834,0l589,66,589,141,747,99,834,99,834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692;top:5535;height:141;width:210;" fillcolor="#231916" filled="t" stroked="f" coordsize="982,659" o:gfxdata="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obIiG8AAAA&#10;3AAAAA8AAAAAAAAAAQAgAAAAIgAAAGRycy9kb3ducmV2LnhtbFBLAQIUABQAAAAIAIdO4kAzLwWe&#10;OwAAADkAAAAQAAAAAAAAAAEAIAAAAAsBAABkcnMvc2hhcGV4bWwueG1sUEsFBgAAAAAGAAYAWwEA&#10;ALUDAAAAAA==&#10;" path="m399,587l4,587,4,658,399,658,399,587xm245,98l158,98,158,587,245,587,245,98xm245,0l0,66,0,141,158,98,245,98,245,0xm947,71l767,71,796,73,822,78,844,87,862,100,876,116,887,136,893,158,895,184,893,208,888,232,879,255,867,278,849,302,825,331,794,364,756,400,556,587,556,658,975,658,975,585,659,585,659,584,816,440,860,398,897,359,926,324,947,294,962,265,973,235,979,206,981,176,978,138,968,105,951,75,947,71xm780,3l728,6,679,17,633,35,591,61,591,144,633,112,677,89,721,75,767,71,947,71,927,50,898,29,864,14,825,5,780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173;top:5535;height:144;width:208;" fillcolor="#231916" filled="t" stroked="f" coordsize="976,670" o:gfxdata="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3j2j74A&#10;AADcAAAADwAAAAAAAAABACAAAAAiAAAAZHJzL2Rvd25yZXYueG1sUEsBAhQAFAAAAAgAh07iQDMv&#10;BZ47AAAAOQAAABAAAAAAAAAAAQAgAAAADQEAAGRycy9zaGFwZXhtbC54bWxQSwUGAAAAAAYABgBb&#10;AQAAtwMAAAAA&#10;" path="m400,588l4,588,4,658,400,658,400,588xm246,99l159,99,159,588,246,588,246,99xm246,0l0,67,0,142,159,99,246,99,246,0xm573,551l573,635,605,650,642,661,684,667,731,669,784,666,831,656,873,639,909,616,923,602,733,602,689,599,648,589,609,573,573,551xm923,71l736,71,792,78,831,97,855,131,863,177,853,227,821,263,770,285,697,292,642,292,642,359,700,359,782,367,840,390,875,428,887,482,884,508,877,531,864,551,845,569,823,584,796,594,766,600,733,602,923,602,938,587,959,554,972,517,976,476,973,446,965,419,952,394,933,372,909,353,881,338,850,328,814,322,814,321,875,297,918,262,944,216,952,158,949,125,939,96,923,71xm757,3l714,5,673,12,635,24,599,40,599,117,632,97,666,82,700,74,736,71,923,71,922,69,899,46,870,27,837,14,799,6,757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50;top:5536;height:141;width:216;" fillcolor="#231916" filled="t" stroked="f" coordsize="1012,659" o:gfxdata="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Pw9PC5AAAA3AAA&#10;AA8AAAAAAAAAAQAgAAAAIgAAAGRycy9kb3ducmV2LnhtbFBLAQIUABQAAAAIAIdO4kAzLwWeOwAA&#10;ADkAAAAQAAAAAAAAAAEAIAAAAAgBAABkcnMvc2hhcGV4bWwueG1sUEsFBgAAAAAGAAYAWwEAALID&#10;AAAAAA==&#10;" path="m399,588l4,588,4,658,399,658,399,588xm245,99l158,99,158,588,245,588,245,99xm245,0l0,67,0,141,158,99,245,99,245,0xm923,491l838,491,838,658,923,658,923,491xm923,14l822,14,517,438,517,491,1011,491,1011,426,607,426,812,140,821,124,829,111,834,99,838,90,923,90,923,14xm923,90l840,90,839,111,839,126,838,140,838,426,923,426,923,9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128;top:5535;height:144;width:209;" fillcolor="#231916" filled="t" stroked="f" coordsize="980,670" o:gfxdata="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88q/CvQAA&#10;ANwAAAAPAAAAAAAAAAEAIAAAACIAAABkcnMvZG93bnJldi54bWxQSwECFAAUAAAACACHTuJAMy8F&#10;njsAAAA5AAAAEAAAAAAAAAABACAAAAAMAQAAZHJzL3NoYXBleG1sLnhtbFBLBQYAAAAABgAGAFsB&#10;AAC2AwAAAAA=&#10;" path="m399,587l4,587,4,658,399,658,399,587xm245,98l158,98,158,587,245,587,245,98xm245,0l0,66,0,141,158,98,245,98,245,0xm587,559l587,642,615,654,648,662,688,667,733,669,788,665,836,654,878,636,914,611,923,601,732,601,695,599,658,591,623,577,587,559xm935,335l718,335,758,337,792,344,822,354,846,369,866,388,880,410,888,436,891,465,888,494,880,521,866,544,847,564,824,580,797,592,766,599,732,601,923,601,943,580,963,544,975,504,979,459,976,416,964,378,945,345,935,335xm948,13l609,13,609,341,641,338,670,336,696,335,718,335,935,335,918,317,885,294,845,278,800,269,782,268,690,268,690,85,948,85,948,13xm748,265l737,266,724,266,690,268,782,268,748,26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207;top:5889;height:144;width:213;" fillcolor="#231916" filled="t" stroked="f" coordsize="998,670" o:gfxdata="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2UdnuvQAA&#10;ANwAAAAPAAAAAAAAAAEAIAAAACIAAABkcnMvZG93bnJldi54bWxQSwECFAAUAAAACACHTuJAMy8F&#10;njsAAAA5AAAAEAAAAAAAAAABACAAAAAMAQAAZHJzL3NoYXBleG1sLnhtbFBLBQYAAAAABgAGAFsB&#10;AAC2AwAAAAA=&#10;" path="m400,588l4,588,4,658,400,658,400,588xm246,99l159,99,159,588,246,588,246,99xm246,0l0,67,0,142,159,99,246,99,246,0xm786,3l743,6,705,14,670,28,639,48,613,72,595,99,584,130,581,164,588,212,612,254,650,289,704,319,704,321,639,353,593,394,565,443,556,500,560,536,571,568,589,597,614,622,645,643,680,658,719,666,762,669,815,666,861,657,902,642,936,622,956,603,779,603,750,601,724,595,702,586,681,573,665,557,653,539,646,518,644,496,652,454,676,417,716,385,772,358,922,358,913,350,847,321,847,319,903,287,905,285,777,285,730,262,696,234,676,200,669,163,671,143,677,126,687,110,701,96,719,85,737,77,758,72,780,70,947,70,946,68,922,45,894,27,862,14,826,6,786,3xm922,358l772,358,832,384,876,417,902,455,910,499,908,520,901,540,890,557,874,573,854,586,832,595,807,601,779,603,956,603,963,596,983,566,994,532,998,494,989,437,960,389,922,358xm947,70l780,70,804,72,825,76,843,84,859,95,871,109,880,125,886,143,887,163,887,164,881,201,860,233,825,262,777,285,905,285,944,249,968,204,976,154,972,122,962,93,947,7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691;top:5889;height:144;width:213;" fillcolor="#231916" filled="t" stroked="f" coordsize="996,670" o:gfxdata="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2WeB5&#10;wAAAANwAAAAPAAAAAAAAAAEAIAAAACIAAABkcnMvZG93bnJldi54bWxQSwECFAAUAAAACACHTuJA&#10;My8FnjsAAAA5AAAAEAAAAAAAAAABACAAAAAPAQAAZHJzL3NoYXBleG1sLnhtbFBLBQYAAAAABgAG&#10;AFsBAAC5AwAAAAA=&#10;" path="m400,587l5,587,5,658,400,658,400,587xm246,98l159,98,159,587,246,587,246,98xm246,0l0,66,0,141,159,98,246,98,246,0xm592,570l592,647,618,656,648,663,680,667,715,669,777,663,832,645,881,615,894,601,715,601,682,599,651,594,621,584,592,570xm994,339l909,339,906,398,896,450,880,495,858,533,830,563,797,584,758,597,715,601,894,601,922,572,954,519,978,456,992,382,994,339xm778,3l730,6,688,18,650,37,616,63,589,96,569,133,558,174,554,219,557,262,568,300,586,334,611,364,641,388,675,406,713,416,755,420,804,415,846,400,881,374,899,350,776,350,746,348,720,340,697,329,678,312,662,291,651,267,644,240,642,209,644,180,651,154,662,131,678,110,698,93,720,80,744,73,771,70,931,70,907,45,869,21,826,7,778,3xm931,70l771,70,799,73,825,82,848,96,868,116,884,140,895,167,902,198,904,231,902,255,895,277,883,297,867,315,848,330,826,341,802,348,776,350,899,350,907,339,994,339,996,300,996,297,993,230,982,171,964,120,939,78,931,70xm909,339l907,339,908,340,909,340,909,33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166;top:5890;height:143;width:222;" fillcolor="#231916" filled="t" stroked="f" coordsize="1038,667" o:gfxdata="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KvCQmvQAA&#10;ANwAAAAPAAAAAAAAAAEAIAAAACIAAABkcnMvZG93bnJldi54bWxQSwECFAAUAAAACACHTuJAMy8F&#10;njsAAAA5AAAAEAAAAAAAAAABACAAAAAMAQAAZHJzL3NoYXBleG1sLnhtbFBLBQYAAAAABgAGAFsB&#10;AAC2AwAAAAA=&#10;" path="m392,68l211,68,241,70,266,75,288,84,307,97,321,113,331,133,338,155,340,181,338,205,333,229,324,252,312,275,294,299,270,328,239,361,201,397,0,584,0,655,420,655,420,582,104,582,104,581,261,437,305,395,342,356,370,321,392,291,407,262,417,232,424,203,426,173,423,135,413,102,396,72,392,68xm225,0l173,3,124,14,78,32,35,58,35,141,78,109,121,86,166,72,211,68,392,68,372,47,343,26,309,11,269,2,225,0xm819,0l765,5,717,21,677,49,643,87,617,136,598,195,586,265,583,345,586,419,597,483,615,538,640,584,672,620,710,645,753,660,803,666,856,660,902,644,942,617,959,598,811,598,761,588,722,557,694,506,677,434,672,341,677,243,694,166,723,111,763,78,814,67,969,67,940,36,886,9,819,0xm969,67l814,67,862,78,900,110,927,165,943,240,948,337,943,431,926,504,899,557,860,588,811,598,959,598,976,579,1003,531,1022,474,1034,407,1038,330,1032,229,1013,146,983,82,969,6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49;top:5889;height:141;width:218;" fillcolor="#231916" filled="t" stroked="f" coordsize="1022,659" o:gfxdata="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hKSQjvQAA&#10;ANwAAAAPAAAAAAAAAAEAIAAAACIAAABkcnMvZG93bnJldi54bWxQSwECFAAUAAAACACHTuJAMy8F&#10;njsAAAA5AAAAEAAAAAAAAAABACAAAAAMAQAAZHJzL3NoYXBleG1sLnhtbFBLBQYAAAAABgAGAFsB&#10;AAC2AwAAAAA=&#10;" path="m391,71l211,71,240,73,266,79,288,88,306,101,321,117,331,136,337,159,339,185,337,209,332,233,323,256,311,278,294,303,269,332,238,364,200,401,0,588,0,658,419,658,419,586,103,586,103,584,260,441,305,398,341,360,370,325,391,294,406,265,417,236,423,206,426,177,422,139,412,105,395,76,391,71xm225,3l172,7,123,18,77,36,35,62,35,145,77,113,121,90,165,76,211,71,391,71,372,50,342,30,308,15,269,6,225,3xm1021,588l626,588,626,658,1021,658,1021,588xm867,99l780,99,780,588,867,588,867,99xm867,0l622,67,622,142,780,99,867,99,867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125;top:5890;height:141;width:217;" fillcolor="#231916" filled="t" stroked="f" coordsize="1015,656" o:gfxdata="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5Sz2i/&#10;AAAA3AAAAA8AAAAAAAAAAQAgAAAAIgAAAGRycy9kb3ducmV2LnhtbFBLAQIUABQAAAAIAIdO4kAz&#10;LwWeOwAAADkAAAAQAAAAAAAAAAEAIAAAAA4BAABkcnMvc2hhcGV4bWwueG1sUEsFBgAAAAAGAAYA&#10;WwEAALgDAAAAAA==&#10;" path="m392,68l211,68,241,70,266,75,288,84,307,97,321,113,331,133,338,155,340,181,338,205,333,229,324,252,311,275,294,299,270,328,239,361,201,397,0,584,0,655,420,655,420,582,104,582,104,581,261,437,305,395,342,356,370,321,391,291,407,262,417,232,424,203,426,173,423,135,413,102,396,72,392,68xm225,0l173,3,124,14,78,32,35,58,35,141,78,109,121,86,166,72,211,68,392,68,372,47,343,26,308,11,269,2,225,0xm981,68l800,68,830,70,855,75,877,84,896,97,910,113,920,133,926,155,929,181,927,205,921,229,913,252,900,275,883,299,859,328,828,361,790,397,589,584,589,655,1009,655,1009,582,692,582,692,581,850,437,894,395,930,356,959,321,980,291,996,262,1006,232,1013,203,1015,173,1012,135,1001,102,985,72,981,68xm814,0l762,3,712,14,667,32,624,58,624,141,667,109,710,86,755,72,800,68,981,68,961,47,932,26,897,11,858,2,814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207;top:6254;height:143;width:216;" fillcolor="#231916" filled="t" stroked="f" coordsize="1013,667" o:gfxdata="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oUZhS/&#10;AAAA3AAAAA8AAAAAAAAAAQAgAAAAIgAAAGRycy9kb3ducmV2LnhtbFBLAQIUABQAAAAIAIdO4kAz&#10;LwWeOwAAADkAAAAQAAAAAAAAAAEAIAAAAA4BAABkcnMvc2hhcGV4bWwueG1sUEsFBgAAAAAGAAYA&#10;WwEAALgDAAAAAA==&#10;" path="m391,68l211,68,240,70,266,76,288,85,306,98,321,114,331,133,337,156,339,182,337,206,332,229,323,252,311,275,294,300,269,328,238,361,200,398,0,585,0,655,419,655,419,583,103,583,103,581,260,438,305,395,341,357,370,322,391,291,406,262,417,233,423,203,426,173,422,136,412,102,395,73,391,68xm225,0l172,4,123,15,77,33,35,59,35,141,77,109,121,87,165,73,211,68,391,68,372,47,342,26,308,12,269,3,225,0xm620,556l620,640,648,651,681,659,721,664,766,666,821,662,869,652,911,634,947,608,956,599,765,599,728,596,691,588,655,575,620,556xm968,332l751,332,790,335,825,341,855,352,879,367,899,385,913,408,921,433,924,463,921,492,913,518,899,541,880,561,856,578,829,589,799,596,765,599,956,599,975,577,996,541,1008,501,1012,457,1009,414,997,376,978,343,968,332xm981,11l642,11,642,338,674,336,703,334,729,333,751,332,968,332,951,315,918,292,878,276,833,266,815,265,723,265,723,83,981,83,981,11xm781,263l770,263,757,263,723,265,815,265,781,26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167;top:6253;height:141;width:221;" fillcolor="#231916" filled="t" stroked="f" coordsize="1033,656" o:gfxdata="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S7Abr4A&#10;AADcAAAADwAAAAAAAAABACAAAAAiAAAAZHJzL2Rvd25yZXYueG1sUEsBAhQAFAAAAAgAh07iQDMv&#10;BZ47AAAAOQAAABAAAAAAAAAAAQAgAAAADQEAAGRycy9zaGFwZXhtbC54bWxQSwUGAAAAAAYABgBb&#10;AQAAtwMAAAAA&#10;" path="m391,68l211,68,240,70,266,75,288,84,306,97,321,113,331,133,337,156,339,181,338,205,332,229,324,252,311,275,294,299,269,328,238,361,200,397,0,584,0,655,419,655,419,582,103,582,103,581,260,437,305,395,341,356,370,321,391,291,406,262,417,232,424,203,426,173,422,135,412,102,395,72,391,68xm225,0l172,3,123,14,78,33,35,58,35,141,78,109,121,86,166,72,211,68,391,68,372,47,342,26,308,11,269,3,225,0xm1032,10l583,10,583,82,928,82,672,655,762,655,1032,39,1032,1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686;top:6254;height:143;width:222;" fillcolor="#231916" filled="t" stroked="f" coordsize="1039,667" o:gfxdata="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3CuJ74A&#10;AADcAAAADwAAAAAAAAABACAAAAAiAAAAZHJzL2Rvd25yZXYueG1sUEsBAhQAFAAAAAgAh07iQDMv&#10;BZ47AAAAOQAAABAAAAAAAAAAAQAgAAAADQEAAGRycy9zaGFwZXhtbC54bWxQSwUGAAAAAAYABgBb&#10;AQAAtwMAAAAA&#10;" path="m392,68l211,68,241,70,266,75,288,84,307,97,321,113,331,133,338,156,340,181,338,205,333,229,324,252,311,275,294,300,270,328,239,361,201,397,0,584,0,655,420,655,420,583,103,583,103,581,261,437,305,395,342,356,370,322,391,291,407,262,417,233,424,203,426,173,423,135,412,102,396,72,392,68xm225,0l173,3,124,14,78,33,35,58,35,141,78,109,121,86,166,72,211,68,392,68,372,47,343,26,308,11,269,3,225,0xm880,0l819,6,764,25,716,56,673,100,639,155,614,218,599,290,595,371,598,438,609,496,628,547,654,589,687,623,726,647,770,661,819,666,865,662,907,651,944,632,977,605,982,598,822,598,793,596,767,587,745,573,725,553,709,529,698,503,691,475,689,444,691,419,698,396,709,375,725,355,745,339,684,339,687,279,698,226,715,180,739,140,768,108,802,86,840,72,883,67,995,67,995,18,972,10,946,4,915,1,880,0xm995,318l821,318,850,320,876,327,898,339,916,355,931,375,942,399,948,427,950,459,948,488,941,515,930,538,914,559,895,576,873,589,849,596,822,598,982,598,1004,573,1023,536,1035,495,1039,450,1035,407,1025,369,1008,335,995,318xm842,251l792,256,749,273,714,300,686,339,745,339,745,339,767,327,793,320,821,318,995,318,985,305,956,281,923,264,885,254,842,251xm995,67l883,67,912,69,940,74,968,82,995,93,995,6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48;top:6254;height:143;width:220;" fillcolor="#231916" filled="t" stroked="f" coordsize="1031,667" o:gfxdata="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3yBIrsAAADc&#10;AAAADwAAAAAAAAABACAAAAAiAAAAZHJzL2Rvd25yZXYueG1sUEsBAhQAFAAAAAgAh07iQDMvBZ47&#10;AAAAOQAAABAAAAAAAAAAAQAgAAAACgEAAGRycy9zaGFwZXhtbC54bWxQSwUGAAAAAAYABgBbAQAA&#10;tAMAAAAA&#10;" path="m392,68l211,68,241,70,266,75,288,84,306,97,321,113,331,133,337,156,339,181,338,205,332,229,324,252,311,275,294,300,270,328,238,361,201,397,0,584,0,655,420,655,420,583,103,583,103,581,261,437,305,395,341,356,370,322,391,291,406,262,417,233,424,203,426,173,422,135,412,102,396,72,392,68xm225,0l173,3,123,14,78,33,35,58,35,141,78,109,121,86,166,72,211,68,392,68,372,47,343,26,308,11,269,3,225,0xm819,0l776,2,737,11,702,25,671,44,646,68,628,96,617,126,614,160,621,208,644,250,683,286,737,316,737,318,672,350,626,390,598,440,589,497,593,533,603,565,621,593,647,619,677,639,712,654,752,663,795,666,848,663,894,654,935,639,969,618,989,599,812,599,783,597,757,592,734,582,714,569,698,553,686,535,679,515,677,493,685,450,709,413,749,381,805,355,955,355,946,347,880,317,880,315,936,283,938,282,810,282,763,258,729,230,708,197,702,159,704,140,710,122,720,107,734,93,751,81,770,73,791,68,813,67,980,67,978,64,955,42,927,23,894,10,859,2,819,0xm955,355l805,355,865,381,908,413,934,451,943,495,941,517,934,536,923,554,907,569,887,582,865,592,839,597,812,599,989,599,996,592,1015,562,1027,528,1031,490,1021,434,993,386,955,355xm980,67l813,67,836,68,857,73,876,81,891,92,904,105,913,121,919,139,920,159,920,160,913,197,893,230,858,258,810,282,938,282,976,245,1000,201,1008,150,1005,119,995,90,980,6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123;top:6254;height:143;width:220;" fillcolor="#231916" filled="t" stroked="f" coordsize="1029,667" o:gfxdata="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FaLfkvQAA&#10;ANwAAAAPAAAAAAAAAAEAIAAAACIAAABkcnMvZG93bnJldi54bWxQSwECFAAUAAAACACHTuJAMy8F&#10;njsAAAA5AAAAEAAAAAAAAAABACAAAAAMAQAAZHJzL3NoYXBleG1sLnhtbFBLBQYAAAAABgAGAFsB&#10;AAC2AwAAAAA=&#10;" path="m392,68l211,68,241,70,266,75,288,84,306,97,321,113,331,133,337,156,339,181,338,205,332,229,324,252,311,275,294,300,270,328,238,361,201,397,0,584,0,655,420,655,420,583,103,583,103,581,261,437,305,395,341,356,370,322,391,291,406,262,417,233,424,203,426,173,422,135,412,102,396,72,392,68xm225,0l173,3,123,14,78,33,35,58,35,141,78,109,121,86,166,72,211,68,392,68,372,47,343,26,308,11,269,3,225,0xm624,568l624,644,651,653,680,660,712,664,747,666,810,660,865,642,913,612,926,598,747,598,715,597,683,591,653,581,624,568xm1027,336l942,336,939,396,929,448,913,492,891,530,863,560,829,581,791,594,747,598,926,598,954,570,987,516,1010,453,1024,379,1027,336xm810,0l763,4,720,15,682,34,649,61,621,93,602,130,590,171,586,216,590,259,601,297,618,331,643,361,674,386,708,403,746,413,787,417,837,412,879,397,913,372,932,347,809,347,779,345,753,338,730,326,710,309,695,288,683,264,677,237,675,206,677,178,684,152,695,128,711,107,730,90,752,77,777,70,803,67,964,67,939,42,902,19,859,4,810,0xm964,67l803,67,832,70,858,79,880,93,900,113,916,137,928,165,935,195,937,228,935,252,928,274,916,294,900,312,880,327,859,338,835,345,809,347,932,347,940,336,1027,336,1029,297,1029,294,1025,227,1015,168,996,117,971,75,964,67xm942,336l940,336,941,337,941,337,942,336xe">
                    <v:fill on="t" focussize="0,0"/>
                    <v:stroke on="f"/>
                    <v:imagedata o:title=""/>
                    <o:lock v:ext="edit" aspectratio="f"/>
                  </v:shape>
                  <v:shape id="任意多边形 152" o:spid="_x0000_s1026" o:spt="100" style="position:absolute;left:2754;top:5890;height:143;width:216;" fillcolor="#36A7A8" filled="t" stroked="f" coordsize="1052,693" o:gfxdata="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bS/oC/&#10;AAAA3AAAAA8AAAAAAAAAAQAgAAAAIgAAAGRycy9kb3ducmV2LnhtbFBLAQIUABQAAAAIAIdO4kAz&#10;LwWeOwAAADkAAAAQAAAAAAAAAAEAIAAAAA4BAABkcnMvc2hhcGV4bWwueG1sUEsFBgAAAAAGAAYA&#10;WwEAALgDAAAAAA==&#10;" path="m420,619l4,619,4,693,420,693,420,619xm258,104l167,104,167,619,258,619,258,104xm258,0l0,71,0,149,167,104,258,104,258,0xm1051,15l579,15,579,91,942,91,672,693,767,693,1051,45,1051,1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657;top:4224;height:183;width:389;" fillcolor="#231916" filled="t" stroked="f" coordsize="1032,487" o:gfxdata="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Lj//f&#10;wAAAAN0AAAAPAAAAAAAAAAEAIAAAACIAAABkcnMvZG93bnJldi54bWxQSwECFAAUAAAACACHTuJA&#10;My8FnjsAAAA5AAAAEAAAAAAAAAABACAAAAAPAQAAZHJzL3NoYXBleG1sLnhtbFBLBQYAAAAABgAG&#10;AFsBAAC5AwAAAAA=&#10;" path="m0,189l2,204,3,213,3,224,2,234,0,248,56,245,75,244,89,244,485,244,484,233,483,224,483,213,484,203,485,193,89,193,70,193,48,192,25,191,0,189xm485,244l391,244,406,244,427,245,485,248,485,244xm485,189l458,191,434,192,411,193,391,193,485,193,485,189xm715,0l719,73,719,181,717,236,713,284,705,325,695,359,682,384,665,407,644,429,619,449,608,457,615,458,625,461,649,472,660,479,668,487,676,478,695,455,711,432,725,409,737,386,745,367,751,346,758,322,764,297,1028,297,1028,253,768,253,770,173,1028,173,1028,129,770,129,770,49,1028,49,1029,44,1030,24,1031,4,788,4,774,4,757,3,738,2,715,0xm906,412l912,424,917,435,921,443,923,449,925,456,926,467,926,481,961,478,989,473,1009,465,1023,454,1025,449,1026,440,1027,426,1027,418,945,418,941,417,936,416,912,412,906,412xm1028,297l976,297,976,403,974,411,970,413,965,416,958,418,1027,418,1028,411,1028,297xm1028,173l976,173,976,253,1028,253,1028,173xm1028,49l976,49,976,129,1028,129,1028,68,1028,58,1028,49xm1031,0l983,3,966,4,954,4,1031,4,1031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034;top:4266;height:141;width:825;" fillcolor="#231916" filled="t" stroked="f" coordsize="2252,385" o:gfxdata="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LBdrbvQAA&#10;AN0AAAAPAAAAAAAAAAEAIAAAACIAAABkcnMvZG93bnJldi54bWxQSwECFAAUAAAACACHTuJAMy8F&#10;njsAAAA5AAAAEAAAAAAAAAABACAAAAAMAQAAZHJzL3NoYXBleG1sLnhtbFBLBQYAAAAABgAGAFsB&#10;AAC2AwAAAAA=&#10;" path="m7,330l0,377,10,380,22,382,36,384,49,384,94,378,130,357,142,336,29,336,16,333,7,330xm162,3l105,3,105,252,101,294,89,319,70,332,44,336,142,336,154,316,162,254,162,3xm417,3l347,3,232,379,290,379,323,268,498,268,484,225,332,225,362,126,366,107,371,88,379,52,432,52,417,3xm498,268l438,268,472,379,532,379,498,268xm432,52l380,52,384,70,389,89,394,108,399,126,428,225,484,225,432,52xm668,3l606,3,606,379,658,379,658,203,658,184,657,150,656,112,654,76,656,75,709,75,668,3xm709,75l656,75,670,107,686,140,702,172,719,203,818,379,875,379,875,301,827,301,814,271,799,240,783,208,766,177,709,75xm875,3l823,3,823,150,823,184,824,224,826,263,828,301,827,301,875,301,875,3xm1032,3l975,3,975,227,985,299,1011,348,1052,376,1105,384,1160,375,1202,347,1208,338,1107,338,1077,332,1053,312,1038,279,1032,230,1032,3xm1240,3l1183,3,1183,230,1178,279,1163,312,1138,332,1107,338,1208,338,1230,298,1240,226,1240,3xm1498,3l1428,3,1313,379,1371,379,1404,268,1579,268,1566,225,1413,225,1443,126,1447,107,1452,88,1460,52,1513,52,1498,3xm1579,268l1519,268,1553,379,1613,379,1579,268xm1513,52l1461,52,1466,70,1470,89,1475,108,1480,126,1509,225,1566,225,1513,52xm1778,0l1753,1,1729,2,1707,5,1687,8,1687,379,1743,379,1743,220,1875,220,1867,211,1848,200,1848,199,1875,185,1883,177,1743,177,1743,48,1750,46,1764,44,1898,44,1885,30,1866,16,1841,7,1812,2,1778,0xm1875,220l1778,220,1804,224,1823,236,1837,257,1846,289,1853,321,1859,347,1865,367,1870,379,1929,379,1923,364,1916,341,1909,312,1901,277,1893,249,1882,227,1875,220xm1898,44l1783,44,1812,48,1836,59,1852,79,1858,110,1853,137,1838,158,1814,172,1782,177,1883,177,1896,164,1910,137,1915,104,1913,82,1908,62,1898,45,1898,44xm2032,3l1967,3,2078,222,2078,379,2135,379,2135,220,2157,179,2109,179,2101,159,2093,140,2085,121,2076,101,2032,3xm2252,3l2188,3,2143,101,2134,121,2125,141,2117,160,2110,179,2157,179,2252,3xe">
                    <v:fill on="t" focussize="0,0"/>
                    <v:stroke on="f"/>
                    <v:imagedata o:title=""/>
                    <o:lock v:ext="edit" aspectratio="f"/>
                  </v:shape>
                </v:group>
                <v:group id="_x0000_s1026" o:spid="_x0000_s1026" o:spt="203" style="position:absolute;left:19332;top:4224;height:2402;width:3380;" coordorigin="8175,4224" coordsize="3380,2402" o:gfxdata="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CZGgevwAAANwAAAAPAAAAAAAAAAEAIAAAACIAAABkcnMvZG93bnJldi54&#10;bWxQSwECFAAUAAAACACHTuJAMy8FnjsAAAA5AAAAFQAAAAAAAAABACAAAAAOAQAAZHJzL2dyb3Vw&#10;c2hhcGV4bWwueG1sUEsFBgAAAAAGAAYAYAEAAMsDAAAAAA==&#10;">
                  <o:lock v:ext="edit" aspectratio="f"/>
                  <v:group id="组合 504" o:spid="_x0000_s1026" o:spt="203" style="position:absolute;left:10789;top:4825;height:142;width:85;" coordsize="399,666" o:gfxdata="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iX2mb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0;top:0;height:666;width:399;" fillcolor="#231916" filled="t" stroked="f" coordsize="399,666" o:gfxdata="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mwBNL4A&#10;AADcAAAADwAAAAAAAAABACAAAAAiAAAAZHJzL2Rvd25yZXYueG1sUEsBAhQAFAAAAAgAh07iQDMv&#10;BZ47AAAAOQAAABAAAAAAAAAAAQAgAAAADQEAAGRycy9zaGFwZXhtbC54bWxQSwUGAAAAAAYABgBb&#10;AQAAtwMAAAAA&#10;" path="m366,0l22,0,22,333,55,330,84,328,110,327,132,327,173,329,238,346,297,403,308,459,305,489,264,559,181,595,147,597,109,594,72,586,36,573,0,554,0,638,28,650,62,659,102,664,148,665,203,662,295,632,361,575,394,498,398,453,394,409,363,337,302,286,216,259,163,256,152,256,104,258,104,73,366,73,366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506" o:spid="_x0000_s1026" o:spt="203" style="position:absolute;left:10298;top:4823;height:139;width:107;" coordsize="503,655" o:gfxdata="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lpUwK+AAAA2wAAAA8AAAAAAAAAAQAgAAAAIgAAAGRycy9kb3ducmV2Lnht&#10;bFBLAQIUABQAAAAIAIdO4kAzLwWeOwAAADkAAAAVAAAAAAAAAAEAIAAAAA0BAABkcnMvZ3JvdXBz&#10;aGFwZXhtbC54bWxQSwUGAAAAAAYABgBgAQAAygMAAAAA&#10;">
                    <o:lock v:ext="edit" aspectratio="f"/>
                    <v:shape id="_x0000_s1026" o:spid="_x0000_s1026" o:spt="100" style="position:absolute;left:0;top:0;height:655;width:503;" fillcolor="#231916" filled="t" stroked="f" coordsize="503,655" o:gfxdata="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iECAO/&#10;AAAA3AAAAA8AAAAAAAAAAQAgAAAAIgAAAGRycy9kb3ducmV2LnhtbFBLAQIUABQAAAAIAIdO4kAz&#10;LwWeOwAAADkAAAAQAAAAAAAAAAEAIAAAAA4BAABkcnMvc2hhcGV4bWwueG1sUEsFBgAAAAAGAAYA&#10;WwEAALgDAAAAAA==&#10;" path="m413,485l327,485,327,654,413,654,413,485xm413,0l310,0,0,431,0,485,502,485,502,419,91,419,300,128,309,112,317,98,323,87,327,78,413,78,413,0xm413,78l328,78,328,96,327,114,327,128,327,419,413,419,413,78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508" o:spid="_x0000_s1026" o:spt="203" style="position:absolute;left:9822;top:4823;height:144;width:87;" coordsize="410,677" o:gfxdata="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xoDLdr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0;top:0;height:677;width:410;" fillcolor="#231916" filled="t" stroked="f" coordsize="410,677" o:gfxdata="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3q+Vi/&#10;AAAA3AAAAA8AAAAAAAAAAQAgAAAAIgAAAGRycy9kb3ducmV2LnhtbFBLAQIUABQAAAAIAIdO4kAz&#10;LwWeOwAAADkAAAAQAAAAAAAAAAEAIAAAAA4BAABkcnMvc2hhcGV4bWwueG1sUEsFBgAAAAAGAAYA&#10;WwEAALgDAAAAAA==&#10;" path="m188,0l143,2,102,9,63,21,27,37,27,115,60,95,94,80,130,72,166,69,222,76,263,96,287,129,295,177,284,228,253,264,200,286,126,293,71,293,71,362,129,362,212,369,272,393,307,432,319,486,317,512,277,575,197,606,162,608,118,605,77,595,37,579,0,556,0,642,33,657,71,668,113,674,161,676,214,673,305,646,371,593,405,522,410,480,407,450,366,374,314,340,246,324,246,322,307,298,351,263,377,216,386,157,382,124,355,67,302,25,230,3,188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510" o:spid="_x0000_s1026" o:spt="203" style="position:absolute;left:9333;top:4823;height:142;width:92;" coordsize="433,666" o:gfxdata="UEsDBAoAAAAAAIdO4kAAAAAAAAAAAAAAAAAEAAAAZHJzL1BLAwQUAAAACACHTuJAqcxu7b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XQG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qcxu7b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0;top:0;height:666;width:433;" fillcolor="#231916" filled="t" stroked="f" coordsize="433,666" o:gfxdata="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mEEim/&#10;AAAA3AAAAA8AAAAAAAAAAQAgAAAAIgAAAGRycy9kb3ducmV2LnhtbFBLAQIUABQAAAAIAIdO4kAz&#10;LwWeOwAAADkAAAAQAAAAAAAAAAEAIAAAAA4BAABkcnMvc2hhcGV4bWwueG1sUEsFBgAAAAAGAAYA&#10;WwEAALgDAAAAAA==&#10;" path="m228,0l175,4,125,15,79,33,36,60,36,144,79,111,123,88,168,74,214,69,244,71,311,99,342,158,345,185,343,209,316,279,274,333,203,404,0,594,0,665,426,665,426,592,105,592,105,590,264,444,309,401,376,327,413,266,430,206,432,176,429,138,402,74,348,27,273,3,228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512" o:spid="_x0000_s1026" o:spt="203" style="position:absolute;left:8847;top:4818;height:142;width:86;" coordsize="406,669" o:gfxdata="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ZHvCavAAAANsAAAAPAAAAAAAAAAEAIAAAACIAAABkcnMvZG93bnJldi54bWxQ&#10;SwECFAAUAAAACACHTuJAMy8FnjsAAAA5AAAAFQAAAAAAAAABACAAAAALAQAAZHJzL2dyb3Vwc2hh&#10;cGV4bWwueG1sUEsFBgAAAAAGAAYAYAEAAMgDAAAAAA==&#10;">
                    <o:lock v:ext="edit" aspectratio="f"/>
                    <v:shape id="_x0000_s1026" o:spid="_x0000_s1026" o:spt="100" style="position:absolute;left:0;top:0;height:669;width:406;" fillcolor="#231916" filled="t" stroked="f" coordsize="406,669" o:gfxdata="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mU34LvQAA&#10;ANwAAAAPAAAAAAAAAAEAIAAAACIAAABkcnMvZG93bnJldi54bWxQSwECFAAUAAAACACHTuJAMy8F&#10;njsAAAA5AAAAEAAAAAAAAAABACAAAAAMAQAAZHJzL3NoYXBleG1sLnhtbFBLBQYAAAAABgAGAFsB&#10;AAC2AwAAAAA=&#10;" path="m249,0l0,68,0,144,161,100,161,597,4,597,4,668,406,668,406,597,249,597,249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shape id="_x0000_s1026" o:spid="_x0000_s1026" o:spt="100" style="position:absolute;left:8771;top:4992;height:106;width:239;" fillcolor="#231916" filled="t" stroked="f" coordsize="1125,498" o:gfxdata="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sj8wqvQAA&#10;ANwAAAAPAAAAAAAAAAEAIAAAACIAAABkcnMvZG93bnJldi54bWxQSwECFAAUAAAACACHTuJAMy8F&#10;njsAAAA5AAAAEAAAAAAAAAABACAAAAAMAQAAZHJzL3NoYXBleG1sLnhtbFBLBQYAAAAABgAGAFsB&#10;AAC2AwAAAAA=&#10;" path="m149,172l104,172,104,498,149,498,149,454,426,454,426,417,149,417,149,172xm426,454l381,454,381,496,426,496,426,454xm426,172l381,172,381,417,426,417,426,172xm530,133l0,133,0,172,530,172,530,133xm149,5l104,5,104,133,149,133,149,5xm426,4l381,4,381,133,426,133,426,4xm801,143l755,143,752,192,747,233,742,266,735,291,713,341,680,385,638,425,584,460,595,469,604,478,612,486,619,494,676,455,722,410,757,360,781,303,788,274,794,238,798,194,801,143xm974,104l601,104,601,143,928,143,928,416,932,445,945,466,967,479,998,483,1036,483,1066,479,1089,469,1104,451,1107,444,1005,444,991,442,981,436,975,426,974,414,974,104xm1078,329l1077,353,1075,375,1072,395,1070,414,1066,427,1058,436,1046,442,1031,444,1107,444,1113,427,1116,408,1119,387,1122,367,1124,345,1112,341,1100,337,1089,333,1078,329xm805,0l758,0,758,28,758,55,757,80,756,104,803,104,804,80,804,55,805,28,805,0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9268;top:5002;height:9;width:97;" fillcolor="#231916" filled="t" stroked="f" coordsize="21600,21600" o:gfxdata="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R4t/W8AAAA&#10;3AAAAA8AAAAAAAAAAQAgAAAAIgAAAGRycy9kb3ducmV2LnhtbFBLAQIUABQAAAAIAIdO4kAzLwWe&#10;OwAAADkAAAAQAAAAAAAAAAEAIAAAAAsBAABkcnMvc2hhcGV4bWwueG1sUEsFBgAAAAAGAAYAWwEA&#10;ALUD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9261;top:5080;height:9;width:111;" fillcolor="#231916" filled="t" stroked="f" coordsize="21600,21600" o:gfxdata="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zQSbrsAAADc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9273;top:5039;height:9;width:86;" fillcolor="#231916" filled="t" stroked="f" coordsize="21600,21600" o:gfxdata="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vmjBm8AAAA&#10;3AAAAA8AAAAAAAAAAQAgAAAAIgAAAGRycy9kb3ducmV2LnhtbFBLAQIUABQAAAAIAIdO4kAzLwWe&#10;OwAAADkAAAAQAAAAAAAAAAEAIAAAAAsBAABkcnMvc2hhcGV4bWwueG1sUEsFBgAAAAAGAAYAWwEA&#10;ALUDAAAAAA=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9385;top:4992;height:106;width:113;" fillcolor="#231916" filled="t" stroked="f" coordsize="530,496" o:gfxdata="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BbZrr4A&#10;AADcAAAADwAAAAAAAAABACAAAAAiAAAAZHJzL2Rvd25yZXYueG1sUEsBAhQAFAAAAAgAh07iQDMv&#10;BZ47AAAAOQAAABAAAAAAAAAAAQAgAAAADQEAAGRycy9zaGFwZXhtbC54bWxQSwUGAAAAAAYABgBb&#10;AQAAtwMAAAAA&#10;" path="m529,187l290,187,290,0,240,0,240,187,0,187,0,228,240,228,240,496,290,496,290,228,529,228,529,18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46;top:4991;height:105;width:240;" fillcolor="#231916" filled="t" stroked="f" coordsize="1128,494" o:gfxdata="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C0Hmi8AAAA&#10;3AAAAA8AAAAAAAAAAQAgAAAAIgAAAGRycy9kb3ducmV2LnhtbFBLAQIUABQAAAAIAIdO4kAzLwWe&#10;OwAAADkAAAAQAAAAAAAAAAEAIAAAAAsBAABkcnMvc2hhcGV4bWwueG1sUEsFBgAAAAAGAAYAWwEA&#10;ALUDAAAAAA==&#10;" path="m218,143l171,143,168,192,163,233,158,266,151,291,129,341,96,385,54,425,0,460,11,469,20,478,28,486,35,494,92,455,138,410,173,360,197,303,204,274,210,238,214,194,218,143xm390,104l17,104,17,143,344,143,344,416,348,445,361,466,383,479,414,483,452,483,482,479,505,469,520,451,523,444,421,444,407,442,397,436,391,426,390,414,390,104xm494,329l493,353,491,375,488,395,486,414,482,427,474,436,462,442,447,444,523,444,529,427,532,408,535,387,538,366,540,345,528,341,516,337,505,333,494,329xm221,0l174,0,174,28,174,55,173,80,172,104,219,104,220,80,220,55,221,28,221,0xm806,143l759,143,756,192,752,233,746,266,740,291,718,341,685,385,642,425,589,460,599,469,608,478,616,486,624,494,681,455,727,410,762,360,785,303,792,274,798,238,803,194,806,143xm979,104l605,104,605,143,933,143,933,416,937,445,949,466,971,479,1002,483,1041,483,1071,479,1093,469,1109,451,1112,444,1010,444,995,442,986,436,980,426,979,414,979,104xm1083,329l1081,353,1079,375,1077,395,1074,414,1070,427,1062,436,1051,442,1036,444,1112,444,1118,427,1121,408,1124,387,1126,366,1128,345,1116,341,1105,337,1094,333,1083,329xm809,0l763,0,763,28,762,55,762,80,761,104,808,104,808,80,809,55,809,28,809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169;top:4990;height:107;width:365;" fillcolor="#231916" filled="t" stroked="f" coordsize="1718,504" o:gfxdata="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6zfqu/&#10;AAAA3AAAAA8AAAAAAAAAAQAgAAAAIgAAAGRycy9kb3ducmV2LnhtbFBLAQIUABQAAAAIAIdO4kAz&#10;LwWeOwAAADkAAAAQAAAAAAAAAAEAIAAAAA4BAABkcnMvc2hhcGV4bWwueG1sUEsFBgAAAAAGAAYA&#10;WwEAALgDAAAAAA==&#10;" path="m220,139l173,139,167,189,160,234,151,273,140,306,118,353,87,395,48,432,0,466,11,475,20,484,28,493,35,502,85,464,127,422,160,375,185,323,197,286,207,243,214,194,220,139xm325,400l279,400,279,411,284,443,298,466,322,480,356,484,442,484,474,481,499,470,517,452,520,445,366,445,348,442,335,434,327,420,325,400,325,400xm325,139l279,139,279,347,251,365,221,382,189,398,157,413,165,423,173,432,179,441,185,451,209,439,233,426,257,413,279,400,325,400,325,370,376,331,394,315,325,315,325,139xm496,332l494,355,491,376,488,394,486,408,480,424,469,436,453,442,432,445,520,445,528,427,531,413,535,394,539,373,543,348,531,344,519,340,508,336,496,332xm463,174l434,212,401,248,365,283,325,315,394,315,423,290,465,245,502,198,463,174xm536,101l13,101,13,139,536,139,536,101xm224,0l178,0,178,15,178,30,177,52,176,78,175,101,222,101,223,77,224,52,224,30,224,15,224,0xm357,0l330,28,354,45,376,61,397,78,417,94,448,62,428,46,406,30,382,15,357,0xm909,313l859,313,831,357,778,396,699,431,596,463,605,475,613,485,620,495,625,503,709,476,778,447,833,414,873,379,964,379,951,373,896,347,902,336,906,325,909,313xm964,379l873,379,926,406,980,434,1034,465,1090,496,1117,457,1062,428,1006,400,964,379xm1128,277l599,277,599,313,1128,313,1128,277xm924,4l878,4,877,76,877,89,875,157,873,221,869,277,916,277,920,213,922,146,924,76,924,4xm653,128l629,159,666,181,701,204,735,226,767,248,793,213,761,192,727,171,691,149,653,128xm707,19l684,49,715,68,748,89,782,112,817,137,844,102,815,83,783,63,747,42,707,19xm1397,231l1352,231,1352,499,1397,499,1397,231xm1463,384l1465,394,1468,405,1470,416,1472,428,1489,429,1509,430,1532,431,1556,431,1595,426,1623,412,1640,391,1551,391,1530,391,1508,389,1486,387,1463,384xm1660,194l1212,194,1212,231,1615,231,1613,266,1611,296,1609,322,1607,343,1602,364,1591,379,1574,388,1551,391,1640,391,1642,389,1650,357,1652,325,1655,287,1658,244,1660,194xm1568,105l1524,105,1524,162,1568,162,1568,105xm1379,105l1335,105,1335,161,1379,161,1379,105xm1718,68l1185,68,1185,105,1718,105,1718,68xm1379,1l1335,1,1335,68,1379,68,1379,1xm1568,1l1524,1,1524,68,1568,68,1568,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712;top:4990;height:108;width:240;" fillcolor="#231916" filled="t" stroked="f" coordsize="1131,507" o:gfxdata="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dxIz+8AAAA&#10;3AAAAA8AAAAAAAAAAQAgAAAAIgAAAGRycy9kb3ducmV2LnhtbFBLAQIUABQAAAAIAIdO4kAzLwWe&#10;OwAAADkAAAAQAAAAAAAAAAEAIAAAAAsBAABkcnMvc2hhcGV4bWwueG1sUEsFBgAAAAAGAAYAWwEA&#10;ALUDAAAAAA==&#10;" path="m107,6l67,6,67,504,107,504,107,127,151,127,144,119,142,116,107,116,107,6xm234,456l237,466,239,477,241,487,243,498,275,498,290,498,304,498,330,494,348,482,359,462,360,459,290,459,276,459,262,458,248,457,234,456xm228,339l205,374,181,405,158,432,135,456,145,462,154,469,162,475,170,481,193,455,217,426,241,393,265,358,228,339xm447,339l414,359,437,388,459,417,481,448,503,480,539,456,518,428,496,399,472,369,447,339xm363,305l322,305,321,428,320,441,314,451,304,457,290,459,360,459,363,435,363,305xm487,151l203,151,203,320,243,320,243,305,487,305,487,270,243,270,243,186,487,186,487,151xm487,305l446,305,446,320,487,320,487,305xm487,186l446,186,446,270,487,270,487,186xm151,127l107,127,118,142,129,158,139,174,148,190,182,170,170,153,157,136,151,127xm130,102l107,116,142,116,130,102xm530,62l167,62,167,99,530,99,530,62xm335,0l295,15,302,28,309,40,316,51,322,62,368,62,360,47,352,31,343,15,335,0xm14,121l11,150,8,180,5,209,0,238,13,240,26,242,38,244,41,218,44,190,46,158,49,124,14,121xm1118,478l1061,478,1070,487,1078,497,1087,507,1121,481,1118,478xm876,396l838,396,838,449,601,451,605,487,1061,478,1118,478,1104,463,1088,448,876,448,876,396xm1033,398l1003,420,1013,428,1021,437,1030,446,876,448,1088,448,1083,444,1060,422,1033,398xm1056,285l658,285,658,417,695,417,695,396,1056,396,1056,365,695,365,695,317,1056,317,1056,285xm876,317l838,317,838,365,876,365,876,317xm1056,317l1019,317,1019,365,1056,365,1056,317xm876,255l838,255,838,285,876,285,876,255xm619,234l621,247,623,259,625,268,677,269,702,266,719,256,729,239,730,237,671,237,657,237,644,236,631,235,619,234xm1041,61l827,61,827,94,1003,94,1004,122,1004,131,1005,160,1007,187,1011,210,1019,234,1032,252,1049,263,1071,268,1088,265,1103,255,1114,240,1118,229,1072,229,1063,226,1055,220,1050,208,1046,193,1044,170,1044,168,1042,141,1042,136,1042,109,1041,61xm833,125l814,152,830,160,862,176,847,191,826,206,800,221,768,237,776,245,784,255,794,267,828,249,855,231,878,212,894,193,973,193,967,190,949,181,912,162,917,148,917,146,879,146,854,135,833,125xm733,178l696,178,696,229,688,237,730,237,733,216,733,178xm973,193l894,193,911,202,927,211,943,221,960,230,983,198,973,193xm1095,154l1093,168,1092,182,1090,195,1088,206,1085,220,1080,227,1072,229,1118,229,1122,218,1125,206,1127,193,1129,180,1130,166,1111,160,1099,156,1095,154xm733,94l696,94,696,144,602,159,612,195,696,178,733,178,733,171,803,160,803,152,802,138,733,138,733,94xm925,94l888,94,887,109,885,122,882,135,879,146,917,146,921,131,923,113,925,94xm802,126l784,129,733,138,802,138,802,126xm801,61l609,61,609,94,801,94,801,61xm733,3l696,3,696,61,733,61,733,3xm926,3l890,3,890,61,926,61,926,3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8780;top:6149;height:9;width:94;" fillcolor="#231916" filled="t" stroked="f" coordsize="21600,21600" o:gfxdata="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mPe0LsAAADc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8772;top:6220;height:9;width:111;" fillcolor="#231916" filled="t" stroked="f" coordsize="21600,21600" o:gfxdata="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qxQKe8AAAA&#10;3AAAAA8AAAAAAAAAAQAgAAAAIgAAAGRycy9kb3ducmV2LnhtbFBLAQIUABQAAAAIAIdO4kAzLwWe&#10;OwAAADkAAAAQAAAAAAAAAAEAIAAAAAsBAABkcnMvc2hhcGV4bWwueG1sUEsFBgAAAAAGAAYAWwEA&#10;ALUDAAAAAA=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8897;top:6136;height:106;width:113;" fillcolor="#231916" filled="t" stroked="f" coordsize="530,496" o:gfxdata="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UEVEL4A&#10;AADcAAAADwAAAAAAAAABACAAAAAiAAAAZHJzL2Rvd25yZXYueG1sUEsBAhQAFAAAAAgAh07iQDMv&#10;BZ47AAAAOQAAABAAAAAAAAAAAQAgAAAADQEAAGRycy9zaGFwZXhtbC54bWxQSwUGAAAAAAYABgBb&#10;AQAAtwMAAAAA&#10;" path="m529,187l289,187,289,0,239,0,239,187,0,187,0,228,239,228,239,496,289,496,289,228,529,228,529,18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59;top:6138;height:105;width:239;" fillcolor="#231916" filled="t" stroked="f" coordsize="1125,494" o:gfxdata="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5Z4f0vQAA&#10;ANwAAAAPAAAAAAAAAAEAIAAAACIAAABkcnMvZG93bnJldi54bWxQSwECFAAUAAAACACHTuJAMy8F&#10;njsAAAA5AAAAEAAAAAAAAAABACAAAAAMAQAAZHJzL3NoYXBleG1sLnhtbFBLBQYAAAAABgAGAFsB&#10;AAC2AwAAAAA=&#10;" path="m426,450l381,450,381,491,426,491,426,450xm531,129l426,129,426,0,381,0,381,129,149,129,149,1,105,1,105,129,0,129,0,167,381,167,381,412,149,412,149,168,105,168,105,412,105,450,105,494,149,494,149,450,426,450,426,412,426,412,426,167,531,167,531,129xm1124,205l585,205,585,250,1124,250,1124,20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47;top:6138;height:105;width:237;" fillcolor="#231916" filled="t" stroked="f" coordsize="1114,494" o:gfxdata="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ObGhL4A&#10;AADcAAAADwAAAAAAAAABACAAAAAiAAAAZHJzL2Rvd25yZXYueG1sUEsBAhQAFAAAAAgAh07iQDMv&#10;BZ47AAAAOQAAABAAAAAAAAAAAQAgAAAADQEAAGRycy9zaGFwZXhtbC54bWxQSwUGAAAAAAYABgBb&#10;AQAAtwMAAAAA&#10;" path="m426,450l382,450,382,491,426,491,426,450xm531,129l426,129,426,0,382,0,382,129,150,129,150,1,105,1,105,129,0,129,0,167,382,167,382,412,150,412,150,168,105,168,105,412,105,450,105,494,150,494,150,450,426,450,426,412,426,412,426,167,531,167,531,129xm1114,390l593,390,593,433,1114,433,1114,390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9882;top:6150;height:9;width:94;" fillcolor="#231916" filled="t" stroked="f" coordsize="21600,21600" o:gfxdata="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WKRqS8AAAA&#10;3AAAAA8AAAAAAAAAAQAgAAAAIgAAAGRycy9kb3ducmV2LnhtbFBLAQIUABQAAAAIAIdO4kAzLwWe&#10;OwAAADkAAAAQAAAAAAAAAAEAIAAAAAsBAABkcnMvc2hhcGV4bWwueG1sUEsFBgAAAAAGAAYAWwEA&#10;ALUD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10366;top:6147;height:9;width:97;" fillcolor="#231916" filled="t" stroked="f" coordsize="21600,21600" o:gfxdata="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sbjP7sAAADc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10233;top:6138;height:105;width:237;" fillcolor="#231916" filled="t" stroked="f" coordsize="1117,494" o:gfxdata="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jw8gG5AAAA3AAA&#10;AA8AAAAAAAAAAQAgAAAAIgAAAGRycy9kb3ducmV2LnhtbFBLAQIUABQAAAAIAIdO4kAzLwWeOwAA&#10;ADkAAAAQAAAAAAAAAAEAIAAAAAgBAABkcnMvc2hhcGV4bWwueG1sUEsFBgAAAAAGAAYAWwEAALID&#10;AAAAAA==&#10;" path="m426,450l381,450,381,491,426,491,426,450xm531,129l426,129,426,0,381,0,381,129,149,129,149,1,105,1,105,129,0,129,0,167,381,167,381,412,149,412,149,168,105,168,105,412,105,450,105,494,149,494,149,450,426,450,426,412,426,412,426,167,531,167,531,129xm1056,218l650,218,650,261,1056,261,1056,218xm1116,411l592,411,592,454,1116,454,1116,41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213;top:5198;height:145;width:211;" fillcolor="#36A7A8" filled="t" stroked="f" coordsize="992,680" o:gfxdata="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eJzEr4A&#10;AADcAAAADwAAAAAAAAABACAAAAAiAAAAZHJzL2Rvd25yZXYueG1sUEsBAhQAFAAAAAgAh07iQDMv&#10;BZ47AAAAOQAAABAAAAAAAAAAAQAgAAAADQEAAGRycy9zaGFwZXhtbC54bWxQSwUGAAAAAAYABgBb&#10;AQAAtwMAAAAA&#10;" path="m406,598l5,598,5,669,406,669,406,598xm250,101l162,101,162,598,250,598,250,101xm250,0l0,68,0,144,162,101,250,101,250,0xm582,559l582,645,615,660,653,671,695,678,742,680,796,676,844,666,887,649,924,626,938,611,744,611,700,608,658,598,619,582,582,559xm938,72l748,72,804,79,845,99,869,133,877,180,866,231,835,267,782,289,708,297,652,297,652,365,711,365,794,373,854,396,889,435,901,489,898,516,891,539,877,560,859,578,836,593,809,603,779,609,744,611,938,611,953,597,975,563,987,525,992,483,989,453,981,425,967,400,948,378,924,359,895,344,863,334,827,328,827,326,889,302,933,266,959,219,968,161,964,127,954,97,938,72xm770,3l725,6,684,13,645,24,609,41,609,119,642,98,676,84,712,75,748,72,938,72,937,71,913,47,884,28,850,14,812,6,770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715;top:6138;height:105;width:233;" fillcolor="#231916" filled="t" stroked="f" coordsize="1094,494" o:gfxdata="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7e1GzugAAANwA&#10;AAAPAAAAAAAAAAEAIAAAACIAAABkcnMvZG93bnJldi54bWxQSwECFAAUAAAACACHTuJAMy8FnjsA&#10;AAA5AAAAEAAAAAAAAAABACAAAAAJAQAAZHJzL3NoYXBleG1sLnhtbFBLBQYAAAAABgAGAFsBAACz&#10;AwAAAAA=&#10;" path="m149,167l104,167,104,493,149,493,149,450,425,450,425,412,149,412,149,167xm425,450l381,450,381,491,425,491,425,450xm425,167l381,167,381,412,425,412,425,167xm530,129l0,129,0,167,530,167,530,129xm149,1l104,1,104,129,149,129,149,1xm425,0l381,0,381,129,425,129,425,0xm1093,31l626,31,626,490,672,490,672,459,1093,459,1093,420,672,420,672,71,1093,71,1093,31xm1093,459l1048,459,1048,490,1093,490,1093,459xm1093,71l1048,71,1048,420,1093,420,1093,71xm820,71l776,71,775,133,772,182,767,218,761,241,750,265,732,287,706,309,673,330,683,338,691,347,699,355,707,363,742,339,770,313,790,287,802,259,810,231,815,190,819,136,820,71xm942,71l898,71,898,262,902,289,916,308,939,320,970,324,1033,324,1040,283,977,283,962,281,951,276,945,268,942,257,942,71xm1041,282l1022,282,977,283,1040,283,1041,28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194;top:5377;height:106;width:239;" fillcolor="#36A7A8" filled="t" stroked="f" coordsize="1124,496" o:gfxdata="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y90R74A&#10;AADcAAAADwAAAAAAAAABACAAAAAiAAAAZHJzL2Rvd25yZXYueG1sUEsBAhQAFAAAAAgAh07iQDMv&#10;BZ47AAAAOQAAABAAAAAAAAAAAQAgAAAADQEAAGRycy9zaGFwZXhtbC54bWxQSwUGAAAAAAYABgBb&#10;AQAAtwMAAAAA&#10;" path="m529,187l289,187,289,0,239,0,239,187,0,187,0,228,239,228,239,495,289,495,289,228,529,228,529,187xm1123,209l584,209,584,253,1123,253,1123,20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273;top:4822;height:144;width:96;" fillcolor="#36A7A8" filled="t" stroked="f" coordsize="451,677" o:gfxdata="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+sSjr4A&#10;AADcAAAADwAAAAAAAAABACAAAAAiAAAAZHJzL2Rvd25yZXYueG1sUEsBAhQAFAAAAAgAh07iQDMv&#10;BZ47AAAAOQAAABAAAAAAAAAAAQAgAAAADQEAAGRycy9zaGFwZXhtbC54bWxQSwUGAAAAAAYABgBb&#10;AQAAtwMAAAAA&#10;" path="m290,0l228,6,173,25,123,57,80,102,45,157,20,222,5,295,0,377,4,445,16,504,35,555,61,598,95,633,134,657,178,672,229,676,275,673,317,661,355,642,389,615,394,608,231,608,202,605,176,596,153,582,133,562,117,538,106,511,99,482,96,451,99,426,106,403,117,381,133,361,153,345,91,345,95,284,105,230,123,183,147,143,177,110,211,87,250,73,293,69,407,69,407,19,384,11,357,5,326,1,290,0xm407,323l230,323,260,326,286,333,308,344,327,361,342,381,353,406,359,434,361,466,359,496,352,523,341,547,325,568,306,586,284,598,259,606,231,608,394,608,416,582,436,544,447,503,451,457,448,414,438,375,421,340,407,323xm252,255l201,260,158,277,122,305,93,345,153,345,153,345,176,333,202,326,230,323,407,323,397,310,368,286,334,269,295,258,252,255xm407,69l293,69,323,70,351,75,380,84,407,95,407,6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195;top:4990;height:107;width:234;" fillcolor="#36A7A8" filled="t" stroked="f" coordsize="1101,502" o:gfxdata="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pNaFr4A&#10;AADcAAAADwAAAAAAAAABACAAAAAiAAAAZHJzL2Rvd25yZXYueG1sUEsBAhQAFAAAAAgAh07iQDMv&#10;BZ47AAAAOQAAABAAAAAAAAAAAQAgAAAADQEAAGRycy9zaGFwZXhtbC54bWxQSwUGAAAAAAYABgBb&#10;AQAAtwMAAAAA&#10;" path="m345,86l299,86,298,129,296,169,294,207,291,242,279,307,252,367,211,421,155,469,165,477,174,485,182,493,190,501,249,448,294,387,323,320,337,245,339,212,341,175,343,133,345,86xm186,272l82,272,82,499,123,499,123,285,188,285,180,280,186,272xm326,440l329,451,331,462,333,473,335,485,381,486,415,487,452,481,479,464,490,444,410,444,393,444,373,443,351,442,326,440xm514,47l212,47,212,86,468,86,465,189,462,274,459,342,457,390,453,414,444,431,430,441,410,444,490,444,495,434,502,393,504,341,507,258,510,168,514,47xm188,285l123,285,165,317,207,348,235,317,188,285xm187,98l7,98,7,135,139,135,107,181,74,222,38,258,0,290,4,301,8,312,11,323,14,333,32,319,49,304,65,288,82,272,186,272,195,261,197,259,149,259,132,247,123,242,123,226,140,205,156,183,172,160,187,136,187,98xm199,189l188,207,175,225,162,242,149,259,197,259,210,243,223,227,235,210,199,189xm97,0l59,18,69,34,79,51,89,69,99,89,139,69,128,50,117,32,107,16,97,0xm1101,40l633,40,633,499,679,499,679,469,1101,469,1101,429,679,429,679,81,1101,81,1101,40xm1101,469l1055,469,1055,499,1101,499,1101,469xm1101,81l1055,81,1055,429,1101,429,1101,81xm828,81l783,81,782,143,779,192,774,228,768,251,757,274,739,297,713,319,681,340,690,348,699,356,707,364,714,372,749,348,777,323,797,296,810,269,817,240,823,199,826,146,828,81xm950,81l905,81,905,272,910,299,923,318,946,329,977,333,1040,333,1048,293,984,293,969,291,958,286,952,278,950,266,950,81xm1048,292l1030,292,984,293,1048,293,1048,29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219;top:5582;height:144;width:224;" fillcolor="#36A7A8" filled="t" stroked="f" coordsize="1054,677" o:gfxdata="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lDAuO/&#10;AAAA3AAAAA8AAAAAAAAAAQAgAAAAIgAAAGRycy9kb3ducmV2LnhtbFBLAQIUABQAAAAIAIdO4kAz&#10;LwWeOwAAADkAAAAQAAAAAAAAAAEAIAAAAA4BAABkcnMvc2hhcGV4bWwueG1sUEsFBgAAAAAGAAYA&#10;WwEAALgDAAAAAA==&#10;" path="m397,70l214,70,244,71,270,77,292,86,311,99,326,116,336,136,342,159,344,185,343,209,337,233,328,257,316,280,298,305,273,334,242,367,203,404,0,594,0,666,426,666,426,592,105,592,105,590,264,445,309,402,346,362,376,327,397,296,412,266,423,237,430,207,432,176,429,138,418,104,401,74,397,70xm228,0l175,4,125,15,79,34,35,60,35,144,79,111,123,88,168,74,214,70,397,70,377,48,348,27,313,12,273,3,228,0xm831,0l776,6,728,23,687,50,653,89,626,139,606,199,595,270,591,351,595,426,606,491,624,547,650,594,682,630,720,656,765,672,815,677,868,671,915,655,956,627,973,608,823,608,772,598,732,567,704,514,687,441,682,348,687,247,705,169,733,114,774,80,826,69,984,69,954,38,899,10,831,0xm984,69l826,69,875,80,913,113,941,168,957,245,962,343,957,439,940,513,912,566,873,598,823,608,973,608,991,589,1018,540,1038,482,1049,414,1053,336,1047,233,1029,149,998,84,984,6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191;top:5753;height:108;width:241;" fillcolor="#36A7A8" filled="t" stroked="f" coordsize="1134,506" o:gfxdata="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sUdh6/&#10;AAAA3AAAAA8AAAAAAAAAAQAgAAAAIgAAAGRycy9kb3ducmV2LnhtbFBLAQIUABQAAAAIAIdO4kAz&#10;LwWeOwAAADkAAAAQAAAAAAAAAAEAIAAAAA4BAABkcnMvc2hhcGV4bWwueG1sUEsFBgAAAAAGAAYA&#10;WwEAALgDAAAAAA==&#10;" path="m501,307l121,307,121,500,162,500,162,472,422,472,422,440,162,440,162,393,422,393,422,362,162,362,162,314,422,314,422,312,516,312,501,307xm422,472l381,472,381,499,422,499,422,472xm422,393l381,393,381,440,422,440,422,393xm203,231l148,231,118,258,83,284,44,309,0,333,8,341,15,349,22,357,29,365,54,351,78,337,100,322,121,307,501,307,493,304,449,284,446,282,152,282,166,269,179,257,192,244,203,231xm422,314l381,314,381,362,422,362,422,314xm516,312l422,312,444,325,466,337,490,348,515,358,521,349,528,339,535,330,543,320,516,312xm378,231l333,231,344,244,356,257,369,270,382,282,446,282,411,259,378,231xm519,197l25,197,25,231,519,231,519,197xm252,157l205,157,199,167,193,177,186,187,178,197,229,197,235,187,241,177,247,167,252,157xm475,123l73,123,73,157,475,157,475,123xm278,83l234,83,231,93,228,103,224,113,220,123,265,123,269,113,272,103,275,93,278,83xm501,49l42,49,42,83,501,83,501,49xm294,0l250,0,248,13,246,25,244,37,242,49,286,49,288,37,290,25,292,13,294,0xm810,264l765,264,761,298,755,328,745,356,732,380,709,408,680,433,644,454,603,471,611,480,619,488,626,497,634,505,679,485,717,461,748,432,772,400,786,373,797,341,805,304,810,264xm817,444l819,454,821,466,823,476,824,487,849,488,872,489,895,489,917,489,957,483,986,466,996,450,910,450,885,449,861,448,838,446,817,444xm1021,227l661,227,661,264,976,264,975,299,974,331,972,362,970,390,964,417,952,435,934,446,910,450,996,450,1005,436,1013,395,1016,354,1018,312,1020,269,1021,227xm778,8l736,69,690,122,641,169,587,210,596,219,605,228,612,236,618,244,674,200,726,149,773,92,816,28,778,8xm924,0l885,16,923,84,971,145,1029,197,1099,242,1105,234,1113,225,1122,215,1134,203,1065,165,1007,119,960,64,924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207;top:5962;height:142;width:223;" fillcolor="#36A7A8" filled="t" stroked="f" coordsize="1049,666" o:gfxdata="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A1t+a/&#10;AAAA3AAAAA8AAAAAAAAAAQAgAAAAIgAAAGRycy9kb3ducmV2LnhtbFBLAQIUABQAAAAIAIdO4kAz&#10;LwWeOwAAADkAAAAQAAAAAAAAAAEAIAAAAA4BAABkcnMvc2hhcGV4bWwueG1sUEsFBgAAAAAGAAYA&#10;WwEAALgDAAAAAA==&#10;" path="m397,69l214,69,244,71,270,77,292,86,311,99,325,116,336,135,342,159,344,185,342,209,337,233,328,257,316,280,298,305,273,334,242,367,203,404,0,594,0,666,425,666,425,592,104,592,104,590,264,445,309,401,346,362,375,327,397,296,412,266,423,237,430,207,432,176,428,138,418,104,401,74,397,69xm228,0l175,4,125,15,78,34,35,60,35,144,78,111,122,88,168,74,214,69,397,69,377,48,347,27,312,12,273,3,228,0xm1048,11l592,11,592,84,942,84,682,666,773,666,1048,40,1048,1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193;top:6138;height:105;width:239;" fillcolor="#36A7A8" filled="t" stroked="f" coordsize="1124,494" o:gfxdata="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cKS/r4A&#10;AADcAAAADwAAAAAAAAABACAAAAAiAAAAZHJzL2Rvd25yZXYueG1sUEsBAhQAFAAAAAgAh07iQDMv&#10;BZ47AAAAOQAAABAAAAAAAAAAAQAgAAAADQEAAGRycy9zaGFwZXhtbC54bWxQSwUGAAAAAAYABgBb&#10;AQAAtwMAAAAA&#10;" path="m149,167l104,167,104,493,149,493,149,450,426,450,426,412,149,412,149,167xm426,450l381,450,381,491,426,491,426,450xm426,167l381,167,381,412,426,412,426,167xm530,129l0,129,0,167,530,167,530,129xm149,1l104,1,104,129,149,129,149,1xm426,0l381,0,381,129,426,129,426,0xm1123,427l587,427,587,466,1123,466,1123,427xm791,229l744,229,713,427,759,427,791,229xm1035,190l621,190,621,229,990,229,990,427,1035,427,1035,190xm816,67l771,67,751,190,797,190,816,67xm1098,29l606,29,606,67,1098,67,1098,2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363;top:5202;height:139;width:97;" fillcolor="#36A7A8" filled="t" stroked="f" coordsize="456,655" o:gfxdata="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lz7drsAAADc&#10;AAAADwAAAAAAAAABACAAAAAiAAAAZHJzL2Rvd25yZXYueG1sUEsBAhQAFAAAAAgAh07iQDMvBZ47&#10;AAAAOQAAABAAAAAAAAAAAQAgAAAACgEAAGRycy9zaGFwZXhtbC54bWxQSwUGAAAAAAYABgBbAQAA&#10;tAMAAAAA&#10;" path="m456,0l0,0,0,73,350,73,90,654,181,654,456,29,456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91;top:5375;height:107;width:240;" fillcolor="#36A7A8" filled="t" stroked="f" coordsize="1131,502" o:gfxdata="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QbVVm8AAAA&#10;3AAAAA8AAAAAAAAAAQAgAAAAIgAAAGRycy9kb3ducmV2LnhtbFBLAQIUABQAAAAIAIdO4kAzLwWe&#10;OwAAADkAAAAQAAAAAAAAAAEAIAAAAAsBAABkcnMvc2hhcGV4bWwueG1sUEsFBgAAAAAGAAYAWwEA&#10;ALUDAAAAAA==&#10;" path="m345,86l299,86,298,129,296,169,294,207,291,242,278,307,252,367,210,421,155,469,165,477,174,485,182,493,189,501,249,448,294,387,323,319,336,245,339,212,341,175,343,132,345,86xm186,272l81,272,81,499,123,499,123,285,188,285,180,279,186,272xm326,439l329,450,331,462,333,473,335,485,381,486,415,486,452,481,479,464,490,444,410,444,393,444,373,443,351,441,326,439xm514,47l212,47,212,86,468,86,465,189,462,274,459,341,456,390,453,414,444,431,429,441,410,444,490,444,495,434,501,393,504,341,507,258,510,168,514,47xm188,285l123,285,165,316,207,348,234,317,188,285xm187,98l7,98,7,135,138,135,107,181,73,222,37,258,0,289,4,301,7,312,11,323,14,333,32,319,49,304,65,288,81,272,186,272,195,261,197,259,149,259,131,247,123,241,123,226,139,204,156,182,171,160,187,136,187,98xm199,189l187,207,175,225,162,242,149,259,197,259,210,243,223,226,235,210,199,189xm97,0l59,18,69,33,79,51,89,69,99,89,139,69,128,50,117,32,107,15,97,0xm1130,437l593,437,593,475,1130,475,1130,437xm797,238l751,238,720,437,765,437,797,238xm1042,200l628,200,628,238,997,238,997,437,1042,437,1042,200xm823,76l777,76,758,200,803,200,823,76xm1105,38l613,38,613,76,1105,76,1105,3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302;top:5579;height:142;width:218;" fillcolor="#36A7A8" filled="t" stroked="f" coordsize="1027,669" o:gfxdata="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sw4UzugAAANwA&#10;AAAPAAAAAAAAAAEAIAAAACIAAABkcnMvZG93bnJldi54bWxQSwECFAAUAAAACACHTuJAMy8FnjsA&#10;AAA5AAAAEAAAAAAAAAABACAAAAAJAQAAZHJzL3NoYXBleG1sLnhtbFBLBQYAAAAABgAGAFsBAACz&#10;AwAAAAA=&#10;" path="m406,597l4,597,4,669,406,669,406,597xm250,100l161,100,161,597,250,597,250,100xm250,0l0,68,0,144,161,100,250,100,250,0xm938,499l852,499,852,669,938,669,938,499xm938,14l835,14,525,445,525,499,1027,499,1027,433,617,433,825,142,834,126,842,112,848,101,852,92,938,92,938,14xm938,92l854,92,853,112,852,128,852,142,852,433,938,433,938,9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93;top:5755;height:106;width:237;" fillcolor="#36A7A8" filled="t" stroked="f" coordsize="1113,496" o:gfxdata="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3nZ+u/&#10;AAAA3AAAAA8AAAAAAAAAAQAgAAAAIgAAAGRycy9kb3ducmV2LnhtbFBLAQIUABQAAAAIAIdO4kAz&#10;LwWeOwAAADkAAAAQAAAAAAAAAAEAIAAAAA4BAABkcnMvc2hhcGV4bWwueG1sUEsFBgAAAAAGAAYA&#10;WwEAALgDAAAAAA==&#10;" path="m529,187l290,187,290,0,240,0,240,187,0,187,0,228,240,228,240,495,290,495,290,228,529,228,529,187xm1113,394l592,394,592,437,1113,437,1113,394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8427;top:5768;height:9;width:94;" fillcolor="#36A7A8" filled="t" stroked="f" coordsize="21600,21600" o:gfxdata="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T2AVm/&#10;AAAA3AAAAA8AAAAAAAAAAQAgAAAAIgAAAGRycy9kb3ducmV2LnhtbFBLAQIUABQAAAAIAIdO4kAz&#10;LwWeOwAAADkAAAAQAAAAAAAAAAEAIAAAAA4BAABkcnMvc2hhcGV4bWwueG1sUEsFBgAAAAAGAAYA&#10;WwEAALgDAAAAAA=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8301;top:5962;height:142;width:221;" fillcolor="#36A7A8" filled="t" stroked="f" coordsize="1038,669" o:gfxdata="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cptze/&#10;AAAA3AAAAA8AAAAAAAAAAQAgAAAAIgAAAGRycy9kb3ducmV2LnhtbFBLAQIUABQAAAAIAIdO4kAz&#10;LwWeOwAAADkAAAAQAAAAAAAAAAEAIAAAAA4BAABkcnMvc2hhcGV4bWwueG1sUEsFBgAAAAAGAAYA&#10;WwEAALgDAAAAAA==&#10;" path="m398,72l215,72,244,74,270,79,293,89,311,102,326,118,336,138,343,161,345,187,343,212,338,235,329,259,316,282,299,307,274,336,242,369,204,406,0,596,0,668,426,668,426,594,105,594,105,593,265,447,310,404,347,365,376,329,397,298,413,269,424,239,430,209,433,179,429,140,419,106,402,76,398,72xm229,3l175,6,125,17,79,36,36,62,36,146,79,114,123,90,168,76,215,72,398,72,378,50,348,29,313,15,273,6,229,3xm1037,597l636,597,636,668,1037,668,1037,597xm881,100l793,100,793,597,881,597,881,100xm881,0l632,67,632,143,793,100,881,100,881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92;top:6136;height:106;width:239;" fillcolor="#36A7A8" filled="t" stroked="f" coordsize="1124,497" o:gfxdata="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Qwram8AAAA&#10;3AAAAA8AAAAAAAAAAQAgAAAAIgAAAGRycy9kb3ducmV2LnhtbFBLAQIUABQAAAAIAIdO4kAzLwWe&#10;OwAAADkAAAAQAAAAAAAAAAEAIAAAAAsBAABkcnMvc2hhcGV4bWwueG1sUEsFBgAAAAAGAAYAWwEA&#10;ALUDAAAAAA==&#10;" path="m290,228l239,228,239,496,290,496,290,228xm529,187l0,187,0,228,529,228,529,187xm290,0l239,0,239,187,290,187,290,0xm801,142l754,142,751,192,747,233,741,266,735,290,713,340,680,385,637,425,584,460,594,469,603,477,611,485,619,493,676,454,722,410,757,359,780,303,787,273,793,237,798,193,801,142xm974,103l600,103,600,142,928,142,928,416,932,445,944,466,966,478,997,482,1036,482,1066,479,1088,468,1104,451,1107,443,1004,443,990,441,980,435,975,425,974,413,974,103xm1078,329l1076,352,1074,374,1072,394,1069,413,1065,426,1057,436,1046,441,1031,443,1107,443,1112,426,1116,407,1118,387,1121,366,1123,344,1111,341,1100,337,1089,333,1078,329xm804,0l758,0,757,27,757,54,757,79,756,103,803,103,803,79,804,54,804,27,804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92;top:6520;height:106;width:238;" fillcolor="#36A7A8" filled="t" stroked="f" coordsize="1120,497" o:gfxdata="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QMrou5AAAA3AAA&#10;AA8AAAAAAAAAAQAgAAAAIgAAAGRycy9kb3ducmV2LnhtbFBLAQIUABQAAAAIAIdO4kAzLwWeOwAA&#10;ADkAAAAQAAAAAAAAAAEAIAAAAAgBAABkcnMvc2hhcGV4bWwueG1sUEsFBgAAAAAGAAYAWwEAALID&#10;AAAAAA==&#10;" path="m149,171l105,171,105,497,149,497,149,454,426,454,426,416,149,416,149,171xm426,454l382,454,382,495,426,495,426,454xm426,171l382,171,382,416,426,416,426,171xm531,133l0,133,0,171,531,171,531,133xm149,4l105,4,105,133,149,133,149,4xm426,3l382,3,382,133,426,133,426,3xm1119,128l593,128,593,169,1119,169,1119,128xm838,0l799,21,811,38,825,60,840,85,857,114,901,92,884,65,867,40,852,19,838,0xm755,228l719,292,679,350,636,404,591,454,602,462,613,470,623,478,632,485,678,429,722,372,764,312,802,251,755,228xm940,232l902,258,939,303,979,356,1022,414,1067,480,1112,448,1070,393,1027,338,984,284,940,23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300;top:6344;height:144;width:223;" fillcolor="#36A7A8" filled="t" stroked="f" coordsize="1047,677" o:gfxdata="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3Gjba/&#10;AAAA3AAAAA8AAAAAAAAAAQAgAAAAIgAAAGRycy9kb3ducmV2LnhtbFBLAQIUABQAAAAIAIdO4kAz&#10;LwWeOwAAADkAAAAQAAAAAAAAAAEAIAAAAA4BAABkcnMvc2hhcGV4bWwueG1sUEsFBgAAAAAGAAYA&#10;WwEAALgDAAAAAA==&#10;" path="m398,70l215,70,245,72,271,77,293,86,312,100,326,116,337,136,343,159,345,185,343,209,338,233,329,257,316,280,299,305,274,334,243,367,204,404,0,594,0,666,426,666,426,592,105,592,105,591,265,445,310,402,347,362,376,327,398,296,413,267,424,237,431,207,433,177,429,138,419,104,402,74,398,70xm229,0l175,4,126,15,79,34,36,60,36,144,79,112,123,88,168,74,215,70,398,70,378,48,348,27,313,12,274,3,229,0xm832,0l789,3,749,12,714,26,682,46,656,70,638,98,627,129,623,164,631,212,655,255,694,291,749,321,749,323,683,356,636,397,608,447,599,505,602,542,613,574,631,603,657,629,688,650,724,665,764,674,808,677,861,674,908,665,949,650,984,629,1004,609,825,609,796,607,769,602,746,592,726,579,709,563,697,544,690,524,688,501,696,458,720,420,761,388,817,361,970,361,961,353,894,323,894,321,951,289,953,287,823,287,775,263,740,234,720,201,713,162,715,143,721,125,731,109,746,95,763,83,782,75,803,70,826,68,996,68,994,66,970,43,941,24,909,11,872,3,832,0xm970,361l817,361,879,388,923,420,949,459,958,504,956,525,949,545,937,563,921,579,901,592,878,602,853,607,825,609,1004,609,1012,602,1031,572,1043,537,1047,499,1038,441,1009,392,970,361xm996,68l826,68,850,70,871,75,890,83,906,94,918,108,928,124,933,142,935,162,935,164,928,201,907,234,872,263,823,287,953,287,992,250,1016,205,1024,153,1021,121,1011,92,996,68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8905;top:5747;height:9;width:97;" fillcolor="#231916" filled="t" stroked="f" coordsize="21600,21600" o:gfxdata="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HGQafvQAA&#10;ANwAAAAPAAAAAAAAAAEAIAAAACIAAABkcnMvZG93bnJldi54bWxQSwECFAAUAAAACACHTuJAMy8F&#10;njsAAAA5AAAAEAAAAAAAAAABACAAAAAMAQAAZHJzL3NoYXBleG1sLnhtbFBLBQYAAAAABgAGAFsB&#10;AAC2AwAAAAA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8843;top:5191;height:144;width:95;" fillcolor="#231916" filled="t" stroked="f" coordsize="449,677" o:gfxdata="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8oCTa5AAAA3AAA&#10;AA8AAAAAAAAAAQAgAAAAIgAAAGRycy9kb3ducmV2LnhtbFBLAQIUABQAAAAIAIdO4kAzLwWeOwAA&#10;ADkAAAAQAAAAAAAAAAEAIAAAAAgBAABkcnMvc2hhcGV4bWwueG1sUEsFBgAAAAAGAAYAWwEAALID&#10;AAAAAA==&#10;" path="m234,0l191,3,151,12,115,26,84,46,58,70,40,98,29,129,25,164,33,212,57,255,96,291,150,321,150,323,85,356,38,397,10,447,0,505,4,542,15,574,33,603,59,629,90,650,126,665,166,674,210,677,263,674,310,665,351,650,386,629,406,609,226,609,197,607,171,602,148,592,127,579,111,563,99,544,92,524,89,501,98,458,122,420,163,388,219,361,372,361,363,353,296,323,296,321,353,289,355,287,225,287,177,263,142,234,122,201,115,162,117,143,123,125,133,109,148,95,165,83,184,75,205,70,228,68,397,68,396,66,372,43,343,24,311,11,274,3,234,0xm372,361l219,361,281,388,325,420,351,459,360,504,358,525,351,545,339,563,323,579,303,592,280,602,255,607,226,609,406,609,414,602,433,572,445,537,449,499,439,441,411,393,372,361xm397,68l228,68,252,70,273,75,291,83,307,94,320,108,329,124,335,142,337,162,337,164,330,201,309,234,274,263,225,287,355,287,394,250,418,205,426,153,423,121,413,92,397,6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331;top:5191;height:144;width:96;" fillcolor="#231916" filled="t" stroked="f" coordsize="450,677" o:gfxdata="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z5qI74A&#10;AADcAAAADwAAAAAAAAABACAAAAAiAAAAZHJzL2Rvd25yZXYueG1sUEsBAhQAFAAAAAgAh07iQDMv&#10;BZ47AAAAOQAAABAAAAAAAAAAAQAgAAAADQEAAGRycy9zaGFwZXhtbC54bWxQSwUGAAAAAAYABgBb&#10;AQAAtwMAAAAA&#10;" path="m39,576l39,654,66,663,95,670,128,675,164,676,227,670,283,652,332,621,345,608,164,608,131,606,99,600,68,590,39,576xm447,341l361,341,358,401,348,454,332,500,309,538,281,568,247,590,208,603,164,608,345,608,374,578,407,524,431,460,445,385,447,341xm228,0l180,3,136,15,98,34,63,61,36,94,16,132,4,174,0,220,4,263,15,302,33,336,58,367,89,391,123,409,162,420,204,423,255,418,297,403,332,377,351,352,226,352,196,350,169,343,146,331,126,314,110,293,99,268,92,240,90,209,92,180,99,154,111,130,127,109,147,91,169,78,193,71,220,68,383,68,359,43,321,19,277,4,228,0xm383,68l220,68,249,71,276,80,299,94,319,115,335,139,347,167,354,198,356,231,354,256,347,278,335,298,318,317,299,332,277,343,252,350,226,352,351,352,359,341,447,341,450,302,450,298,446,231,435,170,417,119,391,76,383,68xm361,341l359,341,360,342,360,342,361,34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57;top:5190;height:145;width:217;" fillcolor="#231916" filled="t" stroked="f" coordsize="1021,680" o:gfxdata="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kX4DDugAAANwA&#10;AAAPAAAAAAAAAAEAIAAAACIAAABkcnMvZG93bnJldi54bWxQSwECFAAUAAAACACHTuJAMy8FnjsA&#10;AAA5AAAAEAAAAAAAAAABACAAAAAJAQAAZHJzL3NoYXBleG1sLnhtbFBLBQYAAAAABgAGAFsBAACz&#10;AwAAAAA=&#10;" path="m406,597l4,597,4,669,406,669,406,597xm250,100l161,100,161,597,250,597,250,100xm250,0l0,68,0,144,161,100,250,100,250,0xm798,3l743,9,695,25,654,53,620,92,593,142,574,202,562,273,558,354,562,429,573,494,591,550,617,596,649,633,687,659,732,674,782,680,835,674,883,658,923,630,940,611,790,611,739,601,700,569,671,517,654,444,649,350,654,250,672,172,701,116,741,83,793,72,951,72,922,40,866,12,798,3xm951,72l793,72,842,83,880,116,908,171,924,247,930,346,924,442,907,516,879,569,840,601,790,611,940,611,958,592,985,543,1005,485,1017,417,1020,339,1014,236,996,152,965,87,951,7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245;top:5191;height:142;width:213;" fillcolor="#231916" filled="t" stroked="f" coordsize="1004,669" o:gfxdata="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Sum5SvQAA&#10;ANwAAAAPAAAAAAAAAAEAIAAAACIAAABkcnMvZG93bnJldi54bWxQSwECFAAUAAAACACHTuJAMy8F&#10;njsAAAA5AAAAEAAAAAAAAAABACAAAAAMAQAAZHJzL3NoYXBleG1sLnhtbFBLBQYAAAAABgAGAFsB&#10;AAC2AwAAAAA=&#10;" path="m406,597l4,597,4,668,406,668,406,597xm250,100l161,100,161,597,250,597,250,100xm250,0l0,68,0,144,161,100,250,100,250,0xm1004,597l602,597,602,668,1004,668,1004,597xm848,100l759,100,759,597,848,597,848,100xm848,0l598,68,598,144,759,100,848,100,848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726;top:5191;height:142;width:212;" fillcolor="#231916" filled="t" stroked="f" coordsize="997,669" o:gfxdata="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Zu6XC8AAAA&#10;3AAAAA8AAAAAAAAAAQAgAAAAIgAAAGRycy9kb3ducmV2LnhtbFBLAQIUABQAAAAIAIdO4kAzLwWe&#10;OwAAADkAAAAQAAAAAAAAAAEAIAAAAAsBAABkcnMvc2hhcGV4bWwueG1sUEsFBgAAAAAGAAYAWwEA&#10;ALUDAAAAAA==&#10;" path="m406,598l4,598,4,669,406,669,406,598xm249,101l161,101,161,598,249,598,249,101xm249,0l0,68,0,144,161,101,249,101,249,0xm962,73l779,73,809,75,835,80,857,90,876,103,890,119,901,139,907,162,909,188,907,212,902,236,893,260,881,283,863,308,838,337,807,370,768,407,565,597,565,669,991,669,991,595,669,595,669,594,829,448,874,405,911,366,940,330,962,299,977,270,988,240,995,210,997,180,994,141,983,107,966,77,962,73xm793,4l740,7,690,18,643,37,600,63,600,147,643,115,687,91,733,77,779,73,962,73,942,51,912,30,878,15,838,7,793,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08;top:5368;height:107;width:364;" fillcolor="#231916" filled="t" stroked="f" coordsize="1713,502" o:gfxdata="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k0nAwugAAANwA&#10;AAAPAAAAAAAAAAEAIAAAACIAAABkcnMvZG93bnJldi54bWxQSwECFAAUAAAACACHTuJAMy8FnjsA&#10;AAA5AAAAEAAAAAAAAAABACAAAAAJAQAAZHJzL3NoYXBleG1sLnhtbFBLBQYAAAAABgAGAFsBAACz&#10;AwAAAAA=&#10;" path="m99,139l58,139,52,180,44,220,35,262,26,305,47,321,68,336,88,352,109,368,88,394,63,418,33,440,0,461,9,469,16,478,22,486,28,494,61,470,92,446,118,420,140,392,205,392,196,385,162,358,172,334,128,334,69,290,77,256,85,219,92,179,99,139xm205,392l140,392,170,417,198,442,228,411,213,398,205,392xm210,103l10,103,10,139,169,139,165,196,157,247,145,293,128,334,172,334,180,315,195,264,205,205,210,139,210,103xm76,0l74,25,71,51,68,77,64,103,104,103,107,79,111,54,114,29,117,3,76,0xm508,43l241,43,241,80,466,80,466,232,251,232,251,268,466,268,466,429,236,429,236,465,466,465,466,494,508,494,508,43xm782,163l734,163,719,200,704,236,687,273,669,310,709,327,749,345,827,380,783,403,729,424,665,443,591,460,599,471,605,482,611,492,617,501,698,479,767,454,825,428,871,401,969,401,906,372,922,353,863,353,760,308,725,293,739,264,753,233,768,199,782,163xm969,401l871,401,921,425,969,449,1016,473,1062,497,1092,459,1000,415,969,401xm1008,163l962,163,948,220,927,270,899,314,863,353,922,353,941,331,970,282,992,226,1008,163xm1121,126l596,126,596,163,1121,163,1121,126xm791,0l782,31,771,62,761,94,749,126,797,126,807,98,818,70,828,40,839,9,791,0xm1392,231l1347,231,1347,499,1392,499,1392,231xm1458,384l1461,394,1463,405,1465,417,1467,428,1484,430,1504,431,1527,431,1551,431,1590,427,1618,413,1635,391,1546,391,1525,391,1504,390,1481,387,1458,384xm1656,194l1207,194,1207,231,1610,231,1608,266,1606,297,1604,322,1602,344,1597,365,1586,380,1569,388,1546,391,1635,391,1637,390,1645,357,1647,326,1650,288,1653,244,1656,194xm1563,105l1519,105,1519,162,1563,162,1563,105xm1374,105l1330,105,1330,162,1374,162,1374,105xm1713,69l1180,69,1180,105,1713,105,1713,69xm1374,2l1330,2,1330,69,1374,69,1374,2xm1563,2l1519,2,1519,69,1563,69,1563,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60;top:5367;height:107;width:239;" fillcolor="#231916" filled="t" stroked="f" coordsize="1124,502" o:gfxdata="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+6e7C/&#10;AAAA3AAAAA8AAAAAAAAAAQAgAAAAIgAAAGRycy9kb3ducmV2LnhtbFBLAQIUABQAAAAIAIdO4kAz&#10;LwWeOwAAADkAAAAQAAAAAAAAAAEAIAAAAA4BAABkcnMvc2hhcGV4bWwueG1sUEsFBgAAAAAGAAYA&#10;WwEAALgDAAAAAA==&#10;" path="m345,85l299,85,298,128,297,169,294,207,291,241,279,307,252,366,211,420,155,468,165,477,174,485,183,493,190,501,250,447,294,387,323,319,337,244,339,212,342,174,343,132,345,85xm187,272l82,272,82,498,123,498,123,285,189,285,181,279,187,272xm327,439l329,450,331,461,333,473,335,485,381,486,415,486,452,481,479,463,490,444,410,444,393,443,374,443,352,441,327,439xm515,46l213,46,213,85,468,85,465,189,463,274,460,341,457,390,453,414,444,431,430,441,410,444,490,444,496,434,502,392,504,340,508,258,511,167,515,46xm189,285l123,285,166,316,207,348,235,317,189,285xm187,98l8,98,8,134,139,134,108,181,74,222,38,258,0,289,4,301,8,312,12,322,15,333,32,318,49,303,66,288,82,272,187,272,196,261,198,258,150,258,132,247,123,241,123,225,140,204,156,182,172,159,187,135,187,98xm200,189l188,207,176,224,163,241,150,258,198,258,210,243,223,226,236,210,200,189xm97,0l59,17,69,33,79,50,90,69,99,88,140,69,129,50,118,32,107,15,97,0xm833,221l784,221,784,407,790,441,807,466,836,481,876,486,1010,486,1044,482,1071,473,1089,456,1095,443,888,443,864,440,847,431,836,417,833,396,833,221xm1071,331l1068,353,1065,373,1062,393,1059,411,1052,425,1040,435,1020,441,995,443,1095,443,1100,433,1105,416,1109,396,1113,373,1118,348,1105,344,1093,340,1081,335,1071,331xm833,6l784,6,784,179,597,198,602,240,784,221,833,221,833,216,1124,185,1123,174,833,174,833,6xm1120,144l833,174,1123,174,1120,14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45;top:5367;height:107;width:241;" fillcolor="#231916" filled="t" stroked="f" coordsize="1133,502" o:gfxdata="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fR78DvQAA&#10;ANwAAAAPAAAAAAAAAAEAIAAAACIAAABkcnMvZG93bnJldi54bWxQSwECFAAUAAAACACHTuJAMy8F&#10;njsAAAA5AAAAEAAAAAAAAAABACAAAAAMAQAAZHJzL3NoYXBleG1sLnhtbFBLBQYAAAAABgAGAFsB&#10;AAC2AwAAAAA=&#10;" path="m345,85l299,85,298,128,297,169,294,207,292,241,279,307,252,366,211,420,155,468,165,477,174,485,183,493,190,501,250,447,294,387,324,319,337,244,340,212,342,174,344,132,345,85xm187,272l82,272,82,498,123,498,123,285,189,285,181,279,187,272xm327,439l329,450,332,461,334,473,336,485,382,486,415,486,453,481,479,463,490,444,410,444,393,443,374,443,352,441,327,439xm515,46l213,46,213,85,469,85,466,189,463,274,460,341,457,390,453,414,444,431,430,441,410,444,490,444,496,434,502,392,505,340,508,241,511,167,515,46xm189,285l123,285,166,316,208,348,235,317,189,285xm187,98l8,98,8,134,139,134,108,181,74,222,38,258,0,289,4,301,8,312,12,322,15,333,32,318,49,303,66,288,82,272,187,272,196,261,198,258,150,258,132,247,123,241,123,225,140,204,156,182,172,159,187,135,187,98xm200,189l188,207,176,224,163,241,150,258,198,258,210,243,224,226,236,210,200,189xm97,0l59,17,69,33,79,50,90,69,100,88,140,69,129,50,118,32,108,15,97,0xm754,29l748,99,739,164,727,223,711,277,688,329,660,377,626,420,588,459,598,467,606,476,615,485,623,494,665,451,701,404,732,351,757,294,773,239,786,177,796,108,803,32,754,29xm952,22l906,24,914,119,928,204,948,280,975,347,1008,404,1047,451,1093,489,1102,480,1111,470,1133,447,1082,409,1039,357,1005,293,979,216,961,125,952,2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232;top:5367;height:107;width:241;" fillcolor="#231916" filled="t" stroked="f" coordsize="1132,502" o:gfxdata="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4SDCvQAA&#10;ANwAAAAPAAAAAAAAAAEAIAAAACIAAABkcnMvZG93bnJldi54bWxQSwECFAAUAAAACACHTuJAMy8F&#10;njsAAAA5AAAAEAAAAAAAAAABACAAAAAMAQAAZHJzL3NoYXBleG1sLnhtbFBLBQYAAAAABgAGAFsB&#10;AAC2AwAAAAA=&#10;" path="m345,86l299,86,298,129,296,169,294,207,291,242,279,307,252,367,210,421,155,469,165,477,174,486,182,494,189,501,249,448,294,387,323,320,336,245,339,212,341,175,343,133,345,86xm186,272l81,272,81,499,123,499,123,285,188,285,180,280,186,272xm326,440l329,451,331,462,333,473,335,485,381,486,415,487,452,481,479,464,490,444,410,444,393,444,373,443,351,442,326,440xm514,47l212,47,212,86,468,86,465,189,462,275,459,342,456,390,453,415,444,432,429,441,410,444,490,444,495,434,501,393,504,341,507,258,510,168,514,47xm188,285l123,285,165,317,207,348,235,317,188,285xm187,98l7,98,7,135,138,135,107,181,73,222,38,258,0,290,4,301,8,312,11,323,14,333,32,319,49,304,65,289,81,272,186,272,195,261,197,259,149,259,131,247,123,242,123,226,139,205,156,183,171,160,187,136,187,98xm199,189l187,207,175,225,162,242,149,259,197,259,210,244,223,227,235,211,199,189xm97,0l59,18,69,34,79,51,89,70,99,89,139,70,128,50,117,32,107,16,97,0xm808,148l762,148,758,197,754,238,749,271,742,296,720,346,687,390,645,430,591,465,601,474,611,483,619,491,626,499,683,460,729,415,764,365,788,308,795,279,800,243,805,199,808,148xm981,109l608,109,608,148,935,148,935,421,939,450,952,471,974,484,1005,488,1043,488,1073,484,1096,474,1111,456,1114,449,1012,449,998,447,988,441,982,431,981,419,981,109xm1085,334l1084,358,1082,380,1079,400,1076,419,1072,432,1065,441,1053,447,1038,449,1114,449,1120,432,1123,413,1126,393,1128,372,1131,350,1119,346,1107,342,1096,338,1085,334xm812,5l765,5,765,33,765,60,764,85,763,109,810,109,811,85,811,60,812,33,812,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650;top:5368;height:106;width:364;" fillcolor="#231916" filled="t" stroked="f" coordsize="1714,500" o:gfxdata="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g+K5HugAAANwA&#10;AAAPAAAAAAAAAAEAIAAAACIAAABkcnMvZG93bnJldi54bWxQSwECFAAUAAAACACHTuJAMy8FnjsA&#10;AAA5AAAAEAAAAAAAAAABACAAAAAJAQAAZHJzL3NoYXBleG1sLnhtbFBLBQYAAAAABgAGAFsBAACz&#10;AwAAAAA=&#10;" path="m118,218l79,218,79,499,118,499,118,231,166,231,156,221,118,221,118,218xm541,443l163,443,163,478,541,478,541,443xm493,131l217,131,217,443,257,443,257,398,493,398,493,365,257,365,257,321,493,321,493,288,257,288,257,243,493,243,493,210,257,210,257,165,493,165,493,131xm493,398l452,398,452,443,493,443,493,398xm493,321l452,321,452,365,493,365,493,321xm118,138l76,138,61,187,44,234,23,278,0,319,4,330,8,342,12,353,16,364,33,334,49,300,64,261,79,218,118,218,118,138xm166,231l118,231,130,244,144,258,158,274,173,291,202,267,188,253,173,238,166,231xm493,243l452,243,452,288,493,288,493,243xm138,204l118,221,156,221,138,204xm493,165l452,165,452,210,493,210,493,165xm188,105l5,105,5,138,188,138,188,105xm371,87l330,87,330,131,371,131,371,87xm118,4l79,4,79,105,118,105,118,4xm524,52l184,52,184,87,524,87,524,52xm371,2l330,2,330,52,371,52,371,2xm750,224l664,224,664,499,703,499,703,226,751,226,750,224xm945,447l948,459,950,470,952,480,954,489,1012,489,1041,485,1061,474,1074,454,1074,451,1004,451,992,451,978,450,963,449,945,447xm795,150l762,168,780,197,799,227,817,257,835,287,814,325,789,361,760,394,728,425,736,435,743,444,749,453,754,461,784,431,812,399,837,365,859,328,907,328,880,285,895,243,854,243,843,226,795,150xm1078,142l1038,142,1038,422,1036,434,1029,444,1019,449,1004,451,1074,451,1078,426,1078,142xm907,328l859,328,873,352,887,377,901,401,915,426,953,404,935,375,917,345,907,328xm703,137l661,137,646,189,629,236,608,280,585,321,590,332,594,343,598,354,602,365,619,337,635,304,650,267,664,224,750,224,743,218,703,218,703,137xm957,193l924,208,936,231,948,257,960,283,973,312,1008,295,996,269,983,243,970,218,957,193xm751,226l703,226,716,238,728,250,740,263,751,276,778,252,765,239,751,226xm929,52l759,52,759,89,887,89,883,130,876,170,866,207,854,243,895,243,897,239,911,191,922,140,929,86,929,52xm723,200l703,218,743,218,738,213,723,200xm1129,106l939,106,939,142,1129,142,1129,106xm762,103l593,103,593,137,762,137,762,103xm1078,2l1038,2,1038,106,1078,106,1078,2xm703,0l664,0,664,103,703,103,703,0xm1392,230l1347,230,1347,498,1392,498,1392,230xm1458,383l1461,393,1463,404,1465,416,1467,427,1484,429,1504,430,1527,430,1551,430,1590,426,1618,412,1635,390,1546,390,1525,390,1504,389,1481,386,1458,383xm1656,193l1207,193,1207,230,1610,230,1608,265,1606,296,1604,321,1602,343,1597,364,1586,379,1569,387,1546,390,1635,390,1637,389,1645,356,1647,325,1650,287,1653,243,1656,193xm1563,104l1519,104,1519,161,1563,161,1563,104xm1374,104l1330,104,1330,161,1374,161,1374,104xm1713,68l1180,68,1180,104,1713,104,1713,68xm1374,1l1330,1,1330,68,1374,68,1374,1xm1563,1l1519,1,1519,68,1563,68,1563,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85;top:5567;height:145;width:212;" fillcolor="#231916" filled="t" stroked="f" coordsize="995,680" o:gfxdata="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Xlqsr4A&#10;AADcAAAADwAAAAAAAAABACAAAAAiAAAAZHJzL2Rvd25yZXYueG1sUEsBAhQAFAAAAAgAh07iQDMv&#10;BZ47AAAAOQAAABAAAAAAAAAAAQAgAAAADQEAAGRycy9zaGFwZXhtbC54bWxQSwUGAAAAAAYABgBb&#10;AQAAtwMAAAAA&#10;" path="m406,597l4,597,4,668,406,668,406,597xm250,100l161,100,161,597,250,597,250,100xm250,0l0,67,0,143,161,100,250,100,250,0xm597,568l597,652,625,664,659,672,699,678,745,679,800,676,849,665,892,646,929,621,937,611,744,611,706,608,669,600,633,587,597,568xm950,340l730,340,770,343,805,349,835,360,860,375,880,394,894,417,902,443,905,473,902,502,894,529,880,553,861,573,837,589,809,601,778,608,744,611,937,611,958,589,978,553,991,512,995,467,991,423,980,385,960,351,950,340xm963,14l619,14,619,346,652,344,681,342,707,341,730,340,950,340,933,322,899,299,859,283,813,273,795,272,701,272,701,87,963,87,963,14xm760,270l749,270,736,270,701,272,795,272,760,27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71;top:5566;height:145;width:217;" fillcolor="#231916" filled="t" stroked="f" coordsize="1022,680" o:gfxdata="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JfKkO/&#10;AAAA3AAAAA8AAAAAAAAAAQAgAAAAIgAAAGRycy9kb3ducmV2LnhtbFBLAQIUABQAAAAIAIdO4kAz&#10;LwWeOwAAADkAAAAQAAAAAAAAAAEAIAAAAA4BAABkcnMvc2hhcGV4bWwueG1sUEsFBgAAAAAGAAYA&#10;WwEAALgDAAAAAA==&#10;" path="m406,597l5,597,5,669,406,669,406,597xm250,100l161,100,161,597,250,597,250,100xm250,0l0,68,0,144,161,100,250,100,250,0xm860,3l798,10,743,29,693,61,650,105,615,161,590,225,575,298,570,381,574,448,586,507,605,559,631,602,665,636,704,660,748,675,799,680,845,676,887,664,925,645,959,618,964,611,801,611,772,608,746,600,723,585,703,565,687,541,676,514,669,486,666,455,669,429,676,406,687,384,703,365,723,348,661,348,665,287,675,234,693,186,717,146,747,114,781,91,820,77,863,72,977,72,977,22,954,14,927,8,896,4,860,3xm978,326l800,326,830,329,856,336,878,348,897,364,912,385,923,409,929,437,931,469,929,499,922,526,911,550,895,572,876,589,854,601,829,609,801,611,964,611,986,585,1006,548,1018,506,1021,460,1018,417,1008,378,991,343,978,326xm822,258l771,264,728,280,692,309,663,348,723,348,723,348,746,336,772,329,800,326,978,326,967,313,938,289,904,272,865,261,822,258xm977,72l863,72,893,74,922,79,950,87,977,98,977,7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58;top:5567;height:142;width:216;" fillcolor="#231916" filled="t" stroked="f" coordsize="1015,669" o:gfxdata="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pW3tK5AAAA3AAA&#10;AA8AAAAAAAAAAQAgAAAAIgAAAGRycy9kb3ducmV2LnhtbFBLAQIUABQAAAAIAIdO4kAzLwWeOwAA&#10;ADkAAAAQAAAAAAAAAAEAIAAAAAgBAABkcnMvc2hhcGV4bWwueG1sUEsFBgAAAAAGAAYAWwEAALID&#10;AAAAAA==&#10;" path="m406,597l4,597,4,668,406,668,406,597xm249,100l161,100,161,597,249,597,249,100xm249,0l0,67,0,143,161,100,249,100,249,0xm1015,14l559,14,559,87,909,87,649,668,741,668,1015,42,1015,1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244;top:5566;height:145;width:216;" fillcolor="#231916" filled="t" stroked="f" coordsize="1014,680" o:gfxdata="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fYba74A&#10;AADcAAAADwAAAAAAAAABACAAAAAiAAAAZHJzL2Rvd25yZXYueG1sUEsBAhQAFAAAAAgAh07iQDMv&#10;BZ47AAAAOQAAABAAAAAAAAAAAQAgAAAADQEAAGRycy9zaGFwZXhtbC54bWxQSwUGAAAAAAYABgBb&#10;AQAAtwMAAAAA&#10;" path="m406,597l5,597,5,668,406,668,406,597xm250,100l161,100,161,597,250,597,250,100xm250,0l0,67,0,143,161,100,250,100,250,0xm799,3l755,5,716,14,680,28,649,48,623,72,605,100,594,131,590,166,598,214,621,257,660,293,715,324,715,325,650,358,603,399,575,449,565,508,569,544,580,576,598,606,624,631,655,652,690,667,730,676,774,679,828,676,875,667,916,652,951,631,971,611,791,611,762,609,736,604,713,594,692,581,676,565,664,546,657,526,654,503,662,460,687,422,727,390,784,363,937,363,928,355,860,325,860,323,918,291,919,289,789,289,741,265,707,237,686,203,680,164,682,145,688,127,698,111,713,97,730,85,749,77,770,72,793,71,962,71,961,68,937,45,908,27,875,13,839,5,799,3xm937,363l784,363,846,390,890,423,916,461,925,506,922,527,915,547,904,565,888,581,868,594,845,604,819,609,791,611,971,611,978,604,998,574,1010,539,1014,501,1004,443,975,395,937,363xm962,71l793,71,816,72,838,77,856,85,872,96,885,110,894,126,900,144,901,164,901,166,895,203,874,236,839,265,789,289,919,289,958,252,983,207,991,155,988,123,978,94,962,7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724;top:5567;height:145;width:215;" fillcolor="#231916" filled="t" stroked="f" coordsize="1012,680" o:gfxdata="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1ewWr4A&#10;AADcAAAADwAAAAAAAAABACAAAAAiAAAAZHJzL2Rvd25yZXYueG1sUEsBAhQAFAAAAAgAh07iQDMv&#10;BZ47AAAAOQAAABAAAAAAAAAAAQAgAAAADQEAAGRycy9zaGFwZXhtbC54bWxQSwUGAAAAAAYABgBb&#10;AQAAtwMAAAAA&#10;" path="m405,597l4,597,4,668,405,668,405,597xm249,100l161,100,161,597,249,597,249,100xm249,0l0,67,0,143,161,100,249,100,249,0xm600,579l600,657,627,666,657,673,689,678,725,679,788,673,845,655,894,624,907,611,725,611,692,609,660,603,630,593,600,579xm1009,344l923,344,919,405,910,457,893,503,871,541,842,572,808,593,769,606,725,611,907,611,935,581,968,527,992,463,1006,388,1009,344xm789,3l741,7,698,18,659,37,625,65,597,98,577,135,566,177,562,223,565,266,576,305,594,339,620,370,650,395,685,412,723,423,766,426,816,421,859,406,894,380,912,355,787,355,757,353,730,346,707,334,687,317,671,296,660,271,653,243,651,212,653,183,660,157,672,133,688,112,708,94,730,82,755,74,782,71,945,71,920,46,882,22,839,7,789,3xm945,71l782,71,811,74,837,83,860,97,880,118,897,142,908,170,915,201,918,235,915,259,908,281,896,302,880,320,860,336,838,347,814,353,787,355,912,355,921,344,1009,344,1011,305,1011,302,1007,234,996,173,978,122,952,79,945,71xm923,344l921,344,921,345,922,345,923,34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72;top:5741;height:106;width:237;" fillcolor="#231916" filled="t" stroked="f" coordsize="1116,496" o:gfxdata="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GvnYF&#10;wAAAANwAAAAPAAAAAAAAAAEAIAAAACIAAABkcnMvZG93bnJldi54bWxQSwECFAAUAAAACACHTuJA&#10;My8FnjsAAAA5AAAAEAAAAAAAAAABACAAAAAPAQAAZHJzL3NoYXBleG1sLnhtbFBLBQYAAAAABgAG&#10;AFsBAAC5AwAAAAA=&#10;" path="m529,187l289,187,289,0,239,0,239,187,0,187,0,228,239,228,239,496,289,496,289,228,529,228,529,187xm1055,222l649,222,649,265,1055,265,1055,222xm1115,415l591,415,591,458,1115,458,1115,41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63;top:5741;height:106;width:232;" fillcolor="#231916" filled="t" stroked="f" coordsize="1093,496" o:gfxdata="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oEPtHvQAA&#10;ANwAAAAPAAAAAAAAAAEAIAAAACIAAABkcnMvZG93bnJldi54bWxQSwECFAAUAAAACACHTuJAMy8F&#10;njsAAAA5AAAAEAAAAAAAAAABACAAAAAMAQAAZHJzL3NoYXBleG1sLnhtbFBLBQYAAAAABgAGAFsB&#10;AAC2AwAAAAA=&#10;" path="m289,228l239,228,239,496,289,496,289,228xm529,187l0,187,0,228,529,228,529,187xm289,0l239,0,239,187,289,187,289,0xm1092,35l625,35,625,494,671,494,671,464,1092,464,1092,424,671,424,671,75,1092,75,1092,35xm1092,464l1047,464,1047,494,1092,494,1092,464xm1092,75l1047,75,1047,424,1092,424,1092,75xm819,75l775,75,774,137,771,187,766,223,760,246,749,269,731,292,705,313,672,334,682,343,690,351,698,359,706,367,741,343,769,318,789,291,801,263,809,235,814,194,818,141,819,75xm941,75l897,75,897,266,901,293,915,312,937,324,969,328,1031,328,1039,287,976,287,961,286,950,281,944,272,941,261,941,75xm1040,286l1021,287,976,287,1039,287,1040,28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47;top:5741;height:106;width:239;" fillcolor="#231916" filled="t" stroked="f" coordsize="1123,496" o:gfxdata="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hyM1m8AAAA&#10;3AAAAA8AAAAAAAAAAQAgAAAAIgAAAGRycy9kb3ducmV2LnhtbFBLAQIUABQAAAAIAIdO4kAzLwWe&#10;OwAAADkAAAAQAAAAAAAAAAEAIAAAAAsBAABkcnMvc2hhcGV4bWwueG1sUEsFBgAAAAAGAAYAWwEA&#10;ALUDAAAAAA==&#10;" path="m289,228l239,228,239,496,289,496,289,228xm529,187l0,187,0,228,529,228,529,187xm289,0l239,0,239,187,289,187,289,0xm1123,432l586,432,586,470,1123,470,1123,432xm790,233l744,233,712,432,758,432,790,233xm1035,194l620,194,620,233,989,233,989,432,1035,432,1035,194xm816,71l770,71,750,194,796,194,816,71xm1097,33l605,33,605,71,1097,71,1097,3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233;top:5741;height:106;width:238;" fillcolor="#231916" filled="t" stroked="f" coordsize="1119,496" o:gfxdata="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ZR8k8&#10;wAAAANwAAAAPAAAAAAAAAAEAIAAAACIAAABkcnMvZG93bnJldi54bWxQSwECFAAUAAAACACHTuJA&#10;My8FnjsAAAA5AAAAEAAAAAAAAAABACAAAAAPAQAAZHJzL3NoYXBleG1sLnhtbFBLBQYAAAAABgAG&#10;AFsBAAC5AwAAAAA=&#10;" path="m289,228l239,228,239,496,289,496,289,228xm529,187l0,187,0,228,529,228,529,187xm289,0l239,0,239,187,289,187,289,0xm1118,129l591,129,591,169,1118,169,1118,129xm837,1l797,22,810,39,823,60,839,85,856,115,900,93,882,65,866,41,851,19,837,1xm754,229l717,292,678,351,635,405,590,454,601,463,612,471,621,479,630,486,677,430,721,372,762,313,801,252,754,229xm939,232l901,258,938,304,978,356,1020,415,1066,480,1111,449,1069,393,1026,339,983,285,939,23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713;top:5741;height:106;width:237;" fillcolor="#231916" filled="t" stroked="f" coordsize="1116,496" o:gfxdata="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5hXAG&#10;wAAAANwAAAAPAAAAAAAAAAEAIAAAACIAAABkcnMvZG93bnJldi54bWxQSwECFAAUAAAACACHTuJA&#10;My8FnjsAAAA5AAAAEAAAAAAAAAABACAAAAAPAQAAZHJzL3NoYXBleG1sLnhtbFBLBQYAAAAABgAG&#10;AFsBAAC5AwAAAAA=&#10;" path="m289,228l239,228,239,496,289,496,289,228xm529,187l0,187,0,228,529,228,529,187xm289,0l239,0,239,187,289,187,289,0xm824,216l775,216,775,402,781,436,798,461,827,476,867,481,1002,481,1036,478,1062,468,1081,451,1087,438,879,438,855,435,838,427,828,412,824,392,824,216xm1062,326l1059,348,1057,369,1053,388,1050,406,1044,420,1031,430,1012,436,986,438,1087,438,1092,428,1096,411,1101,391,1105,369,1109,344,1096,339,1084,335,1073,331,1062,326xm824,1l775,1,775,174,589,193,593,235,775,216,824,216,824,211,1115,180,1114,169,824,169,824,1xm1111,139l824,169,1114,169,1111,13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81;top:5941;height:142;width:219;" fillcolor="#231916" filled="t" stroked="f" coordsize="1031,666" o:gfxdata="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MP+gvtwAAANwAAAAP&#10;AAAAAAAAAAEAIAAAACIAAABkcnMvZG93bnJldi54bWxQSwECFAAUAAAACACHTuJAMy8FnjsAAAA5&#10;AAAAEAAAAAAAAAABACAAAAAGAQAAZHJzL3NoYXBleG1sLnhtbFBLBQYAAAAABgAGAFsBAACwAwAA&#10;AAA=&#10;" path="m397,69l214,69,244,71,270,77,292,86,311,99,325,115,336,135,342,158,344,184,342,209,337,233,328,256,316,279,298,304,273,333,242,366,203,404,0,594,0,665,426,665,426,592,104,592,104,590,264,444,309,401,346,362,375,327,397,295,412,266,423,236,430,206,432,176,428,138,418,104,401,74,397,69xm228,0l175,4,125,15,78,33,35,59,35,144,78,111,122,88,168,74,214,69,397,69,377,48,347,27,312,12,273,3,228,0xm995,69l812,69,842,71,868,77,890,86,909,99,923,115,934,135,940,158,942,184,940,209,935,233,926,256,914,279,896,304,871,333,840,366,801,404,598,594,598,665,1024,665,1024,592,702,592,702,590,862,444,907,401,944,362,973,327,995,295,1010,266,1021,236,1028,206,1030,176,1026,138,1016,104,999,74,995,69xm826,0l773,4,723,15,676,33,633,59,633,144,676,111,720,88,766,74,812,69,995,69,975,48,945,27,911,12,871,3,826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70;top:5942;height:144;width:218;" fillcolor="#231916" filled="t" stroked="f" coordsize="1025,677" o:gfxdata="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QM3nr4A&#10;AADcAAAADwAAAAAAAAABACAAAAAiAAAAZHJzL2Rvd25yZXYueG1sUEsBAhQAFAAAAAgAh07iQDMv&#10;BZ47AAAAOQAAABAAAAAAAAAAAQAgAAAADQEAAGRycy9zaGFwZXhtbC54bWxQSwUGAAAAAAYABgBb&#10;AQAAtwMAAAAA&#10;" path="m397,70l214,70,244,71,270,77,292,86,311,99,325,116,336,136,342,159,344,185,342,209,337,233,328,257,316,280,298,305,273,334,242,367,203,404,0,594,0,666,426,666,426,592,104,592,104,590,264,445,309,402,346,362,375,327,397,296,412,266,423,237,430,207,432,176,429,138,418,104,401,74,397,70xm228,0l175,4,125,15,78,34,35,60,35,144,78,111,123,88,168,74,214,70,397,70,377,48,347,27,313,12,273,3,228,0xm614,556l614,642,647,657,685,668,728,675,775,677,829,673,877,663,919,646,956,623,971,608,777,608,733,605,691,595,652,579,614,556xm971,69l780,69,837,76,877,96,901,130,909,177,899,228,867,264,814,286,741,293,685,293,685,362,743,362,827,370,886,393,922,432,934,486,931,513,923,536,910,557,891,575,868,590,842,600,811,606,777,608,971,608,986,593,1007,560,1020,522,1024,480,1021,450,1013,422,999,397,980,374,956,355,928,341,896,330,860,324,860,323,921,299,965,263,991,216,1000,157,997,124,987,94,971,69xm802,0l758,3,716,10,677,21,642,38,642,116,675,95,709,81,744,72,780,69,971,69,970,67,946,44,917,25,883,11,845,3,802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53;top:5941;height:142;width:226;" fillcolor="#231916" filled="t" stroked="f" coordsize="1061,666" o:gfxdata="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Hn5qYLgAAADcAAAA&#10;DwAAAAAAAAABACAAAAAiAAAAZHJzL2Rvd25yZXYueG1sUEsBAhQAFAAAAAgAh07iQDMvBZ47AAAA&#10;OQAAABAAAAAAAAAAAQAgAAAABwEAAGRycy9zaGFwZXhtbC54bWxQSwUGAAAAAAYABgBbAQAAsQMA&#10;AAAA&#10;" path="m398,69l215,69,244,71,270,77,293,86,311,99,326,115,336,135,343,158,345,184,343,209,338,233,329,256,316,279,299,304,274,333,242,366,204,404,0,594,0,665,426,665,426,592,105,592,105,590,265,444,310,401,347,362,376,327,397,295,413,266,424,236,430,206,433,176,429,138,419,104,402,74,398,69xm229,0l175,4,125,15,79,33,36,59,36,144,79,111,123,88,168,74,215,69,398,69,378,48,348,27,313,12,273,3,229,0xm971,495l885,495,885,665,971,665,971,495xm971,11l868,11,559,442,559,495,1061,495,1061,430,650,430,858,139,868,123,875,109,881,98,885,89,971,89,971,11xm971,89l887,89,886,109,885,124,885,139,885,430,971,430,971,8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243;top:5942;height:144;width:219;" fillcolor="#231916" filled="t" stroked="f" coordsize="1029,677" o:gfxdata="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dNbQL4A&#10;AADcAAAADwAAAAAAAAABACAAAAAiAAAAZHJzL2Rvd25yZXYueG1sUEsBAhQAFAAAAAgAh07iQDMv&#10;BZ47AAAAOQAAABAAAAAAAAAAAQAgAAAADQEAAGRycy9zaGFwZXhtbC54bWxQSwUGAAAAAAYABgBb&#10;AQAAtwMAAAAA&#10;" path="m397,69l214,69,244,71,270,77,293,86,311,99,326,116,336,135,343,158,345,185,343,209,337,233,329,256,316,280,298,304,274,334,242,367,204,404,0,594,0,665,426,665,426,592,105,592,105,590,265,445,309,401,347,362,376,327,397,296,413,266,424,236,430,206,432,176,429,138,419,104,402,74,397,69xm228,0l175,4,125,15,79,33,36,60,36,144,79,111,123,88,168,74,214,69,397,69,378,48,348,27,313,12,273,3,228,0xm630,565l630,649,658,661,692,670,732,675,778,676,833,673,883,662,925,643,962,618,971,608,777,608,739,605,702,597,666,584,630,565xm983,338l763,338,803,340,838,346,868,357,893,372,913,391,927,414,935,440,938,470,935,500,927,526,913,550,894,570,870,587,843,599,812,606,777,608,971,608,991,586,1012,550,1024,509,1028,464,1024,420,1013,382,993,348,983,338xm997,11l652,11,652,344,685,341,714,339,740,338,763,338,983,338,966,319,932,296,892,280,846,270,828,269,734,269,734,84,997,84,997,11xm793,267l782,267,769,268,734,269,828,269,793,26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720;top:5942;height:144;width:224;" fillcolor="#231916" filled="t" stroked="f" coordsize="1055,677" o:gfxdata="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a2qNvQAA&#10;ANwAAAAPAAAAAAAAAAEAIAAAACIAAABkcnMvZG93bnJldi54bWxQSwECFAAUAAAACACHTuJAMy8F&#10;njsAAAA5AAAAEAAAAAAAAAABACAAAAAMAQAAZHJzL3NoYXBleG1sLnhtbFBLBQYAAAAABgAGAFsB&#10;AAC2AwAAAAA=&#10;" path="m398,70l215,70,244,71,270,77,293,86,311,99,326,116,336,136,343,159,345,185,343,209,338,233,329,257,316,280,299,305,274,334,242,367,204,404,0,594,0,666,426,666,426,592,105,592,105,590,265,445,310,402,347,362,376,327,397,296,413,266,424,237,430,207,432,176,429,138,419,104,402,74,398,70xm229,0l175,4,125,15,79,34,36,60,36,144,79,111,123,88,168,74,215,70,398,70,378,48,348,27,313,12,273,3,229,0xm894,0l832,7,776,26,727,58,683,102,649,158,624,222,609,295,604,378,607,445,619,504,638,556,665,599,698,633,737,657,782,672,832,677,878,673,921,661,958,642,992,615,997,608,834,608,805,605,779,597,756,582,736,562,720,538,709,511,702,483,700,452,702,426,709,403,720,381,737,362,756,345,694,345,698,284,709,231,726,183,750,143,780,111,814,88,853,74,896,69,1011,69,1011,19,987,11,960,5,929,1,894,0xm1011,323l833,323,863,326,889,333,912,345,930,361,945,382,956,406,962,434,965,466,962,496,956,523,944,547,928,569,909,586,887,598,862,606,834,608,997,608,1019,582,1039,545,1051,503,1055,457,1051,414,1041,375,1024,340,1011,323xm855,255l804,261,761,277,725,306,696,345,756,345,757,345,779,333,805,326,833,323,1011,323,1000,310,971,286,937,269,898,258,855,255xm1011,69l896,69,926,71,955,76,983,84,1011,95,1011,6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79;top:6318;height:144;width:222;" fillcolor="#231916" filled="t" stroked="f" coordsize="1045,677" o:gfxdata="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dHasy5AAAA3AAA&#10;AA8AAAAAAAAAAQAgAAAAIgAAAGRycy9kb3ducmV2LnhtbFBLAQIUABQAAAAIAIdO4kAzLwWeOwAA&#10;ADkAAAAQAAAAAAAAAAEAIAAAAAgBAABkcnMvc2hhcGV4bWwueG1sUEsFBgAAAAAGAAYAWwEAALID&#10;AAAAAA==&#10;" path="m398,69l215,69,244,71,271,76,293,86,311,99,326,115,337,135,343,158,345,184,343,209,338,232,329,256,316,279,299,304,274,333,242,366,204,403,0,593,0,665,426,665,426,591,105,591,105,590,265,444,310,401,347,362,376,326,398,295,413,266,424,236,430,206,433,176,429,137,419,103,402,73,398,69xm229,0l175,3,125,14,79,33,36,59,36,143,79,111,123,87,168,73,215,69,398,69,378,47,348,26,313,12,273,3,229,0xm634,576l634,654,661,663,691,670,723,675,759,676,822,670,879,652,928,621,941,608,759,608,726,606,694,600,664,590,634,576xm1043,341l957,341,953,402,944,454,927,500,905,538,876,569,842,590,803,603,759,608,941,608,969,578,1002,524,1026,460,1040,385,1043,341xm823,0l775,3,732,15,693,34,659,61,631,95,611,132,600,174,596,220,599,263,610,302,628,336,654,367,684,391,719,409,757,420,800,423,850,418,893,403,928,377,946,352,821,352,791,350,764,343,741,331,721,314,705,293,694,268,687,240,685,209,687,180,694,154,706,130,722,109,742,91,764,78,789,71,816,68,979,68,954,43,916,19,873,4,823,0xm979,68l816,68,845,71,871,80,894,94,914,115,931,139,942,167,949,198,952,231,949,256,942,278,930,298,914,317,894,332,872,344,848,350,821,352,946,352,955,341,1043,341,1045,302,1045,298,1041,231,1030,170,1012,119,986,76,979,68xm957,341l955,341,955,342,956,342,957,34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69;top:6318;height:144;width:220;" fillcolor="#231916" filled="t" stroked="f" coordsize="1037,677" o:gfxdata="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dTSz4vQAA&#10;ANwAAAAPAAAAAAAAAAEAIAAAACIAAABkcnMvZG93bnJldi54bWxQSwECFAAUAAAACACHTuJAMy8F&#10;njsAAAA5AAAAEAAAAAAAAAABACAAAAAMAQAAZHJzL3NoYXBleG1sLnhtbFBLBQYAAAAABgAGAFsB&#10;AAC2AwAAAAA=&#10;" path="m0,556l0,641,32,657,70,667,113,674,160,676,214,673,262,662,304,646,341,622,356,608,162,608,118,604,76,595,37,578,0,556xm356,68l165,68,222,75,262,95,286,129,294,176,284,227,252,264,199,285,126,293,70,293,70,361,128,361,212,369,271,392,307,431,319,485,316,512,308,536,295,556,276,574,253,589,227,599,196,606,162,608,356,608,371,593,392,559,405,522,409,480,407,449,398,421,385,396,365,374,341,355,313,340,281,330,245,324,245,322,306,298,350,262,377,215,385,157,382,123,372,93,356,68xm187,0l143,2,101,9,62,21,27,37,27,115,60,95,94,80,129,71,165,68,356,68,355,67,331,43,302,24,268,11,230,2,187,0xm814,0l759,5,711,22,670,50,636,88,609,138,589,198,578,269,574,351,578,425,589,491,607,546,633,593,665,629,703,655,748,671,798,676,851,671,898,654,939,627,956,608,806,608,755,597,716,566,687,514,670,441,665,347,670,247,688,169,716,113,757,80,809,68,967,68,937,37,882,9,814,0xm967,68l809,68,858,79,896,112,924,167,940,244,945,343,940,438,923,512,895,565,856,597,806,608,956,608,974,588,1001,540,1021,481,1032,413,1036,335,1030,233,1012,149,981,83,967,6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57;top:6317;height:145;width:217;" fillcolor="#231916" filled="t" stroked="f" coordsize="1021,680" o:gfxdata="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/nX87vQAA&#10;ANwAAAAPAAAAAAAAAAEAIAAAACIAAABkcnMvZG93bnJldi54bWxQSwECFAAUAAAACACHTuJAMy8F&#10;njsAAAA5AAAAEAAAAAAAAAABACAAAAAMAQAAZHJzL3NoYXBleG1sLnhtbFBLBQYAAAAABgAGAFsB&#10;AAC2AwAAAAA=&#10;" path="m0,559l0,644,33,660,71,670,113,677,161,679,214,676,263,665,305,649,342,625,356,611,163,611,119,607,77,598,37,581,0,559xm356,71l166,71,223,78,263,98,287,132,295,179,285,230,253,267,200,288,126,296,71,296,71,364,129,364,212,372,272,395,308,434,319,488,317,515,309,539,296,559,277,577,254,592,227,602,197,609,163,611,356,611,372,596,393,562,406,525,410,483,407,452,399,424,385,399,366,377,342,358,314,343,282,333,246,327,246,325,307,301,351,265,377,218,386,160,383,126,372,96,356,71xm188,3l143,5,102,12,63,24,27,40,27,118,60,98,95,83,130,74,166,71,356,71,355,70,332,46,302,27,269,14,230,5,188,3xm1021,597l619,597,619,668,1021,668,1021,597xm864,100l776,100,776,597,864,597,864,100xm864,0l615,67,615,143,776,100,864,100,864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72;top:6494;height:106;width:237;" fillcolor="#231916" filled="t" stroked="f" coordsize="1117,497" o:gfxdata="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13fw&#10;mMEAAADcAAAADwAAAAAAAAABACAAAAAiAAAAZHJzL2Rvd25yZXYueG1sUEsBAhQAFAAAAAgAh07i&#10;QDMvBZ47AAAAOQAAABAAAAAAAAAAAQAgAAAAEAEAAGRycy9zaGFwZXhtbC54bWxQSwUGAAAAAAYA&#10;BgBbAQAAugMAAAAA&#10;" path="m150,170l105,170,105,496,150,496,150,453,426,453,426,415,150,415,150,170xm426,453l382,453,382,494,426,494,426,453xm426,170l382,170,382,415,426,415,426,170xm531,132l0,132,0,170,531,170,531,132xm150,4l105,4,105,132,150,132,150,4xm426,3l382,3,382,132,426,132,426,3xm826,215l777,215,777,400,783,435,800,460,829,475,869,480,1004,480,1037,476,1064,466,1083,450,1089,437,881,437,857,434,840,425,830,411,826,390,826,215xm1064,325l1061,347,1058,367,1055,387,1052,405,1046,419,1033,429,1014,435,988,437,1089,437,1094,427,1098,410,1102,390,1107,367,1111,342,1098,338,1086,334,1075,329,1064,325xm826,0l777,0,777,173,591,192,595,234,777,215,826,215,826,210,1117,179,1116,168,826,168,826,0xm1113,138l826,168,1116,168,1113,13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59;top:6494;height:105;width:239;" fillcolor="#231916" filled="t" stroked="f" coordsize="1126,494" o:gfxdata="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dnaB28AAAA&#10;3AAAAA8AAAAAAAAAAQAgAAAAIgAAAGRycy9kb3ducmV2LnhtbFBLAQIUABQAAAAIAIdO4kAzLwWe&#10;OwAAADkAAAAQAAAAAAAAAAEAIAAAAAsBAABkcnMvc2hhcGV4bWwueG1sUEsFBgAAAAAGAAYAWwEA&#10;ALUDAAAAAA==&#10;" path="m149,167l105,167,105,493,149,493,149,450,426,450,426,412,149,412,149,167xm426,450l382,450,382,491,426,491,426,450xm426,167l382,167,382,412,426,412,426,167xm531,129l0,129,0,167,531,167,531,129xm149,1l105,1,105,129,149,129,149,1xm426,0l382,0,382,129,426,129,426,0xm747,20l741,90,732,155,720,214,704,268,681,320,653,368,619,411,581,450,591,458,599,467,608,476,616,485,658,442,694,395,725,342,750,285,766,230,779,168,789,99,796,23,747,20xm945,13l899,15,907,110,921,195,941,271,968,338,1001,395,1040,442,1086,480,1095,471,1115,450,1126,438,1075,399,1032,348,998,284,972,206,954,116,945,1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46;top:6494;height:106;width:239;" fillcolor="#231916" filled="t" stroked="f" coordsize="1125,498" o:gfxdata="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/S7+7sAAADc&#10;AAAADwAAAAAAAAABACAAAAAiAAAAZHJzL2Rvd25yZXYueG1sUEsBAhQAFAAAAAgAh07iQDMvBZ47&#10;AAAAOQAAABAAAAAAAAAAAQAgAAAACgEAAGRycy9zaGFwZXhtbC54bWxQSwUGAAAAAAYABgBbAQAA&#10;tAMAAAAA&#10;" path="m150,172l105,172,105,498,150,498,150,455,426,455,426,417,150,417,150,172xm426,455l382,455,382,496,426,496,426,455xm426,172l382,172,382,417,426,417,426,172xm531,134l0,134,0,172,531,172,531,134xm150,6l105,6,105,134,150,134,150,6xm426,5l382,5,382,134,426,134,426,5xm802,143l756,143,752,193,748,234,742,267,736,291,714,341,681,386,638,426,585,461,595,470,604,478,613,486,620,494,677,455,723,411,758,360,782,304,788,274,794,238,799,194,802,143xm975,104l601,104,601,143,929,143,929,417,933,446,945,467,967,479,999,483,1037,483,1067,480,1090,469,1105,452,1108,444,1006,444,991,442,982,436,976,426,975,414,975,104xm1079,330l1077,353,1075,375,1073,395,1070,414,1066,427,1058,437,1047,442,1032,444,1108,444,1114,427,1117,408,1120,388,1122,367,1124,345,1112,342,1101,338,1090,334,1079,330xm805,0l759,0,759,28,758,55,758,80,757,104,804,104,804,80,805,55,805,28,805,0xe">
                    <v:fill on="t" focussize="0,0"/>
                    <v:stroke on="f"/>
                    <v:imagedata o:title=""/>
                    <o:lock v:ext="edit" aspectratio="f"/>
                  </v:shape>
                  <v:group id="组合 788" o:spid="_x0000_s1026" o:spt="203" style="position:absolute;left:8175;top:4498;height:200;width:3380;" coordorigin="2473,2521" coordsize="3278,194" o:gfxdata="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R83Bc7oAAADbAAAADwAAAAAAAAABACAAAAAiAAAAZHJzL2Rvd25yZXYueG1sUEsB&#10;AhQAFAAAAAgAh07iQDMvBZ47AAAAOQAAABUAAAAAAAAAAQAgAAAACQEAAGRycy9ncm91cHNoYXBl&#10;eG1sLnhtbFBLBQYAAAAABgAGAGABAADGAwAAAAA=&#10;">
                    <o:lock v:ext="edit" aspectratio="f"/>
                    <v:rect id="矩形 1" o:spid="_x0000_s1026" o:spt="1" style="position:absolute;left:2473;top:2521;height:194;width:3279;" fillcolor="#36A7A8" filled="t" stroked="f" coordsize="21600,21600" o:gfxdata="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cL0dT&#10;wAAAANwAAAAPAAAAAAAAAAEAIAAAACIAAABkcnMvZG93bnJldi54bWxQSwECFAAUAAAACACHTuJA&#10;My8FnjsAAAA5AAAAEAAAAAAAAAABACAAAAAPAQAAZHJzL3NoYXBleG1sLnhtbFBLBQYAAAAABgAG&#10;AFsBAAC5AwAAAAA=&#10;">
                      <v:fill on="t" focussize="0,0"/>
                      <v:stroke on="f"/>
                      <v:imagedata o:title=""/>
                      <o:lock v:ext="edit" aspectratio="f"/>
                    </v:rect>
                    <v:group id="组合 735" o:spid="_x0000_s1026" o:spt="203" style="position:absolute;left:2582;top:2571;height:97;width:3061;" coordorigin="1304,2571" coordsize="3061,97" o:gfxdata="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KIFk6L0AAADbAAAADwAAAAAAAAABACAAAAAiAAAAZHJzL2Rvd25yZXYueG1s&#10;UEsBAhQAFAAAAAgAh07iQDMvBZ47AAAAOQAAABUAAAAAAAAAAQAgAAAADAEAAGRycy9ncm91cHNo&#10;YXBleG1sLnhtbFBLBQYAAAAABgAGAGABAADJAwAAAAA=&#10;">
                      <o:lock v:ext="edit" aspectratio="f"/>
                      <v:shape id="任意多边形 2" o:spid="_x0000_s1026" o:spt="100" style="position:absolute;left:1304;top:2572;height:96;width:283;" fillcolor="#FFFFFF" filled="t" stroked="f" coordsize="445,151" o:gfxdata="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gtBY74A&#10;AADcAAAADwAAAAAAAAABACAAAAAiAAAAZHJzL2Rvd25yZXYueG1sUEsBAhQAFAAAAAgAh07iQDMv&#10;BZ47AAAAOQAAABAAAAAAAAAAAQAgAAAADQEAAGRycy9zaGFwZXhtbC54bWxQSwUGAAAAAAYABgBb&#10;AQAAtwMAAAAA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6,71,38,66,29,63xm74,90l63,90,63,107,74,107,74,90xm74,67l63,67,63,81,74,81,74,67xm287,6l234,6,234,72,234,85,232,106,228,126,220,144,222,145,226,148,228,150,234,137,238,123,241,108,243,93,287,93,287,83,243,83,244,72,244,54,287,54,287,44,244,44,244,16,287,16,287,6xm173,113l169,124,161,135,152,143,154,144,158,148,160,149,167,142,173,134,178,125,183,116,173,113xm287,93l277,93,277,137,276,138,271,138,255,138,257,141,258,146,258,149,270,149,277,148,281,147,285,145,287,141,287,138,264,138,255,138,287,138,287,93xm203,113l195,118,201,125,208,136,210,143,219,138,216,131,209,121,203,113xm227,99l152,99,152,109,227,109,227,99xm176,30l167,30,167,99,176,99,176,81,215,81,215,72,176,72,176,55,215,55,215,46,176,46,176,30xm215,81l205,81,205,99,215,99,215,81xm287,54l277,54,277,83,287,83,287,54xm215,55l205,55,205,72,215,72,215,55xm215,30l205,30,205,46,215,46,215,30xm287,16l277,16,277,44,287,44,287,16xm226,20l154,20,154,30,226,30,226,20xm176,0l167,0,167,20,176,20,176,0xm215,0l205,0,205,20,215,20,215,0xm444,66l306,66,306,78,444,78,444,6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3" o:spid="_x0000_s1026" o:spt="100" style="position:absolute;left:1771;top:2572;height:96;width:282;" fillcolor="#FFFFFF" filled="t" stroked="f" coordsize="443,151" o:gfxdata="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QzkYO8AAAA&#10;3AAAAA8AAAAAAAAAAQAgAAAAIgAAAGRycy9kb3ducmV2LnhtbFBLAQIUABQAAAAIAIdO4kAzLwWe&#10;OwAAADkAAAAQAAAAAAAAAAEAIAAAAAsBAABkcnMvc2hhcGV4bWwueG1sUEsFBgAAAAAGAAYAWwEA&#10;ALUDAAAAAA==&#10;" path="m120,4l18,4,18,63,120,63,120,54,28,54,28,38,120,38,120,29,28,29,28,13,120,13,120,4xm120,38l109,38,109,54,120,54,120,38xm120,13l109,13,109,29,120,29,120,13xm135,135l2,135,2,145,135,145,135,135xm74,116l63,116,63,135,74,135,74,116xm119,107l20,107,20,116,119,116,119,107xm29,63l23,74,17,85,9,94,0,102,3,104,7,107,9,109,15,104,20,97,25,90,126,90,126,81,31,81,34,76,37,71,39,66,29,63xm74,90l63,90,63,107,74,107,74,90xm74,67l63,67,63,81,74,81,74,67xm287,6l235,6,234,72,234,85,232,106,228,126,220,144,223,145,227,148,228,150,234,137,239,123,241,108,243,93,287,93,287,83,244,83,244,72,244,54,287,54,287,44,244,44,244,16,287,16,287,6xm173,113l169,124,161,135,152,143,155,144,159,148,160,149,167,142,173,134,179,125,183,116,173,113xm287,93l277,93,277,137,276,138,272,138,256,138,257,141,258,146,259,149,270,149,277,148,281,147,285,145,287,141,287,138,264,138,256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7,20l154,20,154,30,227,30,227,20xm176,0l167,0,167,20,176,20,176,0xm215,0l206,0,206,20,215,20,215,0xm430,21l321,21,321,33,430,33,430,21xm443,120l308,120,308,132,443,132,443,12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4" o:spid="_x0000_s1026" o:spt="100" style="position:absolute;left:2237;top:2572;height:96;width:280;" fillcolor="#FFFFFF" filled="t" stroked="f" coordsize="441,151" o:gfxdata="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eg+ts&#10;wAAAANwAAAAPAAAAAAAAAAEAIAAAACIAAABkcnMvZG93bnJldi54bWxQSwECFAAUAAAACACHTuJA&#10;My8FnjsAAAA5AAAAEAAAAAAAAAABACAAAAAPAQAAZHJzL3NoYXBleG1sLnhtbFBLBQYAAAAABgAG&#10;AFsBAAC5AwAAAAA=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1,143,154,144,158,148,160,149,166,142,172,134,178,125,182,116,173,113xm286,93l276,93,276,137,275,138,271,138,255,138,256,141,258,146,258,149,269,149,276,148,281,147,285,145,286,141,286,138,263,138,255,138,286,138,286,93xm202,113l195,118,201,125,207,136,210,143,218,138,215,131,208,121,202,113xm226,99l151,99,151,109,226,109,226,99xm176,30l166,30,166,99,176,99,176,81,214,81,214,72,176,72,176,55,214,55,214,46,176,46,176,30xm214,81l205,81,205,99,214,99,214,81xm286,54l276,54,276,83,286,83,286,54xm214,55l205,55,205,72,214,72,214,55xm214,30l205,30,205,46,214,46,214,30xm286,16l276,16,276,44,286,44,286,16xm226,20l153,20,153,30,226,30,226,20xm176,0l166,0,166,20,176,20,176,0xm214,0l205,0,205,20,214,20,214,0xm432,14l317,14,317,25,432,25,432,14xm420,68l327,68,327,79,420,79,420,68xm440,126l308,126,308,137,440,137,440,12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5" o:spid="_x0000_s1026" o:spt="100" style="position:absolute;left:2701;top:2572;height:96;width:278;" fillcolor="#FFFFFF" filled="t" stroked="f" coordsize="437,151" o:gfxdata="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5VCYy&#10;wAAAANwAAAAPAAAAAAAAAAEAIAAAACIAAABkcnMvZG93bnJldi54bWxQSwECFAAUAAAACACHTuJA&#10;My8FnjsAAAA5AAAAEAAAAAAAAAABACAAAAAPAQAAZHJzL3NoYXBleG1sLnhtbFBLBQYAAAAABgAG&#10;AFsBAAC5AwAAAAA=&#10;" path="m119,4l18,4,18,63,119,63,119,54,28,54,28,38,119,38,119,29,28,29,28,13,119,13,119,4xm119,38l109,38,109,54,119,54,119,38xm119,13l109,13,109,29,119,29,119,13xm135,135l2,135,2,145,135,145,135,135xm73,116l63,116,63,135,73,135,73,116xm119,107l20,107,20,116,119,116,119,107xm28,63l23,74,16,85,8,94,0,102,3,104,7,107,9,109,14,104,20,97,25,90,125,90,125,81,31,81,34,76,36,71,38,66,28,63xm73,90l63,90,63,107,73,107,73,90xm73,67l63,67,63,81,73,81,73,67xm286,6l234,6,234,72,234,85,232,106,228,126,220,144,222,145,226,148,228,150,234,137,238,123,241,108,243,93,286,93,286,83,243,83,244,72,244,54,286,54,286,44,244,44,244,16,286,16,286,6xm173,113l168,124,160,135,152,143,154,144,158,148,160,149,166,142,172,134,178,125,183,116,173,113xm286,93l277,93,277,137,276,138,271,138,255,138,256,141,258,146,258,149,270,149,277,148,281,147,285,145,286,141,286,138,263,138,255,138,286,138,286,93xm203,113l195,118,201,125,208,136,210,143,219,138,216,131,209,121,203,113xm226,99l151,99,151,109,226,109,226,99xm176,30l167,30,167,99,176,99,176,81,215,81,215,72,176,72,176,55,215,55,215,46,176,46,176,30xm215,81l205,81,205,99,215,99,215,81xm286,54l277,54,277,83,286,83,286,54xm215,55l205,55,205,72,215,72,215,55xm215,30l205,30,205,46,215,46,215,30xm286,16l277,16,277,44,286,44,286,16xm226,20l154,20,154,30,226,30,226,20xm176,0l167,0,167,20,176,20,176,0xm215,0l205,0,205,20,215,20,215,0xm437,12l312,12,312,144,323,144,323,131,437,131,437,120,323,120,323,23,437,23,437,12xm437,131l426,131,426,143,437,143,437,131xm437,23l426,23,426,120,437,120,437,23xm363,23l353,23,352,51,348,72,339,88,325,98,327,100,330,104,331,107,347,95,357,77,361,53,363,23xm395,23l385,23,385,88,388,93,418,93,422,93,424,92,424,90,423,86,423,84,395,84,395,82,395,23xm423,83l421,84,417,84,423,84,423,83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6" o:spid="_x0000_s1026" o:spt="100" style="position:absolute;left:3163;top:2572;height:96;width:282;" fillcolor="#FFFFFF" filled="t" stroked="f" coordsize="443,151" o:gfxdata="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72gn3vQAA&#10;ANwAAAAPAAAAAAAAAAEAIAAAACIAAABkcnMvZG93bnJldi54bWxQSwECFAAUAAAACACHTuJAMy8F&#10;njsAAAA5AAAAEAAAAAAAAAABACAAAAAMAQAAZHJzL3NoYXBleG1sLnhtbFBLBQYAAAAABgAGAFsB&#10;AAC2AwAAAAA=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7,71,39,66,29,63xm74,90l63,90,63,107,74,107,74,90xm74,67l63,67,63,81,74,81,74,67xm287,6l234,6,234,72,234,85,232,106,228,126,220,144,222,145,227,148,228,150,234,137,238,123,241,108,243,93,287,93,287,83,244,83,244,72,244,54,287,54,287,44,244,44,244,16,287,16,287,6xm173,113l169,124,161,135,152,143,154,144,158,148,160,149,167,142,173,134,178,125,183,116,173,113xm287,93l277,93,277,137,276,138,271,138,255,138,257,141,258,146,259,149,270,149,277,148,281,147,285,145,287,141,287,138,264,138,255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6,20l154,20,154,30,226,30,226,20xm176,0l167,0,167,20,176,20,176,0xm215,0l206,0,206,20,215,20,215,0xm443,129l308,129,308,140,443,140,443,129xm366,73l355,73,352,88,350,103,348,117,345,129,356,129,359,117,361,103,363,88,366,73xm409,62l408,62,326,62,326,73,406,73,405,88,403,103,402,117,401,129,411,129,413,112,415,95,416,78,417,62,409,62xm372,25l362,25,360,36,357,62,367,62,371,36,372,25xm432,14l317,14,317,25,432,25,432,14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7" o:spid="_x0000_s1026" o:spt="100" style="position:absolute;left:3629;top:2571;height:96;width:282;" fillcolor="#FFFFFF" filled="t" stroked="f" coordsize="444,152" o:gfxdata="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lZCbb4A&#10;AADcAAAADwAAAAAAAAABACAAAAAiAAAAZHJzL2Rvd25yZXYueG1sUEsBAhQAFAAAAAgAh07iQDMv&#10;BZ47AAAAOQAAABAAAAAAAAAAAQAgAAAADQEAAGRycy9zaGFwZXhtbC54bWxQSwUGAAAAAAYABgBb&#10;AQAAtwMAAAAA&#10;" path="m120,6l19,6,19,65,120,65,120,56,29,56,29,40,120,40,120,31,29,31,29,15,120,15,120,6xm120,40l109,40,109,56,120,56,120,40xm120,15l109,15,109,31,120,31,120,15xm135,137l2,137,2,147,135,147,135,137xm74,118l63,118,63,137,74,137,74,118xm119,109l20,109,20,118,119,118,119,109xm29,65l23,76,17,87,9,96,0,104,3,106,7,109,9,111,15,106,20,99,25,92,126,92,126,83,31,83,34,78,37,73,39,68,29,65xm74,92l63,92,63,109,74,109,74,92xm74,69l63,69,63,83,74,83,74,69xm287,8l235,8,234,74,234,87,232,108,228,128,220,146,223,147,227,150,228,152,234,139,239,125,242,110,243,95,287,95,287,85,244,85,244,74,244,56,287,56,287,46,244,46,244,18,287,18,287,8xm174,115l169,126,161,137,152,145,155,146,159,150,161,151,167,144,173,136,179,127,183,118,174,115xm287,95l277,95,277,139,276,140,272,140,256,140,257,143,258,148,259,151,270,151,277,150,281,149,285,147,287,143,287,140,264,140,256,140,287,140,287,95xm203,115l195,120,201,127,208,138,211,145,219,140,216,133,209,123,203,115xm227,101l152,101,152,111,227,111,227,101xm176,32l167,32,167,101,176,101,176,83,215,83,215,74,176,74,176,57,215,57,215,48,176,48,176,32xm215,83l206,83,206,101,215,101,215,83xm287,56l277,56,277,85,287,85,287,56xm215,57l206,57,206,74,215,74,215,57xm215,32l206,32,206,48,215,48,215,32xm287,18l277,18,277,46,287,46,287,18xm227,22l154,22,154,32,227,32,227,22xm176,2l167,2,167,22,176,22,176,2xm215,2l206,2,206,22,215,22,215,2xm443,44l308,44,308,55,443,55,443,44xm347,75l338,94,328,112,317,129,306,143,309,145,314,148,316,150,327,135,338,118,348,99,358,79,347,75xm402,74l392,79,404,97,415,116,426,134,434,149,444,143,436,128,425,110,413,92,402,74xm372,0l362,4,367,15,373,31,376,40,387,35,384,26,377,11,372,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8" o:spid="_x0000_s1026" o:spt="100" style="position:absolute;left:4095;top:2572;height:96;width:270;" fillcolor="#FFFFFF" filled="t" stroked="f" coordsize="425,151" o:gfxdata="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QfFlb4A&#10;AADcAAAADwAAAAAAAAABACAAAAAiAAAAZHJzL2Rvd25yZXYueG1sUEsBAhQAFAAAAAgAh07iQDMv&#10;BZ47AAAAOQAAABAAAAAAAAAAAQAgAAAADQEAAGRycy9zaGFwZXhtbC54bWxQSwUGAAAAAAYABgBb&#10;AQAAtwMAAAAA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2,143,154,144,158,148,160,149,166,142,172,134,178,125,182,116,173,113xm286,93l276,93,276,137,276,138,271,138,255,138,256,141,258,146,258,149,269,149,276,148,281,147,285,145,286,141,286,138,263,138,255,138,286,138,286,93xm202,113l195,118,201,125,207,136,210,143,218,138,215,131,209,121,202,113xm226,99l151,99,151,109,226,109,226,99xm176,30l166,30,166,99,176,99,176,81,215,81,215,72,176,72,176,55,215,55,215,46,176,46,176,30xm215,81l205,81,205,99,215,99,215,81xm286,54l276,54,276,83,286,83,286,54xm215,55l205,55,205,72,215,72,215,55xm215,30l205,30,205,46,215,46,215,30xm286,16l276,16,276,44,286,44,286,16xm226,20l153,20,153,30,226,30,226,20xm176,0l166,0,166,20,176,20,176,0xm215,0l205,0,205,20,215,20,215,0xm425,9l326,9,326,147,336,147,336,137,425,137,425,126,336,126,336,78,425,78,425,67,336,67,336,20,425,20,425,9xm425,137l414,137,414,147,425,147,425,137xm425,78l414,78,414,126,425,126,425,78xm425,20l414,20,414,67,425,67,425,20xe">
                        <v:fill on="t" focussize="0,0"/>
                        <v:stroke on="f"/>
                        <v:imagedata o:title=""/>
                        <o:lock v:ext="edit" aspectratio="f"/>
                      </v:shape>
                    </v:group>
                  </v:group>
                  <v:shape id="_x0000_s1026" o:spid="_x0000_s1026" o:spt="100" style="position:absolute;left:8264;top:4224;height:183;width:390;" fillcolor="#231916" filled="t" stroked="f" coordsize="1037,487" o:gfxdata="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ZvpbG5AAAA3QAA&#10;AA8AAAAAAAAAAQAgAAAAIgAAAGRycy9kb3ducmV2LnhtbFBLAQIUABQAAAAIAIdO4kAzLwWeOwAA&#10;ADkAAAAQAAAAAAAAAAEAIAAAAAgBAABkcnMvc2hhcGV4bWwueG1sUEsFBgAAAAAGAAYAWwEAALID&#10;AAAAAA==&#10;" path="m0,398l1,412,2,421,2,432,1,441,0,452,56,449,76,448,90,448,476,448,475,441,474,432,474,421,475,412,476,402,90,402,0,398xm476,448l382,448,399,448,420,449,476,452,476,448xm476,398l446,400,421,401,399,402,380,402,476,402,476,398xm436,61l356,61,368,62,436,65,436,61xm50,14l51,27,51,35,51,46,50,53,49,65,69,63,88,62,105,61,122,61,436,61,435,54,434,46,434,35,435,27,436,18,122,18,108,17,91,17,72,15,50,14xm436,14l411,15,389,17,371,17,356,18,436,18,436,14xm68,195l70,208,71,216,71,228,70,235,68,247,121,244,130,243,405,243,404,236,404,228,404,216,404,207,405,199,130,199,121,199,107,198,90,197,68,195xm405,243l332,243,343,244,405,247,405,243xm405,195l383,197,364,198,346,199,332,199,405,199,405,195xm720,0l724,73,724,180,723,236,718,284,710,325,700,359,687,384,670,407,649,429,624,449,613,457,620,458,630,461,654,472,665,478,673,487,681,478,700,455,716,432,730,409,742,386,750,367,757,346,763,322,769,297,1033,297,1033,253,773,253,775,173,1033,173,1033,129,775,129,775,49,1033,49,1034,44,1035,24,1036,4,793,4,779,4,762,3,743,2,720,0xm911,412l918,424,923,434,926,443,928,449,930,456,931,467,931,481,966,478,994,472,1014,464,1028,454,1030,449,1031,440,1032,425,1032,418,951,418,946,417,941,416,917,412,911,412xm1033,297l982,297,982,403,979,411,975,413,970,416,963,418,1032,418,1033,411,1033,297xm1033,173l982,173,982,253,1033,253,1033,173xm1033,49l981,49,982,129,1033,129,1033,68,1033,58,1033,49xm1037,0l989,3,971,4,959,4,1036,4,1037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837;top:4265;height:142;width:628;" fillcolor="#231916" filled="t" stroked="f" coordsize="1711,387" o:gfxdata="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ckrbL4A&#10;AADdAAAADwAAAAAAAAABACAAAAAiAAAAZHJzL2Rvd25yZXYueG1sUEsBAhQAFAAAAAgAh07iQDMv&#10;BZ47AAAAOQAAABAAAAAAAAAAAQAgAAAADQEAAGRycy9zaGFwZXhtbC54bWxQSwUGAAAAAAYABgBb&#10;AQAAtwMAAAAA&#10;" path="m96,5l26,5,0,381,53,381,64,184,66,143,67,104,68,67,116,67,96,5xm351,67l301,67,302,104,303,144,305,186,306,223,315,381,370,381,351,67xm116,67l70,67,78,102,87,137,97,174,108,211,159,378,202,378,228,300,184,300,177,269,168,237,159,204,149,170,116,67xm347,5l276,5,221,170,211,204,201,237,193,269,185,300,228,300,259,204,270,170,281,136,291,101,300,67,351,67,347,5xm618,5l548,5,433,381,492,381,524,271,699,271,686,227,533,227,563,128,568,110,572,91,580,54,633,54,618,5xm699,271l639,271,673,381,733,381,699,271xm633,54l581,54,586,72,590,91,595,110,600,128,630,227,686,227,633,54xm898,2l873,3,849,5,827,7,807,10,807,381,864,381,864,222,995,222,987,213,968,202,968,201,995,187,1003,179,864,179,864,50,870,48,884,47,1018,47,1006,32,986,19,962,9,933,4,898,2xm995,222l898,222,924,226,943,238,957,259,966,291,973,323,980,350,985,369,990,381,1049,381,1043,366,1036,343,1029,314,1021,279,1013,252,1002,230,995,222xm1018,47l903,47,932,50,956,61,973,81,979,112,973,139,958,161,934,174,902,179,1003,179,1016,166,1030,139,1036,106,1034,84,1028,64,1019,47,1018,47xm1286,0l1213,13,1155,51,1116,113,1101,197,1114,278,1150,337,1205,374,1276,387,1305,385,1330,382,1350,377,1365,371,1358,339,1287,339,1235,329,1195,301,1170,256,1161,195,1171,130,1197,84,1238,57,1288,48,1358,48,1366,15,1355,10,1339,5,1315,1,1286,0xm1355,325l1341,331,1325,335,1306,338,1287,339,1358,339,1355,325xm1358,48l1288,48,1308,49,1326,52,1341,56,1354,61,1358,48xm1500,5l1443,5,1443,381,1500,381,1500,210,1711,210,1711,160,1500,160,1500,5xm1711,210l1654,210,1654,381,1711,381,1711,210xm1711,5l1654,5,1654,160,1711,160,1711,5xe">
                    <v:fill on="t" focussize="0,0"/>
                    <v:stroke on="f"/>
                    <v:imagedata o:title=""/>
                    <o:lock v:ext="edit" aspectratio="f"/>
                  </v:shape>
                </v:group>
                <v:group id="_x0000_s1026" o:spid="_x0000_s1026" o:spt="203" style="position:absolute;left:15703;top:4224;height:2423;width:3380;" coordorigin="4546,4224" coordsize="3380,2423" o:gfxdata="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tKM2FvwAAANwAAAAPAAAAAAAAAAEAIAAAACIAAABkcnMvZG93bnJldi54&#10;bWxQSwECFAAUAAAACACHTuJAMy8FnjsAAAA5AAAAFQAAAAAAAAABACAAAAAOAQAAZHJzL2dyb3Vw&#10;c2hhcGV4bWwueG1sUEsFBgAAAAAGAAYAYAEAAMsDAAAAAA==&#10;">
                  <o:lock v:ext="edit" aspectratio="f"/>
                  <v:group id="组合 106" o:spid="_x0000_s1026" o:spt="203" style="position:absolute;left:7183;top:4821;height:143;width:86;" coordsize="413,690" o:gfxdata="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+I4XkvwAAANs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690;width:413;" fillcolor="#231916" filled="t" stroked="f" coordsize="413,690" o:gfxdata="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IpYtoLgAAADcAAAA&#10;DwAAAAAAAAABACAAAAAiAAAAZHJzL2Rvd25yZXYueG1sUEsBAhQAFAAAAAgAh07iQDMvBZ47AAAA&#10;OQAAABAAAAAAAAAAAQAgAAAABwEAAGRycy9zaGFwZXhtbC54bWxQSwUGAAAAAAYABgBbAQAAsQMA&#10;AAAA&#10;" path="m380,0l22,0,22,345,57,342,87,340,114,339,137,338,179,341,247,359,307,418,319,475,316,506,273,579,220,609,152,619,113,616,75,607,37,594,0,574,0,662,29,674,64,683,106,688,153,689,211,686,306,655,374,596,408,516,412,469,408,424,376,349,313,296,223,269,169,265,158,265,108,267,108,76,380,76,380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08" o:spid="_x0000_s1026" o:spt="203" style="position:absolute;left:6708;top:4821;height:141;width:108;" coordsize="521,679" o:gfxdata="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EW8gf7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0;top:0;height:679;width:521;" fillcolor="#231916" filled="t" stroked="f" coordsize="521,679" o:gfxdata="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h/gXlvQAA&#10;ANwAAAAPAAAAAAAAAAEAIAAAACIAAABkcnMvZG93bnJldi54bWxQSwECFAAUAAAACACHTuJAMy8F&#10;njsAAAA5AAAAEAAAAAAAAAABACAAAAAMAQAAZHJzL3NoYXBleG1sLnhtbFBLBQYAAAAABgAGAFsB&#10;AAC2AwAAAAA=&#10;" path="m427,502l338,502,338,678,427,678,427,502xm427,0l321,0,0,447,0,502,520,502,520,434,95,434,311,133,320,116,328,102,334,90,338,81,427,81,427,0xm427,81l340,81,339,102,339,118,338,133,338,434,427,434,427,81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10" o:spid="_x0000_s1026" o:spt="203" style="position:absolute;left:6241;top:4818;height:145;width:88;" coordsize="425,701" o:gfxdata="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oa4C7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任意多边形 109" o:spid="_x0000_s1026" o:spt="100" style="position:absolute;left:0;top:0;height:701;width:425;" fillcolor="#231916" filled="t" stroked="f" coordsize="425,701" o:gfxdata="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03WPW8AAAA&#10;2wAAAA8AAAAAAAAAAQAgAAAAIgAAAGRycy9kb3ducmV2LnhtbFBLAQIUABQAAAAIAIdO4kAzLwWe&#10;OwAAADkAAAAQAAAAAAAAAAEAIAAAAAsBAABkcnMvc2hhcGV4bWwueG1sUEsFBgAAAAAGAAYAWwEA&#10;ALUDAAAAAA==&#10;" path="m195,0l148,2,105,10,65,22,28,39,28,119,62,98,98,83,134,74,172,71,230,78,272,99,297,134,306,183,295,236,262,274,207,296,131,304,73,304,73,375,134,375,220,383,281,407,318,447,331,503,328,531,287,596,204,628,168,630,123,627,79,616,38,600,0,576,0,665,34,681,73,692,117,699,166,701,222,697,316,669,385,615,420,541,425,497,422,466,379,388,325,353,254,336,254,334,318,309,363,272,391,223,400,163,396,128,368,70,313,25,239,3,195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12" o:spid="_x0000_s1026" o:spt="203" style="position:absolute;left:5734;top:4819;height:143;width:93;" coordsize="448,690" o:gfxdata="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xyh2QvwAAANsAAAAPAAAAAAAAAAEAIAAAACIAAABkcnMvZG93bnJldi54&#10;bWxQSwECFAAUAAAACACHTuJAMy8FnjsAAAA5AAAAFQAAAAAAAAABACAAAAAOAQAAZHJzL2dyb3Vw&#10;c2hhcGV4bWwueG1sUEsFBgAAAAAGAAYAYAEAAMsDAAAAAA==&#10;">
                    <o:lock v:ext="edit" aspectratio="f"/>
                    <v:shape id="任意多边形 111" o:spid="_x0000_s1026" o:spt="100" style="position:absolute;left:0;top:0;height:690;width:448;" fillcolor="#231916" filled="t" stroked="f" coordsize="448,690" o:gfxdata="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RhLF0twAAANsAAAAP&#10;AAAAAAAAAAEAIAAAACIAAABkcnMvZG93bnJldi54bWxQSwECFAAUAAAACACHTuJAMy8FnjsAAAA5&#10;AAAAEAAAAAAAAAABACAAAAAGAQAAZHJzL3NoYXBleG1sLnhtbFBLBQYAAAAABgAGAFsBAACwAwAA&#10;AAA=&#10;" path="m237,0l181,4,130,15,82,35,37,62,37,149,82,115,127,91,174,77,222,72,253,74,322,103,355,164,357,191,355,216,327,290,284,346,211,418,0,615,0,689,441,689,441,613,109,613,109,611,274,461,321,416,389,339,428,276,446,214,448,182,444,143,416,76,360,28,283,3,237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14" o:spid="_x0000_s1026" o:spt="203" style="position:absolute;left:5290;top:4818;height:144;width:87;" coordsize="421,693" o:gfxdata="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ARiD57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任意多边形 113" o:spid="_x0000_s1026" o:spt="100" style="position:absolute;left:0;top:0;height:693;width:421;" fillcolor="#231916" filled="t" stroked="f" coordsize="421,693" o:gfxdata="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DFU1bsAAADb&#10;AAAADwAAAAAAAAABACAAAAAiAAAAZHJzL2Rvd25yZXYueG1sUEsBAhQAFAAAAAgAh07iQDMvBZ47&#10;AAAAOQAAABAAAAAAAAAAAQAgAAAACgEAAGRycy9zaGFwZXhtbC54bWxQSwUGAAAAAAYABgBbAQAA&#10;tAMAAAAA&#10;" path="m258,0l0,70,0,149,167,104,167,619,4,619,4,693,420,693,420,619,258,619,258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shape id="任意多边形 115" o:spid="_x0000_s1026" o:spt="100" style="position:absolute;left:7644;top:4824;height:145;width:97;" fillcolor="#36A7A8" filled="t" stroked="f" coordsize="468,701" o:gfxdata="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ZQfuC8AAAA&#10;2wAAAA8AAAAAAAAAAQAgAAAAIgAAAGRycy9kb3ducmV2LnhtbFBLAQIUABQAAAAIAIdO4kAzLwWe&#10;OwAAADkAAAAQAAAAAAAAAAEAIAAAAAsBAABkcnMvc2hhcGV4bWwueG1sUEsFBgAAAAAGAAYAWwEA&#10;ALUDAAAAAA==&#10;" path="m301,0l236,7,179,27,128,60,83,106,47,163,21,230,5,306,0,391,4,461,16,523,36,576,63,620,98,656,138,681,185,696,237,701,285,697,329,685,368,665,403,637,408,630,239,630,209,627,182,618,158,603,138,582,121,557,109,530,102,500,100,468,102,442,109,418,121,395,138,375,159,357,94,357,98,295,109,239,127,190,152,148,183,115,219,91,259,76,303,72,422,72,422,20,398,11,370,5,337,2,301,0xm422,335l238,335,269,338,296,345,319,357,339,374,354,396,365,421,372,450,374,483,372,514,365,542,353,567,337,589,317,607,294,620,268,628,239,630,408,630,431,603,451,564,463,521,468,474,464,429,453,388,436,353,422,335xm261,264l208,270,163,288,126,317,96,357,159,357,159,357,182,345,209,338,238,335,422,335,411,322,381,296,346,279,306,268,261,264xm422,72l303,72,334,73,364,78,393,87,422,99,422,72xe">
                    <v:fill on="t" focussize="0,0"/>
                    <v:stroke on="f"/>
                    <v:imagedata o:title=""/>
                    <o:lock v:ext="edit" aspectratio="f"/>
                  </v:shape>
                  <v:shape id="任意多边形 116" o:spid="_x0000_s1026" o:spt="100" style="position:absolute;left:7572;top:4994;height:108;width:242;" fillcolor="#36A7A8" filled="t" stroked="f" coordsize="1168,520" o:gfxdata="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FfKsC8AAAA&#10;2wAAAA8AAAAAAAAAAQAgAAAAIgAAAGRycy9kb3ducmV2LnhtbFBLAQIUABQAAAAIAIdO4kAzLwWe&#10;OwAAADkAAAAQAAAAAAAAAAEAIAAAAAsBAABkcnMvc2hhcGV4bWwueG1sUEsFBgAAAAAGAAYAWwEA&#10;ALUDAAAAAA==&#10;" path="m358,88l310,88,309,133,308,175,305,214,302,250,289,318,262,380,219,435,161,485,171,494,181,503,189,511,197,519,259,464,305,401,335,331,350,253,352,219,354,181,356,137,358,88xm194,282l85,282,85,516,128,516,128,295,196,295,187,289,194,282xm339,455l341,466,344,478,346,490,348,502,396,503,430,504,469,498,497,480,508,460,425,460,408,459,387,459,365,457,339,455xm533,48l221,48,221,88,486,88,483,196,480,284,477,353,474,404,470,429,461,447,446,457,425,460,508,460,514,450,521,407,523,353,526,267,529,173,533,48xm196,295l128,295,172,328,215,360,244,328,201,299,196,295xm194,101l8,101,8,139,144,139,112,187,77,230,40,267,0,300,5,312,9,323,12,334,16,345,34,330,51,314,68,298,85,282,194,282,203,270,205,268,155,268,137,256,128,250,128,234,145,212,162,189,178,165,194,140,194,101xm207,196l195,214,182,232,169,250,155,268,205,268,218,252,232,234,244,218,207,196xm101,0l62,18,72,34,82,52,93,72,103,92,145,72,133,52,122,33,112,16,101,0xm1167,138l621,138,621,180,1167,180,1167,138xm876,6l835,27,848,45,862,67,878,94,895,124,941,101,923,73,906,47,890,25,876,6xm790,242l752,308,711,368,667,424,620,475,631,484,642,493,653,501,662,509,711,450,756,391,799,329,839,266,790,242xm981,246l943,273,981,320,1022,374,1066,435,1113,503,1160,470,1117,412,1072,356,1027,300,981,246xe">
                    <v:fill on="t" focussize="0,0"/>
                    <v:stroke on="f"/>
                    <v:imagedata o:title=""/>
                    <o:lock v:ext="edit" aspectratio="f"/>
                  </v:shape>
                  <v:shape id="任意多边形 117" o:spid="_x0000_s1026" o:spt="100" style="position:absolute;left:7586;top:5204;height:146;width:213;" fillcolor="#36A7A8" filled="t" stroked="f" coordsize="1027,704" o:gfxdata="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7VLRmugAAANsA&#10;AAAPAAAAAAAAAAEAIAAAACIAAABkcnMvZG93bnJldi54bWxQSwECFAAUAAAACACHTuJAMy8FnjsA&#10;AAA5AAAAEAAAAAAAAAABACAAAAAJAQAAZHJzL3NoYXBleG1sLnhtbFBLBQYAAAAABgAGAFsBAACz&#10;AwAAAAA=&#10;" path="m421,619l5,619,5,693,421,693,421,619xm259,104l167,104,167,619,259,619,259,104xm259,0l0,70,0,149,167,104,259,104,259,0xm603,580l603,669,637,684,676,695,720,702,769,704,825,701,875,690,919,673,957,648,972,634,771,634,725,630,682,620,641,603,603,580xm972,75l775,75,833,82,875,103,900,138,908,186,897,239,865,277,810,300,734,307,676,307,676,378,736,378,823,386,884,410,921,451,934,507,931,534,923,559,909,580,890,599,866,614,838,625,807,631,771,634,972,634,988,618,1010,583,1023,544,1027,501,1025,469,1016,441,1002,415,982,391,957,371,928,356,895,345,857,339,857,338,921,313,966,276,993,227,1003,166,999,132,989,101,972,75xm797,4l751,6,708,13,668,25,631,42,631,123,665,102,701,87,737,78,775,75,972,75,971,73,946,49,916,29,881,15,841,6,797,4xe">
                    <v:fill on="t" focussize="0,0"/>
                    <v:stroke on="f"/>
                    <v:imagedata o:title=""/>
                    <o:lock v:ext="edit" aspectratio="f"/>
                  </v:shape>
                  <v:shape id="任意多边形 118" o:spid="_x0000_s1026" o:spt="100" style="position:absolute;left:7572;top:5384;height:106;width:241;" fillcolor="#36A7A8" filled="t" stroked="f" coordsize="1164,512" o:gfxdata="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oOdSlvQAA&#10;ANsAAAAPAAAAAAAAAAEAIAAAACIAAABkcnMvZG93bnJldi54bWxQSwECFAAUAAAACACHTuJAMy8F&#10;njsAAAA5AAAAEAAAAAAAAAABACAAAAAMAQAAZHJzL3NoYXBleG1sLnhtbFBLBQYAAAAABgAGAFsB&#10;AAC2AwAAAAA=&#10;" path="m244,224l194,224,194,417,200,453,218,478,247,494,289,499,428,499,463,495,491,485,510,468,517,455,301,455,276,452,259,442,248,427,244,406,244,224xm491,338l488,361,485,382,482,402,478,421,472,436,459,446,439,452,412,455,517,455,522,444,526,426,531,406,535,382,540,356,526,352,514,347,502,343,491,338xm244,2l194,2,194,181,0,200,5,244,194,224,244,224,244,219,546,187,545,175,244,175,244,2xm542,145l244,175,545,175,542,145xm830,148l781,148,778,199,773,242,768,276,761,302,738,353,704,399,660,441,605,477,615,486,625,495,633,504,641,512,700,471,747,425,784,373,808,314,815,284,821,246,826,201,830,148xm1008,108l622,108,622,148,961,148,961,431,965,462,978,483,1001,496,1033,500,1073,500,1104,497,1127,486,1144,468,1146,460,1040,460,1026,458,1015,452,1010,441,1009,429,1008,108xm1116,341l1115,366,1113,388,1110,409,1107,429,1103,442,1095,452,1083,458,1067,460,1146,460,1152,443,1156,422,1158,402,1161,380,1164,357,1151,354,1139,350,1127,345,1116,341xm833,0l785,0,784,29,784,57,784,83,783,108,831,108,832,83,832,57,833,29,833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119" o:spid="_x0000_s1026" o:spt="100" style="position:absolute;left:7580;top:5590;height:145;width:226;" fillcolor="#36A7A8" filled="t" stroked="f" coordsize="1092,701" o:gfxdata="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OchZtvQAA&#10;ANsAAAAPAAAAAAAAAAEAIAAAACIAAABkcnMvZG93bnJldi54bWxQSwECFAAUAAAACACHTuJAMy8F&#10;njsAAAA5AAAAEAAAAAAAAAABACAAAAAMAQAAZHJzL3NoYXBleG1sLnhtbFBLBQYAAAAABgAGAFsB&#10;AAC2AwAAAAA=&#10;" path="m412,72l222,72,253,73,280,79,303,89,322,102,338,120,348,140,355,164,357,191,355,216,350,241,340,265,328,289,309,315,284,345,251,380,211,418,0,615,0,689,441,689,441,613,109,613,109,611,274,460,321,416,359,375,390,338,412,306,428,276,439,245,446,214,448,182,444,143,434,107,416,76,412,72xm237,0l181,4,130,15,82,34,37,62,37,149,82,115,127,91,174,76,222,72,412,72,391,49,360,28,324,12,283,3,237,0xm861,0l804,6,754,23,712,52,676,92,649,143,629,206,617,279,613,364,617,441,628,509,647,566,673,614,707,652,747,679,793,695,845,701,900,695,949,678,991,650,1009,630,853,630,800,619,759,587,730,533,712,457,707,360,712,256,730,175,760,117,802,83,856,71,1021,71,1016,64,974,28,922,7,861,0xm1021,71l856,71,907,82,947,117,975,173,992,253,997,355,992,454,974,531,946,586,905,619,853,630,1009,630,1027,610,1055,559,1075,499,1088,428,1092,347,1087,255,1073,177,1049,113,1021,71xe">
                    <v:fill on="t" focussize="0,0"/>
                    <v:stroke on="f"/>
                    <v:imagedata o:title=""/>
                    <o:lock v:ext="edit" aspectratio="f"/>
                  </v:shape>
                  <v:rect id="矩形 120" o:spid="_x0000_s1026" o:spt="1" style="position:absolute;left:7582;top:5780;height:9;width:95;" fillcolor="#36A7A8" filled="t" stroked="f" coordsize="21600,21600" o:gfxdata="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Xd2nG/&#10;AAAA2wAAAA8AAAAAAAAAAQAgAAAAIgAAAGRycy9kb3ducmV2LnhtbFBLAQIUABQAAAAIAIdO4kAz&#10;LwWeOwAAADkAAAAQAAAAAAAAAAEAIAAAAA4BAABkcnMvc2hhcGV4bWwueG1sUEsFBgAAAAAGAAYA&#10;WwEAALgDAAAAAA==&#10;">
                    <v:fill on="t" focussize="0,0"/>
                    <v:stroke on="f"/>
                    <v:imagedata o:title=""/>
                    <o:lock v:ext="edit" aspectratio="f"/>
                  </v:rect>
                  <v:rect id="矩形 121" o:spid="_x0000_s1026" o:spt="1" style="position:absolute;left:7573;top:5851;height:9;width:112;" fillcolor="#36A7A8" filled="t" stroked="f" coordsize="21600,21600" o:gfxdata="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o0QgW/&#10;AAAA2wAAAA8AAAAAAAAAAQAgAAAAIgAAAGRycy9kb3ducmV2LnhtbFBLAQIUABQAAAAIAIdO4kAz&#10;LwWeOwAAADkAAAAQAAAAAAAAAAEAIAAAAA4BAABkcnMvc2hhcGV4bWwueG1sUEsFBgAAAAAGAAYA&#10;WwEAALgDAAAAAA==&#10;">
                    <v:fill on="t" focussize="0,0"/>
                    <v:stroke on="f"/>
                    <v:imagedata o:title=""/>
                    <o:lock v:ext="edit" aspectratio="f"/>
                  </v:rect>
                  <v:shape id="任意多边形 122" o:spid="_x0000_s1026" o:spt="100" style="position:absolute;left:7699;top:5766;height:107;width:114;" fillcolor="#36A7A8" filled="t" stroked="f" coordsize="549,514" o:gfxdata="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jD5bcbgAAADbAAAA&#10;DwAAAAAAAAABACAAAAAiAAAAZHJzL2Rvd25yZXYueG1sUEsBAhQAFAAAAAgAh07iQDMvBZ47AAAA&#10;OQAAABAAAAAAAAAAAQAgAAAABwEAAGRycy9zaGFwZXhtbC54bWxQSwUGAAAAAAYABgBbAQAAsQMA&#10;AAAA&#10;" path="m549,194l300,194,300,0,248,0,248,194,0,194,0,237,248,237,248,514,300,514,300,237,549,237,549,194xe">
                    <v:fill on="t" focussize="0,0"/>
                    <v:stroke on="f"/>
                    <v:imagedata o:title=""/>
                    <o:lock v:ext="edit" aspectratio="f"/>
                  </v:shape>
                  <v:shape id="任意多边形 123" o:spid="_x0000_s1026" o:spt="100" style="position:absolute;left:7580;top:5976;height:143;width:225;" fillcolor="#36A7A8" filled="t" stroked="f" coordsize="1086,690" o:gfxdata="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Jnibs&#10;wAAAANsAAAAPAAAAAAAAAAEAIAAAACIAAABkcnMvZG93bnJldi54bWxQSwECFAAUAAAACACHTuJA&#10;My8FnjsAAAA5AAAAEAAAAAAAAAABACAAAAAPAQAAZHJzL3NoYXBleG1sLnhtbFBLBQYAAAAABgAG&#10;AFsBAAC5AwAAAAA=&#10;" path="m412,72l222,72,253,74,280,80,303,90,322,103,337,120,348,141,355,165,357,192,355,217,350,242,340,266,327,290,309,316,283,346,251,380,211,419,0,616,0,690,441,690,441,614,109,614,109,612,274,461,321,416,359,376,389,339,411,307,427,276,439,245,446,214,448,183,444,143,434,108,416,77,412,72xm236,0l181,4,130,16,81,35,37,62,37,149,81,116,127,91,174,77,222,72,412,72,391,50,360,28,324,13,283,4,236,0xm1086,12l614,12,614,88,977,88,707,690,802,690,1086,42,1086,12xe">
                    <v:fill on="t" focussize="0,0"/>
                    <v:stroke on="f"/>
                    <v:imagedata o:title=""/>
                    <o:lock v:ext="edit" aspectratio="f"/>
                  </v:shape>
                  <v:shape id="任意多边形 124" o:spid="_x0000_s1026" o:spt="100" style="position:absolute;left:7573;top:6152;height:107;width:240;" fillcolor="#36A7A8" filled="t" stroked="f" coordsize="1157,515" o:gfxdata="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Dv7F2/&#10;AAAA2wAAAA8AAAAAAAAAAQAgAAAAIgAAAGRycy9kb3ducmV2LnhtbFBLAQIUABQAAAAIAIdO4kAz&#10;LwWeOwAAADkAAAAQAAAAAAAAAAEAIAAAAA4BAABkcnMvc2hhcGV4bWwueG1sUEsFBgAAAAAGAAYA&#10;WwEAALgDAAAAAA==&#10;" path="m155,176l109,176,109,514,155,514,155,469,442,469,442,430,155,430,155,176xm442,469l396,469,396,512,442,512,442,469xm442,176l396,176,396,430,442,430,442,176xm550,137l0,137,0,176,550,176,550,137xm155,4l109,4,109,137,155,137,155,4xm442,3l396,3,396,137,442,137,442,3xm856,222l805,222,805,415,811,451,829,476,859,492,900,497,1040,497,1075,494,1102,483,1122,466,1128,453,913,453,888,450,870,441,860,426,856,404,856,222xm1102,337l1100,359,1097,381,1093,401,1090,420,1083,434,1070,445,1050,451,1024,453,1128,453,1133,442,1138,424,1142,404,1147,381,1151,355,1138,350,1125,346,1113,341,1102,337xm856,0l805,0,805,179,612,199,616,242,805,222,856,222,856,217,1157,185,1156,174,856,174,856,0xm1153,143l856,174,1156,174,1153,143xe">
                    <v:fill on="t" focussize="0,0"/>
                    <v:stroke on="f"/>
                    <v:imagedata o:title=""/>
                    <o:lock v:ext="edit" aspectratio="f"/>
                  </v:shape>
                  <v:shape id="任意多边形 125" o:spid="_x0000_s1026" o:spt="100" style="position:absolute;left:4800;top:5208;height:141;width:98;" fillcolor="#36A7A8" filled="t" stroked="f" coordsize="473,679" o:gfxdata="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wGykj&#10;wAAAANsAAAAPAAAAAAAAAAEAIAAAACIAAABkcnMvZG93bnJldi54bWxQSwECFAAUAAAACACHTuJA&#10;My8FnjsAAAA5AAAAEAAAAAAAAAABACAAAAAPAQAAZHJzL3NoYXBleG1sLnhtbFBLBQYAAAAABgAG&#10;AFsBAAC5AwAAAAA=&#10;" path="m472,0l0,0,0,76,362,76,92,679,188,679,472,30,472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126" o:spid="_x0000_s1026" o:spt="100" style="position:absolute;left:4739;top:5590;height:144;width:221;" fillcolor="#36A7A8" filled="t" stroked="f" coordsize="1065,693" o:gfxdata="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rpkNJvQAA&#10;ANsAAAAPAAAAAAAAAAEAIAAAACIAAABkcnMvZG93bnJldi54bWxQSwECFAAUAAAACACHTuJAMy8F&#10;njsAAAA5AAAAEAAAAAAAAAABACAAAAAMAQAAZHJzL3NoYXBleG1sLnhtbFBLBQYAAAAABgAGAFsB&#10;AAC2AwAAAAA=&#10;" path="m420,618l4,618,4,692,420,692,420,618xm258,103l166,103,166,618,258,618,258,103xm258,0l0,70,0,148,166,103,258,103,258,0xm971,516l882,516,882,692,971,692,971,516xm971,14l864,14,543,461,543,516,1064,516,1064,448,638,448,854,147,864,130,872,116,878,104,882,95,971,95,971,14xm971,95l884,95,883,114,882,132,882,147,882,448,971,448,971,95xe">
                    <v:fill on="t" focussize="0,0"/>
                    <v:stroke on="f"/>
                    <v:imagedata o:title=""/>
                    <o:lock v:ext="edit" aspectratio="f"/>
                  </v:shape>
                  <v:shape id="任意多边形 127" o:spid="_x0000_s1026" o:spt="100" style="position:absolute;left:4729;top:5381;height:108;width:242;" fillcolor="#36A7A8" filled="t" stroked="f" coordsize="1165,520" o:gfxdata="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+4eJ0vQAA&#10;ANwAAAAPAAAAAAAAAAEAIAAAACIAAABkcnMvZG93bnJldi54bWxQSwECFAAUAAAACACHTuJAMy8F&#10;njsAAAA5AAAAEAAAAAAAAAABACAAAAAMAQAAZHJzL3NoYXBleG1sLnhtbFBLBQYAAAAABgAGAFsB&#10;AAC2AwAAAAA=&#10;" path="m358,88l311,88,309,133,308,175,305,214,302,250,290,318,262,380,219,436,161,486,172,494,181,503,190,511,197,519,259,464,305,401,335,331,350,253,352,219,354,181,356,137,358,88xm194,282l85,282,85,517,128,517,128,295,196,295,187,289,194,282xm339,455l341,466,344,478,346,490,348,502,396,504,431,504,469,498,497,480,508,460,426,460,408,459,388,459,365,457,339,455xm533,48l221,48,221,88,486,88,483,196,480,284,477,353,474,404,470,429,461,447,446,457,426,460,508,460,514,450,521,407,523,353,526,267,530,173,533,48xm196,295l128,295,172,328,215,361,244,328,201,299,196,295xm194,102l8,102,8,139,144,139,112,187,77,230,40,267,0,300,5,312,9,323,12,334,16,345,34,330,51,315,69,298,85,282,194,282,203,270,205,268,155,268,137,256,128,250,128,234,145,212,162,189,179,165,194,140,194,102xm207,196l195,214,182,232,169,250,155,268,205,268,218,252,232,234,245,218,207,196xm101,0l62,18,72,34,83,52,93,71,103,92,145,72,134,52,122,33,112,16,101,0xm863,229l813,229,813,421,819,457,837,483,866,498,908,503,1047,503,1082,500,1110,490,1129,473,1136,459,920,459,895,456,878,447,867,432,863,411,863,229xm1110,343l1107,366,1104,387,1101,407,1097,426,1091,441,1078,451,1058,457,1031,459,1136,459,1141,449,1145,431,1150,410,1154,387,1159,361,1145,357,1133,352,1121,348,1110,343xm863,6l813,6,813,185,619,205,624,249,813,229,863,229,863,224,1165,192,1164,180,863,180,863,6xm1161,149l863,180,1164,180,1161,149xe">
                    <v:fill on="t" focussize="0,0"/>
                    <v:stroke on="f"/>
                    <v:imagedata o:title=""/>
                    <o:lock v:ext="edit" aspectratio="f"/>
                  </v:shape>
                  <v:shape id="任意多边形 128" o:spid="_x0000_s1026" o:spt="100" style="position:absolute;left:4657;top:5765;height:108;width:368;" fillcolor="#36A7A8" filled="t" stroked="f" coordsize="1776,520" o:gfxdata="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2xGG7sAAADc&#10;AAAADwAAAAAAAAABACAAAAAiAAAAZHJzL2Rvd25yZXYueG1sUEsBAhQAFAAAAAgAh07iQDMvBZ47&#10;AAAAOQAAABAAAAAAAAAAAQAgAAAACgEAAGRycy9zaGFwZXhtbC54bWxQSwUGAAAAAAYABgBbAQAA&#10;tAMAAAAA&#10;" path="m517,250l201,250,201,516,244,516,244,421,517,421,517,389,244,389,244,352,517,352,517,320,244,320,244,284,517,284,517,250xm357,472l359,483,362,494,363,503,365,512,418,512,461,512,485,508,503,497,514,478,514,475,444,475,426,475,405,474,382,473,357,472xm517,421l475,421,475,466,464,475,514,475,517,453,517,421xm517,352l475,352,475,389,517,389,517,352xm517,284l475,284,475,320,517,320,517,284xm115,5l75,5,75,518,115,518,115,124,161,124,150,112,115,112,115,5xm560,185l165,185,165,218,560,218,560,185xm380,149l337,149,337,185,380,185,380,149xm161,124l115,124,127,138,137,152,147,165,156,177,188,155,176,142,164,127,161,124xm533,115l195,115,195,149,533,149,533,115xm380,80l337,80,337,115,380,115,380,80xm137,97l115,112,150,112,137,97xm548,47l179,47,179,80,548,80,548,47xm380,0l337,0,337,47,380,47,380,0xm20,124l16,163,11,198,5,229,0,256,15,259,27,262,36,264,43,228,48,194,53,161,56,129,20,124xm919,10l870,10,861,101,843,184,815,258,778,325,732,383,676,433,611,475,620,485,629,495,638,505,646,515,714,469,772,415,821,351,860,279,890,197,933,197,907,118,911,92,915,65,917,38,919,10xm933,197l890,197,922,281,962,354,1010,417,1065,468,1128,509,1137,498,1147,487,1158,475,1169,463,1109,431,1055,388,1008,335,968,273,934,200,933,197xm1443,242l1396,242,1396,519,1443,519,1443,242xm1511,400l1513,411,1516,422,1518,434,1520,446,1538,447,1559,448,1582,449,1607,449,1647,444,1677,430,1694,408,1602,408,1580,407,1558,406,1535,403,1511,400xm1715,203l1251,203,1251,242,1668,242,1666,278,1664,309,1662,336,1660,358,1655,380,1643,395,1626,404,1602,408,1694,408,1696,406,1704,372,1707,339,1710,300,1712,255,1715,203xm1619,111l1574,111,1574,170,1619,170,1619,111xm1423,111l1378,111,1378,170,1423,170,1423,111xm1775,73l1223,73,1223,111,1775,111,1775,73xm1423,4l1378,4,1378,73,1423,73,1423,4xm1619,4l1574,4,1574,73,1619,73,1619,4xe">
                    <v:fill on="t" focussize="0,0"/>
                    <v:stroke on="f"/>
                    <v:imagedata o:title=""/>
                    <o:lock v:ext="edit" aspectratio="f"/>
                  </v:shape>
                  <v:shape id="任意多边形 129" o:spid="_x0000_s1026" o:spt="100" style="position:absolute;left:4738;top:5975;height:144;width:223;" fillcolor="#36A7A8" filled="t" stroked="f" coordsize="1075,693" o:gfxdata="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ushIC8AAAA&#10;3AAAAA8AAAAAAAAAAQAgAAAAIgAAAGRycy9kb3ducmV2LnhtbFBLAQIUABQAAAAIAIdO4kAzLwWe&#10;OwAAADkAAAAQAAAAAAAAAAEAIAAAAAsBAABkcnMvc2hhcGV4bWwueG1sUEsFBgAAAAAGAAYAWwEA&#10;ALUDAAAAAA==&#10;" path="m412,75l222,75,253,77,280,83,303,92,323,106,338,123,349,143,355,167,357,194,355,220,350,244,341,269,328,293,309,319,284,349,251,383,211,422,0,618,0,693,442,693,442,616,109,616,109,615,274,464,321,419,359,378,390,342,412,309,428,279,439,248,446,217,448,186,445,146,434,111,416,80,412,75xm237,3l182,7,130,19,82,38,37,65,37,152,82,118,128,94,174,80,222,75,412,75,392,53,361,31,325,16,283,6,237,3xm1075,619l659,619,659,693,1075,693,1075,619xm913,104l821,104,821,619,913,619,913,104xm913,0l655,70,655,149,821,104,913,104,913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130" o:spid="_x0000_s1026" o:spt="100" style="position:absolute;left:4729;top:6153;height:106;width:242;" fillcolor="#36A7A8" filled="t" stroked="f" coordsize="1165,511" o:gfxdata="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KwB8/ugAAANwA&#10;AAAPAAAAAAAAAAEAIAAAACIAAABkcnMvZG93bnJldi54bWxQSwECFAAUAAAACACHTuJAMy8FnjsA&#10;AAA5AAAAEAAAAAAAAAABACAAAAAJAQAAZHJzL3NoYXBleG1sLnhtbFBLBQYAAAAABgAGAFsBAACz&#10;AwAAAAA=&#10;" path="m550,134l442,134,442,0,396,0,396,134,155,134,155,1,109,1,109,134,0,134,0,174,396,174,396,427,155,427,155,175,109,175,109,427,109,467,109,511,155,511,155,467,396,467,396,509,442,509,442,467,442,466,442,427,442,427,442,174,550,174,550,134xm1165,213l606,213,606,259,1165,259,1165,213xe">
                    <v:fill on="t" focussize="0,0"/>
                    <v:stroke on="f"/>
                    <v:imagedata o:title=""/>
                    <o:lock v:ext="edit" aspectratio="f"/>
                  </v:shape>
                  <v:shape id="任意多边形 131" o:spid="_x0000_s1026" o:spt="100" style="position:absolute;left:4737;top:6362;height:145;width:225;" fillcolor="#36A7A8" filled="t" stroked="f" coordsize="1085,701" o:gfxdata="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+RdNvQAA&#10;ANwAAAAPAAAAAAAAAAEAIAAAACIAAABkcnMvZG93bnJldi54bWxQSwECFAAUAAAACACHTuJAMy8F&#10;njsAAAA5AAAAEAAAAAAAAAABACAAAAAMAQAAZHJzL3NoYXBleG1sLnhtbFBLBQYAAAAABgAGAFsB&#10;AAC2AwAAAAA=&#10;" path="m412,71l222,71,253,73,280,79,303,89,323,102,338,119,349,140,355,164,357,191,356,216,350,241,341,265,328,289,309,315,284,345,251,380,211,418,0,615,0,689,442,689,442,613,109,613,109,611,274,460,321,415,359,375,390,338,412,306,428,275,439,245,446,214,448,182,445,142,434,107,416,76,412,71xm237,0l182,3,130,15,82,34,37,61,37,148,82,115,128,91,174,76,222,71,412,71,392,49,361,27,325,12,283,3,237,0xm862,0l817,3,776,11,739,26,707,47,680,72,661,101,650,133,646,169,654,219,678,263,719,301,776,332,776,334,707,368,659,411,630,462,620,523,624,560,635,594,654,624,681,651,713,673,750,688,791,697,837,700,892,697,941,688,984,672,1019,650,1041,630,854,630,824,628,797,623,773,613,752,599,734,582,722,563,715,542,712,518,721,474,746,435,788,401,847,373,1005,373,996,365,926,334,926,332,985,298,987,296,852,296,803,272,767,242,746,207,739,167,741,147,747,129,758,112,773,98,791,85,811,77,832,72,856,70,1031,70,1030,68,1005,44,975,24,941,11,904,2,862,0xm1005,373l847,373,911,401,956,435,983,475,993,521,990,543,983,564,971,583,954,599,933,613,910,623,883,628,854,630,1041,630,1048,623,1069,592,1081,556,1085,516,1075,456,1045,406,1005,373xm1031,70l856,70,880,72,902,77,922,85,938,96,952,111,961,127,967,147,969,167,969,169,961,207,940,242,903,272,852,296,987,296,1028,258,1053,211,1061,158,1058,125,1047,95,1031,70xe">
                    <v:fill on="t" focussize="0,0"/>
                    <v:stroke on="f"/>
                    <v:imagedata o:title=""/>
                    <o:lock v:ext="edit" aspectratio="f"/>
                  </v:shape>
                  <v:shape id="任意多边形 132" o:spid="_x0000_s1026" o:spt="100" style="position:absolute;left:4728;top:6541;height:106;width:242;" fillcolor="#36A7A8" filled="t" stroked="f" coordsize="1166,512" o:gfxdata="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x823vQAA&#10;ANwAAAAPAAAAAAAAAAEAIAAAACIAAABkcnMvZG93bnJldi54bWxQSwECFAAUAAAACACHTuJAMy8F&#10;njsAAAA5AAAAEAAAAAAAAAABACAAAAAMAQAAZHJzL3NoYXBleG1sLnhtbFBLBQYAAAAABgAGAFsB&#10;AAC2AwAAAAA=&#10;" path="m154,174l108,174,108,512,154,512,154,466,441,466,441,428,154,428,154,174xm441,466l395,466,395,510,441,510,441,466xm441,174l395,174,395,428,441,428,441,174xm550,134l0,134,0,174,550,174,550,134xm154,1l108,1,108,134,154,134,154,1xm441,0l395,0,395,134,441,134,441,0xm773,21l768,94,758,161,745,222,729,278,705,332,676,382,641,426,602,466,611,475,620,484,629,494,638,503,681,459,719,409,751,355,776,296,793,238,807,174,817,103,824,25,773,21xm978,14l931,16,939,114,954,203,975,282,1002,350,1037,409,1077,459,1125,498,1134,488,1154,466,1166,454,1113,414,1069,361,1034,294,1007,214,988,121,978,14xe">
                    <v:fill on="t" focussize="0,0"/>
                    <v:stroke on="f"/>
                    <v:imagedata o:title=""/>
                    <o:lock v:ext="edit" aspectratio="f"/>
                  </v:shape>
                  <v:rect id="矩形 133" o:spid="_x0000_s1026" o:spt="1" style="position:absolute;left:5795;top:6138;height:9;width:98;" fillcolor="#231916" filled="t" stroked="f" coordsize="21600,21600" o:gfxdata="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8M5dpugAAANw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</v:rect>
                  <v:rect id="矩形 134" o:spid="_x0000_s1026" o:spt="1" style="position:absolute;left:7242;top:5397;height:9;width:95;" fillcolor="#231916" filled="t" stroked="f" coordsize="21600,21600" o:gfxdata="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M4QkeugAAANw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</v:rect>
                  <v:shape id="任意多边形 135" o:spid="_x0000_s1026" o:spt="100" style="position:absolute;left:5212;top:4993;height:108;width:242;" fillcolor="#231916" filled="t" stroked="f" coordsize="1168,520" o:gfxdata="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9h68bsAAADc&#10;AAAADwAAAAAAAAABACAAAAAiAAAAZHJzL2Rvd25yZXYueG1sUEsBAhQAFAAAAAgAh07iQDMvBZ47&#10;AAAAOQAAABAAAAAAAAAAAQAgAAAACgEAAGRycy9zaGFwZXhtbC54bWxQSwUGAAAAAAYABgBbAQAA&#10;tAMAAAAA&#10;" path="m520,318l125,318,125,518,168,518,168,489,437,489,437,456,168,456,168,407,437,407,437,375,168,375,168,325,437,325,437,323,535,323,520,318xm437,489l395,489,395,517,437,517,437,489xm437,407l395,407,395,456,437,456,437,407xm211,239l153,239,122,267,86,294,45,320,0,344,8,353,16,361,23,370,30,378,56,363,80,348,103,333,125,318,520,318,511,315,465,294,462,292,158,292,172,279,186,266,199,252,211,239xm437,325l395,325,395,375,437,375,437,325xm535,323l437,323,460,336,483,349,508,360,533,371,540,361,547,351,555,342,563,332,535,323xm392,239l345,239,356,253,369,266,382,279,396,292,462,292,426,268,392,239xm537,204l26,204,26,239,537,239,537,204xm261,162l213,162,206,173,200,183,192,194,185,204,237,204,244,194,250,183,255,173,261,162xm492,127l76,127,76,162,492,162,492,127xm288,85l243,85,239,96,236,107,232,117,228,127,275,127,278,117,282,106,285,96,288,85xm519,51l43,51,43,85,519,85,519,51xm305,0l259,0,257,13,255,26,253,38,251,51,296,51,298,38,301,26,303,13,305,0xm835,242l788,242,788,520,835,520,835,242xm903,401l905,411,908,422,910,434,912,446,930,448,951,449,974,449,999,449,1039,445,1069,430,1086,408,994,408,972,407,950,406,927,404,903,401xm1107,204l643,204,643,242,1060,242,1058,278,1056,310,1054,336,1052,358,1047,380,1036,396,1018,405,994,408,1086,408,1088,406,1096,372,1099,340,1102,301,1105,255,1107,204xm1011,112l966,112,966,170,1011,170,1011,112xm816,112l771,112,771,170,816,170,816,112xm1167,73l615,73,615,112,1167,112,1167,73xm816,4l771,4,771,73,816,73,816,4xm1011,4l966,4,966,73,1011,73,1011,4xe">
                    <v:fill on="t" focussize="0,0"/>
                    <v:stroke on="f"/>
                    <v:imagedata o:title=""/>
                    <o:lock v:ext="edit" aspectratio="f"/>
                  </v:shape>
                  <v:shape id="任意多边形 136" o:spid="_x0000_s1026" o:spt="100" style="position:absolute;left:5617;top:4993;height:106;width:352;" fillcolor="#231916" filled="t" stroked="f" coordsize="1700,512" o:gfxdata="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mHLY2ugAAANwA&#10;AAAPAAAAAAAAAAEAIAAAACIAAABkcnMvZG93bnJldi54bWxQSwECFAAUAAAACACHTuJAMy8FnjsA&#10;AAA5AAAAEAAAAAAAAAABACAAAAAJAQAAZHJzL3NoYXBleG1sLnhtbFBLBQYAAAAABgAGAFsBAACz&#10;AwAAAAA=&#10;" path="m511,25l183,25,183,257,225,257,225,240,511,240,511,205,225,205,225,148,511,148,511,114,225,114,225,59,511,59,511,25xm511,240l470,240,470,257,511,257,511,240xm511,148l470,148,470,205,511,205,511,148xm511,59l470,59,470,114,511,114,511,59xm555,455l136,455,136,492,555,492,555,455xm307,258l266,258,266,455,307,455,307,258xm426,258l384,258,384,455,426,455,426,258xm513,280l495,311,477,340,458,369,439,397,449,403,459,408,467,413,475,418,493,392,511,364,531,333,551,300,513,280xm183,280l148,296,164,327,179,357,193,386,205,414,245,396,231,368,216,339,200,310,183,280xm66,293l54,348,41,400,27,450,11,498,61,511,75,457,88,405,101,356,113,309,101,305,90,301,66,293xm27,143l0,172,22,189,45,207,69,227,93,247,100,241,107,232,116,223,126,212,101,194,77,176,52,159,27,143xm50,8l20,36,39,52,60,70,85,91,111,115,145,82,123,64,100,46,76,27,50,8xm873,225l829,225,829,423,834,455,850,478,875,492,910,497,1070,497,1104,493,1130,482,1148,463,1151,457,921,457,900,454,885,447,876,434,873,416,873,225xm727,186l685,186,685,395,604,420,620,461,803,398,801,386,801,382,727,382,727,186xm1127,340l1125,361,1122,382,1119,401,1116,418,1110,435,1099,447,1082,454,1059,457,1151,457,1159,437,1162,420,1166,400,1170,379,1174,355,1162,351,1150,348,1139,344,1127,340xm1002,188l958,188,958,403,1002,403,1002,188xm799,359l727,382,801,382,800,373,799,359xm1012,294l1014,306,1017,317,1019,328,1020,338,1033,338,1046,338,1058,338,1071,338,1096,333,1115,319,1127,297,1059,297,1048,297,1037,296,1025,295,1012,294xm1137,148l1093,148,1093,178,1092,206,1091,233,1089,257,1087,275,1081,287,1072,295,1059,297,1127,297,1132,266,1134,231,1135,191,1137,148xm873,62l829,62,829,184,780,198,787,237,829,225,873,225,873,212,958,188,1002,188,1002,175,1012,172,873,172,873,62xm792,149l613,149,613,186,792,186,792,149xm1002,0l958,0,958,148,873,172,1012,172,1093,148,1137,148,1137,136,1002,136,1002,0xm727,3l685,3,685,149,727,149,727,3xm1139,97l1002,136,1137,136,1139,97xm1699,33l1298,33,1298,510,1346,510,1346,473,1699,473,1699,434,1346,434,1346,269,1699,269,1699,229,1346,229,1346,72,1699,72,1699,33xm1699,473l1651,473,1651,510,1699,510,1699,473xm1699,269l1651,269,1651,434,1699,434,1699,269xm1699,72l1651,72,1651,229,1699,229,1699,72xe">
                    <v:fill on="t" focussize="0,0"/>
                    <v:stroke on="f"/>
                    <v:imagedata o:title=""/>
                    <o:lock v:ext="edit" aspectratio="f"/>
                  </v:shape>
                  <v:shape id="任意多边形 137" o:spid="_x0000_s1026" o:spt="100" style="position:absolute;left:6165;top:4991;height:108;width:242;" fillcolor="#231916" filled="t" stroked="f" coordsize="1165,520" o:gfxdata="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DELGlugAAANwA&#10;AAAPAAAAAAAAAAEAIAAAACIAAABkcnMvZG93bnJldi54bWxQSwECFAAUAAAACACHTuJAMy8FnjsA&#10;AAA5AAAAEAAAAAAAAAABACAAAAAJAQAAZHJzL3NoYXBleG1sLnhtbFBLBQYAAAAABgAGAFsBAACz&#10;AwAAAAA=&#10;" path="m358,89l311,89,309,134,308,176,305,215,302,251,290,319,262,380,219,436,161,486,172,495,181,503,190,512,197,520,259,464,305,402,335,332,350,254,352,220,354,181,356,138,358,89xm194,282l85,282,85,517,128,517,128,296,196,296,187,290,194,282xm339,456l341,467,344,479,346,491,348,503,396,504,431,505,469,499,497,481,508,461,426,461,408,460,388,459,365,458,339,456xm533,49l221,49,221,89,486,89,483,196,480,285,477,354,474,405,470,430,461,447,446,458,426,461,508,461,514,450,521,407,523,354,526,268,530,174,533,49xm196,296l128,296,172,328,215,361,244,329,201,300,196,296xm194,102l8,102,8,140,144,140,112,188,77,231,40,268,0,300,5,312,9,324,12,335,16,346,34,331,51,315,69,299,85,282,194,282,203,271,205,269,155,269,137,257,128,251,128,234,145,212,162,190,179,166,194,141,194,102xm207,196l195,215,182,233,169,251,155,269,205,269,218,253,232,235,245,218,207,196xm101,0l62,19,72,35,83,53,93,72,103,92,145,72,134,52,122,34,112,16,101,0xm1128,56l656,56,656,101,1128,101,1128,56xm1165,436l622,436,622,481,1165,481,1165,436xm1102,236l682,236,682,281,1102,281,1102,236xe">
                    <v:fill on="t" focussize="0,0"/>
                    <v:stroke on="f"/>
                    <v:imagedata o:title=""/>
                    <o:lock v:ext="edit" aspectratio="f"/>
                  </v:shape>
                  <v:shape id="任意多边形 138" o:spid="_x0000_s1026" o:spt="100" style="position:absolute;left:6642;top:4991;height:108;width:241;" fillcolor="#231916" filled="t" stroked="f" coordsize="1163,523" o:gfxdata="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S90e7sAAADc&#10;AAAADwAAAAAAAAABACAAAAAiAAAAZHJzL2Rvd25yZXYueG1sUEsBAhQAFAAAAAgAh07iQDMvBZ47&#10;AAAAOQAAABAAAAAAAAAAAQAgAAAACgEAAGRycy9zaGFwZXhtbC54bWxQSwUGAAAAAAYABgBbAQAA&#10;tAMAAAAA&#10;" path="m543,450l0,450,0,491,543,491,543,450xm414,168l385,247,355,321,324,388,292,450,347,450,377,390,407,326,436,258,465,186,414,168xm125,174l81,191,104,244,128,299,151,357,173,418,224,399,200,342,176,286,151,230,125,174xm530,106l14,106,14,146,530,146,530,106xm252,0l211,21,225,43,239,63,252,84,263,104,308,80,293,58,279,37,265,18,252,0xm1119,321l725,321,725,522,768,522,768,492,1037,492,1037,460,768,460,768,411,1037,411,1037,378,768,378,768,329,1037,329,1037,326,1135,326,1119,321xm1037,492l994,492,994,521,1037,521,1037,492xm1037,411l994,411,994,460,1037,460,1037,411xm810,242l753,242,722,271,686,298,645,323,600,348,608,356,616,365,623,373,630,382,656,367,680,352,703,337,725,321,1119,321,1111,319,1065,298,1062,295,757,295,772,282,786,269,798,256,810,242xm1037,329l994,329,994,378,1037,378,1037,329xm1135,326l1037,326,1059,340,1083,353,1107,364,1133,374,1140,365,1147,355,1154,345,1162,335,1135,326xm991,242l944,242,956,257,968,270,982,283,995,295,1062,295,1025,272,991,242xm1137,208l626,208,626,242,1137,242,1137,208xm860,166l812,166,806,176,799,187,792,197,784,208,836,208,843,197,849,187,855,176,860,166xm1091,131l675,131,675,166,1091,166,1091,131xm888,89l842,89,839,100,836,110,832,121,828,131,874,131,878,121,881,110,885,100,888,89xm1119,54l643,54,643,89,1119,89,1119,54xm904,4l858,4,857,17,855,30,853,42,851,54,895,54,898,42,900,29,902,17,904,4xe">
                    <v:fill on="t" focussize="0,0"/>
                    <v:stroke on="f"/>
                    <v:imagedata o:title=""/>
                    <o:lock v:ext="edit" aspectratio="f"/>
                  </v:shape>
                  <v:shape id="任意多边形 139" o:spid="_x0000_s1026" o:spt="100" style="position:absolute;left:7104;top:4991;height:108;width:243;" fillcolor="#231916" filled="t" stroked="f" coordsize="1172,520" o:gfxdata="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zKzmW8AAAA&#10;3AAAAA8AAAAAAAAAAQAgAAAAIgAAAGRycy9kb3ducmV2LnhtbFBLAQIUABQAAAAIAIdO4kAzLwWe&#10;OwAAADkAAAAQAAAAAAAAAAEAIAAAAAsBAABkcnMvc2hhcGV4bWwueG1sUEsFBgAAAAAGAAYAWwEA&#10;ALUDAAAAAA==&#10;" path="m357,89l310,89,309,134,307,176,305,215,302,251,289,319,261,380,218,436,161,486,171,495,180,503,189,512,197,520,259,464,305,402,335,332,349,254,351,220,354,181,356,138,357,89xm193,282l85,282,85,517,127,517,127,296,195,296,187,290,193,282xm338,456l341,467,343,479,345,491,347,503,395,504,430,505,468,499,496,481,508,461,425,461,407,460,387,459,364,458,338,456xm533,49l220,49,220,89,485,89,482,196,479,285,476,354,473,405,469,430,460,447,445,458,425,461,508,461,513,450,520,407,522,354,526,268,529,174,533,49xm195,296l127,296,171,328,215,361,243,329,201,300,195,296xm194,102l8,102,8,140,144,140,111,188,76,231,39,268,0,300,4,312,8,324,12,335,15,346,33,331,51,315,68,299,85,282,193,282,203,271,205,269,155,269,136,257,127,251,127,234,145,212,162,190,178,166,194,141,194,102xm207,196l194,215,182,233,168,251,155,269,205,269,217,253,231,235,244,218,207,196xm100,0l61,19,71,35,82,53,92,72,103,92,144,72,133,52,122,34,111,16,100,0xm1171,453l615,453,615,493,1171,493,1171,453xm827,247l779,247,746,453,794,453,827,247xm1080,207l651,207,651,247,1033,247,1033,453,1080,453,1080,207xm853,80l806,80,786,207,833,207,853,80xm1145,40l635,40,635,80,1145,80,1145,40xe">
                    <v:fill on="t" focussize="0,0"/>
                    <v:stroke on="f"/>
                    <v:imagedata o:title=""/>
                    <o:lock v:ext="edit" aspectratio="f"/>
                  </v:shape>
                  <v:shape id="任意多边形 140" o:spid="_x0000_s1026" o:spt="100" style="position:absolute;left:5285;top:5192;height:145;width:96;" fillcolor="#231916" filled="t" stroked="f" coordsize="465,701" o:gfxdata="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RzEfvQAA&#10;ANwAAAAPAAAAAAAAAAEAIAAAACIAAABkcnMvZG93bnJldi54bWxQSwECFAAUAAAACACHTuJAMy8F&#10;njsAAAA5AAAAEAAAAAAAAAABACAAAAAMAQAAZHJzL3NoYXBleG1sLnhtbFBLBQYAAAAABgAGAFsB&#10;AAC2AwAAAAA=&#10;" path="m242,0l197,3,156,12,119,27,87,47,60,73,41,101,30,134,26,169,34,220,58,264,99,302,155,333,155,335,87,369,39,412,10,463,0,524,4,561,15,595,34,625,60,652,93,673,130,689,171,698,217,701,272,698,321,689,364,673,399,651,420,631,234,631,204,629,177,623,153,613,132,600,114,583,102,564,95,542,92,519,101,474,126,435,168,402,227,374,385,374,375,366,306,334,306,333,365,299,367,297,232,297,183,272,147,243,126,208,119,168,121,148,127,129,138,113,153,98,171,86,191,78,212,72,236,71,411,71,410,68,385,45,355,25,321,11,284,3,242,0xm385,374l227,374,291,402,336,435,363,476,373,522,370,544,363,565,351,583,334,600,313,614,290,623,263,629,234,631,420,631,428,624,449,592,461,557,465,516,455,457,425,407,385,374xm411,71l236,71,260,72,282,77,302,86,318,97,331,111,341,128,347,147,348,168,348,169,341,208,320,243,283,272,232,297,367,297,407,259,433,212,441,159,438,125,427,95,411,71xe">
                    <v:fill on="t" focussize="0,0"/>
                    <v:stroke on="f"/>
                    <v:imagedata o:title=""/>
                    <o:lock v:ext="edit" aspectratio="f"/>
                  </v:shape>
                  <v:shape id="任意多边形 141" o:spid="_x0000_s1026" o:spt="100" style="position:absolute;left:5732;top:5191;height:145;width:97;" fillcolor="#231916" filled="t" stroked="f" coordsize="466,701" o:gfxdata="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gH8pC5AAAA3AAA&#10;AA8AAAAAAAAAAQAgAAAAIgAAAGRycy9kb3ducmV2LnhtbFBLAQIUABQAAAAIAIdO4kAzLwWeOwAA&#10;ADkAAAAQAAAAAAAAAAEAIAAAAAgBAABkcnMvc2hhcGV4bWwueG1sUEsFBgAAAAAGAAYAWwEAALID&#10;AAAAAA==&#10;" path="m40,597l40,677,68,688,99,695,132,699,169,701,235,694,293,675,344,644,358,630,169,630,135,628,102,622,70,612,40,597xm463,354l374,354,371,416,361,471,344,518,320,558,291,589,256,612,215,625,169,630,358,630,387,599,422,544,446,477,461,399,463,354xm236,0l186,4,141,16,101,36,66,64,37,98,16,137,4,180,0,228,4,273,15,313,34,349,60,380,92,406,128,424,168,435,211,439,264,434,308,418,344,391,364,365,234,365,203,363,175,355,151,343,130,325,114,303,102,278,95,249,93,217,95,187,102,160,114,135,131,113,152,95,175,82,200,74,228,71,397,71,371,44,332,20,287,5,236,0xm397,71l228,71,258,74,285,83,309,98,330,119,347,145,359,173,366,205,369,240,366,265,359,288,347,309,330,329,309,345,286,356,261,363,234,365,364,365,372,354,463,354,466,313,466,309,462,239,451,177,431,123,405,79,397,71xm374,354l372,354,373,355,373,355,374,354xe">
                    <v:fill on="t" focussize="0,0"/>
                    <v:stroke on="f"/>
                    <v:imagedata o:title=""/>
                    <o:lock v:ext="edit" aspectratio="f"/>
                  </v:shape>
                  <v:shape id="任意多边形 142" o:spid="_x0000_s1026" o:spt="100" style="position:absolute;left:6176;top:5190;height:146;width:219;" fillcolor="#231916" filled="t" stroked="f" coordsize="1058,704" o:gfxdata="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zLaRi/&#10;AAAA3AAAAA8AAAAAAAAAAQAgAAAAIgAAAGRycy9kb3ducmV2LnhtbFBLAQIUABQAAAAIAIdO4kAz&#10;LwWeOwAAADkAAAAQAAAAAAAAAAEAIAAAAA4BAABkcnMvc2hhcGV4bWwueG1sUEsFBgAAAAAGAAYA&#10;WwEAALgDAAAAAA==&#10;" path="m420,619l4,619,4,693,420,693,420,619xm258,104l167,104,167,619,258,619,258,104xm258,0l0,70,0,149,167,104,258,104,258,0xm826,3l770,9,720,26,677,55,642,95,614,147,594,209,582,283,578,367,582,444,593,512,612,570,639,618,672,656,712,683,758,699,810,704,865,698,914,681,956,653,974,633,819,633,766,623,725,590,695,536,678,460,672,363,678,259,696,178,726,121,768,86,821,75,987,75,982,67,939,32,888,10,826,3xm987,75l821,75,872,86,912,120,940,177,957,256,963,359,957,458,940,534,911,589,871,622,819,633,974,633,992,613,1021,563,1041,502,1053,432,1057,351,1052,259,1038,181,1015,117,987,75xe">
                    <v:fill on="t" focussize="0,0"/>
                    <v:stroke on="f"/>
                    <v:imagedata o:title=""/>
                    <o:lock v:ext="edit" aspectratio="f"/>
                  </v:shape>
                  <v:shape id="任意多边形 143" o:spid="_x0000_s1026" o:spt="100" style="position:absolute;left:6655;top:5192;height:144;width:216;" fillcolor="#231916" filled="t" stroked="f" coordsize="1041,693" o:gfxdata="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W2goe8AAAA&#10;3AAAAA8AAAAAAAAAAQAgAAAAIgAAAGRycy9kb3ducmV2LnhtbFBLAQIUABQAAAAIAIdO4kAzLwWe&#10;OwAAADkAAAAQAAAAAAAAAAEAIAAAAAsBAABkcnMvc2hhcGV4bWwueG1sUEsFBgAAAAAGAAYAWwEA&#10;ALUDAAAAAA==&#10;" path="m420,619l4,619,4,693,420,693,420,619xm258,104l167,104,167,619,258,619,258,104xm258,0l0,70,0,149,167,104,258,104,258,0xm1040,619l624,619,624,693,1040,693,1040,619xm878,104l787,104,787,619,878,619,878,104xm878,0l620,70,620,149,787,104,878,104,878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144" o:spid="_x0000_s1026" o:spt="100" style="position:absolute;left:7119;top:5191;height:144;width:214;" fillcolor="#231916" filled="t" stroked="f" coordsize="1034,693" o:gfxdata="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Ebx6e8AAAA&#10;3AAAAA8AAAAAAAAAAQAgAAAAIgAAAGRycy9kb3ducmV2LnhtbFBLAQIUABQAAAAIAIdO4kAzLwWe&#10;OwAAADkAAAAQAAAAAAAAAAEAIAAAAAsBAABkcnMvc2hhcGV4bWwueG1sUEsFBgAAAAAGAAYAWwEA&#10;ALUDAAAAAA==&#10;" path="m420,618l4,618,4,692,420,692,420,618xm258,104l167,104,167,618,258,618,258,104xm258,0l0,70,0,149,167,104,258,104,258,0xm997,75l807,75,838,76,865,82,888,92,907,105,923,123,934,143,940,167,942,194,940,219,935,244,926,268,913,292,894,318,869,348,836,383,796,421,585,618,585,692,1026,692,1026,616,694,616,694,614,859,463,906,419,944,378,975,341,997,309,1013,279,1024,248,1031,217,1033,185,1030,146,1019,110,1001,79,997,75xm822,3l767,7,715,18,667,37,622,65,622,152,667,118,712,94,759,79,807,75,997,75,976,52,946,31,909,15,868,6,822,3xe">
                    <v:fill on="t" focussize="0,0"/>
                    <v:stroke on="f"/>
                    <v:imagedata o:title=""/>
                    <o:lock v:ext="edit" aspectratio="f"/>
                  </v:shape>
                  <v:shape id="任意多边形 145" o:spid="_x0000_s1026" o:spt="100" style="position:absolute;left:5212;top:5371;height:108;width:243;" fillcolor="#231916" filled="t" stroked="f" coordsize="1174,520" o:gfxdata="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XqBOq8AAAA&#10;3AAAAA8AAAAAAAAAAQAgAAAAIgAAAGRycy9kb3ducmV2LnhtbFBLAQIUABQAAAAIAIdO4kAzLwWe&#10;OwAAADkAAAAQAAAAAAAAAAEAIAAAAAsBAABkcnMvc2hhcGV4bWwueG1sUEsFBgAAAAAGAAYAWwEA&#10;ALUDAAAAAA==&#10;" path="m357,89l310,89,309,134,307,175,305,215,302,251,289,318,261,380,218,436,161,486,171,495,180,503,189,511,197,520,259,464,305,401,335,331,349,254,351,220,354,181,356,137,357,89xm193,282l85,282,85,517,127,517,127,295,195,295,187,290,193,282xm338,456l341,467,343,479,345,491,347,503,395,504,430,504,468,499,496,481,508,460,425,460,407,460,387,459,364,458,338,456xm533,48l220,48,220,89,485,89,482,196,479,284,476,354,473,405,469,429,460,447,445,457,425,460,508,460,513,450,520,407,522,353,526,268,529,174,533,48xm195,295l127,295,171,328,215,361,243,329,201,299,195,295xm194,102l8,102,8,140,144,140,111,188,76,230,39,268,0,300,4,312,8,324,12,335,15,345,33,330,51,315,68,299,85,282,193,282,203,271,205,268,155,268,136,256,127,250,127,234,145,212,162,189,178,165,194,141,194,102xm207,196l194,215,182,233,168,251,155,268,205,268,217,252,231,235,244,218,207,196xm100,0l61,18,71,35,82,53,92,72,103,92,144,72,133,52,122,34,111,16,100,0xm781,30l775,103,766,170,753,232,736,288,712,342,683,391,649,436,609,476,619,485,628,494,637,503,645,512,689,468,726,419,758,365,784,305,801,248,814,184,824,112,831,34,781,30xm986,24l938,25,946,124,961,212,982,291,1010,360,1044,419,1085,468,1132,508,1141,498,1162,476,1173,464,1121,424,1077,371,1041,304,1014,224,996,130,986,24xe">
                    <v:fill on="t" focussize="0,0"/>
                    <v:stroke on="f"/>
                    <v:imagedata o:title=""/>
                    <o:lock v:ext="edit" aspectratio="f"/>
                  </v:shape>
                  <v:shape id="任意多边形 146" o:spid="_x0000_s1026" o:spt="100" style="position:absolute;left:5658;top:5371;height:108;width:243;" fillcolor="#231916" filled="t" stroked="f" coordsize="1173,520" o:gfxdata="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qA+JuugAAANwA&#10;AAAPAAAAAAAAAAEAIAAAACIAAABkcnMvZG93bnJldi54bWxQSwECFAAUAAAACACHTuJAMy8FnjsA&#10;AAA5AAAAEAAAAAAAAAABACAAAAAJAQAAZHJzL3NoYXBleG1sLnhtbFBLBQYAAAAABgAGAFsBAACz&#10;AwAAAAA=&#10;" path="m357,89l310,89,309,133,307,175,305,215,302,251,289,318,261,380,218,436,161,486,171,494,180,503,189,511,197,519,259,464,305,401,335,331,349,254,351,220,354,181,356,137,357,89xm193,282l85,282,85,517,127,517,127,295,195,295,187,290,193,282xm338,455l341,467,343,479,345,490,347,503,395,504,430,504,468,499,496,480,508,460,425,460,407,460,387,459,364,458,338,455xm533,48l220,48,220,89,485,89,482,196,479,284,476,354,473,404,469,429,460,447,445,457,425,460,508,460,513,450,520,407,522,353,526,268,529,174,533,48xm195,295l127,295,171,328,215,361,243,329,201,299,195,295xm194,102l8,102,8,140,144,140,111,188,76,230,39,268,0,300,4,312,8,324,12,335,15,345,33,330,51,315,68,299,85,282,193,282,203,271,205,268,155,268,136,256,127,250,127,234,145,212,162,189,178,165,194,141,194,102xm207,196l194,215,182,233,168,251,155,268,205,268,217,252,231,235,244,218,207,196xm100,0l61,18,71,35,82,52,92,72,103,92,144,72,133,52,122,33,111,16,100,0xm838,153l790,153,786,204,782,247,776,281,769,307,746,358,713,404,668,446,613,482,623,491,633,500,641,509,649,517,708,477,756,430,792,378,817,319,824,289,830,251,834,206,838,153xm1017,113l630,113,630,153,970,153,970,437,973,467,986,488,1009,501,1042,505,1081,505,1112,502,1136,491,1152,473,1155,465,1049,465,1034,463,1024,457,1018,446,1017,434,1017,113xm1125,346l1123,371,1121,393,1119,414,1116,434,1112,447,1103,457,1092,463,1076,465,1155,465,1161,448,1164,427,1167,407,1170,385,1172,362,1159,359,1147,355,1136,351,1125,346xm841,5l793,5,793,34,793,62,792,88,791,113,840,113,840,88,841,62,841,34,841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147" o:spid="_x0000_s1026" o:spt="100" style="position:absolute;left:6164;top:5370;height:108;width:242;" fillcolor="#231916" filled="t" stroked="f" coordsize="1167,520" o:gfxdata="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icaNOugAAANwA&#10;AAAPAAAAAAAAAAEAIAAAACIAAABkcnMvZG93bnJldi54bWxQSwECFAAUAAAACACHTuJAMy8FnjsA&#10;AAA5AAAAEAAAAAAAAAABACAAAAAJAQAAZHJzL3NoYXBleG1sLnhtbFBLBQYAAAAABgAGAFsBAACz&#10;AwAAAAA=&#10;" path="m358,89l310,89,309,133,308,175,305,214,302,250,289,318,262,380,219,436,161,486,171,494,181,503,189,511,197,519,259,464,305,401,335,331,349,253,352,219,354,181,356,137,358,89xm194,282l85,282,85,517,128,517,128,295,196,295,187,289,194,282xm339,455l341,467,344,478,346,490,348,502,396,504,430,504,469,498,497,480,508,460,425,460,408,460,387,459,364,457,339,455xm533,48l221,48,221,89,486,89,483,196,480,284,477,354,474,404,470,429,461,447,446,457,425,460,508,460,514,450,521,407,523,353,526,267,529,173,533,48xm196,295l128,295,172,328,215,361,244,329,201,299,196,295xm194,102l8,102,8,139,144,139,112,187,77,230,40,267,0,300,5,312,9,323,12,334,16,345,34,330,51,315,68,299,85,282,194,282,203,270,205,268,155,268,137,256,128,250,128,234,145,212,162,189,178,165,194,141,194,102xm207,196l195,214,182,232,169,250,155,268,205,268,218,252,232,234,244,218,207,196xm101,0l62,18,72,34,82,52,93,72,103,92,145,72,133,52,122,33,112,16,101,0xm918,242l867,242,867,519,918,519,918,242xm1167,199l619,199,619,242,1167,242,1167,199xm918,6l867,6,867,199,918,199,918,6xe">
                    <v:fill on="t" focussize="0,0"/>
                    <v:stroke on="f"/>
                    <v:imagedata o:title=""/>
                    <o:lock v:ext="edit" aspectratio="f"/>
                  </v:shape>
                  <v:shape id="任意多边形 148" o:spid="_x0000_s1026" o:spt="100" style="position:absolute;left:6642;top:5371;height:107;width:241;" fillcolor="#231916" filled="t" stroked="f" coordsize="1164,514" o:gfxdata="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9NfE+7sAAADc&#10;AAAADwAAAAAAAAABACAAAAAiAAAAZHJzL2Rvd25yZXYueG1sUEsBAhQAFAAAAAgAh07iQDMvBZ47&#10;AAAAOQAAABAAAAAAAAAAAQAgAAAACgEAAGRycy9zaGFwZXhtbC54bWxQSwUGAAAAAAYABgBbAQAA&#10;tAMAAAAA&#10;" path="m548,193l300,193,300,0,248,0,248,193,0,193,0,236,248,236,248,513,300,513,300,236,548,236,548,193xm1164,216l605,216,605,263,1164,263,1164,216xe">
                    <v:fill on="t" focussize="0,0"/>
                    <v:stroke on="f"/>
                    <v:imagedata o:title=""/>
                    <o:lock v:ext="edit" aspectratio="f"/>
                  </v:shape>
                  <v:shape id="任意多边形 149" o:spid="_x0000_s1026" o:spt="100" style="position:absolute;left:7106;top:5371;height:107;width:239;" fillcolor="#231916" filled="t" stroked="f" coordsize="1154,514" o:gfxdata="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uoZO6/&#10;AAAA3AAAAA8AAAAAAAAAAQAgAAAAIgAAAGRycy9kb3ducmV2LnhtbFBLAQIUABQAAAAIAIdO4kAz&#10;LwWeOwAAADkAAAAQAAAAAAAAAAEAIAAAAA4BAABkcnMvc2hhcGV4bWwueG1sUEsFBgAAAAAGAAYA&#10;WwEAALgDAAAAAA==&#10;" path="m548,193l300,193,300,0,248,0,248,193,0,193,0,236,248,236,248,513,300,513,300,236,548,236,548,193xm1153,408l613,408,613,452,1153,452,1153,408xe">
                    <v:fill on="t" focussize="0,0"/>
                    <v:stroke on="f"/>
                    <v:imagedata o:title=""/>
                    <o:lock v:ext="edit" aspectratio="f"/>
                  </v:shape>
                  <v:shape id="任意多边形 150" o:spid="_x0000_s1026" o:spt="100" style="position:absolute;left:5227;top:5571;height:146;width:214;" fillcolor="#231916" filled="t" stroked="f" coordsize="1031,704" o:gfxdata="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5Ru4q/&#10;AAAA3AAAAA8AAAAAAAAAAQAgAAAAIgAAAGRycy9kb3ducmV2LnhtbFBLAQIUABQAAAAIAIdO4kAz&#10;LwWeOwAAADkAAAAQAAAAAAAAAAEAIAAAAA4BAABkcnMvc2hhcGV4bWwueG1sUEsFBgAAAAAGAAYA&#10;WwEAALgDAAAAAA==&#10;" path="m420,619l4,619,4,693,420,693,420,619xm258,104l167,104,167,619,258,619,258,104xm258,0l0,70,0,149,167,104,258,104,258,0xm618,588l618,676,647,688,682,697,724,702,772,704,829,700,880,689,924,670,962,643,971,633,771,633,731,630,693,622,655,608,618,588xm984,353l756,353,797,355,834,362,865,373,891,389,911,409,926,432,935,459,938,490,935,521,926,548,912,573,892,594,867,611,838,623,806,631,771,633,971,633,992,610,1014,573,1026,531,1031,484,1027,439,1015,399,995,364,984,353xm998,14l641,14,641,359,675,356,706,354,732,353,756,353,984,353,967,334,931,310,890,293,842,283,823,282,726,282,726,90,998,90,998,14xm788,280l776,280,762,280,726,282,823,282,788,280xe">
                    <v:fill on="t" focussize="0,0"/>
                    <v:stroke on="f"/>
                    <v:imagedata o:title=""/>
                    <o:lock v:ext="edit" aspectratio="f"/>
                  </v:shape>
                  <v:shape id="任意多边形 151" o:spid="_x0000_s1026" o:spt="100" style="position:absolute;left:5670;top:5571;height:146;width:219;" fillcolor="#231916" filled="t" stroked="f" coordsize="1058,704" o:gfxdata="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8cCFvQAA&#10;ANwAAAAPAAAAAAAAAAEAIAAAACIAAABkcnMvZG93bnJldi54bWxQSwECFAAUAAAACACHTuJAMy8F&#10;njsAAAA5AAAAEAAAAAAAAAABACAAAAAMAQAAZHJzL3NoYXBleG1sLnhtbFBLBQYAAAAABgAGAFsB&#10;AAC2AwAAAAA=&#10;" path="m420,619l4,619,4,693,420,693,420,619xm258,104l167,104,167,619,258,619,258,104xm258,0l0,71,0,149,167,104,258,104,258,0xm891,4l827,10,769,30,718,63,673,109,637,167,611,233,596,309,591,395,595,464,606,526,626,579,654,624,688,659,728,684,775,699,827,704,875,700,919,689,958,669,993,641,999,634,830,634,800,631,773,622,749,607,728,586,711,561,699,533,692,503,690,471,692,445,700,421,712,398,728,378,749,361,684,361,688,298,699,242,717,193,742,152,773,118,809,94,849,80,894,75,1012,75,1012,23,988,15,960,9,928,5,891,4xm1012,338l829,338,859,341,886,348,910,360,929,377,945,399,956,424,962,453,965,486,962,517,955,545,943,570,927,592,907,610,884,623,858,631,830,634,999,634,1021,606,1042,568,1054,525,1058,477,1054,432,1044,392,1026,356,1012,338xm851,268l799,273,754,291,716,320,687,361,749,361,749,361,773,348,799,341,829,338,1012,338,1002,325,971,300,936,282,896,271,851,268xm1012,75l894,75,924,77,954,82,984,90,1012,102,1012,75xe">
                    <v:fill on="t" focussize="0,0"/>
                    <v:stroke on="f"/>
                    <v:imagedata o:title=""/>
                    <o:lock v:ext="edit" aspectratio="f"/>
                  </v:shape>
                  <v:shape id="任意多边形 152" o:spid="_x0000_s1026" o:spt="100" style="position:absolute;left:6176;top:5572;height:144;width:218;" fillcolor="#231916" filled="t" stroked="f" coordsize="1052,693" o:gfxdata="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tuUqO&#10;wAAAANwAAAAPAAAAAAAAAAEAIAAAACIAAABkcnMvZG93bnJldi54bWxQSwECFAAUAAAACACHTuJA&#10;My8FnjsAAAA5AAAAEAAAAAAAAAABACAAAAAPAQAAZHJzL3NoYXBleG1sLnhtbFBLBQYAAAAABgAG&#10;AFsBAAC5AwAAAAA=&#10;" path="m420,619l4,619,4,693,420,693,420,619xm258,104l167,104,167,619,258,619,258,104xm258,0l0,71,0,149,167,104,258,104,258,0xm1051,15l579,15,579,91,942,91,672,693,767,693,1051,45,1051,15xe">
                    <v:fill on="t" focussize="0,0"/>
                    <v:stroke on="f"/>
                    <v:imagedata o:title=""/>
                    <o:lock v:ext="edit" aspectratio="f"/>
                  </v:shape>
                  <v:shape id="任意多边形 153" o:spid="_x0000_s1026" o:spt="100" style="position:absolute;left:6654;top:5571;height:146;width:218;" fillcolor="#231916" filled="t" stroked="f" coordsize="1050,704" o:gfxdata="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uIMGcugAAANwA&#10;AAAPAAAAAAAAAAEAIAAAACIAAABkcnMvZG93bnJldi54bWxQSwECFAAUAAAACACHTuJAMy8FnjsA&#10;AAA5AAAAEAAAAAAAAAABACAAAAAJAQAAZHJzL3NoYXBleG1sLnhtbFBLBQYAAAAABgAGAFsBAACz&#10;AwAAAAA=&#10;" path="m420,619l4,619,4,693,420,693,420,619xm258,104l167,104,167,619,258,619,258,104xm258,0l0,70,0,149,167,104,258,104,258,0xm827,3l782,6,741,15,704,30,672,50,645,75,626,104,615,136,611,172,619,223,643,267,684,304,741,336,741,338,673,372,624,414,595,466,585,526,589,564,600,598,619,628,646,655,678,676,715,692,756,701,802,704,857,701,906,691,949,676,985,654,1006,634,819,634,789,632,762,626,738,616,717,602,700,586,687,567,680,545,677,522,686,477,711,438,753,405,812,377,970,377,961,369,891,337,891,335,950,302,952,300,818,300,768,275,732,246,711,211,704,171,706,150,712,132,723,116,738,101,756,89,776,80,797,75,821,74,997,74,995,71,970,47,940,28,906,14,869,6,827,3xm970,377l812,377,876,404,921,438,949,478,958,525,955,547,948,567,936,586,919,603,899,616,875,626,849,632,819,634,1006,634,1013,627,1034,595,1046,559,1050,519,1040,460,1010,409,970,377xm997,74l821,74,845,75,867,80,887,88,903,100,917,114,926,131,932,150,934,171,934,172,926,211,905,245,868,275,818,300,952,300,993,261,1018,215,1027,162,1023,128,1012,98,997,74xe">
                    <v:fill on="t" focussize="0,0"/>
                    <v:stroke on="f"/>
                    <v:imagedata o:title=""/>
                    <o:lock v:ext="edit" aspectratio="f"/>
                  </v:shape>
                  <v:shape id="任意多边形 154" o:spid="_x0000_s1026" o:spt="100" style="position:absolute;left:7117;top:5571;height:146;width:217;" fillcolor="#231916" filled="t" stroked="f" coordsize="1048,704" o:gfxdata="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+l6ju7gAAADcAAAA&#10;DwAAAAAAAAABACAAAAAiAAAAZHJzL2Rvd25yZXYueG1sUEsBAhQAFAAAAAgAh07iQDMvBZ47AAAA&#10;OQAAABAAAAAAAAAAAQAgAAAABwEAAGRycy9zaGFwZXhtbC54bWxQSwUGAAAAAAYABgBbAQAAsQMA&#10;AAAA&#10;" path="m420,619l4,619,4,693,420,693,420,619xm258,104l166,104,166,619,258,619,258,104xm258,0l0,71,0,149,166,104,258,104,258,0xm622,601l622,681,650,691,680,699,714,703,751,704,817,698,875,679,926,648,939,634,751,634,717,632,684,625,652,615,622,601xm1045,358l956,358,952,420,942,475,926,522,902,562,872,593,837,616,797,629,751,634,939,634,969,603,1003,547,1028,481,1043,403,1045,358xm818,4l768,8,723,20,683,40,647,68,619,102,598,141,586,184,582,232,586,276,597,317,615,353,642,384,674,410,710,428,749,439,793,443,845,437,890,421,926,395,945,369,816,369,784,367,757,359,733,347,712,329,696,307,684,282,677,253,675,221,677,191,684,163,696,139,713,117,733,98,756,85,782,77,810,75,979,75,953,48,914,23,869,9,818,4xm979,75l810,75,840,78,867,87,891,102,912,123,929,148,941,177,948,209,951,244,948,269,941,292,929,313,912,333,891,349,868,360,843,367,816,369,945,369,954,358,1045,358,1047,317,1048,313,1044,243,1032,181,1013,127,987,83,979,75xm956,358l954,358,954,358,955,358,956,358xe">
                    <v:fill on="t" focussize="0,0"/>
                    <v:stroke on="f"/>
                    <v:imagedata o:title=""/>
                    <o:lock v:ext="edit" aspectratio="f"/>
                  </v:shape>
                  <v:shape id="任意多边形 155" o:spid="_x0000_s1026" o:spt="100" style="position:absolute;left:5150;top:5745;height:109;width:368;" fillcolor="#231916" filled="t" stroked="f" coordsize="1775,525" o:gfxdata="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xzCz7sAAADc&#10;AAAADwAAAAAAAAABACAAAAAiAAAAZHJzL2Rvd25yZXYueG1sUEsBAhQAFAAAAAgAh07iQDMvBZ47&#10;AAAAOQAAABAAAAAAAAAAAQAgAAAACgEAAGRycy9zaGFwZXhtbC54bWxQSwUGAAAAAAYABgBbAQAA&#10;tAMAAAAA&#10;" path="m212,233l165,233,165,252,162,297,156,335,146,368,131,395,111,419,82,443,45,466,0,489,7,495,15,503,24,513,34,524,82,498,122,471,153,444,176,415,192,385,203,347,210,302,212,252,212,233xm374,233l326,233,327,443,331,470,344,490,366,502,397,507,466,507,497,503,521,492,538,474,540,469,407,469,393,467,382,461,376,452,374,438,374,233xm510,360l509,382,507,401,504,419,502,435,497,450,488,461,474,467,456,469,540,469,547,449,551,433,554,415,556,395,559,373,546,370,534,367,522,364,510,360xm551,193l8,193,8,233,551,233,551,193xm499,41l62,41,62,81,499,81,499,41xm1103,217l676,217,676,521,720,521,720,423,1103,423,1103,389,720,389,720,337,1103,337,1103,303,720,303,720,251,1103,251,1103,217xm935,475l937,483,939,492,941,503,944,515,968,516,1044,516,1070,513,1088,503,1099,486,1100,478,1027,478,1008,477,986,477,962,476,935,475xm1103,423l1059,423,1059,453,1057,464,1051,471,1041,476,1027,478,1100,478,1103,462,1103,423xm1103,337l1059,337,1059,389,1103,389,1103,337xm1103,251l1059,251,1059,303,1103,303,1103,251xm911,108l867,108,867,217,911,217,911,108xm728,116l699,139,720,157,741,175,762,192,781,209,814,182,794,166,773,149,751,133,728,116xm1048,114l1028,133,1008,151,987,168,966,183,998,209,1019,192,1040,175,1060,157,1080,139,1048,114xm1147,62l630,62,630,157,673,157,673,97,1147,97,1147,62xm1147,97l1104,97,1104,157,1147,157,1147,97xm885,0l847,20,858,33,868,44,877,54,883,62,901,62,929,48,921,38,911,27,899,14,885,0xm1442,245l1396,245,1396,523,1442,523,1442,245xm1510,404l1513,414,1515,425,1517,437,1519,449,1538,451,1558,452,1581,452,1607,452,1647,448,1676,433,1694,411,1601,411,1580,410,1557,409,1534,407,1510,404xm1715,207l1250,207,1250,245,1668,245,1666,281,1664,313,1662,339,1659,361,1654,383,1643,399,1625,408,1601,411,1694,411,1695,409,1704,375,1706,343,1709,304,1712,258,1715,207xm1619,115l1574,115,1574,173,1619,173,1619,115xm1423,115l1378,115,1378,173,1423,173,1423,115xm1774,76l1222,76,1222,115,1774,115,1774,76xm1423,7l1378,7,1378,76,1423,76,1423,7xm1619,7l1574,7,1574,76,1619,76,1619,7xe">
                    <v:fill on="t" focussize="0,0"/>
                    <v:stroke on="f"/>
                    <v:imagedata o:title=""/>
                    <o:lock v:ext="edit" aspectratio="f"/>
                  </v:shape>
                  <v:shape id="任意多边形 156" o:spid="_x0000_s1026" o:spt="100" style="position:absolute;left:5660;top:5747;height:107;width:240;" fillcolor="#231916" filled="t" stroked="f" coordsize="1159,514" o:gfxdata="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V1LzLsAAADc&#10;AAAADwAAAAAAAAABACAAAAAiAAAAZHJzL2Rvd25yZXYueG1sUEsBAhQAFAAAAAgAh07iQDMvBZ47&#10;AAAAOQAAABAAAAAAAAAAAQAgAAAACgEAAGRycy9zaGFwZXhtbC54bWxQSwUGAAAAAAYABgBbAQAA&#10;tAMAAAAA&#10;" path="m299,236l247,236,247,513,299,513,299,236xm548,193l0,193,0,236,548,236,548,193xm299,0l247,0,247,193,299,193,299,0xm1158,132l612,132,612,174,1158,174,1158,132xm867,0l826,22,838,39,853,61,869,88,886,118,932,95,914,67,897,42,881,19,867,0xm781,236l743,302,702,362,658,418,610,470,622,479,633,487,643,495,653,503,701,445,747,385,790,323,829,260,781,236xm972,240l933,267,972,314,1013,368,1057,429,1104,497,1151,464,1107,407,1063,350,1018,294,972,240xe">
                    <v:fill on="t" focussize="0,0"/>
                    <v:stroke on="f"/>
                    <v:imagedata o:title=""/>
                    <o:lock v:ext="edit" aspectratio="f"/>
                  </v:shape>
                  <v:shape id="任意多边形 157" o:spid="_x0000_s1026" o:spt="100" style="position:absolute;left:6166;top:5747;height:107;width:240;" fillcolor="#231916" filled="t" stroked="f" coordsize="1156,514" o:gfxdata="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OUAqNugAAANwA&#10;AAAPAAAAAAAAAAEAIAAAACIAAABkcnMvZG93bnJldi54bWxQSwECFAAUAAAACACHTuJAMy8FnjsA&#10;AAA5AAAAEAAAAAAAAAABACAAAAAJAQAAZHJzL3NoYXBleG1sLnhtbFBLBQYAAAAABgAGAFsBAACz&#10;AwAAAAA=&#10;" path="m299,236l248,236,248,513,299,513,299,236xm548,193l0,193,0,236,548,236,548,193xm299,0l248,0,248,193,299,193,299,0xm854,223l804,223,804,416,809,451,827,477,857,492,899,498,1038,498,1073,494,1100,484,1120,467,1126,453,911,453,886,450,868,441,858,426,854,405,854,223xm1100,337l1098,360,1095,381,1092,401,1088,420,1082,435,1068,445,1048,451,1022,453,1126,453,1131,443,1136,425,1140,404,1145,381,1149,355,1136,351,1123,346,1111,342,1100,337xm854,1l804,1,804,179,610,199,615,243,804,223,854,223,854,218,1156,186,1154,174,854,174,854,1xm1152,143l854,174,1154,174,1152,143xe">
                    <v:fill on="t" focussize="0,0"/>
                    <v:stroke on="f"/>
                    <v:imagedata o:title=""/>
                    <o:lock v:ext="edit" aspectratio="f"/>
                  </v:shape>
                  <v:shape id="任意多边形 158" o:spid="_x0000_s1026" o:spt="100" style="position:absolute;left:6642;top:5747;height:107;width:242;" fillcolor="#231916" filled="t" stroked="f" coordsize="1165,514" o:gfxdata="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8l0AbsAAADc&#10;AAAADwAAAAAAAAABACAAAAAiAAAAZHJzL2Rvd25yZXYueG1sUEsBAhQAFAAAAAgAh07iQDMvBZ47&#10;AAAAOQAAABAAAAAAAAAAAQAgAAAACgEAAGRycy9zaGFwZXhtbC54bWxQSwUGAAAAAAYABgBbAQAA&#10;tAMAAAAA&#10;" path="m299,236l248,236,248,513,299,513,299,236xm548,193l0,193,0,236,548,236,548,193xm299,0l248,0,248,193,299,193,299,0xm772,24l766,97,757,164,744,226,728,282,704,335,674,385,640,430,600,470,610,479,619,488,628,497,636,506,680,462,718,413,749,358,775,299,792,242,805,177,816,106,823,28,772,24xm977,17l929,19,938,117,952,206,974,285,1001,354,1035,413,1076,462,1123,501,1132,491,1153,470,1164,458,1112,418,1068,364,1032,298,1006,218,987,124,977,17xe">
                    <v:fill on="t" focussize="0,0"/>
                    <v:stroke on="f"/>
                    <v:imagedata o:title=""/>
                    <o:lock v:ext="edit" aspectratio="f"/>
                  </v:shape>
                  <v:shape id="任意多边形 159" o:spid="_x0000_s1026" o:spt="100" style="position:absolute;left:7105;top:5746;height:105;width:241;" fillcolor="#231916" filled="t" stroked="f" coordsize="1164,508" o:gfxdata="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HylXPi5AAAA3AAA&#10;AA8AAAAAAAAAAQAgAAAAIgAAAGRycy9kb3ducmV2LnhtbFBLAQIUABQAAAAIAIdO4kAzLwWeOwAA&#10;ADkAAAAQAAAAAAAAAAEAIAAAAAgBAABkcnMvc2hhcGV4bWwueG1sUEsFBgAAAAAGAAYAWwEAALID&#10;AAAAAA==&#10;" path="m512,131l33,131,33,508,75,508,75,170,512,170,512,131xm353,463l356,474,358,485,360,495,361,504,449,505,477,502,496,491,508,473,509,467,436,467,418,467,398,466,376,465,353,463xm292,170l250,170,250,504,292,504,292,170xm512,170l470,170,470,437,468,450,461,459,451,465,436,467,509,467,512,448,512,170xm335,326l312,356,344,375,371,392,396,408,416,422,442,389,419,374,394,359,366,343,335,326xm122,322l97,351,125,370,151,387,174,403,194,418,222,386,199,370,174,354,149,338,122,322xm341,212l317,242,347,259,374,275,399,291,421,307,448,274,425,259,399,244,371,228,341,212xm128,209l103,238,128,254,152,270,176,286,198,302,226,270,205,255,181,240,156,225,128,209xm292,64l250,64,250,131,292,131,292,64xm546,26l0,26,0,64,546,64,546,26xm741,460l744,473,746,485,749,497,750,507,823,507,858,502,884,488,898,464,814,464,799,463,782,463,763,461,741,460xm904,0l858,0,858,424,855,442,847,454,833,461,814,464,898,464,899,463,903,430,904,183,950,183,944,172,930,144,916,115,904,85,904,0xm812,129l618,129,618,169,767,169,743,236,708,302,661,367,603,430,611,436,620,444,628,452,638,462,696,398,745,327,783,250,812,167,812,129xm950,183l904,183,945,260,996,331,1056,395,1125,453,1133,444,1142,434,1152,424,1163,413,1112,376,1064,334,1021,287,982,235,1018,207,1027,199,959,199,950,183xm1083,83l1052,116,1021,146,990,174,959,199,1027,199,1053,177,1087,147,1121,115,1083,83xe">
                    <v:fill on="t" focussize="0,0"/>
                    <v:stroke on="f"/>
                    <v:imagedata o:title=""/>
                    <o:lock v:ext="edit" aspectratio="f"/>
                  </v:shape>
                  <v:shape id="任意多边形 160" o:spid="_x0000_s1026" o:spt="100" style="position:absolute;left:5223;top:5950;height:143;width:221;" fillcolor="#231916" filled="t" stroked="f" coordsize="1068,690" o:gfxdata="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FOFXpvQAA&#10;ANwAAAAPAAAAAAAAAAEAIAAAACIAAABkcnMvZG93bnJldi54bWxQSwECFAAUAAAACACHTuJAMy8F&#10;njsAAAA5AAAAEAAAAAAAAAABACAAAAAMAQAAZHJzL3NoYXBleG1sLnhtbFBLBQYAAAAABgAGAFsB&#10;AAC2AwAAAAA=&#10;" path="m411,72l222,72,253,74,280,79,303,89,322,103,337,120,348,140,354,164,357,191,355,216,349,241,340,266,327,290,309,315,283,346,250,380,210,418,0,615,0,689,441,689,441,613,108,613,108,611,274,461,320,416,359,375,389,339,411,306,427,276,438,245,445,214,448,182,444,143,433,107,416,76,411,72xm236,0l181,4,129,15,81,35,37,62,37,149,81,115,127,91,174,77,222,72,411,72,391,49,360,28,324,12,283,3,236,0xm1031,72l841,72,872,74,899,79,922,89,942,103,957,120,968,140,974,164,976,191,974,216,969,241,960,266,947,290,928,315,903,346,870,380,830,418,619,615,619,689,1061,689,1061,613,728,613,728,611,893,461,940,416,978,375,1009,339,1031,306,1047,276,1058,245,1065,214,1067,182,1064,143,1053,107,1035,76,1031,72xm856,0l801,4,749,15,701,35,656,62,656,149,701,115,747,91,793,77,841,72,1031,72,1011,49,980,28,944,12,902,3,856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161" o:spid="_x0000_s1026" o:spt="100" style="position:absolute;left:5670;top:5951;height:145;width:220;" fillcolor="#231916" filled="t" stroked="f" coordsize="1062,701" o:gfxdata="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Oivrc7gAAADcAAAA&#10;DwAAAAAAAAABACAAAAAiAAAAZHJzL2Rvd25yZXYueG1sUEsBAhQAFAAAAAgAh07iQDMvBZ47AAAA&#10;OQAAABAAAAAAAAAAAQAgAAAABwEAAGRycy9zaGFwZXhtbC54bWxQSwUGAAAAAAYABgBbAQAAsQMA&#10;AAAA&#10;" path="m412,72l222,72,253,74,280,80,303,90,322,103,338,120,348,141,355,165,357,192,355,217,350,242,340,266,328,290,309,316,284,346,251,380,211,419,0,616,0,690,441,690,441,614,109,614,109,612,274,461,321,416,359,376,389,339,412,307,428,276,439,245,446,214,448,183,444,143,434,108,416,77,412,72xm237,0l181,4,130,16,82,35,37,62,37,149,82,116,127,91,174,77,222,72,412,72,391,50,360,28,324,13,283,4,237,0xm637,577l637,665,671,681,710,692,754,699,803,701,859,698,909,687,953,670,991,645,1006,630,805,630,760,627,716,617,676,600,637,577xm1006,72l809,72,867,79,909,100,934,135,943,183,932,236,899,274,844,297,768,304,710,304,710,375,771,375,857,383,919,407,956,448,968,504,965,531,957,556,943,577,924,596,900,611,872,622,841,628,805,630,1006,630,1022,615,1044,580,1057,541,1062,498,1059,466,1050,438,1036,411,1016,388,991,368,962,353,929,342,892,336,892,334,955,309,1000,273,1028,224,1037,163,1033,129,1023,98,1006,72xm832,0l785,3,742,10,702,22,665,39,665,120,699,99,735,84,771,75,809,72,1006,72,1005,70,980,46,950,26,915,12,876,3,832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162" o:spid="_x0000_s1026" o:spt="100" style="position:absolute;left:6172;top:5950;height:143;width:228;" fillcolor="#231916" filled="t" stroked="f" coordsize="1099,690" o:gfxdata="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nq4ubsAAADc&#10;AAAADwAAAAAAAAABACAAAAAiAAAAZHJzL2Rvd25yZXYueG1sUEsBAhQAFAAAAAgAh07iQDMvBZ47&#10;AAAAOQAAABAAAAAAAAAAAQAgAAAACgEAAGRycy9zaGFwZXhtbC54bWxQSwUGAAAAAAYABgBbAQAA&#10;tAMAAAAA&#10;" path="m412,72l222,72,253,74,280,80,303,89,323,103,338,120,349,141,355,164,357,192,355,217,350,242,341,266,328,290,309,316,284,346,251,380,211,419,0,615,0,690,442,690,442,614,109,614,109,612,274,461,321,416,359,375,390,339,412,307,428,276,439,245,446,214,448,183,445,143,434,108,416,77,412,72xm237,0l182,4,130,16,82,35,37,62,37,149,82,115,128,91,174,77,222,72,412,72,392,50,361,28,325,13,283,3,237,0xm1006,514l917,514,917,690,1006,690,1006,514xm1006,12l900,12,579,458,579,514,1099,514,1099,446,673,446,889,144,899,128,907,114,913,102,917,92,1006,92,1006,12xm1006,92l919,92,918,111,918,129,917,144,917,446,1006,446,1006,92xe">
                    <v:fill on="t" focussize="0,0"/>
                    <v:stroke on="f"/>
                    <v:imagedata o:title=""/>
                    <o:lock v:ext="edit" aspectratio="f"/>
                  </v:shape>
                  <v:shape id="任意多边形 163" o:spid="_x0000_s1026" o:spt="100" style="position:absolute;left:6652;top:5951;height:145;width:221;" fillcolor="#231916" filled="t" stroked="f" coordsize="1066,701" o:gfxdata="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KboQovQAA&#10;ANwAAAAPAAAAAAAAAAEAIAAAACIAAABkcnMvZG93bnJldi54bWxQSwECFAAUAAAACACHTuJAMy8F&#10;njsAAAA5AAAAEAAAAAAAAAABACAAAAAMAQAAZHJzL3NoYXBleG1sLnhtbFBLBQYAAAAABgAGAFsB&#10;AAC2AwAAAAA=&#10;" path="m412,72l222,72,253,74,280,80,303,90,323,103,338,120,349,141,355,165,357,192,356,217,350,242,341,266,328,290,309,316,284,346,251,380,211,419,0,616,0,690,442,690,442,614,109,614,109,612,274,461,321,416,359,376,390,339,412,307,428,276,439,245,446,214,448,183,445,143,434,108,416,77,412,72xm237,0l182,4,130,16,82,35,37,62,37,149,82,116,128,91,174,77,222,72,412,72,392,50,361,28,325,13,283,4,237,0xm653,586l653,673,682,686,717,694,759,700,807,701,864,697,915,686,959,667,997,640,1006,630,806,630,766,628,728,619,690,605,653,586xm1019,350l791,350,832,353,869,359,900,370,926,386,946,406,961,429,970,457,972,487,970,518,961,546,947,570,927,591,902,608,873,621,841,628,806,630,1006,630,1027,608,1048,570,1061,528,1066,481,1062,436,1050,396,1030,361,1019,350xm1033,12l676,12,676,356,710,354,741,352,767,351,791,350,1019,350,1001,331,966,308,925,291,877,280,858,279,761,279,761,88,1033,88,1033,12xm822,277l811,277,797,278,761,279,858,279,822,277xe">
                    <v:fill on="t" focussize="0,0"/>
                    <v:stroke on="f"/>
                    <v:imagedata o:title=""/>
                    <o:lock v:ext="edit" aspectratio="f"/>
                  </v:shape>
                  <v:shape id="任意多边形 164" o:spid="_x0000_s1026" o:spt="100" style="position:absolute;left:7112;top:5951;height:145;width:227;" fillcolor="#231916" filled="t" stroked="f" coordsize="1093,701" o:gfxdata="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0iGx7sAAADc&#10;AAAADwAAAAAAAAABACAAAAAiAAAAZHJzL2Rvd25yZXYueG1sUEsBAhQAFAAAAAgAh07iQDMvBZ47&#10;AAAAOQAAABAAAAAAAAAAAQAgAAAACgEAAGRycy9zaGFwZXhtbC54bWxQSwUGAAAAAAYABgBbAQAA&#10;tAMAAAAA&#10;" path="m412,72l222,72,253,74,280,79,303,89,323,103,338,120,349,140,355,164,357,191,355,216,350,241,341,266,328,290,309,315,284,346,251,380,211,418,0,615,0,689,442,689,442,613,109,613,109,611,274,461,321,416,359,375,390,339,412,306,428,276,439,245,446,214,448,182,445,143,434,107,416,76,412,72xm237,0l182,4,130,15,82,35,37,62,37,149,82,115,128,91,174,77,222,72,412,72,392,49,361,28,324,12,283,3,237,0xm926,0l862,7,804,26,753,59,708,106,672,163,646,230,631,306,626,391,629,461,641,522,661,575,689,620,723,655,763,681,810,696,862,701,910,697,954,685,993,665,1028,637,1034,630,865,630,834,627,808,618,784,603,763,582,746,557,734,530,727,500,725,468,727,441,734,417,746,395,763,374,784,357,719,357,723,294,734,239,752,190,777,148,808,114,844,90,884,76,929,71,1047,71,1047,20,1023,11,995,5,963,1,926,0xm1047,335l864,335,894,337,921,345,945,357,964,374,980,395,991,421,997,450,1000,483,997,514,990,542,978,567,962,589,942,607,919,620,893,627,865,630,1034,630,1056,603,1077,564,1089,521,1093,474,1089,429,1079,388,1061,352,1047,335xm886,264l833,270,788,287,751,316,722,357,784,357,784,357,808,345,834,337,864,335,1047,335,1036,321,1006,296,971,278,931,267,886,264xm1047,71l929,71,959,73,989,78,1019,87,1047,98,1047,71xe">
                    <v:fill on="t" focussize="0,0"/>
                    <v:stroke on="f"/>
                    <v:imagedata o:title=""/>
                    <o:lock v:ext="edit" aspectratio="f"/>
                  </v:shape>
                  <v:shape id="任意多边形 165" o:spid="_x0000_s1026" o:spt="100" style="position:absolute;left:5212;top:6127;height:106;width:243;" fillcolor="#231916" filled="t" stroked="f" coordsize="1173,512" o:gfxdata="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nS2mm8AAAA&#10;3AAAAA8AAAAAAAAAAQAgAAAAIgAAAGRycy9kb3ducmV2LnhtbFBLAQIUABQAAAAIAIdO4kAzLwWe&#10;OwAAADkAAAAQAAAAAAAAAAEAIAAAAAsBAABkcnMvc2hhcGV4bWwueG1sUEsFBgAAAAAGAAYAWwEA&#10;ALUDAAAAAA==&#10;" path="m172,25l166,98,157,165,144,227,127,283,103,337,74,386,40,431,0,471,10,480,19,489,28,498,36,507,80,463,117,414,149,359,175,300,192,243,205,178,215,107,222,29,172,25xm377,18l329,20,337,118,352,207,373,286,401,355,435,414,476,463,523,502,532,492,553,471,564,459,512,419,468,365,432,299,405,219,387,125,377,18xm839,148l790,148,787,199,783,242,777,276,770,302,747,353,713,399,669,441,614,477,624,486,634,495,642,503,650,512,709,471,757,425,793,373,817,314,825,284,831,246,835,201,839,148xm1018,108l631,108,631,148,970,148,970,431,974,461,987,483,1010,496,1042,500,1082,500,1113,496,1137,486,1153,468,1156,460,1050,460,1035,458,1025,451,1019,441,1018,429,1018,108xm1126,341l1124,365,1122,388,1119,409,1117,429,1112,442,1104,452,1092,458,1077,460,1156,460,1162,442,1165,422,1168,401,1170,380,1173,357,1160,353,1148,349,1137,345,1126,341xm842,0l794,0,794,29,793,57,793,83,792,108,840,108,841,83,842,56,842,29,842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166" o:spid="_x0000_s1026" o:spt="100" style="position:absolute;left:5660;top:6128;height:106;width:240;" fillcolor="#231916" filled="t" stroked="f" coordsize="1157,511" o:gfxdata="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ldgpZugAAANwA&#10;AAAPAAAAAAAAAAEAIAAAACIAAABkcnMvZG93bnJldi54bWxQSwECFAAUAAAACACHTuJAMy8FnjsA&#10;AAA5AAAAEAAAAAAAAAABACAAAAAJAQAAZHJzL3NoYXBleG1sLnhtbFBLBQYAAAAABgAGAFsBAACz&#10;AwAAAAA=&#10;" path="m550,134l442,134,442,0,396,0,396,134,155,134,155,1,109,1,109,134,0,134,0,174,396,174,396,427,155,427,155,175,109,175,109,427,109,467,109,511,155,511,155,467,396,467,396,510,442,510,442,467,442,467,442,428,442,427,442,174,550,174,550,134xm1095,227l674,227,674,271,1095,271,1095,227xm1157,427l614,427,614,471,1157,471,1157,427xe">
                    <v:fill on="t" focussize="0,0"/>
                    <v:stroke on="f"/>
                    <v:imagedata o:title=""/>
                    <o:lock v:ext="edit" aspectratio="f"/>
                  </v:shape>
                  <v:shape id="任意多边形 167" o:spid="_x0000_s1026" o:spt="100" style="position:absolute;left:6168;top:6127;height:106;width:235;" fillcolor="#231916" filled="t" stroked="f" coordsize="1134,512" o:gfxdata="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X7KOwtwAAANwAAAAP&#10;AAAAAAAAAAEAIAAAACIAAABkcnMvZG93bnJldi54bWxQSwECFAAUAAAACACHTuJAMy8FnjsAAAA5&#10;AAAAEAAAAAAAAAABACAAAAAGAQAAZHJzL3NoYXBleG1sLnhtbFBLBQYAAAAABgAGAFsBAACwAwAA&#10;AAA=&#10;" path="m155,174l108,174,108,512,155,512,155,466,441,466,441,427,155,427,155,174xm441,466l395,466,395,509,441,509,441,466xm441,174l395,174,395,427,441,427,441,174xm550,134l0,134,0,174,550,174,550,134xm155,1l108,1,108,134,155,134,155,1xm441,0l395,0,395,134,441,134,441,0xm1133,32l649,32,649,508,696,508,696,476,1133,476,1133,435,696,435,696,74,1133,74,1133,32xm1133,476l1086,476,1086,508,1133,508,1133,476xm1133,74l1086,74,1086,435,1133,435,1133,74xm850,74l804,74,803,138,800,189,795,227,789,250,777,275,759,298,732,321,698,342,708,351,717,359,725,368,733,376,769,351,798,325,819,298,832,269,840,239,845,197,849,142,850,74xm977,74l931,74,931,272,935,300,950,320,973,332,1006,336,1070,336,1079,294,1013,294,997,292,986,287,979,278,977,266,977,74xm1079,293l1013,294,1079,294,1079,293xe">
                    <v:fill on="t" focussize="0,0"/>
                    <v:stroke on="f"/>
                    <v:imagedata o:title=""/>
                    <o:lock v:ext="edit" aspectratio="f"/>
                  </v:shape>
                  <v:shape id="任意多边形 168" o:spid="_x0000_s1026" o:spt="100" style="position:absolute;left:6642;top:6128;height:106;width:242;" fillcolor="#231916" filled="t" stroked="f" coordsize="1165,512" o:gfxdata="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5FykLsAAADc&#10;AAAADwAAAAAAAAABACAAAAAiAAAAZHJzL2Rvd25yZXYueG1sUEsBAhQAFAAAAAgAh07iQDMvBZ47&#10;AAAAOQAAABAAAAAAAAAAAQAgAAAACgEAAGRycy9zaGFwZXhtbC54bWxQSwUGAAAAAAYABgBbAQAA&#10;tAMAAAAA&#10;" path="m155,174l108,174,108,512,155,512,155,467,441,467,441,428,155,428,155,174xm441,467l395,467,395,510,441,510,441,467xm441,174l395,174,395,428,441,428,441,174xm550,134l0,134,0,174,550,174,550,134xm155,1l108,1,108,134,155,134,155,1xm441,0l395,0,395,134,441,134,441,0xm1164,444l608,444,608,483,1164,483,1164,444xm819,238l772,238,739,444,786,444,819,238xm1073,198l643,198,643,238,1026,238,1026,444,1073,444,1073,198xm846,70l799,70,778,198,826,198,846,70xm1138,30l628,30,628,70,1138,70,1138,30xe">
                    <v:fill on="t" focussize="0,0"/>
                    <v:stroke on="f"/>
                    <v:imagedata o:title=""/>
                    <o:lock v:ext="edit" aspectratio="f"/>
                  </v:shape>
                  <v:shape id="任意多边形 169" o:spid="_x0000_s1026" o:spt="100" style="position:absolute;left:7105;top:6127;height:107;width:240;" fillcolor="#231916" filled="t" stroked="f" coordsize="1160,515" o:gfxdata="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OZpvVvQAA&#10;ANwAAAAPAAAAAAAAAAEAIAAAACIAAABkcnMvZG93bnJldi54bWxQSwECFAAUAAAACACHTuJAMy8F&#10;njsAAAA5AAAAEAAAAAAAAAABACAAAAAMAQAAZHJzL3NoYXBleG1sLnhtbFBLBQYAAAAABgAGAFsB&#10;AAC2AwAAAAA=&#10;" path="m154,177l108,177,108,515,154,515,154,470,441,470,441,431,154,431,154,177xm441,470l395,470,395,513,441,513,441,470xm441,177l395,177,395,431,441,431,441,177xm550,137l0,137,0,177,550,177,550,137xm154,4l108,4,108,137,154,137,154,4xm441,3l395,3,395,137,441,137,441,3xm1159,132l613,132,613,174,1159,174,1159,132xm868,0l827,22,840,39,854,62,870,88,887,118,933,95,915,67,898,42,882,19,868,0xm782,236l744,302,703,362,659,418,612,470,623,479,634,487,645,495,654,503,703,445,748,385,791,323,831,260,782,236xm973,240l935,267,973,314,1014,368,1058,429,1105,497,1152,464,1108,407,1064,350,1019,294,973,240xe">
                    <v:fill on="t" focussize="0,0"/>
                    <v:stroke on="f"/>
                    <v:imagedata o:title=""/>
                    <o:lock v:ext="edit" aspectratio="f"/>
                  </v:shape>
                  <v:group id="组合 778" o:spid="_x0000_s1026" o:spt="203" style="position:absolute;left:4546;top:4498;height:200;width:3380;" coordorigin="2473,2521" coordsize="3278,194" o:gfxdata="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uVCZ8vwAAANsAAAAPAAAAAAAAAAEAIAAAACIAAABkcnMvZG93bnJldi54&#10;bWxQSwECFAAUAAAACACHTuJAMy8FnjsAAAA5AAAAFQAAAAAAAAABACAAAAAOAQAAZHJzL2dyb3Vw&#10;c2hhcGV4bWwueG1sUEsFBgAAAAAGAAYAYAEAAMsDAAAAAA==&#10;">
                    <o:lock v:ext="edit" aspectratio="f"/>
                    <v:rect id="矩形 1" o:spid="_x0000_s1026" o:spt="1" style="position:absolute;left:2473;top:2521;height:194;width:3279;" fillcolor="#36A7A8" filled="t" stroked="f" coordsize="21600,21600" o:gfxdata="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p+jd0&#10;wAAAANwAAAAPAAAAAAAAAAEAIAAAACIAAABkcnMvZG93bnJldi54bWxQSwECFAAUAAAACACHTuJA&#10;My8FnjsAAAA5AAAAEAAAAAAAAAABACAAAAAPAQAAZHJzL3NoYXBleG1sLnhtbFBLBQYAAAAABgAG&#10;AFsBAAC5AwAAAAA=&#10;">
                      <v:fill on="t" focussize="0,0"/>
                      <v:stroke on="f"/>
                      <v:imagedata o:title=""/>
                      <o:lock v:ext="edit" aspectratio="f"/>
                    </v:rect>
                    <v:group id="组合 735" o:spid="_x0000_s1026" o:spt="203" style="position:absolute;left:2582;top:2571;height:97;width:3061;" coordorigin="1304,2571" coordsize="3061,97" o:gfxdata="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B/Lsg67AAAA2wAAAA8AAAAAAAAAAQAgAAAAIgAAAGRycy9kb3ducmV2LnhtbFBL&#10;AQIUABQAAAAIAIdO4kAzLwWeOwAAADkAAAAVAAAAAAAAAAEAIAAAAAoBAABkcnMvZ3JvdXBzaGFw&#10;ZXhtbC54bWxQSwUGAAAAAAYABgBgAQAAxwMAAAAA&#10;">
                      <o:lock v:ext="edit" aspectratio="f"/>
                      <v:shape id="任意多边形 2" o:spid="_x0000_s1026" o:spt="100" style="position:absolute;left:1304;top:2572;height:96;width:283;" fillcolor="#FFFFFF" filled="t" stroked="f" coordsize="445,151" o:gfxdata="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9LXvr4A&#10;AADcAAAADwAAAAAAAAABACAAAAAiAAAAZHJzL2Rvd25yZXYueG1sUEsBAhQAFAAAAAgAh07iQDMv&#10;BZ47AAAAOQAAABAAAAAAAAAAAQAgAAAADQEAAGRycy9zaGFwZXhtbC54bWxQSwUGAAAAAAYABgBb&#10;AQAAtwMAAAAA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6,71,38,66,29,63xm74,90l63,90,63,107,74,107,74,90xm74,67l63,67,63,81,74,81,74,67xm287,6l234,6,234,72,234,85,232,106,228,126,220,144,222,145,226,148,228,150,234,137,238,123,241,108,243,93,287,93,287,83,243,83,244,72,244,54,287,54,287,44,244,44,244,16,287,16,287,6xm173,113l169,124,161,135,152,143,154,144,158,148,160,149,167,142,173,134,178,125,183,116,173,113xm287,93l277,93,277,137,276,138,271,138,255,138,257,141,258,146,258,149,270,149,277,148,281,147,285,145,287,141,287,138,264,138,255,138,287,138,287,93xm203,113l195,118,201,125,208,136,210,143,219,138,216,131,209,121,203,113xm227,99l152,99,152,109,227,109,227,99xm176,30l167,30,167,99,176,99,176,81,215,81,215,72,176,72,176,55,215,55,215,46,176,46,176,30xm215,81l205,81,205,99,215,99,215,81xm287,54l277,54,277,83,287,83,287,54xm215,55l205,55,205,72,215,72,215,55xm215,30l205,30,205,46,215,46,215,30xm287,16l277,16,277,44,287,44,287,16xm226,20l154,20,154,30,226,30,226,20xm176,0l167,0,167,20,176,20,176,0xm215,0l205,0,205,20,215,20,215,0xm444,66l306,66,306,78,444,78,444,6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3" o:spid="_x0000_s1026" o:spt="100" style="position:absolute;left:1771;top:2572;height:96;width:282;" fillcolor="#FFFFFF" filled="t" stroked="f" coordsize="443,151" o:gfxdata="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HqB168AAAA&#10;3AAAAA8AAAAAAAAAAQAgAAAAIgAAAGRycy9kb3ducmV2LnhtbFBLAQIUABQAAAAIAIdO4kAzLwWe&#10;OwAAADkAAAAQAAAAAAAAAAEAIAAAAAsBAABkcnMvc2hhcGV4bWwueG1sUEsFBgAAAAAGAAYAWwEA&#10;ALUDAAAAAA==&#10;" path="m120,4l18,4,18,63,120,63,120,54,28,54,28,38,120,38,120,29,28,29,28,13,120,13,120,4xm120,38l109,38,109,54,120,54,120,38xm120,13l109,13,109,29,120,29,120,13xm135,135l2,135,2,145,135,145,135,135xm74,116l63,116,63,135,74,135,74,116xm119,107l20,107,20,116,119,116,119,107xm29,63l23,74,17,85,9,94,0,102,3,104,7,107,9,109,15,104,20,97,25,90,126,90,126,81,31,81,34,76,37,71,39,66,29,63xm74,90l63,90,63,107,74,107,74,90xm74,67l63,67,63,81,74,81,74,67xm287,6l235,6,234,72,234,85,232,106,228,126,220,144,223,145,227,148,228,150,234,137,239,123,241,108,243,93,287,93,287,83,244,83,244,72,244,54,287,54,287,44,244,44,244,16,287,16,287,6xm173,113l169,124,161,135,152,143,155,144,159,148,160,149,167,142,173,134,179,125,183,116,173,113xm287,93l277,93,277,137,276,138,272,138,256,138,257,141,258,146,259,149,270,149,277,148,281,147,285,145,287,141,287,138,264,138,256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7,20l154,20,154,30,227,30,227,20xm176,0l167,0,167,20,176,20,176,0xm215,0l206,0,206,20,215,20,215,0xm430,21l321,21,321,33,430,33,430,21xm443,120l308,120,308,132,443,132,443,12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4" o:spid="_x0000_s1026" o:spt="100" style="position:absolute;left:2237;top:2572;height:96;width:280;" fillcolor="#FFFFFF" filled="t" stroked="f" coordsize="441,151" o:gfxdata="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tafbG/&#10;AAAA3AAAAA8AAAAAAAAAAQAgAAAAIgAAAGRycy9kb3ducmV2LnhtbFBLAQIUABQAAAAIAIdO4kAz&#10;LwWeOwAAADkAAAAQAAAAAAAAAAEAIAAAAA4BAABkcnMvc2hhcGV4bWwueG1sUEsFBgAAAAAGAAYA&#10;WwEAALgDAAAAAA==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1,143,154,144,158,148,160,149,166,142,172,134,178,125,182,116,173,113xm286,93l276,93,276,137,275,138,271,138,255,138,256,141,258,146,258,149,269,149,276,148,281,147,285,145,286,141,286,138,263,138,255,138,286,138,286,93xm202,113l195,118,201,125,207,136,210,143,218,138,215,131,208,121,202,113xm226,99l151,99,151,109,226,109,226,99xm176,30l166,30,166,99,176,99,176,81,214,81,214,72,176,72,176,55,214,55,214,46,176,46,176,30xm214,81l205,81,205,99,214,99,214,81xm286,54l276,54,276,83,286,83,286,54xm214,55l205,55,205,72,214,72,214,55xm214,30l205,30,205,46,214,46,214,30xm286,16l276,16,276,44,286,44,286,16xm226,20l153,20,153,30,226,30,226,20xm176,0l166,0,166,20,176,20,176,0xm214,0l205,0,205,20,214,20,214,0xm432,14l317,14,317,25,432,25,432,14xm420,68l327,68,327,79,420,79,420,68xm440,126l308,126,308,137,440,137,440,12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5" o:spid="_x0000_s1026" o:spt="100" style="position:absolute;left:2701;top:2572;height:96;width:278;" fillcolor="#FFFFFF" filled="t" stroked="f" coordsize="437,151" o:gfxdata="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8jbDv&#10;wAAAANwAAAAPAAAAAAAAAAEAIAAAACIAAABkcnMvZG93bnJldi54bWxQSwECFAAUAAAACACHTuJA&#10;My8FnjsAAAA5AAAAEAAAAAAAAAABACAAAAAPAQAAZHJzL3NoYXBleG1sLnhtbFBLBQYAAAAABgAG&#10;AFsBAAC5AwAAAAA=&#10;" path="m119,4l18,4,18,63,119,63,119,54,28,54,28,38,119,38,119,29,28,29,28,13,119,13,119,4xm119,38l109,38,109,54,119,54,119,38xm119,13l109,13,109,29,119,29,119,13xm135,135l2,135,2,145,135,145,135,135xm73,116l63,116,63,135,73,135,73,116xm119,107l20,107,20,116,119,116,119,107xm28,63l23,74,16,85,8,94,0,102,3,104,7,107,9,109,14,104,20,97,25,90,125,90,125,81,31,81,34,76,36,71,38,66,28,63xm73,90l63,90,63,107,73,107,73,90xm73,67l63,67,63,81,73,81,73,67xm286,6l234,6,234,72,234,85,232,106,228,126,220,144,222,145,226,148,228,150,234,137,238,123,241,108,243,93,286,93,286,83,243,83,244,72,244,54,286,54,286,44,244,44,244,16,286,16,286,6xm173,113l168,124,160,135,152,143,154,144,158,148,160,149,166,142,172,134,178,125,183,116,173,113xm286,93l277,93,277,137,276,138,271,138,255,138,256,141,258,146,258,149,270,149,277,148,281,147,285,145,286,141,286,138,263,138,255,138,286,138,286,93xm203,113l195,118,201,125,208,136,210,143,219,138,216,131,209,121,203,113xm226,99l151,99,151,109,226,109,226,99xm176,30l167,30,167,99,176,99,176,81,215,81,215,72,176,72,176,55,215,55,215,46,176,46,176,30xm215,81l205,81,205,99,215,99,215,81xm286,54l277,54,277,83,286,83,286,54xm215,55l205,55,205,72,215,72,215,55xm215,30l205,30,205,46,215,46,215,30xm286,16l277,16,277,44,286,44,286,16xm226,20l154,20,154,30,226,30,226,20xm176,0l167,0,167,20,176,20,176,0xm215,0l205,0,205,20,215,20,215,0xm437,12l312,12,312,144,323,144,323,131,437,131,437,120,323,120,323,23,437,23,437,12xm437,131l426,131,426,143,437,143,437,131xm437,23l426,23,426,120,437,120,437,23xm363,23l353,23,352,51,348,72,339,88,325,98,327,100,330,104,331,107,347,95,357,77,361,53,363,23xm395,23l385,23,385,88,388,93,418,93,422,93,424,92,424,90,423,86,423,84,395,84,395,82,395,23xm423,83l421,84,417,84,423,84,423,83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6" o:spid="_x0000_s1026" o:spt="100" style="position:absolute;left:3163;top:2572;height:96;width:282;" fillcolor="#FFFFFF" filled="t" stroked="f" coordsize="443,151" o:gfxdata="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+A58qvQAA&#10;ANwAAAAPAAAAAAAAAAEAIAAAACIAAABkcnMvZG93bnJldi54bWxQSwECFAAUAAAACACHTuJAMy8F&#10;njsAAAA5AAAAEAAAAAAAAAABACAAAAAMAQAAZHJzL3NoYXBleG1sLnhtbFBLBQYAAAAABgAGAFsB&#10;AAC2AwAAAAA=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7,71,39,66,29,63xm74,90l63,90,63,107,74,107,74,90xm74,67l63,67,63,81,74,81,74,67xm287,6l234,6,234,72,234,85,232,106,228,126,220,144,222,145,227,148,228,150,234,137,238,123,241,108,243,93,287,93,287,83,244,83,244,72,244,54,287,54,287,44,244,44,244,16,287,16,287,6xm173,113l169,124,161,135,152,143,154,144,158,148,160,149,167,142,173,134,178,125,183,116,173,113xm287,93l277,93,277,137,276,138,271,138,255,138,257,141,258,146,259,149,270,149,277,148,281,147,285,145,287,141,287,138,264,138,255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6,20l154,20,154,30,226,30,226,20xm176,0l167,0,167,20,176,20,176,0xm215,0l206,0,206,20,215,20,215,0xm443,129l308,129,308,140,443,140,443,129xm366,73l355,73,352,88,350,103,348,117,345,129,356,129,359,117,361,103,363,88,366,73xm409,62l408,62,326,62,326,73,406,73,405,88,403,103,402,117,401,129,411,129,413,112,415,95,416,78,417,62,409,62xm372,25l362,25,360,36,357,62,367,62,371,36,372,25xm432,14l317,14,317,25,432,25,432,14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7" o:spid="_x0000_s1026" o:spt="100" style="position:absolute;left:3629;top:2571;height:96;width:282;" fillcolor="#FFFFFF" filled="t" stroked="f" coordsize="444,152" o:gfxdata="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+P1LC/&#10;AAAA3AAAAA8AAAAAAAAAAQAgAAAAIgAAAGRycy9kb3ducmV2LnhtbFBLAQIUABQAAAAIAIdO4kAz&#10;LwWeOwAAADkAAAAQAAAAAAAAAAEAIAAAAA4BAABkcnMvc2hhcGV4bWwueG1sUEsFBgAAAAAGAAYA&#10;WwEAALgDAAAAAA==&#10;" path="m120,6l19,6,19,65,120,65,120,56,29,56,29,40,120,40,120,31,29,31,29,15,120,15,120,6xm120,40l109,40,109,56,120,56,120,40xm120,15l109,15,109,31,120,31,120,15xm135,137l2,137,2,147,135,147,135,137xm74,118l63,118,63,137,74,137,74,118xm119,109l20,109,20,118,119,118,119,109xm29,65l23,76,17,87,9,96,0,104,3,106,7,109,9,111,15,106,20,99,25,92,126,92,126,83,31,83,34,78,37,73,39,68,29,65xm74,92l63,92,63,109,74,109,74,92xm74,69l63,69,63,83,74,83,74,69xm287,8l235,8,234,74,234,87,232,108,228,128,220,146,223,147,227,150,228,152,234,139,239,125,242,110,243,95,287,95,287,85,244,85,244,74,244,56,287,56,287,46,244,46,244,18,287,18,287,8xm174,115l169,126,161,137,152,145,155,146,159,150,161,151,167,144,173,136,179,127,183,118,174,115xm287,95l277,95,277,139,276,140,272,140,256,140,257,143,258,148,259,151,270,151,277,150,281,149,285,147,287,143,287,140,264,140,256,140,287,140,287,95xm203,115l195,120,201,127,208,138,211,145,219,140,216,133,209,123,203,115xm227,101l152,101,152,111,227,111,227,101xm176,32l167,32,167,101,176,101,176,83,215,83,215,74,176,74,176,57,215,57,215,48,176,48,176,32xm215,83l206,83,206,101,215,101,215,83xm287,56l277,56,277,85,287,85,287,56xm215,57l206,57,206,74,215,74,215,57xm215,32l206,32,206,48,215,48,215,32xm287,18l277,18,277,46,287,46,287,18xm227,22l154,22,154,32,227,32,227,22xm176,2l167,2,167,22,176,22,176,2xm215,2l206,2,206,22,215,22,215,2xm443,44l308,44,308,55,443,55,443,44xm347,75l338,94,328,112,317,129,306,143,309,145,314,148,316,150,327,135,338,118,348,99,358,79,347,75xm402,74l392,79,404,97,415,116,426,134,434,149,444,143,436,128,425,110,413,92,402,74xm372,0l362,4,367,15,373,31,376,40,387,35,384,26,377,11,372,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8" o:spid="_x0000_s1026" o:spt="100" style="position:absolute;left:4095;top:2572;height:96;width:270;" fillcolor="#FFFFFF" filled="t" stroked="f" coordsize="425,151" o:gfxdata="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TeU0i/&#10;AAAA3AAAAA8AAAAAAAAAAQAgAAAAIgAAAGRycy9kb3ducmV2LnhtbFBLAQIUABQAAAAIAIdO4kAz&#10;LwWeOwAAADkAAAAQAAAAAAAAAAEAIAAAAA4BAABkcnMvc2hhcGV4bWwueG1sUEsFBgAAAAAGAAYA&#10;WwEAALgDAAAAAA==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2,143,154,144,158,148,160,149,166,142,172,134,178,125,182,116,173,113xm286,93l276,93,276,137,276,138,271,138,255,138,256,141,258,146,258,149,269,149,276,148,281,147,285,145,286,141,286,138,263,138,255,138,286,138,286,93xm202,113l195,118,201,125,207,136,210,143,218,138,215,131,209,121,202,113xm226,99l151,99,151,109,226,109,226,99xm176,30l166,30,166,99,176,99,176,81,215,81,215,72,176,72,176,55,215,55,215,46,176,46,176,30xm215,81l205,81,205,99,215,99,215,81xm286,54l276,54,276,83,286,83,286,54xm215,55l205,55,205,72,215,72,215,55xm215,30l205,30,205,46,215,46,215,30xm286,16l276,16,276,44,286,44,286,16xm226,20l153,20,153,30,226,30,226,20xm176,0l166,0,166,20,176,20,176,0xm215,0l205,0,205,20,215,20,215,0xm425,9l326,9,326,147,336,147,336,137,425,137,425,126,336,126,336,78,425,78,425,67,336,67,336,20,425,20,425,9xm425,137l414,137,414,147,425,147,425,137xm425,78l414,78,414,126,425,126,425,78xm425,20l414,20,414,67,425,67,425,20xe">
                        <v:fill on="t" focussize="0,0"/>
                        <v:stroke on="f"/>
                        <v:imagedata o:title=""/>
                        <o:lock v:ext="edit" aspectratio="f"/>
                      </v:shape>
                    </v:group>
                  </v:group>
                  <v:shape id="_x0000_s1026" o:spid="_x0000_s1026" o:spt="100" style="position:absolute;left:4635;top:4224;height:183;width:390;" fillcolor="#231916" filled="t" stroked="f" coordsize="1035,487" o:gfxdata="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xyIrbvQAA&#10;AN0AAAAPAAAAAAAAAAEAIAAAACIAAABkcnMvZG93bnJldi54bWxQSwECFAAUAAAACACHTuJAMy8F&#10;njsAAAA5AAAAEAAAAAAAAAABACAAAAAMAQAAZHJzL3NoYXBleG1sLnhtbFBLBQYAAAAABgAGAFsB&#10;AAC2AwAAAAA=&#10;" path="m0,372l2,385,3,395,3,409,2,417,0,431,68,427,80,426,492,426,491,418,490,409,490,395,491,387,492,376,80,376,68,376,0,372xm492,426l415,426,428,427,445,427,467,429,492,431,492,426xm492,372l427,376,415,376,492,376,492,372xm54,58l56,72,57,81,57,93,56,103,54,115,77,113,98,112,114,111,128,111,438,111,437,102,436,93,436,81,437,72,438,63,128,63,118,62,54,58xm438,111l365,111,380,111,397,112,416,113,438,115,438,111xm438,58l375,62,364,63,438,63,438,58xm717,0l722,73,722,180,720,236,716,284,708,325,698,359,685,384,668,407,647,429,622,449,611,457,618,458,628,461,652,472,662,478,671,487,679,478,698,455,714,432,728,409,740,386,747,367,754,346,761,322,766,297,1031,297,1031,253,771,253,772,173,1031,173,1031,129,772,129,772,49,1031,49,1031,44,1033,24,1034,4,791,4,777,4,760,3,740,2,717,0xm909,412l915,424,920,434,924,443,926,449,928,456,929,466,929,472,929,481,964,478,992,472,1012,464,1026,454,1028,449,1029,440,1030,425,1030,418,948,418,944,417,939,416,915,412,909,412xm1031,297l979,297,979,403,977,411,973,413,968,416,961,418,1030,418,1030,411,1031,297xm1031,173l979,173,979,253,1031,253,1031,173xm1031,49l979,49,979,129,1031,129,1031,68,1031,58,1031,49xm1034,0l986,3,969,4,957,4,1034,4,1034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929;top:4266;height:141;width:907;" fillcolor="#231916" filled="t" stroked="f" coordsize="2475,385" o:gfxdata="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obQg25AAAA3QAA&#10;AA8AAAAAAAAAAQAgAAAAIgAAAGRycy9kb3ducmV2LnhtbFBLAQIUABQAAAAIAIdO4kAzLwWeOwAA&#10;ADkAAAAQAAAAAAAAAAEAIAAAAAgBAABkcnMvc2hhcGV4bWwueG1sUEsFBgAAAAAGAAYAWwEAALID&#10;AAAAAA==&#10;" path="m195,2l0,2,0,379,57,379,57,214,186,214,186,167,57,167,57,50,195,50,195,2xm478,2l281,2,281,379,486,379,486,331,338,331,338,206,470,206,470,159,338,159,338,50,478,50,478,2xm654,0l630,1,606,2,584,5,566,8,566,378,580,380,597,381,618,382,641,382,684,380,719,374,748,363,769,347,777,339,643,339,631,338,623,337,623,202,771,202,755,189,727,177,727,176,753,162,755,160,623,160,623,46,630,45,641,43,771,43,764,33,724,9,654,0xm771,202l656,202,688,206,716,217,735,238,742,270,736,302,717,323,690,335,657,339,777,339,780,335,791,319,799,298,802,271,796,236,779,208,771,202xm771,43l660,43,686,46,709,55,725,72,732,100,726,124,712,143,688,155,658,160,755,160,772,143,784,120,789,94,784,63,771,43xm976,0l951,1,926,2,904,5,884,8,884,379,941,379,941,220,1072,220,1064,211,1046,200,1046,199,1072,185,1080,177,941,177,941,48,948,46,962,44,1096,44,1083,30,1063,16,1039,7,1010,2,976,0xm1072,220l975,220,1001,223,1021,236,1034,257,1044,289,1050,321,1057,347,1063,367,1067,379,1126,379,1120,364,1114,341,1106,311,1098,277,1090,249,1079,227,1072,220xm1096,44l981,44,1010,48,1034,59,1050,79,1056,110,1051,137,1035,158,1011,172,979,177,1080,177,1093,164,1108,137,1113,104,1111,82,1105,62,1096,44,1096,44xm1255,2l1198,2,1198,227,1208,299,1234,348,1275,376,1328,384,1383,375,1426,347,1431,338,1330,338,1300,332,1276,312,1261,279,1255,230,1255,2xm1463,2l1406,2,1406,230,1401,279,1386,312,1361,331,1330,338,1431,338,1453,297,1463,225,1463,2xm1721,2l1651,2,1536,379,1594,379,1627,268,1802,268,1789,225,1636,225,1666,126,1670,107,1675,88,1683,52,1736,52,1721,2xm1802,268l1742,268,1776,379,1836,379,1802,268xm1736,52l1684,52,1689,70,1693,89,1698,108,1703,126,1733,225,1789,225,1736,52xm2001,0l1976,1,1952,2,1930,5,1910,8,1910,379,1966,379,1966,220,2098,220,2090,211,2071,200,2071,199,2098,185,2106,177,1966,177,1966,48,1973,46,1987,44,2121,44,2108,30,2089,16,2065,7,2036,2,2001,0xm2098,220l2001,220,2027,223,2046,236,2060,257,2069,289,2076,321,2082,347,2088,367,2093,379,2152,379,2146,364,2139,341,2132,311,2124,277,2116,249,2105,227,2098,220xm2121,44l2006,44,2035,48,2059,59,2075,79,2081,110,2076,137,2061,158,2037,172,2005,177,2106,177,2119,164,2133,137,2138,104,2137,82,2131,62,2121,44,2121,44xm2255,2l2190,2,2301,221,2301,379,2358,379,2358,220,2380,179,2332,179,2324,159,2317,140,2308,121,2299,101,2255,2xm2475,2l2411,2,2366,100,2357,121,2348,141,2340,160,2333,179,2380,179,2475,2xe">
                    <v:fill on="t" focussize="0,0"/>
                    <v:stroke on="f"/>
                    <v:imagedata o:title=""/>
                    <o:lock v:ext="edit" aspectratio="f"/>
                  </v:shape>
                </v:group>
                <v:group id="_x0000_s1026" o:spid="_x0000_s1026" o:spt="203" style="position:absolute;left:12076;top:7252;height:2388;width:3380;" coordorigin="919,7252" coordsize="3380,2388" o:gfxdata="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IVGa3vAAAANwAAAAPAAAAAAAAAAEAIAAAACIAAABkcnMvZG93bnJldi54bWxQ&#10;SwECFAAUAAAACACHTuJAMy8FnjsAAAA5AAAAFQAAAAAAAAABACAAAAALAQAAZHJzL2dyb3Vwc2hh&#10;cGV4bWwueG1sUEsFBgAAAAAGAAYAYAEAAMgDAAAAAA==&#10;">
                  <o:lock v:ext="edit" aspectratio="f"/>
                  <v:group id="组合 664" o:spid="_x0000_s1026" o:spt="203" style="position:absolute;left:3409;top:8002;height:107;width:238;" coordsize="1114,498" o:gfxdata="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9V6BSL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0;top:0;height:498;width:1114;" fillcolor="#231916" filled="t" stroked="f" coordsize="1114,498" o:gfxdata="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aDt/IvQAA&#10;ANwAAAAPAAAAAAAAAAEAIAAAACIAAABkcnMvZG93bnJldi54bWxQSwECFAAUAAAACACHTuJAMy8F&#10;njsAAAA5AAAAEAAAAAAAAAABACAAAAAMAQAAZHJzL3NoYXBleG1sLnhtbFBLBQYAAAAABgAGAFsB&#10;AAC2AwAAAAA=&#10;" path="m343,85l297,85,296,128,294,168,292,206,289,240,277,305,250,364,209,418,154,466,164,474,173,482,181,490,189,498,248,445,292,385,321,317,335,243,337,211,339,173,341,132,343,85xm185,270l81,270,81,495,122,495,122,283,187,283,179,278,185,270xm324,437l327,447,329,459,331,470,333,482,379,483,412,483,449,478,476,461,487,441,407,441,390,441,371,440,349,439,324,437xm511,46l211,46,211,85,465,85,462,188,459,273,456,339,454,388,450,412,441,428,427,438,407,441,487,441,492,431,498,390,501,338,504,257,507,167,511,46xm187,283l122,283,164,314,206,346,233,315,193,287,187,283xm186,98l8,98,8,134,138,134,107,180,73,221,38,257,0,287,4,299,8,310,11,321,15,331,32,317,49,302,65,286,81,270,185,270,194,259,196,257,148,257,131,246,122,240,122,224,139,203,155,181,171,159,186,135,186,98xm198,188l186,206,174,223,162,240,148,257,196,257,209,242,222,225,234,209,198,188xm96,0l59,18,69,33,79,50,89,69,99,88,139,69,128,50,117,32,107,15,96,0xm1075,68l635,68,635,111,1075,111,1075,68xm1113,397l595,397,595,440,1113,440,1113,397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666" o:spid="_x0000_s1026" o:spt="203" style="position:absolute;left:2875;top:8002;height:107;width:364;" coordorigin="0,435" coordsize="1696,495" o:gfxdata="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qgjiaLoAAADbAAAADwAAAAAAAAABACAAAAAiAAAAZHJzL2Rvd25yZXYueG1sUEsB&#10;AhQAFAAAAAgAh07iQDMvBZ47AAAAOQAAABUAAAAAAAAAAQAgAAAACQEAAGRycy9ncm91cHNoYXBl&#10;eG1sLnhtbFBLBQYAAAAABgAGAGABAADGAwAAAAA=&#10;">
                    <o:lock v:ext="edit" aspectratio="f"/>
                    <v:shape id="_x0000_s1026" o:spid="_x0000_s1026" o:spt="100" style="position:absolute;left:0;top:435;height:495;width:1696;" fillcolor="#231916" filled="t" stroked="f" coordsize="1696,495" o:gfxdata="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ovcYL4A&#10;AADcAAAADwAAAAAAAAABACAAAAAiAAAAZHJzL2Rvd25yZXYueG1sUEsBAhQAFAAAAAgAh07iQDMv&#10;BZ47AAAAOQAAABAAAAAAAAAAAQAgAAAADQEAAGRycy9zaGFwZXhtbC54bWxQSwUGAAAAAAYABgBb&#10;AQAAtwMAAAAA&#10;" path="m170,365l129,365,129,427,134,453,146,472,167,483,197,486,325,486,353,484,374,475,390,461,394,452,207,452,191,450,180,445,173,436,170,423,170,365xm45,367l34,393,22,416,11,438,0,458,29,470,38,473,50,450,62,426,73,404,83,381,45,367xm464,372l433,394,449,411,466,430,482,449,498,469,532,444,517,426,500,409,483,390,464,372xm372,378l370,390,368,401,365,412,363,422,357,435,347,445,334,450,317,452,394,452,399,442,402,431,406,419,409,406,412,392,382,382,372,378xm242,335l215,356,232,372,249,387,263,402,277,417,308,394,292,378,276,364,259,349,242,335xm366,329l370,342,372,354,375,365,407,366,422,366,435,365,459,362,477,351,487,333,487,333,424,333,412,333,398,332,383,331,366,329xm491,217l35,217,35,353,74,353,74,246,491,246,491,217xm491,246l452,246,452,324,443,333,487,333,491,309,491,246xm414,312l375,312,378,317,381,323,385,328,414,312xm282,246l244,246,244,289,102,293,106,327,375,312,414,312,417,310,406,295,400,287,282,287,282,246xm370,248l340,261,346,269,351,277,356,284,282,287,400,287,395,280,382,264,370,248xm282,179l244,179,244,217,282,217,282,179xm457,19l68,19,68,193,107,193,107,179,457,179,457,151,107,151,107,113,457,113,457,85,107,85,107,47,457,47,457,19xm457,179l418,179,418,193,457,193,457,179xm282,113l244,113,244,151,282,151,282,113xm457,113l418,113,418,151,457,151,457,113xm282,47l244,47,244,85,282,85,282,47xm457,47l418,47,418,85,457,85,457,47xm876,7l829,7,820,94,803,173,776,244,741,308,696,363,643,411,580,452,590,461,598,471,606,480,614,490,679,446,735,394,782,333,819,264,848,185,889,185,865,109,869,85,872,59,874,33,876,7xm889,185l848,185,879,266,917,336,963,396,1016,445,1076,484,1085,474,1094,463,1105,452,1116,441,1058,409,1006,368,961,318,922,258,890,188,889,185xm1377,228l1333,228,1333,494,1377,494,1377,228xm1443,380l1445,390,1448,401,1450,412,1451,424,1469,425,1489,426,1511,427,1535,427,1574,422,1602,408,1619,387,1530,387,1509,387,1488,385,1466,383,1443,380xm1639,191l1194,191,1194,228,1594,228,1592,263,1590,293,1588,319,1586,340,1581,361,1570,375,1553,384,1530,387,1619,387,1620,385,1628,353,1631,322,1633,284,1636,241,1639,191xm1547,103l1504,103,1504,160,1547,160,1547,103xm1359,103l1316,103,1316,159,1359,159,1359,103xm1696,66l1167,66,1167,103,1696,103,1696,66xm1359,0l1316,0,1316,66,1359,66,1359,0xm1547,0l1504,0,1504,66,1547,66,1547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668" o:spid="_x0000_s1026" o:spt="203" style="position:absolute;left:3483;top:7836;height:142;width:92;" coordsize="430,661" o:gfxdata="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a2nwfvAAAANsAAAAPAAAAAAAAAAEAIAAAACIAAABkcnMvZG93bnJldi54bWxQ&#10;SwECFAAUAAAACACHTuJAMy8FnjsAAAA5AAAAFQAAAAAAAAABACAAAAALAQAAZHJzL2dyb3Vwc2hh&#10;cGV4bWwueG1sUEsFBgAAAAAGAAYAYAEAAMgDAAAAAA==&#10;">
                    <o:lock v:ext="edit" aspectratio="f"/>
                    <v:shape id="_x0000_s1026" o:spid="_x0000_s1026" o:spt="100" style="position:absolute;left:0;top:0;height:661;width:430;" fillcolor="#231916" filled="t" stroked="f" coordsize="430,661" o:gfxdata="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JwbXovQAA&#10;ANwAAAAPAAAAAAAAAAEAIAAAACIAAABkcnMvZG93bnJldi54bWxQSwECFAAUAAAACACHTuJAMy8F&#10;njsAAAA5AAAAEAAAAAAAAAABACAAAAAMAQAAZHJzL3NoYXBleG1sLnhtbFBLBQYAAAAABgAGAFsB&#10;AAC2AwAAAAA=&#10;" path="m227,0l174,4,124,15,78,33,35,59,35,143,78,110,122,87,167,73,213,69,242,71,309,98,340,157,342,183,340,208,314,278,272,331,202,401,0,590,0,661,423,661,423,588,104,588,104,586,263,441,307,399,373,325,410,264,427,205,429,175,426,137,399,73,345,27,271,3,227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670" o:spid="_x0000_s1026" o:spt="203" style="position:absolute;left:3014;top:7836;height:142;width:86;" coordsize="403,664" o:gfxdata="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un9B8L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0;top:0;height:664;width:403;" fillcolor="#231916" filled="t" stroked="f" coordsize="403,664" o:gfxdata="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SqTWovQAA&#10;ANwAAAAPAAAAAAAAAAEAIAAAACIAAABkcnMvZG93bnJldi54bWxQSwECFAAUAAAACACHTuJAMy8F&#10;njsAAAA5AAAAEAAAAAAAAAABACAAAAAMAQAAZHJzL3NoYXBleG1sLnhtbFBLBQYAAAAABgAGAFsB&#10;AAC2AwAAAAA=&#10;" path="m248,0l0,67,0,143,160,100,160,593,4,593,4,664,403,664,403,593,248,593,248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shape id="_x0000_s1026" o:spid="_x0000_s1026" o:spt="100" style="position:absolute;left:3961;top:7835;height:144;width:87;" fillcolor="#36A7A8" filled="t" stroked="f" coordsize="407,672" o:gfxdata="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27+8f&#10;wAAAANwAAAAPAAAAAAAAAAEAIAAAACIAAABkcnMvZG93bnJldi54bWxQSwECFAAUAAAACACHTuJA&#10;My8FnjsAAAA5AAAAEAAAAAAAAAABACAAAAAPAQAAZHJzL3NoYXBleG1sLnhtbFBLBQYAAAAABgAG&#10;AFsBAAC5AwAAAAA=&#10;" path="m186,0l142,3,101,10,62,21,27,37,27,115,60,95,94,80,129,72,165,69,221,75,261,96,285,129,293,176,282,226,251,263,198,284,125,292,70,292,70,360,128,360,211,367,270,391,305,429,317,483,314,509,275,571,195,602,161,604,117,601,76,591,37,575,0,553,0,638,33,653,70,664,112,670,159,672,213,669,303,642,369,590,403,519,407,477,404,447,363,372,311,338,244,322,244,321,305,297,348,261,374,215,383,157,380,124,353,67,300,25,229,3,186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885;top:8002;height:107;width:239;" fillcolor="#36A7A8" filled="t" stroked="f" coordsize="1116,498" o:gfxdata="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a2ESG/&#10;AAAA3AAAAA8AAAAAAAAAAQAgAAAAIgAAAGRycy9kb3ducmV2LnhtbFBLAQIUABQAAAAIAIdO4kAz&#10;LwWeOwAAADkAAAAQAAAAAAAAAAEAIAAAAA4BAABkcnMvc2hhcGV4bWwueG1sUEsFBgAAAAAGAAYA&#10;WwEAALgDAAAAAA==&#10;" path="m343,85l298,85,296,128,295,168,293,206,290,240,277,305,251,364,210,418,154,466,164,474,173,482,182,490,189,498,248,445,293,385,321,317,335,243,337,211,339,173,341,132,343,85xm186,270l82,270,82,495,123,495,123,283,188,283,180,278,186,270xm325,437l327,447,329,459,331,470,333,482,379,483,413,483,450,478,476,461,487,441,408,441,391,441,371,440,349,439,325,437xm511,46l212,46,212,85,465,85,462,188,460,273,457,339,454,388,450,412,441,429,427,438,408,441,487,441,493,431,499,390,501,339,504,257,507,167,511,46xm188,283l123,283,165,314,206,346,234,315,193,287,188,283xm186,98l8,98,8,134,138,134,107,180,74,221,38,257,0,288,5,299,8,310,12,321,15,331,32,317,49,302,66,286,82,270,186,270,195,259,197,257,149,257,131,246,123,240,123,224,139,203,155,181,171,159,186,135,186,98xm199,188l187,206,175,223,162,240,149,257,197,257,209,242,222,225,234,209,199,188xm97,0l59,18,69,33,79,50,89,69,99,88,139,69,128,50,117,32,107,16,97,0xm1081,53l629,53,629,97,1081,97,1081,53xm1116,418l596,418,596,460,1116,460,1116,418xm1056,226l653,226,653,269,1056,269,1056,22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896;top:8211;height:145;width:217;" fillcolor="#36A7A8" filled="t" stroked="f" coordsize="1014,675" o:gfxdata="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ccQzS/&#10;AAAA3AAAAA8AAAAAAAAAAQAgAAAAIgAAAGRycy9kb3ducmV2LnhtbFBLAQIUABQAAAAIAIdO4kAz&#10;LwWeOwAAADkAAAAQAAAAAAAAAAEAIAAAAA4BAABkcnMvc2hhcGV4bWwueG1sUEsFBgAAAAAGAAYA&#10;WwEAALgDAAAAAA==&#10;" path="m403,593l4,593,4,664,403,664,403,593xm247,99l160,99,160,593,247,593,247,99xm247,0l0,67,0,142,160,99,247,99,247,0xm792,3l737,8,690,25,649,52,615,91,588,140,569,200,558,271,554,351,557,426,568,490,587,546,612,592,644,628,682,654,726,669,776,675,829,669,876,653,916,626,933,607,784,607,734,596,694,565,666,513,649,441,644,348,649,248,667,171,695,115,735,82,787,71,944,71,915,40,859,12,792,3xm944,71l787,71,836,82,874,115,901,169,917,245,923,344,917,438,900,512,873,565,834,596,784,607,933,607,951,587,978,539,997,481,1009,413,1013,336,1007,234,988,151,958,86,944,7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885;top:8388;height:107;width:239;" fillcolor="#36A7A8" filled="t" stroked="f" coordsize="1118,498" o:gfxdata="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xCAIr4A&#10;AADcAAAADwAAAAAAAAABACAAAAAiAAAAZHJzL2Rvd25yZXYueG1sUEsBAhQAFAAAAAgAh07iQDMv&#10;BZ47AAAAOQAAABAAAAAAAAAAAQAgAAAADQEAAGRycy9zaGFwZXhtbC54bWxQSwUGAAAAAAYABgBb&#10;AQAAtwMAAAAA&#10;" path="m343,85l298,85,296,128,295,168,292,205,290,240,277,305,251,364,210,417,154,465,164,474,173,482,182,490,189,498,248,444,293,384,321,317,335,243,337,210,339,173,341,131,343,85xm186,270l82,270,82,495,123,495,123,283,188,283,179,277,186,270xm325,436l327,447,329,458,331,470,333,482,379,483,413,483,449,478,476,460,487,441,408,441,391,440,371,440,349,438,325,436xm511,46l212,46,212,85,465,85,462,188,460,272,457,339,454,387,450,411,441,428,427,438,408,441,487,441,493,431,499,390,501,338,504,256,507,166,511,46xm188,283l123,283,165,314,206,346,234,315,193,287,188,283xm186,97l8,97,8,134,138,134,107,179,74,220,38,256,0,287,4,299,8,310,12,320,15,330,32,316,49,302,66,286,82,270,186,270,195,259,197,257,149,257,131,245,123,240,123,224,139,203,155,181,171,158,186,135,186,97xm199,187l187,205,175,223,162,240,149,257,197,257,209,241,222,225,234,209,199,187xm97,0l59,17,69,33,79,50,89,69,99,88,139,69,128,50,117,32,107,15,97,0xm880,232l830,232,830,498,880,498,880,232xm1118,191l593,191,593,232,1118,232,1118,191xm880,5l830,5,830,191,880,191,880,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897;top:8594;height:142;width:216;" fillcolor="#36A7A8" filled="t" stroked="f" coordsize="1008,664" o:gfxdata="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2dkv74A&#10;AADcAAAADwAAAAAAAAABACAAAAAiAAAAZHJzL2Rvd25yZXYueG1sUEsBAhQAFAAAAAgAh07iQDMv&#10;BZ47AAAAOQAAABAAAAAAAAAAAQAgAAAADQEAAGRycy9zaGFwZXhtbC54bWxQSwUGAAAAAAYABgBb&#10;AQAAtwMAAAAA&#10;" path="m403,593l5,593,5,664,403,664,403,593xm248,99l160,99,160,593,248,593,248,99xm248,0l0,67,0,143,160,99,248,99,248,0xm1008,14l556,14,556,86,903,86,645,664,736,664,1008,42,1008,1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822;top:8766;height:108;width:364;" fillcolor="#36A7A8" filled="t" stroked="f" coordsize="1702,501" o:gfxdata="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f04ib4A&#10;AADcAAAADwAAAAAAAAABACAAAAAiAAAAZHJzL2Rvd25yZXYueG1sUEsBAhQAFAAAAAgAh07iQDMv&#10;BZ47AAAAOQAAABAAAAAAAAAAAQAgAAAADQEAAGRycy9zaGFwZXhtbC54bWxQSwUGAAAAAAYABgBb&#10;AQAAtwMAAAAA&#10;" path="m188,363l138,363,160,381,184,397,211,412,240,426,199,436,150,446,94,457,31,467,38,476,45,484,50,493,56,501,121,488,182,475,237,460,288,445,450,445,433,443,385,435,341,425,374,410,289,410,254,398,222,383,193,367,188,363xm450,445l288,445,337,460,391,474,450,485,513,495,518,485,525,475,531,465,538,454,484,449,450,445xm208,293l160,293,127,326,90,356,48,383,0,407,10,416,19,425,27,435,56,420,85,403,112,384,138,363,188,363,168,350,472,350,475,347,475,320,184,320,192,312,200,303,208,293xm472,350l413,350,387,366,357,382,325,396,289,410,374,410,380,408,416,389,447,369,472,350xm474,122l82,122,82,299,119,299,119,281,474,281,474,250,119,250,119,210,474,210,474,180,119,180,119,140,474,140,474,122xm474,281l436,281,436,294,474,294,474,281xm474,210l436,210,436,250,474,250,474,210xm474,140l436,140,436,180,474,180,474,140xm175,0l128,0,101,42,71,80,37,114,0,144,8,152,14,161,20,168,25,176,40,163,54,150,69,136,82,122,474,122,474,109,95,109,102,100,110,91,117,82,125,73,528,73,528,41,149,41,156,31,162,21,169,11,175,0xm1080,282l769,282,769,499,811,499,811,469,1080,469,1080,433,811,433,811,319,1080,319,1080,282xm1080,469l1038,469,1038,499,1080,499,1080,469xm1080,319l1038,319,1038,433,1080,433,1080,319xm946,198l903,198,903,282,946,282,946,198xm1122,160l733,160,733,198,1122,198,1122,160xm946,75l903,75,903,160,946,160,946,75xm1096,22l1015,30,930,35,842,40,751,43,754,56,756,69,759,81,903,75,946,75,946,73,1033,68,1071,65,1105,62,1096,22xm666,289l652,338,636,385,619,429,602,472,649,493,711,309,702,305,691,300,679,295,666,289xm607,140l582,172,603,185,626,201,652,219,681,240,688,232,695,223,702,214,710,204,686,188,661,171,635,155,607,140xm633,9l606,38,629,55,652,72,676,91,701,110,716,93,723,85,730,76,707,59,683,42,659,25,633,9xm1384,232l1339,232,1339,498,1384,498,1384,232xm1449,384l1452,394,1454,404,1456,416,1458,428,1475,429,1495,430,1517,430,1542,431,1580,426,1608,412,1625,391,1536,391,1516,390,1494,389,1472,387,1449,384xm1645,195l1200,195,1200,232,1600,232,1598,266,1596,297,1594,322,1592,343,1587,364,1576,379,1559,388,1536,391,1625,391,1626,389,1634,357,1637,325,1640,288,1642,244,1645,195xm1553,107l1510,107,1510,163,1553,163,1553,107xm1365,107l1322,107,1322,163,1365,163,1365,107xm1702,70l1173,70,1173,107,1702,107,1702,70xm1365,4l1322,4,1322,70,1365,70,1365,4xm1553,4l1510,4,1510,70,1553,70,1553,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892;top:8975;height:142;width:226;" fillcolor="#36A7A8" filled="t" stroked="f" coordsize="1053,661" o:gfxdata="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cpN+74A&#10;AADcAAAADwAAAAAAAAABACAAAAAiAAAAZHJzL2Rvd25yZXYueG1sUEsBAhQAFAAAAAgAh07iQDMv&#10;BZ47AAAAOQAAABAAAAAAAAAAAQAgAAAADQEAAGRycy9zaGFwZXhtbC54bWxQSwUGAAAAAAYABgBb&#10;AQAAtwMAAAAA&#10;" path="m394,69l213,69,242,70,268,76,290,85,309,98,323,115,334,134,340,157,342,183,340,207,335,231,326,254,314,277,296,302,272,331,240,364,202,401,0,589,0,661,423,661,423,588,104,588,104,586,262,441,307,398,344,359,373,324,394,293,410,264,420,235,427,205,429,175,426,137,416,103,399,73,394,69xm227,0l174,3,124,15,78,33,35,59,35,142,78,110,122,87,167,73,213,69,394,69,375,47,345,26,311,12,271,3,227,0xm964,492l878,492,878,661,964,661,964,492xm964,11l862,11,554,439,554,492,1053,492,1053,427,645,427,852,138,861,122,869,108,874,97,878,88,964,88,964,11xm964,88l880,88,879,108,879,123,879,138,878,427,964,427,964,8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888;top:9151;height:106;width:233;" fillcolor="#36A7A8" filled="t" stroked="f" coordsize="1087,491" o:gfxdata="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FQesjvQAA&#10;ANwAAAAPAAAAAAAAAAEAIAAAACIAAABkcnMvZG93bnJldi54bWxQSwECFAAUAAAACACHTuJAMy8F&#10;njsAAAA5AAAAEAAAAAAAAAABACAAAAAMAQAAZHJzL3NoYXBleG1sLnhtbFBLBQYAAAAABgAGAFsB&#10;AAC2AwAAAAA=&#10;" path="m148,166l104,166,104,490,148,490,148,447,423,447,423,410,148,410,148,166xm423,447l379,447,379,488,423,488,423,447xm423,166l379,166,379,410,423,410,423,166xm527,128l0,128,0,166,527,166,527,128xm148,1l104,1,104,128,148,128,148,1xm423,0l379,0,379,128,423,128,423,0xm1086,30l622,30,622,487,668,487,668,456,1086,456,1086,417,668,417,668,71,1086,71,1086,30xm1086,456l1041,456,1041,487,1086,487,1086,456xm1086,71l1041,71,1041,417,1086,417,1086,71xm815,71l771,71,770,133,767,181,762,217,756,240,745,263,727,286,702,307,669,328,679,336,687,344,695,352,703,360,738,336,765,311,785,285,798,258,805,229,810,188,814,136,815,71xm937,71l892,71,892,261,897,287,910,306,933,318,964,321,1026,321,1034,281,971,281,956,280,945,275,939,267,937,255,937,71xm1034,280l1016,281,971,281,1034,281,1034,28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505;top:9534;height:106;width:238;" fillcolor="#231916" filled="t" stroked="f" coordsize="1112,494" o:gfxdata="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1jZT2/&#10;AAAA3AAAAA8AAAAAAAAAAQAgAAAAIgAAAGRycy9kb3ducmV2LnhtbFBLAQIUABQAAAAIAIdO4kAz&#10;LwWeOwAAADkAAAAQAAAAAAAAAAEAIAAAAA4BAABkcnMvc2hhcGV4bWwueG1sUEsFBgAAAAAGAAYA&#10;WwEAALgDAAAAAA==&#10;" path="m148,170l104,170,104,493,148,493,148,450,423,450,423,413,148,413,148,170xm423,450l379,450,379,491,423,491,423,450xm423,170l379,170,379,413,423,413,423,170xm527,131l0,131,0,170,527,170,527,131xm148,4l104,4,104,131,148,131,148,4xm423,3l379,3,379,131,423,131,423,3xm1111,127l588,127,588,167,1111,167,1111,127xm832,0l793,21,805,38,819,59,834,84,851,113,895,91,877,64,861,40,846,19,832,0xm750,227l713,289,674,347,632,401,587,450,598,459,608,467,618,475,627,482,674,426,717,369,758,310,796,249,750,227xm933,230l896,256,933,301,972,353,1014,411,1059,476,1104,445,1063,390,1020,335,977,282,933,23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461;top:9534;height:106;width:239;" fillcolor="#231916" filled="t" stroked="f" coordsize="1118,491" o:gfxdata="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JLwfbsAAADc&#10;AAAADwAAAAAAAAABACAAAAAiAAAAZHJzL2Rvd25yZXYueG1sUEsBAhQAFAAAAAgAh07iQDMvBZ47&#10;AAAAOQAAABAAAAAAAAAAAQAgAAAACgEAAGRycy9zaGFwZXhtbC54bWxQSwUGAAAAAAYABgBbAQAA&#10;tAMAAAAA&#10;" path="m148,167l104,167,104,490,148,490,148,447,422,447,422,410,148,410,148,167xm422,447l378,447,378,488,422,488,422,447xm422,167l378,167,378,410,422,410,422,167xm526,128l0,128,0,167,526,167,526,128xm148,1l104,1,104,128,148,128,148,1xm422,0l378,0,378,128,422,128,422,0xm741,20l735,90,727,154,714,213,698,267,675,319,647,366,614,409,576,447,586,456,594,464,603,473,611,482,653,440,689,393,719,340,744,284,760,229,773,167,783,99,789,24,741,20xm938,14l892,15,900,110,914,194,934,270,961,336,993,393,1032,440,1078,477,1086,468,1096,458,1117,436,1067,397,1024,346,990,282,965,206,947,116,938,1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984;top:9534;height:106;width:238;" fillcolor="#231916" filled="t" stroked="f" coordsize="1109,493" o:gfxdata="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QOLOGvQAA&#10;ANwAAAAPAAAAAAAAAAEAIAAAACIAAABkcnMvZG93bnJldi54bWxQSwECFAAUAAAACACHTuJAMy8F&#10;njsAAAA5AAAAEAAAAAAAAAABACAAAAAMAQAAZHJzL3NoYXBleG1sLnhtbFBLBQYAAAAABgAGAFsB&#10;AAC2AwAAAAA=&#10;" path="m148,169l104,169,104,492,148,492,148,449,423,449,423,412,148,412,148,169xm423,449l379,449,379,490,423,490,423,449xm423,169l379,169,379,412,423,412,423,169xm527,130l0,130,0,169,527,169,527,130xm148,3l104,3,104,130,148,130,148,3xm423,2l379,2,379,130,423,130,423,2xm820,213l772,213,772,397,777,432,795,456,823,471,863,476,996,476,1030,473,1056,463,1075,446,1081,433,875,433,851,431,834,422,824,407,820,387,820,213xm1056,322l1054,344,1051,364,1048,384,1044,402,1038,416,1026,426,1006,431,981,433,1081,433,1086,423,1090,406,1095,387,1099,364,1103,339,1090,335,1078,331,1067,327,1056,322xm820,0l772,0,772,171,586,190,591,232,772,213,820,213,820,208,1109,177,1108,166,820,166,820,0xm1105,136l820,166,1108,166,1105,13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938;top:9533;height:107;width:239;" fillcolor="#231916" filled="t" stroked="f" coordsize="1117,495" o:gfxdata="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22paC8AAAA&#10;3AAAAA8AAAAAAAAAAQAgAAAAIgAAAGRycy9kb3ducmV2LnhtbFBLAQIUABQAAAAIAIdO4kAzLwWe&#10;OwAAADkAAAAQAAAAAAAAAAEAIAAAAAsBAABkcnMvc2hhcGV4bWwueG1sUEsFBgAAAAAGAAYAWwEA&#10;ALUDAAAAAA==&#10;" path="m148,171l104,171,104,494,148,494,148,451,423,451,423,414,148,414,148,171xm423,451l379,451,379,492,423,492,423,451xm423,171l379,171,379,414,423,414,423,171xm527,132l0,132,0,171,527,171,527,132xm148,5l104,5,104,132,148,132,148,5xm423,4l379,4,379,132,423,132,423,4xm796,142l750,142,747,191,742,232,737,264,731,289,708,338,676,383,634,422,581,457,591,466,600,474,608,482,615,490,672,452,718,407,752,357,776,301,783,272,788,236,793,193,796,142xm968,103l597,103,597,142,922,142,922,413,926,442,939,463,960,475,991,479,1030,479,1059,476,1082,465,1097,448,1100,441,998,441,984,439,974,433,969,423,968,411,968,103xm1071,327l1070,350,1068,372,1065,392,1062,411,1058,424,1051,433,1039,439,1024,441,1100,441,1106,424,1109,405,1112,385,1114,364,1116,342,1104,339,1093,335,1082,331,1071,327xm800,0l753,0,753,28,753,54,752,79,751,103,798,103,799,79,799,54,799,28,800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00;top:8213;height:140;width:107;" fillcolor="#36A7A8" filled="t" stroked="f" coordsize="499,650" o:gfxdata="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T3oWr4A&#10;AADcAAAADwAAAAAAAAABACAAAAAiAAAAZHJzL2Rvd25yZXYueG1sUEsBAhQAFAAAAAgAh07iQDMv&#10;BZ47AAAAOQAAABAAAAAAAAAAAQAgAAAADQEAAGRycy9zaGFwZXhtbC54bWxQSwUGAAAAAAYABgBb&#10;AQAAtwMAAAAA&#10;" path="m410,482l325,482,325,650,410,650,410,482xm410,0l308,0,0,428,0,482,499,482,499,417,91,417,298,128,307,112,315,98,321,87,325,78,410,78,410,0xm410,78l326,78,326,98,325,113,325,128,325,417,410,417,410,7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47;top:8594;height:142;width:214;" fillcolor="#36A7A8" filled="t" stroked="f" coordsize="997,664" o:gfxdata="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VWRVq8AAAA&#10;3AAAAA8AAAAAAAAAAQAgAAAAIgAAAGRycy9kb3ducmV2LnhtbFBLAQIUABQAAAAIAIdO4kAzLwWe&#10;OwAAADkAAAAQAAAAAAAAAAEAIAAAAAsBAABkcnMvc2hhcGV4bWwueG1sUEsFBgAAAAAGAAYAWwEA&#10;ALUDAAAAAA==&#10;" path="m403,593l4,593,4,664,403,664,403,593xm248,100l160,100,160,593,248,593,248,100xm248,0l0,67,0,143,160,100,248,100,248,0xm997,593l598,593,598,664,997,664,997,593xm842,100l754,100,754,593,842,593,842,100xm842,0l594,67,594,143,754,100,842,100,842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37;top:8388;height:107;width:234;" fillcolor="#36A7A8" filled="t" stroked="f" coordsize="1094,498" o:gfxdata="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SYE1ivQAA&#10;ANwAAAAPAAAAAAAAAAEAIAAAACIAAABkcnMvZG93bnJldi54bWxQSwECFAAUAAAACACHTuJAMy8F&#10;njsAAAA5AAAAEAAAAAAAAAABACAAAAAMAQAAZHJzL3NoYXBleG1sLnhtbFBLBQYAAAAABgAGAFsB&#10;AAC2AwAAAAA=&#10;" path="m343,85l297,85,296,128,294,168,292,205,289,240,277,305,251,364,210,417,154,465,164,474,173,482,181,490,189,498,248,444,292,384,321,317,335,243,337,210,339,173,341,131,343,85xm185,270l81,270,81,495,122,495,122,283,187,283,179,277,185,270xm324,436l327,447,329,458,331,470,333,482,379,483,412,483,449,478,476,460,487,441,407,441,391,440,371,440,349,438,324,436xm511,46l211,46,211,85,465,85,462,188,459,272,457,339,454,387,450,411,441,428,427,438,407,441,487,441,492,431,499,390,501,338,504,256,507,166,511,46xm187,283l122,283,164,314,206,346,233,315,193,287,187,283xm186,97l8,97,8,134,138,134,107,179,73,220,38,256,0,287,4,299,8,310,12,320,15,330,32,316,49,302,65,286,81,270,185,270,194,259,196,257,149,257,131,245,122,240,122,224,139,203,155,181,171,158,186,135,186,97xm198,187l187,205,174,223,162,240,149,257,196,257,209,241,222,225,234,209,198,187xm96,0l59,17,69,33,79,50,89,69,99,88,139,69,128,50,117,32,107,15,96,0xm1093,39l629,39,629,496,675,496,675,465,1093,465,1093,426,675,426,675,80,1093,80,1093,39xm1093,465l1048,465,1048,496,1093,496,1093,465xm1093,80l1048,80,1048,426,1093,426,1093,80xm822,80l778,80,777,142,774,190,769,226,763,249,752,272,734,295,709,316,676,337,686,345,694,353,702,361,710,369,744,345,772,320,792,294,804,267,812,238,817,197,821,145,822,80xm943,80l899,80,899,270,904,296,917,315,940,327,971,330,1033,330,1041,290,978,290,963,289,952,284,946,275,943,264,943,80xm1041,289l978,290,1041,290,1041,28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34;top:8767;height:106;width:239;" fillcolor="#36A7A8" filled="t" stroked="f" coordsize="1116,493" o:gfxdata="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eW6gL&#10;wAAAANwAAAAPAAAAAAAAAAEAIAAAACIAAABkcnMvZG93bnJldi54bWxQSwECFAAUAAAACACHTuJA&#10;My8FnjsAAAA5AAAAEAAAAAAAAAABACAAAAAPAQAAZHJzL3NoYXBleG1sLnhtbFBLBQYAAAAABgAG&#10;AFsBAAC5AwAAAAA=&#10;" path="m525,186l287,186,287,0,238,0,238,186,0,186,0,227,238,227,238,492,287,492,287,227,525,227,525,186xm1115,208l580,208,580,252,1115,252,1115,20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46;top:8974;height:145;width:216;" fillcolor="#36A7A8" filled="t" stroked="f" coordsize="1007,675" o:gfxdata="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Y+0rC8AAAA&#10;3AAAAA8AAAAAAAAAAQAgAAAAIgAAAGRycy9kb3ducmV2LnhtbFBLAQIUABQAAAAIAIdO4kAzLwWe&#10;OwAAADkAAAAQAAAAAAAAAAEAIAAAAAsBAABkcnMvc2hhcGV4bWwueG1sUEsFBgAAAAAGAAYAWwEA&#10;ALUDAAAAAA==&#10;" path="m403,593l5,593,5,664,403,664,403,593xm248,99l160,99,160,593,248,593,248,99xm248,0l0,67,0,142,160,99,248,99,248,0xm793,3l750,6,711,14,676,28,644,48,619,72,601,100,590,131,586,165,594,213,617,255,656,291,710,322,710,323,645,356,599,397,571,446,561,504,565,540,576,573,594,602,619,627,650,648,686,663,725,672,769,675,822,671,869,662,910,647,944,627,964,607,786,607,757,605,731,600,708,590,688,577,671,561,659,543,652,522,650,500,658,457,682,420,722,388,779,361,931,361,921,353,855,323,855,321,911,289,913,287,784,287,736,264,702,235,682,202,675,163,677,144,683,126,693,111,708,97,725,85,744,77,765,72,787,70,956,70,954,68,931,45,902,27,869,13,833,5,793,3xm931,361l779,361,840,387,883,420,910,458,918,502,916,524,909,544,898,561,881,577,862,591,839,600,814,605,786,607,964,607,972,600,991,570,1003,536,1007,497,997,440,969,392,931,361xm956,70l787,70,811,72,832,77,850,84,866,95,879,109,888,125,894,144,895,163,895,165,888,202,868,235,833,263,784,287,913,287,952,250,976,206,984,155,981,123,971,94,956,7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34;top:9149;height:106;width:239;" fillcolor="#36A7A8" filled="t" stroked="f" coordsize="1117,493" o:gfxdata="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11ZYCugAAANwA&#10;AAAPAAAAAAAAAAEAIAAAACIAAABkcnMvZG93bnJldi54bWxQSwECFAAUAAAACACHTuJAMy8FnjsA&#10;AAA5AAAAEAAAAAAAAAABACAAAAAJAQAAZHJzL3NoYXBleG1sLnhtbFBLBQYAAAAABgAGAFsBAACz&#10;AwAAAAA=&#10;" path="m287,227l237,227,237,493,287,493,287,227xm525,186l0,186,0,227,525,227,525,186xm287,0l237,0,237,186,287,186,287,0xm740,24l734,94,726,158,713,217,697,271,674,322,646,369,613,412,575,451,585,459,593,468,602,477,610,486,651,443,688,396,718,344,743,287,759,232,772,171,782,102,788,27,740,24xm936,17l891,19,898,113,913,198,933,274,959,340,992,396,1031,443,1077,481,1085,472,1095,462,1116,439,1066,401,1023,350,989,286,964,209,946,120,936,1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44;top:9358;height:144;width:219;" fillcolor="#36A7A8" filled="t" stroked="f" coordsize="1022,672" o:gfxdata="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kZMr74A&#10;AADcAAAADwAAAAAAAAABACAAAAAiAAAAZHJzL2Rvd25yZXYueG1sUEsBAhQAFAAAAAgAh07iQDMv&#10;BZ47AAAAOQAAABAAAAAAAAAAAQAgAAAADQEAAGRycy9zaGFwZXhtbC54bWxQSwUGAAAAAAYABgBb&#10;AQAAtwMAAAAA&#10;" path="m395,69l213,69,243,71,268,76,291,85,309,98,324,115,334,134,340,157,342,183,341,207,335,231,326,255,314,278,296,302,272,331,241,364,202,401,0,589,0,661,423,661,423,588,104,588,104,586,263,441,307,398,344,359,373,324,395,293,410,264,421,235,427,205,429,175,426,137,416,103,399,73,395,69xm227,0l174,4,124,15,78,33,36,59,36,143,78,110,122,87,167,73,213,69,395,69,375,47,346,27,311,12,271,3,227,0xm626,561l626,645,654,657,687,665,727,670,773,672,828,668,877,657,919,639,955,613,964,604,772,604,734,601,697,593,661,580,626,561xm977,335l758,335,797,337,832,344,862,355,887,370,907,389,921,411,929,437,932,467,929,496,921,523,907,546,888,566,864,583,837,594,806,601,772,604,964,604,984,582,1005,546,1017,506,1021,461,1017,417,1006,379,987,346,977,335xm990,11l647,11,647,341,680,338,710,337,735,336,758,335,977,335,960,317,926,294,886,278,840,268,823,267,729,267,729,83,990,83,990,11xm788,265l777,265,763,266,729,267,823,267,788,26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34;top:9534;height:106;width:239;" fillcolor="#36A7A8" filled="t" stroked="f" coordsize="1116,491" o:gfxdata="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gmKFovQAA&#10;ANwAAAAPAAAAAAAAAAEAIAAAACIAAABkcnMvZG93bnJldi54bWxQSwECFAAUAAAACACHTuJAMy8F&#10;njsAAAA5AAAAEAAAAAAAAAABACAAAAAMAQAAZHJzL3NoYXBleG1sLnhtbFBLBQYAAAAABgAGAFsB&#10;AAC2AwAAAAA=&#10;" path="m148,167l104,167,104,490,148,490,148,447,423,447,423,410,148,410,148,167xm423,447l379,447,379,488,423,488,423,447xm423,167l379,167,379,410,423,410,423,167xm527,128l0,128,0,167,527,167,527,128xm148,1l104,1,104,128,148,128,148,1xm423,0l379,0,379,128,423,128,423,0xm1116,425l583,425,583,463,1116,463,1116,425xm785,228l739,228,708,425,754,425,785,228xm1028,189l617,189,617,228,983,228,983,425,1028,425,1028,189xm811,67l765,67,746,189,791,189,811,67xm1090,29l602,29,602,67,1090,67,1090,29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3417;top:9544;height:9;width:96;" fillcolor="#231916" filled="t" stroked="f" coordsize="21600,21600" o:gfxdata="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L5dku8AAAA&#10;3AAAAA8AAAAAAAAAAQAgAAAAIgAAAGRycy9kb3ducmV2LnhtbFBLAQIUABQAAAAIAIdO4kAzLwWe&#10;OwAAADkAAAAQAAAAAAAAAAEAIAAAAAsBAABkcnMvc2hhcGV4bWwueG1sUEsFBgAAAAAGAAYAWwEA&#10;ALUD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3410;top:9622;height:9;width:112;" fillcolor="#231916" filled="t" stroked="f" coordsize="21600,21600" o:gfxdata="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ivoPLsAAADc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3422;top:9582;height:9;width:86;" fillcolor="#231916" filled="t" stroked="f" coordsize="21600,21600" o:gfxdata="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1nTae8AAAA&#10;3AAAAA8AAAAAAAAAAQAgAAAAIgAAAGRycy9kb3ducmV2LnhtbFBLAQIUABQAAAAIAIdO4kAzLwWe&#10;OwAAADkAAAAQAAAAAAAAAAEAIAAAAAsBAABkcnMvc2hhcGV4bWwueG1sUEsFBgAAAAAGAAYAWwEA&#10;ALUDAAAAAA=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3534;top:9533;height:106;width:112;" fillcolor="#231916" filled="t" stroked="f" coordsize="526,493" o:gfxdata="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+SNi1vQAA&#10;ANwAAAAPAAAAAAAAAAEAIAAAACIAAABkcnMvZG93bnJldi54bWxQSwECFAAUAAAACACHTuJAMy8F&#10;njsAAAA5AAAAEAAAAAAAAAABACAAAAAMAQAAZHJzL3NoYXBleG1sLnhtbFBLBQYAAAAABgAGAFsB&#10;AAC2AwAAAAA=&#10;" path="m525,185l287,185,287,0,237,0,237,185,0,185,0,226,237,226,237,492,287,492,287,226,525,226,525,185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1640;top:8781;height:9;width:94;" fillcolor="#231916" filled="t" stroked="f" coordsize="21600,21600" o:gfxdata="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3CcEi8AAAA&#10;3AAAAA8AAAAAAAAAAQAgAAAAIgAAAGRycy9kb3ducmV2LnhtbFBLAQIUABQAAAAIAIdO4kAzLwWe&#10;OwAAADkAAAAQAAAAAAAAAAEAIAAAAAsBAABkcnMvc2hhcGV4bWwueG1sUEsFBgAAAAAGAAYAWwEA&#10;ALUD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2117;top:8760;height:9;width:96;" fillcolor="#231916" filled="t" stroked="f" coordsize="21600,21600" o:gfxdata="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0Q7j+8AAAA&#10;3AAAAA8AAAAAAAAAAQAgAAAAIgAAAGRycy9kb3ducmV2LnhtbFBLAQIUABQAAAAIAIdO4kAzLwWe&#10;OwAAADkAAAAQAAAAAAAAAAEAIAAAAAsBAABkcnMvc2hhcGV4bWwueG1sUEsFBgAAAAAGAAYAWwEA&#10;ALUD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3543;top:9161;height:9;width:96;" fillcolor="#231916" filled="t" stroked="f" coordsize="21600,21600" o:gfxdata="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lxLpLsAAADc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1582;top:8200;height:142;width:85;" fillcolor="#231916" filled="t" stroked="f" coordsize="396,661" o:gfxdata="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0TI128AAAA&#10;3AAAAA8AAAAAAAAAAQAgAAAAIgAAAGRycy9kb3ducmV2LnhtbFBLAQIUABQAAAAIAIdO4kAzLwWe&#10;OwAAADkAAAAQAAAAAAAAAAEAIAAAAAsBAABkcnMvc2hhcGV4bWwueG1sUEsFBgAAAAAGAAYAWwEA&#10;ALUDAAAAAA==&#10;" path="m364,0l21,0,21,330,54,328,84,326,109,325,132,325,171,327,236,344,295,400,306,456,303,485,262,555,180,591,146,593,108,590,72,582,35,569,0,550,0,634,28,646,61,654,101,659,147,661,202,657,293,628,358,571,391,495,395,450,391,407,361,335,300,284,214,258,162,254,151,255,103,257,103,73,364,73,364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055;top:8197;height:144;width:96;" fillcolor="#231916" filled="t" stroked="f" coordsize="448,672" o:gfxdata="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raKyL4A&#10;AADcAAAADwAAAAAAAAABACAAAAAiAAAAZHJzL2Rvd25yZXYueG1sUEsBAhQAFAAAAAgAh07iQDMv&#10;BZ47AAAAOQAAABAAAAAAAAAAAQAgAAAADQEAAGRycy9zaGFwZXhtbC54bWxQSwUGAAAAAAYABgBb&#10;AQAAtwMAAAAA&#10;" path="m288,0l226,6,171,25,122,57,79,101,44,156,20,220,5,293,0,374,4,442,15,500,34,551,60,594,93,628,132,652,176,667,227,672,273,668,315,656,352,637,385,610,391,604,229,604,200,601,174,592,151,578,132,558,116,534,104,507,97,479,95,448,97,423,104,400,116,378,132,359,152,342,90,342,93,282,104,228,121,182,145,142,175,109,209,86,247,73,290,68,404,68,404,19,381,10,354,4,323,1,288,0xm404,321l228,321,257,323,283,330,306,342,324,358,339,379,350,403,356,431,358,463,356,492,349,519,338,543,322,564,303,581,281,594,256,601,229,604,391,604,413,577,432,540,444,499,448,454,444,411,434,372,417,337,404,321xm250,253l199,258,156,275,120,303,92,342,152,342,152,342,174,330,200,323,228,321,404,321,394,308,364,284,331,266,292,256,250,253xm404,68l290,68,320,70,348,75,376,83,404,94,404,6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532;top:8200;height:140;width:97;" fillcolor="#231916" filled="t" stroked="f" coordsize="453,650" o:gfxdata="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074nC5AAAA3AAA&#10;AA8AAAAAAAAAAQAgAAAAIgAAAGRycy9kb3ducmV2LnhtbFBLAQIUABQAAAAIAIdO4kAzLwWeOwAA&#10;ADkAAAAQAAAAAAAAAAEAIAAAAAgBAABkcnMvc2hhcGV4bWwueG1sUEsFBgAAAAAGAAYAWwEAALID&#10;AAAAAA==&#10;" path="m452,0l0,0,0,73,348,73,89,650,180,650,452,29,452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010;top:8197;height:144;width:96;" fillcolor="#231916" filled="t" stroked="f" coordsize="446,672" o:gfxdata="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q05V9vQAA&#10;ANwAAAAPAAAAAAAAAAEAIAAAACIAAABkcnMvZG93bnJldi54bWxQSwECFAAUAAAACACHTuJAMy8F&#10;njsAAAA5AAAAEAAAAAAAAAABACAAAAAMAQAAZHJzL3NoYXBleG1sLnhtbFBLBQYAAAAABgAGAFsB&#10;AAC2AwAAAAA=&#10;" path="m233,0l189,3,150,11,115,25,83,45,58,69,40,97,29,128,25,162,33,210,56,253,95,289,149,319,149,321,84,353,38,394,10,444,0,502,4,537,15,570,33,599,58,624,89,645,125,660,164,669,208,672,261,669,308,660,349,645,383,624,403,605,225,605,196,603,170,597,147,588,127,574,110,558,98,540,91,520,89,497,97,455,121,417,161,385,218,358,370,358,360,350,294,320,294,318,350,286,352,285,223,285,175,261,141,232,121,199,114,161,116,141,122,124,132,108,147,94,164,82,183,74,204,69,226,68,395,68,393,65,370,42,341,24,308,11,272,3,233,0xm370,358l218,358,279,385,323,417,349,456,357,500,355,521,348,541,337,559,321,575,301,588,278,597,253,603,225,605,403,605,411,598,430,568,442,533,446,495,436,438,408,389,370,358xm395,68l226,68,250,69,271,74,289,82,305,93,318,106,327,123,333,141,334,161,334,162,328,199,307,232,272,261,223,285,352,285,391,248,415,203,423,152,420,120,410,91,395,6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481;top:8197;height:144;width:96;" fillcolor="#231916" filled="t" stroked="f" coordsize="447,672" o:gfxdata="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4mM2y8AAAA&#10;3AAAAA8AAAAAAAAAAQAgAAAAIgAAAGRycy9kb3ducmV2LnhtbFBLAQIUABQAAAAIAIdO4kAzLwWe&#10;OwAAADkAAAAQAAAAAAAAAAEAIAAAAAsBAABkcnMvc2hhcGV4bWwueG1sUEsFBgAAAAAGAAYAWwEA&#10;ALUDAAAAAA==&#10;" path="m38,573l38,650,65,659,95,666,127,671,162,672,225,666,281,648,330,617,343,604,162,604,130,602,98,596,68,586,38,573xm444,340l359,340,355,399,346,452,330,497,307,535,279,565,245,587,206,600,162,604,343,604,371,575,404,521,428,457,442,383,444,340xm226,0l178,4,135,16,97,35,63,62,36,94,16,132,4,173,0,219,4,262,15,300,32,335,58,365,88,389,123,407,161,417,203,421,253,416,295,401,330,375,349,350,224,350,194,348,168,341,145,329,125,312,109,291,98,267,91,239,89,208,91,180,98,153,110,130,126,108,145,91,168,78,192,71,219,68,381,68,356,43,318,19,275,5,226,0xm381,68l219,68,248,71,274,80,297,94,317,114,333,139,344,166,351,197,354,230,351,255,344,277,333,297,316,315,297,331,275,342,251,348,224,350,349,350,357,340,444,340,446,300,447,297,443,230,432,170,414,119,388,76,381,68xm359,340l357,340,357,340,358,340,359,34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507;top:8373;height:108;width:233;" fillcolor="#231916" filled="t" stroked="f" coordsize="1089,502" o:gfxdata="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7bL6S/&#10;AAAA3AAAAA8AAAAAAAAAAQAgAAAAIgAAAGRycy9kb3ducmV2LnhtbFBLAQIUABQAAAAIAIdO4kAz&#10;LwWeOwAAADkAAAAQAAAAAAAAAAEAIAAAAA4BAABkcnMvc2hhcGV4bWwueG1sUEsFBgAAAAAGAAYA&#10;WwEAALgDAAAAAA==&#10;" path="m498,239l180,239,180,495,221,495,221,403,498,403,498,372,221,372,221,337,498,337,498,306,221,306,221,272,498,272,498,239xm343,452l347,467,349,480,351,490,440,490,466,487,484,477,495,460,495,455,424,455,408,455,388,454,367,453,343,452xm498,403l457,403,457,429,455,440,449,448,439,453,424,455,495,455,498,437,498,403xm498,337l457,337,457,372,498,372,498,337xm498,272l457,272,457,306,498,306,498,272xm28,141l0,169,21,184,42,200,65,218,89,238,96,231,103,224,121,206,99,189,76,173,52,157,28,141xm538,177l141,177,141,209,538,209,538,177xm360,143l319,143,319,177,360,177,360,143xm514,111l178,111,178,143,514,143,514,111xm49,11l21,38,39,52,60,69,83,89,110,112,117,105,125,98,142,82,115,61,90,42,68,25,49,11xm360,77l319,77,319,111,360,111,360,77xm528,45l159,45,159,77,528,77,528,45xm360,0l319,0,319,45,360,45,360,0xm73,285l61,335,48,384,34,433,18,480,65,493,78,444,91,396,104,348,117,301,107,297,96,294,85,290,73,285xm1089,27l852,27,852,204,851,255,847,298,841,334,832,362,819,389,800,416,775,443,745,470,755,478,765,486,773,494,780,501,821,460,852,418,874,374,886,327,1089,327,1089,291,891,291,893,269,894,245,895,221,895,196,1089,196,1089,159,895,159,895,65,1089,65,1089,27xm927,452l930,462,932,473,934,483,936,493,985,494,1027,495,1054,491,1074,480,1085,461,1086,455,1014,455,996,455,976,454,953,453,927,452xm1089,327l1047,327,1047,425,1044,438,1038,447,1028,453,1014,455,1086,455,1089,435,1089,327xm787,43l619,43,619,422,659,422,659,385,787,385,787,349,659,349,659,230,787,230,787,194,659,194,659,80,787,80,787,43xm787,230l747,230,747,349,787,349,787,230xm1089,196l1047,196,1047,291,1089,291,1089,196xm787,80l747,80,747,194,787,194,787,80xm1089,65l1047,65,1047,159,1089,159,1089,6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983;top:8373;height:107;width:240;" fillcolor="#231916" filled="t" stroked="f" coordsize="1119,498" o:gfxdata="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hYcOsvQAA&#10;ANwAAAAPAAAAAAAAAAEAIAAAACIAAABkcnMvZG93bnJldi54bWxQSwECFAAUAAAACACHTuJAMy8F&#10;njsAAAA5AAAAEAAAAAAAAAABACAAAAAMAQAAZHJzL3NoYXBleG1sLnhtbFBLBQYAAAAABgAGAFsB&#10;AAC2AwAAAAA=&#10;" path="m343,85l298,85,297,128,295,168,293,205,290,240,278,305,251,364,210,417,155,465,164,474,173,482,182,490,189,498,248,444,293,384,321,317,335,243,337,210,340,173,341,131,343,85xm186,270l82,270,82,495,123,495,123,283,188,283,180,277,186,270xm325,436l327,447,329,458,332,470,333,481,379,483,413,483,450,477,476,460,487,441,408,441,391,440,371,440,349,438,325,436xm511,46l212,46,212,85,465,85,463,187,460,272,457,339,454,387,450,411,442,428,427,438,408,441,487,441,493,431,499,390,501,338,504,256,507,166,511,46xm188,283l123,283,165,314,206,346,234,315,193,287,188,283xm186,97l8,97,8,134,138,134,107,179,74,220,38,256,0,287,5,299,8,310,12,320,15,330,32,316,49,301,66,286,82,270,186,270,195,259,197,257,149,257,131,245,123,240,123,224,139,203,155,181,171,158,186,135,186,97xm199,187l187,205,175,223,162,240,149,257,197,257,209,241,222,225,234,209,199,187xm97,0l59,17,69,33,79,50,89,69,99,88,139,69,128,50,117,32,107,15,97,0xm1119,133l596,133,596,173,1119,173,1119,133xm840,6l800,26,813,43,826,65,841,90,858,119,902,97,885,70,868,46,853,24,840,6xm757,232l721,295,682,353,639,407,594,456,605,464,616,473,626,480,635,487,681,432,725,374,766,315,804,255,757,232xm941,236l903,261,940,307,980,359,1022,417,1067,482,1112,451,1070,395,1028,341,984,288,941,23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461;top:8373;height:107;width:239;" fillcolor="#231916" filled="t" stroked="f" coordsize="1116,498" o:gfxdata="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sdmqL4A&#10;AADcAAAADwAAAAAAAAABACAAAAAiAAAAZHJzL2Rvd25yZXYueG1sUEsBAhQAFAAAAAgAh07iQDMv&#10;BZ47AAAAOQAAABAAAAAAAAAAAQAgAAAADQEAAGRycy9zaGFwZXhtbC54bWxQSwUGAAAAAAYABgBb&#10;AQAAtwMAAAAA&#10;" path="m343,85l298,85,296,128,295,168,292,205,290,240,277,305,251,364,210,417,154,465,164,474,173,482,182,490,189,498,248,444,293,384,321,317,335,243,337,210,339,173,341,131,343,85xm186,270l82,270,82,495,123,495,123,283,188,283,180,277,186,270xm325,436l327,447,329,458,331,470,333,481,379,483,413,483,449,477,476,460,487,441,408,441,391,440,371,440,349,438,325,436xm511,46l212,46,212,85,465,85,462,187,460,272,457,339,454,387,450,411,441,428,427,438,408,441,487,441,493,431,499,390,501,338,504,256,507,166,511,46xm188,283l123,283,165,314,206,346,234,315,193,287,188,283xm186,97l8,97,8,134,138,134,107,179,74,220,38,256,0,287,4,299,8,310,12,320,15,330,32,316,49,301,66,286,82,270,186,270,195,259,197,257,149,257,131,245,123,240,123,224,139,203,155,181,171,158,186,135,186,97xm199,187l187,205,175,223,162,240,149,257,197,257,209,241,222,225,234,209,199,187xm97,0l59,17,69,33,79,50,89,69,99,88,139,69,128,50,117,32,107,15,97,0xm827,219l779,219,779,404,784,438,802,463,830,478,870,482,1003,482,1037,479,1063,469,1082,453,1088,440,882,440,858,437,841,429,831,414,827,394,827,219xm1063,329l1061,350,1058,371,1055,390,1051,408,1045,422,1033,432,1013,438,988,440,1088,440,1093,430,1097,413,1102,393,1106,371,1110,346,1097,342,1085,337,1074,333,1063,329xm827,6l779,6,779,178,593,196,598,238,779,219,827,219,827,214,1116,184,1115,173,827,173,827,6xm1112,143l827,173,1115,173,1112,14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937;top:8373;height:107;width:241;" fillcolor="#231916" filled="t" stroked="f" coordsize="1125,498" o:gfxdata="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U5ZeOvQAA&#10;ANwAAAAPAAAAAAAAAAEAIAAAACIAAABkcnMvZG93bnJldi54bWxQSwECFAAUAAAACACHTuJAMy8F&#10;njsAAAA5AAAAEAAAAAAAAAABACAAAAAMAQAAZHJzL3NoYXBleG1sLnhtbFBLBQYAAAAABgAGAFsB&#10;AAC2AwAAAAA=&#10;" path="m343,85l297,85,296,128,294,168,292,205,289,240,277,305,250,364,209,417,154,465,164,474,173,482,181,490,188,498,248,444,292,384,321,317,335,243,337,210,339,173,341,131,343,85xm185,270l81,270,81,495,122,495,122,283,187,283,179,277,185,270xm324,436l327,447,329,458,331,470,333,481,379,483,412,483,449,477,476,460,487,441,407,441,390,440,371,440,349,438,324,436xm511,46l211,46,211,85,465,85,462,187,459,272,456,339,454,387,450,411,441,428,427,438,407,441,487,441,492,431,498,390,501,338,504,256,507,166,511,46xm187,283l122,283,164,314,206,346,233,315,193,287,187,283xm186,97l7,97,7,134,138,134,107,179,73,220,38,256,0,287,4,299,8,310,11,320,14,330,32,316,49,301,65,286,81,270,185,270,194,259,196,257,148,257,131,245,122,240,122,224,139,203,155,181,171,158,186,135,186,97xm198,187l186,205,174,223,161,240,148,257,196,257,209,241,222,225,234,209,198,187xm96,0l59,17,69,33,79,50,89,69,99,88,138,69,127,50,117,32,106,15,96,0xm748,29l743,99,734,163,722,222,706,276,683,327,655,374,622,417,584,456,593,464,602,473,610,482,618,490,660,448,696,401,727,349,751,292,767,237,780,176,790,107,797,32,748,29xm945,22l899,24,907,118,921,203,941,279,968,345,1001,401,1040,448,1085,486,1094,477,1103,466,1124,444,1074,406,1032,355,998,291,972,214,954,125,945,2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408;top:8373;height:107;width:241;" fillcolor="#231916" filled="t" stroked="f" coordsize="1124,498" o:gfxdata="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dhIvf&#10;wAAAANwAAAAPAAAAAAAAAAEAIAAAACIAAABkcnMvZG93bnJldi54bWxQSwECFAAUAAAACACHTuJA&#10;My8FnjsAAAA5AAAAEAAAAAAAAAABACAAAAAPAQAAZHJzL3NoYXBleG1sLnhtbFBLBQYAAAAABgAG&#10;AFsBAAC5AwAAAAA=&#10;" path="m342,85l297,85,296,128,294,168,292,205,289,240,277,305,250,364,209,417,154,465,164,474,173,482,181,490,188,498,248,444,292,384,321,317,334,243,337,210,339,173,341,131,342,85xm185,270l81,270,81,495,122,495,122,283,187,283,179,277,185,270xm324,436l326,447,329,458,331,470,333,481,378,483,412,483,449,477,475,460,486,441,407,441,390,440,371,440,349,438,324,436xm511,46l211,46,211,85,465,85,462,187,459,272,456,339,453,387,450,411,441,428,427,438,407,441,486,441,492,431,498,390,501,338,504,256,507,166,511,46xm187,283l122,283,164,314,206,346,233,315,192,287,187,283xm186,97l7,97,7,134,138,134,106,179,73,220,37,256,0,287,4,299,8,310,11,320,14,330,32,316,48,301,65,286,81,270,185,270,194,259,196,257,148,257,131,245,122,240,122,224,139,203,155,181,170,158,186,135,186,97xm198,187l186,205,174,223,161,240,148,257,196,257,208,241,221,225,234,209,198,187xm96,0l58,17,68,33,78,50,88,69,98,88,138,69,127,50,117,32,106,15,96,0xm803,147l757,147,753,195,749,236,744,269,737,294,715,343,683,387,640,427,587,462,597,470,607,479,615,487,622,495,679,456,724,412,759,362,782,306,789,277,795,241,800,197,803,147xm974,108l604,108,604,147,929,147,929,418,933,447,945,467,967,480,998,484,1036,484,1066,480,1088,470,1104,453,1107,445,1005,445,991,443,981,437,976,427,975,415,974,108xm1078,331l1076,355,1074,377,1072,397,1069,415,1065,428,1057,438,1046,443,1031,445,1107,445,1112,429,1115,409,1118,389,1121,369,1123,347,1111,343,1100,340,1088,336,1078,331xm806,5l760,5,760,32,759,59,759,84,758,108,805,108,805,84,806,59,806,32,806,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518;top:8572;height:142;width:212;" fillcolor="#231916" filled="t" stroked="f" coordsize="991,664" o:gfxdata="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zEPOkbgAAADcAAAA&#10;DwAAAAAAAAABACAAAAAiAAAAZHJzL2Rvd25yZXYueG1sUEsBAhQAFAAAAAgAh07iQDMvBZ47AAAA&#10;OQAAABAAAAAAAAAAAQAgAAAABwEAAGRycy9zaGFwZXhtbC54bWxQSwUGAAAAAAYABgBbAQAAsQMA&#10;AAAA&#10;" path="m403,593l4,593,4,664,403,664,403,593xm247,99l160,99,160,593,247,593,247,99xm247,0l0,67,0,142,160,99,247,99,247,0xm955,72l773,72,803,73,829,79,851,88,869,101,884,118,894,137,901,160,903,186,901,210,896,234,887,257,874,280,857,305,832,334,801,367,763,404,560,592,560,664,983,664,983,591,665,591,665,589,823,444,868,401,905,362,934,327,955,296,970,267,981,238,988,208,990,178,986,140,976,106,959,76,955,72xm787,3l734,6,685,18,639,36,596,62,596,145,639,113,682,90,727,76,773,72,955,72,935,50,906,29,871,15,832,6,787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998;top:8572;height:145;width:211;" fillcolor="#231916" filled="t" stroked="f" coordsize="985,675" o:gfxdata="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eSgG&#10;ccEAAADcAAAADwAAAAAAAAABACAAAAAiAAAAZHJzL2Rvd25yZXYueG1sUEsBAhQAFAAAAAgAh07i&#10;QDMvBZ47AAAAOQAAABAAAAAAAAAAAQAgAAAAEAEAAGRycy9zaGFwZXhtbC54bWxQSwUGAAAAAAYA&#10;BgBbAQAAugMAAAAA&#10;" path="m402,593l4,593,4,664,402,664,402,593xm247,100l159,100,159,593,247,593,247,100xm247,0l0,68,0,143,159,100,247,100,247,0xm577,556l577,641,610,656,647,667,689,673,736,675,790,672,837,662,880,645,916,621,931,607,738,607,694,604,653,594,614,578,577,556xm931,72l742,72,798,78,838,99,862,132,870,179,859,229,828,266,776,287,702,295,647,295,647,363,705,363,788,370,847,393,882,432,894,486,891,512,884,536,870,556,852,574,829,589,803,599,772,605,738,607,931,607,946,592,967,559,980,522,984,480,981,450,973,422,959,397,940,375,916,356,888,341,857,331,821,325,821,324,882,300,925,264,951,218,960,160,957,126,947,97,931,72xm763,3l719,6,678,13,639,24,604,40,604,118,637,98,671,83,706,75,742,72,931,72,930,70,906,47,877,28,844,14,806,6,763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471;top:8572;height:142;width:219;" fillcolor="#231916" filled="t" stroked="f" coordsize="1020,664" o:gfxdata="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D88Ya8AAAA&#10;3AAAAA8AAAAAAAAAAQAgAAAAIgAAAGRycy9kb3ducmV2LnhtbFBLAQIUABQAAAAIAIdO4kAzLwWe&#10;OwAAADkAAAAQAAAAAAAAAAEAIAAAAAsBAABkcnMvc2hhcGV4bWwueG1sUEsFBgAAAAAGAAYAWwEA&#10;ALUDAAAAAA==&#10;" path="m403,593l4,593,4,664,403,664,403,593xm248,100l160,100,160,593,248,593,248,100xm248,0l0,67,0,143,160,100,248,100,248,0xm931,495l846,495,846,664,931,664,931,495xm931,14l829,14,522,442,522,495,1020,495,1020,430,612,430,819,141,829,125,836,112,842,100,846,91,931,91,931,14xm931,91l848,91,847,112,846,127,846,141,846,430,931,430,931,9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952;top:8572;height:145;width:212;" fillcolor="#231916" filled="t" stroked="f" coordsize="989,675" o:gfxdata="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ZSQrm/&#10;AAAA3AAAAA8AAAAAAAAAAQAgAAAAIgAAAGRycy9kb3ducmV2LnhtbFBLAQIUABQAAAAIAIdO4kAz&#10;LwWeOwAAADkAAAAQAAAAAAAAAAEAIAAAAA4BAABkcnMvc2hhcGV4bWwueG1sUEsFBgAAAAAGAAYA&#10;WwEAALgDAAAAAA==&#10;" path="m403,593l4,593,4,664,403,664,403,593xm248,99l160,99,160,593,248,593,248,99xm248,0l0,67,0,143,160,99,248,99,248,0xm593,564l593,648,621,660,654,668,694,673,740,675,795,671,843,660,886,642,922,616,931,607,739,607,701,604,664,596,628,583,593,564xm944,338l724,338,764,340,799,347,829,358,854,373,874,392,888,414,896,440,899,470,896,499,888,526,874,549,855,569,831,586,804,597,773,604,739,607,931,607,951,585,972,549,984,509,988,464,984,420,973,382,953,349,944,338xm957,14l614,14,614,344,647,342,676,340,702,339,724,338,944,338,927,320,893,297,853,281,807,271,789,270,696,270,696,86,957,86,957,14xm755,268l744,268,730,269,696,270,789,270,755,26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420;top:8572;height:145;width:217;" fillcolor="#231916" filled="t" stroked="f" coordsize="1015,675" o:gfxdata="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DvxlbsAAADc&#10;AAAADwAAAAAAAAABACAAAAAiAAAAZHJzL2Rvd25yZXYueG1sUEsBAhQAFAAAAAgAh07iQDMvBZ47&#10;AAAAOQAAABAAAAAAAAAAAQAgAAAACgEAAGRycy9zaGFwZXhtbC54bWxQSwUGAAAAAAYABgBbAQAA&#10;tAMAAAAA&#10;" path="m403,593l4,593,4,664,403,664,403,593xm248,100l160,100,160,593,248,593,248,100xm248,0l0,68,0,143,160,100,248,100,248,0xm854,3l793,10,738,29,689,60,646,105,611,160,586,224,571,297,567,378,570,445,582,504,601,555,627,598,660,632,699,656,743,670,793,675,839,671,881,660,919,641,952,614,958,607,796,607,767,604,741,596,718,581,698,561,682,537,671,511,664,482,662,452,664,427,671,403,682,382,699,362,718,346,656,346,660,286,671,232,688,185,712,145,742,113,776,90,814,76,857,72,971,72,971,22,948,14,921,8,890,5,854,3xm971,324l795,324,824,327,850,334,872,345,891,362,906,382,917,407,923,435,925,466,923,496,916,523,905,547,889,568,870,585,848,597,823,605,796,607,958,607,979,581,999,544,1010,503,1014,457,1011,414,1001,375,984,341,971,324xm816,256l766,262,723,279,687,307,659,346,718,346,718,346,741,334,766,327,795,324,971,324,960,311,931,287,897,270,859,260,816,256xm971,72l857,72,886,73,915,78,943,86,971,98,971,7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506;top:8747;height:106;width:237;" fillcolor="#231916" filled="t" stroked="f" coordsize="1106,493" o:gfxdata="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76jbKvQAA&#10;ANwAAAAPAAAAAAAAAAEAIAAAACIAAABkcnMvZG93bnJldi54bWxQSwECFAAUAAAACACHTuJAMy8F&#10;njsAAAA5AAAAEAAAAAAAAAABACAAAAAMAQAAZHJzL3NoYXBleG1sLnhtbFBLBQYAAAAABgAGAFsB&#10;AAC2AwAAAAA=&#10;" path="m525,186l287,186,287,0,238,0,238,186,0,186,0,227,238,227,238,492,287,492,287,227,525,227,525,186xm1105,392l587,392,587,434,1105,434,1105,39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984;top:8747;height:106;width:238;" fillcolor="#231916" filled="t" stroked="f" coordsize="1108,493" o:gfxdata="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5ZD9vQAA&#10;ANwAAAAPAAAAAAAAAAEAIAAAACIAAABkcnMvZG93bnJldi54bWxQSwECFAAUAAAACACHTuJAMy8F&#10;njsAAAA5AAAAEAAAAAAAAAABACAAAAAMAQAAZHJzL3NoYXBleG1sLnhtbFBLBQYAAAAABgAGAFsB&#10;AAC2AwAAAAA=&#10;" path="m525,186l287,186,287,0,237,0,237,186,0,186,0,227,237,227,237,492,287,492,287,227,525,227,525,186xm1048,221l645,221,645,263,1048,263,1048,221xm1108,412l587,412,587,455,1108,455,1108,41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468;top:8747;height:102;width:225;" fillcolor="#231916" filled="t" stroked="f" coordsize="1051,477" o:gfxdata="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OMYz8vQAA&#10;ANwAAAAPAAAAAAAAAAEAIAAAACIAAABkcnMvZG93bnJldi54bWxQSwECFAAUAAAACACHTuJAMy8F&#10;njsAAAA5AAAAEAAAAAAAAAABACAAAAAMAQAAZHJzL3NoYXBleG1sLnhtbFBLBQYAAAAABgAGAFsB&#10;AAC2AwAAAAA=&#10;" path="m278,219l230,219,230,477,278,477,278,219xm509,180l0,180,0,219,509,219,509,180xm278,0l230,0,230,180,278,180,278,0xm1051,33l601,33,601,475,645,475,645,446,1051,446,1051,408,645,408,645,72,1051,72,1051,33xm1051,446l1007,446,1007,475,1051,475,1051,446xm1051,72l1007,72,1007,408,1051,408,1051,72xm788,72l745,72,744,132,741,179,737,214,731,236,720,259,703,280,678,301,647,321,656,329,664,337,672,345,679,353,713,329,739,305,759,280,771,253,778,226,783,186,787,135,788,72xm905,72l863,72,863,256,867,282,880,300,902,311,932,315,992,315,1000,276,939,276,924,274,914,270,908,262,905,251,905,72xm1000,275l982,275,939,276,1000,276,1000,27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938;top:8747;height:106;width:239;" fillcolor="#231916" filled="t" stroked="f" coordsize="1115,493" o:gfxdata="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nIIUL4A&#10;AADcAAAADwAAAAAAAAABACAAAAAiAAAAZHJzL2Rvd25yZXYueG1sUEsBAhQAFAAAAAgAh07iQDMv&#10;BZ47AAAAOQAAABAAAAAAAAAAAQAgAAAADQEAAGRycy9zaGFwZXhtbC54bWxQSwUGAAAAAAYABgBb&#10;AQAAtwMAAAAA&#10;" path="m287,227l237,227,237,492,287,492,287,227xm525,186l0,186,0,227,525,227,525,186xm287,0l237,0,237,186,287,186,287,0xm1115,428l582,428,582,466,1115,466,1115,428xm784,231l738,231,707,428,752,428,784,231xm1027,193l615,193,615,231,982,231,982,428,1027,428,1027,193xm810,71l764,71,745,193,790,193,810,71xm1089,32l601,32,601,71,1089,71,1089,3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409;top:8747;height:106;width:238;" fillcolor="#231916" filled="t" stroked="f" coordsize="1111,493" o:gfxdata="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0uC4a8AAAA&#10;3AAAAA8AAAAAAAAAAQAgAAAAIgAAAGRycy9kb3ducmV2LnhtbFBLAQIUABQAAAAIAIdO4kAzLwWe&#10;OwAAADkAAAAQAAAAAAAAAAEAIAAAAAsBAABkcnMvc2hhcGV4bWwueG1sUEsFBgAAAAAGAAYAWwEA&#10;ALUDAAAAAA==&#10;" path="m287,227l238,227,238,492,287,492,287,227xm525,186l0,186,0,227,525,227,525,186xm287,0l238,0,238,186,287,186,287,0xm1111,127l587,127,587,168,1111,168,1111,127xm831,1l792,21,804,38,818,59,833,85,850,114,894,92,876,65,860,40,845,19,831,1xm749,227l713,290,673,348,631,402,586,451,607,467,617,475,626,482,673,427,716,369,757,310,795,250,749,227xm932,231l895,256,932,302,971,353,1013,412,1058,477,1104,446,1062,390,1019,336,976,283,932,23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516;top:8947;height:145;width:216;" fillcolor="#231916" filled="t" stroked="f" coordsize="1005,675" o:gfxdata="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u/U4C8AAAA&#10;3AAAAA8AAAAAAAAAAQAgAAAAIgAAAGRycy9kb3ducmV2LnhtbFBLAQIUABQAAAAIAIdO4kAzLwWe&#10;OwAAADkAAAAQAAAAAAAAAAEAIAAAAAsBAABkcnMvc2hhcGV4bWwueG1sUEsFBgAAAAAGAAYAWwEA&#10;ALUDAAAAAA==&#10;" path="m403,593l5,593,5,664,403,664,403,593xm248,100l160,100,160,593,248,593,248,100xm248,0l0,68,0,143,160,100,248,100,248,0xm597,576l597,653,623,663,653,670,685,674,721,675,784,669,840,651,888,621,901,607,721,607,688,605,656,599,626,590,597,576xm1003,343l917,343,914,403,904,455,888,500,865,538,837,568,804,590,765,603,721,607,901,607,930,578,963,525,986,461,1000,386,1003,343xm784,3l737,7,694,19,655,38,621,65,594,98,574,135,562,176,558,222,562,265,573,303,591,338,616,368,647,393,681,410,719,421,761,424,811,419,854,404,888,378,907,354,783,354,753,351,726,344,703,332,683,315,668,294,656,270,650,243,647,211,650,183,657,157,668,133,684,112,704,94,726,82,750,74,777,72,939,72,914,46,877,22,833,8,784,3xm939,72l777,72,806,75,832,83,855,98,875,118,891,142,903,170,910,200,912,234,910,258,903,280,891,300,875,319,855,334,833,345,809,352,783,354,907,354,915,343,1003,343,1005,303,1005,300,1001,233,990,173,972,122,947,79,939,72xm917,343l915,343,916,343,916,343,917,34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991;top:8948;height:144;width:224;" fillcolor="#231916" filled="t" stroked="f" coordsize="1047,672" o:gfxdata="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E+nJgvQAA&#10;ANwAAAAPAAAAAAAAAAEAIAAAACIAAABkcnMvZG93bnJldi54bWxQSwECFAAUAAAACACHTuJAMy8F&#10;njsAAAA5AAAAEAAAAAAAAAABACAAAAAMAQAAZHJzL3NoYXBleG1sLnhtbFBLBQYAAAAABgAGAFsB&#10;AAC2AwAAAAA=&#10;" path="m394,68l212,68,242,70,268,76,290,85,309,98,323,114,333,134,340,157,342,183,340,207,335,231,326,254,313,277,296,302,271,331,240,364,202,401,0,589,0,661,423,661,423,588,104,588,104,586,262,441,307,398,344,359,373,324,394,293,409,264,420,235,427,205,429,175,425,137,415,103,398,73,394,68xm226,0l173,3,124,14,78,33,35,59,35,142,78,110,122,87,166,73,212,68,394,68,375,47,345,26,310,12,271,3,226,0xm825,0l770,5,723,22,682,49,648,88,621,137,602,197,591,268,587,348,590,423,601,487,619,543,645,589,677,625,715,651,759,666,809,671,862,666,909,650,949,622,966,604,817,604,767,593,727,562,699,510,682,438,677,345,682,245,700,168,728,112,768,79,820,68,977,68,948,37,892,9,825,0xm977,68l820,68,869,79,907,112,934,166,950,242,956,340,950,435,933,509,906,561,867,593,817,604,966,604,984,584,1011,536,1030,478,1042,410,1046,333,1040,231,1021,148,991,83,977,6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470;top:8947;height:142;width:221;" fillcolor="#231916" filled="t" stroked="f" coordsize="1030,664" o:gfxdata="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94yg74A&#10;AADcAAAADwAAAAAAAAABACAAAAAiAAAAZHJzL2Rvd25yZXYueG1sUEsBAhQAFAAAAAgAh07iQDMv&#10;BZ47AAAAOQAAABAAAAAAAAAAAQAgAAAADQEAAGRycy9zaGFwZXhtbC54bWxQSwUGAAAAAAYABgBb&#10;AQAAtwMAAAAA&#10;" path="m395,71l213,71,243,73,269,79,291,88,309,101,324,117,334,137,340,160,342,186,341,210,335,234,326,257,314,280,297,305,272,334,241,367,202,404,0,592,0,664,423,664,423,591,104,591,104,589,263,444,308,401,344,362,373,327,395,296,410,267,421,238,427,208,430,178,426,140,416,106,399,76,395,71xm227,3l174,6,125,17,78,36,36,62,36,145,78,113,122,90,167,76,213,71,395,71,375,50,346,29,311,15,271,6,227,3xm1030,593l631,593,631,664,1030,664,1030,593xm875,99l787,99,787,593,875,593,875,99xm875,0l627,67,627,142,787,99,875,99,875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948;top:8947;height:142;width:220;" fillcolor="#231916" filled="t" stroked="f" coordsize="1024,661" o:gfxdata="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fpY7MvQAA&#10;ANwAAAAPAAAAAAAAAAEAIAAAACIAAABkcnMvZG93bnJldi54bWxQSwECFAAUAAAACACHTuJAMy8F&#10;njsAAAA5AAAAEAAAAAAAAAABACAAAAAMAQAAZHJzL3NoYXBleG1sLnhtbFBLBQYAAAAABgAGAFsB&#10;AAC2AwAAAAA=&#10;" path="m394,69l212,69,242,71,268,77,290,86,308,99,323,115,333,135,340,158,342,184,340,208,335,232,326,255,313,278,296,303,271,332,240,364,202,401,0,590,0,661,423,661,423,588,104,588,104,586,262,442,307,399,344,360,373,325,394,294,409,265,420,235,427,205,429,175,425,137,415,103,398,74,394,69xm226,0l173,4,124,15,78,34,35,60,35,143,78,111,122,88,166,74,212,69,394,69,375,48,345,27,310,12,271,3,226,0xm988,69l806,69,836,71,862,77,884,86,902,99,917,115,927,135,934,158,936,184,934,208,929,232,920,255,907,278,890,303,865,332,834,364,796,401,593,590,593,661,1017,661,1017,588,698,588,698,586,856,442,901,399,938,360,967,325,988,294,1003,265,1014,235,1021,205,1023,175,1019,137,1009,103,992,74,988,69xm820,0l767,4,718,15,672,34,629,60,629,143,672,111,715,88,760,74,806,69,988,69,969,48,939,27,904,12,865,3,820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419;top:8948;height:144;width:218;" fillcolor="#231916" filled="t" stroked="f" coordsize="1018,672" o:gfxdata="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0jEpX&#10;wAAAANwAAAAPAAAAAAAAAAEAIAAAACIAAABkcnMvZG93bnJldi54bWxQSwECFAAUAAAACACHTuJA&#10;My8FnjsAAAA5AAAAEAAAAAAAAAABACAAAAAPAQAAZHJzL3NoYXBleG1sLnhtbFBLBQYAAAAABgAG&#10;AFsBAAC5AwAAAAA=&#10;" path="m394,68l212,68,242,70,268,76,290,85,309,98,323,114,334,134,340,157,342,183,340,207,335,231,326,254,313,277,296,302,271,331,240,364,202,401,0,589,0,661,423,661,423,588,104,588,104,586,262,441,307,398,344,359,373,324,394,293,409,264,420,235,427,205,429,175,426,137,415,103,398,73,394,68xm226,0l173,3,124,14,78,33,35,59,35,142,78,110,122,87,167,73,212,68,394,68,375,47,345,26,310,12,271,3,226,0xm610,552l610,637,643,652,680,663,723,669,770,671,823,668,871,658,913,641,949,618,964,604,771,604,728,600,686,591,647,574,610,552xm964,68l775,68,831,75,871,95,895,128,903,175,893,226,861,262,809,284,735,291,680,291,680,359,738,359,821,367,880,390,915,428,927,482,925,509,917,532,904,553,885,571,862,585,836,595,805,602,771,604,964,604,979,589,1000,556,1013,518,1017,476,1014,446,1006,419,992,394,973,371,949,352,922,338,890,328,854,322,854,320,915,296,958,261,985,214,993,156,990,123,980,93,964,68xm797,0l752,2,711,9,673,21,637,37,637,114,670,94,704,80,739,71,775,68,964,68,963,66,939,43,910,24,877,11,839,2,797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504;top:9123;height:106;width:239;" fillcolor="#231916" filled="t" stroked="f" coordsize="1116,493" o:gfxdata="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AFAsi8AAAA&#10;3AAAAA8AAAAAAAAAAQAgAAAAIgAAAGRycy9kb3ducmV2LnhtbFBLAQIUABQAAAAIAIdO4kAzLwWe&#10;OwAAADkAAAAQAAAAAAAAAAEAIAAAAAsBAABkcnMvc2hhcGV4bWwueG1sUEsFBgAAAAAGAAYAWwEA&#10;ALUDAAAAAA==&#10;" path="m287,227l238,227,238,493,287,493,287,227xm525,187l0,187,0,227,525,227,525,187xm287,1l238,1,238,187,287,187,287,1xm795,142l749,142,746,191,741,232,736,265,729,289,707,338,675,383,632,423,580,457,590,466,599,475,607,483,614,491,671,452,716,408,751,357,775,301,782,272,787,236,792,193,795,142xm967,103l596,103,596,142,921,142,921,414,925,442,937,463,959,475,990,480,1029,480,1058,476,1081,466,1096,448,1099,441,997,441,983,439,973,433,968,423,967,411,967,103xm1070,327l1068,350,1067,372,1064,392,1061,411,1057,424,1050,433,1038,439,1023,441,1099,441,1105,424,1108,405,1110,385,1113,364,1115,343,1103,339,1092,335,1081,331,1070,327xm798,0l752,0,752,28,752,55,751,80,750,103,797,103,798,80,798,54,798,28,798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983;top:9122;height:107;width:239;" fillcolor="#231916" filled="t" stroked="f" coordsize="1115,495" o:gfxdata="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C8vLy/&#10;AAAA3AAAAA8AAAAAAAAAAQAgAAAAIgAAAGRycy9kb3ducmV2LnhtbFBLAQIUABQAAAAIAIdO4kAz&#10;LwWeOwAAADkAAAAQAAAAAAAAAAEAIAAAAA4BAABkcnMvc2hhcGV4bWwueG1sUEsFBgAAAAAGAAYA&#10;WwEAALgDAAAAAA==&#10;" path="m445,279l93,279,93,495,135,495,135,458,445,458,445,422,135,422,135,313,445,313,445,279xm445,458l403,458,403,495,445,495,445,458xm445,313l403,313,403,422,445,422,445,313xm305,98l251,98,203,153,144,200,77,240,0,273,8,282,15,291,21,300,28,310,45,303,61,295,77,287,93,279,445,279,445,276,97,276,147,246,192,213,233,177,270,138,325,138,297,108,305,98xm325,138l270,138,320,190,376,234,440,271,510,301,515,292,521,282,529,272,537,260,467,236,404,203,347,161,325,138xm194,0l155,34,113,67,69,97,21,124,30,133,37,142,43,150,49,156,93,129,138,98,182,63,226,26,194,0xm340,2l314,29,361,58,407,88,451,118,494,148,522,116,480,88,436,59,389,31,340,2xm1082,127l623,127,623,488,664,488,664,164,1082,164,1082,127xm930,445l933,460,936,473,938,485,1022,486,1048,482,1067,472,1078,455,1079,449,1009,449,992,449,973,448,952,447,930,445xm871,164l831,164,831,484,871,484,871,164xm1082,164l1042,164,1042,420,1040,433,1034,442,1024,447,1009,449,1079,449,1082,431,1082,164xm912,313l890,343,921,361,948,377,971,392,990,406,1015,374,993,360,969,345,942,330,912,313xm708,310l684,338,712,356,736,372,758,388,777,402,804,371,782,356,759,341,734,325,708,310xm918,205l896,233,924,249,950,265,974,280,995,295,1021,264,999,250,974,235,948,220,918,205xm714,202l690,230,714,245,738,260,760,276,782,291,808,260,788,246,765,232,741,217,714,202xm871,63l831,63,831,127,871,127,871,63xm1115,26l591,26,591,63,1115,63,1115,2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461;top:9122;height:105;width:239;" fillcolor="#231916" filled="t" stroked="f" coordsize="1117,490" o:gfxdata="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wLYQjvQAA&#10;ANwAAAAPAAAAAAAAAAEAIAAAACIAAABkcnMvZG93bnJldi54bWxQSwECFAAUAAAACACHTuJAMy8F&#10;njsAAAA5AAAAEAAAAAAAAAABACAAAAAMAQAAZHJzL3NoYXBleG1sLnhtbFBLBQYAAAAABgAGAFsB&#10;AAC2AwAAAAA=&#10;" path="m527,129l423,129,423,0,379,0,379,129,148,129,148,1,104,1,104,129,0,129,0,167,104,167,104,410,104,448,104,490,148,490,148,448,379,448,379,489,423,489,423,448,423,447,423,410,148,410,148,167,379,167,379,410,423,410,423,167,527,167,527,129xm1116,205l581,205,581,249,1116,249,1116,20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882;top:9123;height:105;width:350;" fillcolor="#231916" filled="t" stroked="f" coordsize="1634,489" o:gfxdata="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5AWpu8AAAA&#10;3AAAAA8AAAAAAAAAAQAgAAAAIgAAAGRycy9kb3ducmV2LnhtbFBLAQIUABQAAAAIAIdO4kAzLwWe&#10;OwAAADkAAAAQAAAAAAAAAAEAIAAAAAsBAABkcnMvc2hhcGV4bWwueG1sUEsFBgAAAAAGAAYAWwEA&#10;ALUDAAAAAA==&#10;" path="m258,216l216,216,216,406,221,437,235,459,260,472,294,477,447,477,479,473,504,462,522,444,524,438,304,438,284,436,269,429,261,416,258,399,258,216xm118,179l78,179,78,379,0,403,15,442,191,381,189,371,188,367,118,367,118,179xm502,326l499,347,497,367,494,384,491,401,485,417,474,429,458,436,436,438,524,438,532,419,535,403,539,384,543,364,546,341,535,337,524,334,512,330,502,326xm381,180l339,180,339,386,381,386,381,180xm187,344l118,367,188,367,188,358,187,344xm391,282l393,294,396,304,397,314,399,324,411,324,423,324,435,324,448,324,472,320,490,307,501,285,436,285,426,285,415,285,404,284,391,282xm511,143l469,143,468,171,467,198,466,223,465,247,463,264,457,276,448,283,436,285,501,285,506,256,508,222,509,184,511,143xm258,60l216,60,216,177,169,191,176,228,216,216,258,216,258,204,339,180,381,180,381,168,391,165,258,165,258,60xm180,143l8,143,8,179,180,179,180,143xm381,0l339,0,339,143,258,165,391,165,469,143,511,143,511,130,381,130,381,0xm118,3l78,3,78,143,118,143,118,3xm512,93l381,130,511,130,512,93xm831,444l833,455,835,466,837,476,839,486,896,486,925,482,946,471,958,452,959,448,888,448,875,448,861,447,846,446,831,444xm963,321l922,321,922,417,920,431,913,440,903,446,888,448,959,448,963,427,963,321xm705,238l666,238,666,390,646,393,589,399,595,438,720,421,769,415,770,403,770,390,771,385,705,385,705,238xm1037,264l963,264,989,316,1020,363,1057,402,1098,435,1102,431,1107,425,1115,417,1122,410,1127,405,1129,402,1096,379,1065,351,1037,320,1012,284,1037,264xm963,130l922,130,922,277,884,301,847,324,810,345,775,366,802,402,833,380,864,360,893,340,922,321,963,321,963,264,1037,264,1051,252,994,252,985,234,977,215,970,195,963,175,963,130xm772,376l705,385,771,385,772,376xm819,165l786,184,802,205,819,228,836,254,854,282,889,260,872,235,854,210,837,187,819,165xm1072,174l1055,192,1037,211,1017,231,994,252,1051,252,1061,242,1085,222,1107,201,1072,174xm768,202l599,202,599,238,768,238,768,202xm705,83l666,83,666,202,705,202,705,83xm1116,94l784,94,784,130,1116,130,1116,94xm963,4l922,4,922,94,963,94,963,4xm1015,9l992,34,1010,46,1027,59,1043,72,1060,85,1085,58,1069,45,1052,33,1034,21,1015,9xm777,47l592,47,592,83,777,83,777,47xm1634,32l1250,32,1250,489,1295,489,1295,453,1634,453,1634,417,1295,417,1295,258,1634,258,1634,220,1295,220,1295,70,1634,70,1634,32xm1634,453l1588,453,1588,489,1634,489,1634,453xm1634,258l1588,258,1588,417,1634,417,1634,258xm1634,70l1588,70,1588,220,1634,220,1634,7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409;top:9124;height:106;width:238;" fillcolor="#231916" filled="t" stroked="f" coordsize="1109,491" o:gfxdata="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Cu2bj&#10;wAAAANwAAAAPAAAAAAAAAAEAIAAAACIAAABkcnMvZG93bnJldi54bWxQSwECFAAUAAAACACHTuJA&#10;My8FnjsAAAA5AAAAEAAAAAAAAAABACAAAAAPAQAAZHJzL3NoYXBleG1sLnhtbFBLBQYAAAAABgAG&#10;AFsBAAC5AwAAAAA=&#10;" path="m423,447l379,447,379,489,423,489,423,447xm423,411l148,411,148,167,104,167,104,411,104,447,104,491,148,491,148,447,423,447,423,411xm527,129l423,129,423,0,379,0,379,129,148,129,148,1,104,1,104,129,0,129,0,167,379,167,379,410,423,410,423,167,527,167,527,129xm1049,217l646,217,646,260,1049,260,1049,217xm1109,409l588,409,588,451,1109,451,1109,40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512;top:9325;height:144;width:225;" fillcolor="#231916" filled="t" stroked="f" coordsize="1048,672" o:gfxdata="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B9XzKugAAANwA&#10;AAAPAAAAAAAAAAEAIAAAACIAAABkcnMvZG93bnJldi54bWxQSwECFAAUAAAACACHTuJAMy8FnjsA&#10;AAA5AAAAEAAAAAAAAAABACAAAAAJAQAAZHJzL3NoYXBleG1sLnhtbFBLBQYAAAAABgAGAFsBAACz&#10;AwAAAAA=&#10;" path="m395,68l213,68,243,70,268,76,291,85,309,98,324,114,334,134,340,157,342,183,341,207,335,231,326,254,314,277,296,302,272,331,240,364,202,401,0,589,0,660,423,660,423,587,104,587,104,586,263,441,307,398,344,359,373,324,395,293,410,264,421,234,427,205,429,174,426,136,416,103,399,73,395,68xm227,0l174,3,124,14,78,33,36,59,36,142,78,110,122,87,167,73,213,68,395,68,375,47,345,26,311,11,271,3,227,0xm887,0l826,6,770,25,721,57,679,101,644,156,619,220,604,293,599,374,603,441,614,500,633,551,660,594,693,628,732,652,776,667,826,671,872,668,914,656,952,637,985,610,990,603,828,603,800,601,774,592,751,578,731,558,715,534,704,507,697,479,695,448,697,423,704,400,715,378,731,358,751,342,689,342,693,282,704,228,721,181,745,141,775,109,809,86,847,73,890,68,1004,68,1004,19,980,10,953,4,922,1,887,0xm1004,321l828,321,857,323,883,330,905,342,924,358,939,379,949,403,956,431,958,462,956,492,949,519,938,543,922,564,903,581,881,594,856,601,828,603,990,603,1012,577,1032,540,1043,499,1047,454,1044,410,1034,372,1017,337,1004,321xm849,253l799,258,756,275,720,303,691,342,751,342,751,342,774,330,799,323,828,321,1004,321,993,308,964,283,930,266,892,256,849,253xm1004,68l890,68,919,70,948,74,976,83,1004,94,1004,6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992;top:9324;height:142;width:223;" fillcolor="#231916" filled="t" stroked="f" coordsize="1041,661" o:gfxdata="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oHLfjvQAA&#10;ANwAAAAPAAAAAAAAAAEAIAAAACIAAABkcnMvZG93bnJldi54bWxQSwECFAAUAAAACACHTuJAMy8F&#10;njsAAAA5AAAAEAAAAAAAAAABACAAAAAMAQAAZHJzL3NoYXBleG1sLnhtbFBLBQYAAAAABgAGAFsB&#10;AAC2AwAAAAA=&#10;" path="m395,69l213,69,243,71,269,76,291,86,309,99,324,115,334,135,340,157,342,184,341,208,335,231,326,255,314,278,297,303,272,331,241,364,202,401,0,590,0,661,423,661,423,588,104,588,104,586,263,442,308,399,344,360,373,325,395,294,410,265,421,235,427,205,430,175,426,137,416,103,399,73,395,69xm227,0l174,4,125,15,78,33,36,59,36,143,78,111,122,87,167,74,213,69,395,69,375,48,346,27,311,12,271,3,227,0xm1041,11l589,11,589,84,936,84,678,661,769,661,1041,40,1041,1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470;top:9324;height:144;width:223;" fillcolor="#231916" filled="t" stroked="f" coordsize="1040,672" o:gfxdata="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XviD6/&#10;AAAA3AAAAA8AAAAAAAAAAQAgAAAAIgAAAGRycy9kb3ducmV2LnhtbFBLAQIUABQAAAAIAIdO4kAz&#10;LwWeOwAAADkAAAAQAAAAAAAAAAEAIAAAAA4BAABkcnMvc2hhcGV4bWwueG1sUEsFBgAAAAAGAAYA&#10;WwEAALgDAAAAAA==&#10;" path="m395,69l213,69,243,71,269,76,291,86,309,99,324,115,334,135,341,157,343,184,341,208,336,231,327,255,314,278,297,303,272,331,241,364,203,401,0,590,0,661,424,661,424,588,105,588,105,586,263,442,308,399,345,360,374,325,395,294,410,265,421,235,428,205,430,175,426,137,416,103,399,73,395,69xm227,0l174,4,125,15,79,33,36,59,36,143,79,111,122,87,167,74,213,69,395,69,376,48,346,27,311,12,272,3,227,0xm827,0l783,3,744,11,709,26,678,45,652,70,634,97,623,128,619,162,627,211,650,253,689,289,743,319,743,321,678,353,632,394,604,444,594,502,598,538,609,570,627,599,652,625,683,645,719,660,758,669,802,672,855,669,902,660,943,645,977,624,997,605,819,605,790,603,764,597,741,588,721,575,704,558,692,540,685,520,683,497,691,455,715,417,755,385,812,358,964,358,954,350,888,320,888,319,944,286,946,285,817,285,769,261,735,233,715,199,708,161,710,141,716,124,726,108,741,94,758,82,777,74,798,69,820,68,989,68,987,65,964,43,935,24,902,11,866,3,827,0xm964,358l812,358,873,385,917,417,943,456,952,500,949,521,942,541,931,559,915,575,895,588,872,597,847,603,819,605,997,605,1005,598,1024,568,1036,533,1040,495,1030,438,1002,390,964,358xm989,68l820,68,844,69,865,74,884,82,899,93,912,107,921,123,927,141,928,161,928,162,922,199,901,232,866,261,817,285,946,285,985,248,1009,203,1017,152,1014,120,1004,91,989,6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947;top:9324;height:144;width:222;" fillcolor="#231916" filled="t" stroked="f" coordsize="1038,672" o:gfxdata="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UYMP6/&#10;AAAA3AAAAA8AAAAAAAAAAQAgAAAAIgAAAGRycy9kb3ducmV2LnhtbFBLAQIUABQAAAAIAIdO4kAz&#10;LwWeOwAAADkAAAAQAAAAAAAAAAEAIAAAAA4BAABkcnMvc2hhcGV4bWwueG1sUEsFBgAAAAAGAAYA&#10;WwEAALgDAAAAAA==&#10;" path="m395,69l213,69,243,71,269,76,291,86,309,99,324,115,334,135,340,157,343,184,341,208,335,231,327,255,314,278,297,303,272,331,241,364,202,401,0,590,0,661,423,661,423,588,104,588,104,586,263,442,308,399,344,360,374,325,395,294,410,265,421,235,427,205,430,175,426,137,416,103,399,73,395,69xm227,0l174,4,125,15,78,33,36,59,36,143,78,111,122,87,167,74,213,69,395,69,375,48,346,27,311,12,272,3,227,0xm630,573l630,650,656,659,686,666,718,671,754,672,817,666,873,648,921,617,934,604,754,604,721,602,689,596,659,587,630,573xm1036,340l950,340,947,399,937,452,921,497,898,535,870,565,837,587,798,600,754,604,934,604,963,575,996,521,1019,457,1033,383,1036,340xm818,0l770,4,727,16,688,35,654,62,627,95,607,132,595,173,592,219,595,262,606,300,624,335,649,365,680,389,714,407,752,418,794,421,844,416,887,401,921,375,940,351,816,351,786,348,759,341,736,329,716,312,701,291,689,267,683,239,680,208,683,180,690,153,701,130,717,109,737,91,759,79,783,71,810,69,972,69,948,43,910,19,867,5,818,0xm972,69l810,69,839,71,865,80,888,94,908,115,924,139,936,167,943,197,945,231,943,255,936,277,924,297,908,315,888,331,866,342,842,348,816,351,940,351,948,340,1036,340,1038,300,1038,297,1034,230,1023,170,1005,119,980,76,972,69xm950,340l948,340,949,340,949,340,950,34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418;top:9324;height:144;width:221;" fillcolor="#231916" filled="t" stroked="f" coordsize="1030,672" o:gfxdata="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yAoVMvQAA&#10;ANwAAAAPAAAAAAAAAAEAIAAAACIAAABkcnMvZG93bnJldi54bWxQSwECFAAUAAAACACHTuJAMy8F&#10;njsAAAA5AAAAEAAAAAAAAAABACAAAAAMAQAAZHJzL3NoYXBleG1sLnhtbFBLBQYAAAAABgAGAFsB&#10;AAC2AwAAAAA=&#10;" path="m0,552l0,638,32,653,70,663,112,670,159,672,212,669,260,659,302,642,339,618,353,604,161,604,117,601,76,591,36,575,0,552xm353,69l164,69,220,75,260,95,284,129,292,176,282,226,250,262,198,284,125,291,70,291,70,359,128,359,210,367,269,390,305,429,317,483,314,509,306,533,293,553,275,571,252,586,225,596,195,602,161,604,353,604,368,589,390,556,402,519,406,477,404,447,396,419,382,394,363,372,339,353,311,338,279,328,243,322,243,320,304,296,348,261,374,214,383,156,379,123,369,93,353,69xm186,0l142,3,100,9,62,21,26,37,26,115,59,95,93,80,128,71,164,69,353,69,352,67,329,44,300,25,266,11,228,3,186,0xm808,0l754,6,706,22,665,50,631,88,604,138,585,198,574,268,570,349,574,423,585,488,603,543,628,589,660,626,698,651,742,667,792,672,845,667,892,650,933,623,950,604,801,604,750,594,711,563,682,511,666,438,660,345,666,246,683,168,712,113,752,80,803,69,960,69,931,37,876,9,808,0xm960,69l803,69,852,79,890,112,917,167,933,243,939,341,933,436,917,509,889,562,850,594,801,604,950,604,967,585,994,537,1014,479,1025,411,1029,333,1023,232,1005,148,974,83,960,69xe">
                    <v:fill on="t" focussize="0,0"/>
                    <v:stroke on="f"/>
                    <v:imagedata o:title=""/>
                    <o:lock v:ext="edit" aspectratio="f"/>
                  </v:shape>
                  <v:group id="组合 818" o:spid="_x0000_s1026" o:spt="203" style="position:absolute;left:919;top:7528;height:200;width:3380;" coordorigin="2473,2521" coordsize="3278,194" o:gfxdata="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7Mkv1vwAAANsAAAAPAAAAAAAAAAEAIAAAACIAAABkcnMvZG93bnJldi54&#10;bWxQSwECFAAUAAAACACHTuJAMy8FnjsAAAA5AAAAFQAAAAAAAAABACAAAAAOAQAAZHJzL2dyb3Vw&#10;c2hhcGV4bWwueG1sUEsFBgAAAAAGAAYAYAEAAMsDAAAAAA==&#10;">
                    <o:lock v:ext="edit" aspectratio="f"/>
                    <v:rect id="矩形 1" o:spid="_x0000_s1026" o:spt="1" style="position:absolute;left:2473;top:2521;height:194;width:3279;" fillcolor="#3BB7B9" filled="t" stroked="f" coordsize="21600,21600" o:gfxdata="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BqNwm/&#10;AAAA3AAAAA8AAAAAAAAAAQAgAAAAIgAAAGRycy9kb3ducmV2LnhtbFBLAQIUABQAAAAIAIdO4kAz&#10;LwWeOwAAADkAAAAQAAAAAAAAAAEAIAAAAA4BAABkcnMvc2hhcGV4bWwueG1sUEsFBgAAAAAGAAYA&#10;WwEAALgDAAAAAA==&#10;">
                      <v:fill on="t" focussize="0,0"/>
                      <v:stroke on="f"/>
                      <v:imagedata o:title=""/>
                      <o:lock v:ext="edit" aspectratio="f"/>
                    </v:rect>
                    <v:group id="组合 735" o:spid="_x0000_s1026" o:spt="203" style="position:absolute;left:2582;top:2571;height:97;width:3061;" coordorigin="1304,2571" coordsize="3061,97" o:gfxdata="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Cd0S6+AAAA2wAAAA8AAAAAAAAAAQAgAAAAIgAAAGRycy9kb3ducmV2Lnht&#10;bFBLAQIUABQAAAAIAIdO4kAzLwWeOwAAADkAAAAVAAAAAAAAAAEAIAAAAA0BAABkcnMvZ3JvdXBz&#10;aGFwZXhtbC54bWxQSwUGAAAAAAYABgBgAQAAygMAAAAA&#10;">
                      <o:lock v:ext="edit" aspectratio="f"/>
                      <v:shape id="任意多边形 2" o:spid="_x0000_s1026" o:spt="100" style="position:absolute;left:1304;top:2572;height:96;width:283;" fillcolor="#FFFFFF" filled="t" stroked="f" coordsize="445,151" o:gfxdata="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8AHNK8AAAA&#10;3AAAAA8AAAAAAAAAAQAgAAAAIgAAAGRycy9kb3ducmV2LnhtbFBLAQIUABQAAAAIAIdO4kAzLwWe&#10;OwAAADkAAAAQAAAAAAAAAAEAIAAAAAsBAABkcnMvc2hhcGV4bWwueG1sUEsFBgAAAAAGAAYAWwEA&#10;ALUDAAAAAA==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6,71,38,66,29,63xm74,90l63,90,63,107,74,107,74,90xm74,67l63,67,63,81,74,81,74,67xm287,6l234,6,234,72,234,85,232,106,228,126,220,144,222,145,226,148,228,150,234,137,238,123,241,108,243,93,287,93,287,83,243,83,244,72,244,54,287,54,287,44,244,44,244,16,287,16,287,6xm173,113l169,124,161,135,152,143,154,144,158,148,160,149,167,142,173,134,178,125,183,116,173,113xm287,93l277,93,277,137,276,138,271,138,255,138,257,141,258,146,258,149,270,149,277,148,281,147,285,145,287,141,287,138,264,138,255,138,287,138,287,93xm203,113l195,118,201,125,208,136,210,143,219,138,216,131,209,121,203,113xm227,99l152,99,152,109,227,109,227,99xm176,30l167,30,167,99,176,99,176,81,215,81,215,72,176,72,176,55,215,55,215,46,176,46,176,30xm215,81l205,81,205,99,215,99,215,81xm287,54l277,54,277,83,287,83,287,54xm215,55l205,55,205,72,215,72,215,55xm215,30l205,30,205,46,215,46,215,30xm287,16l277,16,277,44,287,44,287,16xm226,20l154,20,154,30,226,30,226,20xm176,0l167,0,167,20,176,20,176,0xm215,0l205,0,205,20,215,20,215,0xm444,66l306,66,306,78,444,78,444,6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3" o:spid="_x0000_s1026" o:spt="100" style="position:absolute;left:1771;top:2572;height:96;width:282;" fillcolor="#FFFFFF" filled="t" stroked="f" coordsize="443,151" o:gfxdata="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E4zDK8AAAA&#10;3AAAAA8AAAAAAAAAAQAgAAAAIgAAAGRycy9kb3ducmV2LnhtbFBLAQIUABQAAAAIAIdO4kAzLwWe&#10;OwAAADkAAAAQAAAAAAAAAAEAIAAAAAsBAABkcnMvc2hhcGV4bWwueG1sUEsFBgAAAAAGAAYAWwEA&#10;ALUDAAAAAA==&#10;" path="m120,4l18,4,18,63,120,63,120,54,28,54,28,38,120,38,120,29,28,29,28,13,120,13,120,4xm120,38l109,38,109,54,120,54,120,38xm120,13l109,13,109,29,120,29,120,13xm135,135l2,135,2,145,135,145,135,135xm74,116l63,116,63,135,74,135,74,116xm119,107l20,107,20,116,119,116,119,107xm29,63l23,74,17,85,9,94,0,102,3,104,7,107,9,109,15,104,20,97,25,90,126,90,126,81,31,81,34,76,37,71,39,66,29,63xm74,90l63,90,63,107,74,107,74,90xm74,67l63,67,63,81,74,81,74,67xm287,6l235,6,234,72,234,85,232,106,228,126,220,144,223,145,227,148,228,150,234,137,239,123,241,108,243,93,287,93,287,83,244,83,244,72,244,54,287,54,287,44,244,44,244,16,287,16,287,6xm173,113l169,124,161,135,152,143,155,144,159,148,160,149,167,142,173,134,179,125,183,116,173,113xm287,93l277,93,277,137,276,138,272,138,256,138,257,141,258,146,259,149,270,149,277,148,281,147,285,145,287,141,287,138,264,138,256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7,20l154,20,154,30,227,30,227,20xm176,0l167,0,167,20,176,20,176,0xm215,0l206,0,206,20,215,20,215,0xm430,21l321,21,321,33,430,33,430,21xm443,120l308,120,308,132,443,132,443,12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4" o:spid="_x0000_s1026" o:spt="100" style="position:absolute;left:2237;top:2572;height:96;width:280;" fillcolor="#FFFFFF" filled="t" stroked="f" coordsize="441,151" o:gfxdata="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uItt2/&#10;AAAA3AAAAA8AAAAAAAAAAQAgAAAAIgAAAGRycy9kb3ducmV2LnhtbFBLAQIUABQAAAAIAIdO4kAz&#10;LwWeOwAAADkAAAAQAAAAAAAAAAEAIAAAAA4BAABkcnMvc2hhcGV4bWwueG1sUEsFBgAAAAAGAAYA&#10;WwEAALgDAAAAAA==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1,143,154,144,158,148,160,149,166,142,172,134,178,125,182,116,173,113xm286,93l276,93,276,137,275,138,271,138,255,138,256,141,258,146,258,149,269,149,276,148,281,147,285,145,286,141,286,138,263,138,255,138,286,138,286,93xm202,113l195,118,201,125,207,136,210,143,218,138,215,131,208,121,202,113xm226,99l151,99,151,109,226,109,226,99xm176,30l166,30,166,99,176,99,176,81,214,81,214,72,176,72,176,55,214,55,214,46,176,46,176,30xm214,81l205,81,205,99,214,99,214,81xm286,54l276,54,276,83,286,83,286,54xm214,55l205,55,205,72,214,72,214,55xm214,30l205,30,205,46,214,46,214,30xm286,16l276,16,276,44,286,44,286,16xm226,20l153,20,153,30,226,30,226,20xm176,0l166,0,166,20,176,20,176,0xm214,0l205,0,205,20,214,20,214,0xm432,14l317,14,317,25,432,25,432,14xm420,68l327,68,327,79,420,79,420,68xm440,126l308,126,308,137,440,137,440,12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5" o:spid="_x0000_s1026" o:spt="100" style="position:absolute;left:2701;top:2572;height:96;width:278;" fillcolor="#FFFFFF" filled="t" stroked="f" coordsize="437,151" o:gfxdata="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sX3uD&#10;wAAAANwAAAAPAAAAAAAAAAEAIAAAACIAAABkcnMvZG93bnJldi54bWxQSwECFAAUAAAACACHTuJA&#10;My8FnjsAAAA5AAAAEAAAAAAAAAABACAAAAAPAQAAZHJzL3NoYXBleG1sLnhtbFBLBQYAAAAABgAG&#10;AFsBAAC5AwAAAAA=&#10;" path="m119,4l18,4,18,63,119,63,119,54,28,54,28,38,119,38,119,29,28,29,28,13,119,13,119,4xm119,38l109,38,109,54,119,54,119,38xm119,13l109,13,109,29,119,29,119,13xm135,135l2,135,2,145,135,145,135,135xm73,116l63,116,63,135,73,135,73,116xm119,107l20,107,20,116,119,116,119,107xm28,63l23,74,16,85,8,94,0,102,3,104,7,107,9,109,14,104,20,97,25,90,125,90,125,81,31,81,34,76,36,71,38,66,28,63xm73,90l63,90,63,107,73,107,73,90xm73,67l63,67,63,81,73,81,73,67xm286,6l234,6,234,72,234,85,232,106,228,126,220,144,222,145,226,148,228,150,234,137,238,123,241,108,243,93,286,93,286,83,243,83,244,72,244,54,286,54,286,44,244,44,244,16,286,16,286,6xm173,113l168,124,160,135,152,143,154,144,158,148,160,149,166,142,172,134,178,125,183,116,173,113xm286,93l277,93,277,137,276,138,271,138,255,138,256,141,258,146,258,149,270,149,277,148,281,147,285,145,286,141,286,138,263,138,255,138,286,138,286,93xm203,113l195,118,201,125,208,136,210,143,219,138,216,131,209,121,203,113xm226,99l151,99,151,109,226,109,226,99xm176,30l167,30,167,99,176,99,176,81,215,81,215,72,176,72,176,55,215,55,215,46,176,46,176,30xm215,81l205,81,205,99,215,99,215,81xm286,54l277,54,277,83,286,83,286,54xm215,55l205,55,205,72,215,72,215,55xm215,30l205,30,205,46,215,46,215,30xm286,16l277,16,277,44,286,44,286,16xm226,20l154,20,154,30,226,30,226,20xm176,0l167,0,167,20,176,20,176,0xm215,0l205,0,205,20,215,20,215,0xm437,12l312,12,312,144,323,144,323,131,437,131,437,120,323,120,323,23,437,23,437,12xm437,131l426,131,426,143,437,143,437,131xm437,23l426,23,426,120,437,120,437,23xm363,23l353,23,352,51,348,72,339,88,325,98,327,100,330,104,331,107,347,95,357,77,361,53,363,23xm395,23l385,23,385,88,388,93,418,93,422,93,424,92,424,90,423,86,423,84,395,84,395,82,395,23xm423,83l421,84,417,84,423,84,423,83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6" o:spid="_x0000_s1026" o:spt="100" style="position:absolute;left:3163;top:2572;height:96;width:282;" fillcolor="#FFFFFF" filled="t" stroked="f" coordsize="443,151" o:gfxdata="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7RVEa8AAAA&#10;3AAAAA8AAAAAAAAAAQAgAAAAIgAAAGRycy9kb3ducmV2LnhtbFBLAQIUABQAAAAIAIdO4kAzLwWe&#10;OwAAADkAAAAQAAAAAAAAAAEAIAAAAAsBAABkcnMvc2hhcGV4bWwueG1sUEsFBgAAAAAGAAYAWwEA&#10;ALUDAAAAAA==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7,71,39,66,29,63xm74,90l63,90,63,107,74,107,74,90xm74,67l63,67,63,81,74,81,74,67xm287,6l234,6,234,72,234,85,232,106,228,126,220,144,222,145,227,148,228,150,234,137,238,123,241,108,243,93,287,93,287,83,244,83,244,72,244,54,287,54,287,44,244,44,244,16,287,16,287,6xm173,113l169,124,161,135,152,143,154,144,158,148,160,149,167,142,173,134,178,125,183,116,173,113xm287,93l277,93,277,137,276,138,271,138,255,138,257,141,258,146,259,149,270,149,277,148,281,147,285,145,287,141,287,138,264,138,255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6,20l154,20,154,30,226,30,226,20xm176,0l167,0,167,20,176,20,176,0xm215,0l206,0,206,20,215,20,215,0xm443,129l308,129,308,140,443,140,443,129xm366,73l355,73,352,88,350,103,348,117,345,129,356,129,359,117,361,103,363,88,366,73xm409,62l408,62,326,62,326,73,406,73,405,88,403,103,402,117,401,129,411,129,413,112,415,95,416,78,417,62,409,62xm372,25l362,25,360,36,357,62,367,62,371,36,372,25xm432,14l317,14,317,25,432,25,432,14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7" o:spid="_x0000_s1026" o:spt="100" style="position:absolute;left:3629;top:2571;height:96;width:282;" fillcolor="#FFFFFF" filled="t" stroked="f" coordsize="444,152" o:gfxdata="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9dH9y/&#10;AAAA3AAAAA8AAAAAAAAAAQAgAAAAIgAAAGRycy9kb3ducmV2LnhtbFBLAQIUABQAAAAIAIdO4kAz&#10;LwWeOwAAADkAAAAQAAAAAAAAAAEAIAAAAA4BAABkcnMvc2hhcGV4bWwueG1sUEsFBgAAAAAGAAYA&#10;WwEAALgDAAAAAA==&#10;" path="m120,6l19,6,19,65,120,65,120,56,29,56,29,40,120,40,120,31,29,31,29,15,120,15,120,6xm120,40l109,40,109,56,120,56,120,40xm120,15l109,15,109,31,120,31,120,15xm135,137l2,137,2,147,135,147,135,137xm74,118l63,118,63,137,74,137,74,118xm119,109l20,109,20,118,119,118,119,109xm29,65l23,76,17,87,9,96,0,104,3,106,7,109,9,111,15,106,20,99,25,92,126,92,126,83,31,83,34,78,37,73,39,68,29,65xm74,92l63,92,63,109,74,109,74,92xm74,69l63,69,63,83,74,83,74,69xm287,8l235,8,234,74,234,87,232,108,228,128,220,146,223,147,227,150,228,152,234,139,239,125,242,110,243,95,287,95,287,85,244,85,244,74,244,56,287,56,287,46,244,46,244,18,287,18,287,8xm174,115l169,126,161,137,152,145,155,146,159,150,161,151,167,144,173,136,179,127,183,118,174,115xm287,95l277,95,277,139,276,140,272,140,256,140,257,143,258,148,259,151,270,151,277,150,281,149,285,147,287,143,287,140,264,140,256,140,287,140,287,95xm203,115l195,120,201,127,208,138,211,145,219,140,216,133,209,123,203,115xm227,101l152,101,152,111,227,111,227,101xm176,32l167,32,167,101,176,101,176,83,215,83,215,74,176,74,176,57,215,57,215,48,176,48,176,32xm215,83l206,83,206,101,215,101,215,83xm287,56l277,56,277,85,287,85,287,56xm215,57l206,57,206,74,215,74,215,57xm215,32l206,32,206,48,215,48,215,32xm287,18l277,18,277,46,287,46,287,18xm227,22l154,22,154,32,227,32,227,22xm176,2l167,2,167,22,176,22,176,2xm215,2l206,2,206,22,215,22,215,2xm443,44l308,44,308,55,443,55,443,44xm347,75l338,94,328,112,317,129,306,143,309,145,314,148,316,150,327,135,338,118,348,99,358,79,347,75xm402,74l392,79,404,97,415,116,426,134,434,149,444,143,436,128,425,110,413,92,402,74xm372,0l362,4,367,15,373,31,376,40,387,35,384,26,377,11,372,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8" o:spid="_x0000_s1026" o:spt="100" style="position:absolute;left:4095;top:2572;height:96;width:270;" fillcolor="#FFFFFF" filled="t" stroked="f" coordsize="425,151" o:gfxdata="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QMmCS/&#10;AAAA3AAAAA8AAAAAAAAAAQAgAAAAIgAAAGRycy9kb3ducmV2LnhtbFBLAQIUABQAAAAIAIdO4kAz&#10;LwWeOwAAADkAAAAQAAAAAAAAAAEAIAAAAA4BAABkcnMvc2hhcGV4bWwueG1sUEsFBgAAAAAGAAYA&#10;WwEAALgDAAAAAA==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2,143,154,144,158,148,160,149,166,142,172,134,178,125,182,116,173,113xm286,93l276,93,276,137,276,138,271,138,255,138,256,141,258,146,258,149,269,149,276,148,281,147,285,145,286,141,286,138,263,138,255,138,286,138,286,93xm202,113l195,118,201,125,207,136,210,143,218,138,215,131,209,121,202,113xm226,99l151,99,151,109,226,109,226,99xm176,30l166,30,166,99,176,99,176,81,215,81,215,72,176,72,176,55,215,55,215,46,176,46,176,30xm215,81l205,81,205,99,215,99,215,81xm286,54l276,54,276,83,286,83,286,54xm215,55l205,55,205,72,215,72,215,55xm215,30l205,30,205,46,215,46,215,30xm286,16l276,16,276,44,286,44,286,16xm226,20l153,20,153,30,226,30,226,20xm176,0l166,0,166,20,176,20,176,0xm215,0l205,0,205,20,215,20,215,0xm425,9l326,9,326,147,336,147,336,137,425,137,425,126,336,126,336,78,425,78,425,67,336,67,336,20,425,20,425,9xm425,137l414,137,414,147,425,147,425,137xm425,78l414,78,414,126,425,126,425,78xm425,20l414,20,414,67,425,67,425,20xe">
                        <v:fill on="t" focussize="0,0"/>
                        <v:stroke on="f"/>
                        <v:imagedata o:title=""/>
                        <o:lock v:ext="edit" aspectratio="f"/>
                      </v:shape>
                    </v:group>
                  </v:group>
                  <v:shape id="_x0000_s1026" o:spid="_x0000_s1026" o:spt="100" style="position:absolute;left:1008;top:7252;height:183;width:380;" fillcolor="#231916" filled="t" stroked="f" coordsize="1010,487" o:gfxdata="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qa/gb4A&#10;AADdAAAADwAAAAAAAAABACAAAAAiAAAAZHJzL2Rvd25yZXYueG1sUEsBAhQAFAAAAAgAh07iQDMv&#10;BZ47AAAAOQAAABAAAAAAAAAAAQAgAAAADQEAAGRycy9zaGFwZXhtbC54bWxQSwUGAAAAAAYABgBb&#10;AQAAtwMAAAAA&#10;" path="m0,17l2,38,3,57,4,74,4,79,4,396,4,413,3,433,2,455,0,479,14,478,24,478,54,478,54,462,53,455,53,422,427,422,427,413,427,396,427,378,53,378,53,309,133,309,135,306,136,305,53,305,53,69,427,69,428,61,429,41,430,20,68,20,51,20,34,19,17,18,0,17xm54,478l33,478,41,478,54,479,54,478xm427,422l375,422,375,448,374,462,374,471,374,476,388,475,397,474,430,474,429,453,428,432,427,422xm430,474l407,474,417,475,431,476,430,474xm427,69l287,69,375,69,375,378,427,378,427,79,427,74,427,69xm133,309l53,309,64,312,71,315,77,319,84,323,92,332,102,344,117,328,133,309xm287,69l239,69,239,280,243,297,255,309,274,316,301,318,314,318,327,318,340,318,355,317,355,305,357,293,360,280,363,270,300,270,295,269,292,267,289,265,287,260,287,69xm185,69l137,69,137,88,137,106,137,133,133,192,120,239,98,274,68,298,53,305,136,305,150,283,162,261,170,238,176,213,180,186,182,155,183,120,183,106,184,93,184,81,185,69xm364,266l350,268,336,269,322,269,307,270,363,270,364,266xm431,17l417,18,403,19,390,20,377,20,430,20,431,17xm693,0l697,73,697,181,695,236,691,285,683,326,673,360,660,385,643,408,622,429,597,450,586,458,593,458,603,461,627,472,638,479,646,487,654,478,673,456,689,433,703,409,715,386,723,367,729,346,736,323,742,297,1006,297,1006,253,746,253,748,173,1006,173,1006,129,748,129,748,49,1006,49,1007,44,1008,25,1009,4,766,4,752,4,735,3,715,2,693,0xm884,412l890,424,895,435,899,443,901,450,903,456,904,467,904,481,939,478,967,473,987,465,1001,454,1003,450,1004,440,1005,426,1005,418,923,418,919,418,914,416,890,413,884,412xm1006,297l954,297,954,403,952,411,948,414,943,417,936,418,1005,418,1005,411,1006,297xm1006,173l954,173,954,253,1006,253,1006,173xm1006,49l954,49,954,129,1006,129,1006,68,1006,59,1006,49xm1009,0l961,3,944,4,932,4,1009,4,1009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712;top:7296;height:139;width:498;" fillcolor="#231916" filled="t" stroked="f" coordsize="1358,379" o:gfxdata="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xY4xm8AAAA&#10;3QAAAA8AAAAAAAAAAQAgAAAAIgAAAGRycy9kb3ducmV2LnhtbFBLAQIUABQAAAAIAIdO4kAzLwWe&#10;OwAAADkAAAAQAAAAAAAAAAEAIAAAAAsBAABkcnMvc2hhcGV4bWwueG1sUEsFBgAAAAAGAAYAWwEA&#10;ALUDAAAAAA==&#10;" path="m185,3l115,3,0,379,59,379,91,269,266,269,253,225,100,225,130,126,135,108,139,89,148,52,200,52,185,3xm266,269l206,269,240,379,300,379,266,269xm200,52l149,52,153,70,157,89,162,108,167,127,197,225,253,225,200,52xm465,0l438,1,414,3,392,5,374,8,374,379,431,379,431,232,482,232,513,228,558,207,574,189,449,189,439,189,431,186,431,49,438,47,451,45,583,45,569,30,550,17,526,8,498,2,465,0xm482,232l431,232,440,234,451,234,463,234,482,232xm583,45l469,45,500,50,525,62,540,84,546,114,540,146,524,170,498,184,463,189,574,189,591,169,603,112,601,87,594,65,583,46,583,45xm775,0l750,1,726,3,703,5,684,8,684,379,740,379,740,220,872,220,864,211,845,201,845,200,871,185,880,177,740,177,740,48,747,46,761,45,895,45,882,30,862,17,838,8,809,2,775,0xm872,220l775,220,801,224,820,236,833,258,843,290,850,322,856,348,862,367,866,379,925,379,920,364,913,341,906,312,897,277,889,250,878,228,872,220xm895,45l780,45,809,48,833,59,849,79,855,110,850,138,835,159,810,173,778,177,880,177,893,165,907,137,912,104,910,82,905,62,895,45,895,45xm1055,3l998,3,998,379,1055,379,1055,3xm1212,3l1155,3,1155,379,1357,379,1357,331,1212,331,1212,3xe">
                    <v:fill on="t" focussize="0,0"/>
                    <v:stroke on="f"/>
                    <v:imagedata o:title=""/>
                    <o:lock v:ext="edit" aspectratio="f"/>
                  </v:shape>
                </v:group>
                <v:group id="_x0000_s1026" o:spid="_x0000_s1026" o:spt="203" style="position:absolute;left:15703;top:7252;height:2699;width:3380;" coordorigin="4546,7252" coordsize="3380,2699" o:gfxdata="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3LdZ98AAAADcAAAADwAAAAAAAAABACAAAAAiAAAAZHJzL2Rvd25yZXYu&#10;eG1sUEsBAhQAFAAAAAgAh07iQDMvBZ47AAAAOQAAABUAAAAAAAAAAQAgAAAADwEAAGRycy9ncm91&#10;cHNoYXBleG1sLnhtbFBLBQYAAAAABgAGAGABAADMAwAAAAA=&#10;">
                  <o:lock v:ext="edit" aspectratio="f"/>
                  <v:group id="组合 808" o:spid="_x0000_s1026" o:spt="203" style="position:absolute;left:4546;top:7528;height:200;width:3380;" coordorigin="2473,2521" coordsize="3278,194" o:gfxdata="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Q6nK2vwAAANsAAAAPAAAAAAAAAAEAIAAAACIAAABkcnMvZG93bnJldi54&#10;bWxQSwECFAAUAAAACACHTuJAMy8FnjsAAAA5AAAAFQAAAAAAAAABACAAAAAOAQAAZHJzL2dyb3Vw&#10;c2hhcGV4bWwueG1sUEsFBgAAAAAGAAYAYAEAAMsDAAAAAA==&#10;">
                    <o:lock v:ext="edit" aspectratio="f"/>
                    <v:rect id="矩形 1" o:spid="_x0000_s1026" o:spt="1" style="position:absolute;left:2473;top:2521;height:194;width:3279;" fillcolor="#3BB7B9" filled="t" stroked="f" coordsize="21600,21600" o:gfxdata="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bOh1L4A&#10;AADcAAAADwAAAAAAAAABACAAAAAiAAAAZHJzL2Rvd25yZXYueG1sUEsBAhQAFAAAAAgAh07iQDMv&#10;BZ47AAAAOQAAABAAAAAAAAAAAQAgAAAADQEAAGRycy9zaGFwZXhtbC54bWxQSwUGAAAAAAYABgBb&#10;AQAAtwMAAAAA&#10;">
                      <v:fill on="t" focussize="0,0"/>
                      <v:stroke on="f"/>
                      <v:imagedata o:title=""/>
                      <o:lock v:ext="edit" aspectratio="f"/>
                    </v:rect>
                    <v:group id="组合 735" o:spid="_x0000_s1026" o:spt="203" style="position:absolute;left:2582;top:2571;height:97;width:3061;" coordorigin="1304,2571" coordsize="3061,97" o:gfxdata="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P6bXLb0AAADbAAAADwAAAAAAAAABACAAAAAiAAAAZHJzL2Rvd25yZXYueG1s&#10;UEsBAhQAFAAAAAgAh07iQDMvBZ47AAAAOQAAABUAAAAAAAAAAQAgAAAADAEAAGRycy9ncm91cHNo&#10;YXBleG1sLnhtbFBLBQYAAAAABgAGAGABAADJAwAAAAA=&#10;">
                      <o:lock v:ext="edit" aspectratio="f"/>
                      <v:shape id="任意多边形 2" o:spid="_x0000_s1026" o:spt="100" style="position:absolute;left:1304;top:2572;height:96;width:283;" fillcolor="#FFFFFF" filled="t" stroked="f" coordsize="445,151" o:gfxdata="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WzWb74A&#10;AADcAAAADwAAAAAAAAABACAAAAAiAAAAZHJzL2Rvd25yZXYueG1sUEsBAhQAFAAAAAgAh07iQDMv&#10;BZ47AAAAOQAAABAAAAAAAAAAAQAgAAAADQEAAGRycy9zaGFwZXhtbC54bWxQSwUGAAAAAAYABgBb&#10;AQAAtwMAAAAA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6,71,38,66,29,63xm74,90l63,90,63,107,74,107,74,90xm74,67l63,67,63,81,74,81,74,67xm287,6l234,6,234,72,234,85,232,106,228,126,220,144,222,145,226,148,228,150,234,137,238,123,241,108,243,93,287,93,287,83,243,83,244,72,244,54,287,54,287,44,244,44,244,16,287,16,287,6xm173,113l169,124,161,135,152,143,154,144,158,148,160,149,167,142,173,134,178,125,183,116,173,113xm287,93l277,93,277,137,276,138,271,138,255,138,257,141,258,146,258,149,270,149,277,148,281,147,285,145,287,141,287,138,264,138,255,138,287,138,287,93xm203,113l195,118,201,125,208,136,210,143,219,138,216,131,209,121,203,113xm227,99l152,99,152,109,227,109,227,99xm176,30l167,30,167,99,176,99,176,81,215,81,215,72,176,72,176,55,215,55,215,46,176,46,176,30xm215,81l205,81,205,99,215,99,215,81xm287,54l277,54,277,83,287,83,287,54xm215,55l205,55,205,72,215,72,215,55xm215,30l205,30,205,46,215,46,215,30xm287,16l277,16,277,44,287,44,287,16xm226,20l154,20,154,30,226,30,226,20xm176,0l167,0,167,20,176,20,176,0xm215,0l205,0,205,20,215,20,215,0xm444,66l306,66,306,78,444,78,444,6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3" o:spid="_x0000_s1026" o:spt="100" style="position:absolute;left:1771;top:2572;height:96;width:282;" fillcolor="#FFFFFF" filled="t" stroked="f" coordsize="443,151" o:gfxdata="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9UBo+8AAAA&#10;3AAAAA8AAAAAAAAAAQAgAAAAIgAAAGRycy9kb3ducmV2LnhtbFBLAQIUABQAAAAIAIdO4kAzLwWe&#10;OwAAADkAAAAQAAAAAAAAAAEAIAAAAAsBAABkcnMvc2hhcGV4bWwueG1sUEsFBgAAAAAGAAYAWwEA&#10;ALUDAAAAAA==&#10;" path="m120,4l18,4,18,63,120,63,120,54,28,54,28,38,120,38,120,29,28,29,28,13,120,13,120,4xm120,38l109,38,109,54,120,54,120,38xm120,13l109,13,109,29,120,29,120,13xm135,135l2,135,2,145,135,145,135,135xm74,116l63,116,63,135,74,135,74,116xm119,107l20,107,20,116,119,116,119,107xm29,63l23,74,17,85,9,94,0,102,3,104,7,107,9,109,15,104,20,97,25,90,126,90,126,81,31,81,34,76,37,71,39,66,29,63xm74,90l63,90,63,107,74,107,74,90xm74,67l63,67,63,81,74,81,74,67xm287,6l235,6,234,72,234,85,232,106,228,126,220,144,223,145,227,148,228,150,234,137,239,123,241,108,243,93,287,93,287,83,244,83,244,72,244,54,287,54,287,44,244,44,244,16,287,16,287,6xm173,113l169,124,161,135,152,143,155,144,159,148,160,149,167,142,173,134,179,125,183,116,173,113xm287,93l277,93,277,137,276,138,272,138,256,138,257,141,258,146,259,149,270,149,277,148,281,147,285,145,287,141,287,138,264,138,256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7,20l154,20,154,30,227,30,227,20xm176,0l167,0,167,20,176,20,176,0xm215,0l206,0,206,20,215,20,215,0xm430,21l321,21,321,33,430,33,430,21xm443,120l308,120,308,132,443,132,443,12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4" o:spid="_x0000_s1026" o:spt="100" style="position:absolute;left:2237;top:2572;height:96;width:280;" fillcolor="#FFFFFF" filled="t" stroked="f" coordsize="441,151" o:gfxdata="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F5Hxg&#10;wAAAANwAAAAPAAAAAAAAAAEAIAAAACIAAABkcnMvZG93bnJldi54bWxQSwECFAAUAAAACACHTuJA&#10;My8FnjsAAAA5AAAAEAAAAAAAAAABACAAAAAPAQAAZHJzL3NoYXBleG1sLnhtbFBLBQYAAAAABgAG&#10;AFsBAAC5AwAAAAA=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1,143,154,144,158,148,160,149,166,142,172,134,178,125,182,116,173,113xm286,93l276,93,276,137,275,138,271,138,255,138,256,141,258,146,258,149,269,149,276,148,281,147,285,145,286,141,286,138,263,138,255,138,286,138,286,93xm202,113l195,118,201,125,207,136,210,143,218,138,215,131,208,121,202,113xm226,99l151,99,151,109,226,109,226,99xm176,30l166,30,166,99,176,99,176,81,214,81,214,72,176,72,176,55,214,55,214,46,176,46,176,30xm214,81l205,81,205,99,214,99,214,81xm286,54l276,54,276,83,286,83,286,54xm214,55l205,55,205,72,214,72,214,55xm214,30l205,30,205,46,214,46,214,30xm286,16l276,16,276,44,286,44,286,16xm226,20l153,20,153,30,226,30,226,20xm176,0l166,0,166,20,176,20,176,0xm214,0l205,0,205,20,214,20,214,0xm432,14l317,14,317,25,432,25,432,14xm420,68l327,68,327,79,420,79,420,68xm440,126l308,126,308,137,440,137,440,12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5" o:spid="_x0000_s1026" o:spt="100" style="position:absolute;left:2701;top:2572;height:96;width:278;" fillcolor="#FFFFFF" filled="t" stroked="f" coordsize="437,151" o:gfxdata="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IzsT6/&#10;AAAA3AAAAA8AAAAAAAAAAQAgAAAAIgAAAGRycy9kb3ducmV2LnhtbFBLAQIUABQAAAAIAIdO4kAz&#10;LwWeOwAAADkAAAAQAAAAAAAAAAEAIAAAAA4BAABkcnMvc2hhcGV4bWwueG1sUEsFBgAAAAAGAAYA&#10;WwEAALgDAAAAAA==&#10;" path="m119,4l18,4,18,63,119,63,119,54,28,54,28,38,119,38,119,29,28,29,28,13,119,13,119,4xm119,38l109,38,109,54,119,54,119,38xm119,13l109,13,109,29,119,29,119,13xm135,135l2,135,2,145,135,145,135,135xm73,116l63,116,63,135,73,135,73,116xm119,107l20,107,20,116,119,116,119,107xm28,63l23,74,16,85,8,94,0,102,3,104,7,107,9,109,14,104,20,97,25,90,125,90,125,81,31,81,34,76,36,71,38,66,28,63xm73,90l63,90,63,107,73,107,73,90xm73,67l63,67,63,81,73,81,73,67xm286,6l234,6,234,72,234,85,232,106,228,126,220,144,222,145,226,148,228,150,234,137,238,123,241,108,243,93,286,93,286,83,243,83,244,72,244,54,286,54,286,44,244,44,244,16,286,16,286,6xm173,113l168,124,160,135,152,143,154,144,158,148,160,149,166,142,172,134,178,125,183,116,173,113xm286,93l277,93,277,137,276,138,271,138,255,138,256,141,258,146,258,149,270,149,277,148,281,147,285,145,286,141,286,138,263,138,255,138,286,138,286,93xm203,113l195,118,201,125,208,136,210,143,219,138,216,131,209,121,203,113xm226,99l151,99,151,109,226,109,226,99xm176,30l167,30,167,99,176,99,176,81,215,81,215,72,176,72,176,55,215,55,215,46,176,46,176,30xm215,81l205,81,205,99,215,99,215,81xm286,54l277,54,277,83,286,83,286,54xm215,55l205,55,205,72,215,72,215,55xm215,30l205,30,205,46,215,46,215,30xm286,16l277,16,277,44,286,44,286,16xm226,20l154,20,154,30,226,30,226,20xm176,0l167,0,167,20,176,20,176,0xm215,0l205,0,205,20,215,20,215,0xm437,12l312,12,312,144,323,144,323,131,437,131,437,120,323,120,323,23,437,23,437,12xm437,131l426,131,426,143,437,143,437,131xm437,23l426,23,426,120,437,120,437,23xm363,23l353,23,352,51,348,72,339,88,325,98,327,100,330,104,331,107,347,95,357,77,361,53,363,23xm395,23l385,23,385,88,388,93,418,93,422,93,424,92,424,90,423,86,423,84,395,84,395,82,395,23xm423,83l421,84,417,84,423,84,423,83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6" o:spid="_x0000_s1026" o:spt="100" style="position:absolute;left:3163;top:2572;height:96;width:282;" fillcolor="#FFFFFF" filled="t" stroked="f" coordsize="443,151" o:gfxdata="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C9nvu8AAAA&#10;3AAAAA8AAAAAAAAAAQAgAAAAIgAAAGRycy9kb3ducmV2LnhtbFBLAQIUABQAAAAIAIdO4kAzLwWe&#10;OwAAADkAAAAQAAAAAAAAAAEAIAAAAAsBAABkcnMvc2hhcGV4bWwueG1sUEsFBgAAAAAGAAYAWwEA&#10;ALUDAAAAAA==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7,71,39,66,29,63xm74,90l63,90,63,107,74,107,74,90xm74,67l63,67,63,81,74,81,74,67xm287,6l234,6,234,72,234,85,232,106,228,126,220,144,222,145,227,148,228,150,234,137,238,123,241,108,243,93,287,93,287,83,244,83,244,72,244,54,287,54,287,44,244,44,244,16,287,16,287,6xm173,113l169,124,161,135,152,143,154,144,158,148,160,149,167,142,173,134,178,125,183,116,173,113xm287,93l277,93,277,137,276,138,271,138,255,138,257,141,258,146,259,149,270,149,277,148,281,147,285,145,287,141,287,138,264,138,255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6,20l154,20,154,30,226,30,226,20xm176,0l167,0,167,20,176,20,176,0xm215,0l206,0,206,20,215,20,215,0xm443,129l308,129,308,140,443,140,443,129xm366,73l355,73,352,88,350,103,348,117,345,129,356,129,359,117,361,103,363,88,366,73xm409,62l408,62,326,62,326,73,406,73,405,88,403,103,402,117,401,129,411,129,413,112,415,95,416,78,417,62,409,62xm372,25l362,25,360,36,357,62,367,62,371,36,372,25xm432,14l317,14,317,25,432,25,432,14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7" o:spid="_x0000_s1026" o:spt="100" style="position:absolute;left:3629;top:2571;height:96;width:282;" fillcolor="#FFFFFF" filled="t" stroked="f" coordsize="444,152" o:gfxdata="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xMdVh&#10;wAAAANwAAAAPAAAAAAAAAAEAIAAAACIAAABkcnMvZG93bnJldi54bWxQSwECFAAUAAAACACHTuJA&#10;My8FnjsAAAA5AAAAEAAAAAAAAAABACAAAAAPAQAAZHJzL3NoYXBleG1sLnhtbFBLBQYAAAAABgAG&#10;AFsBAAC5AwAAAAA=&#10;" path="m120,6l19,6,19,65,120,65,120,56,29,56,29,40,120,40,120,31,29,31,29,15,120,15,120,6xm120,40l109,40,109,56,120,56,120,40xm120,15l109,15,109,31,120,31,120,15xm135,137l2,137,2,147,135,147,135,137xm74,118l63,118,63,137,74,137,74,118xm119,109l20,109,20,118,119,118,119,109xm29,65l23,76,17,87,9,96,0,104,3,106,7,109,9,111,15,106,20,99,25,92,126,92,126,83,31,83,34,78,37,73,39,68,29,65xm74,92l63,92,63,109,74,109,74,92xm74,69l63,69,63,83,74,83,74,69xm287,8l235,8,234,74,234,87,232,108,228,128,220,146,223,147,227,150,228,152,234,139,239,125,242,110,243,95,287,95,287,85,244,85,244,74,244,56,287,56,287,46,244,46,244,18,287,18,287,8xm174,115l169,126,161,137,152,145,155,146,159,150,161,151,167,144,173,136,179,127,183,118,174,115xm287,95l277,95,277,139,276,140,272,140,256,140,257,143,258,148,259,151,270,151,277,150,281,149,285,147,287,143,287,140,264,140,256,140,287,140,287,95xm203,115l195,120,201,127,208,138,211,145,219,140,216,133,209,123,203,115xm227,101l152,101,152,111,227,111,227,101xm176,32l167,32,167,101,176,101,176,83,215,83,215,74,176,74,176,57,215,57,215,48,176,48,176,32xm215,83l206,83,206,101,215,101,215,83xm287,56l277,56,277,85,287,85,287,56xm215,57l206,57,206,74,215,74,215,57xm215,32l206,32,206,48,215,48,215,32xm287,18l277,18,277,46,287,46,287,18xm227,22l154,22,154,32,227,32,227,22xm176,2l167,2,167,22,176,22,176,2xm215,2l206,2,206,22,215,22,215,2xm443,44l308,44,308,55,443,55,443,44xm347,75l338,94,328,112,317,129,306,143,309,145,314,148,316,150,327,135,338,118,348,99,358,79,347,75xm402,74l392,79,404,97,415,116,426,134,434,149,444,143,436,128,425,110,413,92,402,74xm372,0l362,4,367,15,373,31,376,40,387,35,384,26,377,11,372,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8" o:spid="_x0000_s1026" o:spt="100" style="position:absolute;left:4095;top:2572;height:96;width:270;" fillcolor="#FFFFFF" filled="t" stroked="f" coordsize="425,151" o:gfxdata="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mBSmb4A&#10;AADcAAAADwAAAAAAAAABACAAAAAiAAAAZHJzL2Rvd25yZXYueG1sUEsBAhQAFAAAAAgAh07iQDMv&#10;BZ47AAAAOQAAABAAAAAAAAAAAQAgAAAADQEAAGRycy9zaGFwZXhtbC54bWxQSwUGAAAAAAYABgBb&#10;AQAAtwMAAAAA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2,143,154,144,158,148,160,149,166,142,172,134,178,125,182,116,173,113xm286,93l276,93,276,137,276,138,271,138,255,138,256,141,258,146,258,149,269,149,276,148,281,147,285,145,286,141,286,138,263,138,255,138,286,138,286,93xm202,113l195,118,201,125,207,136,210,143,218,138,215,131,209,121,202,113xm226,99l151,99,151,109,226,109,226,99xm176,30l166,30,166,99,176,99,176,81,215,81,215,72,176,72,176,55,215,55,215,46,176,46,176,30xm215,81l205,81,205,99,215,99,215,81xm286,54l276,54,276,83,286,83,286,54xm215,55l205,55,205,72,215,72,215,55xm215,30l205,30,205,46,215,46,215,30xm286,16l276,16,276,44,286,44,286,16xm226,20l153,20,153,30,226,30,226,20xm176,0l166,0,166,20,176,20,176,0xm215,0l205,0,205,20,215,20,215,0xm425,9l326,9,326,147,336,147,336,137,425,137,425,126,336,126,336,78,425,78,425,67,336,67,336,20,425,20,425,9xm425,137l414,137,414,147,425,147,425,137xm425,78l414,78,414,126,425,126,425,78xm425,20l414,20,414,67,425,67,425,20xe">
                        <v:fill on="t" focussize="0,0"/>
                        <v:stroke on="f"/>
                        <v:imagedata o:title=""/>
                        <o:lock v:ext="edit" aspectratio="f"/>
                      </v:shape>
                    </v:group>
                  </v:group>
                  <v:group id="组合 859" o:spid="_x0000_s1026" o:spt="203" style="position:absolute;left:7125;top:8201;height:135;width:94;" coordsize="445,639" o:gfxdata="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NGneLO7AAAA2wAAAA8AAAAAAAAAAQAgAAAAIgAAAGRycy9kb3ducmV2LnhtbFBL&#10;AQIUABQAAAAIAIdO4kAzLwWeOwAAADkAAAAVAAAAAAAAAAEAIAAAAAoBAABkcnMvZ3JvdXBzaGFw&#10;ZXhtbC54bWxQSwUGAAAAAAYABgBgAQAAxwMAAAAA&#10;">
                    <o:lock v:ext="edit" aspectratio="f"/>
                    <v:shape id="_x0000_s1026" o:spid="_x0000_s1026" o:spt="100" style="position:absolute;left:0;top:0;height:639;width:445;" fillcolor="#231916" filled="t" stroked="f" coordsize="445,639" o:gfxdata="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NQtZbsAAADc&#10;AAAADwAAAAAAAAABACAAAAAiAAAAZHJzL2Rvd25yZXYueG1sUEsBAhQAFAAAAAgAh07iQDMvBZ47&#10;AAAAOQAAABAAAAAAAAAAAQAgAAAACgEAAGRycy9zaGFwZXhtbC54bWxQSwUGAAAAAAYABgBbAQAA&#10;tAMAAAAA&#10;" path="m445,0l0,0,0,71,342,71,87,639,177,639,445,28,445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861" o:spid="_x0000_s1026" o:spt="203" style="position:absolute;left:6642;top:8199;height:140;width:93;" coordsize="441,661" o:gfxdata="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BoEBJK7AAAA2wAAAA8AAAAAAAAAAQAgAAAAIgAAAGRycy9kb3ducmV2LnhtbFBL&#10;AQIUABQAAAAIAIdO4kAzLwWeOwAAADkAAAAVAAAAAAAAAAEAIAAAAAoBAABkcnMvZ3JvdXBzaGFw&#10;ZXhtbC54bWxQSwUGAAAAAAYABgBgAQAAxwMAAAAA&#10;">
                    <o:lock v:ext="edit" aspectratio="f"/>
                    <v:shape id="_x0000_s1026" o:spid="_x0000_s1026" o:spt="100" style="position:absolute;left:0;top:0;height:661;width:441;" fillcolor="#231916" filled="t" stroked="f" coordsize="441,661" o:gfxdata="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FKvv65AAAA3AAA&#10;AA8AAAAAAAAAAQAgAAAAIgAAAGRycy9kb3ducmV2LnhtbFBLAQIUABQAAAAIAIdO4kAzLwWeOwAA&#10;ADkAAAAQAAAAAAAAAAEAIAAAAAgBAABkcnMvc2hhcGV4bWwueG1sUEsFBgAAAAAGAAYAWwEAALID&#10;AAAAAA==&#10;" path="m283,0l223,6,168,25,120,56,78,100,44,154,19,217,5,288,0,368,4,434,15,492,33,542,59,584,92,618,130,641,174,656,223,660,268,657,309,645,346,627,379,600,384,594,225,594,197,591,171,582,149,568,130,549,114,525,103,499,96,471,94,441,96,416,103,393,114,372,130,353,149,337,88,337,92,277,102,225,119,179,143,139,172,108,206,85,243,72,286,67,397,67,397,19,375,10,348,5,318,1,283,0xm397,316l224,316,253,318,279,325,301,336,319,352,334,373,344,396,350,424,352,455,350,484,344,510,332,534,317,555,298,572,276,584,252,591,225,594,384,594,406,568,425,532,436,491,440,446,437,404,427,366,410,332,397,316xm246,249l196,254,154,271,118,298,90,337,149,337,149,336,171,325,196,318,224,316,397,316,387,303,359,279,325,262,288,252,246,249xm397,67l286,67,314,69,343,74,370,82,397,93,397,67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863" o:spid="_x0000_s1026" o:spt="203" style="position:absolute;left:6172;top:8201;height:138;width:82;" coordsize="389,650" o:gfxdata="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HVIoQm+AAAA2wAAAA8AAAAAAAAAAQAgAAAAIgAAAGRycy9kb3ducmV2Lnht&#10;bFBLAQIUABQAAAAIAIdO4kAzLwWeOwAAADkAAAAVAAAAAAAAAAEAIAAAAA0BAABkcnMvZ3JvdXBz&#10;aGFwZXhtbC54bWxQSwUGAAAAAAYABgBgAQAAygMAAAAA&#10;">
                    <o:lock v:ext="edit" aspectratio="f"/>
                    <v:shape id="_x0000_s1026" o:spid="_x0000_s1026" o:spt="100" style="position:absolute;left:0;top:0;height:650;width:389;" fillcolor="#231916" filled="t" stroked="f" coordsize="389,650" o:gfxdata="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G+qP74A&#10;AADcAAAADwAAAAAAAAABACAAAAAiAAAAZHJzL2Rvd25yZXYueG1sUEsBAhQAFAAAAAgAh07iQDMv&#10;BZ47AAAAOQAAABAAAAAAAAAAAQAgAAAADQEAAGRycy9zaGFwZXhtbC54bWxQSwUGAAAAAAYABgBb&#10;AQAAtwMAAAAA&#10;" path="m358,0l21,0,21,325,53,322,82,320,107,319,129,319,169,321,232,338,290,393,301,448,298,477,257,546,177,581,143,583,107,580,70,572,35,559,0,541,0,623,27,635,60,643,99,648,144,650,198,646,288,617,352,561,385,486,389,442,385,400,354,329,295,279,210,253,159,250,148,250,101,252,101,71,358,71,358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865" o:spid="_x0000_s1026" o:spt="203" style="position:absolute;left:5688;top:8199;height:135;width:104;" coordsize="491,639" o:gfxdata="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6taa5b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0;top:0;height:639;width:491;" fillcolor="#231916" filled="t" stroked="f" coordsize="491,639" o:gfxdata="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tMfCvQAA&#10;ANwAAAAPAAAAAAAAAAEAIAAAACIAAABkcnMvZG93bnJldi54bWxQSwECFAAUAAAACACHTuJAMy8F&#10;njsAAAA5AAAAEAAAAAAAAAABACAAAAAMAQAAZHJzL3NoYXBleG1sLnhtbFBLBQYAAAAABgAGAFsB&#10;AAC2AwAAAAA=&#10;" path="m403,473l319,473,319,639,403,639,403,473xm403,0l303,0,0,421,0,473,490,473,490,409,89,409,293,125,302,109,309,96,315,85,319,76,403,76,403,0xm403,76l321,76,320,96,319,111,319,125,319,409,403,409,403,76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867" o:spid="_x0000_s1026" o:spt="203" style="position:absolute;left:5217;top:8199;height:140;width:85;" coordsize="401,661" o:gfxdata="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ZT8Ckb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0;top:0;height:661;width:401;" fillcolor="#231916" filled="t" stroked="f" coordsize="401,661" o:gfxdata="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0wjLr4A&#10;AADcAAAADwAAAAAAAAABACAAAAAiAAAAZHJzL2Rvd25yZXYueG1sUEsBAhQAFAAAAAgAh07iQDMv&#10;BZ47AAAAOQAAABAAAAAAAAAAAQAgAAAADQEAAGRycy9zaGFwZXhtbC54bWxQSwUGAAAAAAYABgBb&#10;AQAAtwMAAAAA&#10;" path="m183,0l140,2,99,9,61,20,27,36,27,113,59,93,92,79,127,70,162,67,217,74,256,93,280,126,288,172,278,222,247,258,195,279,123,286,69,286,69,353,126,353,207,361,265,383,300,421,312,474,309,500,270,561,192,592,159,594,116,590,75,581,36,565,0,543,0,627,32,641,69,652,110,658,157,660,209,657,298,631,363,579,396,510,400,469,397,439,357,365,306,332,240,316,240,315,300,291,342,256,368,211,377,153,373,121,347,66,295,24,225,3,183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shape id="_x0000_s1026" o:spid="_x0000_s1026" o:spt="100" style="position:absolute;left:4732;top:8201;height:138;width:89;" fillcolor="#36A7A8" filled="t" stroked="f" coordsize="422,649" o:gfxdata="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ndd4rsAAADc&#10;AAAADwAAAAAAAAABACAAAAAiAAAAZHJzL2Rvd25yZXYueG1sUEsBAhQAFAAAAAgAh07iQDMvBZ47&#10;AAAAOQAAABAAAAAAAAAAAQAgAAAACgEAAGRycy9zaGFwZXhtbC54bWxQSwUGAAAAAAYABgBbAQAA&#10;tAMAAAAA&#10;" path="m223,0l171,3,122,14,77,32,35,58,35,140,77,108,120,85,164,72,209,67,238,69,304,96,334,154,336,180,335,203,309,272,267,325,199,393,0,578,0,648,416,648,416,577,103,577,103,575,258,433,302,391,367,318,403,259,420,201,422,171,419,134,392,72,339,26,267,3,223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61;top:8372;height:104;width:232;" fillcolor="#36A7A8" filled="t" stroked="f" coordsize="1094,490" o:gfxdata="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tKJ1SvQAA&#10;ANwAAAAPAAAAAAAAAAEAIAAAACIAAABkcnMvZG93bnJldi54bWxQSwECFAAUAAAACACHTuJAMy8F&#10;njsAAAA5AAAAEAAAAAAAAAABACAAAAAMAQAAZHJzL3NoYXBleG1sLnhtbFBLBQYAAAAABgAGAFsB&#10;AAC2AwAAAAA=&#10;" path="m337,84l292,84,291,126,290,165,287,202,285,236,273,300,246,358,206,410,152,457,161,465,170,473,178,481,186,489,244,437,287,378,316,312,329,239,331,207,333,170,335,129,337,84xm182,265l80,265,80,487,121,487,121,278,184,278,176,273,182,265xm319,429l321,439,324,450,326,462,328,473,372,474,405,475,442,469,468,452,479,433,401,433,384,433,365,432,343,431,319,429xm502,45l208,45,208,84,457,84,454,184,452,268,449,333,446,381,442,404,434,421,420,430,401,433,479,433,484,424,490,383,492,332,495,252,498,164,502,45xm184,278l121,278,162,309,203,340,230,309,190,282,184,278xm183,96l8,96,8,131,136,131,105,176,72,217,37,252,0,282,4,294,8,305,12,315,15,325,32,311,48,296,65,281,80,265,182,265,191,255,193,252,146,252,129,241,121,236,121,220,137,200,153,178,168,156,183,132,183,96xm195,184l184,202,172,219,159,236,146,252,193,252,205,237,218,221,230,205,195,184xm95,0l58,17,68,33,78,49,88,68,97,86,136,68,126,49,115,31,105,15,95,0xm1056,66l624,66,624,109,1056,109,1056,66xm1094,390l585,390,585,432,1094,432,1094,39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730;top:8573;height:140;width:93;" fillcolor="#36A7A8" filled="t" stroked="f" coordsize="439,660" o:gfxdata="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++5ME7sAAADc&#10;AAAADwAAAAAAAAABACAAAAAiAAAAZHJzL2Rvd25yZXYueG1sUEsBAhQAFAAAAAgAh07iQDMvBZ47&#10;AAAAOQAAABAAAAAAAAAAAQAgAAAACgEAAGRycy9zaGFwZXhtbC54bWxQSwUGAAAAAAYABgBbAQAA&#10;tAMAAAAA&#10;" path="m37,562l37,638,64,647,93,654,125,658,159,659,221,654,276,636,324,606,336,593,159,593,127,591,96,585,66,576,37,562xm436,333l352,333,349,392,339,443,323,488,301,525,274,555,241,576,202,589,159,593,336,593,364,564,397,512,420,449,434,376,436,333xm222,0l175,4,133,15,95,34,62,60,35,93,15,129,4,170,0,215,4,257,14,295,32,328,56,358,87,382,120,399,158,410,199,413,248,408,290,393,324,368,342,344,220,344,191,342,165,335,142,323,123,306,107,286,96,262,89,235,87,204,90,176,96,150,108,127,123,106,143,89,164,77,188,70,215,67,374,67,350,42,313,19,270,5,222,0xm374,67l215,67,243,70,268,78,291,92,311,112,327,136,338,163,345,193,347,226,345,250,338,271,326,291,310,309,291,325,269,335,246,342,220,344,342,344,350,333,436,333,438,295,438,291,435,225,424,167,406,116,381,75,374,67xm352,333l350,333,351,334,351,334,352,33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60;top:8739;height:104;width:234;" fillcolor="#36A7A8" filled="t" stroked="f" coordsize="1104,490" o:gfxdata="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Jn4trsAAADc&#10;AAAADwAAAAAAAAABACAAAAAiAAAAZHJzL2Rvd25yZXYueG1sUEsBAhQAFAAAAAgAh07iQDMvBZ47&#10;AAAAOQAAABAAAAAAAAAAAQAgAAAACgEAAGRycy9zaGFwZXhtbC54bWxQSwUGAAAAAAYABgBbAQAA&#10;tAMAAAAA&#10;" path="m337,83l292,83,291,125,290,165,287,202,285,236,273,299,246,357,206,410,152,457,161,465,170,473,178,481,186,489,244,437,287,377,316,311,329,238,331,207,333,170,335,129,337,83xm182,265l80,265,80,486,121,486,121,278,184,278,176,272,182,265xm319,428l321,439,324,450,326,461,328,473,372,474,405,474,442,469,468,452,479,433,401,433,384,433,365,432,343,430,319,428xm502,45l208,45,208,83,457,83,454,184,452,267,449,333,446,380,442,404,434,420,420,430,401,433,479,433,484,423,490,383,492,332,495,252,498,163,502,45xm184,278l121,278,162,308,203,339,230,309,184,278xm183,96l8,96,8,131,136,131,105,176,72,216,37,252,0,282,4,293,8,304,12,315,15,325,32,311,48,296,64,281,80,265,182,265,191,254,193,252,146,252,129,241,121,235,121,220,137,199,153,178,168,155,183,132,183,96xm195,184l184,202,172,219,159,236,146,252,193,252,205,237,218,221,230,205,195,184xm95,0l58,17,68,32,78,49,88,67,97,86,136,67,126,49,115,31,105,15,95,0xm789,144l744,144,741,192,737,232,731,264,725,288,703,337,671,380,630,419,578,454,588,462,596,470,604,478,612,486,667,448,712,405,746,355,769,300,776,272,782,236,786,194,789,144xm958,106l594,106,594,144,913,144,913,411,917,439,929,459,951,471,981,475,1019,475,1048,472,1070,462,1085,445,1088,437,988,437,974,435,965,429,959,420,958,408,958,106xm1059,326l1058,348,1056,370,1054,390,1051,408,1047,421,1039,430,1028,435,1013,437,1088,437,1093,421,1096,402,1099,382,1102,362,1104,341,1092,337,1081,334,1070,330,1059,326xm793,5l747,5,747,32,747,58,746,83,745,106,791,106,792,82,792,58,793,32,793,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71;top:8941;height:141;width:211;" fillcolor="#36A7A8" filled="t" stroked="f" coordsize="996,663" o:gfxdata="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FkNQbsAAADc&#10;AAAADwAAAAAAAAABACAAAAAiAAAAZHJzL2Rvd25yZXYueG1sUEsBAhQAFAAAAAgAh07iQDMvBZ47&#10;AAAAOQAAABAAAAAAAAAAAQAgAAAACgEAAGRycy9zaGFwZXhtbC54bWxQSwUGAAAAAAYABgBbAQAA&#10;tAMAAAAA&#10;" path="m396,583l4,583,4,652,396,652,396,583xm243,98l157,98,157,583,243,583,243,98xm243,0l0,66,0,140,157,98,243,98,243,0xm839,3l778,10,724,28,676,59,634,103,600,157,576,220,561,291,556,371,560,437,571,495,590,545,616,587,648,620,686,644,730,658,779,663,824,659,865,648,902,629,935,603,940,596,781,596,753,593,727,585,705,571,686,551,670,528,659,502,652,474,650,443,652,419,659,396,670,375,686,356,705,339,644,339,648,280,659,228,676,182,699,143,728,111,762,88,799,75,841,70,953,70,953,22,930,14,904,8,873,5,839,3xm953,318l780,318,809,321,834,328,856,339,875,355,889,375,900,399,906,427,908,458,906,487,899,513,888,537,873,557,854,574,832,586,808,594,781,596,940,596,961,570,981,534,992,494,996,449,993,407,983,369,966,335,953,318xm801,252l752,257,710,274,674,301,647,339,705,339,705,339,728,328,752,321,780,318,953,318,943,306,914,282,881,265,843,255,801,252xm953,70l841,70,870,72,898,77,926,85,953,96,953,7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61;top:9112;height:103;width:231;" fillcolor="#36A7A8" filled="t" stroked="f" coordsize="1091,484" o:gfxdata="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H5K5L4A&#10;AADcAAAADwAAAAAAAAABACAAAAAiAAAAZHJzL2Rvd25yZXYueG1sUEsBAhQAFAAAAAgAh07iQDMv&#10;BZ47AAAAOQAAABAAAAAAAAAAAQAgAAAADQEAAGRycy9zaGFwZXhtbC54bWxQSwUGAAAAAAYABgBb&#10;AQAAtwMAAAAA&#10;" path="m282,222l233,222,233,483,282,483,282,222xm516,182l0,182,0,222,516,222,516,182xm282,0l233,0,233,182,282,182,282,0xm1091,125l577,125,577,164,1091,164,1091,125xm816,0l778,21,790,37,803,58,818,83,834,112,878,90,860,63,844,39,830,18,816,0xm735,223l700,284,661,341,619,394,575,442,586,451,596,459,606,466,615,474,660,419,703,363,743,305,781,245,735,223xm915,226l879,252,915,296,954,347,995,404,1039,468,1084,437,1043,383,1001,330,958,277,915,22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144;top:9112;height:103;width:231;" fillcolor="#231916" filled="t" stroked="f" coordsize="1089,484" o:gfxdata="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aqMG2/&#10;AAAA3AAAAA8AAAAAAAAAAQAgAAAAIgAAAGRycy9kb3ducmV2LnhtbFBLAQIUABQAAAAIAIdO4kAz&#10;LwWeOwAAADkAAAAQAAAAAAAAAAEAIAAAAA4BAABkcnMvc2hhcGV4bWwueG1sUEsFBgAAAAAGAAYA&#10;WwEAALgDAAAAAA==&#10;" path="m283,222l234,222,234,483,283,483,283,222xm517,182l0,182,0,222,517,222,517,182xm283,0l234,0,234,182,283,182,283,0xm805,210l758,210,758,391,763,425,780,449,808,464,847,469,979,469,1012,465,1037,456,1056,440,1062,427,859,427,835,424,819,416,809,401,805,382,805,210xm1037,318l1035,339,1032,359,1029,378,1026,396,1020,410,1007,419,988,425,963,427,1062,427,1067,417,1071,400,1075,381,1079,359,1084,335,1071,330,1059,326,1048,322,1037,318xm805,1l758,1,758,169,575,188,580,229,758,210,805,210,805,205,1089,175,1088,164,805,164,805,1xm1086,135l805,164,1088,164,1086,13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542;top:9114;height:98;width:396;" fillcolor="#231916" filled="t" stroked="f" coordsize="1868,464" o:gfxdata="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G7PyrsAAADc&#10;AAAADwAAAAAAAAABACAAAAAiAAAAZHJzL2Rvd25yZXYueG1sUEsBAhQAFAAAAAgAh07iQDMvBZ47&#10;AAAAOQAAABAAAAAAAAAAAQAgAAAACgEAAGRycy9zaGFwZXhtbC54bWxQSwUGAAAAAAYABgBbAQAA&#10;tAMAAAAA&#10;" path="m80,170l46,170,46,463,80,463,80,170xm254,422l257,435,259,447,260,457,278,457,324,458,348,454,365,445,375,428,375,426,320,426,305,425,289,425,272,424,254,422xm379,352l345,352,345,417,337,426,320,426,375,426,379,405,379,352xm186,354l165,377,182,389,197,401,212,413,226,424,247,400,233,388,218,376,202,365,186,354xm452,322l112,322,112,352,452,352,452,322xm379,295l345,295,345,322,379,322,379,295xm413,120l146,120,146,302,178,302,178,268,413,268,413,240,178,240,178,208,413,208,413,180,178,180,178,149,413,149,413,120xm295,268l263,268,263,297,295,297,295,268xm413,268l380,268,380,293,413,293,413,268xm295,208l263,208,263,240,295,240,295,208xm413,208l380,208,380,240,413,240,413,208xm295,149l263,149,263,180,295,180,295,149xm413,149l380,149,380,180,413,180,413,149xm123,137l0,137,0,170,123,170,123,137xm80,6l46,6,46,137,80,137,80,6xm295,89l263,89,263,120,295,120,295,89xm441,60l123,60,123,89,441,89,441,60xm295,6l263,6,263,60,295,60,295,6xm343,6l329,29,344,37,358,44,372,51,386,59,400,33,388,26,374,20,359,13,343,6xm614,291l580,291,580,463,614,463,614,291xm857,115l824,115,819,165,811,210,802,250,790,285,770,323,744,360,711,394,672,426,681,435,689,444,695,454,736,421,770,384,798,345,819,302,831,265,842,222,851,172,857,115xm774,406l776,417,778,428,779,437,781,446,813,447,827,447,841,447,871,442,893,428,903,411,837,411,824,410,810,410,793,408,774,406xm927,115l892,115,889,189,885,256,881,317,878,368,874,387,866,400,853,408,837,411,903,411,907,403,913,369,917,314,924,164,927,115xm783,115l750,115,745,152,738,186,729,216,718,243,703,268,686,293,665,317,641,340,649,348,657,358,664,367,689,343,711,316,730,288,747,258,758,229,768,196,776,158,783,115xm614,143l580,143,580,253,493,283,500,322,580,291,614,291,614,278,665,259,663,249,662,240,614,240,614,143xm660,223l614,240,662,240,661,237,660,223xm520,50l515,93,508,133,499,170,487,203,497,210,507,217,517,224,523,205,529,185,534,164,539,143,659,143,659,112,545,112,547,98,549,84,551,70,552,56,520,50xm724,3l705,58,685,106,664,150,642,188,653,194,663,200,671,205,683,185,694,164,705,141,717,115,927,115,928,82,731,82,738,66,744,49,751,32,757,14,724,3xm614,7l580,7,580,112,614,112,614,7xm1392,146l1180,146,1180,461,1213,461,1213,431,1407,431,1407,401,1213,401,1213,339,1407,339,1407,309,1213,309,1213,259,1392,259,1392,229,1213,229,1213,175,1392,175,1392,146xm1407,431l1374,431,1374,458,1407,458,1407,431xm1407,339l1374,339,1374,401,1407,401,1407,339xm1392,259l1359,259,1359,278,1392,278,1392,259xm1392,175l1359,175,1359,229,1392,229,1392,175xm1430,66l1153,66,1153,137,1186,137,1186,96,1430,96,1430,66xm1430,96l1397,96,1397,137,1430,137,1430,96xm1276,0l1248,17,1257,29,1266,40,1274,53,1283,66,1296,66,1317,53,1307,39,1297,26,1286,13,1276,0xm1073,166l1042,166,1042,375,1041,386,1038,396,1033,405,1027,412,1052,442,1068,424,1074,418,1089,404,1104,389,1122,373,1073,373,1073,166xm1127,321l1114,335,1100,348,1087,360,1073,373,1122,373,1136,360,1133,347,1130,334,1127,321xm1039,11l1029,61,1016,105,1000,145,983,181,991,191,999,201,1006,212,1016,191,1026,169,1035,145,1044,120,1140,120,1141,117,1141,88,1054,88,1059,72,1064,54,1068,37,1072,19,1039,11xm1140,120l1108,120,1084,192,1092,194,1102,197,1114,201,1140,120xm1868,36l1544,36,1544,458,1582,458,1582,425,1868,425,1868,391,1582,391,1582,244,1868,244,1868,209,1582,209,1582,70,1868,70,1868,36xm1868,425l1829,425,1829,458,1868,458,1868,425xm1868,244l1829,244,1829,391,1868,391,1868,244xm1868,70l1829,70,1829,209,1868,209,1868,7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044;top:9111;height:104;width:339;" fillcolor="#231916" filled="t" stroked="f" coordsize="1603,490" o:gfxdata="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B9/fa/&#10;AAAA3AAAAA8AAAAAAAAAAQAgAAAAIgAAAGRycy9kb3ducmV2LnhtbFBLAQIUABQAAAAIAIdO4kAz&#10;LwWeOwAAADkAAAAQAAAAAAAAAAEAIAAAAA4BAABkcnMvc2hhcGV4bWwueG1sUEsFBgAAAAAGAAYA&#10;WwEAALgDAAAAAA==&#10;" path="m98,114l60,114,59,180,58,190,56,250,53,298,48,334,42,364,32,395,18,425,0,455,6,464,12,472,19,480,24,489,55,441,77,381,91,307,96,220,199,220,200,186,97,186,97,168,98,151,98,138,98,114xm481,133l416,147,357,157,301,164,250,168,250,412,249,423,246,435,240,444,232,451,257,483,264,476,274,470,285,465,333,446,386,426,386,425,289,425,289,200,316,198,342,194,379,194,378,190,410,185,440,180,471,175,501,169,481,133xm66,434l69,444,71,453,73,464,75,474,104,474,123,475,152,470,172,458,185,438,118,438,106,437,93,437,80,436,66,434xm379,194l342,194,361,284,394,360,441,422,502,470,509,461,516,451,523,442,531,433,495,412,464,385,437,354,415,316,444,302,471,288,475,287,402,287,394,264,388,241,383,216,379,194xm199,220l160,220,158,276,156,323,154,365,152,400,149,417,142,428,132,435,118,438,185,438,185,437,191,407,193,360,195,307,198,246,199,220xm384,388l356,399,331,409,309,418,289,425,386,425,384,414,384,402,384,388xm494,232l473,246,450,260,427,273,402,287,475,287,496,276,518,263,494,232xm289,0l270,44,248,85,223,124,196,160,206,166,215,171,223,176,230,182,246,160,261,138,275,115,289,92,514,92,514,57,308,57,313,46,318,35,323,24,329,13,289,0xm223,79l9,79,9,114,223,114,223,79xm107,0l74,17,84,33,94,49,103,64,111,79,115,79,148,62,140,49,130,34,119,18,107,0xm767,128l729,128,728,196,727,203,725,262,721,310,715,345,707,377,695,407,679,435,659,460,665,467,672,474,679,482,687,490,720,445,744,388,758,318,764,236,862,236,863,203,766,203,766,186,766,169,767,145,767,128xm636,281l626,328,614,377,600,424,585,472,629,485,641,436,653,388,665,341,677,295,666,292,656,288,646,285,636,281xm892,441l895,455,897,468,898,479,953,479,978,476,996,466,1006,450,1007,444,948,444,936,444,923,443,908,442,892,441xm740,436l743,450,746,462,748,473,760,473,795,474,820,470,838,459,850,441,850,438,786,438,774,438,763,437,751,437,740,436xm1010,312l972,312,972,436,964,444,1007,444,1010,427,1010,312xm862,236l825,236,823,292,821,339,819,378,817,408,814,421,808,431,799,436,786,438,850,438,855,415,857,376,859,328,861,270,862,236xm1102,278l874,278,874,312,1102,312,1102,278xm1083,161l905,161,905,190,1035,190,972,252,972,278,1010,278,1010,261,1083,193,1083,161xm595,138l570,164,589,178,608,194,629,210,650,229,679,198,660,184,640,169,618,153,595,138xm927,2l916,46,900,89,879,129,853,168,864,178,873,187,881,196,887,187,893,179,899,170,905,161,1083,161,1083,156,908,156,914,145,921,133,927,122,933,109,1098,109,1098,76,946,76,952,59,958,42,962,25,967,7,927,2xm876,95l685,95,685,128,876,128,876,95xm616,12l590,38,609,53,627,69,645,85,663,102,683,82,689,76,692,73,672,56,652,40,634,25,616,12xm772,1l738,19,749,36,761,52,771,69,781,86,816,68,806,51,795,34,784,18,772,1xm1602,35l1224,35,1224,485,1269,485,1269,449,1602,449,1602,413,1269,413,1269,257,1602,257,1602,220,1269,220,1269,72,1602,72,1602,35xm1602,449l1557,449,1557,485,1602,485,1602,449xm1602,257l1557,257,1557,413,1602,413,1602,257xm1602,72l1557,72,1557,220,1602,220,1602,72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6582;top:9125;height:9;width:91;" fillcolor="#231916" filled="t" stroked="f" coordsize="21600,21600" o:gfxdata="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IFNpW8AAAA&#10;3AAAAA8AAAAAAAAAAQAgAAAAIgAAAGRycy9kb3ducmV2LnhtbFBLAQIUABQAAAAIAIdO4kAzLwWe&#10;OwAAADkAAAAQAAAAAAAAAAEAIAAAAAsBAABkcnMvc2hhcGV4bWwueG1sUEsFBgAAAAAGAAYAWwEA&#10;ALUD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6573;top:9194;height:9;width:108;" fillcolor="#231916" filled="t" stroked="f" coordsize="21600,21600" o:gfxdata="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Oaoue5AAAA3A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6694;top:9112;height:103;width:109;" fillcolor="#231916" filled="t" stroked="f" coordsize="517,484" o:gfxdata="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eLB7vQAA&#10;ANwAAAAPAAAAAAAAAAEAIAAAACIAAABkcnMvZG93bnJldi54bWxQSwECFAAUAAAACACHTuJAMy8F&#10;njsAAAA5AAAAEAAAAAAAAAABACAAAAAMAQAAZHJzL3NoYXBleG1sLnhtbFBLBQYAAAAABgAGAFsB&#10;AAC2AwAAAAA=&#10;" path="m516,182l282,182,282,0,233,0,233,182,0,182,0,222,233,222,233,483,282,483,282,222,516,222,516,18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056;top:9111;height:103;width:232;" fillcolor="#231916" filled="t" stroked="f" coordsize="1097,486" o:gfxdata="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hinli5AAAA3AAA&#10;AA8AAAAAAAAAAQAgAAAAIgAAAGRycy9kb3ducmV2LnhtbFBLAQIUABQAAAAIAIdO4kAzLwWeOwAA&#10;ADkAAAAQAAAAAAAAAAEAIAAAAAgBAABkcnMvc2hhcGV4bWwueG1sUEsFBgAAAAAGAAYAWwEAALID&#10;AAAAAA==&#10;" path="m129,432l132,444,134,456,136,468,138,479,182,480,217,480,250,476,273,464,287,444,288,437,207,437,192,436,174,435,153,434,129,432xm292,6l245,6,245,405,242,419,235,429,223,435,207,437,288,437,292,416,292,6xm118,114l89,186,60,251,30,309,0,361,12,367,23,372,34,378,43,383,76,322,107,260,135,195,162,128,118,114xm394,115l355,133,384,187,415,246,446,309,478,377,526,355,494,293,461,232,428,173,394,115xm1080,226l715,226,715,485,753,485,753,404,795,404,804,393,753,393,753,260,1080,260,1080,226xm954,442l958,454,960,467,962,480,978,480,992,481,1007,481,1020,481,1046,477,1065,467,1076,449,1076,445,1010,445,999,445,985,444,971,443,954,442xm1080,382l1041,382,1041,417,1039,429,1033,438,1024,444,1010,445,1076,445,1080,423,1080,382xm976,260l939,260,931,306,916,346,895,380,867,409,877,418,886,427,894,436,915,416,932,394,947,370,959,343,1009,343,990,324,970,305,972,294,974,283,975,272,976,260xm795,404l753,404,760,412,773,426,793,407,795,404xm1009,343l959,343,973,357,986,373,1000,389,1015,405,1034,388,1041,382,1080,382,1080,375,1041,375,1026,360,1009,343xm852,260l814,260,808,300,796,336,778,367,753,393,804,393,811,385,825,361,837,335,889,335,876,323,862,310,847,298,849,286,851,273,852,260xm889,335l837,335,846,345,856,355,866,366,876,377,892,362,902,353,905,350,891,337,889,335xm1080,260l1041,260,1041,375,1080,375,1080,260xm853,176l816,176,816,201,815,226,853,226,853,176xm979,176l941,176,941,202,940,226,978,226,978,214,978,201,979,176xm1096,143l700,143,700,176,1096,176,1096,143xm842,89l802,89,802,132,842,132,842,89xm994,89l954,89,954,131,994,131,994,89xm1097,55l700,55,700,89,1097,89,1097,55xm842,0l802,0,802,55,842,55,842,0xm994,0l954,0,954,55,994,55,994,0xm632,281l619,334,607,384,594,429,581,470,627,483,639,435,651,388,663,342,674,297,664,294,653,290,643,285,632,281xm595,138l569,166,589,182,610,199,630,217,651,236,682,204,662,188,641,171,619,155,595,138xm614,8l587,35,605,49,624,65,641,81,659,98,666,90,674,83,681,75,689,67,670,51,651,36,632,22,614,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593;top:7835;height:138;width:84;" fillcolor="#36A7A8" filled="t" stroked="f" coordsize="397,653" o:gfxdata="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EJux74A&#10;AADcAAAADwAAAAAAAAABACAAAAAiAAAAZHJzL2Rvd25yZXYueG1sUEsBAhQAFAAAAAgAh07iQDMv&#10;BZ47AAAAOQAAABAAAAAAAAAAAQAgAAAADQEAAGRycy9zaGFwZXhtbC54bWxQSwUGAAAAAAYABgBb&#10;AQAAtwMAAAAA&#10;" path="m244,0l0,66,0,140,158,98,158,583,4,583,4,652,397,652,397,583,244,583,244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459;top:7998;height:104;width:353;" fillcolor="#36A7A8" filled="t" stroked="f" coordsize="1667,491" o:gfxdata="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Ke97rsAAADc&#10;AAAADwAAAAAAAAABACAAAAAiAAAAZHJzL2Rvd25yZXYueG1sUEsBAhQAFAAAAAgAh07iQDMvBZ47&#10;AAAAOQAAABAAAAAAAAAAAQAgAAAACgEAAGRycy9zaGFwZXhtbC54bWxQSwUGAAAAAAYABgBbAQAA&#10;tAMAAAAA&#10;" path="m240,301l196,301,190,320,183,337,175,352,165,365,139,389,102,411,56,431,0,449,8,458,15,467,21,477,27,487,88,465,137,441,175,416,202,389,214,372,225,352,234,328,240,301xm242,431l245,442,247,452,249,463,251,474,336,475,357,474,388,469,412,456,428,435,344,435,320,435,295,434,269,433,242,431xm451,266l39,266,39,301,406,301,404,331,402,356,399,377,397,394,391,412,380,425,364,433,344,435,428,435,429,434,439,403,442,379,445,348,448,311,451,266xm250,209l205,209,205,224,205,239,204,253,203,266,246,266,247,253,249,239,249,224,250,209xm505,191l462,191,462,244,505,244,505,191xm505,156l11,156,11,243,53,243,53,191,505,191,505,156xm186,87l146,87,146,135,186,135,186,87xm370,87l329,87,329,135,370,135,370,87xm501,52l15,52,15,87,501,87,501,52xm186,0l146,0,146,52,186,52,186,0xm370,0l329,0,329,52,370,52,370,0xm934,141l892,141,891,162,891,182,882,268,859,342,824,405,775,457,784,466,792,474,799,482,807,491,861,429,900,357,924,275,933,183,934,141xm918,431l920,442,922,453,924,463,926,474,945,475,981,475,998,476,1026,471,1047,457,1061,435,984,435,969,435,953,434,936,432,918,431xm1078,103l813,103,813,141,1035,141,1034,206,1032,268,1029,332,1025,394,1022,412,1014,425,1002,433,984,435,1061,435,1067,405,1070,343,1073,272,1076,192,1078,103xm820,405l774,405,779,418,781,424,810,412,821,408,820,405xm707,219l663,219,649,255,635,288,622,317,609,343,601,356,592,367,582,376,571,383,590,423,774,405,820,405,810,383,629,383,646,351,665,313,686,269,707,219xm759,274l723,289,732,310,742,330,751,351,760,372,692,378,629,383,810,383,806,374,791,341,776,308,759,274xm829,183l573,183,573,219,829,219,829,183xm936,1l893,1,893,53,893,80,892,103,935,103,935,78,936,53,936,27,936,1xm808,44l596,44,596,80,808,80,808,44xm1353,226l1309,226,1309,488,1353,488,1353,226xm1418,376l1420,385,1422,396,1424,407,1426,419,1443,420,1463,421,1485,421,1509,422,1546,417,1574,403,1591,382,1503,382,1483,382,1462,381,1440,379,1418,376xm1610,190l1173,190,1173,226,1566,226,1564,260,1562,290,1560,315,1558,336,1553,356,1543,371,1526,380,1503,382,1591,382,1592,381,1600,349,1602,318,1605,281,1608,239,1610,190xm1520,103l1477,103,1477,159,1520,159,1520,103xm1335,103l1293,103,1293,158,1335,158,1335,103xm1667,67l1146,67,1146,103,1667,103,1667,67xm1335,2l1293,2,1293,67,1335,67,1335,2xm1520,2l1477,2,1477,67,1520,67,1520,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589;top:8201;height:140;width:93;" fillcolor="#36A7A8" filled="t" stroked="f" coordsize="438,661" o:gfxdata="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bColTvQAA&#10;ANwAAAAPAAAAAAAAAAEAIAAAACIAAABkcnMvZG93bnJldi54bWxQSwECFAAUAAAACACHTuJAMy8F&#10;njsAAAA5AAAAEAAAAAAAAAABACAAAAAMAQAAZHJzL3NoYXBleG1sLnhtbFBLBQYAAAAABgAGAFsB&#10;AAC2AwAAAAA=&#10;" path="m229,0l186,3,147,11,113,25,82,44,57,68,39,95,28,125,25,159,32,207,55,248,93,284,147,313,147,315,83,347,37,387,10,436,0,493,4,528,15,560,32,588,57,614,88,634,123,649,162,657,205,660,257,657,303,648,343,634,377,613,397,594,221,594,193,592,167,587,144,577,124,564,108,549,97,531,90,511,87,489,95,447,119,410,159,378,214,352,363,352,354,344,289,314,289,313,345,281,346,279,219,279,172,256,139,228,119,195,112,158,114,139,120,121,130,106,144,92,161,81,180,73,200,68,222,66,388,66,387,64,363,41,335,23,303,10,268,2,229,0xm363,352l214,352,274,378,317,410,343,448,351,491,349,512,342,532,331,549,315,565,296,578,274,587,249,592,221,594,397,594,404,587,423,558,435,524,438,486,429,430,401,383,363,352xm388,66l222,66,246,68,266,72,285,80,300,91,313,104,322,120,327,138,329,158,329,159,322,196,302,228,267,256,219,279,346,279,384,243,408,199,416,149,413,118,403,89,388,6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458;top:8372;height:104;width:354;" fillcolor="#36A7A8" filled="t" stroked="f" coordsize="1670,491" o:gfxdata="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t+HgpvQAA&#10;ANwAAAAPAAAAAAAAAAEAIAAAACIAAABkcnMvZG93bnJldi54bWxQSwECFAAUAAAACACHTuJAMy8F&#10;njsAAAA5AAAAEAAAAAAAAAABACAAAAAMAQAAZHJzL3NoYXBleG1sLnhtbFBLBQYAAAAABgAGAFsB&#10;AAC2AwAAAAA=&#10;" path="m243,434l246,444,248,454,250,466,252,478,272,479,292,480,313,480,333,481,360,479,383,476,400,470,413,462,422,451,428,441,332,441,312,440,291,439,268,437,243,434xm438,398l393,398,390,413,385,423,379,429,372,434,361,438,348,440,332,441,428,441,429,437,435,419,438,398xm104,231l60,231,42,360,42,398,501,398,501,363,86,363,104,231xm447,231l404,231,402,269,400,304,398,335,396,363,440,363,442,330,447,231xm224,245l193,269,213,289,233,309,253,330,272,351,306,323,287,303,266,283,245,263,224,245xm522,196l0,196,0,231,522,231,522,196xm457,32l89,32,66,196,109,196,127,66,455,66,457,32xm455,66l411,66,410,103,408,136,407,165,406,196,449,196,454,97,455,66xm235,78l204,103,226,124,246,145,265,165,282,184,317,157,298,136,277,116,256,97,235,78xm711,445l713,456,715,467,717,477,719,487,796,487,826,483,847,471,860,451,860,448,784,448,769,448,751,447,732,446,711,445xm702,347l673,372,643,396,613,417,583,436,590,444,598,452,605,460,612,468,643,446,674,422,704,397,735,372,702,347xm948,348l921,377,954,400,987,422,1019,445,1049,468,1079,435,1049,413,1016,392,983,370,948,348xm864,324l822,324,822,410,819,427,812,439,800,446,784,448,860,448,864,423,864,324xm1068,289l600,289,600,324,1068,324,1068,289xm864,226l822,226,822,289,864,289,864,226xm1094,190l576,190,576,226,1094,226,1094,190xm722,105l687,124,699,140,710,156,721,173,731,190,744,190,772,176,760,157,748,139,735,122,722,105xm942,102l929,124,915,146,901,168,885,190,932,190,945,173,958,156,970,139,983,121,942,102xm1068,59l602,59,602,94,1068,94,1068,59xm838,0l798,17,805,27,811,38,818,48,824,59,873,59,865,44,857,29,848,15,838,0xm1356,229l1312,229,1312,491,1356,491,1356,229xm1420,378l1423,388,1425,399,1427,410,1429,421,1446,423,1466,423,1487,424,1512,424,1549,420,1577,406,1593,385,1506,385,1486,385,1465,383,1443,381,1420,378xm1613,193l1176,193,1176,229,1569,229,1567,263,1565,293,1563,318,1561,339,1556,359,1546,374,1529,382,1506,385,1593,385,1595,383,1603,352,1605,321,1608,284,1611,241,1613,193xm1523,106l1480,106,1480,161,1523,161,1523,106xm1338,106l1296,106,1296,161,1338,161,1338,106xm1669,70l1149,70,1149,106,1669,106,1669,70xm1338,5l1296,5,1296,70,1338,70,1338,5xm1523,5l1480,5,1480,70,1523,70,1523,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532;top:8572;height:141;width:206;" fillcolor="#36A7A8" filled="t" stroked="f" coordsize="972,664" o:gfxdata="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H2tqq5AAAA3AAA&#10;AA8AAAAAAAAAAQAgAAAAIgAAAGRycy9kb3ducmV2LnhtbFBLAQIUABQAAAAIAIdO4kAzLwWeOwAA&#10;ADkAAAAQAAAAAAAAAAEAIAAAAAgBAABkcnMvc2hhcGV4bWwueG1sUEsFBgAAAAAGAAYAWwEAALID&#10;AAAAAA==&#10;" path="m396,583l4,583,4,653,396,653,396,583xm243,98l157,98,157,583,243,583,243,98xm243,0l0,66,0,140,157,98,243,98,243,0xm583,555l583,637,610,649,643,657,682,662,727,664,781,660,829,649,871,631,906,606,915,597,726,597,689,594,653,586,617,573,583,555xm927,333l712,333,751,335,785,341,815,352,839,367,858,385,872,407,880,433,883,462,881,491,872,517,859,540,840,560,817,576,790,588,760,595,726,597,915,597,935,575,955,540,967,500,971,456,967,414,956,376,937,343,927,333xm940,14l604,14,604,339,636,336,665,334,690,333,712,333,927,333,911,315,877,293,838,277,793,267,776,266,684,266,684,85,940,85,940,14xm742,264l731,264,718,264,684,266,776,266,742,26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519;top:8741;height:103;width:232;" fillcolor="#36A7A8" filled="t" stroked="f" coordsize="1096,484" o:gfxdata="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GcxjRvQAA&#10;ANwAAAAPAAAAAAAAAAEAIAAAACIAAABkcnMvZG93bnJldi54bWxQSwECFAAUAAAACACHTuJAMy8F&#10;njsAAAA5AAAAEAAAAAAAAAABACAAAAAMAQAAZHJzL3NoYXBleG1sLnhtbFBLBQYAAAAABgAGAFsB&#10;AAC2AwAAAAA=&#10;" path="m282,222l233,222,233,484,282,484,282,222xm516,182l0,182,0,222,516,222,516,182xm282,0l233,0,233,182,282,182,282,0xm1095,421l571,421,571,458,1095,458,1095,421xm771,227l726,227,695,421,739,421,771,227xm1010,189l605,189,605,227,965,227,965,421,1010,421,1010,189xm796,69l751,69,732,189,776,189,796,69xm1070,31l590,31,590,69,1070,69,1070,3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529;top:8942;height:138;width:213;" fillcolor="#36A7A8" filled="t" stroked="f" coordsize="1006,650" o:gfxdata="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l34je/&#10;AAAA3AAAAA8AAAAAAAAAAQAgAAAAIgAAAGRycy9kb3ducmV2LnhtbFBLAQIUABQAAAAIAIdO4kAz&#10;LwWeOwAAADkAAAAQAAAAAAAAAAEAIAAAAA4BAABkcnMvc2hhcGV4bWwueG1sUEsFBgAAAAAGAAYA&#10;WwEAALgDAAAAAA==&#10;" path="m389,67l210,67,239,69,264,75,286,84,304,96,319,113,329,132,335,154,337,180,335,204,330,227,321,250,309,273,292,297,268,325,237,358,199,394,0,579,0,649,416,649,416,578,103,578,103,576,259,434,303,391,339,353,367,319,388,288,403,260,414,231,420,201,423,172,419,134,409,101,393,72,389,67xm223,0l171,3,123,14,77,32,35,58,35,140,77,108,120,85,165,72,210,67,389,67,369,46,340,26,306,11,267,3,223,0xm972,67l794,67,823,69,848,75,870,84,888,96,902,113,913,132,919,154,921,180,919,204,914,227,905,250,893,273,876,297,852,325,821,358,783,394,584,579,584,649,1000,649,1000,578,687,578,687,576,843,434,887,391,923,353,951,319,972,288,987,260,998,231,1004,201,1006,172,1003,134,993,101,976,72,972,67xm807,0l755,3,707,14,661,32,619,58,619,140,661,108,704,85,748,72,794,67,972,67,953,46,924,26,890,11,851,3,807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520;top:9114;height:102;width:230;" fillcolor="#36A7A8" filled="t" stroked="f" coordsize="1088,483" o:gfxdata="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VTPcq7gAAADcAAAA&#10;DwAAAAAAAAABACAAAAAiAAAAZHJzL2Rvd25yZXYueG1sUEsBAhQAFAAAAAgAh07iQDMvBZ47AAAA&#10;OQAAABAAAAAAAAAAAQAgAAAABwEAAGRycy9zaGFwZXhtbC54bWxQSwUGAAAAAAYABgBbAQAAsQMA&#10;AAAA&#10;" path="m416,439l372,439,372,480,416,480,416,439xm518,126l416,126,416,0,372,0,372,126,145,126,145,1,102,1,102,126,0,126,0,164,372,164,372,403,145,403,145,165,102,165,102,403,102,439,102,483,145,483,145,439,416,439,416,403,416,403,416,164,518,164,518,126xm1087,381l578,381,578,423,1087,423,1087,381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7651;top:9126;height:9;width:91;" fillcolor="#36A7A8" filled="t" stroked="f" coordsize="21600,21600" o:gfxdata="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qm9MF&#10;wAAAANwAAAAPAAAAAAAAAAEAIAAAACIAAABkcnMvZG93bnJldi54bWxQSwECFAAUAAAACACHTuJA&#10;My8FnjsAAAA5AAAAEAAAAAAAAAABACAAAAAPAQAAZHJzL3NoYXBleG1sLnhtbFBLBQYAAAAABgAG&#10;AFsBAAC5AwAAAAA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7527;top:9315;height:140;width:216;" fillcolor="#36A7A8" filled="t" stroked="f" coordsize="1021,661" o:gfxdata="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Tfg528AAAA&#10;3AAAAA8AAAAAAAAAAQAgAAAAIgAAAGRycy9kb3ducmV2LnhtbFBLAQIUABQAAAAIAIdO4kAzLwWe&#10;OwAAADkAAAAQAAAAAAAAAAEAIAAAAAsBAABkcnMvc2hhcGV4bWwueG1sUEsFBgAAAAAGAAYAWwEA&#10;ALUDAAAAAA==&#10;" path="m388,68l210,68,239,70,264,75,286,84,304,97,318,113,329,132,335,155,337,180,335,204,330,228,321,250,309,273,292,297,268,326,237,358,199,394,0,580,0,650,416,650,416,578,103,578,103,576,259,434,302,392,339,354,367,319,388,289,403,260,414,231,420,202,422,172,419,135,409,101,392,72,388,68xm223,0l171,4,123,15,77,33,35,58,35,140,77,109,120,86,164,72,210,68,388,68,369,47,340,26,306,12,267,3,223,0xm619,563l619,639,645,648,675,655,706,659,741,661,803,655,858,637,906,607,919,594,741,594,709,592,678,586,648,577,619,563xm1018,334l934,334,931,393,921,444,906,489,883,526,856,556,823,577,784,590,741,594,919,594,946,565,979,513,1002,450,1016,376,1018,334xm804,0l757,4,714,15,677,34,643,61,616,93,597,129,585,170,582,215,585,257,596,295,613,329,638,359,668,383,702,400,740,410,781,414,830,409,872,394,906,369,924,345,802,345,773,342,746,335,724,323,704,307,689,286,678,262,671,235,669,205,671,177,678,151,689,127,705,107,724,89,746,77,770,70,797,67,956,67,932,42,895,19,852,5,804,0xm956,67l797,67,825,70,850,79,873,93,893,113,909,137,920,164,927,194,929,227,927,250,920,272,909,292,892,310,873,325,851,336,828,342,802,345,924,345,932,334,1018,334,1020,295,1020,292,1017,226,1006,167,988,117,963,75,956,67xm934,334l932,334,933,334,933,334,934,33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519;top:9486;height:103;width:233;" fillcolor="#36A7A8" filled="t" stroked="f" coordsize="1098,486" o:gfxdata="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H1r8W/&#10;AAAA3AAAAA8AAAAAAAAAAQAgAAAAIgAAAGRycy9kb3ducmV2LnhtbFBLAQIUABQAAAAIAIdO4kAz&#10;LwWeOwAAADkAAAAQAAAAAAAAAAEAIAAAAA4BAABkcnMvc2hhcGV4bWwueG1sUEsFBgAAAAAGAAYA&#10;WwEAALgDAAAAAA==&#10;" path="m145,167l102,167,102,486,145,486,145,443,416,443,416,406,145,406,145,167xm416,443l372,443,372,484,416,484,416,443xm416,167l372,167,372,406,416,406,416,167xm518,130l0,130,0,167,518,167,518,130xm145,5l102,5,102,130,145,130,145,5xm416,4l372,4,372,130,416,130,416,4xm783,139l737,139,734,187,730,227,724,260,718,284,696,332,664,376,623,415,571,449,580,458,589,466,597,474,605,482,660,444,705,400,739,351,762,296,769,267,775,232,779,189,783,139xm951,101l586,101,586,139,906,139,906,406,910,434,922,455,944,467,974,471,1012,471,1041,467,1063,457,1078,440,1081,433,981,433,967,431,958,425,952,415,951,404,951,101xm1053,321l1051,344,1049,365,1047,385,1044,404,1040,416,1033,425,1021,431,1007,433,1081,433,1087,416,1090,398,1092,378,1095,357,1097,336,1085,333,1074,329,1063,325,1053,321xm786,0l740,0,740,27,740,53,739,78,738,101,784,101,785,78,785,53,786,27,786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71;top:9316;height:140;width:212;" fillcolor="#36A7A8" filled="t" stroked="f" coordsize="999,660" o:gfxdata="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p+/wT&#10;wAAAANwAAAAPAAAAAAAAAAEAIAAAACIAAABkcnMvZG93bnJldi54bWxQSwECFAAUAAAACACHTuJA&#10;My8FnjsAAAA5AAAAEAAAAAAAAAABACAAAAAPAQAAZHJzL3NoYXBleG1sLnhtbFBLBQYAAAAABgAG&#10;AFsBAAC5AwAAAAA=&#10;" path="m387,68l209,68,238,70,263,75,285,84,303,97,317,113,328,132,334,155,336,180,334,204,329,227,320,250,308,273,291,297,267,326,236,358,198,394,0,579,0,649,415,649,415,577,102,577,102,576,258,434,301,392,338,353,366,319,387,289,402,260,413,231,419,202,421,172,418,135,408,102,391,72,387,68xm222,0l170,4,122,15,76,33,35,59,35,141,76,109,120,86,164,72,209,68,387,68,368,47,339,27,305,12,266,3,222,0xm599,542l599,626,631,641,668,651,709,658,756,660,808,657,855,647,896,630,932,607,946,593,757,593,714,590,674,581,635,565,599,542xm946,68l761,68,816,74,855,94,879,127,887,173,876,222,845,258,794,279,722,286,668,286,668,353,725,353,806,361,864,383,899,421,910,474,908,500,900,523,887,543,869,561,847,575,821,585,791,591,757,593,946,593,961,579,982,546,994,509,999,468,996,439,988,412,974,387,956,365,932,347,905,332,874,322,839,316,839,315,898,291,941,257,967,211,975,154,972,121,962,92,946,68xm782,0l739,3,698,10,660,21,626,37,626,113,658,93,691,79,726,70,761,68,946,68,945,66,922,43,894,24,861,11,824,3,782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61;top:9487;height:102;width:231;" fillcolor="#36A7A8" filled="t" stroked="f" coordsize="1090,482" o:gfxdata="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mkcVe/&#10;AAAA3AAAAA8AAAAAAAAAAQAgAAAAIgAAAGRycy9kb3ducmV2LnhtbFBLAQIUABQAAAAIAIdO4kAz&#10;LwWeOwAAADkAAAAQAAAAAAAAAAEAIAAAAA4BAABkcnMvc2hhcGV4bWwueG1sUEsFBgAAAAAGAAYA&#10;WwEAALgDAAAAAA==&#10;" path="m517,126l415,126,415,0,372,0,372,126,372,164,372,402,145,402,145,164,372,164,372,126,145,126,145,1,102,1,102,126,0,126,0,164,102,164,102,402,102,440,102,482,145,482,145,440,372,440,372,480,415,480,415,440,415,439,415,402,415,402,415,164,517,164,517,126xm1030,213l634,213,634,255,1030,255,1030,213xm1089,402l577,402,577,443,1089,443,1089,402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4791;top:9496;height:9;width:94;" fillcolor="#36A7A8" filled="t" stroked="f" coordsize="21600,21600" o:gfxdata="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BQ+pG&#10;wAAAANwAAAAPAAAAAAAAAAEAIAAAACIAAABkcnMvZG93bnJldi54bWxQSwECFAAUAAAACACHTuJA&#10;My8FnjsAAAA5AAAAEAAAAAAAAAABACAAAAAPAQAAZHJzL3NoYXBleG1sLnhtbFBLBQYAAAAABgAG&#10;AFsBAAC5AwAAAAA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4660;top:9847;height:104;width:234;" fillcolor="#36A7A8" filled="t" stroked="f" coordsize="1104,490" o:gfxdata="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64YT74A&#10;AADcAAAADwAAAAAAAAABACAAAAAiAAAAZHJzL2Rvd25yZXYueG1sUEsBAhQAFAAAAAgAh07iQDMv&#10;BZ47AAAAOQAAABAAAAAAAAAAAQAgAAAADQEAAGRycy9zaGFwZXhtbC54bWxQSwUGAAAAAAYABgBb&#10;AQAAtwMAAAAA&#10;" path="m337,83l292,83,291,125,290,165,287,202,285,236,273,299,246,357,206,410,152,457,161,465,170,473,178,481,186,489,244,437,287,378,316,311,329,238,331,207,333,170,335,129,337,83xm182,265l80,265,80,486,121,486,121,278,184,278,176,272,182,265xm319,428l321,439,324,450,326,461,328,473,372,474,405,474,442,469,468,452,479,433,401,433,384,433,365,432,343,430,319,428xm502,45l208,45,208,83,457,83,454,184,451,267,449,333,446,380,442,404,434,421,420,430,401,433,479,433,484,423,490,383,492,332,495,252,498,163,502,45xm184,278l121,278,162,308,203,339,230,309,184,278xm183,96l8,96,8,131,136,131,105,176,72,216,37,252,0,282,4,293,8,304,12,315,15,325,32,311,48,296,64,281,80,265,182,265,191,254,193,252,146,252,129,241,121,235,121,220,137,199,153,178,168,155,183,132,183,96xm195,184l184,202,172,219,159,236,146,252,193,252,205,237,218,221,230,205,195,184xm95,0l58,17,68,32,78,49,88,67,97,86,136,67,126,49,115,31,105,15,95,0xm1104,209l578,209,578,253,1104,253,1104,20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70;top:9678;height:140;width:214;" fillcolor="#36A7A8" filled="t" stroked="f" coordsize="1011,660" o:gfxdata="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SxhUivQAA&#10;ANwAAAAPAAAAAAAAAAEAIAAAACIAAABkcnMvZG93bnJldi54bWxQSwECFAAUAAAACACHTuJAMy8F&#10;njsAAAA5AAAAEAAAAAAAAAABACAAAAAMAQAAZHJzL3NoYXBleG1sLnhtbFBLBQYAAAAABgAGAFsB&#10;AAC2AwAAAAA=&#10;" path="m0,542l0,626,32,641,69,651,110,657,156,659,209,656,255,646,297,630,333,607,347,593,158,593,115,590,74,580,36,564,0,542xm347,67l162,67,217,74,256,93,279,126,287,172,277,222,246,257,195,279,123,286,69,286,69,353,125,353,207,360,265,383,299,421,311,474,308,500,301,523,288,543,270,560,247,575,221,585,191,591,158,593,347,593,362,578,383,546,395,509,399,468,397,438,388,411,375,387,356,365,333,346,305,332,274,322,239,316,239,314,299,291,342,256,367,210,376,153,373,121,363,92,347,67xm183,0l139,2,99,9,61,20,26,36,26,112,58,93,92,78,126,70,162,67,347,67,346,66,323,43,294,24,261,11,224,3,183,0xm794,0l740,5,693,22,653,49,620,87,594,135,575,194,564,263,560,342,563,415,574,479,592,533,617,578,648,614,686,639,729,654,778,659,830,654,876,638,916,611,932,593,786,593,726,577,683,529,657,450,648,339,654,241,671,165,699,111,738,78,789,67,943,67,914,36,860,9,794,0xm943,67l789,67,837,78,874,110,901,163,917,238,922,335,913,448,888,528,846,577,786,593,932,593,949,574,976,527,995,470,1007,403,1011,327,1005,227,986,145,956,82,943,67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6702;top:8733;height:9;width:94;" fillcolor="#231916" filled="t" stroked="f" coordsize="21600,21600" o:gfxdata="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IJ0G+8AAAA&#10;3AAAAA8AAAAAAAAAAQAgAAAAIgAAAGRycy9kb3ducmV2LnhtbFBLAQIUABQAAAAIAIdO4kAzLwWe&#10;OwAAADkAAAAQAAAAAAAAAAEAIAAAAAsBAABkcnMvc2hhcGV4bWwueG1sUEsFBgAAAAAGAAYAWwEA&#10;ALUDAAAAAA=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5143;top:8362;height:104;width:232;" fillcolor="#231916" filled="t" stroked="f" coordsize="1097,490" o:gfxdata="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oo0VgugAAANwA&#10;AAAPAAAAAAAAAAEAIAAAACIAAABkcnMvZG93bnJldi54bWxQSwECFAAUAAAACACHTuJAMy8FnjsA&#10;AAA5AAAAEAAAAAAAAAABACAAAAAJAQAAZHJzL3NoYXBleG1sLnhtbFBLBQYAAAAABgAGAFsBAACz&#10;AwAAAAA=&#10;" path="m337,84l293,84,291,126,290,166,288,203,285,237,273,300,247,359,206,411,152,458,162,466,170,474,179,482,186,490,244,438,288,379,316,312,329,239,332,208,334,171,336,130,337,84xm183,266l80,266,80,487,121,487,121,279,184,279,177,273,183,266xm319,430l322,440,324,451,326,463,328,474,373,475,406,476,442,470,468,453,479,434,401,434,384,434,365,433,343,432,319,430xm503,46l208,46,208,84,458,84,455,185,452,268,449,334,446,382,443,405,434,422,420,431,401,434,479,434,484,424,490,384,493,333,496,253,499,164,503,46xm184,279l121,279,162,309,203,340,230,310,190,282,184,279xm183,96l8,96,8,132,136,132,105,177,72,217,38,253,0,283,5,294,8,305,12,316,15,326,32,312,48,297,65,282,80,266,183,266,192,255,193,253,146,253,129,242,121,236,121,221,137,200,153,179,168,156,183,133,183,96xm195,185l184,203,172,220,159,237,146,253,193,253,205,238,218,222,230,206,195,185xm95,0l58,18,68,33,78,50,88,68,97,87,137,68,126,50,115,32,105,16,95,0xm1062,53l618,53,618,95,1062,95,1062,53xm1097,411l586,411,586,453,1097,453,1097,411xm1038,223l642,223,642,265,1038,265,1038,22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564;top:8361;height:105;width:352;" fillcolor="#231916" filled="t" stroked="f" coordsize="1663,494" o:gfxdata="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KQQKi&#10;wAAAANwAAAAPAAAAAAAAAAEAIAAAACIAAABkcnMvZG93bnJldi54bWxQSwECFAAUAAAACACHTuJA&#10;My8FnjsAAAA5AAAAEAAAAAAAAAABACAAAAAPAQAAZHJzL3NoYXBleG1sLnhtbFBLBQYAAAAABgAG&#10;AFsBAAC5AwAAAAA=&#10;" path="m443,236l65,236,65,487,107,487,107,398,443,398,443,367,107,367,107,333,443,333,443,302,107,302,107,268,443,268,443,236xm289,445l293,460,296,473,297,483,377,484,406,481,427,471,439,455,440,448,372,448,351,448,331,447,310,446,289,445xm443,398l401,398,401,440,391,448,440,448,443,432,443,398xm443,333l401,333,401,367,443,367,443,333xm443,268l401,268,401,302,443,302,443,268xm508,174l0,174,0,206,508,206,508,174xm276,141l234,141,234,174,276,174,276,141xm459,110l38,110,38,141,459,141,459,110xm276,76l234,76,234,110,276,110,276,76xm498,45l10,45,10,76,498,76,498,45xm276,1l234,1,234,45,276,45,276,1xm883,359l840,359,840,493,883,493,883,359xm1093,324l567,324,567,359,1093,359,1093,324xm1060,182l653,182,653,324,694,324,694,217,1060,217,1060,182xm883,217l840,217,840,324,883,324,883,217xm684,0l663,48,637,93,607,137,571,177,581,184,589,191,597,198,604,205,626,179,646,152,666,124,684,94,1069,94,1069,59,704,59,711,47,716,35,722,23,728,11,684,0xm883,94l840,94,840,182,883,182,883,94xm1349,229l1305,229,1305,491,1349,491,1349,229xm1414,379l1416,389,1418,399,1420,410,1422,422,1439,423,1459,424,1481,425,1505,425,1542,420,1570,407,1586,386,1499,386,1479,385,1458,384,1436,382,1414,379xm1606,193l1169,193,1169,229,1562,229,1560,263,1558,293,1556,318,1554,339,1549,360,1539,374,1522,383,1499,386,1586,386,1588,384,1596,352,1598,321,1601,285,1604,242,1606,193xm1516,107l1473,107,1473,162,1516,162,1516,107xm1331,107l1289,107,1289,162,1331,162,1331,107xm1663,70l1142,70,1142,107,1663,107,1663,70xm1331,5l1289,5,1289,70,1331,70,1331,5xm1516,5l1473,5,1473,70,1516,70,1516,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098;top:8362;height:106;width:232;" fillcolor="#231916" filled="t" stroked="f" coordsize="1094,499" o:gfxdata="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QHePcugAAANwA&#10;AAAPAAAAAAAAAAEAIAAAACIAAABkcnMvZG93bnJldi54bWxQSwECFAAUAAAACACHTuJAMy8FnjsA&#10;AAA5AAAAEAAAAAAAAAABACAAAAAJAQAAZHJzL3NoYXBleG1sLnhtbFBLBQYAAAAABgAGAFsBAACz&#10;AwAAAAA=&#10;" path="m512,424l0,424,0,462,512,462,512,424xm390,159l363,233,335,302,305,366,275,424,327,424,355,367,383,307,411,243,439,175,390,159xm118,164l76,180,98,230,120,282,142,337,164,394,211,376,189,322,166,269,142,216,118,164xm500,100l13,100,13,138,500,138,500,100xm237,0l199,20,212,40,225,60,237,79,248,98,290,75,277,54,263,35,250,17,237,0xm743,373l689,373,709,388,732,403,758,417,787,430,743,441,695,450,644,459,590,466,599,479,607,489,613,499,676,488,734,476,789,463,840,449,1032,449,989,444,942,437,898,429,932,415,843,415,807,403,775,390,747,375,743,373xm1032,449l840,449,889,463,944,475,1003,485,1068,494,1074,484,1080,475,1086,465,1093,454,1039,450,1032,449xm766,299l719,299,687,329,652,358,612,383,567,406,577,416,586,424,593,432,619,418,643,404,667,389,689,373,743,373,723,359,1029,359,1029,331,737,331,744,323,752,315,759,307,766,299xm1029,359l969,359,942,375,912,389,879,402,843,415,932,415,936,413,970,396,1001,378,1029,359xm1031,93l638,93,638,315,675,315,675,299,1031,299,1031,270,675,270,675,239,1031,239,1031,211,675,211,675,180,1031,180,1031,153,675,153,675,122,1031,122,1031,93xm1031,299l994,299,994,310,1031,310,1031,299xm1031,239l994,239,994,270,1031,270,1031,239xm1031,180l994,180,994,211,1031,211,1031,180xm1031,122l994,122,994,153,1031,153,1031,122xm845,61l800,61,796,71,792,82,787,93,830,93,835,82,840,71,845,61xm1087,30l580,30,580,61,1087,61,1087,3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572;top:8362;height:104;width:233;" fillcolor="#231916" filled="t" stroked="f" coordsize="1100,490" o:gfxdata="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EfVBy/&#10;AAAA3AAAAA8AAAAAAAAAAQAgAAAAIgAAAGRycy9kb3ducmV2LnhtbFBLAQIUABQAAAAIAIdO4kAz&#10;LwWeOwAAADkAAAAQAAAAAAAAAAEAIAAAAA4BAABkcnMvc2hhcGV4bWwueG1sUEsFBgAAAAAGAAYA&#10;WwEAALgDAAAAAA==&#10;" path="m337,84l292,84,291,126,289,165,287,202,284,236,272,300,246,358,206,411,152,458,161,466,170,474,178,482,185,490,244,437,287,378,316,312,329,239,331,207,333,171,335,129,337,84xm182,266l80,266,80,487,120,487,120,278,184,278,176,273,182,266xm319,429l321,440,323,451,325,462,327,474,372,475,405,475,442,470,468,453,479,434,401,434,384,433,365,433,343,431,319,429xm502,46l208,46,208,84,457,84,454,185,451,268,449,333,446,381,442,405,434,421,420,431,401,434,479,434,484,424,490,384,492,333,495,252,498,164,502,46xm184,278l120,278,162,309,202,340,229,310,184,278xm183,96l8,96,8,132,136,132,105,177,72,217,37,252,0,283,4,294,8,305,11,315,14,325,31,311,48,297,64,282,80,266,182,266,191,255,193,253,146,253,129,242,120,236,120,221,137,200,152,178,168,156,183,133,183,96xm195,185l183,202,171,219,159,236,146,253,193,253,205,238,218,221,230,206,195,185xm95,0l58,17,68,33,77,50,87,68,97,87,136,68,125,49,115,32,105,15,95,0xm1100,131l585,131,585,170,1100,170,1100,131xm825,6l786,26,798,43,812,64,827,89,843,117,887,96,869,69,853,45,839,24,825,6xm744,229l708,290,670,348,628,400,584,449,595,457,605,465,614,473,623,480,669,425,712,369,752,311,790,251,744,229xm924,232l888,257,924,302,962,353,1004,410,1048,474,1093,444,1052,389,1010,336,967,283,924,23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056;top:8362;height:104;width:232;" fillcolor="#231916" filled="t" stroked="f" coordsize="1097,490" o:gfxdata="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eg6JC8AAAA&#10;3AAAAA8AAAAAAAAAAQAgAAAAIgAAAGRycy9kb3ducmV2LnhtbFBLAQIUABQAAAAIAIdO4kAzLwWe&#10;OwAAADkAAAAQAAAAAAAAAAEAIAAAAAsBAABkcnMvc2hhcGV4bWwueG1sUEsFBgAAAAAGAAYAWwEA&#10;ALUDAAAAAA==&#10;" path="m337,84l292,84,291,126,289,165,287,202,284,236,272,300,246,358,206,411,151,458,161,466,170,474,178,482,185,490,244,437,287,378,315,312,329,239,331,207,333,171,335,129,337,84xm182,266l80,266,80,487,120,487,120,278,184,278,176,273,182,266xm319,429l321,440,323,451,325,462,327,474,372,475,405,475,441,470,468,453,478,434,400,434,384,433,364,433,343,431,319,429xm502,46l207,46,207,84,457,84,454,185,451,268,448,333,446,381,442,405,433,421,419,431,400,434,478,434,484,424,490,384,492,333,495,252,498,164,502,46xm184,278l120,278,161,309,202,340,229,310,184,278xm183,96l7,96,7,132,135,132,105,177,72,217,37,252,0,283,4,294,8,305,11,315,14,325,31,311,48,297,64,282,80,266,182,266,191,255,193,253,146,253,128,242,120,236,120,221,136,200,152,178,168,156,183,133,183,96xm195,185l183,202,171,219,159,236,146,253,193,253,205,238,218,221,230,206,195,185xm95,0l57,17,67,33,77,50,87,68,97,87,136,68,125,49,115,32,105,15,95,0xm813,216l765,216,765,398,771,431,787,455,815,470,855,475,986,475,1019,472,1045,462,1063,446,1069,433,866,433,843,430,826,422,816,408,813,388,813,216xm1045,324l1042,345,1039,365,1036,384,1033,402,1027,416,1015,425,996,431,971,433,1069,433,1074,423,1078,406,1082,387,1087,365,1091,341,1078,336,1066,332,1055,328,1045,324xm813,7l765,7,765,175,583,194,587,235,765,216,813,216,813,211,1097,181,1096,170,813,170,813,7xm1093,141l813,170,1096,170,1093,14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154;top:8555;height:141;width:211;" fillcolor="#231916" filled="t" stroked="f" coordsize="997,664" o:gfxdata="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4OZxb4A&#10;AADcAAAADwAAAAAAAAABACAAAAAiAAAAZHJzL2Rvd25yZXYueG1sUEsBAhQAFAAAAAgAh07iQDMv&#10;BZ47AAAAOQAAABAAAAAAAAAAAQAgAAAADQEAAGRycy9zaGFwZXhtbC54bWxQSwUGAAAAAAYABgBb&#10;AQAAtwMAAAAA&#10;" path="m396,583l4,583,4,652,396,652,396,583xm243,98l157,98,157,583,243,583,243,98xm243,0l0,66,0,140,157,98,243,98,243,0xm779,3l725,8,678,24,638,52,605,89,578,138,560,197,548,266,545,345,548,418,559,482,577,537,602,582,633,617,671,643,714,658,763,663,815,658,861,642,901,615,918,596,771,596,711,581,667,533,642,453,633,342,639,244,655,168,684,113,723,81,774,70,928,70,899,39,845,12,779,3xm928,70l774,70,822,81,859,113,886,166,902,241,907,338,902,431,885,503,858,555,820,586,771,596,918,596,935,578,961,530,981,473,992,406,996,330,990,230,972,148,942,85,928,7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36;top:8557;height:138;width:208;" fillcolor="#231916" filled="t" stroked="f" coordsize="981,653" o:gfxdata="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xTIpy8AAAA&#10;3AAAAA8AAAAAAAAAAQAgAAAAIgAAAGRycy9kb3ducmV2LnhtbFBLAQIUABQAAAAIAIdO4kAzLwWe&#10;OwAAADkAAAAQAAAAAAAAAAEAIAAAAAsBAABkcnMvc2hhcGV4bWwueG1sUEsFBgAAAAAGAAYAWwEA&#10;ALUDAAAAAA==&#10;" path="m396,583l4,583,4,653,396,653,396,583xm243,98l157,98,157,583,243,583,243,98xm243,0l0,66,0,141,157,98,243,98,243,0xm980,583l588,583,588,653,980,653,980,583xm827,98l741,98,741,583,827,583,827,98xm827,0l584,66,584,141,741,98,827,98,827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110;top:8556;height:138;width:206;" fillcolor="#231916" filled="t" stroked="f" coordsize="974,653" o:gfxdata="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Ehg374A&#10;AADcAAAADwAAAAAAAAABACAAAAAiAAAAZHJzL2Rvd25yZXYueG1sUEsBAhQAFAAAAAgAh07iQDMv&#10;BZ47AAAAOQAAABAAAAAAAAAAAQAgAAAADQEAAGRycy9zaGFwZXhtbC54bWxQSwUGAAAAAAYABgBb&#10;AQAAtwMAAAAA&#10;" path="m396,583l4,583,4,653,396,653,396,583xm243,98l157,98,157,583,243,583,243,98xm243,0l0,66,0,140,157,98,243,98,243,0xm939,71l760,71,790,72,815,78,837,87,855,100,869,116,879,135,886,158,888,183,886,207,881,230,872,253,860,276,842,300,818,329,788,361,750,397,551,583,551,653,967,653,967,581,654,581,654,579,809,437,853,395,890,357,918,322,939,292,954,263,965,234,971,205,973,175,970,138,960,104,943,75,939,71xm774,3l722,7,673,18,628,36,586,61,586,143,628,112,671,89,715,75,760,71,939,71,920,50,891,29,857,15,818,6,774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586;top:8555;height:141;width:205;" fillcolor="#231916" filled="t" stroked="f" coordsize="968,664" o:gfxdata="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yTcJ/vQAA&#10;ANwAAAAPAAAAAAAAAAEAIAAAACIAAABkcnMvZG93bnJldi54bWxQSwECFAAUAAAACACHTuJAMy8F&#10;njsAAAA5AAAAEAAAAAAAAAABACAAAAAMAQAAZHJzL3NoYXBleG1sLnhtbFBLBQYAAAAABgAGAFsB&#10;AAC2AwAAAAA=&#10;" path="m396,583l4,583,4,652,396,652,396,583xm243,98l157,98,157,583,243,583,243,98xm243,0l0,66,0,140,157,98,243,98,243,0xm568,546l568,629,600,644,637,655,678,661,724,663,777,660,824,650,865,633,901,610,915,596,726,596,683,593,642,584,604,568,568,546xm915,70l730,70,785,77,824,96,848,129,856,175,845,225,814,261,763,282,691,289,637,289,637,356,693,356,775,363,833,386,868,424,879,477,877,503,869,526,856,546,838,564,816,578,789,588,760,594,726,596,915,596,930,582,951,549,964,512,968,471,965,442,957,415,943,390,925,368,901,349,874,335,843,325,807,319,807,317,867,294,910,259,936,213,944,156,941,124,931,94,915,70xm751,3l707,5,667,12,629,23,594,39,594,115,626,95,660,81,694,73,730,70,915,70,914,68,891,45,863,27,830,13,792,5,751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065;top:8555;height:138;width:212;" fillcolor="#231916" filled="t" stroked="f" coordsize="1003,653" o:gfxdata="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ihjt74A&#10;AADcAAAADwAAAAAAAAABACAAAAAiAAAAZHJzL2Rvd25yZXYueG1sUEsBAhQAFAAAAAgAh07iQDMv&#10;BZ47AAAAOQAAABAAAAAAAAAAAQAgAAAADQEAAGRycy9zaGFwZXhtbC54bWxQSwUGAAAAAAYABgBb&#10;AQAAtwMAAAAA&#10;" path="m396,582l4,582,4,652,396,652,396,582xm243,97l157,97,157,582,243,582,243,97xm243,0l0,66,0,140,157,97,243,97,243,0xm915,486l831,486,831,652,915,652,915,486xm915,13l815,13,512,434,512,486,1003,486,1003,422,602,422,805,138,814,123,822,109,827,98,831,89,915,89,915,13xm915,89l833,89,832,109,832,124,831,138,831,422,915,422,915,8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143;top:8724;height:104;width:233;" fillcolor="#231916" filled="t" stroked="f" coordsize="1099,490" o:gfxdata="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WNSYLsAAADc&#10;AAAADwAAAAAAAAABACAAAAAiAAAAZHJzL2Rvd25yZXYueG1sUEsBAhQAFAAAAAgAh07iQDMvBZ47&#10;AAAAOQAAABAAAAAAAAAAAQAgAAAACgEAAGRycy9zaGFwZXhtbC54bWxQSwUGAAAAAAYABgBbAQAA&#10;tAMAAAAA&#10;" path="m337,84l293,84,291,126,290,165,288,202,285,236,273,300,247,358,206,411,152,458,162,466,170,474,178,482,186,490,244,438,288,378,316,312,329,239,332,207,334,171,336,130,337,84xm182,266l80,266,80,487,121,487,121,279,184,279,177,273,182,266xm319,429l322,440,324,451,326,462,328,474,373,475,406,475,442,470,468,453,479,434,401,434,384,434,365,433,343,431,319,429xm503,46l208,46,208,84,458,84,455,185,452,268,449,334,446,381,443,405,434,421,420,431,401,434,479,434,484,424,490,384,493,333,496,252,499,164,503,46xm184,279l121,279,162,309,203,340,230,310,190,282,184,279xm183,96l8,96,8,132,136,132,105,177,72,217,37,252,0,283,4,294,8,305,12,316,15,325,32,312,48,297,65,282,80,266,182,266,191,255,193,253,146,253,129,242,121,236,121,221,137,200,153,179,168,156,183,133,183,96xm195,185l184,202,172,220,159,236,146,253,193,253,205,238,218,221,230,206,195,185xm95,0l58,18,68,33,78,50,88,68,97,87,137,68,126,49,115,32,105,15,95,0xm865,228l816,228,816,490,865,490,865,228xm1099,188l583,188,583,228,1099,228,1099,188xm865,6l816,6,816,188,865,188,865,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24;top:8725;height:103;width:232;" fillcolor="#231916" filled="t" stroked="f" coordsize="1097,484" o:gfxdata="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y2z6L4A&#10;AADcAAAADwAAAAAAAAABACAAAAAiAAAAZHJzL2Rvd25yZXYueG1sUEsBAhQAFAAAAAgAh07iQDMv&#10;BZ47AAAAOQAAABAAAAAAAAAAAQAgAAAADQEAAGRycy9zaGFwZXhtbC54bWxQSwUGAAAAAAYABgBb&#10;AQAAtwMAAAAA&#10;" path="m516,182l282,182,282,0,233,0,233,182,0,182,0,222,233,222,233,484,282,484,282,222,516,222,516,182xm1096,204l570,204,570,248,1096,248,1096,20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036;top:8724;height:104;width:354;" fillcolor="#231916" filled="t" stroked="f" coordsize="1673,490" o:gfxdata="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5re3C8AAAA&#10;3AAAAA8AAAAAAAAAAQAgAAAAIgAAAGRycy9kb3ducmV2LnhtbFBLAQIUABQAAAAIAIdO4kAzLwWe&#10;OwAAADkAAAAQAAAAAAAAAAEAIAAAAAsBAABkcnMvc2hhcGV4bWwueG1sUEsFBgAAAAAGAAYAWwEA&#10;ALUDAAAAAA==&#10;" path="m500,78l215,78,215,234,211,303,198,365,176,418,146,462,156,470,165,477,173,484,180,490,210,445,233,394,248,337,256,275,500,275,500,239,257,239,257,114,500,114,500,78xm8,439l10,450,12,459,14,470,15,480,43,481,54,481,64,480,88,477,106,467,116,450,117,442,56,442,47,442,35,441,22,440,8,439xm119,285l79,285,79,434,71,442,117,442,119,426,119,285xm119,131l79,131,79,245,0,265,6,307,79,285,119,285,119,273,187,255,187,234,119,234,119,131xm500,275l460,275,460,299,500,299,500,275xm500,114l460,114,460,239,500,239,500,114xm186,216l119,234,187,234,186,216xm187,97l8,97,8,131,187,131,187,97xm119,4l79,4,79,97,119,97,119,4xm343,0l308,21,318,34,329,48,340,63,351,78,357,78,391,58,378,42,366,27,354,13,343,0xm1060,413l617,413,617,452,1060,452,1060,413xm863,199l815,199,815,413,863,413,863,199xm1097,158l580,158,580,199,1097,199,1097,158xm863,3l815,3,815,158,863,158,863,3xm1360,227l1316,227,1316,489,1360,489,1360,227xm1424,377l1426,387,1429,397,1431,408,1432,420,1450,421,1469,422,1491,423,1515,423,1553,418,1580,405,1597,384,1510,384,1489,383,1468,382,1446,380,1424,377xm1617,191l1179,191,1179,227,1572,227,1570,262,1569,291,1566,317,1564,337,1560,358,1549,372,1532,381,1510,384,1597,384,1598,382,1606,350,1609,319,1611,283,1614,240,1617,191xm1526,105l1484,105,1484,160,1526,160,1526,105xm1342,105l1299,105,1299,160,1342,160,1342,105xm1673,69l1153,69,1153,105,1673,105,1673,69xm1342,3l1299,3,1299,69,1342,69,1342,3xm1526,3l1484,3,1484,69,1526,69,1526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573;top:8725;height:103;width:231;" fillcolor="#231916" filled="t" stroked="f" coordsize="1089,484" o:gfxdata="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eN5yL4A&#10;AADcAAAADwAAAAAAAAABACAAAAAiAAAAZHJzL2Rvd25yZXYueG1sUEsBAhQAFAAAAAgAh07iQDMv&#10;BZ47AAAAOQAAABAAAAAAAAAAAQAgAAAADQEAAGRycy9zaGFwZXhtbC54bWxQSwUGAAAAAAYABgBb&#10;AQAAtwMAAAAA&#10;" path="m517,182l283,182,283,0,234,0,234,182,0,182,0,223,234,223,234,484,283,484,283,223,517,223,517,182xm1030,217l634,217,634,259,1030,259,1030,217xm1089,405l578,405,578,447,1089,447,1089,40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059;top:8725;height:103;width:226;" fillcolor="#231916" filled="t" stroked="f" coordsize="1067,484" o:gfxdata="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QtvFS8AAAA&#10;3AAAAA8AAAAAAAAAAQAgAAAAIgAAAGRycy9kb3ducmV2LnhtbFBLAQIUABQAAAAIAIdO4kAzLwWe&#10;OwAAADkAAAAQAAAAAAAAAAEAIAAAAAsBAABkcnMvc2hhcGV4bWwueG1sUEsFBgAAAAAGAAYAWwEA&#10;ALUDAAAAAA==&#10;" path="m282,222l233,222,233,484,282,484,282,222xm516,182l0,182,0,222,516,222,516,182xm282,0l233,0,233,182,282,182,282,0xm1067,33l610,33,610,482,655,482,655,452,1067,452,1067,413,655,413,655,73,1067,73,1067,33xm1067,452l1022,452,1022,482,1067,482,1067,452xm1067,73l1022,73,1022,413,1067,413,1067,73xm800,73l757,73,755,134,753,182,748,217,742,239,731,262,714,284,689,305,657,326,666,334,674,342,682,350,689,358,724,334,751,310,770,284,783,257,790,229,795,189,799,137,800,73xm919,73l876,73,876,260,880,286,893,304,915,316,946,319,1007,319,1015,280,953,280,938,278,928,273,921,265,919,254,919,73xm1015,279l997,279,953,280,1015,280,1015,27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155;top:8920;height:138;width:210;" fillcolor="#231916" filled="t" stroked="f" coordsize="991,653" o:gfxdata="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dxyAm/&#10;AAAA3AAAAA8AAAAAAAAAAQAgAAAAIgAAAGRycy9kb3ducmV2LnhtbFBLAQIUABQAAAAIAIdO4kAz&#10;LwWeOwAAADkAAAAQAAAAAAAAAAEAIAAAAA4BAABkcnMvc2hhcGV4bWwueG1sUEsFBgAAAAAGAAYA&#10;WwEAALgDAAAAAA==&#10;" path="m397,582l5,582,5,652,397,652,397,582xm244,97l158,97,158,582,244,582,244,97xm244,0l0,66,0,140,158,97,244,97,244,0xm991,13l546,13,546,85,888,85,634,652,724,652,991,41,991,1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35;top:8920;height:141;width:210;" fillcolor="#231916" filled="t" stroked="f" coordsize="990,664" o:gfxdata="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1rjVC/&#10;AAAA3AAAAA8AAAAAAAAAAQAgAAAAIgAAAGRycy9kb3ducmV2LnhtbFBLAQIUABQAAAAIAIdO4kAz&#10;LwWeOwAAADkAAAAQAAAAAAAAAAEAIAAAAA4BAABkcnMvc2hhcGV4bWwueG1sUEsFBgAAAAAGAAYA&#10;WwEAALgDAAAAAA==&#10;" path="m397,583l4,583,4,653,397,653,397,583xm244,98l158,98,158,583,244,583,244,98xm244,0l0,67,0,141,158,98,244,98,244,0xm780,3l737,6,699,15,664,28,633,48,608,72,590,99,580,129,576,163,584,210,607,252,645,287,698,317,698,319,634,351,588,391,561,440,552,496,555,532,566,564,584,592,609,617,639,638,674,652,713,661,756,664,808,661,854,652,894,637,928,617,948,598,772,598,744,596,719,590,696,581,676,568,660,552,648,534,641,514,639,492,647,450,670,413,710,382,766,355,915,355,906,348,840,318,840,316,896,285,898,283,771,283,724,260,690,232,670,199,663,161,665,142,672,125,682,109,696,96,713,84,731,76,752,71,774,70,939,70,938,67,915,45,886,27,855,14,819,6,780,3xm915,355l766,355,826,381,868,413,894,451,903,495,901,516,894,535,882,553,866,568,847,581,825,590,800,596,772,598,948,598,955,591,974,561,986,528,990,490,980,434,952,386,915,355xm939,70l774,70,797,71,818,76,836,84,852,95,864,108,873,124,878,142,880,161,880,163,873,199,853,232,819,260,771,283,898,283,936,247,960,203,968,153,964,121,954,93,939,7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109;top:8920;height:141;width:209;" fillcolor="#231916" filled="t" stroked="f" coordsize="988,664" o:gfxdata="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+ArR+/&#10;AAAA3AAAAA8AAAAAAAAAAQAgAAAAIgAAAGRycy9kb3ducmV2LnhtbFBLAQIUABQAAAAIAIdO4kAz&#10;LwWeOwAAADkAAAAQAAAAAAAAAAEAIAAAAA4BAABkcnMvc2hhcGV4bWwueG1sUEsFBgAAAAAGAAYA&#10;WwEAALgDAAAAAA==&#10;" path="m396,582l4,582,4,652,396,652,396,582xm243,97l157,97,157,582,243,582,243,97xm243,0l0,66,0,140,157,97,243,97,243,0xm586,566l586,641,612,651,641,657,673,662,708,663,770,657,825,639,873,609,885,596,708,596,676,594,645,588,615,579,586,566xm985,336l901,336,898,395,888,447,872,491,850,528,822,558,789,579,751,592,708,596,885,596,913,568,946,515,969,452,983,379,985,336xm771,2l724,6,681,18,643,36,610,63,583,95,564,132,552,172,548,217,552,259,563,297,580,331,605,361,635,385,669,402,706,413,748,416,797,411,839,396,873,371,891,347,769,347,739,345,713,337,691,326,671,309,656,289,645,265,638,238,636,207,638,179,645,153,656,130,672,109,691,92,713,79,737,72,763,70,923,70,898,45,861,21,819,7,771,2xm923,70l763,70,792,72,817,81,840,95,860,115,875,139,887,166,894,196,896,229,894,253,887,274,875,294,859,312,840,327,818,338,795,345,769,347,891,347,899,336,985,336,987,297,987,294,984,228,973,169,955,119,930,77,923,70xm901,336l899,336,900,337,900,337,901,33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580;top:8921;height:140;width:218;" fillcolor="#231916" filled="t" stroked="f" coordsize="1029,661" o:gfxdata="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Ywj5L4A&#10;AADcAAAADwAAAAAAAAABACAAAAAiAAAAZHJzL2Rvd25yZXYueG1sUEsBAhQAFAAAAAgAh07iQDMv&#10;BZ47AAAAOQAAABAAAAAAAAAAAQAgAAAADQEAAGRycy9zaGFwZXhtbC54bWxQSwUGAAAAAAYABgBb&#10;AQAAtwMAAAAA&#10;" path="m388,67l209,67,238,69,263,75,285,84,303,97,318,113,328,132,334,154,336,180,334,204,329,227,320,250,308,273,291,297,267,325,236,358,198,394,0,579,0,650,415,650,415,578,102,578,102,576,258,434,302,392,338,353,366,319,387,288,402,260,413,231,419,201,422,172,418,134,408,101,392,72,388,67xm222,0l170,3,122,14,76,32,34,58,34,140,76,108,119,86,164,72,209,67,388,67,368,46,339,26,305,11,266,3,222,0xm811,0l757,5,710,21,670,49,637,87,611,135,592,194,581,263,577,343,580,416,591,479,609,534,634,579,665,615,703,640,746,655,795,660,847,655,893,639,933,612,950,593,803,593,743,578,700,530,674,450,665,339,671,241,688,165,716,110,755,78,806,67,960,67,931,36,877,9,811,0xm960,67l806,67,854,78,891,110,918,163,934,238,939,335,934,428,918,500,890,552,852,583,803,593,950,593,967,575,994,527,1013,470,1024,403,1028,327,1022,227,1004,145,974,82,960,6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064;top:8920;height:138;width:215;" fillcolor="#231916" filled="t" stroked="f" coordsize="1013,653" o:gfxdata="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S4Iqe/&#10;AAAA3AAAAA8AAAAAAAAAAQAgAAAAIgAAAGRycy9kb3ducmV2LnhtbFBLAQIUABQAAAAIAIdO4kAz&#10;LwWeOwAAADkAAAAQAAAAAAAAAAEAIAAAAA4BAABkcnMvc2hhcGV4bWwueG1sUEsFBgAAAAAGAAYA&#10;WwEAALgDAAAAAA==&#10;" path="m388,70l209,70,238,72,264,78,286,87,304,100,318,116,328,135,334,157,336,183,335,207,329,230,321,253,308,276,291,300,267,328,236,361,199,397,0,582,0,653,416,653,416,581,102,581,102,579,258,437,302,395,338,356,367,322,388,291,403,263,413,234,420,204,422,175,419,137,409,104,392,75,388,70xm223,3l171,6,122,17,77,35,35,61,35,143,77,111,120,89,164,75,209,70,388,70,369,49,339,29,305,14,267,6,223,3xm1013,583l620,583,620,653,1013,653,1013,583xm860,98l774,98,774,583,860,583,860,98xm860,0l616,66,616,140,774,98,860,98,860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150;top:9287;height:138;width:219;" fillcolor="#231916" filled="t" stroked="f" coordsize="1036,650" o:gfxdata="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xlnW28AAAA&#10;3AAAAA8AAAAAAAAAAQAgAAAAIgAAAGRycy9kb3ducmV2LnhtbFBLAQIUABQAAAAIAIdO4kAzLwWe&#10;OwAAADkAAAAQAAAAAAAAAAEAIAAAAAsBAABkcnMvc2hhcGV4bWwueG1sUEsFBgAAAAAGAAYAWwEA&#10;ALUDAAAAAA==&#10;" path="m388,67l209,67,239,69,264,75,286,84,304,96,318,113,329,132,335,154,337,180,335,204,330,227,321,250,309,273,291,297,267,325,237,358,199,394,0,579,0,649,416,649,416,578,103,578,103,576,258,434,302,392,339,353,367,319,388,288,403,260,414,231,420,201,422,172,419,134,409,101,392,72,388,67xm223,0l171,3,122,14,77,32,35,58,35,140,77,108,120,86,164,72,209,67,388,67,369,46,340,26,306,11,267,3,223,0xm948,484l864,484,864,649,948,649,948,484xm948,10l848,10,545,431,545,484,1035,484,1035,420,635,420,838,136,847,120,854,106,860,95,864,86,948,86,948,10xm948,86l866,86,865,106,865,121,864,136,864,420,948,420,948,8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34;top:9287;height:140;width:213;" fillcolor="#231916" filled="t" stroked="f" coordsize="1004,661" o:gfxdata="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Wcqi74A&#10;AADcAAAADwAAAAAAAAABACAAAAAiAAAAZHJzL2Rvd25yZXYueG1sUEsBAhQAFAAAAAgAh07iQDMv&#10;BZ47AAAAOQAAABAAAAAAAAAAAQAgAAAADQEAAGRycy9zaGFwZXhtbC54bWxQSwUGAAAAAAYABgBb&#10;AQAAtwMAAAAA&#10;" path="m388,68l209,68,238,69,264,75,286,84,304,97,318,113,328,132,335,154,337,180,335,204,330,227,321,250,309,273,291,297,267,326,236,358,199,394,0,579,0,650,416,650,416,578,102,578,102,576,258,434,302,392,338,353,367,319,388,288,403,260,414,231,420,201,422,172,419,134,409,101,392,72,388,68xm223,0l171,4,122,14,77,33,35,58,35,140,77,108,120,86,164,72,209,68,388,68,369,47,340,26,306,12,267,3,223,0xm615,551l615,634,643,646,676,654,715,659,760,660,814,657,862,646,903,628,939,603,948,594,759,594,722,591,686,583,650,570,615,551xm960,330l745,330,784,332,818,338,848,349,872,363,891,382,905,404,913,430,916,459,913,488,905,514,892,537,873,557,849,573,823,584,792,591,759,594,948,594,967,572,988,537,1000,497,1004,453,1000,410,989,373,970,340,960,330xm973,11l637,11,637,335,669,333,698,331,723,330,745,330,960,330,943,312,910,289,871,273,826,264,809,263,717,263,717,82,973,82,973,11xm775,261l764,261,751,261,717,263,809,263,775,26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104;top:9287;height:140;width:218;" fillcolor="#231916" filled="t" stroked="f" coordsize="1030,661" o:gfxdata="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FSG69vQAA&#10;ANwAAAAPAAAAAAAAAAEAIAAAACIAAABkcnMvZG93bnJldi54bWxQSwECFAAUAAAACACHTuJAMy8F&#10;njsAAAA5AAAAEAAAAAAAAAABACAAAAAMAQAAZHJzL3NoYXBleG1sLnhtbFBLBQYAAAAABgAGAFsB&#10;AAC2AwAAAAA=&#10;" path="m388,68l209,68,238,70,264,75,285,84,304,97,318,113,328,132,334,155,336,180,334,204,329,227,321,250,308,273,291,297,267,326,236,358,198,394,0,580,0,650,416,650,416,578,102,578,102,576,258,434,302,392,338,354,367,319,388,289,403,260,413,231,420,202,422,172,419,135,409,101,392,72,388,68xm223,0l171,4,122,15,77,33,35,58,35,140,77,109,120,86,164,72,209,68,388,68,368,47,339,26,305,12,266,3,223,0xm872,0l812,6,757,25,709,56,667,100,633,154,608,217,594,288,589,368,593,434,604,492,622,542,648,584,681,618,719,642,763,656,812,661,857,657,898,646,935,627,968,600,973,594,814,594,786,591,760,583,738,568,719,549,703,525,692,499,685,471,683,441,685,416,692,393,703,372,719,353,738,337,677,337,681,278,691,225,708,179,732,140,761,108,795,85,832,72,875,67,986,67,986,19,964,11,937,5,907,1,872,0xm986,316l813,316,842,318,868,325,890,336,908,352,923,373,933,396,939,424,941,455,939,484,933,511,921,534,906,555,887,572,865,584,841,591,814,594,973,594,995,568,1014,532,1025,491,1029,447,1026,404,1016,366,999,332,986,316xm835,249l785,254,743,271,707,298,679,337,738,337,738,337,761,325,786,318,813,316,986,316,976,303,948,279,914,262,877,252,835,249xm986,67l875,67,904,69,932,74,959,82,986,93,986,6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580;top:9287;height:138;width:217;" fillcolor="#231916" filled="t" stroked="f" coordsize="1024,650" o:gfxdata="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MEUI28AAAA&#10;3AAAAA8AAAAAAAAAAQAgAAAAIgAAAGRycy9kb3ducmV2LnhtbFBLAQIUABQAAAAIAIdO4kAzLwWe&#10;OwAAADkAAAAQAAAAAAAAAAEAIAAAAAsBAABkcnMvc2hhcGV4bWwueG1sUEsFBgAAAAAGAAYAWwEA&#10;ALUDAAAAAA==&#10;" path="m388,67l209,67,239,69,264,75,286,84,304,96,318,113,328,132,335,154,337,180,335,204,330,227,321,250,309,273,291,297,267,325,236,358,199,394,0,579,0,649,416,649,416,578,103,578,103,576,258,434,302,392,339,353,367,319,388,288,403,260,414,231,420,201,422,172,419,134,409,101,392,72,388,67xm223,0l171,3,122,14,77,32,35,58,35,140,77,108,120,86,164,72,209,67,388,67,369,46,340,26,306,11,267,3,223,0xm1023,10l579,10,579,82,921,82,666,649,756,649,1023,38,1023,1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064;top:9286;height:140;width:216;" fillcolor="#231916" filled="t" stroked="f" coordsize="1022,661" o:gfxdata="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iajCL4A&#10;AADcAAAADwAAAAAAAAABACAAAAAiAAAAZHJzL2Rvd25yZXYueG1sUEsBAhQAFAAAAAgAh07iQDMv&#10;BZ47AAAAOQAAABAAAAAAAAAAAQAgAAAADQEAAGRycy9zaGFwZXhtbC54bWxQSwUGAAAAAAYABgBb&#10;AQAAtwMAAAAA&#10;" path="m388,67l209,67,239,69,264,75,286,84,304,96,318,113,329,132,335,154,337,180,335,204,330,227,321,250,309,273,292,297,267,325,237,358,199,394,0,579,0,649,416,649,416,578,103,578,103,576,258,434,302,392,339,353,367,319,388,288,403,260,414,231,420,201,422,172,419,134,409,101,392,72,388,67xm223,0l171,3,122,14,77,32,35,58,35,140,77,108,120,86,164,72,209,67,388,67,369,46,340,26,306,11,267,3,223,0xm812,0l770,3,731,11,697,25,666,44,641,68,623,95,612,125,608,159,616,206,639,248,677,284,731,313,731,315,667,347,621,387,593,436,584,493,588,528,598,560,616,588,641,614,672,634,706,649,745,657,789,660,841,657,887,648,927,634,961,613,980,594,805,594,777,592,751,587,728,577,708,564,692,549,680,531,673,511,671,488,679,447,703,410,742,378,798,352,947,352,938,344,873,314,873,313,928,281,930,279,803,279,756,256,723,228,703,195,696,158,698,139,704,121,714,106,728,92,745,81,764,73,784,68,806,66,972,66,970,64,947,41,919,23,887,10,851,2,812,0xm947,352l798,352,858,378,901,410,927,448,935,491,933,512,926,532,915,549,899,565,879,578,857,587,832,592,805,594,980,594,988,587,1007,558,1018,524,1022,486,1013,430,985,383,947,352xm972,66l806,66,829,68,850,72,868,80,884,91,897,104,905,120,911,138,913,158,913,159,906,196,885,228,851,256,803,279,930,279,968,243,992,199,1000,149,997,118,987,89,972,6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146;top:9458;height:102;width:226;" fillcolor="#231916" filled="t" stroked="f" coordsize="1068,483" o:gfxdata="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kaJkb4A&#10;AADcAAAADwAAAAAAAAABACAAAAAiAAAAZHJzL2Rvd25yZXYueG1sUEsBAhQAFAAAAAgAh07iQDMv&#10;BZ47AAAAOQAAABAAAAAAAAAAAQAgAAAADQEAAGRycy9zaGFwZXhtbC54bWxQSwUGAAAAAAYABgBb&#10;AQAAtwMAAAAA&#10;" path="m146,164l102,164,102,482,146,482,146,440,416,440,416,403,146,403,146,164xm416,440l372,440,372,480,416,480,416,440xm416,164l372,164,372,403,416,403,416,164xm518,126l0,126,0,164,518,164,518,126xm146,1l102,1,102,126,146,126,146,1xm416,0l372,0,372,126,416,126,416,0xm1068,30l612,30,612,479,656,479,656,449,1068,449,1068,411,656,411,656,70,1068,70,1068,30xm1068,449l1023,449,1023,479,1068,479,1068,449xm1068,70l1023,70,1023,411,1068,411,1068,70xm801,70l758,70,757,131,754,179,749,214,743,236,732,259,715,281,690,303,658,323,667,331,675,339,683,347,691,355,725,331,752,307,771,281,784,254,791,226,796,186,800,134,801,70xm920,70l877,70,877,257,881,283,895,302,917,313,947,317,1008,317,1016,277,954,277,940,275,929,271,923,262,920,251,920,70xm1016,276l954,277,1016,277,1016,27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24;top:9458;height:102;width:232;" fillcolor="#231916" filled="t" stroked="f" coordsize="1097,483" o:gfxdata="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GHLsBvQAA&#10;ANwAAAAPAAAAAAAAAAEAIAAAACIAAABkcnMvZG93bnJldi54bWxQSwECFAAUAAAACACHTuJAMy8F&#10;njsAAAA5AAAAEAAAAAAAAAABACAAAAAMAQAAZHJzL3NoYXBleG1sLnhtbFBLBQYAAAAABgAGAFsB&#10;AAC2AwAAAAA=&#10;" path="m145,164l102,164,102,482,145,482,145,440,415,440,415,403,145,403,145,164xm415,440l372,440,372,480,415,480,415,440xm415,164l372,164,372,403,415,403,415,164xm518,126l0,126,0,164,518,164,518,126xm145,1l102,1,102,126,145,126,145,1xm415,0l372,0,372,126,415,126,415,0xm1096,418l573,418,573,455,1096,455,1096,418xm772,224l727,224,696,418,741,418,772,224xm1011,186l606,186,606,224,966,224,966,418,1011,418,1011,186xm797,66l752,66,733,186,778,186,797,66xm1072,29l592,29,592,66,1072,66,1072,2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098;top:9458;height:103;width:231;" fillcolor="#231916" filled="t" stroked="f" coordsize="1093,485" o:gfxdata="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VXZb2/&#10;AAAA3AAAAA8AAAAAAAAAAQAgAAAAIgAAAGRycy9kb3ducmV2LnhtbFBLAQIUABQAAAAIAIdO4kAz&#10;LwWeOwAAADkAAAAQAAAAAAAAAAEAIAAAAA4BAABkcnMvc2hhcGV4bWwueG1sUEsFBgAAAAAGAAYA&#10;WwEAALgDAAAAAA==&#10;" path="m146,167l103,167,103,485,146,485,146,443,416,443,416,406,146,406,146,167xm416,443l373,443,373,483,416,483,416,443xm416,167l373,167,373,406,416,406,416,167xm518,129l0,129,0,167,518,167,518,129xm146,4l103,4,103,129,146,129,146,4xm416,3l373,3,373,129,416,129,416,3xm1093,125l579,125,579,165,1093,165,1093,125xm818,0l780,21,792,37,805,58,820,83,836,112,880,90,863,63,847,40,832,19,818,0xm737,223l702,285,663,342,621,394,577,443,588,451,598,459,608,467,617,474,662,419,705,363,746,305,783,245,737,223xm918,226l881,252,917,296,956,347,997,405,1041,469,1086,438,1045,383,1003,330,961,278,918,22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573;top:9458;height:103;width:231;" fillcolor="#231916" filled="t" stroked="f" coordsize="1090,485" o:gfxdata="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sYFsr4A&#10;AADcAAAADwAAAAAAAAABACAAAAAiAAAAZHJzL2Rvd25yZXYueG1sUEsBAhQAFAAAAAgAh07iQDMv&#10;BZ47AAAAOQAAABAAAAAAAAAAAQAgAAAADQEAAGRycy9zaGFwZXhtbC54bWxQSwUGAAAAAAYABgBb&#10;AQAAtwMAAAAA&#10;" path="m145,166l102,166,102,484,145,484,145,442,416,442,416,405,145,405,145,166xm416,442l372,442,372,482,416,482,416,442xm416,166l372,166,372,405,416,405,416,166xm518,128l0,128,0,166,518,166,518,128xm145,3l102,3,102,128,145,128,145,3xm416,2l372,2,372,128,416,128,416,2xm806,209l758,209,758,391,764,425,781,449,809,463,848,468,979,468,1012,465,1038,455,1056,439,1062,426,859,426,836,424,819,415,809,401,806,381,806,209xm1038,317l1035,338,1033,358,1030,377,1026,395,1020,409,1008,419,989,424,964,426,1062,426,1067,417,1071,400,1075,380,1080,358,1084,334,1071,330,1059,325,1048,321,1038,317xm806,0l758,0,758,168,576,187,580,228,758,209,806,209,806,204,1090,175,1089,163,806,163,806,0xm1086,134l806,163,1089,163,1086,13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056;top:9458;height:102;width:233;" fillcolor="#231916" filled="t" stroked="f" coordsize="1099,483" o:gfxdata="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LrYOm/&#10;AAAA3AAAAA8AAAAAAAAAAQAgAAAAIgAAAGRycy9kb3ducmV2LnhtbFBLAQIUABQAAAAIAIdO4kAz&#10;LwWeOwAAADkAAAAQAAAAAAAAAAEAIAAAAA4BAABkcnMvc2hhcGV4bWwueG1sUEsFBgAAAAAGAAYA&#10;WwEAALgDAAAAAA==&#10;" path="m146,164l102,164,102,482,146,482,146,440,416,440,416,403,146,403,146,164xm416,440l372,440,372,480,416,480,416,440xm416,164l372,164,372,403,416,403,416,164xm518,126l0,126,0,164,518,164,518,126xm146,1l102,1,102,126,146,126,146,1xm416,0l372,0,372,126,416,126,416,0xm729,20l723,89,715,152,703,210,687,263,664,313,637,360,604,402,567,440,576,448,585,457,593,465,601,474,642,432,677,386,707,335,732,279,748,225,760,164,770,97,776,24,729,20xm922,14l877,15,885,108,899,191,919,266,945,331,977,386,1015,432,1060,469,1068,460,1078,450,1098,428,1049,391,1008,340,974,278,949,202,931,114,922,1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154;top:9645;height:141;width:211;" fillcolor="#231916" filled="t" stroked="f" coordsize="997,664" o:gfxdata="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pJX1LsAAADc&#10;AAAADwAAAAAAAAABACAAAAAiAAAAZHJzL2Rvd25yZXYueG1sUEsBAhQAFAAAAAgAh07iQDMvBZ47&#10;AAAAOQAAABAAAAAAAAAAAQAgAAAACgEAAGRycy9zaGFwZXhtbC54bWxQSwUGAAAAAAYABgBbAQAA&#10;tAMAAAAA&#10;" path="m0,546l0,629,32,644,69,655,110,661,156,663,209,660,256,650,297,634,333,610,347,596,158,596,115,593,74,584,36,568,0,546xm348,70l162,70,217,77,256,96,280,129,288,175,277,225,246,261,195,282,123,289,69,289,69,356,126,356,207,364,265,386,300,424,311,477,309,503,301,526,288,546,270,564,248,578,222,588,192,594,158,596,347,596,362,582,383,549,396,512,400,471,397,442,389,415,376,390,357,368,333,350,306,335,275,325,240,319,240,318,299,294,342,259,368,213,376,156,373,124,363,95,348,70xm183,3l140,5,99,12,61,23,26,39,26,115,59,96,92,81,126,73,162,70,348,70,347,68,323,45,295,27,262,13,225,5,183,3xm996,583l604,583,604,653,996,653,996,583xm843,98l757,98,757,583,843,583,843,98xm843,0l600,66,600,140,757,98,843,98,843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144;top:9816;height:104;width:232;" fillcolor="#231916" filled="t" stroked="f" coordsize="1095,490" o:gfxdata="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hkTZi8AAAA&#10;3AAAAA8AAAAAAAAAAQAgAAAAIgAAAGRycy9kb3ducmV2LnhtbFBLAQIUABQAAAAIAIdO4kAzLwWe&#10;OwAAADkAAAAQAAAAAAAAAAEAIAAAAAsBAABkcnMvc2hhcGV4bWwueG1sUEsFBgAAAAAGAAYAWwEA&#10;ALUDAAAAAA==&#10;" path="m337,84l292,84,291,126,289,166,287,203,284,237,272,300,246,358,206,411,151,458,161,466,170,474,178,482,185,490,244,438,287,379,315,312,329,239,331,207,333,171,335,130,337,84xm182,266l80,266,80,487,120,487,120,279,184,279,176,273,182,266xm319,430l321,440,323,451,325,463,327,474,372,475,405,475,441,470,467,453,478,434,400,434,384,434,364,433,343,431,319,430xm502,46l207,46,207,84,457,84,454,185,451,268,448,334,446,381,442,405,433,422,419,431,400,434,478,434,484,424,490,384,492,333,495,253,498,164,502,46xm184,279l120,279,161,309,202,340,229,310,184,279xm182,96l7,96,7,132,135,132,105,177,72,217,37,253,0,283,4,294,8,305,11,316,14,326,31,312,48,297,64,282,80,266,182,266,191,255,193,253,146,253,128,242,120,236,120,221,136,200,152,179,168,156,182,133,182,96xm195,185l183,203,171,220,159,237,146,253,193,253,205,238,218,222,230,206,195,185xm94,0l57,18,67,33,77,50,87,68,97,87,136,68,125,49,115,32,104,16,94,0xm1056,67l624,67,624,109,1056,109,1056,67xm1094,391l585,391,585,432,1094,432,1094,39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35;top:7252;height:183;width:393;" fillcolor="#231916" filled="t" stroked="f" coordsize="1044,487" o:gfxdata="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VhZh/vQAA&#10;AN0AAAAPAAAAAAAAAAEAIAAAACIAAABkcnMvZG93bnJldi54bWxQSwECFAAUAAAACACHTuJAMy8F&#10;njsAAAA5AAAAEAAAAAAAAAABACAAAAAMAQAAZHJzL3NoYXBleG1sLnhtbFBLBQYAAAAABgAGAFsB&#10;AAC2AwAAAAA=&#10;" path="m0,397l2,409,2,418,2,429,1,438,0,451,23,450,44,449,44,449,64,448,64,448,83,448,501,448,500,436,499,429,499,418,500,410,501,401,85,401,67,400,47,400,24,398,0,397xm501,448l429,448,444,448,461,449,480,450,501,451,501,448xm235,227l184,227,158,401,208,401,235,227xm405,227l354,227,342,401,390,401,403,248,404,236,405,227xm501,397l481,398,462,400,444,400,429,401,501,401,501,397xm66,183l68,195,69,203,69,211,68,218,66,230,100,228,112,227,119,227,405,227,406,222,409,203,411,185,119,185,108,185,95,185,81,184,66,183xm256,78l208,78,191,185,240,185,256,78xm412,183l397,184,384,185,373,185,362,185,411,185,412,183xm37,28l39,41,39,50,39,61,39,69,38,82,60,80,79,79,96,78,109,78,471,78,470,68,469,61,469,50,470,41,471,31,110,31,94,31,76,31,57,30,37,28xm471,78l410,78,422,78,436,79,452,80,471,82,471,78xm471,28l453,30,437,31,422,31,409,31,471,31,471,28xm726,0l730,73,730,181,729,236,724,284,717,325,706,359,693,384,676,407,656,429,630,449,619,457,626,458,636,461,660,472,671,479,680,487,688,478,706,455,722,432,737,409,748,386,756,367,763,346,769,322,775,297,1039,297,1039,253,779,253,781,173,1039,173,1039,129,781,129,781,49,1040,49,1040,44,1041,24,1043,4,799,4,785,4,769,3,749,2,726,0xm917,412l924,424,929,434,932,443,934,449,936,456,937,467,938,481,972,478,1000,473,1021,465,1034,454,1036,449,1037,440,1038,426,1039,418,957,418,952,417,948,416,923,412,917,412xm1039,297l988,297,988,403,986,411,981,413,976,416,969,418,1039,418,1039,411,1039,297xm1039,173l988,173,988,253,1039,253,1039,173xm1040,49l987,49,988,129,1039,129,1039,68,1039,58,1040,49xm1043,0l995,3,978,4,965,4,1043,4,1043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449;top:7297;height:138;width:388;" fillcolor="#231916" filled="t" stroked="f" coordsize="1058,377" o:gfxdata="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7TEzW8AAAA&#10;3QAAAA8AAAAAAAAAAQAgAAAAIgAAAGRycy9kb3ducmV2LnhtbFBLAQIUABQAAAAIAIdO4kAzLwWe&#10;OwAAADkAAAAQAAAAAAAAAAEAIAAAAAsBAABkcnMvc2hhcGV4bWwueG1sUEsFBgAAAAAGAAYAWwEA&#10;ALUDAAAAAA==&#10;" path="m96,0l25,0,0,376,53,376,63,179,65,139,67,99,68,62,116,62,96,0xm350,62l301,62,301,99,302,139,304,181,306,218,314,376,369,376,350,62xm116,62l69,62,77,97,86,133,96,169,107,206,159,373,202,373,227,295,183,295,176,264,168,232,159,199,149,165,116,62xm347,0l275,0,221,165,210,199,201,232,192,264,185,295,227,295,259,199,270,165,280,131,290,96,300,62,350,62,347,0xm617,0l548,0,433,376,491,376,524,266,699,266,685,222,532,222,562,123,567,105,572,86,580,49,632,49,617,0xm699,266l639,266,672,376,732,376,699,266xm632,49l581,49,585,67,590,86,595,105,600,123,629,222,685,222,632,49xm837,0l773,0,883,219,883,376,940,376,940,217,962,176,914,176,907,157,899,138,890,118,881,98,837,0xm1057,0l993,0,948,98,939,118,931,138,923,157,915,176,962,176,1057,0xe">
                    <v:fill on="t" focussize="0,0"/>
                    <v:stroke on="f"/>
                    <v:imagedata o:title=""/>
                    <o:lock v:ext="edit" aspectratio="f"/>
                  </v:shape>
                </v:group>
                <v:group id="_x0000_s1026" o:spid="_x0000_s1026" o:spt="203" style="position:absolute;left:19332;top:7245;height:2411;width:3380;" coordorigin="8175,7245" coordsize="3380,2411" o:gfxdata="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">
                  <o:lock v:ext="edit" aspectratio="f"/>
                  <v:group id="组合 798" o:spid="_x0000_s1026" o:spt="203" style="position:absolute;left:8175;top:7528;height:200;width:3380;" coordorigin="2473,2521" coordsize="3278,194" o:gfxdata="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e2c5r0AAADbAAAADwAAAAAAAAABACAAAAAiAAAAZHJzL2Rvd25yZXYueG1s&#10;UEsBAhQAFAAAAAgAh07iQDMvBZ47AAAAOQAAABUAAAAAAAAAAQAgAAAADAEAAGRycy9ncm91cHNo&#10;YXBleG1sLnhtbFBLBQYAAAAABgAGAGABAADJAwAAAAA=&#10;">
                    <o:lock v:ext="edit" aspectratio="f"/>
                    <v:rect id="矩形 1" o:spid="_x0000_s1026" o:spt="1" style="position:absolute;left:2473;top:2521;height:194;width:3279;" fillcolor="#36A7A8" filled="t" stroked="f" coordsize="21600,21600" o:gfxdata="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Z9tGO&#10;wAAAANwAAAAPAAAAAAAAAAEAIAAAACIAAABkcnMvZG93bnJldi54bWxQSwECFAAUAAAACACHTuJA&#10;My8FnjsAAAA5AAAAEAAAAAAAAAABACAAAAAPAQAAZHJzL3NoYXBleG1sLnhtbFBLBQYAAAAABgAG&#10;AFsBAAC5AwAAAAA=&#10;">
                      <v:fill on="t" focussize="0,0"/>
                      <v:stroke on="f"/>
                      <v:imagedata o:title=""/>
                      <o:lock v:ext="edit" aspectratio="f"/>
                    </v:rect>
                    <v:group id="组合 735" o:spid="_x0000_s1026" o:spt="203" style="position:absolute;left:2582;top:2571;height:97;width:3061;" coordorigin="1304,2571" coordsize="3061,97" o:gfxdata="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iz6tD70AAADbAAAADwAAAAAAAAABACAAAAAiAAAAZHJzL2Rvd25yZXYueG1s&#10;UEsBAhQAFAAAAAgAh07iQDMvBZ47AAAAOQAAABUAAAAAAAAAAQAgAAAADAEAAGRycy9ncm91cHNo&#10;YXBleG1sLnhtbFBLBQYAAAAABgAGAGABAADJAwAAAAA=&#10;">
                      <o:lock v:ext="edit" aspectratio="f"/>
                      <v:shape id="任意多边形 2" o:spid="_x0000_s1026" o:spt="100" style="position:absolute;left:1304;top:2572;height:96;width:283;" fillcolor="#FFFFFF" filled="t" stroked="f" coordsize="445,151" o:gfxdata="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S1QLK/&#10;AAAA3AAAAA8AAAAAAAAAAQAgAAAAIgAAAGRycy9kb3ducmV2LnhtbFBLAQIUABQAAAAIAIdO4kAz&#10;LwWeOwAAADkAAAAQAAAAAAAAAAEAIAAAAA4BAABkcnMvc2hhcGV4bWwueG1sUEsFBgAAAAAGAAYA&#10;WwEAALgDAAAAAA==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6,71,38,66,29,63xm74,90l63,90,63,107,74,107,74,90xm74,67l63,67,63,81,74,81,74,67xm287,6l234,6,234,72,234,85,232,106,228,126,220,144,222,145,226,148,228,150,234,137,238,123,241,108,243,93,287,93,287,83,243,83,244,72,244,54,287,54,287,44,244,44,244,16,287,16,287,6xm173,113l169,124,161,135,152,143,154,144,158,148,160,149,167,142,173,134,178,125,183,116,173,113xm287,93l277,93,277,137,276,138,271,138,255,138,257,141,258,146,258,149,270,149,277,148,281,147,285,145,287,141,287,138,264,138,255,138,287,138,287,93xm203,113l195,118,201,125,208,136,210,143,219,138,216,131,209,121,203,113xm227,99l152,99,152,109,227,109,227,99xm176,30l167,30,167,99,176,99,176,81,215,81,215,72,176,72,176,55,215,55,215,46,176,46,176,30xm215,81l205,81,205,99,215,99,215,81xm287,54l277,54,277,83,287,83,287,54xm215,55l205,55,205,72,215,72,215,55xm215,30l205,30,205,46,215,46,215,30xm287,16l277,16,277,44,287,44,287,16xm226,20l154,20,154,30,226,30,226,20xm176,0l167,0,167,20,176,20,176,0xm215,0l205,0,205,20,215,20,215,0xm444,66l306,66,306,78,444,78,444,6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3" o:spid="_x0000_s1026" o:spt="100" style="position:absolute;left:1771;top:2572;height:96;width:282;" fillcolor="#FFFFFF" filled="t" stroked="f" coordsize="443,151" o:gfxdata="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o2QUrsAAADc&#10;AAAADwAAAAAAAAABACAAAAAiAAAAZHJzL2Rvd25yZXYueG1sUEsBAhQAFAAAAAgAh07iQDMvBZ47&#10;AAAAOQAAABAAAAAAAAAAAQAgAAAACgEAAGRycy9zaGFwZXhtbC54bWxQSwUGAAAAAAYABgBbAQAA&#10;tAMAAAAA&#10;" path="m120,4l18,4,18,63,120,63,120,54,28,54,28,38,120,38,120,29,28,29,28,13,120,13,120,4xm120,38l109,38,109,54,120,54,120,38xm120,13l109,13,109,29,120,29,120,13xm135,135l2,135,2,145,135,145,135,135xm74,116l63,116,63,135,74,135,74,116xm119,107l20,107,20,116,119,116,119,107xm29,63l23,74,17,85,9,94,0,102,3,104,7,107,9,109,15,104,20,97,25,90,126,90,126,81,31,81,34,76,37,71,39,66,29,63xm74,90l63,90,63,107,74,107,74,90xm74,67l63,67,63,81,74,81,74,67xm287,6l235,6,234,72,234,85,232,106,228,126,220,144,223,145,227,148,228,150,234,137,239,123,241,108,243,93,287,93,287,83,244,83,244,72,244,54,287,54,287,44,244,44,244,16,287,16,287,6xm173,113l169,124,161,135,152,143,155,144,159,148,160,149,167,142,173,134,179,125,183,116,173,113xm287,93l277,93,277,137,276,138,272,138,256,138,257,141,258,146,259,149,270,149,277,148,281,147,285,145,287,141,287,138,264,138,256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7,20l154,20,154,30,227,30,227,20xm176,0l167,0,167,20,176,20,176,0xm215,0l206,0,206,20,215,20,215,0xm430,21l321,21,321,33,430,33,430,21xm443,120l308,120,308,132,443,132,443,12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4" o:spid="_x0000_s1026" o:spt="100" style="position:absolute;left:2237;top:2572;height:96;width:280;" fillcolor="#FFFFFF" filled="t" stroked="f" coordsize="441,151" o:gfxdata="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A96r2/&#10;AAAA3AAAAA8AAAAAAAAAAQAgAAAAIgAAAGRycy9kb3ducmV2LnhtbFBLAQIUABQAAAAIAIdO4kAz&#10;LwWeOwAAADkAAAAQAAAAAAAAAAEAIAAAAA4BAABkcnMvc2hhcGV4bWwueG1sUEsFBgAAAAAGAAYA&#10;WwEAALgDAAAAAA==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1,143,154,144,158,148,160,149,166,142,172,134,178,125,182,116,173,113xm286,93l276,93,276,137,275,138,271,138,255,138,256,141,258,146,258,149,269,149,276,148,281,147,285,145,286,141,286,138,263,138,255,138,286,138,286,93xm202,113l195,118,201,125,207,136,210,143,218,138,215,131,208,121,202,113xm226,99l151,99,151,109,226,109,226,99xm176,30l166,30,166,99,176,99,176,81,214,81,214,72,176,72,176,55,214,55,214,46,176,46,176,30xm214,81l205,81,205,99,214,99,214,81xm286,54l276,54,276,83,286,83,286,54xm214,55l205,55,205,72,214,72,214,55xm214,30l205,30,205,46,214,46,214,30xm286,16l276,16,276,44,286,44,286,16xm226,20l153,20,153,30,226,30,226,20xm176,0l166,0,166,20,176,20,176,0xm214,0l205,0,205,20,214,20,214,0xm432,14l317,14,317,25,432,25,432,14xm420,68l327,68,327,79,420,79,420,68xm440,126l308,126,308,137,440,137,440,12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5" o:spid="_x0000_s1026" o:spt="100" style="position:absolute;left:2701;top:2572;height:96;width:278;" fillcolor="#FFFFFF" filled="t" stroked="f" coordsize="437,151" o:gfxdata="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fqJ+O/&#10;AAAA3AAAAA8AAAAAAAAAAQAgAAAAIgAAAGRycy9kb3ducmV2LnhtbFBLAQIUABQAAAAIAIdO4kAz&#10;LwWeOwAAADkAAAAQAAAAAAAAAAEAIAAAAA4BAABkcnMvc2hhcGV4bWwueG1sUEsFBgAAAAAGAAYA&#10;WwEAALgDAAAAAA==&#10;" path="m119,4l18,4,18,63,119,63,119,54,28,54,28,38,119,38,119,29,28,29,28,13,119,13,119,4xm119,38l109,38,109,54,119,54,119,38xm119,13l109,13,109,29,119,29,119,13xm135,135l2,135,2,145,135,145,135,135xm73,116l63,116,63,135,73,135,73,116xm119,107l20,107,20,116,119,116,119,107xm28,63l23,74,16,85,8,94,0,102,3,104,7,107,9,109,14,104,20,97,25,90,125,90,125,81,31,81,34,76,36,71,38,66,28,63xm73,90l63,90,63,107,73,107,73,90xm73,67l63,67,63,81,73,81,73,67xm286,6l234,6,234,72,234,85,232,106,228,126,220,144,222,145,226,148,228,150,234,137,238,123,241,108,243,93,286,93,286,83,243,83,244,72,244,54,286,54,286,44,244,44,244,16,286,16,286,6xm173,113l168,124,160,135,152,143,154,144,158,148,160,149,166,142,172,134,178,125,183,116,173,113xm286,93l277,93,277,137,276,138,271,138,255,138,256,141,258,146,258,149,270,149,277,148,281,147,285,145,286,141,286,138,263,138,255,138,286,138,286,93xm203,113l195,118,201,125,208,136,210,143,219,138,216,131,209,121,203,113xm226,99l151,99,151,109,226,109,226,99xm176,30l167,30,167,99,176,99,176,81,215,81,215,72,176,72,176,55,215,55,215,46,176,46,176,30xm215,81l205,81,205,99,215,99,215,81xm286,54l277,54,277,83,286,83,286,54xm215,55l205,55,205,72,215,72,215,55xm215,30l205,30,205,46,215,46,215,30xm286,16l277,16,277,44,286,44,286,16xm226,20l154,20,154,30,226,30,226,20xm176,0l167,0,167,20,176,20,176,0xm215,0l205,0,205,20,215,20,215,0xm437,12l312,12,312,144,323,144,323,131,437,131,437,120,323,120,323,23,437,23,437,12xm437,131l426,131,426,143,437,143,437,131xm437,23l426,23,426,120,437,120,437,23xm363,23l353,23,352,51,348,72,339,88,325,98,327,100,330,104,331,107,347,95,357,77,361,53,363,23xm395,23l385,23,385,88,388,93,418,93,422,93,424,92,424,90,423,86,423,84,395,84,395,82,395,23xm423,83l421,84,417,84,423,84,423,83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6" o:spid="_x0000_s1026" o:spt="100" style="position:absolute;left:3163;top:2572;height:96;width:282;" fillcolor="#FFFFFF" filled="t" stroked="f" coordsize="443,151" o:gfxdata="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VkCCa8AAAA&#10;3AAAAA8AAAAAAAAAAQAgAAAAIgAAAGRycy9kb3ducmV2LnhtbFBLAQIUABQAAAAIAIdO4kAzLwWe&#10;OwAAADkAAAAQAAAAAAAAAAEAIAAAAAsBAABkcnMvc2hhcGV4bWwueG1sUEsFBgAAAAAGAAYAWwEA&#10;ALUDAAAAAA==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7,71,39,66,29,63xm74,90l63,90,63,107,74,107,74,90xm74,67l63,67,63,81,74,81,74,67xm287,6l234,6,234,72,234,85,232,106,228,126,220,144,222,145,227,148,228,150,234,137,238,123,241,108,243,93,287,93,287,83,244,83,244,72,244,54,287,54,287,44,244,44,244,16,287,16,287,6xm173,113l169,124,161,135,152,143,154,144,158,148,160,149,167,142,173,134,178,125,183,116,173,113xm287,93l277,93,277,137,276,138,271,138,255,138,257,141,258,146,259,149,270,149,277,148,281,147,285,145,287,141,287,138,264,138,255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6,20l154,20,154,30,226,30,226,20xm176,0l167,0,167,20,176,20,176,0xm215,0l206,0,206,20,215,20,215,0xm443,129l308,129,308,140,443,140,443,129xm366,73l355,73,352,88,350,103,348,117,345,129,356,129,359,117,361,103,363,88,366,73xm409,62l408,62,326,62,326,73,406,73,405,88,403,103,402,117,401,129,411,129,413,112,415,95,416,78,417,62,409,62xm372,25l362,25,360,36,357,62,367,62,371,36,372,25xm432,14l317,14,317,25,432,25,432,14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7" o:spid="_x0000_s1026" o:spt="100" style="position:absolute;left:3629;top:2571;height:96;width:282;" fillcolor="#FFFFFF" filled="t" stroked="f" coordsize="444,152" o:gfxdata="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OhDvL4A&#10;AADcAAAADwAAAAAAAAABACAAAAAiAAAAZHJzL2Rvd25yZXYueG1sUEsBAhQAFAAAAAgAh07iQDMv&#10;BZ47AAAAOQAAABAAAAAAAAAAAQAgAAAADQEAAGRycy9zaGFwZXhtbC54bWxQSwUGAAAAAAYABgBb&#10;AQAAtwMAAAAA&#10;" path="m120,6l19,6,19,65,120,65,120,56,29,56,29,40,120,40,120,31,29,31,29,15,120,15,120,6xm120,40l109,40,109,56,120,56,120,40xm120,15l109,15,109,31,120,31,120,15xm135,137l2,137,2,147,135,147,135,137xm74,118l63,118,63,137,74,137,74,118xm119,109l20,109,20,118,119,118,119,109xm29,65l23,76,17,87,9,96,0,104,3,106,7,109,9,111,15,106,20,99,25,92,126,92,126,83,31,83,34,78,37,73,39,68,29,65xm74,92l63,92,63,109,74,109,74,92xm74,69l63,69,63,83,74,83,74,69xm287,8l235,8,234,74,234,87,232,108,228,128,220,146,223,147,227,150,228,152,234,139,239,125,242,110,243,95,287,95,287,85,244,85,244,74,244,56,287,56,287,46,244,46,244,18,287,18,287,8xm174,115l169,126,161,137,152,145,155,146,159,150,161,151,167,144,173,136,179,127,183,118,174,115xm287,95l277,95,277,139,276,140,272,140,256,140,257,143,258,148,259,151,270,151,277,150,281,149,285,147,287,143,287,140,264,140,256,140,287,140,287,95xm203,115l195,120,201,127,208,138,211,145,219,140,216,133,209,123,203,115xm227,101l152,101,152,111,227,111,227,101xm176,32l167,32,167,101,176,101,176,83,215,83,215,74,176,74,176,57,215,57,215,48,176,48,176,32xm215,83l206,83,206,101,215,101,215,83xm287,56l277,56,277,85,287,85,287,56xm215,57l206,57,206,74,215,74,215,57xm215,32l206,32,206,48,215,48,215,32xm287,18l277,18,277,46,287,46,287,18xm227,22l154,22,154,32,227,32,227,22xm176,2l167,2,167,22,176,22,176,2xm215,2l206,2,206,22,215,22,215,2xm443,44l308,44,308,55,443,55,443,44xm347,75l338,94,328,112,317,129,306,143,309,145,314,148,316,150,327,135,338,118,348,99,358,79,347,75xm402,74l392,79,404,97,415,116,426,134,434,149,444,143,436,128,425,110,413,92,402,74xm372,0l362,4,367,15,373,31,376,40,387,35,384,26,377,11,372,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8" o:spid="_x0000_s1026" o:spt="100" style="position:absolute;left:4095;top:2572;height:96;width:270;" fillcolor="#FFFFFF" filled="t" stroked="f" coordsize="425,151" o:gfxdata="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7nERL4A&#10;AADcAAAADwAAAAAAAAABACAAAAAiAAAAZHJzL2Rvd25yZXYueG1sUEsBAhQAFAAAAAgAh07iQDMv&#10;BZ47AAAAOQAAABAAAAAAAAAAAQAgAAAADQEAAGRycy9zaGFwZXhtbC54bWxQSwUGAAAAAAYABgBb&#10;AQAAtwMAAAAA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2,143,154,144,158,148,160,149,166,142,172,134,178,125,182,116,173,113xm286,93l276,93,276,137,276,138,271,138,255,138,256,141,258,146,258,149,269,149,276,148,281,147,285,145,286,141,286,138,263,138,255,138,286,138,286,93xm202,113l195,118,201,125,207,136,210,143,218,138,215,131,209,121,202,113xm226,99l151,99,151,109,226,109,226,99xm176,30l166,30,166,99,176,99,176,81,215,81,215,72,176,72,176,55,215,55,215,46,176,46,176,30xm215,81l205,81,205,99,215,99,215,81xm286,54l276,54,276,83,286,83,286,54xm215,55l205,55,205,72,215,72,215,55xm215,30l205,30,205,46,215,46,215,30xm286,16l276,16,276,44,286,44,286,16xm226,20l153,20,153,30,226,30,226,20xm176,0l166,0,166,20,176,20,176,0xm215,0l205,0,205,20,215,20,215,0xm425,9l326,9,326,147,336,147,336,137,425,137,425,126,336,126,336,78,425,78,425,67,336,67,336,20,425,20,425,9xm425,137l414,137,414,147,425,147,425,137xm425,78l414,78,414,126,425,126,425,78xm425,20l414,20,414,67,425,67,425,20xe">
                        <v:fill on="t" focussize="0,0"/>
                        <v:stroke on="f"/>
                        <v:imagedata o:title=""/>
                        <o:lock v:ext="edit" aspectratio="f"/>
                      </v:shape>
                    </v:group>
                  </v:group>
                  <v:group id="组合 932" o:spid="_x0000_s1026" o:spt="203" style="position:absolute;left:10674;top:8000;height:108;width:242;" coordsize="1143,509" o:gfxdata="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6ox17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0;top:0;height:509;width:1143;" fillcolor="#231916" filled="t" stroked="f" coordsize="1143,509" o:gfxdata="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Piaty/&#10;AAAA3AAAAA8AAAAAAAAAAQAgAAAAIgAAAGRycy9kb3ducmV2LnhtbFBLAQIUABQAAAAIAIdO4kAz&#10;LwWeOwAAADkAAAAQAAAAAAAAAAEAIAAAAA4BAABkcnMvc2hhcGV4bWwueG1sUEsFBgAAAAAGAAYA&#10;WwEAALgDAAAAAA==&#10;" path="m350,87l304,87,302,131,301,172,298,210,296,245,283,312,256,372,214,427,157,476,167,484,177,492,185,501,193,509,253,454,298,393,328,324,342,248,344,215,346,177,348,134,350,87xm189,276l83,276,83,506,125,506,125,289,191,289,183,284,189,276xm331,446l334,457,336,468,338,480,340,492,387,493,421,494,459,488,486,470,497,450,416,450,399,450,379,449,356,448,331,446xm522,47l216,47,216,87,475,87,472,192,469,278,466,346,463,396,460,420,451,438,436,448,416,450,497,450,503,441,509,399,512,346,515,262,518,170,522,47xm191,289l125,289,168,321,210,353,238,322,197,293,191,289xm190,100l8,100,8,137,141,137,109,184,75,225,39,262,0,294,4,306,8,317,12,328,15,338,33,323,50,308,67,293,83,276,189,276,199,265,200,263,152,263,134,251,125,245,125,229,142,208,158,185,174,162,190,138,190,100xm203,192l190,210,178,228,165,245,152,263,200,263,213,247,227,230,239,213,203,192xm98,0l60,18,70,34,80,51,91,70,101,90,141,70,130,51,119,33,109,16,98,0xm1142,136l608,136,608,177,1142,177,1142,136xm857,6l817,27,829,45,843,66,859,92,876,122,921,99,903,72,887,47,871,25,857,6xm773,238l736,302,696,361,652,416,606,466,618,475,629,483,638,491,648,498,695,441,740,383,782,323,821,261,773,238xm960,241l922,267,960,314,1000,367,1043,426,1089,493,1135,461,1093,404,1049,349,1005,294,960,241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934" o:spid="_x0000_s1026" o:spt="203" style="position:absolute;left:10740;top:7836;height:141;width:108;" coordsize="510,664" o:gfxdata="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/eK+gvwAAANs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664;width:510;" fillcolor="#231916" filled="t" stroked="f" coordsize="510,664" o:gfxdata="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OPiaL4A&#10;AADcAAAADwAAAAAAAAABACAAAAAiAAAAZHJzL2Rvd25yZXYueG1sUEsBAhQAFAAAAAgAh07iQDMv&#10;BZ47AAAAOQAAABAAAAAAAAAAAQAgAAAADQEAAGRycy9zaGFwZXhtbC54bWxQSwUGAAAAAAYABgBb&#10;AQAAtwMAAAAA&#10;" path="m418,491l331,491,331,664,418,664,418,491xm418,0l314,0,0,437,0,491,509,491,509,425,93,425,304,130,314,114,321,100,327,88,331,79,418,79,418,0xm418,79l333,79,332,100,332,115,331,130,331,425,418,425,418,79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936" o:spid="_x0000_s1026" o:spt="203" style="position:absolute;left:10129;top:8000;height:109;width:369;" coordsize="1738,512" o:gfxdata="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QNAo7vwAAANs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512;width:1738;" fillcolor="#231916" filled="t" stroked="f" coordsize="1738,512" o:gfxdata="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2LolL4A&#10;AADcAAAADwAAAAAAAAABACAAAAAiAAAAZHJzL2Rvd25yZXYueG1sUEsBAhQAFAAAAAgAh07iQDMv&#10;BZ47AAAAOQAAABAAAAAAAAAAAQAgAAAADQEAAGRycy9zaGFwZXhtbC54bWxQSwUGAAAAAAYABgBb&#10;AQAAtwMAAAAA&#10;" path="m522,288l205,288,205,508,243,508,243,320,522,320,522,288xm429,465l434,476,437,489,440,503,480,503,498,501,511,492,519,479,521,466,454,466,441,466,429,465xm427,320l390,320,390,482,427,482,427,320xm335,320l298,320,298,479,335,479,335,320xm522,320l483,320,483,461,478,466,521,466,522,459,522,320xm383,232l340,232,327,288,367,288,383,232xm548,199l192,199,192,232,548,232,548,199xm258,34l220,34,220,150,468,150,468,166,507,166,507,118,258,118,258,34xm383,1l343,1,343,118,383,118,383,1xm507,34l468,34,468,118,507,118,507,34xm137,174l131,215,123,267,113,329,101,401,77,405,0,418,8,456,113,436,155,427,190,419,189,409,189,401,189,394,137,394,150,329,161,272,170,222,176,181,137,174xm189,383l177,385,164,388,137,394,189,394,189,383xm51,180l13,188,23,229,33,273,41,320,49,370,87,360,78,309,69,262,60,219,51,180xm195,107l6,107,6,140,195,140,195,107xm85,5l51,23,67,44,81,65,93,84,104,102,140,82,128,62,115,43,100,24,85,5xm915,301l869,301,869,512,915,512,915,301xm1144,262l605,262,605,301,1144,301,1144,262xm915,110l869,110,869,262,915,262,915,110xm737,0l717,52,690,101,658,148,621,191,631,197,641,204,651,211,659,217,680,192,699,166,718,139,734,110,1100,110,1100,71,754,71,761,56,768,40,774,24,780,8,737,0xm1413,239l1367,239,1367,511,1413,511,1413,239xm1479,394l1482,404,1484,415,1486,427,1488,439,1506,440,1526,441,1549,442,1574,442,1613,437,1642,423,1659,401,1568,401,1547,401,1525,399,1503,397,1479,394xm1680,201l1225,201,1225,239,1633,239,1632,274,1630,305,1627,331,1625,353,1620,374,1609,389,1592,398,1568,401,1659,401,1660,399,1669,366,1671,334,1674,296,1677,252,1680,201xm1585,111l1541,111,1541,169,1585,169,1585,111xm1394,111l1350,111,1350,168,1394,168,1394,111xm1738,74l1197,74,1197,111,1738,111,1738,74xm1394,6l1350,6,1350,74,1394,74,1394,6xm1585,6l1541,6,1541,74,1585,74,1585,6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938" o:spid="_x0000_s1026" o:spt="203" style="position:absolute;left:10270;top:7834;height:145;width:88;" coordsize="416,687" o:gfxdata="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GGrnkm7AAAA2wAAAA8AAAAAAAAAAQAgAAAAIgAAAGRycy9kb3ducmV2LnhtbFBL&#10;AQIUABQAAAAIAIdO4kAzLwWeOwAAADkAAAAVAAAAAAAAAAEAIAAAAAoBAABkcnMvZ3JvdXBzaGFw&#10;ZXhtbC54bWxQSwUGAAAAAAYABgBgAQAAxwMAAAAA&#10;">
                    <o:lock v:ext="edit" aspectratio="f"/>
                    <v:shape id="_x0000_s1026" o:spid="_x0000_s1026" o:spt="100" style="position:absolute;left:0;top:0;height:687;width:416;" fillcolor="#231916" filled="t" stroked="f" coordsize="416,687" o:gfxdata="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WtVKL4A&#10;AADcAAAADwAAAAAAAAABACAAAAAiAAAAZHJzL2Rvd25yZXYueG1sUEsBAhQAFAAAAAgAh07iQDMv&#10;BZ47AAAAOQAAABAAAAAAAAAAAQAgAAAADQEAAGRycy9zaGFwZXhtbC54bWxQSwUGAAAAAAYABgBb&#10;AQAAtwMAAAAA&#10;" path="m190,0l145,2,103,9,64,21,28,38,28,117,61,96,96,82,132,73,168,70,226,77,266,97,291,131,299,179,288,231,256,268,203,290,128,297,72,297,72,367,131,367,215,375,276,398,312,438,324,493,321,520,281,583,199,615,165,617,120,613,78,603,38,587,0,564,0,651,33,666,72,677,115,684,163,686,217,683,309,655,377,602,411,529,416,487,413,456,371,379,318,345,249,329,249,327,311,302,356,266,382,219,391,159,388,126,360,68,306,25,234,3,190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940" o:spid="_x0000_s1026" o:spt="203" style="position:absolute;left:9722;top:8000;height:108;width:236;" coordsize="1117,509" o:gfxdata="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coDRM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_x0000_s1026" o:spid="_x0000_s1026" o:spt="100" style="position:absolute;left:0;top:0;height:509;width:1117;" fillcolor="#231916" filled="t" stroked="f" coordsize="1117,509" o:gfxdata="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vx9nu8AAAA&#10;3AAAAA8AAAAAAAAAAQAgAAAAIgAAAGRycy9kb3ducmV2LnhtbFBLAQIUABQAAAAIAIdO4kAzLwWe&#10;OwAAADkAAAAQAAAAAAAAAAEAIAAAAAsBAABkcnMvc2hhcGV4bWwueG1sUEsFBgAAAAAGAAYAWwEA&#10;ALUDAAAAAA==&#10;" path="m350,87l304,87,302,131,301,172,298,210,296,245,283,312,256,372,214,427,157,476,167,484,177,492,185,501,193,509,253,454,298,393,328,324,342,248,344,215,346,177,348,134,350,87xm189,276l83,276,83,506,125,506,125,289,191,289,183,284,189,276xm331,446l334,457,336,468,338,480,340,492,387,493,421,494,459,488,486,470,497,450,416,450,399,450,379,449,356,448,331,446xm522,47l216,47,216,87,475,87,472,192,469,278,466,346,463,396,460,420,451,438,436,448,416,450,497,450,503,441,509,399,512,346,515,262,518,170,522,47xm191,289l125,289,168,321,210,353,238,322,197,293,191,289xm190,100l8,100,8,137,141,137,109,184,75,225,39,262,0,294,4,306,8,317,12,328,15,338,33,323,50,308,67,293,83,276,189,276,199,265,200,263,152,263,134,251,125,245,125,229,142,208,158,185,174,162,190,138,190,100xm203,192l190,210,178,228,165,245,152,263,200,263,213,247,227,230,239,213,203,192xm98,0l60,18,70,34,80,51,91,70,101,90,141,70,130,51,119,33,109,16,98,0xm1117,41l643,41,643,507,689,507,689,476,1117,476,1117,436,689,436,689,82,1117,82,1117,41xm1117,476l1070,476,1070,507,1117,507,1117,476xm1117,82l1070,82,1070,436,1117,436,1117,82xm840,82l795,82,793,145,790,195,786,231,779,255,768,278,750,301,724,323,691,345,700,353,709,361,717,369,725,377,760,353,788,328,809,301,822,273,829,244,835,202,838,148,840,82xm964,82l918,82,918,276,923,303,937,322,960,334,992,338,1055,338,1063,297,999,297,983,295,972,290,966,282,964,270,964,82xm1063,296l1045,296,999,297,1063,297,1063,296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942" o:spid="_x0000_s1026" o:spt="203" style="position:absolute;left:9793;top:7835;height:143;width:93;" coordsize="439,675" o:gfxdata="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IQwsM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675;width:439;" fillcolor="#231916" filled="t" stroked="f" coordsize="439,675" o:gfxdata="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Inkd&#10;KcEAAADcAAAADwAAAAAAAAABACAAAAAiAAAAZHJzL2Rvd25yZXYueG1sUEsBAhQAFAAAAAgAh07i&#10;QDMvBZ47AAAAOQAAABAAAAAAAAAAAQAgAAAAEAEAAGRycy9zaGFwZXhtbC54bWxQSwUGAAAAAAYA&#10;BgBbAQAAugMAAAAA&#10;" path="m232,0l178,4,127,15,80,34,36,60,36,146,80,113,125,89,170,75,217,70,248,72,316,100,347,161,349,187,348,212,321,283,278,338,206,410,0,602,0,675,432,675,432,600,106,600,106,599,268,451,314,407,381,331,418,270,436,209,438,179,435,140,407,75,353,27,277,3,232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944" o:spid="_x0000_s1026" o:spt="203" style="position:absolute;left:9185;top:8000;height:108;width:369;" coordsize="1738,510" o:gfxdata="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GcPrpe7AAAA3AAAAA8AAAAAAAAAAQAgAAAAIgAAAGRycy9kb3ducmV2LnhtbFBL&#10;AQIUABQAAAAIAIdO4kAzLwWeOwAAADkAAAAVAAAAAAAAAAEAIAAAAAoBAABkcnMvZ3JvdXBzaGFw&#10;ZXhtbC54bWxQSwUGAAAAAAYABgBgAQAAxwMAAAAA&#10;">
                    <o:lock v:ext="edit" aspectratio="f"/>
                    <v:shape id="_x0000_s1026" o:spid="_x0000_s1026" o:spt="100" style="position:absolute;left:0;top:0;height:510;width:1738;" fillcolor="#231916" filled="t" stroked="f" coordsize="1738,510" o:gfxdata="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IfuZe8AAAA&#10;3AAAAA8AAAAAAAAAAQAgAAAAIgAAAGRycy9kb3ducmV2LnhtbFBLAQIUABQAAAAIAIdO4kAzLwWe&#10;OwAAADkAAAAQAAAAAAAAAAEAIAAAAAsBAABkcnMvc2hhcGV4bWwueG1sUEsFBgAAAAAGAAYAWwEA&#10;ALUDAAAAAA==&#10;" path="m189,16l141,16,141,188,140,240,135,284,126,321,115,349,97,378,72,408,40,437,0,467,10,478,18,488,26,497,33,505,76,471,112,437,139,404,159,371,172,338,181,297,187,247,189,188,189,16xm360,13l313,13,313,413,317,448,333,473,360,487,398,491,449,491,484,486,509,474,527,454,528,450,408,450,387,448,372,440,363,427,360,409,360,13xm499,311l498,341,496,368,493,391,490,412,485,429,475,440,460,448,440,450,528,450,536,426,539,407,542,384,545,358,548,328,535,324,523,320,511,315,499,311xm1141,460l599,460,599,492,1141,492,1141,460xm891,424l851,424,851,460,891,460,891,424xm1100,394l642,394,642,424,1100,424,1100,394xm891,359l851,359,851,394,891,394,891,359xm1076,201l666,201,666,372,705,372,705,359,1076,359,1076,330,705,330,705,294,1076,294,1076,266,705,266,705,230,1076,230,1076,201xm1076,359l1037,359,1037,372,1076,372,1076,359xm891,294l851,294,851,330,891,330,891,294xm1076,294l1037,294,1037,330,1076,330,1076,294xm891,230l851,230,851,266,891,266,891,230xm1076,230l1037,230,1037,266,1076,266,1076,230xm1138,136l607,136,607,167,1138,167,1138,136xm769,80l757,80,731,95,740,105,748,115,755,126,763,136,789,136,806,126,798,115,789,103,779,92,769,80xm983,80l971,80,962,94,952,108,942,122,931,136,976,136,987,125,996,114,1005,104,1013,95,983,80xm1111,50l633,50,633,80,1111,80,1111,50xm871,0l833,18,840,29,847,39,853,50,901,50,894,38,887,26,879,13,871,0xm1413,238l1367,238,1367,510,1413,510,1413,238xm1479,393l1482,403,1484,414,1486,426,1488,438,1506,439,1526,440,1549,440,1574,441,1613,436,1642,422,1659,400,1568,400,1547,400,1525,398,1503,396,1479,393xm1680,200l1225,200,1225,238,1633,238,1632,273,1630,304,1627,330,1625,352,1620,373,1609,388,1592,397,1568,400,1659,400,1660,398,1669,365,1671,333,1674,295,1677,251,1680,200xm1585,110l1541,110,1541,168,1585,168,1585,110xm1394,110l1350,110,1350,167,1394,167,1394,110xm1738,72l1197,72,1197,110,1738,110,1738,72xm1394,5l1350,5,1350,72,1394,72,1394,5xm1585,5l1541,5,1541,72,1585,72,1585,5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946" o:spid="_x0000_s1026" o:spt="203" style="position:absolute;left:9325;top:7835;height:144;width:87;" coordsize="412,678" o:gfxdata="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90w4L0AAADc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0;top:0;height:678;width:412;" fillcolor="#231916" filled="t" stroked="f" coordsize="412,678" o:gfxdata="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LYivK/&#10;AAAA3AAAAA8AAAAAAAAAAQAgAAAAIgAAAGRycy9kb3ducmV2LnhtbFBLAQIUABQAAAAIAIdO4kAz&#10;LwWeOwAAADkAAAAQAAAAAAAAAAEAIAAAAA4BAABkcnMvc2hhcGV4bWwueG1sUEsFBgAAAAAGAAYA&#10;WwEAALgDAAAAAA==&#10;" path="m253,0l0,69,0,146,163,102,163,606,4,606,4,678,411,678,411,606,253,606,253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shape id="_x0000_s1026" o:spid="_x0000_s1026" o:spt="100" style="position:absolute;left:8769;top:8773;height:107;width:240;" fillcolor="#231916" filled="t" stroked="f" coordsize="1135,503" o:gfxdata="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1AR5m/&#10;AAAA3AAAAA8AAAAAAAAAAQAgAAAAIgAAAGRycy9kb3ducmV2LnhtbFBLAQIUABQAAAAIAIdO4kAz&#10;LwWeOwAAADkAAAAQAAAAAAAAAAEAIAAAAA4BAABkcnMvc2hhcGV4bWwueG1sUEsFBgAAAAAGAAYA&#10;WwEAALgDAAAAAA==&#10;" path="m293,231l242,231,242,503,293,503,293,231xm536,190l0,190,0,231,536,231,536,190xm293,0l242,0,242,190,293,190,293,0xm1134,130l599,130,599,171,1134,171,1134,130xm849,1l809,22,821,39,835,61,850,86,867,116,913,94,895,66,878,41,863,19,849,1xm765,232l727,296,687,355,644,410,598,460,609,469,620,477,630,485,639,493,687,436,731,377,773,317,812,255,765,232xm952,236l914,262,951,308,991,361,1035,421,1080,487,1127,455,1084,399,1041,343,996,289,952,23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48;top:8773;height:107;width:240;" fillcolor="#231916" filled="t" stroked="f" coordsize="1132,503" o:gfxdata="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GCbcq8AAAA&#10;3AAAAA8AAAAAAAAAAQAgAAAAIgAAAGRycy9kb3ducmV2LnhtbFBLAQIUABQAAAAIAIdO4kAzLwWe&#10;OwAAADkAAAAQAAAAAAAAAAEAIAAAAAsBAABkcnMvc2hhcGV4bWwueG1sUEsFBgAAAAAGAAYAWwEA&#10;ALUDAAAAAA==&#10;" path="m294,231l243,231,243,503,294,503,294,231xm537,190l0,190,0,231,537,231,537,190xm294,0l243,0,243,190,294,190,294,0xm837,219l787,219,787,407,793,442,810,468,839,483,880,488,1017,488,1051,484,1078,474,1097,457,1103,444,892,444,868,441,851,433,840,418,837,397,837,219xm1078,331l1075,353,1072,374,1069,393,1066,412,1059,426,1046,436,1027,442,1001,444,1103,444,1108,434,1113,417,1117,396,1121,374,1126,348,1113,344,1100,339,1089,335,1078,331xm837,1l787,1,787,176,598,195,602,238,787,219,837,219,837,214,1132,183,1131,171,837,171,837,1xm1128,141l837,171,1131,171,1128,14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19;top:8773;height:107;width:242;" fillcolor="#231916" filled="t" stroked="f" coordsize="1141,503" o:gfxdata="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hE1M74A&#10;AADcAAAADwAAAAAAAAABACAAAAAiAAAAZHJzL2Rvd25yZXYueG1sUEsBAhQAFAAAAAgAh07iQDMv&#10;BZ47AAAAOQAAABAAAAAAAAAAAQAgAAAADQEAAGRycy9zaGFwZXhtbC54bWxQSwUGAAAAAAYABgBb&#10;AQAAtwMAAAAA&#10;" path="m293,231l242,231,242,503,293,503,293,231xm536,190l0,190,0,231,536,231,536,190xm293,0l242,0,242,190,293,190,293,0xm756,24l750,95,741,161,728,221,712,276,689,329,660,377,626,421,588,460,597,469,606,478,615,487,623,496,665,453,702,405,733,351,759,293,775,237,788,174,798,104,805,28,756,24xm957,18l910,19,918,116,932,202,953,279,980,347,1014,405,1053,453,1100,491,1109,482,1129,460,1140,448,1088,409,1045,357,1011,292,984,214,966,122,957,1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193;top:8773;height:107;width:242;" fillcolor="#231916" filled="t" stroked="f" coordsize="1140,504" o:gfxdata="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AyYvpugAAANwA&#10;AAAPAAAAAAAAAAEAIAAAACIAAABkcnMvZG93bnJldi54bWxQSwECFAAUAAAACACHTuJAMy8FnjsA&#10;AAA5AAAAEAAAAAAAAAABACAAAAAJAQAAZHJzL3NoYXBleG1sLnhtbFBLBQYAAAAABgAGAFsBAACz&#10;AwAAAAA=&#10;" path="m294,231l243,231,243,503,294,503,294,231xm537,190l0,190,0,231,537,231,537,190xm294,0l243,0,243,190,294,190,294,0xm813,145l765,145,762,194,758,236,752,270,746,295,723,345,690,390,646,431,593,466,603,475,612,484,620,492,628,500,686,461,732,416,768,364,792,307,799,277,805,240,809,196,813,145xm988,105l609,105,609,145,942,145,942,422,945,451,958,472,980,485,1012,489,1051,489,1081,486,1104,475,1120,457,1123,450,1019,450,1005,447,995,441,989,431,988,419,988,105xm1093,333l1092,357,1090,379,1087,400,1085,419,1081,432,1073,442,1061,448,1046,450,1123,450,1129,433,1132,413,1135,392,1137,371,1140,349,1127,346,1116,342,1104,338,1093,333xm816,0l769,0,769,28,768,55,768,81,767,105,814,105,815,80,816,55,816,28,816,0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10683;top:8787;height:9;width:95;" fillcolor="#231916" filled="t" stroked="f" coordsize="21600,21600" o:gfxdata="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/0WIe8AAAA&#10;3AAAAA8AAAAAAAAAAQAgAAAAIgAAAGRycy9kb3ducmV2LnhtbFBLAQIUABQAAAAIAIdO4kAzLwWe&#10;OwAAADkAAAAQAAAAAAAAAAEAIAAAAAsBAABkcnMvc2hhcGV4bWwueG1sUEsFBgAAAAAGAAYAWwEA&#10;ALUDAAAAAA=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10800;top:8773;height:107;width:113;" fillcolor="#231916" filled="t" stroked="f" coordsize="537,503" o:gfxdata="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dNs/AvQAA&#10;ANwAAAAPAAAAAAAAAAEAIAAAACIAAABkcnMvZG93bnJldi54bWxQSwECFAAUAAAACACHTuJAMy8F&#10;njsAAAA5AAAAEAAAAAAAAAABACAAAAAMAQAAZHJzL3NoYXBleG1sLnhtbFBLBQYAAAAABgAGAFsB&#10;AAC2AwAAAAA=&#10;" path="m537,190l294,190,294,0,243,0,243,190,0,190,0,232,243,232,243,503,294,503,294,232,537,232,537,190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10675;top:8859;height:9;width:113;" fillcolor="#231916" filled="t" stroked="f" coordsize="21600,21600" o:gfxdata="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Gpja7sAAADc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11211;top:7835;height:143;width:85;" fillcolor="#36A7A8" filled="t" stroked="f" coordsize="404,675" o:gfxdata="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rNIxu8AAAA&#10;3AAAAA8AAAAAAAAAAQAgAAAAIgAAAGRycy9kb3ducmV2LnhtbFBLAQIUABQAAAAIAIdO4kAzLwWe&#10;OwAAADkAAAAQAAAAAAAAAAEAIAAAAAsBAABkcnMvc2hhcGV4bWwueG1sUEsFBgAAAAAGAAYAWwEA&#10;ALUDAAAAAA==&#10;" path="m372,0l22,0,22,337,56,335,86,333,112,332,135,331,175,334,242,351,301,409,313,466,310,496,268,567,184,603,149,606,111,603,73,595,36,581,0,562,0,648,28,660,63,668,104,673,150,675,206,671,299,642,366,583,400,505,404,460,400,415,369,342,306,290,219,263,166,260,154,260,106,262,106,74,372,74,372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071;top:8000;height:108;width:353;" fillcolor="#36A7A8" filled="t" stroked="f" coordsize="1665,511" o:gfxdata="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xdtHK/&#10;AAAA3AAAAA8AAAAAAAAAAQAgAAAAIgAAAGRycy9kb3ducmV2LnhtbFBLAQIUABQAAAAIAIdO4kAz&#10;LwWeOwAAADkAAAAQAAAAAAAAAAEAIAAAAA4BAABkcnMvc2hhcGV4bWwueG1sUEsFBgAAAAAGAAYA&#10;WwEAALgDAAAAAA==&#10;" path="m377,205l333,205,333,506,377,506,377,205xm383,73l338,73,313,145,283,213,248,277,208,337,163,393,173,399,182,405,190,411,198,418,236,370,272,318,304,263,333,205,377,205,377,188,341,188,352,160,363,132,373,103,383,73xm128,222l84,222,84,343,0,363,7,407,197,350,196,339,196,332,128,332,128,222xm420,200l386,221,418,264,450,307,481,352,510,397,548,371,523,335,494,295,459,250,420,200xm197,314l128,332,196,332,196,327,197,314xm201,185l11,185,11,222,201,222,201,185xm128,90l84,90,84,185,128,185,128,90xm201,53l7,53,7,90,201,90,201,53xm525,35l221,35,221,73,525,73,525,35xm916,379l875,379,871,396,864,410,855,423,843,434,824,445,798,456,765,466,725,475,732,484,739,493,745,502,751,510,790,499,822,487,849,475,869,463,887,447,900,428,910,405,916,379xm1006,379l967,379,967,447,971,468,982,484,1000,494,1025,497,1075,497,1099,494,1117,486,1130,472,1134,463,1035,463,1022,461,1013,456,1008,447,1006,434,1006,379xm1105,390l1104,403,1103,415,1102,426,1100,437,1097,448,1091,456,1082,461,1069,463,1134,463,1137,453,1139,444,1141,433,1144,420,1145,405,1135,402,1125,398,1115,394,1105,390xm707,171l667,171,667,368,648,372,598,383,607,426,648,414,690,402,733,390,775,379,774,368,774,358,707,358,707,171xm1096,215l795,215,795,391,833,391,833,379,1096,379,1096,349,833,349,833,311,1096,311,1096,282,833,282,833,245,1096,245,1096,215xm1096,379l1058,379,1058,391,1096,391,1096,379xm773,341l707,358,774,358,774,354,773,341xm1096,311l1058,311,1058,349,1096,349,1096,311xm1096,245l1058,245,1058,282,1096,282,1096,245xm1135,149l775,149,775,180,1135,180,1135,149xm763,134l604,134,604,171,763,171,763,134xm873,86l841,105,850,116,858,127,866,138,874,149,894,149,915,137,905,124,895,111,884,98,873,86xm1019,85l1009,101,999,117,988,133,977,149,1021,149,1040,128,1058,106,1019,85xm707,6l667,6,667,134,707,134,707,6xm1116,52l788,52,788,83,1116,83,1116,52xm950,0l912,15,917,24,923,34,928,43,934,52,979,52,972,40,966,27,958,13,950,0xm1664,35l1272,35,1272,502,1319,502,1319,466,1664,466,1664,428,1319,428,1319,266,1664,266,1664,228,1319,228,1319,74,1664,74,1664,35xm1664,466l1618,466,1618,502,1664,502,1664,466xm1664,266l1618,266,1618,428,1664,428,1664,266xm1664,74l1618,74,1618,228,1664,228,1664,7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150;top:8211;height:144;width:215;" fillcolor="#36A7A8" filled="t" stroked="f" coordsize="1012,678" o:gfxdata="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YmXwm/&#10;AAAA3AAAAA8AAAAAAAAAAQAgAAAAIgAAAGRycy9kb3ducmV2LnhtbFBLAQIUABQAAAAIAIdO4kAz&#10;LwWeOwAAADkAAAAQAAAAAAAAAAEAIAAAAA4BAABkcnMvc2hhcGV4bWwueG1sUEsFBgAAAAAGAAYA&#10;WwEAALgDAAAAAA==&#10;" path="m411,605l4,605,4,678,411,678,411,605xm253,101l163,101,163,605,253,605,253,101xm253,0l0,68,0,145,163,101,253,101,253,0xm976,73l790,73,820,75,847,81,869,90,888,103,903,120,914,140,920,163,922,190,920,215,915,239,906,263,893,286,875,312,850,341,818,375,779,412,573,605,573,678,1005,678,1005,603,679,603,679,601,841,454,887,410,924,370,954,334,976,303,991,273,1002,243,1009,212,1011,181,1008,143,997,108,980,78,976,73xm804,3l750,7,700,18,653,37,609,63,609,149,653,116,697,92,743,78,790,73,976,73,956,51,925,30,890,15,850,6,804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130;top:8391;height:107;width:235;" fillcolor="#36A7A8" filled="t" stroked="f" coordsize="1109,503" o:gfxdata="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QgOAo&#10;wAAAANwAAAAPAAAAAAAAAAEAIAAAACIAAABkcnMvZG93bnJldi54bWxQSwECFAAUAAAACACHTuJA&#10;My8FnjsAAAA5AAAAEAAAAAAAAAABACAAAAAPAQAAZHJzL3NoYXBleG1sLnhtbFBLBQYAAAAABgAG&#10;AFsBAAC5AwAAAAA=&#10;" path="m293,232l243,232,243,503,293,503,293,232xm537,190l0,190,0,232,537,232,537,190xm293,0l243,0,243,190,293,190,293,0xm1108,35l634,35,634,501,681,501,681,470,1108,470,1108,430,681,430,681,77,1108,77,1108,35xm1108,470l1062,470,1062,501,1108,501,1108,470xm1108,77l1062,77,1062,430,1108,430,1108,77xm832,77l786,77,785,140,782,189,777,226,771,249,760,273,742,296,716,318,682,339,692,348,701,356,709,364,716,372,752,348,780,322,800,295,813,267,821,238,827,197,830,143,832,77xm955,77l910,77,910,270,915,298,928,317,951,329,983,333,1047,333,1055,291,991,291,975,290,964,285,958,276,955,265,955,77xm1055,291l1037,291,991,291,1055,291,1055,29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151;top:8598;height:146;width:218;" fillcolor="#36A7A8" filled="t" stroked="f" coordsize="1026,690" o:gfxdata="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P+Egm5AAAA3AAA&#10;AA8AAAAAAAAAAQAgAAAAIgAAAGRycy9kb3ducmV2LnhtbFBLAQIUABQAAAAIAIdO4kAzLwWeOwAA&#10;ADkAAAAQAAAAAAAAAAEAIAAAAAgBAABkcnMvc2hhcGV4bWwueG1sUEsFBgAAAAAGAAYAWwEAALID&#10;AAAAAA==&#10;" path="m411,605l4,605,4,678,411,678,411,605xm253,101l163,101,163,605,253,605,253,101xm253,0l0,68,0,145,163,101,253,101,253,0xm609,588l609,666,636,676,666,683,699,687,735,689,800,683,857,664,907,633,920,620,735,620,702,618,670,612,639,602,609,588xm1023,349l936,349,933,411,923,464,906,510,883,549,854,580,820,602,780,615,735,620,920,620,949,590,982,535,1007,470,1021,394,1023,349xm801,3l752,7,708,18,669,38,634,66,606,99,586,137,574,179,570,226,573,270,584,309,603,344,629,375,660,400,695,418,734,429,777,433,828,427,871,412,907,386,926,361,799,361,768,358,741,351,717,339,697,321,681,300,670,275,663,247,661,215,663,186,670,159,682,135,698,113,718,96,741,83,766,75,793,73,959,73,933,46,895,22,851,8,801,3xm959,73l793,73,823,76,849,84,873,99,893,120,910,145,921,173,928,204,931,238,928,263,921,285,909,306,893,325,873,340,850,352,826,358,799,361,926,361,934,349,1023,349,1026,309,1026,306,1022,237,1011,176,992,124,966,80,959,73xm936,349l934,349,935,350,935,350,936,34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073;top:8771;height:108;width:368;" fillcolor="#36A7A8" filled="t" stroked="f" coordsize="1735,510" o:gfxdata="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FQhPL4A&#10;AADcAAAADwAAAAAAAAABACAAAAAiAAAAZHJzL2Rvd25yZXYueG1sUEsBAhQAFAAAAAgAh07iQDMv&#10;BZ47AAAAOQAAABAAAAAAAAAAAQAgAAAADQEAAGRycy9zaGFwZXhtbC54bWxQSwUGAAAAAAYABgBb&#10;AQAAtwMAAAAA&#10;" path="m160,162l120,180,142,234,169,284,202,329,240,371,195,398,141,423,76,445,0,466,9,477,17,487,25,497,33,506,107,482,171,457,227,429,272,399,362,399,347,392,307,369,332,342,273,342,237,304,206,261,180,214,160,162xm362,399l272,399,313,424,364,450,427,476,500,502,507,492,516,482,526,470,538,457,463,436,399,415,362,399xm386,161l365,212,340,259,309,302,273,342,332,342,345,328,378,282,406,232,429,177,386,161xm194,15l152,63,108,107,62,148,14,186,23,194,31,202,38,211,45,218,95,178,143,135,188,89,232,40,194,15xm343,15l312,44,364,84,414,126,462,167,507,209,540,175,498,138,451,99,399,58,343,15xm738,462l740,473,743,485,744,495,746,505,826,506,857,502,879,489,892,468,893,465,814,465,798,465,780,464,760,463,738,462xm729,360l698,387,667,411,636,433,605,453,613,461,620,469,628,478,635,486,667,463,700,438,731,413,763,386,729,360xm984,361l956,392,991,415,1025,438,1058,462,1090,486,1121,451,1089,429,1055,407,1020,384,984,361xm897,337l853,337,853,426,850,443,843,456,831,463,814,465,893,465,897,439,897,337xm1109,300l623,300,623,337,1109,337,1109,300xm897,234l853,234,853,300,897,300,897,234xm1136,197l598,197,598,234,1136,234,1136,197xm750,109l714,129,725,145,737,162,748,180,759,197,772,197,801,182,789,163,776,144,763,126,750,109xm978,106l965,128,950,151,935,174,919,197,968,197,981,180,994,162,1007,144,1020,126,978,106xm1109,61l625,61,625,98,1109,98,1109,61xm870,0l829,17,836,28,842,39,849,50,855,61,907,61,898,45,889,30,880,15,870,0xm1409,237l1363,237,1363,509,1409,509,1409,237xm1475,393l1478,403,1480,414,1482,425,1484,437,1502,439,1522,440,1545,440,1570,441,1609,436,1638,422,1655,400,1564,400,1543,399,1521,398,1499,396,1475,393xm1676,200l1221,200,1221,237,1629,237,1628,273,1626,304,1623,330,1621,352,1616,373,1605,388,1588,397,1564,400,1655,400,1656,398,1665,365,1667,333,1670,295,1673,250,1676,200xm1581,110l1537,110,1537,168,1581,168,1581,110xm1390,110l1346,110,1346,167,1390,167,1390,110xm1734,72l1193,72,1193,110,1734,110,1734,72xm1390,4l1346,4,1346,72,1390,72,1390,4xm1581,4l1537,4,1537,72,1581,72,1581,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131;top:9161;height:106;width:242;" fillcolor="#36A7A8" filled="t" stroked="f" coordsize="1142,501" o:gfxdata="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PXYrrsAAADc&#10;AAAADwAAAAAAAAABACAAAAAiAAAAZHJzL2Rvd25yZXYueG1sUEsBAhQAFAAAAAgAh07iQDMvBZ47&#10;AAAAOQAAABAAAAAAAAAAAQAgAAAACgEAAGRycy9zaGFwZXhtbC54bWxQSwUGAAAAAAYABgBbAQAA&#10;tAMAAAAA&#10;" path="m152,170l107,170,107,501,152,501,152,457,433,457,433,419,152,419,152,170xm433,457l387,457,387,499,433,499,433,457xm433,170l387,170,387,419,433,419,433,170xm539,131l0,131,0,170,539,170,539,131xm152,1l107,1,107,131,152,131,152,1xm433,0l387,0,387,131,433,131,433,0xm758,21l752,92,743,158,730,218,714,273,691,325,662,374,628,417,590,457,599,466,608,474,617,483,625,492,668,449,704,401,736,348,761,290,777,233,790,171,800,101,807,24,758,21xm959,14l912,16,920,112,934,199,955,276,982,343,1016,401,1055,449,1102,488,1111,478,1131,457,1142,445,1090,406,1047,354,1013,288,986,210,968,118,959,1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144;top:8983;height:145;width:227;" fillcolor="#36A7A8" filled="t" stroked="f" coordsize="1070,687" o:gfxdata="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AMkdb4A&#10;AADcAAAADwAAAAAAAAABACAAAAAiAAAAZHJzL2Rvd25yZXYueG1sUEsBAhQAFAAAAAgAh07iQDMv&#10;BZ47AAAAOQAAABAAAAAAAAAAAQAgAAAADQEAAGRycy9zaGFwZXhtbC54bWxQSwUGAAAAAAYABgBb&#10;AQAAtwMAAAAA&#10;" path="m403,70l217,70,248,72,274,78,297,87,316,101,331,117,341,137,347,161,350,187,348,212,342,236,333,260,321,284,303,309,278,338,246,372,206,410,0,602,0,675,432,675,432,601,106,601,106,599,268,451,314,407,352,367,381,332,403,300,419,270,430,240,436,210,439,179,435,140,425,105,407,75,403,70xm232,0l178,4,127,15,80,34,36,61,36,146,80,113,125,89,171,75,217,70,403,70,383,49,353,27,318,12,277,3,232,0xm906,0l843,7,787,26,737,58,693,104,658,160,632,225,617,300,612,383,616,451,628,512,647,564,674,607,708,642,747,667,793,681,844,686,891,682,934,671,972,651,1006,624,1012,617,846,617,817,614,790,605,767,591,747,570,730,546,719,519,712,489,709,458,712,432,719,409,731,387,747,367,767,350,704,350,708,288,719,234,736,186,761,145,791,112,826,89,865,75,909,70,1025,70,1025,20,1001,11,974,5,942,1,906,0xm1025,328l845,328,875,330,902,338,924,349,944,366,959,387,970,412,976,441,978,473,976,503,969,531,958,555,941,577,922,594,899,607,874,614,846,617,1012,617,1034,590,1054,552,1066,510,1070,464,1066,420,1056,380,1039,345,1025,328xm867,259l816,264,772,281,735,310,706,350,767,350,767,350,790,338,816,330,845,328,1025,328,1014,315,985,290,950,273,911,262,867,259xm1025,70l909,70,939,72,968,77,997,85,1025,97,1025,7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360;top:8211;height:145;width:97;" fillcolor="#36A7A8" filled="t" stroked="f" coordsize="458,687" o:gfxdata="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nXJA4vQAA&#10;ANwAAAAPAAAAAAAAAAEAIAAAACIAAABkcnMvZG93bnJldi54bWxQSwECFAAUAAAACACHTuJAMy8F&#10;njsAAAA5AAAAEAAAAAAAAAABACAAAAAMAQAAZHJzL3NoYXBleG1sLnhtbFBLBQYAAAAABgAGAFsB&#10;AAC2AwAAAAA=&#10;" path="m294,0l232,7,175,26,125,59,81,104,46,160,21,225,5,300,0,383,4,452,16,512,35,564,62,607,96,642,135,667,181,681,232,686,279,683,322,671,360,651,394,624,400,617,234,617,205,614,178,605,155,591,135,570,119,546,107,519,100,490,98,458,100,433,107,409,119,387,135,367,155,350,92,350,96,289,107,234,124,186,149,145,179,112,214,89,253,75,297,70,413,70,413,20,390,11,362,5,330,2,294,0xm413,328l233,328,263,331,290,338,313,350,332,366,347,387,358,412,364,441,366,473,364,503,357,531,346,555,330,577,310,594,287,607,262,615,234,617,400,617,422,590,442,553,454,511,458,464,454,420,444,380,427,345,413,328xm255,259l204,264,160,282,123,310,94,350,155,350,155,350,179,338,204,331,233,328,413,328,403,315,373,290,338,273,299,262,255,259xm413,70l297,70,327,72,356,77,385,85,413,97,413,7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90;top:8390;height:108;width:237;" fillcolor="#36A7A8" filled="t" stroked="f" coordsize="1119,507" o:gfxdata="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Ewyr74A&#10;AADcAAAADwAAAAAAAAABACAAAAAiAAAAZHJzL2Rvd25yZXYueG1sUEsBAhQAFAAAAAgAh07iQDMv&#10;BZ47AAAAOQAAABAAAAAAAAAAAQAgAAAADQEAAGRycy9zaGFwZXhtbC54bWxQSwUGAAAAAAYABgBb&#10;AQAAtwMAAAAA&#10;" path="m136,268l90,268,90,483,498,483,498,445,136,445,136,268xm547,230l0,230,0,268,547,268,547,230xm263,129l228,151,242,168,255,186,269,205,282,225,322,201,306,182,291,163,277,146,263,129xm198,107l153,107,153,162,198,162,198,107xm395,107l351,107,351,162,395,162,395,107xm541,70l7,70,7,107,541,107,541,70xm198,5l153,5,153,70,198,70,198,5xm395,5l351,5,351,70,395,70,395,5xm993,326l951,326,951,506,993,506,993,326xm1118,103l827,103,827,351,867,351,867,326,1118,326,1118,290,867,290,867,138,1118,138,1118,103xm1118,326l1079,326,1079,351,1118,351,1118,326xm993,138l951,138,951,290,993,290,993,138xm1118,138l1079,138,1079,290,1118,290,1118,138xm993,0l951,0,951,103,993,103,993,0xm728,281l688,281,688,505,728,505,728,281xm728,193l683,193,664,243,644,288,621,329,597,365,602,376,607,387,612,398,616,409,637,382,655,351,672,318,688,281,728,281,728,271,781,271,770,260,728,260,728,193xm781,271l728,271,742,286,756,302,770,320,785,338,819,312,801,292,784,274,781,271xm752,242l728,260,770,260,767,257,752,242xm807,156l600,156,600,193,807,193,807,156xm728,72l688,72,688,156,728,156,728,72xm803,23l759,28,712,33,661,37,607,40,611,53,613,66,615,77,688,72,728,72,728,69,813,62,803,2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302;top:8597;height:146;width:213;" fillcolor="#36A7A8" filled="t" stroked="f" coordsize="1006,690" o:gfxdata="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bThMsvQAA&#10;ANwAAAAPAAAAAAAAAAEAIAAAACIAAABkcnMvZG93bnJldi54bWxQSwECFAAUAAAACACHTuJAMy8F&#10;njsAAAA5AAAAEAAAAAAAAAABACAAAAAMAQAAZHJzL3NoYXBleG1sLnhtbFBLBQYAAAAABgAGAFsB&#10;AAC2AwAAAAA=&#10;" path="m412,606l5,606,5,678,412,678,412,606xm253,102l164,102,164,606,253,606,253,102xm253,0l0,69,0,146,164,102,253,102,253,0xm590,567l590,654,624,670,662,681,705,687,753,689,807,686,856,676,899,659,937,635,951,620,755,620,710,617,668,607,628,590,590,567xm951,73l758,73,816,80,856,100,881,135,889,182,878,234,846,271,793,293,718,301,662,301,662,370,721,370,805,378,866,402,902,441,914,496,911,523,903,547,890,568,871,586,848,601,821,612,790,618,755,620,951,620,967,605,988,571,1001,533,1006,490,1003,459,995,431,981,406,961,383,937,363,908,349,876,338,839,332,839,330,901,306,946,270,972,222,981,163,978,129,968,99,951,73xm780,3l735,6,693,13,654,25,618,41,618,120,651,100,686,85,722,76,758,73,951,73,950,71,926,48,897,28,862,14,824,6,780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88;top:8773;height:107;width:241;" fillcolor="#36A7A8" filled="t" stroked="f" coordsize="1139,503" o:gfxdata="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nD3Vi/&#10;AAAA3AAAAA8AAAAAAAAAAQAgAAAAIgAAAGRycy9kb3ducmV2LnhtbFBLAQIUABQAAAAIAIdO4kAz&#10;LwWeOwAAADkAAAAQAAAAAAAAAAEAIAAAAA4BAABkcnMvc2hhcGV4bWwueG1sUEsFBgAAAAAGAAYA&#10;WwEAALgDAAAAAA==&#10;" path="m293,231l242,231,242,503,293,503,293,231xm536,190l0,190,0,231,536,231,536,190xm293,0l242,0,242,190,293,190,293,0xm1138,438l594,438,594,476,1138,476,1138,438xm801,236l754,236,722,438,768,438,801,236xm1049,197l629,197,629,236,1003,236,1003,438,1049,438,1049,197xm827,72l781,72,761,197,807,197,827,72xm1113,33l614,33,614,72,1113,72,1113,3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96;top:8983;height:145;width:227;" fillcolor="#36A7A8" filled="t" stroked="f" coordsize="1069,687" o:gfxdata="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XbJKC/&#10;AAAA3AAAAA8AAAAAAAAAAQAgAAAAIgAAAGRycy9kb3ducmV2LnhtbFBLAQIUABQAAAAIAIdO4kAz&#10;LwWeOwAAADkAAAAQAAAAAAAAAAEAIAAAAA4BAABkcnMvc2hhcGV4bWwueG1sUEsFBgAAAAAGAAYA&#10;WwEAALgDAAAAAA==&#10;" path="m403,70l217,70,247,72,274,78,296,87,315,101,330,117,341,137,347,161,349,187,347,212,342,236,333,260,320,284,302,309,277,338,245,372,206,410,0,602,0,675,432,675,432,601,106,601,106,599,268,451,314,407,351,367,381,332,403,300,418,270,429,240,436,210,438,179,435,140,424,105,407,75,403,70xm231,0l177,4,127,15,80,34,36,61,36,146,80,113,124,89,170,75,217,70,403,70,383,49,353,27,317,12,277,3,231,0xm843,0l787,6,738,23,697,51,662,90,635,141,615,202,603,274,599,356,603,432,614,498,633,555,659,602,692,639,730,665,775,681,827,686,881,681,928,664,970,636,987,617,835,617,783,606,743,575,714,522,697,448,691,352,697,251,715,172,744,115,785,81,837,70,998,70,968,38,911,10,843,0xm998,70l837,70,887,81,926,115,954,170,971,248,976,348,970,445,953,520,925,574,886,606,835,617,987,617,1005,597,1032,548,1052,489,1064,420,1068,340,1062,236,1043,151,1012,85,998,7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89;top:9159;height:106;width:239;" fillcolor="#36A7A8" filled="t" stroked="f" coordsize="1130,501" o:gfxdata="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3DlF+/&#10;AAAA3AAAAA8AAAAAAAAAAQAgAAAAIgAAAGRycy9kb3ducmV2LnhtbFBLAQIUABQAAAAIAIdO4kAz&#10;LwWeOwAAADkAAAAQAAAAAAAAAAEAIAAAAA4BAABkcnMvc2hhcGV4bWwueG1sUEsFBgAAAAAGAAYA&#10;WwEAALgDAAAAAA==&#10;" path="m432,419l151,419,151,171,106,171,106,419,106,457,106,501,151,501,151,457,387,457,387,499,432,499,432,457,432,456,432,419xm538,131l432,131,432,0,387,0,387,131,151,131,151,1,106,1,106,131,0,131,0,170,387,170,387,418,432,418,432,170,538,170,538,131xm1130,396l601,396,601,440,1130,440,1130,396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8425;top:9172;height:9;width:95;" fillcolor="#36A7A8" filled="t" stroked="f" coordsize="21600,21600" o:gfxdata="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DOp/5vQAA&#10;ANwAAAAPAAAAAAAAAAEAIAAAACIAAABkcnMvZG93bnJldi54bWxQSwECFAAUAAAACACHTuJAMy8F&#10;njsAAAA5AAAAEAAAAAAAAAABACAAAAAMAQAAZHJzL3NoYXBleG1sLnhtbFBLBQYAAAAABgAGAFsB&#10;AAC2AwAAAAA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8296;top:9369;height:143;width:225;" fillcolor="#36A7A8" filled="t" stroked="f" coordsize="1064,675" o:gfxdata="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Ixtvu&#10;wAAAANwAAAAPAAAAAAAAAAEAIAAAACIAAABkcnMvZG93bnJldi54bWxQSwECFAAUAAAACACHTuJA&#10;My8FnjsAAAA5AAAAEAAAAAAAAAABACAAAAAPAQAAZHJzL3NoYXBleG1sLnhtbFBLBQYAAAAABgAG&#10;AFsBAAC5AwAAAAA=&#10;" path="m403,70l217,70,247,72,274,78,296,87,315,101,330,117,341,137,347,161,349,187,347,212,342,236,333,260,320,284,302,309,277,338,245,372,206,410,0,602,0,675,432,675,432,600,106,600,106,599,268,451,313,407,351,367,381,331,402,300,418,270,429,240,436,209,438,179,434,140,424,105,407,75,403,70xm231,0l177,4,126,15,79,34,36,60,36,146,79,113,124,89,170,75,217,70,403,70,383,48,352,27,317,12,277,3,231,0xm1063,11l600,11,600,85,956,85,691,675,784,675,1063,40,1063,1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88;top:9546;height:107;width:242;" fillcolor="#36A7A8" filled="t" stroked="f" coordsize="1141,505" o:gfxdata="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YeX5bsAAADc&#10;AAAADwAAAAAAAAABACAAAAAiAAAAZHJzL2Rvd25yZXYueG1sUEsBAhQAFAAAAAgAh07iQDMvBZ47&#10;AAAAOQAAABAAAAAAAAAAAQAgAAAACgEAAGRycy9zaGFwZXhtbC54bWxQSwUGAAAAAAYABgBbAQAA&#10;tAMAAAAA&#10;" path="m151,174l106,174,106,505,151,505,151,460,432,460,432,422,151,422,151,174xm432,460l387,460,387,503,432,503,432,460xm432,174l387,174,387,422,432,422,432,174xm538,135l0,135,0,174,538,174,538,135xm151,5l106,5,106,135,151,135,151,5xm432,4l387,4,387,135,432,135,432,4xm813,145l766,145,763,194,758,236,753,270,746,295,724,345,691,390,647,431,593,466,603,475,613,484,621,492,628,500,686,461,733,416,768,364,792,307,799,277,805,240,810,196,813,145xm988,105l610,105,610,145,942,145,942,422,946,451,959,472,981,485,1013,489,1052,489,1082,486,1105,475,1121,457,1123,450,1020,450,1005,448,995,441,990,431,988,419,988,105xm1094,333l1092,357,1090,379,1088,400,1085,419,1081,432,1073,442,1062,448,1046,450,1123,450,1129,433,1132,413,1135,392,1138,371,1140,349,1128,346,1116,342,1105,338,1094,333xm817,0l769,0,769,28,769,55,768,81,768,105,815,105,816,80,816,55,816,28,817,0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8777;top:9560;height:9;width:98;" fillcolor="#231916" filled="t" stroked="f" coordsize="21600,21600" o:gfxdata="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EEE57sAAADc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8770;top:9639;height:9;width:113;" fillcolor="#231916" filled="t" stroked="f" coordsize="21600,21600" o:gfxdata="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0k5qQvQAA&#10;ANwAAAAPAAAAAAAAAAEAIAAAACIAAABkcnMvZG93bnJldi54bWxQSwECFAAUAAAACACHTuJAMy8F&#10;njsAAAA5AAAAEAAAAAAAAAABACAAAAAMAQAAZHJzL3NoYXBleG1sLnhtbFBLBQYAAAAABgAGAFsB&#10;AAC2AwAA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8782;top:9597;height:9;width:87;" fillcolor="#231916" filled="t" stroked="f" coordsize="21600,21600" o:gfxdata="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b3z8LvQAA&#10;ANwAAAAPAAAAAAAAAAEAIAAAACIAAABkcnMvZG93bnJldi54bWxQSwECFAAUAAAACACHTuJAMy8F&#10;njsAAAA5AAAAEAAAAAAAAAABACAAAAAMAQAAZHJzL3NoYXBleG1sLnhtbFBLBQYAAAAABgAGAFsB&#10;AAC2AwAAAAA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9246;top:9545;height:108;width:243;" fillcolor="#231916" filled="t" stroked="f" coordsize="1148,509" o:gfxdata="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saHoG/&#10;AAAA3AAAAA8AAAAAAAAAAQAgAAAAIgAAAGRycy9kb3ducmV2LnhtbFBLAQIUABQAAAAIAIdO4kAz&#10;LwWeOwAAADkAAAAQAAAAAAAAAAEAIAAAAA4BAABkcnMvc2hhcGV4bWwueG1sUEsFBgAAAAAGAAYA&#10;WwEAALgDAAAAAA==&#10;" path="m350,87l304,87,303,131,301,172,299,210,296,246,283,312,256,372,214,427,158,476,168,484,177,493,185,501,193,509,254,455,299,393,328,325,342,249,344,216,347,178,349,135,350,87xm189,277l83,277,83,506,125,506,125,290,191,290,183,284,189,277xm332,446l334,457,336,469,338,481,340,493,387,494,421,494,459,489,486,471,498,451,416,451,399,451,379,450,357,448,332,446xm522,48l216,48,216,87,475,87,472,192,469,279,467,347,464,396,460,421,451,438,436,448,416,451,498,451,503,441,509,399,512,346,515,262,518,171,522,48xm191,290l125,290,168,322,211,354,239,322,197,293,191,290xm190,100l8,100,8,137,141,137,109,184,75,226,39,262,0,294,4,306,8,317,12,328,15,338,33,324,50,309,67,293,83,277,189,277,199,265,201,263,152,263,134,251,125,245,125,230,142,208,159,186,175,162,190,138,190,100xm203,192l191,210,178,228,165,246,152,263,201,263,213,247,227,230,239,214,203,192xm99,0l60,18,70,34,81,52,91,71,101,90,142,71,131,51,120,33,109,16,99,0xm1148,218l601,218,601,264,1148,264,1148,21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896;top:9550;height:107;width:113;" fillcolor="#231916" filled="t" stroked="f" coordsize="537,503" o:gfxdata="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ZagvUvQAA&#10;ANwAAAAPAAAAAAAAAAEAIAAAACIAAABkcnMvZG93bnJldi54bWxQSwECFAAUAAAACACHTuJAMy8F&#10;njsAAAA5AAAAEAAAAAAAAAABACAAAAAMAQAAZHJzL3NoYXBleG1sLnhtbFBLBQYAAAAABgAGAFsB&#10;AAC2AwAAAAA=&#10;" path="m536,190l293,190,293,0,242,0,242,190,0,190,0,232,242,232,242,503,293,503,293,232,536,232,536,19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19;top:9545;height:108;width:241;" fillcolor="#231916" filled="t" stroked="f" coordsize="1138,509" o:gfxdata="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BeTBe/&#10;AAAA3AAAAA8AAAAAAAAAAQAgAAAAIgAAAGRycy9kb3ducmV2LnhtbFBLAQIUABQAAAAIAIdO4kAz&#10;LwWeOwAAADkAAAAQAAAAAAAAAAEAIAAAAA4BAABkcnMvc2hhcGV4bWwueG1sUEsFBgAAAAAGAAYA&#10;WwEAALgDAAAAAA==&#10;" path="m350,87l304,87,303,131,301,172,299,210,296,246,283,312,256,372,214,427,158,476,168,484,177,493,185,501,193,509,253,455,299,393,328,325,342,249,344,216,346,178,348,135,350,87xm189,277l83,277,83,506,125,506,125,290,191,290,183,284,189,277xm331,446l334,457,336,469,338,481,340,493,387,494,421,494,459,489,486,471,497,451,416,451,399,451,379,450,357,448,331,446xm522,48l216,48,216,87,475,87,472,192,469,279,466,347,464,396,460,421,451,438,436,448,416,451,497,451,503,441,509,399,512,346,515,262,518,171,522,48xm191,290l125,290,168,322,210,354,238,322,197,293,191,290xm190,100l8,100,8,137,141,137,109,184,75,226,39,262,0,294,4,306,8,317,12,328,15,338,33,324,50,309,67,293,83,277,189,277,199,265,201,263,152,263,134,251,125,245,125,230,142,208,159,186,174,162,190,138,190,100xm203,192l191,210,178,228,165,246,152,263,201,263,213,247,227,230,239,214,203,192xm99,0l60,18,70,34,80,52,91,71,101,90,142,71,130,51,120,33,109,16,99,0xm1098,69l649,69,649,114,1098,114,1098,69xm1137,406l608,406,608,449,1137,449,1137,406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10809;top:8385;height:9;width:98;" fillcolor="#231916" filled="t" stroked="f" coordsize="21600,21600" o:gfxdata="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TkOQi8AAAA&#10;3AAAAA8AAAAAAAAAAQAgAAAAIgAAAGRycy9kb3ducmV2LnhtbFBLAQIUABQAAAAIAIdO4kAzLwWe&#10;OwAAADkAAAAQAAAAAAAAAAEAIAAAAAsBAABkcnMvc2hhcGV4bWwueG1sUEsFBgAAAAAGAAYAWwEA&#10;ALUD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10330;top:8404;height:9;width:95;" fillcolor="#231916" filled="t" stroked="f" coordsize="21600,21600" o:gfxdata="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V7rXq5AAAA3A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8840;top:8199;height:141;width:98;" fillcolor="#231916" filled="t" stroked="f" coordsize="463,664" o:gfxdata="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OV9+74A&#10;AADcAAAADwAAAAAAAAABACAAAAAiAAAAZHJzL2Rvd25yZXYueG1sUEsBAhQAFAAAAAgAh07iQDMv&#10;BZ47AAAAOQAAABAAAAAAAAAAAQAgAAAADQEAAGRycy9zaGFwZXhtbC54bWxQSwUGAAAAAAYABgBb&#10;AQAAtwMAAAAA&#10;" path="m462,0l0,0,0,74,355,74,91,663,184,663,462,29,462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321;top:8197;height:145;width:97;" fillcolor="#231916" filled="t" stroked="f" coordsize="456,687" o:gfxdata="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x+iKCugAAANwA&#10;AAAPAAAAAAAAAAEAIAAAACIAAABkcnMvZG93bnJldi54bWxQSwECFAAUAAAACACHTuJAMy8FnjsA&#10;AAA5AAAAEAAAAAAAAAABACAAAAAJAQAAZHJzL3NoYXBleG1sLnhtbFBLBQYAAAAABgAGAFsBAACz&#10;AwAAAAA=&#10;" path="m237,0l192,3,152,12,116,26,84,46,58,71,40,99,28,131,25,166,33,215,56,258,96,295,152,326,152,328,85,361,38,403,9,453,0,513,3,549,14,582,33,612,59,638,90,659,127,674,167,683,212,686,266,683,314,674,355,659,391,637,411,618,229,618,199,616,173,610,149,601,128,587,112,571,99,552,92,531,90,508,98,465,123,426,164,393,222,366,377,366,367,358,299,327,299,326,357,293,359,291,227,291,178,267,143,238,123,204,116,165,118,145,124,127,134,111,149,96,167,84,186,76,207,71,230,69,402,69,401,67,377,44,347,25,314,11,277,3,237,0xm377,366l222,366,284,393,329,426,355,466,364,511,362,533,355,553,343,571,326,587,306,601,283,610,257,616,229,618,411,618,419,611,439,580,451,545,455,506,445,447,416,398,377,366xm402,69l230,69,254,71,276,76,295,84,311,95,324,109,333,125,339,144,341,165,341,166,334,204,312,237,277,267,227,291,359,291,398,253,423,208,432,155,428,123,418,93,402,6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91;top:8197;height:145;width:97;" fillcolor="#231916" filled="t" stroked="f" coordsize="456,687" o:gfxdata="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62hxm8AAAA&#10;3AAAAA8AAAAAAAAAAQAgAAAAIgAAAGRycy9kb3ducmV2LnhtbFBLAQIUABQAAAAIAIdO4kAzLwWe&#10;OwAAADkAAAAQAAAAAAAAAAEAIAAAAAsBAABkcnMvc2hhcGV4bWwueG1sUEsFBgAAAAAGAAYAWwEA&#10;ALUDAAAAAA==&#10;" path="m39,584l39,663,66,673,96,680,129,684,165,686,230,679,287,661,336,630,350,616,165,616,132,614,100,608,69,598,39,584xm453,346l366,346,362,407,353,461,336,507,313,546,284,577,250,599,210,612,165,616,350,616,379,587,412,532,436,466,451,390,453,346xm230,0l182,3,138,15,98,35,64,62,36,96,16,134,4,176,0,223,3,266,14,306,33,341,58,372,90,397,125,415,164,426,207,429,258,424,301,409,337,383,356,357,229,357,198,355,171,348,147,335,127,318,111,297,100,272,93,244,90,212,93,183,100,156,112,132,128,110,148,92,171,79,196,72,223,69,388,69,363,43,325,19,281,4,230,0xm388,69l223,69,253,72,279,81,302,96,323,116,339,141,351,169,358,200,361,235,358,259,351,282,339,303,323,321,302,337,280,348,255,355,229,357,356,357,364,346,453,346,456,306,456,303,452,234,441,173,422,121,396,77,388,69xm366,346l364,346,365,347,365,347,366,34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204;top:8195;height:146;width:219;" fillcolor="#231916" filled="t" stroked="f" coordsize="1035,690" o:gfxdata="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Nv4Ir4A&#10;AADcAAAADwAAAAAAAAABACAAAAAiAAAAZHJzL2Rvd25yZXYueG1sUEsBAhQAFAAAAAgAh07iQDMv&#10;BZ47AAAAOQAAABAAAAAAAAAAAQAgAAAADQEAAGRycy9zaGFwZXhtbC54bWxQSwUGAAAAAAYABgBb&#10;AQAAtwMAAAAA&#10;" path="m411,606l4,606,4,678,411,678,411,606xm253,102l163,102,163,606,253,606,253,102xm253,0l0,69,0,146,163,102,253,102,253,0xm809,3l753,9,704,26,663,54,628,93,601,144,581,205,569,277,566,359,569,435,580,501,599,558,625,605,658,642,697,668,742,684,793,689,847,684,894,667,936,639,953,620,801,620,749,609,709,577,680,525,663,450,657,355,663,254,681,175,710,118,751,84,804,73,964,73,934,41,878,12,809,3xm964,73l804,73,853,84,892,117,920,173,937,251,942,351,937,448,920,523,891,577,852,609,801,620,953,620,971,600,999,551,1018,492,1030,422,1034,343,1028,239,1009,154,978,88,964,7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687;top:8197;height:144;width:216;" fillcolor="#231916" filled="t" stroked="f" coordsize="1019,678" o:gfxdata="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JFMVq/&#10;AAAA3AAAAA8AAAAAAAAAAQAgAAAAIgAAAGRycy9kb3ducmV2LnhtbFBLAQIUABQAAAAIAIdO4kAz&#10;LwWeOwAAADkAAAAQAAAAAAAAAAEAIAAAAA4BAABkcnMvc2hhcGV4bWwueG1sUEsFBgAAAAAGAAYA&#10;WwEAALgDAAAAAA==&#10;" path="m412,605l5,605,5,678,412,678,412,605xm253,102l164,102,164,605,253,605,253,102xm253,0l0,68,0,146,164,102,253,102,253,0xm1019,605l611,605,611,678,1019,678,1019,605xm860,102l770,102,770,605,860,605,860,102xm860,0l607,68,607,146,770,102,860,102,860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68;top:8374;height:108;width:243;" fillcolor="#231916" filled="t" stroked="f" coordsize="1148,509" o:gfxdata="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7Pbqa/&#10;AAAA3AAAAA8AAAAAAAAAAQAgAAAAIgAAAGRycy9kb3ducmV2LnhtbFBLAQIUABQAAAAIAIdO4kAz&#10;LwWeOwAAADkAAAAQAAAAAAAAAAEAIAAAAA4BAABkcnMvc2hhcGV4bWwueG1sUEsFBgAAAAAGAAYA&#10;WwEAALgDAAAAAA==&#10;" path="m350,87l304,87,302,131,301,172,298,210,296,246,283,312,256,372,214,427,157,476,167,484,177,493,185,501,193,509,253,455,298,393,328,325,342,249,344,215,346,177,348,135,350,87xm189,276l83,276,83,506,125,506,125,290,191,290,183,284,189,276xm331,446l334,457,336,469,338,480,340,492,387,494,421,494,459,488,486,471,497,451,416,451,399,451,379,450,356,448,331,446xm522,48l216,48,216,87,475,87,472,192,469,279,466,347,463,396,460,421,451,438,436,448,416,451,497,451,503,441,509,399,512,346,515,262,518,170,522,48xm191,290l125,290,168,321,210,354,238,322,197,293,191,290xm190,100l8,100,8,137,141,137,109,184,75,226,39,262,0,294,4,306,8,317,12,328,15,338,33,324,50,309,67,293,83,276,189,276,199,265,200,263,152,263,134,251,125,245,125,229,142,208,158,186,174,162,190,138,190,100xm203,192l190,210,178,228,165,246,152,263,200,263,213,247,227,230,239,214,203,192xm98,0l60,18,70,34,80,52,91,71,101,90,141,71,130,51,119,33,109,16,98,0xm821,150l773,150,770,200,765,242,760,275,753,301,731,351,698,396,654,437,600,472,611,481,620,490,628,498,636,506,693,467,740,421,775,370,800,313,807,283,812,246,817,202,821,150xm996,111l617,111,617,150,949,150,949,428,953,457,966,478,988,491,1020,495,1059,495,1089,491,1112,481,1128,463,1131,455,1027,455,1013,453,1003,447,997,437,996,425,996,111xm1101,339l1100,363,1098,385,1095,406,1092,425,1088,438,1080,448,1069,454,1053,455,1131,455,1136,439,1140,419,1143,398,1145,377,1147,355,1135,351,1124,348,1112,344,1101,339xm824,5l776,5,776,34,776,61,776,87,775,111,822,111,823,86,823,61,824,34,824,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47;top:8374;height:108;width:242;" fillcolor="#231916" filled="t" stroked="f" coordsize="1142,509" o:gfxdata="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/4mrq/&#10;AAAA3AAAAA8AAAAAAAAAAQAgAAAAIgAAAGRycy9kb3ducmV2LnhtbFBLAQIUABQAAAAIAIdO4kAz&#10;LwWeOwAAADkAAAAQAAAAAAAAAAEAIAAAAA4BAABkcnMvc2hhcGV4bWwueG1sUEsFBgAAAAAGAAYA&#10;WwEAALgDAAAAAA==&#10;" path="m350,87l304,87,302,131,301,172,298,210,296,246,283,312,256,372,214,427,157,476,168,484,177,493,185,501,193,509,253,455,299,393,328,325,342,249,344,215,346,177,348,135,350,87xm189,276l83,276,83,506,125,506,125,290,191,290,183,284,189,276xm331,446l334,457,336,469,338,480,340,492,387,494,421,494,459,488,486,471,497,451,416,451,399,451,379,450,357,448,331,446xm522,48l216,48,216,87,475,87,472,192,469,279,466,347,464,396,460,421,451,438,436,448,416,451,497,451,503,441,509,399,512,346,515,262,518,170,522,48xm191,290l125,290,168,321,210,354,238,322,197,293,191,290xm190,100l8,100,8,137,141,137,109,184,75,226,39,262,0,294,4,306,8,317,12,328,15,338,33,324,50,309,67,293,83,276,189,276,199,265,201,263,152,263,134,251,125,245,125,229,142,208,158,186,174,162,190,138,190,100xm203,192l191,210,178,228,165,246,152,263,201,263,213,247,227,230,239,214,203,192xm99,0l60,18,70,34,80,52,91,71,101,90,142,71,130,51,119,33,109,16,99,0xm899,237l848,237,848,509,899,509,899,237xm1142,196l605,196,605,237,1142,237,1142,196xm899,6l848,6,848,196,899,196,899,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19;top:8375;height:107;width:242;" fillcolor="#231916" filled="t" stroked="f" coordsize="1140,503" o:gfxdata="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m52UQvQAA&#10;ANwAAAAPAAAAAAAAAAEAIAAAACIAAABkcnMvZG93bnJldi54bWxQSwECFAAUAAAACACHTuJAMy8F&#10;njsAAAA5AAAAEAAAAAAAAAABACAAAAAMAQAAZHJzL3NoYXBleG1sLnhtbFBLBQYAAAAABgAGAFsB&#10;AAC2AwAAAAA=&#10;" path="m537,190l293,190,293,0,243,0,243,190,0,190,0,231,243,231,243,503,293,503,293,231,537,231,537,190xm1139,212l592,212,592,258,1139,258,1139,21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194;top:8375;height:107;width:239;" fillcolor="#231916" filled="t" stroked="f" coordsize="1129,503" o:gfxdata="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6UVq&#10;I8EAAADcAAAADwAAAAAAAAABACAAAAAiAAAAZHJzL2Rvd25yZXYueG1sUEsBAhQAFAAAAAgAh07i&#10;QDMvBZ47AAAAOQAAABAAAAAAAAAAAQAgAAAAEAEAAGRycy9zaGFwZXhtbC54bWxQSwUGAAAAAAYA&#10;BgBbAQAAugMAAAAA&#10;" path="m536,190l293,190,293,0,242,0,242,190,0,190,0,231,242,231,242,503,293,503,293,231,536,231,536,190xm1128,400l599,400,599,443,1128,443,1128,40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675;top:8376;height:107;width:240;" fillcolor="#231916" filled="t" stroked="f" coordsize="1132,503" o:gfxdata="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jvXULsAAADc&#10;AAAADwAAAAAAAAABACAAAAAiAAAAZHJzL2Rvd25yZXYueG1sUEsBAhQAFAAAAAgAh07iQDMvBZ47&#10;AAAAOQAAABAAAAAAAAAAAQAgAAAACgEAAGRycy9zaGFwZXhtbC54bWxQSwUGAAAAAAYABgBbAQAA&#10;tAMAAAAA&#10;" path="m536,190l293,190,293,0,242,0,242,190,0,190,0,232,242,232,242,503,293,503,293,232,536,232,536,190xm1070,225l658,225,658,269,1070,269,1070,225xm1131,421l599,421,599,464,1131,464,1131,42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79;top:8574;height:144;width:220;" fillcolor="#231916" filled="t" stroked="f" coordsize="1042,678" o:gfxdata="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n/PVnugAAANwA&#10;AAAPAAAAAAAAAAEAIAAAACIAAABkcnMvZG93bnJldi54bWxQSwECFAAUAAAACACHTuJAMy8FnjsA&#10;AAA5AAAAEAAAAAAAAAABACAAAAAJAQAAZHJzL3NoYXBleG1sLnhtbFBLBQYAAAAABgAGAFsBAACz&#10;AwAAAAA=&#10;" path="m411,606l4,606,4,678,411,678,411,606xm253,102l163,102,163,606,253,606,253,102xm253,0l0,69,0,146,163,102,253,102,253,0xm951,506l863,506,863,678,951,678,951,506xm951,15l847,15,532,452,532,506,1042,506,1042,440,625,440,836,145,846,128,854,114,859,103,863,94,951,94,951,15xm951,94l865,94,864,114,864,130,864,145,863,440,951,440,951,9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61;top:8576;height:146;width:214;" fillcolor="#231916" filled="t" stroked="f" coordsize="1010,690" o:gfxdata="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hmVF28AAAA&#10;3AAAAA8AAAAAAAAAAQAgAAAAIgAAAGRycy9kb3ducmV2LnhtbFBLAQIUABQAAAAIAIdO4kAzLwWe&#10;OwAAADkAAAAQAAAAAAAAAAEAIAAAAAsBAABkcnMvc2hhcGV4bWwueG1sUEsFBgAAAAAGAAYAWwEA&#10;ALUDAAAAAA==&#10;" path="m411,605l4,605,4,678,411,678,411,605xm252,101l163,101,163,605,252,605,252,101xm252,0l0,68,0,145,163,101,252,101,252,0xm605,576l605,661,633,673,668,682,708,687,755,689,811,685,861,674,904,655,941,629,950,619,754,619,716,617,678,608,641,595,605,576xm963,345l739,345,780,347,816,354,846,365,872,380,892,400,906,422,914,449,917,479,914,509,906,536,892,560,872,581,848,598,820,610,789,617,754,619,950,619,971,597,992,560,1004,519,1009,473,1005,429,993,390,973,356,963,345xm976,14l627,14,627,351,660,348,690,347,717,345,739,345,963,345,946,327,911,303,870,287,824,277,805,276,710,276,710,88,976,88,976,14xm770,273l759,274,745,274,710,276,805,276,770,27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30;top:8575;height:146;width:219;" fillcolor="#231916" filled="t" stroked="f" coordsize="1036,690" o:gfxdata="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k9hUb4A&#10;AADcAAAADwAAAAAAAAABACAAAAAiAAAAZHJzL2Rvd25yZXYueG1sUEsBAhQAFAAAAAgAh07iQDMv&#10;BZ47AAAAOQAAABAAAAAAAAAAAQAgAAAADQEAAGRycy9zaGFwZXhtbC54bWxQSwUGAAAAAAYABgBb&#10;AQAAtwMAAAAA&#10;" path="m411,606l4,606,4,678,411,678,411,606xm253,102l163,102,163,606,253,606,253,102xm253,0l0,69,0,146,163,102,253,102,253,0xm872,3l809,9,753,29,703,61,659,106,624,163,598,228,583,302,578,386,582,454,594,514,613,566,640,610,673,645,713,669,758,684,810,689,857,685,900,673,938,654,972,626,977,620,812,620,783,617,756,608,733,593,713,573,696,548,685,521,678,492,675,461,678,435,685,411,696,390,713,369,733,353,670,353,674,291,685,237,702,189,727,148,757,115,792,92,831,77,875,73,991,73,991,22,967,14,940,8,908,4,872,3xm991,331l811,331,841,333,868,340,890,352,909,369,925,390,935,415,942,443,944,476,942,506,935,533,923,558,907,579,888,597,865,610,840,617,812,620,977,620,1000,593,1020,555,1031,513,1035,467,1032,422,1022,383,1004,348,991,331xm833,261l782,267,738,284,701,313,672,353,733,353,733,353,756,340,782,333,811,331,991,331,980,317,951,293,916,275,877,265,833,261xm991,73l875,73,905,74,934,79,963,88,991,99,991,7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204;top:8576;height:144;width:219;" fillcolor="#231916" filled="t" stroked="f" coordsize="1030,678" o:gfxdata="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PuLjk&#10;wAAAANwAAAAPAAAAAAAAAAEAIAAAACIAAABkcnMvZG93bnJldi54bWxQSwECFAAUAAAACACHTuJA&#10;My8FnjsAAAA5AAAAEAAAAAAAAAABACAAAAAPAQAAZHJzL3NoYXBleG1sLnhtbFBLBQYAAAAABgAG&#10;AFsBAAC5AwAAAAA=&#10;" path="m412,606l5,606,5,678,412,678,412,606xm253,102l164,102,164,606,253,606,253,102xm253,0l0,69,0,146,164,102,253,102,253,0xm1030,15l568,15,568,89,923,89,658,678,752,678,1030,44,1030,1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686;top:8576;height:146;width:218;" fillcolor="#231916" filled="t" stroked="f" coordsize="1028,690" o:gfxdata="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kxYfL4A&#10;AADcAAAADwAAAAAAAAABACAAAAAiAAAAZHJzL2Rvd25yZXYueG1sUEsBAhQAFAAAAAgAh07iQDMv&#10;BZ47AAAAOQAAABAAAAAAAAAAAQAgAAAADQEAAGRycy9zaGFwZXhtbC54bWxQSwUGAAAAAAYABgBb&#10;AQAAtwMAAAAA&#10;" path="m411,606l4,606,4,678,411,678,411,606xm252,102l163,102,163,606,252,606,252,102xm252,0l0,69,0,146,163,102,252,102,252,0xm809,3l765,6,725,15,689,29,657,49,631,74,612,102,601,134,598,169,605,218,629,261,669,298,725,329,725,331,658,364,610,406,582,456,572,515,576,552,587,585,606,615,632,641,663,662,699,677,740,686,785,689,839,686,887,677,928,662,963,640,984,621,802,621,772,619,746,613,722,603,701,590,684,573,672,555,665,534,663,511,671,467,696,429,737,396,794,369,949,369,940,361,872,330,872,329,930,296,932,294,800,294,751,270,716,241,695,207,688,167,690,148,697,130,707,113,722,99,739,87,759,79,780,74,803,72,975,72,973,70,949,47,920,28,887,14,850,6,809,3xm949,369l794,369,857,396,901,429,928,469,937,514,935,536,928,556,916,574,899,590,879,604,856,613,830,619,802,621,984,621,991,614,1011,583,1023,548,1027,509,1018,450,988,401,949,369xm975,72l803,72,827,74,849,79,868,87,884,98,897,112,906,128,912,147,913,167,913,169,906,207,885,240,850,269,800,294,932,294,971,256,996,210,1004,158,1001,126,991,96,975,7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78;top:8955;height:144;width:223;" fillcolor="#231916" filled="t" stroked="f" coordsize="1052,678" o:gfxdata="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FxYzi/&#10;AAAA3AAAAA8AAAAAAAAAAQAgAAAAIgAAAGRycy9kb3ducmV2LnhtbFBLAQIUABQAAAAIAIdO4kAz&#10;LwWeOwAAADkAAAAQAAAAAAAAAAEAIAAAAA4BAABkcnMvc2hhcGV4bWwueG1sUEsFBgAAAAAGAAYA&#10;WwEAALgDAAAAAA==&#10;" path="m403,74l217,74,247,75,274,81,296,91,315,104,330,120,341,141,347,164,349,191,347,215,342,239,333,263,320,287,302,312,277,342,245,375,206,413,0,605,0,678,432,678,432,604,106,604,106,602,268,454,314,410,351,371,381,335,403,303,418,273,429,243,436,213,438,182,435,143,424,108,407,78,403,74xm231,3l177,7,127,18,80,37,36,64,36,149,80,116,124,92,170,78,217,74,403,74,383,52,353,31,317,15,277,6,231,3xm1052,606l644,606,644,678,1052,678,1052,606xm893,102l804,102,804,606,893,606,893,102xm893,0l640,69,640,146,804,102,893,102,893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58;top:8955;height:143;width:221;" fillcolor="#231916" filled="t" stroked="f" coordsize="1046,675" o:gfxdata="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RbRoM&#10;wAAAANwAAAAPAAAAAAAAAAEAIAAAACIAAABkcnMvZG93bnJldi54bWxQSwECFAAUAAAACACHTuJA&#10;My8FnjsAAAA5AAAAEAAAAAAAAAABACAAAAAPAQAAZHJzL3NoYXBleG1sLnhtbFBLBQYAAAAABgAG&#10;AFsBAAC5AwAAAAA=&#10;" path="m404,70l218,70,248,72,275,78,297,87,316,100,331,117,342,137,348,160,350,187,348,212,343,236,334,260,321,283,303,309,278,338,246,372,207,409,0,602,0,675,432,675,432,600,107,600,107,598,269,451,314,407,352,367,382,331,403,300,419,270,430,240,437,209,439,178,435,140,425,105,408,75,404,70xm232,0l178,4,127,15,80,34,37,60,37,146,80,113,125,89,171,75,218,70,404,70,383,48,353,27,318,12,277,3,232,0xm1010,70l824,70,855,72,881,78,904,87,923,100,937,117,948,137,954,160,957,187,955,212,949,236,940,260,928,283,910,309,885,338,853,372,813,409,607,602,607,675,1039,675,1039,600,713,600,713,598,875,451,921,407,959,367,988,331,1010,300,1026,270,1037,240,1043,209,1046,178,1042,140,1032,105,1014,75,1010,70xm839,0l785,4,734,15,687,34,643,60,643,146,687,113,732,89,778,75,824,70,1010,70,990,48,960,27,924,12,884,3,839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30;top:8956;height:145;width:220;" fillcolor="#231916" filled="t" stroked="f" coordsize="1040,687" o:gfxdata="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NyjKe&#10;wAAAANwAAAAPAAAAAAAAAAEAIAAAACIAAABkcnMvZG93bnJldi54bWxQSwECFAAUAAAACACHTuJA&#10;My8FnjsAAAA5AAAAEAAAAAAAAAABACAAAAAPAQAAZHJzL3NoYXBleG1sLnhtbFBLBQYAAAAABgAG&#10;AFsBAAC5AwAAAAA=&#10;" path="m403,71l217,71,248,72,274,78,297,88,316,101,331,117,341,138,347,161,350,188,348,212,342,236,333,260,321,284,303,309,278,339,246,372,206,410,0,602,0,675,432,675,432,601,106,601,106,599,268,451,314,407,352,368,381,332,403,300,419,270,430,240,436,210,439,179,435,140,425,105,407,75,403,71xm232,0l178,4,127,15,80,34,36,61,36,146,80,113,125,89,171,75,217,71,403,71,383,49,353,28,317,12,277,3,232,0xm624,564l624,651,657,667,695,678,738,684,786,686,841,683,890,673,933,655,970,631,985,617,788,617,744,614,701,604,661,587,624,564xm985,70l792,70,849,77,890,97,915,132,923,179,912,231,880,268,826,290,752,298,695,298,695,367,754,367,839,375,899,399,935,438,947,493,945,520,937,544,923,565,905,583,881,598,854,609,823,615,788,617,985,617,1000,602,1022,568,1035,530,1039,487,1036,456,1028,428,1014,403,995,380,970,360,942,346,909,335,873,329,873,327,935,303,979,267,1006,219,1015,160,1011,126,1001,96,985,70xm814,0l769,3,727,10,687,22,651,38,651,117,685,97,719,82,755,73,792,70,985,70,984,68,960,45,930,25,896,11,857,3,814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199;top:8955;height:143;width:228;" fillcolor="#231916" filled="t" stroked="f" coordsize="1076,675" o:gfxdata="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hWLLLsAAADc&#10;AAAADwAAAAAAAAABACAAAAAiAAAAZHJzL2Rvd25yZXYueG1sUEsBAhQAFAAAAAgAh07iQDMvBZ47&#10;AAAAOQAAABAAAAAAAAAAAQAgAAAACgEAAGRycy9zaGFwZXhtbC54bWxQSwUGAAAAAAYABgBbAQAA&#10;tAMAAAAA&#10;" path="m403,70l218,70,248,72,274,78,297,87,316,100,331,117,341,137,348,160,350,187,348,212,343,236,334,260,321,283,303,309,278,338,246,372,207,409,0,602,0,675,432,675,432,600,107,600,107,598,269,451,314,407,352,367,382,331,403,300,419,270,430,240,437,209,439,178,435,140,425,105,408,75,403,70xm232,0l178,4,127,15,80,34,37,60,37,146,80,113,125,89,171,75,218,70,403,70,383,48,353,27,318,12,277,3,232,0xm985,502l898,502,898,675,985,675,985,502xm985,11l881,11,567,448,567,502,1076,502,1076,436,659,436,871,141,880,125,888,111,894,99,898,90,985,90,985,11xm985,90l900,90,899,111,898,126,898,141,898,436,985,436,985,9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684;top:8955;height:145;width:221;" fillcolor="#231916" filled="t" stroked="f" coordsize="1043,687" o:gfxdata="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TLXCpugAAANwA&#10;AAAPAAAAAAAAAAEAIAAAACIAAABkcnMvZG93bnJldi54bWxQSwECFAAUAAAACACHTuJAMy8FnjsA&#10;AAA5AAAAEAAAAAAAAAABACAAAAAJAQAAZHJzL3NoYXBleG1sLnhtbFBLBQYAAAAABgAGAFsBAACz&#10;AwAAAAA=&#10;" path="m403,70l217,70,248,72,274,78,297,87,316,101,330,117,341,137,347,161,350,187,348,212,342,236,333,260,321,284,303,309,278,338,246,372,206,410,0,602,0,675,432,675,432,600,106,600,106,599,268,451,314,407,351,367,381,331,403,300,419,270,430,240,436,209,438,179,435,140,425,105,407,75,403,70xm232,0l178,4,127,15,80,34,36,60,36,146,80,113,125,89,170,75,217,70,403,70,383,48,353,27,317,12,277,3,232,0xm639,573l639,659,667,671,702,679,742,684,789,686,845,682,895,671,938,653,975,627,984,617,788,617,750,614,712,606,675,592,639,573xm997,342l774,342,814,345,850,351,880,362,906,378,926,397,940,420,949,446,952,477,949,507,940,534,926,558,907,578,882,595,854,607,823,614,788,617,984,617,1005,594,1026,558,1039,516,1043,471,1039,426,1027,387,1007,353,997,342xm1011,11l661,11,661,348,695,346,725,344,751,343,774,342,997,342,980,324,945,301,905,284,858,274,840,273,745,273,745,85,1011,85,1011,11xm805,271l793,271,780,271,745,273,840,273,805,27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69;top:9137;height:103;width:242;" fillcolor="#231916" filled="t" stroked="f" coordsize="1140,487" o:gfxdata="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cVLOj&#10;wAAAANwAAAAPAAAAAAAAAAEAIAAAACIAAABkcnMvZG93bnJldi54bWxQSwECFAAUAAAACACHTuJA&#10;My8FnjsAAAA5AAAAEAAAAAAAAAABACAAAAAPAQAAZHJzL3NoYXBleG1sLnhtbFBLBQYAAAAABgAG&#10;AFsBAAC5AwAAAAA=&#10;" path="m183,356l127,356,148,372,172,388,199,402,229,416,182,427,133,437,80,445,24,453,31,462,37,471,43,479,48,487,113,476,174,464,231,450,283,435,483,435,438,430,389,423,344,414,379,399,286,399,249,387,216,374,187,359,183,356xm483,435l283,435,334,449,391,462,453,473,521,482,526,472,533,462,539,451,546,440,490,436,483,435xm207,279l157,279,125,311,88,340,46,367,0,391,10,400,19,409,27,417,54,403,79,389,104,373,127,356,183,356,161,342,480,342,480,312,176,312,184,304,192,296,199,288,207,279xm480,342l418,342,389,358,358,373,324,387,286,399,379,399,383,398,418,380,451,362,480,342xm482,66l74,66,74,296,112,296,112,279,482,279,482,249,112,249,112,217,482,217,482,188,112,188,112,156,482,156,482,127,112,127,112,95,482,95,482,66xm482,279l444,279,444,291,482,291,482,279xm482,217l444,217,444,249,482,249,482,217xm482,156l444,156,444,188,482,188,482,156xm482,95l444,95,444,127,482,127,482,95xm289,32l242,32,238,43,234,54,229,66,273,66,278,54,284,43,289,32xm540,0l14,0,14,32,540,32,540,0xm1140,413l601,413,601,450,1140,450,1140,413xm894,325l848,325,848,413,894,413,894,325xm1102,288l637,288,637,325,1102,325,1102,288xm894,218l848,218,848,288,894,288,894,218xm1110,195l1044,195,1064,214,1082,232,1118,202,1110,195xm863,40l802,40,773,72,745,101,716,126,688,149,677,157,665,163,652,169,637,174,660,218,673,215,685,213,695,211,704,210,780,205,863,201,1044,195,1110,195,1083,170,1082,169,726,169,762,137,797,105,831,73,863,40xm964,71l934,97,953,113,971,129,989,144,1006,160,726,169,1082,169,1045,137,1005,104,964,71xm1127,3l614,3,614,40,1127,40,1127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51;top:9133;height:106;width:235;" fillcolor="#231916" filled="t" stroked="f" coordsize="1110,501" o:gfxdata="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U056y/&#10;AAAA3QAAAA8AAAAAAAAAAQAgAAAAIgAAAGRycy9kb3ducmV2LnhtbFBLAQIUABQAAAAIAIdO4kAz&#10;LwWeOwAAADkAAAAQAAAAAAAAAAEAIAAAAA4BAABkcnMvc2hhcGV4bWwueG1sUEsFBgAAAAAGAAYA&#10;WwEAALgDAAAAAA==&#10;" path="m152,170l107,170,107,501,152,501,152,457,432,457,432,419,152,419,152,170xm432,457l387,457,387,499,432,499,432,457xm432,170l387,170,387,419,432,419,432,170xm539,131l0,131,0,170,539,170,539,131xm152,1l107,1,107,131,152,131,152,1xm432,0l387,0,387,131,432,131,432,0xm1110,32l636,32,636,497,682,497,682,467,1110,467,1110,426,682,426,682,73,1110,73,1110,32xm1110,467l1064,467,1064,497,1110,497,1110,467xm1110,73l1064,73,1064,426,1110,426,1110,73xm833,73l788,73,786,136,783,186,779,222,772,245,761,269,743,292,717,314,684,335,693,344,702,352,710,360,718,368,753,344,781,318,802,292,815,263,822,234,828,193,831,139,833,73xm957,73l912,73,912,267,916,294,930,313,953,325,985,329,1048,329,1056,288,992,288,977,286,966,281,959,273,957,261,957,73xm1056,287l1038,287,992,288,1056,288,1056,28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19;top:9133;height:106;width:242;" fillcolor="#231916" filled="t" stroked="f" coordsize="1140,501" o:gfxdata="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X80174A&#10;AADdAAAADwAAAAAAAAABACAAAAAiAAAAZHJzL2Rvd25yZXYueG1sUEsBAhQAFAAAAAgAh07iQDMv&#10;BZ47AAAAOQAAABAAAAAAAAAAAQAgAAAADQEAAGRycy9zaGFwZXhtbC54bWxQSwUGAAAAAAYABgBb&#10;AQAAtwMAAAAA&#10;" path="m151,170l106,170,106,501,151,501,151,457,432,457,432,419,151,419,151,170xm432,457l387,457,387,499,432,499,432,457xm432,170l387,170,387,419,432,419,432,170xm538,131l0,131,0,170,538,170,538,131xm151,1l106,1,106,131,151,131,151,1xm432,0l387,0,387,131,432,131,432,0xm1140,434l595,434,595,473,1140,473,1140,434xm802,233l755,233,723,434,770,434,802,233xm1050,194l630,194,630,233,1004,233,1004,434,1050,434,1050,194xm828,69l782,69,762,194,808,194,828,69xm1114,29l615,29,615,69,1114,69,1114,2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193;top:9132;height:107;width:241;" fillcolor="#231916" filled="t" stroked="f" coordsize="1136,504" o:gfxdata="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eDAca8AAAA&#10;3QAAAA8AAAAAAAAAAQAgAAAAIgAAAGRycy9kb3ducmV2LnhtbFBLAQIUABQAAAAIAIdO4kAzLwWe&#10;OwAAADkAAAAQAAAAAAAAAAEAIAAAAAsBAABkcnMvc2hhcGV4bWwueG1sUEsFBgAAAAAGAAYAWwEA&#10;ALUDAAAAAA==&#10;" path="m152,173l107,173,107,504,152,504,152,460,432,460,432,422,152,422,152,173xm432,460l387,460,387,502,432,502,432,460xm432,173l387,173,387,422,432,422,432,173xm539,134l0,134,0,173,539,173,539,134xm152,4l107,4,107,134,152,134,152,4xm432,3l387,3,387,134,432,134,432,3xm1136,130l601,130,601,171,1136,171,1136,130xm851,0l810,21,823,39,837,60,852,86,869,116,914,93,896,65,880,41,865,19,851,0xm766,231l729,295,689,355,646,410,600,460,611,468,622,477,632,485,641,492,688,435,733,377,775,316,814,254,766,231xm954,235l916,261,953,307,993,360,1036,420,1082,486,1129,454,1086,398,1042,343,998,288,954,23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675;top:9133;height:107;width:240;" fillcolor="#231916" filled="t" stroked="f" coordsize="1133,504" o:gfxdata="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rrHl3ugAAAN0A&#10;AAAPAAAAAAAAAAEAIAAAACIAAABkcnMvZG93bnJldi54bWxQSwECFAAUAAAACACHTuJAMy8FnjsA&#10;AAA5AAAAEAAAAAAAAAABACAAAAAJAQAAZHJzL3NoYXBleG1sLnhtbFBLBQYAAAAABgAGAFsBAACz&#10;AwAAAAA=&#10;" path="m151,172l106,172,106,503,151,503,151,459,432,459,432,421,151,421,151,172xm432,459l387,459,387,501,432,501,432,459xm432,172l387,172,387,421,432,421,432,172xm538,133l0,133,0,172,538,172,538,133xm151,3l106,3,106,133,151,133,151,3xm432,2l387,2,387,133,432,133,432,2xm838,217l788,217,788,406,794,441,811,466,840,481,881,486,1018,486,1052,483,1079,473,1098,456,1104,443,893,443,869,440,852,431,841,416,838,396,838,217xm1079,329l1076,351,1073,372,1070,392,1067,410,1060,425,1047,435,1028,441,1002,443,1104,443,1109,433,1113,415,1118,395,1122,372,1127,347,1114,342,1101,338,1090,334,1079,329xm838,0l788,0,788,175,599,194,603,237,788,217,838,217,838,212,1133,181,1132,170,838,170,838,0xm1129,139l838,170,1132,170,1129,13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77;top:9335;height:145;width:225;" fillcolor="#231916" filled="t" stroked="f" coordsize="1062,687" o:gfxdata="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bh2Aa8AAAA&#10;3QAAAA8AAAAAAAAAAQAgAAAAIgAAAGRycy9kb3ducmV2LnhtbFBLAQIUABQAAAAIAIdO4kAzLwWe&#10;OwAAADkAAAAQAAAAAAAAAAEAIAAAAAsBAABkcnMvc2hhcGV4bWwueG1sUEsFBgAAAAAGAAYAWwEA&#10;ALUDAAAAAA==&#10;" path="m403,71l217,71,248,72,274,78,297,88,315,101,330,118,341,138,347,161,349,188,348,212,342,237,333,260,320,284,302,309,277,339,245,372,206,410,0,602,0,675,432,675,432,601,106,601,106,599,268,451,314,407,351,368,381,332,403,300,418,270,430,240,436,210,438,179,435,140,425,105,407,75,403,71xm232,0l177,4,127,15,80,34,36,61,36,146,80,113,125,89,170,75,217,71,403,71,383,49,353,28,317,12,277,3,232,0xm844,0l799,3,759,12,723,26,691,46,665,71,647,99,635,131,632,166,640,215,663,258,703,295,759,326,759,328,692,361,645,403,616,453,607,512,610,549,621,582,640,612,666,638,697,659,734,674,774,683,819,686,873,683,921,674,962,659,998,637,1018,618,836,618,806,616,780,610,756,600,735,587,719,570,707,552,699,531,697,508,705,464,730,426,771,393,829,366,984,366,974,358,906,327,906,325,964,293,966,291,834,291,785,267,750,238,730,204,723,164,725,145,731,127,741,110,756,96,774,84,793,76,814,71,837,69,1009,69,1008,67,984,44,954,25,921,11,884,3,844,0xm984,366l829,366,891,393,936,426,962,465,971,511,969,533,962,553,950,571,933,587,913,601,890,610,864,616,836,618,1018,618,1026,611,1046,580,1058,545,1062,506,1052,447,1023,398,984,366xm1009,69l837,69,861,71,883,76,902,84,918,95,931,109,940,125,946,144,948,164,948,166,941,204,919,237,884,266,834,291,966,291,1005,253,1030,207,1039,155,1035,123,1025,93,1009,6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56;top:9335;height:145;width:224;" fillcolor="#231916" filled="t" stroked="f" coordsize="1060,687" o:gfxdata="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4wV+ZvQAA&#10;AN0AAAAPAAAAAAAAAAEAIAAAACIAAABkcnMvZG93bnJldi54bWxQSwECFAAUAAAACACHTuJAMy8F&#10;njsAAAA5AAAAEAAAAAAAAAABACAAAAAMAQAAZHJzL3NoYXBleG1sLnhtbFBLBQYAAAAABgAGAFsB&#10;AAC2AwAAAAA=&#10;" path="m403,71l217,71,248,73,274,78,297,88,316,101,331,118,341,138,348,161,350,188,348,212,342,237,333,260,321,284,303,309,278,339,246,372,207,410,0,603,0,675,432,675,432,601,106,601,106,599,268,451,314,407,352,368,381,332,403,300,419,270,430,240,436,210,439,179,435,140,425,106,407,75,403,71xm232,0l178,4,127,16,80,34,36,61,36,146,80,113,125,90,171,75,217,71,403,71,383,49,353,28,318,13,277,3,232,0xm643,585l643,664,670,674,700,681,734,685,770,686,834,680,891,662,941,631,954,617,770,617,736,615,704,609,673,599,643,585xm1058,347l970,347,967,408,957,462,940,508,917,547,889,578,854,600,815,613,770,617,954,617,983,587,1017,533,1041,467,1055,391,1058,347xm835,0l786,4,742,16,703,36,668,63,640,97,620,135,608,177,604,224,608,267,619,307,637,342,663,373,694,398,729,416,768,427,811,430,862,425,905,409,941,383,960,358,833,358,802,356,775,348,752,336,731,319,715,298,704,273,697,245,695,213,697,184,704,157,716,133,732,111,752,93,775,80,800,73,827,70,993,70,968,44,929,20,885,5,835,0xm993,70l827,70,857,73,883,82,907,97,927,117,944,142,955,170,963,201,965,236,963,260,955,283,944,304,927,322,907,338,884,349,860,356,833,358,960,358,968,347,1058,347,1060,307,1060,304,1056,235,1045,174,1026,121,1000,78,993,70xm970,347l968,347,969,348,969,348,970,34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29;top:9335;height:145;width:223;" fillcolor="#231916" filled="t" stroked="f" coordsize="1052,687" o:gfxdata="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Jbl7u/&#10;AAAA3QAAAA8AAAAAAAAAAQAgAAAAIgAAAGRycy9kb3ducmV2LnhtbFBLAQIUABQAAAAIAIdO4kAz&#10;LwWeOwAAADkAAAAQAAAAAAAAAAEAIAAAAA4BAABkcnMvc2hhcGV4bWwueG1sUEsFBgAAAAAGAAYA&#10;WwEAALgDAAAAAA==&#10;" path="m0,564l0,651,33,667,72,678,115,684,163,686,217,683,266,673,309,656,346,632,361,617,165,617,120,614,77,604,38,587,0,564xm361,70l168,70,225,77,266,98,291,132,299,179,288,231,256,268,203,290,128,298,71,298,71,367,131,367,215,375,275,399,312,438,324,493,321,520,313,544,300,565,281,584,257,598,230,609,199,615,165,617,361,617,377,602,398,568,411,530,415,487,413,456,404,428,390,403,371,380,346,361,318,346,285,335,249,329,249,327,311,303,356,267,382,219,391,160,388,126,377,96,361,70xm190,0l145,3,103,10,64,22,27,38,27,117,61,97,96,82,131,73,168,70,361,70,360,69,336,45,306,25,272,12,233,3,190,0xm826,0l770,6,721,23,680,51,645,91,618,141,598,202,587,274,583,356,586,432,597,498,616,555,642,602,675,639,714,665,759,681,810,686,864,681,912,664,953,636,970,617,818,617,766,607,726,575,697,522,680,448,674,353,680,251,698,172,727,115,768,82,821,70,981,70,951,38,895,10,826,0xm981,70l821,70,871,81,909,115,937,170,954,248,959,348,954,445,937,520,908,574,869,606,818,617,970,617,988,598,1016,548,1036,489,1047,420,1051,341,1045,237,1026,152,995,85,981,7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64;top:7245;height:190;width:393;" fillcolor="#231916" filled="t" stroked="f" coordsize="1043,504" o:gfxdata="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kOv+u8AAAA&#10;3QAAAA8AAAAAAAAAAQAgAAAAIgAAAGRycy9kb3ducmV2LnhtbFBLAQIUABQAAAAIAIdO4kAzLwWe&#10;OwAAADkAAAAQAAAAAAAAAAEAIAAAAAsBAABkcnMvc2hhcGV4bWwueG1sUEsFBgAAAAAGAAYAWwEA&#10;ALUDAAAAAA==&#10;" path="m161,237l157,248,152,260,146,274,138,291,128,309,119,326,109,342,99,358,88,373,69,397,50,419,31,437,12,453,0,462,17,468,32,476,45,486,57,498,77,472,103,438,129,401,157,361,185,319,215,274,202,265,188,256,175,247,161,237xm6,138l8,153,9,163,9,175,8,185,6,199,31,197,52,195,71,194,86,194,490,194,489,184,489,175,489,163,490,153,490,143,86,143,74,142,57,141,6,138xm490,194l408,194,424,194,443,195,465,197,491,199,490,194xm491,138l439,141,421,142,408,143,490,143,491,138xm250,0l238,5,224,10,208,14,191,18,199,34,207,48,214,62,219,74,225,87,229,101,233,116,236,130,253,124,268,119,283,115,296,112,250,0xm327,244l314,253,302,261,289,268,277,274,302,308,318,330,334,354,352,382,371,412,373,416,379,425,398,457,405,468,410,476,418,491,430,482,444,473,458,465,474,457,438,404,402,351,364,298,327,244xm726,17l730,89,730,197,728,252,724,301,716,342,706,376,693,401,676,424,655,446,630,466,619,474,626,475,636,477,660,488,670,495,679,504,687,495,706,472,722,449,736,426,748,402,755,384,762,362,769,339,774,313,1039,313,1039,269,779,269,781,189,1039,189,1039,145,781,145,781,66,1039,66,1040,60,1041,41,1042,20,799,20,785,20,768,19,748,18,726,17xm917,428l923,441,928,451,932,459,934,466,936,473,937,483,937,488,937,497,972,495,1000,489,1020,481,1034,471,1036,466,1037,456,1038,442,1038,434,956,434,952,434,947,433,923,429,917,428xm1039,313l987,313,987,420,985,428,981,430,976,433,969,434,1038,434,1038,428,1039,313xm1039,189l987,189,987,269,1039,269,1039,189xm1039,66l987,66,987,145,1039,145,1039,84,1039,75,1039,66xm1042,17l994,19,977,20,965,20,1042,20,1042,1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026;top:7295;height:140;width:439;" fillcolor="#231916" filled="t" stroked="f" coordsize="1199,382" o:gfxdata="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5h0W7sAAADd&#10;AAAADwAAAAAAAAABACAAAAAiAAAAZHJzL2Rvd25yZXYueG1sUEsBAhQAFAAAAAgAh07iQDMvBZ47&#10;AAAAOQAAABAAAAAAAAAAAQAgAAAACgEAAGRycy9zaGFwZXhtbC54bWxQSwUGAAAAAAYABgBbAQAA&#10;tAMAAAAA&#10;" path="m7,328l0,375,11,378,23,380,36,382,50,382,95,376,131,354,143,333,29,333,17,331,7,328xm163,0l106,0,106,250,101,291,89,317,70,330,45,333,143,333,154,314,163,252,163,0xm316,0l259,0,259,225,268,297,295,345,335,373,388,382,443,373,486,345,491,335,390,335,360,329,337,310,321,277,316,228,316,0xm524,0l467,0,467,228,461,276,446,310,422,329,390,335,491,335,514,295,524,223,524,0xm685,0l623,0,623,377,676,377,676,200,676,182,675,148,674,110,672,73,674,73,726,73,685,0xm726,73l674,73,688,105,703,137,720,169,736,200,835,377,893,377,893,299,845,299,832,268,817,237,801,206,784,174,726,73xm893,0l840,0,840,148,841,182,842,222,843,260,846,298,845,299,893,299,893,0xm1190,0l993,0,993,377,1198,377,1198,329,1050,329,1050,204,1182,204,1182,157,1050,157,1050,48,1190,48,1190,0xe">
                    <v:fill on="t" focussize="0,0"/>
                    <v:stroke on="f"/>
                    <v:imagedata o:title=""/>
                    <o:lock v:ext="edit" aspectratio="f"/>
                  </v:shape>
                </v:group>
                <v:group id="_x0000_s1026" o:spid="_x0000_s1026" o:spt="203" style="position:absolute;left:12076;top:10262;height:2397;width:3380;" coordorigin="2568,10262" coordsize="3380,2397" o:gfxdata="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6WIp0MAAAADcAAAADwAAAAAAAAABACAAAAAiAAAAZHJzL2Rvd25yZXYu&#10;eG1sUEsBAhQAFAAAAAgAh07iQDMvBZ47AAAAOQAAABUAAAAAAAAAAQAgAAAADwEAAGRycy9ncm91&#10;cHNoYXBleG1sLnhtbFBLBQYAAAAABgAGAGABAADMAwAAAAA=&#10;">
                  <o:lock v:ext="edit" aspectratio="f"/>
                  <v:group id="组合 838" o:spid="_x0000_s1026" o:spt="203" style="position:absolute;left:2568;top:10542;height:200;width:3380;" coordorigin="2473,2521" coordsize="3278,194" o:gfxdata="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GDSolL0AAADcAAAADwAAAAAAAAABACAAAAAiAAAAZHJzL2Rvd25yZXYueG1s&#10;UEsBAhQAFAAAAAgAh07iQDMvBZ47AAAAOQAAABUAAAAAAAAAAQAgAAAADAEAAGRycy9ncm91cHNo&#10;YXBleG1sLnhtbFBLBQYAAAAABgAGAGABAADJAwAAAAA=&#10;">
                    <o:lock v:ext="edit" aspectratio="f"/>
                    <v:rect id="矩形 1" o:spid="_x0000_s1026" o:spt="1" style="position:absolute;left:2473;top:2521;height:194;width:3279;" fillcolor="#36A7A8" filled="t" stroked="f" coordsize="21600,21600" o:gfxdata="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kkGuK/&#10;AAAA3AAAAA8AAAAAAAAAAQAgAAAAIgAAAGRycy9kb3ducmV2LnhtbFBLAQIUABQAAAAIAIdO4kAz&#10;LwWeOwAAADkAAAAQAAAAAAAAAAEAIAAAAA4BAABkcnMvc2hhcGV4bWwueG1sUEsFBgAAAAAGAAYA&#10;WwEAALgDAAAAAA==&#10;">
                      <v:fill on="t" focussize="0,0"/>
                      <v:stroke on="f"/>
                      <v:imagedata o:title=""/>
                      <o:lock v:ext="edit" aspectratio="f"/>
                    </v:rect>
                    <v:group id="组合 735" o:spid="_x0000_s1026" o:spt="203" style="position:absolute;left:2582;top:2571;height:97;width:3061;" coordorigin="1304,2571" coordsize="3061,97" o:gfxdata="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6OY2470AAADcAAAADwAAAAAAAAABACAAAAAiAAAAZHJzL2Rvd25yZXYueG1s&#10;UEsBAhQAFAAAAAgAh07iQDMvBZ47AAAAOQAAABUAAAAAAAAAAQAgAAAADAEAAGRycy9ncm91cHNo&#10;YXBleG1sLnhtbFBLBQYAAAAABgAGAGABAADJAwAAAAA=&#10;">
                      <o:lock v:ext="edit" aspectratio="f"/>
                      <v:shape id="任意多边形 2" o:spid="_x0000_s1026" o:spt="100" style="position:absolute;left:1304;top:2572;height:96;width:283;" fillcolor="#FFFFFF" filled="t" stroked="f" coordsize="445,151" o:gfxdata="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Lf+XK/&#10;AAAA3AAAAA8AAAAAAAAAAQAgAAAAIgAAAGRycy9kb3ducmV2LnhtbFBLAQIUABQAAAAIAIdO4kAz&#10;LwWeOwAAADkAAAAQAAAAAAAAAAEAIAAAAA4BAABkcnMvc2hhcGV4bWwueG1sUEsFBgAAAAAGAAYA&#10;WwEAALgDAAAAAA==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6,71,38,66,29,63xm74,90l63,90,63,107,74,107,74,90xm74,67l63,67,63,81,74,81,74,67xm287,6l234,6,234,72,234,85,232,106,228,126,220,144,222,145,226,148,228,150,234,137,238,123,241,108,243,93,287,93,287,83,243,83,244,72,244,54,287,54,287,44,244,44,244,16,287,16,287,6xm173,113l169,124,161,135,152,143,154,144,158,148,160,149,167,142,173,134,178,125,183,116,173,113xm287,93l277,93,277,137,276,138,271,138,255,138,257,141,258,146,258,149,270,149,277,148,281,147,285,145,287,141,287,138,264,138,255,138,287,138,287,93xm203,113l195,118,201,125,208,136,210,143,219,138,216,131,209,121,203,113xm227,99l152,99,152,109,227,109,227,99xm176,30l167,30,167,99,176,99,176,81,215,81,215,72,176,72,176,55,215,55,215,46,176,46,176,30xm215,81l205,81,205,99,215,99,215,81xm287,54l277,54,277,83,287,83,287,54xm215,55l205,55,205,72,215,72,215,55xm215,30l205,30,205,46,215,46,215,30xm287,16l277,16,277,44,287,44,287,16xm226,20l154,20,154,30,226,30,226,20xm176,0l167,0,167,20,176,20,176,0xm215,0l205,0,205,20,215,20,215,0xm444,66l306,66,306,78,444,78,444,6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3" o:spid="_x0000_s1026" o:spt="100" style="position:absolute;left:1771;top:2572;height:96;width:282;" fillcolor="#FFFFFF" filled="t" stroked="f" coordsize="443,151" o:gfxdata="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znKZK8AAAA&#10;3AAAAA8AAAAAAAAAAQAgAAAAIgAAAGRycy9kb3ducmV2LnhtbFBLAQIUABQAAAAIAIdO4kAzLwWe&#10;OwAAADkAAAAQAAAAAAAAAAEAIAAAAAsBAABkcnMvc2hhcGV4bWwueG1sUEsFBgAAAAAGAAYAWwEA&#10;ALUDAAAAAA==&#10;" path="m120,4l18,4,18,63,120,63,120,54,28,54,28,38,120,38,120,29,28,29,28,13,120,13,120,4xm120,38l109,38,109,54,120,54,120,38xm120,13l109,13,109,29,120,29,120,13xm135,135l2,135,2,145,135,145,135,135xm74,116l63,116,63,135,74,135,74,116xm119,107l20,107,20,116,119,116,119,107xm29,63l23,74,17,85,9,94,0,102,3,104,7,107,9,109,15,104,20,97,25,90,126,90,126,81,31,81,34,76,37,71,39,66,29,63xm74,90l63,90,63,107,74,107,74,90xm74,67l63,67,63,81,74,81,74,67xm287,6l235,6,234,72,234,85,232,106,228,126,220,144,223,145,227,148,228,150,234,137,239,123,241,108,243,93,287,93,287,83,244,83,244,72,244,54,287,54,287,44,244,44,244,16,287,16,287,6xm173,113l169,124,161,135,152,143,155,144,159,148,160,149,167,142,173,134,179,125,183,116,173,113xm287,93l277,93,277,137,276,138,272,138,256,138,257,141,258,146,259,149,270,149,277,148,281,147,285,145,287,141,287,138,264,138,256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7,20l154,20,154,30,227,30,227,20xm176,0l167,0,167,20,176,20,176,0xm215,0l206,0,206,20,215,20,215,0xm430,21l321,21,321,33,430,33,430,21xm443,120l308,120,308,132,443,132,443,12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4" o:spid="_x0000_s1026" o:spt="100" style="position:absolute;left:2237;top:2572;height:96;width:280;" fillcolor="#FFFFFF" filled="t" stroked="f" coordsize="441,151" o:gfxdata="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WV1N9&#10;wAAAANwAAAAPAAAAAAAAAAEAIAAAACIAAABkcnMvZG93bnJldi54bWxQSwECFAAUAAAACACHTuJA&#10;My8FnjsAAAA5AAAAEAAAAAAAAAABACAAAAAPAQAAZHJzL3NoYXBleG1sLnhtbFBLBQYAAAAABgAG&#10;AFsBAAC5AwAAAAA=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1,143,154,144,158,148,160,149,166,142,172,134,178,125,182,116,173,113xm286,93l276,93,276,137,275,138,271,138,255,138,256,141,258,146,258,149,269,149,276,148,281,147,285,145,286,141,286,138,263,138,255,138,286,138,286,93xm202,113l195,118,201,125,207,136,210,143,218,138,215,131,208,121,202,113xm226,99l151,99,151,109,226,109,226,99xm176,30l166,30,166,99,176,99,176,81,214,81,214,72,176,72,176,55,214,55,214,46,176,46,176,30xm214,81l205,81,205,99,214,99,214,81xm286,54l276,54,276,83,286,83,286,54xm214,55l205,55,205,72,214,72,214,55xm214,30l205,30,205,46,214,46,214,30xm286,16l276,16,276,44,286,44,286,16xm226,20l153,20,153,30,226,30,226,20xm176,0l166,0,166,20,176,20,176,0xm214,0l205,0,205,20,214,20,214,0xm432,14l317,14,317,25,432,25,432,14xm420,68l327,68,327,79,420,79,420,68xm440,126l308,126,308,137,440,137,440,12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5" o:spid="_x0000_s1026" o:spt="100" style="position:absolute;left:2701;top:2572;height:96;width:278;" fillcolor="#FFFFFF" filled="t" stroked="f" coordsize="437,151" o:gfxdata="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xgJ4j&#10;wAAAANwAAAAPAAAAAAAAAAEAIAAAACIAAABkcnMvZG93bnJldi54bWxQSwECFAAUAAAACACHTuJA&#10;My8FnjsAAAA5AAAAEAAAAAAAAAABACAAAAAPAQAAZHJzL3NoYXBleG1sLnhtbFBLBQYAAAAABgAG&#10;AFsBAAC5AwAAAAA=&#10;" path="m119,4l18,4,18,63,119,63,119,54,28,54,28,38,119,38,119,29,28,29,28,13,119,13,119,4xm119,38l109,38,109,54,119,54,119,38xm119,13l109,13,109,29,119,29,119,13xm135,135l2,135,2,145,135,145,135,135xm73,116l63,116,63,135,73,135,73,116xm119,107l20,107,20,116,119,116,119,107xm28,63l23,74,16,85,8,94,0,102,3,104,7,107,9,109,14,104,20,97,25,90,125,90,125,81,31,81,34,76,36,71,38,66,28,63xm73,90l63,90,63,107,73,107,73,90xm73,67l63,67,63,81,73,81,73,67xm286,6l234,6,234,72,234,85,232,106,228,126,220,144,222,145,226,148,228,150,234,137,238,123,241,108,243,93,286,93,286,83,243,83,244,72,244,54,286,54,286,44,244,44,244,16,286,16,286,6xm173,113l168,124,160,135,152,143,154,144,158,148,160,149,166,142,172,134,178,125,183,116,173,113xm286,93l277,93,277,137,276,138,271,138,255,138,256,141,258,146,258,149,270,149,277,148,281,147,285,145,286,141,286,138,263,138,255,138,286,138,286,93xm203,113l195,118,201,125,208,136,210,143,219,138,216,131,209,121,203,113xm226,99l151,99,151,109,226,109,226,99xm176,30l167,30,167,99,176,99,176,81,215,81,215,72,176,72,176,55,215,55,215,46,176,46,176,30xm215,81l205,81,205,99,215,99,215,81xm286,54l277,54,277,83,286,83,286,54xm215,55l205,55,205,72,215,72,215,55xm215,30l205,30,205,46,215,46,215,30xm286,16l277,16,277,44,286,44,286,16xm226,20l154,20,154,30,226,30,226,20xm176,0l167,0,167,20,176,20,176,0xm215,0l205,0,205,20,215,20,215,0xm437,12l312,12,312,144,323,144,323,131,437,131,437,120,323,120,323,23,437,23,437,12xm437,131l426,131,426,143,437,143,437,131xm437,23l426,23,426,120,437,120,437,23xm363,23l353,23,352,51,348,72,339,88,325,98,327,100,330,104,331,107,347,95,357,77,361,53,363,23xm395,23l385,23,385,88,388,93,418,93,422,93,424,92,424,90,423,86,423,84,395,84,395,82,395,23xm423,83l421,84,417,84,423,84,423,83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6" o:spid="_x0000_s1026" o:spt="100" style="position:absolute;left:3163;top:2572;height:96;width:282;" fillcolor="#FFFFFF" filled="t" stroked="f" coordsize="443,151" o:gfxdata="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zDrHmvQAA&#10;ANwAAAAPAAAAAAAAAAEAIAAAACIAAABkcnMvZG93bnJldi54bWxQSwECFAAUAAAACACHTuJAMy8F&#10;njsAAAA5AAAAEAAAAAAAAAABACAAAAAMAQAAZHJzL3NoYXBleG1sLnhtbFBLBQYAAAAABgAGAFsB&#10;AAC2AwAAAAA=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7,71,39,66,29,63xm74,90l63,90,63,107,74,107,74,90xm74,67l63,67,63,81,74,81,74,67xm287,6l234,6,234,72,234,85,232,106,228,126,220,144,222,145,227,148,228,150,234,137,238,123,241,108,243,93,287,93,287,83,244,83,244,72,244,54,287,54,287,44,244,44,244,16,287,16,287,6xm173,113l169,124,161,135,152,143,154,144,158,148,160,149,167,142,173,134,178,125,183,116,173,113xm287,93l277,93,277,137,276,138,271,138,255,138,257,141,258,146,259,149,270,149,277,148,281,147,285,145,287,141,287,138,264,138,255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6,20l154,20,154,30,226,30,226,20xm176,0l167,0,167,20,176,20,176,0xm215,0l206,0,206,20,215,20,215,0xm443,129l308,129,308,140,443,140,443,129xm366,73l355,73,352,88,350,103,348,117,345,129,356,129,359,117,361,103,363,88,366,73xm409,62l408,62,326,62,326,73,406,73,405,88,403,103,402,117,401,129,411,129,413,112,415,95,416,78,417,62,409,62xm372,25l362,25,360,36,357,62,367,62,371,36,372,25xm432,14l317,14,317,25,432,25,432,14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7" o:spid="_x0000_s1026" o:spt="100" style="position:absolute;left:3629;top:2571;height:96;width:282;" fillcolor="#FFFFFF" filled="t" stroked="f" coordsize="444,152" o:gfxdata="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KC+ny/&#10;AAAA3AAAAA8AAAAAAAAAAQAgAAAAIgAAAGRycy9kb3ducmV2LnhtbFBLAQIUABQAAAAIAIdO4kAz&#10;LwWeOwAAADkAAAAQAAAAAAAAAAEAIAAAAA4BAABkcnMvc2hhcGV4bWwueG1sUEsFBgAAAAAGAAYA&#10;WwEAALgDAAAAAA==&#10;" path="m120,6l19,6,19,65,120,65,120,56,29,56,29,40,120,40,120,31,29,31,29,15,120,15,120,6xm120,40l109,40,109,56,120,56,120,40xm120,15l109,15,109,31,120,31,120,15xm135,137l2,137,2,147,135,147,135,137xm74,118l63,118,63,137,74,137,74,118xm119,109l20,109,20,118,119,118,119,109xm29,65l23,76,17,87,9,96,0,104,3,106,7,109,9,111,15,106,20,99,25,92,126,92,126,83,31,83,34,78,37,73,39,68,29,65xm74,92l63,92,63,109,74,109,74,92xm74,69l63,69,63,83,74,83,74,69xm287,8l235,8,234,74,234,87,232,108,228,128,220,146,223,147,227,150,228,152,234,139,239,125,242,110,243,95,287,95,287,85,244,85,244,74,244,56,287,56,287,46,244,46,244,18,287,18,287,8xm174,115l169,126,161,137,152,145,155,146,159,150,161,151,167,144,173,136,179,127,183,118,174,115xm287,95l277,95,277,139,276,140,272,140,256,140,257,143,258,148,259,151,270,151,277,150,281,149,285,147,287,143,287,140,264,140,256,140,287,140,287,95xm203,115l195,120,201,127,208,138,211,145,219,140,216,133,209,123,203,115xm227,101l152,101,152,111,227,111,227,101xm176,32l167,32,167,101,176,101,176,83,215,83,215,74,176,74,176,57,215,57,215,48,176,48,176,32xm215,83l206,83,206,101,215,101,215,83xm287,56l277,56,277,85,287,85,287,56xm215,57l206,57,206,74,215,74,215,57xm215,32l206,32,206,48,215,48,215,32xm287,18l277,18,277,46,287,46,287,18xm227,22l154,22,154,32,227,32,227,22xm176,2l167,2,167,22,176,22,176,2xm215,2l206,2,206,22,215,22,215,2xm443,44l308,44,308,55,443,55,443,44xm347,75l338,94,328,112,317,129,306,143,309,145,314,148,316,150,327,135,338,118,348,99,358,79,347,75xm402,74l392,79,404,97,415,116,426,134,434,149,444,143,436,128,425,110,413,92,402,74xm372,0l362,4,367,15,373,31,376,40,387,35,384,26,377,11,372,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8" o:spid="_x0000_s1026" o:spt="100" style="position:absolute;left:4095;top:2572;height:96;width:270;" fillcolor="#FFFFFF" filled="t" stroked="f" coordsize="425,151" o:gfxdata="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nTfYS/&#10;AAAA3AAAAA8AAAAAAAAAAQAgAAAAIgAAAGRycy9kb3ducmV2LnhtbFBLAQIUABQAAAAIAIdO4kAz&#10;LwWeOwAAADkAAAAQAAAAAAAAAAEAIAAAAA4BAABkcnMvc2hhcGV4bWwueG1sUEsFBgAAAAAGAAYA&#10;WwEAALgDAAAAAA==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2,143,154,144,158,148,160,149,166,142,172,134,178,125,182,116,173,113xm286,93l276,93,276,137,276,138,271,138,255,138,256,141,258,146,258,149,269,149,276,148,281,147,285,145,286,141,286,138,263,138,255,138,286,138,286,93xm202,113l195,118,201,125,207,136,210,143,218,138,215,131,209,121,202,113xm226,99l151,99,151,109,226,109,226,99xm176,30l166,30,166,99,176,99,176,81,215,81,215,72,176,72,176,55,215,55,215,46,176,46,176,30xm215,81l205,81,205,99,215,99,215,81xm286,54l276,54,276,83,286,83,286,54xm215,55l205,55,205,72,215,72,215,55xm215,30l205,30,205,46,215,46,215,30xm286,16l276,16,276,44,286,44,286,16xm226,20l153,20,153,30,226,30,226,20xm176,0l166,0,166,20,176,20,176,0xm215,0l205,0,205,20,215,20,215,0xm425,9l326,9,326,147,336,147,336,137,425,137,425,126,336,126,336,78,425,78,425,67,336,67,336,20,425,20,425,9xm425,137l414,137,414,147,425,147,425,137xm425,78l414,78,414,126,425,126,425,78xm425,20l414,20,414,67,425,67,425,20xe">
                        <v:fill on="t" focussize="0,0"/>
                        <v:stroke on="f"/>
                        <v:imagedata o:title=""/>
                        <o:lock v:ext="edit" aspectratio="f"/>
                      </v:shape>
                    </v:group>
                  </v:group>
                  <v:group id="组合 2" o:spid="_x0000_s1026" o:spt="203" style="position:absolute;left:5117;top:11404;height:108;width:245;" coordsize="1117,493" o:gfxdata="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2NQcK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任意多边形 1" o:spid="_x0000_s1026" o:spt="100" style="position:absolute;left:0;top:0;height:493;width:1117;" fillcolor="#231916" filled="t" stroked="f" coordsize="1117,493" o:gfxdata="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hrCyH&#10;wAAAAN0AAAAPAAAAAAAAAAEAIAAAACIAAABkcnMvZG93bnJldi54bWxQSwECFAAUAAAACACHTuJA&#10;My8FnjsAAAA5AAAAEAAAAAAAAAABACAAAAAPAQAAZHJzL3NoYXBleG1sLnhtbFBLBQYAAAAABgAG&#10;AFsBAAC5AwAAAAA=&#10;" path="m526,186l288,186,288,0,238,0,238,186,0,186,0,227,238,227,238,493,288,493,288,227,526,227,526,186xm1117,208l580,208,580,252,1117,252,1117,208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4" o:spid="_x0000_s1026" o:spt="203" style="position:absolute;left:4626;top:11403;height:110;width:246;" coordsize="1120,499" o:gfxdata="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ZeaKR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任意多边形 3" o:spid="_x0000_s1026" o:spt="100" style="position:absolute;left:0;top:0;height:499;width:1120;" fillcolor="#231916" filled="t" stroked="f" coordsize="1120,499" o:gfxdata="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h4qZL4A&#10;AADdAAAADwAAAAAAAAABACAAAAAiAAAAZHJzL2Rvd25yZXYueG1sUEsBAhQAFAAAAAgAh07iQDMv&#10;BZ47AAAAOQAAABAAAAAAAAAAAQAgAAAADQEAAGRycy9zaGFwZXhtbC54bWxQSwUGAAAAAAYABgBb&#10;AQAAtwMAAAAA&#10;" path="m343,85l297,85,296,128,295,168,292,206,290,241,277,305,251,365,210,418,154,466,164,474,173,483,181,491,189,498,248,445,292,385,321,318,335,243,337,211,339,174,341,132,343,85xm185,271l81,271,81,496,122,496,122,284,187,284,179,278,185,271xm325,437l327,448,329,459,331,471,333,482,379,484,413,484,450,478,476,461,487,442,408,442,391,441,371,440,349,439,325,437xm511,46l211,46,211,85,466,85,463,188,460,273,457,340,454,388,451,412,442,429,427,439,408,442,487,442,493,432,499,391,501,339,505,257,508,167,511,46xm187,284l122,284,164,315,206,346,234,316,193,287,187,284xm186,98l8,98,8,134,138,134,107,180,73,221,38,257,0,288,4,299,8,311,11,321,15,331,32,317,49,302,65,287,81,271,185,271,195,260,196,257,149,257,131,246,122,240,122,225,139,203,155,182,171,159,186,135,186,98xm199,188l187,206,174,223,162,241,149,257,196,257,209,242,222,225,234,209,199,188xm96,0l59,18,69,33,79,50,89,69,99,88,139,69,128,50,117,32,107,15,96,0xm881,232l831,232,831,498,881,498,881,232xm1119,192l593,192,593,232,1119,232,1119,192xm881,6l831,6,831,192,881,192,881,6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6" o:spid="_x0000_s1026" o:spt="203" style="position:absolute;left:4143;top:11404;height:108;width:246;" coordsize="1118,493" o:gfxdata="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MYvwbG+AAAA3AAAAA8AAAAAAAAAAQAgAAAAIgAAAGRycy9kb3ducmV2Lnht&#10;bFBLAQIUABQAAAAIAIdO4kAzLwWeOwAAADkAAAAVAAAAAAAAAAEAIAAAAA0BAABkcnMvZ3JvdXBz&#10;aGFwZXhtbC54bWxQSwUGAAAAAAYABgBgAQAAygMAAAAA&#10;">
                    <o:lock v:ext="edit" aspectratio="f"/>
                    <v:shape id="任意多边形 5" o:spid="_x0000_s1026" o:spt="100" style="position:absolute;left:0;top:0;height:493;width:1118;" fillcolor="#231916" filled="t" stroked="f" coordsize="1118,493" o:gfxdata="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MwUfvQAA&#10;AN0AAAAPAAAAAAAAAAEAIAAAACIAAABkcnMvZG93bnJldi54bWxQSwECFAAUAAAACACHTuJAMy8F&#10;njsAAAA5AAAAEAAAAAAAAAABACAAAAAMAQAAZHJzL3NoYXBleG1sLnhtbFBLBQYAAAAABgAGAFsB&#10;AAC2AwAAAAA=&#10;" path="m132,434l134,447,137,459,139,471,141,482,186,483,221,483,255,479,278,467,293,446,294,439,211,439,196,439,177,438,156,436,132,434xm297,0l249,0,249,407,247,421,240,431,228,437,211,439,294,439,297,418,297,0xm121,110l91,184,61,250,31,309,0,362,13,368,24,374,35,379,44,385,78,323,109,259,138,193,165,125,121,110xm402,111l361,130,392,185,422,245,454,309,487,378,536,356,503,293,470,231,436,170,402,111xm737,360l698,360,698,493,737,493,737,476,1043,476,1043,447,737,447,737,409,1043,409,1043,382,737,382,737,360xm1043,476l1004,476,1004,493,1043,493,1043,476xm1043,409l1004,409,1004,447,1043,447,1043,409xm916,278l833,278,774,300,713,320,650,339,586,356,592,366,598,377,604,389,651,375,675,367,698,360,737,360,737,347,745,344,1043,344,1043,316,824,316,847,306,871,297,894,287,916,278xm1043,344l1004,344,1004,382,1043,382,1043,344xm1117,249l598,249,598,278,1117,278,1117,249xm854,214l815,214,815,249,854,249,854,214xm978,185l654,185,654,214,975,214,957,223,939,232,921,240,903,249,981,249,1010,234,1039,220,1052,213,978,213,978,185xm1067,164l1045,176,1023,189,1001,201,978,213,1052,213,1067,205,1094,190,1067,164xm854,160l815,160,815,185,854,185,854,160xm1047,15l655,15,655,165,693,165,693,154,1047,154,1047,126,693,126,693,97,1047,97,1047,70,693,70,693,43,1047,43,1047,15xm1047,154l1009,154,1009,165,1047,165,1047,154xm1047,97l1009,97,1009,126,1047,126,1047,97xm1047,43l1009,43,1009,70,1047,70,1047,43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8" o:spid="_x0000_s1026" o:spt="203" style="position:absolute;left:3660;top:11403;height:110;width:247;" coordsize="1126,499" o:gfxdata="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qWNkKr0AAADcAAAADwAAAAAAAAABACAAAAAiAAAAZHJzL2Rvd25yZXYueG1s&#10;UEsBAhQAFAAAAAgAh07iQDMvBZ47AAAAOQAAABUAAAAAAAAAAQAgAAAADAEAAGRycy9ncm91cHNo&#10;YXBleG1sLnhtbFBLBQYAAAAABgAGAGABAADJAwAAAAA=&#10;">
                    <o:lock v:ext="edit" aspectratio="f"/>
                    <v:shape id="任意多边形 7" o:spid="_x0000_s1026" o:spt="100" style="position:absolute;left:0;top:0;height:499;width:1126;" fillcolor="#231916" filled="t" stroked="f" coordsize="1126,499" o:gfxdata="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Xr1me8AAAA&#10;3QAAAA8AAAAAAAAAAQAgAAAAIgAAAGRycy9kb3ducmV2LnhtbFBLAQIUABQAAAAIAIdO4kAzLwWe&#10;OwAAADkAAAAQAAAAAAAAAAEAIAAAAAsBAABkcnMvc2hhcGV4bWwueG1sUEsFBgAAAAAGAAYAWwEA&#10;ALUDAAAAAA==&#10;" path="m343,85l297,85,296,128,295,168,292,206,290,241,277,305,251,365,210,418,154,466,164,474,173,483,181,491,189,498,248,445,292,385,321,318,335,243,337,211,339,174,341,132,343,85xm185,271l81,271,81,496,122,496,122,284,187,284,179,278,185,271xm325,437l327,448,329,459,331,471,333,482,379,484,413,484,450,478,476,461,487,442,408,442,391,441,371,440,349,439,325,437xm511,46l211,46,211,85,466,85,463,188,460,273,457,340,454,388,451,412,442,429,427,439,408,442,487,442,493,432,499,391,501,339,505,257,508,167,511,46xm187,284l122,284,165,315,206,346,234,316,193,287,187,284xm186,98l8,98,8,134,138,134,107,180,73,221,38,257,0,288,4,299,8,311,11,321,15,331,32,317,49,302,65,287,81,271,185,271,195,260,196,257,149,257,131,246,122,240,122,225,139,203,155,182,171,159,186,135,186,98xm199,188l187,206,174,223,162,241,149,257,196,257,209,242,222,225,234,209,199,188xm96,0l59,18,69,33,79,50,89,69,99,88,139,69,128,50,117,32,107,15,96,0xm749,29l744,99,735,164,723,223,706,276,683,328,656,375,623,418,585,457,594,465,603,474,611,483,619,491,661,449,697,402,727,350,752,293,768,238,781,176,791,108,798,33,749,29xm946,23l900,24,908,119,922,204,943,279,969,345,1002,402,1041,449,1086,487,1095,478,1115,457,1126,445,1075,407,1033,356,999,292,973,215,956,125,946,23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0" o:spid="_x0000_s1026" o:spt="203" style="position:absolute;left:3173;top:11403;height:110;width:246;" coordsize="1118,499" o:gfxdata="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WbH6Xb0AAADcAAAADwAAAAAAAAABACAAAAAiAAAAZHJzL2Rvd25yZXYueG1s&#10;UEsBAhQAFAAAAAgAh07iQDMvBZ47AAAAOQAAABUAAAAAAAAAAQAgAAAADAEAAGRycy9ncm91cHNo&#10;YXBleG1sLnhtbFBLBQYAAAAABgAGAGABAADJAwAAAAA=&#10;">
                    <o:lock v:ext="edit" aspectratio="f"/>
                    <v:shape id="任意多边形 9" o:spid="_x0000_s1026" o:spt="100" style="position:absolute;left:0;top:0;height:499;width:1118;" fillcolor="#231916" filled="t" stroked="f" coordsize="1118,499" o:gfxdata="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v8B074A&#10;AADdAAAADwAAAAAAAAABACAAAAAiAAAAZHJzL2Rvd25yZXYueG1sUEsBAhQAFAAAAAgAh07iQDMv&#10;BZ47AAAAOQAAABAAAAAAAAAAAQAgAAAADQEAAGRycy9zaGFwZXhtbC54bWxQSwUGAAAAAAYABgBb&#10;AQAAtwMAAAAA&#10;" path="m343,85l297,85,296,128,295,168,292,206,290,241,277,305,251,365,210,418,154,466,164,474,173,483,181,491,189,498,248,445,292,385,321,318,335,243,337,211,339,174,341,132,343,85xm185,271l81,271,81,496,122,496,122,284,187,284,179,278,185,271xm325,437l327,448,329,459,331,471,333,482,379,484,413,484,450,478,476,461,487,442,408,442,391,441,371,440,349,439,325,437xm511,46l211,46,211,85,466,85,463,188,460,273,457,340,454,388,451,412,442,429,427,439,408,442,487,442,493,432,499,391,501,339,505,257,508,167,511,46xm187,284l122,284,164,315,206,346,234,316,193,287,187,284xm186,98l8,98,8,134,138,134,107,180,73,221,38,257,0,288,4,299,8,311,11,321,15,331,32,317,49,302,65,287,81,271,185,271,195,260,196,257,149,257,131,246,122,240,122,225,139,203,155,182,171,159,186,135,186,98xm199,188l187,206,174,223,162,241,149,257,196,257,209,242,222,225,234,209,199,188xm96,0l59,18,69,33,79,50,89,69,99,88,139,69,128,50,117,32,107,15,96,0xm828,220l779,220,779,405,785,439,802,464,831,479,870,483,1004,483,1038,480,1064,470,1083,454,1089,441,882,441,859,438,841,429,831,415,828,395,828,220xm1064,330l1062,351,1059,372,1056,391,1052,409,1046,423,1033,433,1014,439,989,441,1089,441,1094,431,1098,414,1102,394,1107,372,1111,347,1098,343,1086,338,1075,334,1064,330xm828,7l779,7,779,178,594,197,598,239,779,220,828,220,828,215,1117,185,1116,173,828,173,828,7xm1113,144l828,173,1116,173,1113,144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2" o:spid="_x0000_s1026" o:spt="203" style="position:absolute;left:5192;top:10849;height:145;width:95;" coordsize="430,662" o:gfxdata="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v1fxr0AAADcAAAADwAAAAAAAAABACAAAAAiAAAAZHJzL2Rvd25yZXYueG1s&#10;UEsBAhQAFAAAAAgAh07iQDMvBZ47AAAAOQAAABUAAAAAAAAAAQAgAAAADAEAAGRycy9ncm91cHNo&#10;YXBleG1sLnhtbFBLBQYAAAAABgAGAGABAADJAwAAAAA=&#10;">
                    <o:lock v:ext="edit" aspectratio="f"/>
                    <v:shape id="任意多边形 11" o:spid="_x0000_s1026" o:spt="100" style="position:absolute;left:0;top:0;height:662;width:430;" fillcolor="#231916" filled="t" stroked="f" coordsize="430,662" o:gfxdata="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Tp3zvQAA&#10;ANwAAAAPAAAAAAAAAAEAIAAAACIAAABkcnMvZG93bnJldi54bWxQSwECFAAUAAAACACHTuJAMy8F&#10;njsAAAA5AAAAEAAAAAAAAAABACAAAAAMAQAAZHJzL3NoYXBleG1sLnhtbFBLBQYAAAAABgAGAFsB&#10;AAC2AwAAAAA=&#10;" path="m227,0l174,4,124,15,78,33,35,59,35,143,78,110,122,87,167,73,213,69,243,71,309,99,341,157,343,184,341,208,314,278,272,332,202,402,0,590,0,662,424,662,424,589,104,589,104,587,263,442,308,399,374,325,410,265,428,205,430,175,426,137,399,73,346,27,272,3,227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4" o:spid="_x0000_s1026" o:spt="203" style="position:absolute;left:4704;top:10849;height:146;width:89;" coordsize="404,665" o:gfxdata="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WWGIp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任意多边形 13" o:spid="_x0000_s1026" o:spt="100" style="position:absolute;left:0;top:0;height:665;width:404;" fillcolor="#231916" filled="t" stroked="f" coordsize="404,665" o:gfxdata="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WgPIa/&#10;AAAA3QAAAA8AAAAAAAAAAQAgAAAAIgAAAGRycy9kb3ducmV2LnhtbFBLAQIUABQAAAAIAIdO4kAz&#10;LwWeOwAAADkAAAAQAAAAAAAAAAEAIAAAAA4BAABkcnMvc2hhcGV4bWwueG1sUEsFBgAAAAAGAAYA&#10;WwEAALgDAAAAAA==&#10;" path="m248,0l0,67,0,143,160,100,160,594,4,594,4,665,403,665,403,594,248,594,248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6" o:spid="_x0000_s1026" o:spt="203" style="position:absolute;left:4561;top:11016;height:110;width:374;" coordsize="1703,501" o:gfxdata="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mivxe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任意多边形 15" o:spid="_x0000_s1026" o:spt="100" style="position:absolute;left:0;top:0;height:501;width:1703;" fillcolor="#231916" filled="t" stroked="f" coordsize="1703,501" o:gfxdata="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GNZeLsAAADc&#10;AAAADwAAAAAAAAABACAAAAAiAAAAZHJzL2Rvd25yZXYueG1sUEsBAhQAFAAAAAgAh07iQDMvBZ47&#10;AAAAOQAAABAAAAAAAAAAAQAgAAAACgEAAGRycy9zaGFwZXhtbC54bWxQSwUGAAAAAAYABgBbAQAA&#10;tAMAAAAA&#10;" path="m44,262l8,274,21,312,35,345,51,373,68,397,53,415,37,433,19,449,0,464,9,476,16,487,22,496,43,480,62,463,80,444,96,424,181,424,150,413,117,392,131,363,89,363,75,342,63,318,53,291,44,262xm181,424l96,424,132,447,174,464,224,474,281,477,519,478,526,464,536,441,353,441,299,441,242,437,192,428,181,424xm537,438l472,440,410,441,353,441,536,441,537,438xm349,377l309,377,309,429,349,429,349,377xm510,347l171,347,171,377,510,377,510,347xm166,49l6,49,6,84,117,84,17,198,17,235,125,235,120,270,112,303,102,334,89,363,131,363,134,357,148,318,159,276,166,230,166,201,65,201,166,84,166,49xm349,303l309,303,309,347,349,347,349,303xm485,273l189,273,189,303,485,303,485,273xm349,229l309,229,309,273,349,273,349,229xm474,155l435,155,435,199,197,199,197,229,435,229,435,242,474,242,474,155xm349,155l309,155,309,199,349,199,349,155xm531,124l169,124,169,155,531,155,531,124xm349,80l309,80,309,124,349,124,349,80xm474,49l197,49,197,80,435,80,435,124,474,124,474,49xm349,0l309,0,309,49,349,49,349,0xm815,330l772,330,768,354,759,375,747,393,731,409,707,425,676,440,640,452,597,463,604,471,610,480,617,490,623,500,665,487,701,473,732,458,757,441,779,419,796,394,808,364,815,330xm929,330l887,330,887,421,888,438,892,453,898,464,906,473,916,478,928,482,944,485,962,485,1026,485,1055,482,1078,474,1095,459,1100,450,952,450,940,447,935,441,931,437,929,428,929,330xm1080,358l1077,378,1074,397,1070,412,1066,426,1061,436,1051,444,1037,448,1018,450,1100,450,1105,439,1109,424,1114,408,1118,391,1121,372,1111,369,1100,365,1090,362,1080,358xm1021,183l685,183,685,346,726,346,726,330,1021,330,1021,295,726,295,726,218,1021,218,1021,183xm1021,330l980,330,980,346,1021,346,1021,330xm1021,218l980,218,980,295,1021,295,1021,218xm1099,99l608,99,608,211,648,211,648,134,1099,134,1099,99xm1099,134l1059,134,1059,211,1099,211,1099,134xm874,0l833,0,833,99,874,99,874,0xm1028,4l1007,19,986,34,964,48,942,61,968,91,990,78,1012,64,1035,49,1058,33,1028,4xm684,7l659,33,679,47,698,61,717,75,736,89,765,60,745,46,724,32,704,19,684,7xm1384,229l1339,229,1339,495,1384,495,1384,229xm1449,381l1452,391,1454,402,1456,413,1458,425,1475,426,1495,427,1517,428,1542,428,1580,423,1609,409,1625,388,1537,388,1516,388,1494,386,1472,384,1449,381xm1646,192l1200,192,1200,229,1600,229,1599,264,1597,294,1594,320,1592,341,1587,361,1577,376,1560,385,1537,388,1625,388,1627,386,1635,354,1637,323,1640,285,1643,242,1646,192xm1553,104l1510,104,1510,160,1553,160,1553,104xm1366,104l1322,104,1322,160,1366,160,1366,104xm1703,67l1173,67,1173,104,1703,104,1703,67xm1366,1l1322,1,1322,67,1366,67,1366,1xm1553,1l1510,1,1510,67,1553,67,1553,1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8" o:spid="_x0000_s1026" o:spt="203" style="position:absolute;left:5119;top:11016;height:110;width:241;" coordsize="1095,499" o:gfxdata="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DhZzbe+AAAA3AAAAA8AAAAAAAAAAQAgAAAAIgAAAGRycy9kb3ducmV2Lnht&#10;bFBLAQIUABQAAAAIAIdO4kAzLwWeOwAAADkAAAAVAAAAAAAAAAEAIAAAAA0BAABkcnMvZ3JvdXBz&#10;aGFwZXhtbC54bWxQSwUGAAAAAAYABgBgAQAAygMAAAAA&#10;">
                    <o:lock v:ext="edit" aspectratio="f"/>
                    <v:shape id="任意多边形 17" o:spid="_x0000_s1026" o:spt="100" style="position:absolute;left:0;top:0;height:499;width:1095;" fillcolor="#231916" filled="t" stroked="f" coordsize="1095,499" o:gfxdata="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531rrsAAADc&#10;AAAADwAAAAAAAAABACAAAAAiAAAAZHJzL2Rvd25yZXYueG1sUEsBAhQAFAAAAAgAh07iQDMvBZ47&#10;AAAAOQAAABAAAAAAAAAAAQAgAAAACgEAAGRycy9zaGFwZXhtbC54bWxQSwUGAAAAAAYABgBbAQAA&#10;tAMAAAAA&#10;" path="m343,85l297,85,296,128,295,168,292,206,290,241,277,305,251,365,210,418,154,466,164,474,173,483,181,491,189,498,248,445,292,385,321,318,335,243,337,211,339,174,341,132,343,85xm185,271l81,271,81,496,122,496,122,284,187,284,179,278,185,271xm325,437l327,448,329,459,331,471,333,482,379,484,413,484,450,478,476,461,487,442,408,442,391,441,371,440,349,439,325,437xm511,46l211,46,211,85,466,85,463,188,460,273,457,340,454,388,451,412,442,429,427,439,408,442,487,442,493,432,499,391,501,339,505,257,508,167,511,46xm187,284l122,284,165,315,206,346,234,316,193,287,187,284xm186,98l8,98,8,134,138,134,107,180,73,221,38,257,0,288,4,299,8,311,11,321,15,331,32,317,49,302,65,287,81,271,185,271,195,260,196,257,149,257,131,246,122,240,122,225,139,203,155,182,171,159,186,135,186,98xm199,188l187,206,174,223,162,241,149,257,196,257,209,242,222,225,234,209,199,188xm96,0l59,18,69,33,79,50,89,69,99,88,139,69,128,50,117,32,107,15,96,0xm1094,40l630,40,630,496,675,496,675,466,1094,466,1094,427,675,427,675,80,1094,80,1094,40xm1094,466l1049,466,1049,496,1094,496,1094,466xm1094,80l1049,80,1049,427,1094,427,1094,80xm823,80l779,80,778,142,775,191,770,227,764,250,753,273,735,295,710,317,677,338,686,346,695,354,703,362,710,370,745,346,773,321,793,295,805,267,813,239,818,198,822,145,823,80xm944,80l900,80,900,270,905,297,918,316,941,327,972,331,1034,331,1042,291,979,291,964,289,953,284,947,276,944,265,944,80xm1042,290l1024,290,979,291,1042,291,1042,29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shape id="任意多边形 19" o:spid="_x0000_s1026" o:spt="100" style="position:absolute;left:3177;top:12549;height:110;width:238;" fillcolor="#231916" filled="t" stroked="f" coordsize="1085,501" o:gfxdata="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gODYW/&#10;AAAA3QAAAA8AAAAAAAAAAQAgAAAAIgAAAGRycy9kb3ducmV2LnhtbFBLAQIUABQAAAAIAIdO4kAz&#10;LwWeOwAAADkAAAAQAAAAAAAAAAEAIAAAAA4BAABkcnMvc2hhcGV4bWwueG1sUEsFBgAAAAAGAAYA&#10;WwEAALgDAAAAAA==&#10;" path="m254,313l208,313,208,500,254,500,254,313xm464,110l0,110,0,340,44,340,44,313,464,313,464,276,44,276,44,148,464,148,464,110xm464,313l420,313,420,340,464,340,464,313xm254,148l208,148,208,276,254,276,254,148xm464,148l420,148,420,276,464,276,464,148xm254,0l208,0,208,110,254,110,254,0xm903,192l857,192,840,271,805,343,751,407,679,463,687,472,695,482,702,490,709,499,774,447,825,392,862,332,885,267,925,267,903,192xm660,216l619,216,619,496,660,496,660,216xm925,267l885,267,910,333,945,392,991,446,1048,494,1056,486,1065,476,1074,467,1085,456,1018,406,965,346,927,274,925,267xm674,4l650,69,621,131,587,188,547,243,556,266,561,277,565,288,579,271,592,253,606,235,619,216,660,216,660,147,675,117,690,85,704,52,718,18,674,4xm1081,155l699,155,699,192,1081,192,1081,155xm905,2l861,2,861,18,861,49,860,79,859,120,858,155,902,155,904,64,904,18,905,2xm972,25l943,49,962,68,981,87,999,107,1017,127,1026,120,1034,113,1042,106,1050,99,1033,82,1014,64,972,25xe">
                    <v:fill on="t" focussize="0,0"/>
                    <v:stroke on="f"/>
                    <v:imagedata o:title=""/>
                    <o:lock v:ext="edit" aspectratio="f"/>
                  </v:shape>
                  <v:shape id="任意多边形 20" o:spid="_x0000_s1026" o:spt="100" style="position:absolute;left:3661;top:12549;height:109;width:246;" fillcolor="#231916" filled="t" stroked="f" coordsize="1118,495" o:gfxdata="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nAydK/&#10;AAAA3AAAAA8AAAAAAAAAAQAgAAAAIgAAAGRycy9kb3ducmV2LnhtbFBLAQIUABQAAAAIAIdO4kAz&#10;LwWeOwAAADkAAAAQAAAAAAAAAAEAIAAAAA4BAABkcnMvc2hhcGV4bWwueG1sUEsFBgAAAAAGAAYA&#10;WwEAALgDAAAAAA==&#10;" path="m148,171l104,171,104,495,148,495,148,452,423,452,423,414,148,414,148,171xm423,452l379,452,379,493,423,493,423,452xm423,171l379,171,379,414,423,414,423,171xm528,132l0,132,0,171,528,171,528,132xm148,5l104,5,104,132,148,132,148,5xm423,4l379,4,379,132,423,132,423,4xm797,142l751,142,748,191,743,232,738,265,731,289,709,338,677,383,634,423,581,458,591,466,601,475,609,483,616,491,673,452,718,408,753,357,777,301,784,272,789,236,794,193,797,142xm969,103l598,103,598,142,923,142,923,414,927,443,940,463,961,476,992,480,1031,480,1060,476,1083,466,1098,449,1101,441,999,441,985,439,976,433,970,423,969,411,969,103xm1072,327l1071,350,1069,372,1066,393,1064,411,1060,424,1052,434,1041,439,1025,441,1101,441,1107,424,1110,405,1113,385,1115,364,1118,343,1106,339,1094,335,1083,331,1072,327xm800,0l754,0,754,28,754,54,753,79,752,103,799,103,800,79,800,54,800,28,800,0xe">
                    <v:fill on="t" focussize="0,0"/>
                    <v:stroke on="f"/>
                    <v:imagedata o:title=""/>
                    <o:lock v:ext="edit" aspectratio="f"/>
                  </v:shape>
                  <v:rect id="矩形 21" o:spid="_x0000_s1026" o:spt="1" style="position:absolute;left:4151;top:12559;height:9;width:99;" fillcolor="#231916" filled="t" stroked="f" coordsize="21600,21600" o:gfxdata="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kNeQUugAAANw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</v:rect>
                  <v:rect id="矩形 22" o:spid="_x0000_s1026" o:spt="1" style="position:absolute;left:4144;top:12640;height:9;width:114;" fillcolor="#231916" filled="t" stroked="f" coordsize="21600,21600" o:gfxdata="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HWbUZm5AAAA3Q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rect>
                  <v:rect id="矩形 23" o:spid="_x0000_s1026" o:spt="1" style="position:absolute;left:4156;top:12598;height:9;width:89;" fillcolor="#231916" filled="t" stroked="f" coordsize="21600,21600" o:gfxdata="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U53pjugAAANw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</v:rect>
                  <v:shape id="任意多边形 24" o:spid="_x0000_s1026" o:spt="100" style="position:absolute;left:4272;top:12549;height:108;width:116;" fillcolor="#231916" filled="t" stroked="f" coordsize="526,493" o:gfxdata="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dt0p65AAAA3AAA&#10;AA8AAAAAAAAAAQAgAAAAIgAAAGRycy9kb3ducmV2LnhtbFBLAQIUABQAAAAIAIdO4kAzLwWeOwAA&#10;ADkAAAAQAAAAAAAAAAEAIAAAAAgBAABkcnMvc2hhcGV4bWwueG1sUEsFBgAAAAAGAAYAWwEAALID&#10;AAAAAA==&#10;" path="m525,186l287,186,287,0,237,0,237,186,0,186,0,227,237,227,237,493,287,493,287,227,525,227,525,186xe">
                    <v:fill on="t" focussize="0,0"/>
                    <v:stroke on="f"/>
                    <v:imagedata o:title=""/>
                    <o:lock v:ext="edit" aspectratio="f"/>
                  </v:shape>
                  <v:shape id="任意多边形 25" o:spid="_x0000_s1026" o:spt="100" style="position:absolute;left:4625;top:12548;height:110;width:247;" fillcolor="#231916" filled="t" stroked="f" coordsize="1125,499" o:gfxdata="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1+/EVugAAAN0A&#10;AAAPAAAAAAAAAAEAIAAAACIAAABkcnMvZG93bnJldi54bWxQSwECFAAUAAAACACHTuJAMy8FnjsA&#10;AAA5AAAAEAAAAAAAAAABACAAAAAJAQAAZHJzL3NoYXBleG1sLnhtbFBLBQYAAAAABgAGAFsBAACz&#10;AwAAAAA=&#10;" path="m343,85l297,85,296,128,295,168,292,206,290,240,277,305,251,365,210,418,154,466,164,474,173,482,181,490,189,498,248,445,292,385,321,318,335,243,337,211,339,174,341,132,343,85xm185,271l81,271,81,496,122,496,122,283,187,283,179,278,185,271xm325,437l327,448,329,459,331,470,333,482,379,483,413,484,450,478,476,461,487,441,408,441,391,441,371,440,349,439,325,437xm511,46l211,46,211,85,465,85,463,188,460,273,457,339,454,388,450,412,441,429,427,439,408,441,487,441,493,432,499,390,501,339,504,257,508,167,511,46xm187,283l122,283,164,315,206,346,234,315,193,287,187,283xm186,98l7,98,7,134,138,134,107,180,73,221,38,257,0,288,4,299,8,310,11,321,14,331,32,317,49,302,65,287,81,271,185,271,195,259,196,257,149,257,131,246,122,240,122,224,139,203,155,181,171,159,186,135,186,98xm198,188l187,206,174,223,162,240,149,257,196,257,209,242,222,225,234,209,198,188xm96,0l59,17,69,33,79,50,89,69,99,88,139,69,128,50,117,32,107,15,96,0xm1125,214l588,214,588,258,1125,258,1125,214xe">
                    <v:fill on="t" focussize="0,0"/>
                    <v:stroke on="f"/>
                    <v:imagedata o:title=""/>
                    <o:lock v:ext="edit" aspectratio="f"/>
                  </v:shape>
                  <v:shape id="任意多边形 26" o:spid="_x0000_s1026" o:spt="100" style="position:absolute;left:5117;top:12547;height:110;width:245;" fillcolor="#231916" filled="t" stroked="f" coordsize="1115,499" o:gfxdata="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Coea7sAAADc&#10;AAAADwAAAAAAAAABACAAAAAiAAAAZHJzL2Rvd25yZXYueG1sUEsBAhQAFAAAAAgAh07iQDMvBZ47&#10;AAAAOQAAABAAAAAAAAAAAQAgAAAACgEAAGRycy9zaGFwZXhtbC54bWxQSwUGAAAAAAYABgBbAQAA&#10;tAMAAAAA&#10;" path="m343,85l298,85,297,128,295,168,293,206,290,240,278,305,251,364,210,418,155,466,164,474,173,482,182,490,189,498,249,445,293,385,322,318,335,243,338,211,340,173,342,132,343,85xm186,270l82,270,82,496,123,496,123,283,188,283,180,278,186,270xm325,437l327,448,330,459,332,470,334,482,379,483,413,484,450,478,477,461,488,441,408,441,391,441,372,440,350,439,325,437xm512,46l212,46,212,85,466,85,463,188,460,273,457,339,455,388,451,412,442,429,428,439,408,441,488,441,493,432,499,390,502,339,505,257,508,167,512,46xm188,283l123,283,165,315,206,346,234,315,193,287,188,283xm186,98l8,98,8,134,138,134,107,180,74,221,38,257,0,288,4,299,8,310,12,321,15,331,32,317,49,302,66,287,82,270,186,270,195,259,197,257,149,257,131,246,123,240,123,224,139,203,156,181,171,159,186,135,186,98xm199,188l187,206,175,223,162,240,149,257,197,257,209,242,222,225,234,209,199,188xm97,0l59,17,69,33,79,50,89,69,99,88,139,69,128,50,117,32,107,15,97,0xm1076,67l636,67,636,111,1076,111,1076,67xm1115,397l596,397,596,440,1115,440,1115,397xe">
                    <v:fill on="t" focussize="0,0"/>
                    <v:stroke on="f"/>
                    <v:imagedata o:title=""/>
                    <o:lock v:ext="edit" aspectratio="f"/>
                  </v:shape>
                  <v:shape id="任意多边形 27" o:spid="_x0000_s1026" o:spt="100" style="position:absolute;left:2750;top:11226;height:143;width:110;" fillcolor="#36A7A8" filled="t" stroked="f" coordsize="500,651" o:gfxdata="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5EOJW5AAAA3AAA&#10;AA8AAAAAAAAAAQAgAAAAIgAAAGRycy9kb3ducmV2LnhtbFBLAQIUABQAAAAIAIdO4kAzLwWeOwAA&#10;ADkAAAAQAAAAAAAAAAEAIAAAAAgBAABkcnMvc2hhcGV4bWwueG1sUEsFBgAAAAAGAAYAWwEAALID&#10;AAAAAA==&#10;" path="m410,481l325,481,325,650,410,650,410,481xm410,0l308,0,0,428,0,481,499,481,499,416,91,416,298,127,308,111,315,97,321,86,325,77,410,77,410,0xm410,77l327,77,326,95,325,113,325,127,325,416,410,416,410,77xe">
                    <v:fill on="t" focussize="0,0"/>
                    <v:stroke on="f"/>
                    <v:imagedata o:title=""/>
                    <o:lock v:ext="edit" aspectratio="f"/>
                  </v:shape>
                  <v:shape id="任意多边形 28" o:spid="_x0000_s1026" o:spt="100" style="position:absolute;left:2682;top:11402;height:110;width:246;" fillcolor="#36A7A8" filled="t" stroked="f" coordsize="1120,499" o:gfxdata="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t6xH7ugAAAN0A&#10;AAAPAAAAAAAAAAEAIAAAACIAAABkcnMvZG93bnJldi54bWxQSwECFAAUAAAACACHTuJAMy8FnjsA&#10;AAA5AAAAEAAAAAAAAAABACAAAAAJAQAAZHJzL3NoYXBleG1sLnhtbFBLBQYAAAAABgAGAFsBAACz&#10;AwAAAAA=&#10;" path="m343,85l297,85,296,128,295,168,292,206,290,241,277,306,251,365,210,418,154,466,164,475,173,483,181,491,189,499,248,446,292,385,321,318,335,244,337,211,339,174,341,132,343,85xm185,271l81,271,81,496,122,496,122,284,187,284,179,278,185,271xm325,437l327,448,329,459,331,471,333,483,379,484,413,484,450,479,476,461,487,442,408,442,391,441,371,441,349,439,325,437xm511,47l211,47,211,85,465,85,463,188,460,273,457,340,454,388,450,412,441,429,427,439,408,442,487,442,493,432,499,391,501,339,504,257,508,167,511,47xm187,284l122,284,164,315,206,347,234,316,193,287,187,284xm186,98l7,98,7,134,138,134,107,180,73,221,38,257,0,288,4,300,8,311,11,321,14,331,32,317,49,302,65,287,81,271,185,271,195,260,196,258,149,258,131,246,122,240,122,225,139,204,155,182,171,159,186,135,186,98xm198,188l187,206,174,224,162,241,149,258,196,258,209,242,222,225,234,209,198,188xm96,0l59,18,69,34,79,51,89,69,99,88,139,69,128,50,117,32,107,16,96,0xm1120,133l596,133,596,174,1120,174,1120,133xm840,6l801,27,813,44,827,65,842,90,859,120,903,97,885,70,869,46,854,25,840,6xm758,233l721,296,682,354,639,408,594,457,616,474,626,481,635,489,681,433,725,375,766,316,804,256,758,233xm941,237l904,262,941,308,980,360,1022,418,1067,483,1113,452,1071,396,1028,342,985,289,941,237xe">
                    <v:fill on="t" focussize="0,0"/>
                    <v:stroke on="f"/>
                    <v:imagedata o:title=""/>
                    <o:lock v:ext="edit" aspectratio="f"/>
                  </v:shape>
                  <v:shape id="任意多边形 29" o:spid="_x0000_s1026" o:spt="100" style="position:absolute;left:2695;top:11608;height:146;width:220;" fillcolor="#36A7A8" filled="t" stroked="f" coordsize="999,665" o:gfxdata="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xMOle8AAAA&#10;3AAAAA8AAAAAAAAAAQAgAAAAIgAAAGRycy9kb3ducmV2LnhtbFBLAQIUABQAAAAIAIdO4kAzLwWe&#10;OwAAADkAAAAQAAAAAAAAAAEAIAAAAAsBAABkcnMvc2hhcGV4bWwueG1sUEsFBgAAAAAGAAYAWwEA&#10;ALUDAAAAAA==&#10;" path="m403,593l4,593,4,664,403,664,403,593xm248,99l160,99,160,593,248,593,248,99xm248,0l0,67,0,142,160,99,248,99,248,0xm998,593l599,593,599,664,998,664,998,593xm842,99l755,99,755,593,842,593,842,99xm842,0l594,67,594,142,755,99,842,99,842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0" o:spid="_x0000_s1026" o:spt="100" style="position:absolute;left:2683;top:11783;height:108;width:244;" fillcolor="#36A7A8" filled="t" stroked="f" coordsize="1109,493" o:gfxdata="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9uPH+5AAAA3AAA&#10;AA8AAAAAAAAAAQAgAAAAIgAAAGRycy9kb3ducmV2LnhtbFBLAQIUABQAAAAIAIdO4kAzLwWeOwAA&#10;ADkAAAAQAAAAAAAAAAEAIAAAAAgBAABkcnMvc2hhcGV4bWwueG1sUEsFBgAAAAAGAAYAWwEAALID&#10;AAAAAA==&#10;" path="m526,186l288,186,288,0,238,0,238,186,0,186,0,227,238,227,238,493,288,493,288,227,526,227,526,186xm1049,221l646,221,646,264,1049,264,1049,221xm1109,413l588,413,588,455,1109,455,1109,413xe">
                    <v:fill on="t" focussize="0,0"/>
                    <v:stroke on="f"/>
                    <v:imagedata o:title=""/>
                    <o:lock v:ext="edit" aspectratio="f"/>
                  </v:shape>
                  <v:rect id="矩形 31" o:spid="_x0000_s1026" o:spt="1" style="position:absolute;left:2820;top:11793;height:9;width:99;" fillcolor="#36A7A8" filled="t" stroked="f" coordsize="21600,21600" o:gfxdata="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0jO874A&#10;AADdAAAADwAAAAAAAAABACAAAAAiAAAAZHJzL2Rvd25yZXYueG1sUEsBAhQAFAAAAAgAh07iQDMv&#10;BZ47AAAAOQAAABAAAAAAAAAAAQAgAAAADQEAAGRycy9zaGFwZXhtbC54bWxQSwUGAAAAAAYABgBb&#10;AQAAtwMAAAAA&#10;">
                    <v:fill on="t" focussize="0,0"/>
                    <v:stroke on="f"/>
                    <v:imagedata o:title=""/>
                    <o:lock v:ext="edit" aspectratio="f"/>
                  </v:rect>
                  <v:shape id="任意多边形 32" o:spid="_x0000_s1026" o:spt="100" style="position:absolute;left:2694;top:11988;height:149;width:221;" fillcolor="#36A7A8" filled="t" stroked="f" coordsize="1008,676" o:gfxdata="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Hx6XS8AAAA&#10;3QAAAA8AAAAAAAAAAQAgAAAAIgAAAGRycy9kb3ducmV2LnhtbFBLAQIUABQAAAAIAIdO4kAzLwWe&#10;OwAAADkAAAAQAAAAAAAAAAEAIAAAAAsBAABkcnMvc2hhcGV4bWwueG1sUEsFBgAAAAAGAAYAWwEA&#10;ALUDAAAAAA==&#10;" path="m403,594l4,594,4,665,403,665,403,594xm248,100l160,100,160,594,248,594,248,100xm248,0l0,67,0,143,160,100,248,100,248,0xm794,3l751,6,711,14,676,29,645,48,619,73,601,100,590,131,586,165,594,214,617,256,656,292,711,322,711,324,645,357,599,398,571,447,562,505,565,541,576,574,594,603,620,628,651,649,686,664,726,673,770,676,823,673,870,664,910,649,945,628,965,608,786,608,757,607,731,601,708,591,688,578,671,562,660,544,652,523,650,501,658,458,682,421,723,388,779,362,931,362,922,354,855,324,855,322,912,290,914,288,785,288,737,264,703,236,682,202,675,164,677,145,683,127,694,111,708,97,725,86,744,77,765,72,788,71,956,71,955,68,931,46,902,27,870,14,834,6,794,3xm931,362l779,362,840,388,884,421,910,459,919,504,917,525,910,545,898,563,882,579,862,592,840,601,814,607,786,608,965,608,972,602,992,571,1004,537,1008,499,998,441,969,393,931,362xm956,71l788,71,811,72,832,77,851,85,867,96,880,110,889,126,894,144,896,164,896,165,889,203,868,236,833,264,785,288,914,288,953,251,977,206,985,155,982,123,972,94,956,71xe">
                    <v:fill on="t" focussize="0,0"/>
                    <v:stroke on="f"/>
                    <v:imagedata o:title=""/>
                    <o:lock v:ext="edit" aspectratio="f"/>
                  </v:shape>
                  <v:rect id="矩形 33" o:spid="_x0000_s1026" o:spt="1" style="position:absolute;left:2692;top:12179;height:9;width:96;" fillcolor="#36A7A8" filled="t" stroked="f" coordsize="21600,21600" o:gfxdata="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Nb1H74A&#10;AADdAAAADwAAAAAAAAABACAAAAAiAAAAZHJzL2Rvd25yZXYueG1sUEsBAhQAFAAAAAgAh07iQDMv&#10;BZ47AAAAOQAAABAAAAAAAAAAAQAgAAAADQEAAGRycy9zaGFwZXhtbC54bWxQSwUGAAAAAAYABgBb&#10;AQAAtwMAAAAA&#10;">
                    <v:fill on="t" focussize="0,0"/>
                    <v:stroke on="f"/>
                    <v:imagedata o:title=""/>
                    <o:lock v:ext="edit" aspectratio="f"/>
                  </v:rect>
                  <v:rect id="矩形 34" o:spid="_x0000_s1026" o:spt="1" style="position:absolute;left:2683;top:12251;height:9;width:114;" fillcolor="#36A7A8" filled="t" stroked="f" coordsize="21600,21600" o:gfxdata="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5pQhL4A&#10;AADdAAAADwAAAAAAAAABACAAAAAiAAAAZHJzL2Rvd25yZXYueG1sUEsBAhQAFAAAAAgAh07iQDMv&#10;BZ47AAAAOQAAABAAAAAAAAAAAQAgAAAADQEAAGRycy9zaGFwZXhtbC54bWxQSwUGAAAAAAYABgBb&#10;AQAAtwMAAAAA&#10;">
                    <v:fill on="t" focussize="0,0"/>
                    <v:stroke on="f"/>
                    <v:imagedata o:title=""/>
                    <o:lock v:ext="edit" aspectratio="f"/>
                  </v:rect>
                  <v:shape id="任意多边形 35" o:spid="_x0000_s1026" o:spt="100" style="position:absolute;left:2811;top:12165;height:108;width:116;" fillcolor="#36A7A8" filled="t" stroked="f" coordsize="526,493" o:gfxdata="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VFhba/&#10;AAAA3QAAAA8AAAAAAAAAAQAgAAAAIgAAAGRycy9kb3ducmV2LnhtbFBLAQIUABQAAAAIAIdO4kAz&#10;LwWeOwAAADkAAAAQAAAAAAAAAAEAIAAAAA4BAABkcnMvc2hhcGV4bWwueG1sUEsFBgAAAAAGAAYA&#10;WwEAALgDAAAAAA==&#10;" path="m526,186l288,186,288,0,238,0,238,186,0,186,0,227,238,227,238,493,288,493,288,227,526,227,526,186xe">
                    <v:fill on="t" focussize="0,0"/>
                    <v:stroke on="f"/>
                    <v:imagedata o:title=""/>
                    <o:lock v:ext="edit" aspectratio="f"/>
                  </v:shape>
                  <v:shape id="任意多边形 36" o:spid="_x0000_s1026" o:spt="100" style="position:absolute;left:2693;top:12373;height:148;width:224;" fillcolor="#36A7A8" filled="t" stroked="f" coordsize="1023,673" o:gfxdata="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BhgWi/&#10;AAAA3AAAAA8AAAAAAAAAAQAgAAAAIgAAAGRycy9kb3ducmV2LnhtbFBLAQIUABQAAAAIAIdO4kAz&#10;LwWeOwAAADkAAAAQAAAAAAAAAAEAIAAAAA4BAABkcnMvc2hhcGV4bWwueG1sUEsFBgAAAAAGAAYA&#10;WwEAALgDAAAAAA==&#10;" path="m395,69l213,69,242,71,268,77,291,86,309,99,324,115,334,135,340,158,342,184,340,208,335,232,326,255,314,278,296,303,272,332,240,365,202,402,0,590,0,662,423,662,423,589,104,589,104,587,263,442,307,399,344,360,373,325,395,294,410,265,421,235,427,206,429,175,426,137,416,103,399,74,395,69xm227,0l174,4,124,15,78,34,35,59,35,143,78,111,122,88,167,74,213,69,395,69,375,48,345,27,311,12,271,3,227,0xm626,562l626,646,654,658,688,666,727,671,773,673,828,669,877,658,920,640,956,614,965,605,772,605,735,602,698,594,662,581,626,562xm977,336l758,336,798,338,833,345,863,355,888,370,907,389,921,412,930,438,932,467,930,497,921,523,908,547,888,567,865,584,837,595,807,602,772,605,965,605,985,583,1005,547,1018,507,1022,462,1018,418,1007,380,987,346,977,336xm990,11l648,11,648,342,681,339,710,337,736,336,758,336,977,336,960,318,926,295,887,279,841,269,823,268,730,268,730,84,990,84,990,11xm788,266l777,266,764,266,730,268,823,268,788,266xe">
                    <v:fill on="t" focussize="0,0"/>
                    <v:stroke on="f"/>
                    <v:imagedata o:title=""/>
                    <o:lock v:ext="edit" aspectratio="f"/>
                  </v:shape>
                  <v:shape id="任意多边形 37" o:spid="_x0000_s1026" o:spt="100" style="position:absolute;left:2683;top:12550;height:108;width:244;" fillcolor="#36A7A8" filled="t" stroked="f" coordsize="1111,494" o:gfxdata="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2qpYW8AAAA&#10;3QAAAA8AAAAAAAAAAQAgAAAAIgAAAGRycy9kb3ducmV2LnhtbFBLAQIUABQAAAAIAIdO4kAzLwWe&#10;OwAAADkAAAAQAAAAAAAAAAEAIAAAAAsBAABkcnMvc2hhcGV4bWwueG1sUEsFBgAAAAAGAAYAWwEA&#10;ALUDAAAAAA==&#10;" path="m148,170l104,170,104,494,148,494,148,451,423,451,423,413,148,413,148,170xm423,451l379,451,379,492,423,492,423,451xm423,170l379,170,379,413,423,413,423,170xm527,131l0,131,0,170,527,170,527,131xm148,4l104,4,104,131,148,131,148,4xm423,3l379,3,379,131,423,131,423,3xm821,214l772,214,772,399,778,433,795,458,823,472,863,477,997,477,1031,474,1057,464,1076,448,1082,435,875,435,851,432,834,423,824,409,821,388,821,214xm1057,323l1054,345,1052,366,1048,385,1045,403,1039,417,1026,427,1007,433,981,435,1082,435,1087,425,1091,408,1095,388,1100,366,1104,341,1091,336,1079,332,1068,328,1057,323xm821,0l772,0,772,172,586,191,591,233,772,214,821,214,821,209,1110,178,1109,167,821,167,821,0xm1106,138l821,167,1109,167,1106,138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" o:spid="_x0000_s1026" o:spt="100" style="position:absolute;left:5666;top:10848;height:148;width:90;" fillcolor="#36A7A8" filled="t" stroked="f" coordsize="408,673" o:gfxdata="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2T0ybsAAADc&#10;AAAADwAAAAAAAAABACAAAAAiAAAAZHJzL2Rvd25yZXYueG1sUEsBAhQAFAAAAAgAh07iQDMvBZ47&#10;AAAAOQAAABAAAAAAAAAAAQAgAAAACgEAAGRycy9zaGFwZXhtbC54bWxQSwUGAAAAAAYABgBbAQAA&#10;tAMAAAAA&#10;" path="m187,0l143,2,101,9,63,21,27,37,27,115,60,95,94,80,129,71,165,69,221,75,261,95,285,129,293,176,283,226,251,263,199,284,126,292,70,292,70,360,128,360,211,367,270,391,306,429,318,483,315,510,276,572,196,603,162,605,118,601,76,592,37,576,0,553,0,638,33,653,70,664,113,670,160,673,213,669,303,642,369,590,403,519,408,477,405,447,364,372,312,339,244,322,244,321,305,297,349,261,375,215,384,156,380,123,353,67,301,25,229,3,187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" o:spid="_x0000_s1026" o:spt="100" style="position:absolute;left:5587;top:11016;height:110;width:247;" fillcolor="#36A7A8" filled="t" stroked="f" coordsize="1125,499" o:gfxdata="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Hfakm8AAAA&#10;3AAAAA8AAAAAAAAAAQAgAAAAIgAAAGRycy9kb3ducmV2LnhtbFBLAQIUABQAAAAIAIdO4kAzLwWe&#10;OwAAADkAAAAQAAAAAAAAAAEAIAAAAAsBAABkcnMvc2hhcGV4bWwueG1sUEsFBgAAAAAGAAYAWwEA&#10;ALUDAAAAAA==&#10;" path="m343,86l297,86,296,128,295,169,292,206,289,241,277,306,251,365,209,419,154,467,164,475,173,483,181,491,189,499,248,446,292,385,321,318,335,244,337,211,339,174,341,132,343,86xm185,271l81,271,81,496,122,496,122,284,187,284,179,278,185,271xm325,437l327,448,329,459,331,471,333,483,379,484,412,484,449,479,476,461,487,442,408,442,391,442,371,441,349,439,325,437xm511,47l211,47,211,86,465,86,462,188,460,273,457,340,454,388,450,412,441,429,427,439,408,442,487,442,493,432,499,391,501,339,504,257,507,167,511,47xm187,284l122,284,164,315,206,347,233,316,193,288,187,284xm186,98l7,98,7,134,138,134,107,180,73,221,38,257,0,288,4,300,8,311,11,321,14,331,32,317,49,302,65,287,81,271,185,271,194,260,196,258,148,258,131,246,122,240,122,225,139,204,155,182,171,159,186,135,186,98xm198,188l187,206,174,224,162,241,148,258,196,258,209,242,222,226,234,209,198,188xm96,0l59,18,69,34,79,51,89,69,99,89,138,69,128,50,117,32,106,16,96,0xm1124,435l590,435,590,473,1124,473,1124,435xm793,237l747,237,716,435,761,435,793,237xm1036,199l624,199,624,237,991,237,991,435,1036,435,1036,199xm819,76l773,76,754,199,799,199,819,76xm1099,38l610,38,610,76,1099,76,1099,38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" o:spid="_x0000_s1026" o:spt="100" style="position:absolute;left:5599;top:11224;height:149;width:223;" fillcolor="#36A7A8" filled="t" stroked="f" coordsize="1015,676" o:gfxdata="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rtvza/&#10;AAAA3QAAAA8AAAAAAAAAAQAgAAAAIgAAAGRycy9kb3ducmV2LnhtbFBLAQIUABQAAAAIAIdO4kAz&#10;LwWeOwAAADkAAAAQAAAAAAAAAAEAIAAAAA4BAABkcnMvc2hhcGV4bWwueG1sUEsFBgAAAAAGAAYA&#10;WwEAALgDAAAAAA==&#10;" path="m403,594l4,594,4,665,403,665,403,594xm248,100l160,100,160,594,248,594,248,100xm248,0l0,67,0,143,160,100,248,100,248,0xm793,3l738,9,690,25,650,53,615,91,589,141,570,201,558,271,554,352,558,426,569,491,587,547,613,593,645,629,683,655,727,670,777,676,830,670,877,654,917,627,934,608,785,608,734,597,695,566,667,514,650,442,644,348,650,249,667,171,696,116,736,83,788,71,945,71,916,40,860,12,793,3xm945,71l788,71,837,82,875,115,902,170,918,246,924,344,918,439,901,513,874,565,835,597,785,608,934,608,952,588,979,540,998,482,1010,414,1014,337,1008,235,989,151,959,86,945,71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" o:spid="_x0000_s1026" o:spt="100" style="position:absolute;left:5589;top:11404;height:108;width:243;" fillcolor="#36A7A8" filled="t" stroked="f" coordsize="1107,493" o:gfxdata="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R9bsb4A&#10;AADcAAAADwAAAAAAAAABACAAAAAiAAAAZHJzL2Rvd25yZXYueG1sUEsBAhQAFAAAAAgAh07iQDMv&#10;BZ47AAAAOQAAABAAAAAAAAAAAQAgAAAADQEAAGRycy9zaGFwZXhtbC54bWxQSwUGAAAAAAYABgBb&#10;AQAAtwMAAAAA&#10;" path="m526,186l287,186,287,0,238,0,238,186,0,186,0,227,238,227,238,493,287,493,287,227,526,227,526,186xm1106,392l588,392,588,434,1106,434,1106,392xe">
                    <v:fill on="t" focussize="0,0"/>
                    <v:stroke on="f"/>
                    <v:imagedata o:title=""/>
                    <o:lock v:ext="edit" aspectratio="f"/>
                  </v:shape>
                  <v:rect id="矩形 42" o:spid="_x0000_s1026" o:spt="1" style="position:absolute;left:5727;top:11418;height:9;width:96;" fillcolor="#36A7A8" filled="t" stroked="f" coordsize="21600,21600" o:gfxdata="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+eM8S/&#10;AAAA3AAAAA8AAAAAAAAAAQAgAAAAIgAAAGRycy9kb3ducmV2LnhtbFBLAQIUABQAAAAIAIdO4kAz&#10;LwWeOwAAADkAAAAQAAAAAAAAAAEAIAAAAA4BAABkcnMvc2hhcGV4bWwueG1sUEsFBgAAAAAGAAYA&#10;WwEAALgDAAAAAA==&#10;">
                    <v:fill on="t" focussize="0,0"/>
                    <v:stroke on="f"/>
                    <v:imagedata o:title=""/>
                    <o:lock v:ext="edit" aspectratio="f"/>
                  </v:rect>
                  <v:shape id="任意多边形 43" o:spid="_x0000_s1026" o:spt="100" style="position:absolute;left:5600;top:11607;height:146;width:221;" fillcolor="#36A7A8" filled="t" stroked="f" coordsize="1009,665" o:gfxdata="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viuvi/&#10;AAAA3QAAAA8AAAAAAAAAAQAgAAAAIgAAAGRycy9kb3ducmV2LnhtbFBLAQIUABQAAAAIAIdO4kAz&#10;LwWeOwAAADkAAAAQAAAAAAAAAAEAIAAAAA4BAABkcnMvc2hhcGV4bWwueG1sUEsFBgAAAAAGAAYA&#10;WwEAALgDAAAAAA==&#10;" path="m404,594l5,594,5,665,404,665,404,594xm248,100l160,100,160,594,248,594,248,100xm248,0l0,67,0,143,160,100,248,100,248,0xm1009,14l556,14,556,87,904,87,645,665,737,665,1009,43,1009,14xe">
                    <v:fill on="t" focussize="0,0"/>
                    <v:stroke on="f"/>
                    <v:imagedata o:title=""/>
                    <o:lock v:ext="edit" aspectratio="f"/>
                  </v:shape>
                  <v:shape id="任意多边形 44" o:spid="_x0000_s1026" o:spt="100" style="position:absolute;left:5588;top:11782;height:108;width:245;" fillcolor="#36A7A8" filled="t" stroked="f" coordsize="1117,494" o:gfxdata="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5BBIYvQAA&#10;ANwAAAAPAAAAAAAAAAEAIAAAACIAAABkcnMvZG93bnJldi54bWxQSwECFAAUAAAACACHTuJAMy8F&#10;njsAAAA5AAAAEAAAAAAAAAABACAAAAAMAQAAZHJzL3NoYXBleG1sLnhtbFBLBQYAAAAABgAGAFsB&#10;AAC2AwAAAAA=&#10;" path="m287,227l237,227,237,493,287,493,287,227xm526,186l0,186,0,227,526,227,526,186xm287,0l237,0,237,186,287,186,287,0xm796,142l749,142,746,191,742,231,736,264,730,289,708,338,675,383,633,422,580,457,590,466,599,474,607,483,614,491,671,452,717,407,752,357,775,301,782,272,788,236,792,192,796,142xm967,103l596,103,596,142,922,142,922,413,925,442,938,463,960,475,991,479,1029,479,1059,476,1081,466,1097,448,1100,441,998,441,984,439,974,433,968,423,967,411,967,103xm1071,327l1069,350,1067,372,1065,392,1062,411,1058,424,1050,433,1039,439,1024,441,1100,441,1105,424,1108,405,1111,385,1114,364,1116,342,1104,339,1093,335,1081,331,1071,327xm799,0l752,0,752,27,752,54,752,79,751,103,797,103,798,79,798,54,799,27,799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5" o:spid="_x0000_s1026" o:spt="100" style="position:absolute;left:5595;top:11989;height:145;width:232;" fillcolor="#36A7A8" filled="t" stroked="f" coordsize="1055,662" o:gfxdata="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L00zN&#10;wAAAANwAAAAPAAAAAAAAAAEAIAAAACIAAABkcnMvZG93bnJldi54bWxQSwECFAAUAAAACACHTuJA&#10;My8FnjsAAAA5AAAAEAAAAAAAAAABACAAAAAPAQAAZHJzL3NoYXBleG1sLnhtbFBLBQYAAAAABgAG&#10;AFsBAAC5AwAAAAA=&#10;" path="m395,69l213,69,242,71,268,77,291,86,309,99,324,115,334,135,340,158,342,184,341,208,335,232,326,255,314,278,296,303,272,332,240,365,202,402,0,591,0,662,423,662,423,589,104,589,104,587,263,442,307,399,344,360,373,325,395,294,410,265,421,235,427,206,430,175,426,137,416,103,399,74,395,69xm227,0l174,4,124,15,78,34,35,59,35,143,78,111,122,88,167,74,213,69,395,69,375,48,346,27,311,12,271,3,227,0xm965,493l879,493,879,662,965,662,965,493xm965,11l863,11,555,440,555,493,1054,493,1054,428,646,428,853,139,862,123,870,109,875,98,879,88,965,88,965,11xm965,88l881,88,880,107,880,124,880,139,879,428,965,428,965,88xe">
                    <v:fill on="t" focussize="0,0"/>
                    <v:stroke on="f"/>
                    <v:imagedata o:title=""/>
                    <o:lock v:ext="edit" aspectratio="f"/>
                  </v:shape>
                  <v:shape id="任意多边形 46" o:spid="_x0000_s1026" o:spt="100" style="position:absolute;left:5588;top:12166;height:108;width:245;" fillcolor="#36A7A8" filled="t" stroked="f" coordsize="1113,494" o:gfxdata="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o84kG5AAAA3QAA&#10;AA8AAAAAAAAAAQAgAAAAIgAAAGRycy9kb3ducmV2LnhtbFBLAQIUABQAAAAIAIdO4kAzLwWeOwAA&#10;ADkAAAAQAAAAAAAAAAEAIAAAAAgBAABkcnMvc2hhcGV4bWwueG1sUEsFBgAAAAAGAAYAWwEAALID&#10;AAAAAA==&#10;" path="m149,170l105,170,105,494,149,494,149,450,424,450,424,413,149,413,149,170xm424,450l380,450,380,492,424,492,424,450xm424,170l380,170,380,413,424,413,424,170xm528,131l0,131,0,170,528,170,528,131xm149,4l105,4,105,131,149,131,149,4xm424,3l380,3,380,131,424,131,424,3xm1113,127l589,127,589,167,1113,167,1113,127xm834,0l794,20,806,38,820,59,835,84,852,113,896,91,879,64,862,40,847,18,834,0xm751,227l715,289,675,348,633,401,588,450,599,459,609,467,619,475,628,482,675,426,719,369,760,310,798,249,751,227xm935,230l897,256,934,301,974,353,1016,412,1061,477,1106,445,1064,390,1022,336,979,282,935,23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7" o:spid="_x0000_s1026" o:spt="100" style="position:absolute;left:5599;top:12365;height:149;width:223;" fillcolor="#36A7A8" filled="t" stroked="f" coordsize="1015,676" o:gfxdata="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xjkYbsAAADc&#10;AAAADwAAAAAAAAABACAAAAAiAAAAZHJzL2Rvd25yZXYueG1sUEsBAhQAFAAAAAgAh07iQDMvBZ47&#10;AAAAOQAAABAAAAAAAAAAAQAgAAAACgEAAGRycy9zaGFwZXhtbC54bWxQSwUGAAAAAAYABgBbAQAA&#10;tAMAAAAA&#10;" path="m0,556l0,642,32,657,70,667,112,674,159,676,213,673,260,663,303,646,339,622,354,608,161,608,117,605,76,595,36,579,0,556xm354,72l165,72,221,79,261,99,285,132,293,179,282,230,251,266,198,288,125,295,70,295,70,363,128,363,210,371,270,394,305,433,317,487,314,513,306,536,293,557,275,575,252,589,225,600,195,606,161,608,354,608,369,593,390,560,403,522,407,481,404,450,396,423,382,398,363,375,339,357,311,342,280,332,244,326,244,324,305,300,348,265,374,218,383,160,380,127,370,97,354,72xm186,3l142,6,101,13,62,24,27,40,27,118,59,98,93,83,128,75,165,72,354,72,353,70,329,47,300,28,266,14,229,6,186,3xm1014,594l615,594,615,665,1014,665,1014,594xm859,100l771,100,771,594,859,594,859,100xm859,0l611,68,611,143,771,100,859,100,859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8" o:spid="_x0000_s1026" o:spt="100" style="position:absolute;left:5588;top:12540;height:110;width:246;" fillcolor="#36A7A8" filled="t" stroked="f" coordsize="1118,499" o:gfxdata="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SJ8u6/&#10;AAAA3AAAAA8AAAAAAAAAAQAgAAAAIgAAAGRycy9kb3ducmV2LnhtbFBLAQIUABQAAAAIAIdO4kAz&#10;LwWeOwAAADkAAAAQAAAAAAAAAAEAIAAAAA4BAABkcnMvc2hhcGV4bWwueG1sUEsFBgAAAAAGAAYA&#10;WwEAALgDAAAAAA==&#10;" path="m343,85l298,85,297,128,295,168,293,206,290,240,278,305,251,365,210,418,155,466,164,474,173,483,182,490,189,498,249,445,293,385,322,318,335,243,338,211,340,174,342,132,343,85xm186,271l82,271,82,496,123,496,123,283,188,283,180,278,186,271xm325,437l327,448,330,459,332,471,334,482,379,483,413,484,450,478,477,461,488,441,408,441,391,441,372,440,350,439,325,437xm512,46l212,46,212,85,466,85,463,188,460,273,457,339,455,388,451,412,442,429,428,439,408,441,488,441,493,432,499,391,502,339,505,257,508,167,512,46xm188,283l123,283,165,315,206,346,234,315,193,287,188,283xm186,98l8,98,8,134,138,134,107,180,74,221,38,257,0,288,4,299,8,310,12,321,15,331,32,317,49,302,66,287,82,271,186,271,195,260,197,257,149,257,131,246,123,240,123,224,139,203,156,181,171,159,186,135,186,98xm199,188l187,206,175,223,162,240,149,257,197,257,209,242,222,225,234,209,199,188xm97,0l59,18,69,33,79,50,89,69,99,88,139,69,128,50,117,32,107,15,97,0xm1082,53l630,53,630,97,1082,97,1082,53xm1117,418l596,418,596,461,1117,461,1117,418xm1058,226l654,226,654,269,1058,269,1058,226xe">
                    <v:fill on="t" focussize="0,0"/>
                    <v:stroke on="f"/>
                    <v:imagedata o:title=""/>
                    <o:lock v:ext="edit" aspectratio="f"/>
                  </v:shape>
                  <v:group id="组合 50" o:spid="_x0000_s1026" o:spt="203" style="position:absolute;left:4629;top:12166;height:108;width:239;" coordsize="1088,491" o:gfxdata="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JEntDy+AAAA3AAAAA8AAAAAAAAAAQAgAAAAIgAAAGRycy9kb3ducmV2Lnht&#10;bFBLAQIUABQAAAAIAIdO4kAzLwWeOwAAADkAAAAVAAAAAAAAAAEAIAAAAA0BAABkcnMvZ3JvdXBz&#10;aGFwZXhtbC54bWxQSwUGAAAAAAYABgBgAQAAygMAAAAA&#10;">
                    <o:lock v:ext="edit" aspectratio="f"/>
                    <v:shape id="任意多边形 49" o:spid="_x0000_s1026" o:spt="100" style="position:absolute;left:0;top:0;height:491;width:1088;" fillcolor="#231916" filled="t" stroked="f" coordsize="1088,491" o:gfxdata="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O+M9wvQAA&#10;AN0AAAAPAAAAAAAAAAEAIAAAACIAAABkcnMvZG93bnJldi54bWxQSwECFAAUAAAACACHTuJAMy8F&#10;njsAAAA5AAAAEAAAAAAAAAABACAAAAAMAQAAZHJzL3NoYXBleG1sLnhtbFBLBQYAAAAABgAGAFsB&#10;AAC2AwAAAAA=&#10;" path="m148,167l104,167,104,491,148,491,148,448,423,448,423,410,148,410,148,167xm423,448l379,448,379,489,423,489,423,448xm423,167l379,167,379,410,423,410,423,167xm528,128l0,128,0,167,528,167,528,128xm148,1l104,1,104,128,148,128,148,1xm423,0l379,0,379,128,423,128,423,0xm1087,31l623,31,623,487,668,487,668,457,1087,457,1087,418,668,418,668,71,1087,71,1087,31xm1087,457l1042,457,1042,487,1087,487,1087,457xm1087,71l1042,71,1042,418,1087,418,1087,71xm816,71l772,71,771,133,768,182,763,218,757,240,746,264,728,286,703,308,670,329,679,337,688,345,696,353,703,361,738,337,766,312,786,286,798,258,806,230,811,189,815,136,816,71xm937,71l893,71,893,261,898,288,911,307,934,318,965,322,1027,322,1035,282,972,282,957,280,946,275,940,267,937,256,937,71xm1035,281l1017,281,972,282,1035,282,1035,281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52" o:spid="_x0000_s1026" o:spt="203" style="position:absolute;left:5116;top:12166;height:109;width:246;" coordsize="1120,496" o:gfxdata="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+axGn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任意多边形 51" o:spid="_x0000_s1026" o:spt="100" style="position:absolute;left:0;top:0;height:496;width:1120;" fillcolor="#231916" filled="t" stroked="f" coordsize="1120,496" o:gfxdata="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9FhPu8AAAA&#10;3AAAAA8AAAAAAAAAAQAgAAAAIgAAAGRycy9kb3ducmV2LnhtbFBLAQIUABQAAAAIAIdO4kAzLwWe&#10;OwAAADkAAAAQAAAAAAAAAAEAIAAAAAsBAABkcnMvc2hhcGV4bWwueG1sUEsFBgAAAAAGAAYAWwEA&#10;ALUDAAAAAA==&#10;" path="m288,176l240,176,225,246,193,309,145,365,81,413,0,454,11,465,20,476,27,485,33,492,105,453,164,409,211,360,246,306,269,247,309,247,288,176xm309,247l269,247,304,325,353,391,418,443,498,482,506,474,516,464,527,453,539,442,461,410,397,368,347,315,310,251,309,247xm528,137l10,137,10,176,528,176,528,137xm290,0l243,0,243,34,243,69,243,103,242,137,289,137,290,102,290,68,290,34,290,0xm739,363l700,363,700,496,739,496,739,479,1045,479,1045,450,739,450,739,412,1045,412,1045,385,739,385,739,363xm1045,479l1006,479,1006,496,1045,496,1045,479xm1045,412l1006,412,1006,450,1045,450,1045,412xm919,281l835,281,776,303,715,323,652,342,588,359,594,369,600,380,606,392,653,378,677,370,700,363,739,363,739,350,748,347,1045,347,1045,319,826,319,850,309,873,300,896,290,919,281xm1045,347l1006,347,1006,385,1045,385,1045,347xm1119,252l600,252,600,281,1119,281,1119,252xm856,217l817,217,817,252,856,252,856,217xm981,188l656,188,656,217,977,217,960,226,941,235,923,243,905,252,983,252,1012,237,1041,223,1055,216,981,216,981,188xm1069,167l1047,180,1025,192,1003,204,981,216,1055,216,1069,208,1096,193,1069,167xm856,163l817,163,817,188,856,188,856,163xm1049,18l657,18,657,168,695,168,695,157,1049,157,1049,129,695,129,695,100,1049,100,1049,73,695,73,695,46,1049,46,1049,18xm1049,157l1011,157,1011,168,1049,168,1049,157xm1049,100l1011,100,1011,129,1049,129,1049,100xm1049,46l1011,46,1011,73,1049,73,1049,46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54" o:spid="_x0000_s1026" o:spt="203" style="position:absolute;left:3662;top:12166;height:108;width:243;" coordsize="1108,492" o:gfxdata="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B7OLEi+AAAA3AAAAA8AAAAAAAAAAQAgAAAAIgAAAGRycy9kb3ducmV2Lnht&#10;bFBLAQIUABQAAAAIAIdO4kAzLwWeOwAAADkAAAAVAAAAAAAAAAEAIAAAAA0BAABkcnMvZ3JvdXBz&#10;aGFwZXhtbC54bWxQSwUGAAAAAAYABgBgAQAAygMAAAAA&#10;">
                    <o:lock v:ext="edit" aspectratio="f"/>
                    <v:shape id="任意多边形 53" o:spid="_x0000_s1026" o:spt="100" style="position:absolute;left:0;top:0;height:492;width:1108;" fillcolor="#231916" filled="t" stroked="f" coordsize="1108,492" o:gfxdata="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jZ0ir4A&#10;AADcAAAADwAAAAAAAAABACAAAAAiAAAAZHJzL2Rvd25yZXYueG1sUEsBAhQAFAAAAAgAh07iQDMv&#10;BZ47AAAAOQAAABAAAAAAAAAAAQAgAAAADQEAAGRycy9zaGFwZXhtbC54bWxQSwUGAAAAAAYABgBb&#10;AQAAtwMAAAAA&#10;" path="m528,129l423,129,423,0,379,0,379,129,148,129,148,1,104,1,104,129,0,129,0,167,379,167,379,410,148,410,148,168,104,168,104,410,104,448,104,492,148,492,148,448,379,448,379,489,423,489,423,448,423,448,423,410,423,410,423,167,528,167,528,129xm1107,389l589,389,589,431,1107,431,1107,389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56" o:spid="_x0000_s1026" o:spt="203" style="position:absolute;left:3173;top:12166;height:108;width:246;" coordsize="1118,492" o:gfxdata="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gVAXpMAAAADcAAAADwAAAAAAAAABACAAAAAiAAAAZHJzL2Rvd25yZXYu&#10;eG1sUEsBAhQAFAAAAAgAh07iQDMvBZ47AAAAOQAAABUAAAAAAAAAAQAgAAAADwEAAGRycy9ncm91&#10;cHNoYXBleG1sLnhtbFBLBQYAAAAABgAGAGABAADMAwAAAAA=&#10;">
                    <o:lock v:ext="edit" aspectratio="f"/>
                    <v:shape id="任意多边形 55" o:spid="_x0000_s1026" o:spt="100" style="position:absolute;left:0;top:0;height:492;width:1118;" fillcolor="#231916" filled="t" stroked="f" coordsize="1118,492" o:gfxdata="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b43xC8AAAA&#10;3QAAAA8AAAAAAAAAAQAgAAAAIgAAAGRycy9kb3ducmV2LnhtbFBLAQIUABQAAAAIAIdO4kAzLwWe&#10;OwAAADkAAAAQAAAAAAAAAAEAIAAAAAsBAABkcnMvc2hhcGV4bWwueG1sUEsFBgAAAAAGAAYAWwEA&#10;ALUDAAAAAA==&#10;" path="m528,129l423,129,423,0,379,0,379,129,148,129,148,1,104,1,104,129,0,129,0,167,379,167,379,410,148,410,148,168,104,168,104,410,104,448,104,492,148,492,148,448,379,448,379,489,423,489,423,448,423,448,423,410,423,410,423,167,528,167,528,129xm1118,205l581,205,581,249,1118,249,1118,205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58" o:spid="_x0000_s1026" o:spt="203" style="position:absolute;left:5116;top:11781;height:110;width:247;" coordsize="1125,501" o:gfxdata="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wz4PW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任意多边形 57" o:spid="_x0000_s1026" o:spt="100" style="position:absolute;left:0;top:0;height:501;width:1125;" fillcolor="#231916" filled="t" stroked="f" coordsize="1125,501" o:gfxdata="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efEy74A&#10;AADcAAAADwAAAAAAAAABACAAAAAiAAAAZHJzL2Rvd25yZXYueG1sUEsBAhQAFAAAAAgAh07iQDMv&#10;BZ47AAAAOQAAABAAAAAAAAAAAQAgAAAADQEAAGRycy9zaGFwZXhtbC54bWxQSwUGAAAAAAYABgBb&#10;AQAAtwMAAAAA&#10;" path="m343,85l297,85,296,128,295,168,292,206,290,241,277,305,251,365,210,418,154,466,164,474,173,483,181,491,189,498,248,445,292,385,321,318,335,243,337,211,339,174,341,132,343,85xm185,271l81,271,81,496,122,496,122,284,187,284,179,278,185,271xm325,437l327,448,329,459,331,471,333,482,379,484,413,484,450,478,476,461,487,442,408,442,391,441,371,440,349,439,325,437xm511,46l211,46,211,85,466,85,463,188,460,273,457,340,454,388,451,412,442,429,427,439,408,442,487,442,493,432,499,391,501,339,505,257,508,167,511,46xm187,284l122,284,164,315,206,346,234,316,193,287,187,284xm186,98l8,98,8,134,138,134,107,180,73,221,38,257,0,288,4,299,8,311,11,321,15,331,32,317,49,302,65,287,81,271,185,271,195,260,196,257,149,257,131,246,122,240,122,225,139,203,155,182,171,159,186,135,186,98xm199,188l187,206,174,223,162,241,149,257,196,257,209,242,222,225,234,209,199,188xm96,0l59,18,69,33,79,50,89,69,99,88,139,69,128,50,117,32,107,15,96,0xm943,193l896,193,880,273,845,344,791,408,719,464,727,474,735,483,742,492,749,500,814,449,865,393,902,333,925,269,965,269,943,193xm699,217l658,217,658,497,699,497,699,217xm965,269l925,269,949,334,985,394,1031,447,1088,495,1096,487,1105,478,1114,468,1125,457,1058,407,1005,347,967,275,965,269xm714,6l690,70,661,132,627,190,587,244,592,255,600,278,605,289,619,272,632,255,645,236,658,217,699,217,699,148,715,118,730,86,744,54,758,19,714,6xm1121,156l739,156,739,193,1121,193,1121,156xm944,3l901,3,901,19,900,50,900,80,899,121,898,156,942,156,944,65,944,35,944,3xm1012,26l983,50,1002,69,1020,88,1039,108,1057,128,1065,121,1073,114,1082,107,1090,100,1072,83,1054,65,1012,26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60" o:spid="_x0000_s1026" o:spt="203" style="position:absolute;left:4627;top:11782;height:108;width:244;" coordsize="1109,493" o:gfxdata="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">
                    <o:lock v:ext="edit" aspectratio="f"/>
                    <v:shape id="任意多边形 59" o:spid="_x0000_s1026" o:spt="100" style="position:absolute;left:0;top:0;height:493;width:1109;" fillcolor="#231916" filled="t" stroked="f" coordsize="1109,493" o:gfxdata="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u3H5+8AAAA&#10;3AAAAA8AAAAAAAAAAQAgAAAAIgAAAGRycy9kb3ducmV2LnhtbFBLAQIUABQAAAAIAIdO4kAzLwWe&#10;OwAAADkAAAAQAAAAAAAAAAEAIAAAAAsBAABkcnMvc2hhcGV4bWwueG1sUEsFBgAAAAAGAAYAWwEA&#10;ALUDAAAAAA==&#10;" path="m288,227l238,227,238,493,288,493,288,227xm526,186l0,186,0,227,526,227,526,186xm288,0l238,0,238,186,288,186,288,0xm820,214l771,214,771,399,777,434,794,458,822,473,862,478,996,478,1030,475,1056,465,1075,448,1081,435,874,435,850,433,833,424,823,409,820,389,820,214xm1056,324l1054,346,1051,366,1048,385,1044,404,1038,418,1025,427,1006,433,981,435,1081,435,1086,425,1090,408,1094,388,1099,366,1103,341,1090,337,1078,333,1067,328,1056,324xm820,1l771,1,771,173,586,191,590,233,771,214,820,214,820,209,1109,179,1108,168,820,168,820,1xm1105,138l820,168,1108,168,1105,138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62" o:spid="_x0000_s1026" o:spt="203" style="position:absolute;left:4143;top:11782;height:108;width:244;" coordsize="1112,493" o:gfxdata="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KTyxBu+AAAA3AAAAA8AAAAAAAAAAQAgAAAAIgAAAGRycy9kb3ducmV2Lnht&#10;bFBLAQIUABQAAAAIAIdO4kAzLwWeOwAAADkAAAAVAAAAAAAAAAEAIAAAAA0BAABkcnMvZ3JvdXBz&#10;aGFwZXhtbC54bWxQSwUGAAAAAAYABgBgAQAAygMAAAAA&#10;">
                    <o:lock v:ext="edit" aspectratio="f"/>
                    <v:shape id="任意多边形 61" o:spid="_x0000_s1026" o:spt="100" style="position:absolute;left:0;top:0;height:493;width:1112;" fillcolor="#231916" filled="t" stroked="f" coordsize="1112,493" o:gfxdata="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CXYdeugAAAN0A&#10;AAAPAAAAAAAAAAEAIAAAACIAAABkcnMvZG93bnJldi54bWxQSwECFAAUAAAACACHTuJAMy8FnjsA&#10;AAA5AAAAEAAAAAAAAAABACAAAAAJAQAAZHJzL3NoYXBleG1sLnhtbFBLBQYAAAAABgAGAFsBAACz&#10;AwAAAAA=&#10;" path="m288,227l238,227,238,493,288,493,288,227xm526,186l0,186,0,227,526,227,526,186xm288,0l238,0,238,186,288,186,288,0xm1112,127l588,127,588,168,1112,168,1112,127xm832,1l793,21,805,38,819,59,834,85,850,114,895,92,877,65,861,40,846,19,832,1xm750,227l713,290,674,348,631,402,586,451,608,468,618,476,627,483,673,427,717,370,758,311,796,250,750,227xm933,231l896,257,933,302,972,354,1014,412,1059,477,1105,446,1063,391,1020,336,977,283,933,231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64" o:spid="_x0000_s1026" o:spt="203" style="position:absolute;left:3661;top:11782;height:108;width:245;" coordsize="1116,493" o:gfxdata="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y75hgL0AAADcAAAADwAAAAAAAAABACAAAAAiAAAAZHJzL2Rvd25yZXYueG1s&#10;UEsBAhQAFAAAAAgAh07iQDMvBZ47AAAAOQAAABUAAAAAAAAAAQAgAAAADAEAAGRycy9ncm91cHNo&#10;YXBleG1sLnhtbFBLBQYAAAAABgAGAGABAADJAwAAAAA=&#10;">
                    <o:lock v:ext="edit" aspectratio="f"/>
                    <v:shape id="任意多边形 63" o:spid="_x0000_s1026" o:spt="100" style="position:absolute;left:0;top:0;height:493;width:1116;" fillcolor="#231916" filled="t" stroked="f" coordsize="1116,493" o:gfxdata="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U5GYCugAAANwA&#10;AAAPAAAAAAAAAAEAIAAAACIAAABkcnMvZG93bnJldi54bWxQSwECFAAUAAAACACHTuJAMy8FnjsA&#10;AAA5AAAAEAAAAAAAAAABACAAAAAJAQAAZHJzL3NoYXBleG1sLnhtbFBLBQYAAAAABgAGAFsBAACz&#10;AwAAAAA=&#10;" path="m288,227l238,227,238,493,288,493,288,227xm526,186l0,186,0,227,526,227,526,186xm288,0l238,0,238,186,288,186,288,0xm1116,429l582,429,582,467,1116,467,1116,429xm785,231l739,231,708,429,753,429,785,231xm1029,193l616,193,616,231,983,231,983,429,1029,429,1029,193xm811,71l765,71,746,193,791,193,811,71xm1091,32l602,32,602,71,1091,71,1091,32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66" o:spid="_x0000_s1026" o:spt="203" style="position:absolute;left:3176;top:11782;height:108;width:239;" coordsize="1087,493" o:gfxdata="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rG1xv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任意多边形 65" o:spid="_x0000_s1026" o:spt="100" style="position:absolute;left:0;top:0;height:493;width:1087;" fillcolor="#231916" filled="t" stroked="f" coordsize="1087,493" o:gfxdata="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K7BxjvQAA&#10;ANwAAAAPAAAAAAAAAAEAIAAAACIAAABkcnMvZG93bnJldi54bWxQSwECFAAUAAAACACHTuJAMy8F&#10;njsAAAA5AAAAEAAAAAAAAAABACAAAAAMAQAAZHJzL3NoYXBleG1sLnhtbFBLBQYAAAAABgAGAFsB&#10;AAC2AwAAAAA=&#10;" path="m288,227l238,227,238,493,288,493,288,227xm526,186l0,186,0,227,526,227,526,186xm288,0l238,0,238,186,288,186,288,0xm1086,34l622,34,622,491,667,491,667,461,1086,461,1086,421,667,421,667,75,1086,75,1086,34xm1086,461l1041,461,1041,491,1086,491,1086,461xm1086,75l1041,75,1041,421,1086,421,1086,75xm815,75l771,75,769,136,767,185,762,221,756,244,745,267,727,290,701,311,669,332,678,340,687,348,695,356,702,364,737,341,764,315,784,289,797,262,805,233,810,192,814,140,815,75xm936,75l892,75,892,265,897,291,910,310,932,322,964,326,1026,326,1034,285,971,285,956,284,945,279,938,271,936,259,936,75xm1034,284l1016,285,971,285,1034,285,1034,284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68" o:spid="_x0000_s1026" o:spt="203" style="position:absolute;left:4144;top:12166;height:108;width:244;" coordsize="1111,492" o:gfxdata="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0hWeD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任意多边形 67" o:spid="_x0000_s1026" o:spt="100" style="position:absolute;left:0;top:0;height:492;width:1111;" fillcolor="#231916" filled="t" stroked="f" coordsize="1111,492" o:gfxdata="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9gFh4vQAA&#10;AN0AAAAPAAAAAAAAAAEAIAAAACIAAABkcnMvZG93bnJldi54bWxQSwECFAAUAAAACACHTuJAMy8F&#10;njsAAAA5AAAAEAAAAAAAAAABACAAAAAMAQAAZHJzL3NoYXBleG1sLnhtbFBLBQYAAAAABgAGAFsB&#10;AAC2AwAAAAA=&#10;" path="m528,129l423,129,423,0,379,0,379,129,148,129,148,1,104,1,104,129,0,129,0,167,379,167,379,410,148,410,148,168,104,168,104,410,104,448,104,492,148,492,148,448,379,448,379,489,423,489,423,448,423,448,423,410,423,410,423,167,528,167,528,129xm1050,217l647,217,647,260,1050,260,1050,217xm1110,409l589,409,589,452,1110,452,1110,409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rect id="矩形 69" o:spid="_x0000_s1026" o:spt="1" style="position:absolute;left:3801;top:12186;height:9;width:96;" fillcolor="#231916" filled="t" stroked="f" coordsize="21600,21600" o:gfxdata="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2V5RK5AAAA3A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rect>
                  <v:rect id="矩形 70" o:spid="_x0000_s1026" o:spt="1" style="position:absolute;left:4280;top:12174;height:9;width:99;" fillcolor="#231916" filled="t" stroked="f" coordsize="21600,21600" o:gfxdata="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FiqGK8AAAA&#10;3QAAAA8AAAAAAAAAAQAgAAAAIgAAAGRycy9kb3ducmV2LnhtbFBLAQIUABQAAAAIAIdO4kAzLwWe&#10;OwAAADkAAAAQAAAAAAAAAAEAIAAAAAsBAABkcnMvc2hhcGV4bWwueG1sUEsFBgAAAAAGAAYAWwEA&#10;ALUDAAAAAA==&#10;">
                    <v:fill on="t" focussize="0,0"/>
                    <v:stroke on="f"/>
                    <v:imagedata o:title=""/>
                    <o:lock v:ext="edit" aspectratio="f"/>
                  </v:rect>
                  <v:shape id="任意多边形 71" o:spid="_x0000_s1026" o:spt="100" style="position:absolute;left:3252;top:11226;height:145;width:87;" fillcolor="#231916" filled="t" stroked="f" coordsize="396,662" o:gfxdata="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4JxaAvQAA&#10;ANwAAAAPAAAAAAAAAAEAIAAAACIAAABkcnMvZG93bnJldi54bWxQSwECFAAUAAAACACHTuJAMy8F&#10;njsAAAA5AAAAEAAAAAAAAAABACAAAAAMAQAAZHJzL3NoYXBleG1sLnhtbFBLBQYAAAAABgAGAFsB&#10;AAC2AwAAAAA=&#10;" path="m364,0l21,0,21,330,54,328,83,326,109,325,131,324,171,327,236,344,295,400,306,456,303,485,262,556,180,591,146,593,108,591,71,582,35,569,0,550,0,634,27,646,61,655,101,660,147,661,202,658,293,628,358,571,391,495,395,450,391,407,361,335,300,283,214,257,162,254,151,254,103,256,103,72,364,72,364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72" o:spid="_x0000_s1026" o:spt="100" style="position:absolute;left:3735;top:11224;height:148;width:98;" fillcolor="#231916" filled="t" stroked="f" coordsize="449,673" o:gfxdata="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3kyYA7gAAADcAAAA&#10;DwAAAAAAAAABACAAAAAiAAAAZHJzL2Rvd25yZXYueG1sUEsBAhQAFAAAAAgAh07iQDMvBZ47AAAA&#10;OQAAABAAAAAAAAAAAQAgAAAABwEAAGRycy9zaGFwZXhtbC54bWxQSwUGAAAAAAYABgBbAQAAsQMA&#10;AAAA&#10;" path="m288,0l226,6,171,25,122,57,79,102,44,157,19,221,5,294,0,375,3,442,15,501,34,552,60,595,93,629,132,653,176,668,227,673,273,669,315,657,352,638,386,611,391,605,229,605,200,602,174,593,151,579,132,559,116,535,104,508,97,480,95,449,97,424,104,401,116,379,132,359,152,343,90,343,93,283,104,229,121,182,145,142,175,110,209,87,248,73,291,69,404,69,404,19,381,11,354,5,323,1,288,0xm404,321l228,321,258,324,283,331,306,343,324,359,339,379,350,404,356,432,359,463,356,493,349,520,338,544,322,565,303,582,281,595,256,602,229,605,391,605,413,579,432,541,444,500,448,455,445,411,434,373,418,338,404,321xm250,253l199,259,156,276,120,304,92,343,152,343,152,343,174,331,200,324,228,321,404,321,394,308,365,284,331,267,293,257,250,253xm404,69l291,69,320,70,349,75,377,83,404,95,404,69xe">
                    <v:fill on="t" focussize="0,0"/>
                    <v:stroke on="f"/>
                    <v:imagedata o:title=""/>
                    <o:lock v:ext="edit" aspectratio="f"/>
                  </v:shape>
                  <v:shape id="任意多边形 73" o:spid="_x0000_s1026" o:spt="100" style="position:absolute;left:4216;top:11227;height:143;width:99;" fillcolor="#231916" filled="t" stroked="f" coordsize="453,651" o:gfxdata="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tQNIL4A&#10;AADdAAAADwAAAAAAAAABACAAAAAiAAAAZHJzL2Rvd25yZXYueG1sUEsBAhQAFAAAAAgAh07iQDMv&#10;BZ47AAAAOQAAABAAAAAAAAAAAQAgAAAADQEAAGRycy9zaGFwZXhtbC54bWxQSwUGAAAAAAYABgBb&#10;AQAAtwMAAAAA&#10;" path="m453,0l0,0,0,73,348,73,89,651,180,651,453,29,453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74" o:spid="_x0000_s1026" o:spt="100" style="position:absolute;left:4699;top:11224;height:148;width:98;" fillcolor="#231916" filled="t" stroked="f" coordsize="447,673" o:gfxdata="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QhC7O8AAAA&#10;3AAAAA8AAAAAAAAAAQAgAAAAIgAAAGRycy9kb3ducmV2LnhtbFBLAQIUABQAAAAIAIdO4kAzLwWe&#10;OwAAADkAAAAQAAAAAAAAAAEAIAAAAAsBAABkcnMvc2hhcGV4bWwueG1sUEsFBgAAAAAGAAYAWwEA&#10;ALUDAAAAAA==&#10;" path="m233,0l189,3,150,12,115,26,83,46,58,70,40,97,29,128,25,163,33,211,56,253,95,290,149,320,149,321,84,354,38,395,10,445,0,502,4,538,15,571,33,600,58,626,89,646,125,661,164,670,208,673,261,670,308,661,349,646,383,625,404,606,225,606,196,604,170,598,147,589,127,575,110,559,98,541,91,521,89,498,97,455,121,418,161,386,218,359,370,359,361,351,294,321,294,319,351,287,352,285,223,285,175,262,141,233,121,200,114,161,116,142,122,124,132,108,147,94,164,83,183,75,204,70,226,68,395,68,393,66,370,43,341,24,309,11,272,3,233,0xm370,359l218,359,279,385,323,418,349,456,358,501,355,522,348,542,337,560,321,576,301,589,278,598,253,604,225,606,404,606,411,599,431,569,442,534,446,496,437,439,408,390,370,359xm395,68l226,68,250,70,271,74,290,82,306,93,318,107,327,123,333,141,335,161,335,163,328,200,307,233,272,261,223,285,352,285,391,248,416,204,424,152,420,120,410,91,395,68xe">
                    <v:fill on="t" focussize="0,0"/>
                    <v:stroke on="f"/>
                    <v:imagedata o:title=""/>
                    <o:lock v:ext="edit" aspectratio="f"/>
                  </v:shape>
                  <v:shape id="任意多边形 75" o:spid="_x0000_s1026" o:spt="100" style="position:absolute;left:5191;top:11224;height:148;width:98;" fillcolor="#231916" filled="t" stroked="f" coordsize="447,673" o:gfxdata="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U85XEvQAA&#10;ANwAAAAPAAAAAAAAAAEAIAAAACIAAABkcnMvZG93bnJldi54bWxQSwECFAAUAAAACACHTuJAMy8F&#10;njsAAAA5AAAAEAAAAAAAAAABACAAAAAMAQAAZHJzL3NoYXBleG1sLnhtbFBLBQYAAAAABgAGAFsB&#10;AAC2AwAAAAA=&#10;" path="m38,573l38,650,65,660,95,666,127,671,162,672,226,666,281,648,330,617,343,604,162,604,130,602,98,596,68,587,38,573xm445,339l359,339,356,399,346,452,330,497,307,535,279,565,245,587,207,600,162,604,343,604,372,575,405,521,428,457,442,383,445,339xm226,0l178,3,135,15,97,34,63,61,35,94,16,131,4,173,0,218,4,261,14,300,32,334,58,365,88,389,123,407,161,417,203,421,253,416,296,400,330,375,349,350,224,350,194,348,168,341,145,329,125,312,109,291,98,267,91,239,89,208,91,179,98,153,110,129,126,108,146,90,168,78,192,70,219,68,381,68,356,42,319,19,275,4,226,0xm381,68l219,68,248,71,274,79,297,94,317,114,333,138,345,166,352,197,354,230,352,254,345,276,333,297,317,315,297,331,275,341,251,348,224,350,349,350,357,339,445,339,447,300,447,297,443,229,432,169,414,118,389,76,381,68xm359,339l357,339,358,340,358,340,359,339xe">
                    <v:fill on="t" focussize="0,0"/>
                    <v:stroke on="f"/>
                    <v:imagedata o:title=""/>
                    <o:lock v:ext="edit" aspectratio="f"/>
                  </v:shape>
                  <v:shape id="任意多边形 76" o:spid="_x0000_s1026" o:spt="100" style="position:absolute;left:3186;top:11607;height:146;width:218;" fillcolor="#231916" filled="t" stroked="f" coordsize="992,665" o:gfxdata="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oBNyLsAAADd&#10;AAAADwAAAAAAAAABACAAAAAiAAAAZHJzL2Rvd25yZXYueG1sUEsBAhQAFAAAAAgAh07iQDMvBZ47&#10;AAAAOQAAABAAAAAAAAAAAQAgAAAACgEAAGRycy9zaGFwZXhtbC54bWxQSwUGAAAAAAYABgBbAQAA&#10;tAMAAAAA&#10;" path="m403,594l4,594,4,665,403,665,403,594xm248,100l160,100,160,594,248,594,248,100xm248,0l0,67,0,143,160,100,248,100,248,0xm956,72l774,72,804,74,830,79,852,89,871,102,885,118,896,138,902,160,904,187,902,211,897,235,888,258,875,281,858,306,833,335,802,368,764,405,561,593,561,665,985,665,985,592,665,592,665,590,824,445,869,402,906,363,935,328,956,297,972,268,982,238,989,208,991,178,988,140,977,106,961,76,956,72xm788,3l735,7,686,18,640,36,597,62,597,146,640,113,683,90,728,76,774,72,956,72,937,50,907,30,872,15,833,6,788,3xe">
                    <v:fill on="t" focussize="0,0"/>
                    <v:stroke on="f"/>
                    <v:imagedata o:title=""/>
                    <o:lock v:ext="edit" aspectratio="f"/>
                  </v:shape>
                  <v:shape id="任意多边形 77" o:spid="_x0000_s1026" o:spt="100" style="position:absolute;left:3676;top:11606;height:149;width:217;" fillcolor="#231916" filled="t" stroked="f" coordsize="986,676" o:gfxdata="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Luknh&#10;wAAAANwAAAAPAAAAAAAAAAEAIAAAACIAAABkcnMvZG93bnJldi54bWxQSwECFAAUAAAACACHTuJA&#10;My8FnjsAAAA5AAAAEAAAAAAAAAABACAAAAAPAQAAZHJzL3NoYXBleG1sLnhtbFBLBQYAAAAABgAG&#10;AFsBAAC5AwAAAAA=&#10;" path="m404,593l4,593,4,664,404,664,404,593xm248,99l160,99,160,593,248,593,248,99xm248,0l0,67,0,142,160,99,248,99,248,0xm578,555l578,641,611,656,648,667,691,673,738,675,791,672,839,662,881,645,918,621,932,607,740,607,696,604,654,594,615,578,578,555xm932,71l743,71,799,78,839,98,863,131,871,178,861,229,829,265,777,287,704,294,648,294,648,362,706,362,789,370,848,393,884,432,896,486,893,512,885,536,872,556,854,574,831,589,804,599,774,605,740,607,932,607,947,592,969,559,981,522,986,480,983,450,975,422,961,397,942,375,918,356,890,341,858,331,822,325,822,323,883,299,927,264,953,217,962,159,958,126,948,96,932,71xm765,3l721,5,679,12,641,23,605,40,605,117,638,97,672,83,707,74,743,71,932,71,931,69,908,46,879,27,845,14,807,5,765,3xe">
                    <v:fill on="t" focussize="0,0"/>
                    <v:stroke on="f"/>
                    <v:imagedata o:title=""/>
                    <o:lock v:ext="edit" aspectratio="f"/>
                  </v:shape>
                  <v:shape id="任意多边形 78" o:spid="_x0000_s1026" o:spt="100" style="position:absolute;left:4153;top:11607;height:146;width:224;" fillcolor="#231916" filled="t" stroked="f" coordsize="1022,665" o:gfxdata="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gxN4vQAA&#10;ANwAAAAPAAAAAAAAAAEAIAAAACIAAABkcnMvZG93bnJldi54bWxQSwECFAAUAAAACACHTuJAMy8F&#10;njsAAAA5AAAAEAAAAAAAAAABACAAAAAMAQAAZHJzL3NoYXBleG1sLnhtbFBLBQYAAAAABgAGAFsB&#10;AAC2AwAAAAA=&#10;" path="m403,594l4,594,4,665,403,665,403,594xm248,100l160,100,160,594,248,594,248,100xm248,0l0,68,0,143,160,100,248,100,248,0xm932,496l846,496,846,665,932,665,932,496xm932,14l830,14,522,443,522,496,1021,496,1021,431,612,431,820,142,829,126,836,112,842,101,846,91,932,91,932,14xm932,91l848,91,847,112,847,127,846,142,846,431,932,431,932,91xe">
                    <v:fill on="t" focussize="0,0"/>
                    <v:stroke on="f"/>
                    <v:imagedata o:title=""/>
                    <o:lock v:ext="edit" aspectratio="f"/>
                  </v:shape>
                  <v:shape id="任意多边形 79" o:spid="_x0000_s1026" o:spt="100" style="position:absolute;left:4640;top:11606;height:149;width:218;" fillcolor="#231916" filled="t" stroked="f" coordsize="990,676" o:gfxdata="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qc+0fvQAA&#10;AN0AAAAPAAAAAAAAAAEAIAAAACIAAABkcnMvZG93bnJldi54bWxQSwECFAAUAAAACACHTuJAMy8F&#10;njsAAAA5AAAAEAAAAAAAAAABACAAAAAMAQAAZHJzL3NoYXBleG1sLnhtbFBLBQYAAAAABgAGAFsB&#10;AAC2AwAAAAA=&#10;" path="m403,594l4,594,4,665,403,665,403,594xm248,100l160,100,160,594,248,594,248,100xm248,0l0,67,0,143,160,100,248,100,248,0xm593,565l593,649,621,661,655,669,694,674,740,676,795,672,844,661,886,643,923,617,931,608,739,608,702,605,665,597,628,584,593,565xm944,339l725,339,765,341,800,347,830,358,855,373,874,392,888,415,897,441,899,470,897,500,888,526,875,550,855,570,831,586,804,598,773,605,739,608,931,608,952,586,972,550,985,509,989,464,985,421,973,383,954,349,944,339xm957,14l615,14,615,345,647,342,677,340,703,339,725,339,944,339,927,321,893,298,853,282,807,272,790,271,696,271,696,87,957,87,957,14xm755,269l744,269,731,269,696,271,790,271,755,269xe">
                    <v:fill on="t" focussize="0,0"/>
                    <v:stroke on="f"/>
                    <v:imagedata o:title=""/>
                    <o:lock v:ext="edit" aspectratio="f"/>
                  </v:shape>
                  <v:shape id="任意多边形 80" o:spid="_x0000_s1026" o:spt="100" style="position:absolute;left:5128;top:11606;height:149;width:223;" fillcolor="#231916" filled="t" stroked="f" coordsize="1016,676" o:gfxdata="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ontK+/&#10;AAAA3AAAAA8AAAAAAAAAAQAgAAAAIgAAAGRycy9kb3ducmV2LnhtbFBLAQIUABQAAAAIAIdO4kAz&#10;LwWeOwAAADkAAAAQAAAAAAAAAAEAIAAAAA4BAABkcnMvc2hhcGV4bWwueG1sUEsFBgAAAAAGAAYA&#10;WwEAALgDAAAAAA==&#10;" path="m403,593l4,593,4,664,403,664,403,593xm248,99l160,99,160,593,248,593,248,99xm248,0l0,67,0,142,160,99,248,99,248,0xm855,3l793,9,738,28,689,60,646,104,611,159,587,223,572,296,567,378,571,445,582,504,601,555,627,598,660,632,699,656,744,670,794,675,840,671,882,660,920,641,953,614,958,607,796,607,767,604,741,596,719,581,699,561,683,537,671,511,664,482,662,451,664,426,671,403,683,382,699,362,719,345,657,345,661,285,671,232,688,185,712,145,742,112,776,89,815,76,858,71,971,71,971,22,948,13,921,7,890,4,855,3xm971,324l795,324,825,326,851,333,873,345,892,361,906,382,917,406,924,434,926,466,923,496,917,523,905,547,890,568,870,585,848,597,824,605,796,607,958,607,980,581,1000,544,1011,503,1015,457,1012,414,1002,375,985,341,971,324xm817,256l766,261,723,278,687,306,659,345,719,345,719,345,741,333,767,326,795,324,971,324,961,311,932,287,898,270,860,259,817,256xm971,71l858,71,887,73,916,78,944,86,971,97,971,71xe">
                    <v:fill on="t" focussize="0,0"/>
                    <v:stroke on="f"/>
                    <v:imagedata o:title=""/>
                    <o:lock v:ext="edit" aspectratio="f"/>
                  </v:shape>
                  <v:shape id="任意多边形 81" o:spid="_x0000_s1026" o:spt="100" style="position:absolute;left:3185;top:11988;height:149;width:221;" fillcolor="#231916" filled="t" stroked="f" coordsize="1006,676" o:gfxdata="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fNnQKvQAA&#10;ANwAAAAPAAAAAAAAAAEAIAAAACIAAABkcnMvZG93bnJldi54bWxQSwECFAAUAAAACACHTuJAMy8F&#10;njsAAAA5AAAAEAAAAAAAAAABACAAAAAMAQAAZHJzL3NoYXBleG1sLnhtbFBLBQYAAAAABgAGAFsB&#10;AAC2AwAAAAA=&#10;" path="m403,594l4,594,4,665,403,665,403,594xm247,100l160,100,160,594,247,594,247,100xm247,0l0,67,0,143,160,100,247,100,247,0xm597,576l597,653,623,663,653,670,685,674,721,676,784,670,840,651,888,621,901,608,721,608,688,606,656,600,626,590,597,576xm1003,343l917,343,914,403,904,455,888,501,866,539,837,569,804,590,765,603,721,608,901,608,930,578,963,525,986,461,1001,386,1003,343xm785,3l737,7,694,18,655,38,621,65,594,97,574,135,562,176,558,222,562,265,573,303,591,338,616,368,647,393,681,410,719,421,761,424,811,419,854,404,889,379,907,354,783,354,753,351,726,344,703,332,683,315,668,294,656,270,650,242,647,211,650,183,657,156,668,133,684,111,704,94,726,81,750,74,777,71,939,71,915,46,877,22,834,8,785,3xm939,71l777,71,806,74,832,83,855,97,875,117,891,142,903,170,910,200,912,234,910,258,903,280,891,300,875,319,855,334,833,345,809,352,783,354,907,354,915,343,1003,343,1005,303,1005,300,1002,233,991,173,972,122,947,79,939,71xm917,343l915,343,916,343,917,343,917,343xe">
                    <v:fill on="t" focussize="0,0"/>
                    <v:stroke on="f"/>
                    <v:imagedata o:title=""/>
                    <o:lock v:ext="edit" aspectratio="f"/>
                  </v:shape>
                  <v:shape id="任意多边形 82" o:spid="_x0000_s1026" o:spt="100" style="position:absolute;left:3669;top:11988;height:148;width:230;" fillcolor="#231916" filled="t" stroked="f" coordsize="1048,673" o:gfxdata="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FEuuuvQAA&#10;AN0AAAAPAAAAAAAAAAEAIAAAACIAAABkcnMvZG93bnJldi54bWxQSwECFAAUAAAACACHTuJAMy8F&#10;njsAAAA5AAAAEAAAAAAAAAABACAAAAAMAQAAZHJzL3NoYXBleG1sLnhtbFBLBQYAAAAABgAGAFsB&#10;AAC2AwAAAAA=&#10;" path="m395,69l213,69,243,71,269,77,291,86,309,99,324,115,334,135,341,158,343,184,341,208,336,232,327,255,314,278,297,303,272,332,241,365,202,402,0,591,0,662,424,662,424,589,104,589,104,587,263,442,308,399,345,360,374,325,395,294,410,265,421,235,428,206,430,175,427,137,416,103,399,74,395,69xm227,0l174,4,125,15,78,34,36,60,36,143,78,111,122,88,167,74,213,69,395,69,376,48,346,27,311,12,272,3,227,0xm826,0l772,6,724,22,683,50,649,89,622,138,603,198,592,268,588,349,592,424,603,489,621,544,646,590,678,626,716,652,760,668,811,673,864,667,910,651,951,624,968,605,819,605,768,595,729,563,700,512,684,439,678,346,684,246,701,168,730,113,770,80,821,69,978,69,949,37,894,10,826,0xm978,69l821,69,870,80,908,112,935,167,952,243,957,341,952,436,935,510,907,563,869,594,819,605,968,605,985,586,1012,537,1032,479,1044,411,1048,334,1041,232,1023,149,992,84,978,69xe">
                    <v:fill on="t" focussize="0,0"/>
                    <v:stroke on="f"/>
                    <v:imagedata o:title=""/>
                    <o:lock v:ext="edit" aspectratio="f"/>
                  </v:shape>
                  <v:shape id="任意多边形 83" o:spid="_x0000_s1026" o:spt="100" style="position:absolute;left:4636;top:11989;height:145;width:225;" fillcolor="#231916" filled="t" stroked="f" coordsize="1025,662" o:gfxdata="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PQG8L4A&#10;AADcAAAADwAAAAAAAAABACAAAAAiAAAAZHJzL2Rvd25yZXYueG1sUEsBAhQAFAAAAAgAh07iQDMv&#10;BZ47AAAAOQAAABAAAAAAAAAAAQAgAAAADQEAAGRycy9zaGFwZXhtbC54bWxQSwUGAAAAAAYABgBb&#10;AQAAtwMAAAAA&#10;" path="m395,69l213,69,243,71,269,76,291,85,309,98,324,115,334,135,341,157,343,184,341,208,336,232,327,255,314,278,297,303,272,332,241,364,202,401,0,590,0,662,424,662,424,588,104,588,104,587,263,442,308,399,345,360,374,325,395,294,410,265,421,235,428,205,430,175,426,137,416,103,399,73,395,69xm227,0l174,4,124,15,78,33,35,59,35,143,78,110,122,87,167,73,213,69,395,69,375,47,346,27,311,12,272,3,227,0xm990,69l808,69,837,71,863,76,886,85,904,98,919,115,929,135,935,157,937,184,936,208,930,232,921,255,909,278,891,303,867,332,835,364,797,401,595,590,595,662,1018,662,1018,588,699,588,699,587,858,442,902,399,939,360,968,325,990,294,1005,265,1016,235,1022,205,1024,175,1021,137,1011,103,994,73,990,69xm822,0l769,4,719,15,673,33,630,59,630,143,673,110,717,87,762,73,808,69,990,69,970,47,940,27,906,12,866,3,822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84" o:spid="_x0000_s1026" o:spt="100" style="position:absolute;left:4152;top:11989;height:146;width:226;" fillcolor="#231916" filled="t" stroked="f" coordsize="1032,665" o:gfxdata="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C27gsOtAAAANwAAAAPAAAA&#10;AAAAAAEAIAAAACIAAABkcnMvZG93bnJldi54bWxQSwECFAAUAAAACACHTuJAMy8FnjsAAAA5AAAA&#10;EAAAAAAAAAABACAAAAADAQAAZHJzL3NoYXBleG1sLnhtbFBLBQYAAAAABgAGAFsBAACtAwAAAAA=&#10;" path="m395,72l213,72,242,74,268,80,290,89,309,102,324,118,334,138,340,161,342,187,340,211,335,235,326,258,314,281,296,306,272,335,240,368,202,405,0,594,0,665,423,665,423,592,104,592,104,590,263,445,307,402,344,363,373,328,395,297,410,268,421,238,427,209,429,178,426,140,416,106,399,77,395,72xm227,3l174,7,124,18,78,37,35,63,35,146,78,114,122,91,167,77,213,72,395,72,375,51,345,30,311,15,271,6,227,3xm1031,594l632,594,632,665,1031,665,1031,594xm875,100l788,100,788,594,875,594,875,100xm875,0l627,68,627,143,788,100,875,100,87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85" o:spid="_x0000_s1026" o:spt="100" style="position:absolute;left:5128;top:11988;height:148;width:224;" fillcolor="#231916" filled="t" stroked="f" coordsize="1019,673" o:gfxdata="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5jLeYvQAA&#10;AN0AAAAPAAAAAAAAAAEAIAAAACIAAABkcnMvZG93bnJldi54bWxQSwECFAAUAAAACACHTuJAMy8F&#10;njsAAAA5AAAAEAAAAAAAAAABACAAAAAMAQAAZHJzL3NoYXBleG1sLnhtbFBLBQYAAAAABgAGAFsB&#10;AAC2AwAAAAA=&#10;" path="m395,69l213,69,243,71,269,77,291,86,310,99,324,115,335,135,341,158,343,184,341,208,336,232,327,255,314,278,297,303,272,332,241,365,203,402,0,591,0,662,424,662,424,589,104,589,104,587,263,442,308,399,345,360,374,325,395,294,410,265,421,235,428,206,430,175,427,137,416,103,399,74,395,69xm227,0l174,4,125,15,78,34,36,60,36,143,78,111,122,88,167,74,213,69,395,69,376,48,346,27,311,12,272,3,227,0xm611,553l611,638,644,654,682,664,724,671,771,673,824,670,872,659,915,643,951,619,966,605,773,605,729,602,688,592,648,576,611,553xm966,69l776,69,833,75,873,96,897,129,905,176,894,227,863,263,810,285,737,292,682,292,682,360,740,360,822,368,882,391,917,429,929,483,926,510,918,533,905,554,887,572,864,586,837,597,807,603,773,605,966,605,981,590,1002,557,1015,519,1019,478,1016,447,1008,420,994,395,975,372,951,353,923,339,891,329,856,323,856,321,917,297,960,261,986,215,995,157,992,124,982,94,966,69xm798,0l754,3,713,10,674,21,638,37,638,115,671,95,705,80,740,72,776,69,966,69,965,67,941,44,912,25,878,11,840,3,798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86" o:spid="_x0000_s1026" o:spt="100" style="position:absolute;left:3181;top:12365;height:148;width:230;" fillcolor="#231916" filled="t" stroked="f" coordsize="1049,673" o:gfxdata="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eUWKG&#10;wAAAANwAAAAPAAAAAAAAAAEAIAAAACIAAABkcnMvZG93bnJldi54bWxQSwECFAAUAAAACACHTuJA&#10;My8FnjsAAAA5AAAAEAAAAAAAAAABACAAAAAPAQAAZHJzL3NoYXBleG1sLnhtbFBLBQYAAAAABgAG&#10;AFsBAAC5AwAAAAA=&#10;" path="m395,69l213,69,243,71,269,77,291,86,310,99,324,115,335,135,341,158,343,184,341,208,336,232,327,255,314,278,297,303,272,332,241,365,203,402,0,591,0,662,424,662,424,589,104,589,104,587,263,442,308,399,345,360,374,325,395,294,410,265,421,235,428,206,430,175,427,137,416,103,399,74,395,69xm227,0l174,4,125,15,78,34,36,60,36,143,78,111,122,88,167,74,213,69,395,69,376,48,346,27,311,12,272,3,227,0xm889,0l827,7,772,26,722,57,680,102,645,157,620,221,605,294,600,375,604,443,615,502,634,553,661,595,694,629,733,654,777,668,827,673,873,669,915,658,953,638,986,611,992,605,830,605,801,602,775,593,752,579,732,559,716,535,705,509,698,480,696,449,698,424,705,401,716,379,732,360,752,343,690,343,694,283,705,229,722,182,746,142,776,110,810,87,848,73,891,69,1005,69,1005,19,982,11,955,5,924,2,889,0xm1005,322l829,322,858,324,884,331,906,343,925,359,940,380,951,404,957,432,959,464,957,493,950,520,939,544,923,565,904,583,882,595,857,602,830,605,992,605,1014,579,1033,542,1045,500,1049,455,1045,412,1035,373,1018,338,1005,322xm850,254l800,259,757,276,721,304,692,343,752,343,752,343,775,331,800,324,829,322,1005,322,995,309,965,285,932,267,893,257,850,254xm1005,69l891,69,921,70,949,75,977,83,1005,95,1005,69xe">
                    <v:fill on="t" focussize="0,0"/>
                    <v:stroke on="f"/>
                    <v:imagedata o:title=""/>
                    <o:lock v:ext="edit" aspectratio="f"/>
                  </v:shape>
                  <v:shape id="任意多边形 87" o:spid="_x0000_s1026" o:spt="100" style="position:absolute;left:3670;top:12367;height:145;width:229;" fillcolor="#231916" filled="t" stroked="f" coordsize="1043,662" o:gfxdata="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5dBsIbsAAADc&#10;AAAADwAAAAAAAAABACAAAAAiAAAAZHJzL2Rvd25yZXYueG1sUEsBAhQAFAAAAAgAh07iQDMvBZ47&#10;AAAAOQAAABAAAAAAAAAAAQAgAAAACgEAAGRycy9zaGFwZXhtbC54bWxQSwUGAAAAAAYABgBbAQAA&#10;tAMAAAAA&#10;" path="m395,69l213,69,243,71,268,76,291,86,309,99,324,115,334,135,340,157,342,184,341,208,335,232,326,255,314,278,296,303,272,332,240,364,202,401,0,590,0,662,423,662,423,588,104,588,104,587,263,442,307,399,344,360,373,325,395,294,410,265,421,235,427,205,430,175,426,137,416,103,399,73,395,69xm227,0l174,4,124,15,78,33,35,59,35,143,78,110,122,87,167,73,213,69,395,69,375,47,346,27,311,12,271,3,227,0xm1042,11l589,11,589,84,937,84,678,662,769,662,1042,39,1042,11xe">
                    <v:fill on="t" focussize="0,0"/>
                    <v:stroke on="f"/>
                    <v:imagedata o:title=""/>
                    <o:lock v:ext="edit" aspectratio="f"/>
                  </v:shape>
                  <v:shape id="任意多边形 88" o:spid="_x0000_s1026" o:spt="100" style="position:absolute;left:4151;top:12365;height:148;width:229;" fillcolor="#231916" filled="t" stroked="f" coordsize="1041,673" o:gfxdata="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Jd/Nb4A&#10;AADdAAAADwAAAAAAAAABACAAAAAiAAAAZHJzL2Rvd25yZXYueG1sUEsBAhQAFAAAAAgAh07iQDMv&#10;BZ47AAAAOQAAABAAAAAAAAAAAQAgAAAADQEAAGRycy9zaGFwZXhtbC54bWxQSwUGAAAAAAYABgBb&#10;AQAAtwMAAAAA&#10;" path="m395,69l213,69,243,71,269,76,291,85,309,98,324,115,334,134,340,157,342,183,341,208,335,231,326,255,314,278,296,303,272,331,241,364,202,401,0,590,0,662,423,662,423,588,104,588,104,587,263,442,308,399,344,360,374,325,395,294,410,265,421,235,428,205,430,175,426,137,416,103,399,73,395,69xm227,0l174,4,124,15,78,33,35,59,35,143,78,110,122,87,167,73,213,69,395,69,375,47,346,27,311,12,271,3,227,0xm827,0l784,3,744,11,709,25,678,45,652,69,634,97,623,128,619,162,627,210,650,253,689,289,744,319,744,321,678,353,632,394,604,444,595,502,598,538,609,570,627,599,653,625,684,646,719,661,759,669,803,672,856,669,903,660,943,645,978,624,998,605,819,605,790,603,764,598,741,588,721,575,704,559,693,541,685,520,683,498,691,455,715,417,756,385,812,358,964,358,955,351,888,320,888,319,945,286,947,285,818,285,770,261,736,233,715,199,708,161,710,141,716,124,727,108,741,94,758,82,777,74,798,69,821,67,989,67,988,65,964,42,935,24,903,10,867,3,827,0xm964,358l812,358,873,385,917,417,943,456,952,500,950,522,943,541,931,559,915,575,895,588,873,598,847,603,819,605,998,605,1005,598,1025,568,1037,534,1041,495,1031,438,1002,390,964,358xm989,67l821,67,844,69,865,74,884,82,900,93,913,106,922,122,927,141,929,161,929,162,922,199,901,232,866,261,818,285,947,285,986,248,1010,203,1018,152,1015,120,1005,91,989,67xe">
                    <v:fill on="t" focussize="0,0"/>
                    <v:stroke on="f"/>
                    <v:imagedata o:title=""/>
                    <o:lock v:ext="edit" aspectratio="f"/>
                  </v:shape>
                  <v:shape id="任意多边形 89" o:spid="_x0000_s1026" o:spt="100" style="position:absolute;left:4634;top:12365;height:148;width:228;" fillcolor="#231916" filled="t" stroked="f" coordsize="1039,673" o:gfxdata="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3G2bL4A&#10;AADcAAAADwAAAAAAAAABACAAAAAiAAAAZHJzL2Rvd25yZXYueG1sUEsBAhQAFAAAAAgAh07iQDMv&#10;BZ47AAAAOQAAABAAAAAAAAAAAQAgAAAADQEAAGRycy9zaGFwZXhtbC54bWxQSwUGAAAAAAYABgBb&#10;AQAAtwMAAAAA&#10;" path="m395,69l213,69,243,71,268,76,291,86,309,99,324,115,334,135,340,157,342,184,341,208,335,232,326,255,314,278,296,303,272,332,240,364,202,401,0,590,0,662,423,662,423,588,104,588,104,587,263,442,307,399,344,360,373,325,395,294,410,265,421,235,427,205,430,175,426,137,416,103,399,73,395,69xm227,0l174,4,124,15,78,33,35,59,35,143,78,110,122,87,167,73,213,69,395,69,375,47,346,27,311,12,271,3,227,0xm630,573l630,650,657,660,686,667,719,671,754,673,817,666,873,648,922,618,935,605,754,605,721,603,690,597,659,587,630,573xm1036,340l951,340,947,400,938,452,922,498,899,536,871,566,837,587,798,600,754,605,935,605,963,575,996,522,1020,458,1034,383,1036,340xm818,0l770,4,727,15,688,35,655,61,627,94,607,132,596,173,592,219,595,262,606,300,624,335,649,365,680,390,714,407,753,418,794,421,845,416,887,401,922,375,941,351,816,351,786,348,760,341,736,329,717,312,701,291,690,267,683,239,681,208,683,180,690,153,701,130,718,108,737,91,759,78,784,71,811,68,973,68,948,43,910,19,867,5,818,0xm973,68l811,68,840,71,866,80,889,94,909,114,925,139,936,166,943,197,946,231,943,255,936,277,925,297,908,316,888,331,867,342,842,349,816,351,941,351,949,340,1036,340,1039,300,1039,297,1035,230,1024,170,1006,119,980,76,973,68xm951,340l949,340,949,340,950,340,951,340xe">
                    <v:fill on="t" focussize="0,0"/>
                    <v:stroke on="f"/>
                    <v:imagedata o:title=""/>
                    <o:lock v:ext="edit" aspectratio="f"/>
                  </v:shape>
                  <v:shape id="任意多边形 90" o:spid="_x0000_s1026" o:spt="100" style="position:absolute;left:5126;top:12365;height:148;width:226;" fillcolor="#231916" filled="t" stroked="f" coordsize="1031,673" o:gfxdata="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XaVNL4A&#10;AADcAAAADwAAAAAAAAABACAAAAAiAAAAZHJzL2Rvd25yZXYueG1sUEsBAhQAFAAAAAgAh07iQDMv&#10;BZ47AAAAOQAAABAAAAAAAAAAAQAgAAAADQEAAGRycy9zaGFwZXhtbC54bWxQSwUGAAAAAAYABgBb&#10;AQAAtwMAAAAA&#10;" path="m0,553l0,638,33,653,70,664,113,670,160,673,213,669,261,659,303,642,340,619,354,605,162,605,118,601,76,592,37,575,0,553xm354,68l165,68,221,75,261,95,285,129,293,176,283,226,251,262,199,284,125,292,70,292,70,360,128,360,211,367,270,390,306,429,318,483,315,509,307,533,294,554,275,572,253,586,226,596,196,602,162,605,354,605,369,590,391,556,403,519,407,477,405,447,397,419,383,394,364,372,340,353,312,338,280,328,244,322,244,320,305,296,349,261,375,214,384,156,380,123,370,93,354,68xm187,0l142,2,101,9,63,21,27,37,27,115,60,94,94,80,129,71,165,68,354,68,353,67,330,43,301,24,267,11,229,3,187,0xm810,0l755,5,707,22,667,50,632,88,606,138,587,198,575,268,571,349,575,423,586,488,604,544,630,590,662,626,700,652,744,667,794,673,847,667,894,651,934,623,951,605,802,605,751,594,712,563,684,511,667,439,661,345,667,246,684,168,713,113,753,79,805,68,962,68,933,37,877,9,810,0xm962,68l805,68,854,79,892,112,919,167,935,243,941,341,935,436,918,510,891,562,852,594,802,605,951,605,969,585,996,537,1015,479,1027,411,1031,334,1025,232,1006,148,976,83,962,6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657;top:10262;height:188;width:395;" fillcolor="#231916" filled="t" stroked="f" coordsize="1050,500" o:gfxdata="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0WTYu/&#10;AAAA3QAAAA8AAAAAAAAAAQAgAAAAIgAAAGRycy9kb3ducmV2LnhtbFBLAQIUABQAAAAIAIdO4kAz&#10;LwWeOwAAADkAAAAQAAAAAAAAAAEAIAAAAA4BAABkcnMvc2hhcGV4bWwueG1sUEsFBgAAAAAGAAYA&#10;WwEAALgDAAAAAA==&#10;" path="m239,241l187,241,187,449,189,452,191,455,195,458,208,464,229,469,259,471,296,472,320,472,345,471,372,469,400,467,418,464,433,459,444,452,453,443,459,433,462,424,314,424,290,424,271,423,257,422,249,420,242,418,239,411,239,241xm421,341l420,354,419,365,418,374,417,381,413,397,407,408,398,414,387,418,370,422,346,423,314,424,462,424,465,418,471,398,478,374,466,369,457,366,453,364,443,359,432,352,421,341xm184,0l185,24,186,44,187,61,187,75,187,193,139,202,96,211,58,218,26,223,0,226,3,241,6,256,8,272,10,287,29,281,161,247,187,241,239,241,239,229,373,202,426,191,469,184,474,183,239,183,239,75,239,60,240,43,241,23,243,2,210,2,200,2,184,0xm478,124l454,133,426,140,381,151,239,183,474,183,491,182,486,167,483,153,480,138,478,124xm243,0l227,2,217,2,243,2,243,0xm733,13l737,85,737,193,736,248,731,297,723,338,713,372,700,397,683,420,662,442,637,462,626,470,633,471,643,473,667,484,678,491,686,500,694,491,713,468,729,445,743,422,755,398,763,380,770,358,776,335,782,309,1046,309,1046,265,786,265,788,185,1046,185,1046,141,788,141,788,62,1046,62,1047,56,1048,37,1049,16,806,16,792,16,775,15,756,14,733,13xm924,424l931,437,936,447,939,455,941,462,943,469,944,479,944,484,944,493,979,491,1007,485,1027,477,1041,467,1043,462,1044,452,1045,438,1045,430,964,430,959,430,954,429,930,425,924,424xm1046,309l995,309,995,416,992,424,988,426,983,429,976,430,1045,430,1046,424,1046,309xm1046,185l995,185,995,265,1046,265,1046,185xm1046,62l994,62,995,141,1046,141,1046,80,1046,71,1046,62xm1050,13l1002,15,984,16,972,16,1049,16,1050,1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437;top:10310;height:140;width:421;" fillcolor="#231916" filled="t" stroked="f" coordsize="1148,382" o:gfxdata="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8uGYSbsAAADd&#10;AAAADwAAAAAAAAABACAAAAAiAAAAZHJzL2Rvd25yZXYueG1sUEsBAhQAFAAAAAgAh07iQDMvBZ47&#10;AAAAOQAAABAAAAAAAAAAAQAgAAAACgEAAGRycy9zaGFwZXhtbC54bWxQSwUGAAAAAAYABgBbAQAA&#10;tAMAAAAA&#10;" path="m7,328l0,375,10,378,22,380,36,382,49,382,94,376,130,354,142,334,29,334,16,331,7,328xm162,0l105,0,105,250,101,291,89,317,69,330,44,334,142,334,154,314,162,252,162,0xm315,0l258,0,258,225,268,297,294,346,335,373,387,382,442,373,485,345,490,336,389,336,360,329,336,310,321,277,315,228,315,0xm523,0l466,0,466,228,461,277,445,310,421,329,389,336,490,336,513,295,523,223,523,0xm680,0l623,0,623,377,825,377,825,329,680,329,680,0xm928,0l864,0,974,219,974,377,1031,377,1031,218,1053,177,1005,177,998,157,990,138,981,119,972,99,928,0xm1148,0l1084,0,1039,98,1030,119,1021,139,1013,158,1006,177,1053,177,1148,0xe">
                    <v:fill on="t" focussize="0,0"/>
                    <v:stroke on="f"/>
                    <v:imagedata o:title=""/>
                    <o:lock v:ext="edit" aspectratio="f"/>
                  </v:shape>
                </v:group>
                <v:group id="_x0000_s1026" o:spid="_x0000_s1026" o:spt="203" style="position:absolute;left:19332;top:10261;height:2452;width:3380;" coordorigin="8175,10261" coordsize="3380,2452" o:gfxdata="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Xyl1bvwAAANwAAAAPAAAAAAAAAAEAIAAAACIAAABkcnMvZG93bnJldi54&#10;bWxQSwECFAAUAAAACACHTuJAMy8FnjsAAAA5AAAAFQAAAAAAAAABACAAAAAOAQAAZHJzL2dyb3Vw&#10;c2hhcGV4bWwueG1sUEsFBgAAAAAGAAYAYAEAAMsDAAAAAA==&#10;">
                  <o:lock v:ext="edit" aspectratio="f"/>
                  <v:group id="组合 848" o:spid="_x0000_s1026" o:spt="203" style="position:absolute;left:8175;top:10542;height:200;width:3380;" coordorigin="2473,2521" coordsize="3278,194" o:gfxdata="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fZfUzvwAAANwAAAAPAAAAAAAAAAEAIAAAACIAAABkcnMvZG93bnJldi54&#10;bWxQSwECFAAUAAAACACHTuJAMy8FnjsAAAA5AAAAFQAAAAAAAAABACAAAAAOAQAAZHJzL2dyb3Vw&#10;c2hhcGV4bWwueG1sUEsFBgAAAAAGAAYAYAEAAMsDAAAAAA==&#10;">
                    <o:lock v:ext="edit" aspectratio="f"/>
                    <v:rect id="矩形 1" o:spid="_x0000_s1026" o:spt="1" style="position:absolute;left:2473;top:2521;height:194;width:3279;" fillcolor="#36A7A8" filled="t" stroked="f" coordsize="21600,21600" o:gfxdata="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RImmf&#10;wAAAANwAAAAPAAAAAAAAAAEAIAAAACIAAABkcnMvZG93bnJldi54bWxQSwECFAAUAAAACACHTuJA&#10;My8FnjsAAAA5AAAAEAAAAAAAAAABACAAAAAPAQAAZHJzL3NoYXBleG1sLnhtbFBLBQYAAAAABgAG&#10;AFsBAAC5AwAAAAA=&#10;">
                      <v:fill on="t" focussize="0,0"/>
                      <v:stroke on="f"/>
                      <v:imagedata o:title=""/>
                      <o:lock v:ext="edit" aspectratio="f"/>
                    </v:rect>
                    <v:group id="组合 735" o:spid="_x0000_s1026" o:spt="203" style="position:absolute;left:2582;top:2571;height:97;width:3061;" coordorigin="1304,2571" coordsize="3061,97" o:gfxdata="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wKVCovwAAANwAAAAPAAAAAAAAAAEAIAAAACIAAABkcnMvZG93bnJldi54&#10;bWxQSwECFAAUAAAACACHTuJAMy8FnjsAAAA5AAAAFQAAAAAAAAABACAAAAAOAQAAZHJzL2dyb3Vw&#10;c2hhcGV4bWwueG1sUEsFBgAAAAAGAAYAYAEAAMsDAAAAAA==&#10;">
                      <o:lock v:ext="edit" aspectratio="f"/>
                      <v:shape id="任意多边形 2" o:spid="_x0000_s1026" o:spt="100" style="position:absolute;left:1304;top:2572;height:96;width:283;" fillcolor="#FFFFFF" filled="t" stroked="f" coordsize="445,151" o:gfxdata="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cGb6+/&#10;AAAA3AAAAA8AAAAAAAAAAQAgAAAAIgAAAGRycy9kb3ducmV2LnhtbFBLAQIUABQAAAAIAIdO4kAz&#10;LwWeOwAAADkAAAAQAAAAAAAAAAEAIAAAAA4BAABkcnMvc2hhcGV4bWwueG1sUEsFBgAAAAAGAAYA&#10;WwEAALgDAAAAAA==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6,71,38,66,29,63xm74,90l63,90,63,107,74,107,74,90xm74,67l63,67,63,81,74,81,74,67xm287,6l234,6,234,72,234,85,232,106,228,126,220,144,222,145,226,148,228,150,234,137,238,123,241,108,243,93,287,93,287,83,243,83,244,72,244,54,287,54,287,44,244,44,244,16,287,16,287,6xm173,113l169,124,161,135,152,143,154,144,158,148,160,149,167,142,173,134,178,125,183,116,173,113xm287,93l277,93,277,137,276,138,271,138,255,138,257,141,258,146,258,149,270,149,277,148,281,147,285,145,287,141,287,138,264,138,255,138,287,138,287,93xm203,113l195,118,201,125,208,136,210,143,219,138,216,131,209,121,203,113xm227,99l152,99,152,109,227,109,227,99xm176,30l167,30,167,99,176,99,176,81,215,81,215,72,176,72,176,55,215,55,215,46,176,46,176,30xm215,81l205,81,205,99,215,99,215,81xm287,54l277,54,277,83,287,83,287,54xm215,55l205,55,205,72,215,72,215,55xm215,30l205,30,205,46,215,46,215,30xm287,16l277,16,277,44,287,44,287,16xm226,20l154,20,154,30,226,30,226,20xm176,0l167,0,167,20,176,20,176,0xm215,0l205,0,205,20,215,20,215,0xm444,66l306,66,306,78,444,78,444,6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3" o:spid="_x0000_s1026" o:spt="100" style="position:absolute;left:1771;top:2572;height:96;width:282;" fillcolor="#FFFFFF" filled="t" stroked="f" coordsize="443,151" o:gfxdata="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k+v0+8AAAA&#10;3AAAAA8AAAAAAAAAAQAgAAAAIgAAAGRycy9kb3ducmV2LnhtbFBLAQIUABQAAAAIAIdO4kAzLwWe&#10;OwAAADkAAAAQAAAAAAAAAAEAIAAAAAsBAABkcnMvc2hhcGV4bWwueG1sUEsFBgAAAAAGAAYAWwEA&#10;ALUDAAAAAA==&#10;" path="m120,4l18,4,18,63,120,63,120,54,28,54,28,38,120,38,120,29,28,29,28,13,120,13,120,4xm120,38l109,38,109,54,120,54,120,38xm120,13l109,13,109,29,120,29,120,13xm135,135l2,135,2,145,135,145,135,135xm74,116l63,116,63,135,74,135,74,116xm119,107l20,107,20,116,119,116,119,107xm29,63l23,74,17,85,9,94,0,102,3,104,7,107,9,109,15,104,20,97,25,90,126,90,126,81,31,81,34,76,37,71,39,66,29,63xm74,90l63,90,63,107,74,107,74,90xm74,67l63,67,63,81,74,81,74,67xm287,6l235,6,234,72,234,85,232,106,228,126,220,144,223,145,227,148,228,150,234,137,239,123,241,108,243,93,287,93,287,83,244,83,244,72,244,54,287,54,287,44,244,44,244,16,287,16,287,6xm173,113l169,124,161,135,152,143,155,144,159,148,160,149,167,142,173,134,179,125,183,116,173,113xm287,93l277,93,277,137,276,138,272,138,256,138,257,141,258,146,259,149,270,149,277,148,281,147,285,145,287,141,287,138,264,138,256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7,20l154,20,154,30,227,30,227,20xm176,0l167,0,167,20,176,20,176,0xm215,0l206,0,206,20,215,20,215,0xm430,21l321,21,321,33,430,33,430,21xm443,120l308,120,308,132,443,132,443,12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4" o:spid="_x0000_s1026" o:spt="100" style="position:absolute;left:2237;top:2572;height:96;width:280;" fillcolor="#FFFFFF" filled="t" stroked="f" coordsize="441,151" o:gfxdata="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TjsWg&#10;wAAAANwAAAAPAAAAAAAAAAEAIAAAACIAAABkcnMvZG93bnJldi54bWxQSwECFAAUAAAACACHTuJA&#10;My8FnjsAAAA5AAAAEAAAAAAAAAABACAAAAAPAQAAZHJzL3NoYXBleG1sLnhtbFBLBQYAAAAABgAG&#10;AFsBAAC5AwAAAAA=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1,143,154,144,158,148,160,149,166,142,172,134,178,125,182,116,173,113xm286,93l276,93,276,137,275,138,271,138,255,138,256,141,258,146,258,149,269,149,276,148,281,147,285,145,286,141,286,138,263,138,255,138,286,138,286,93xm202,113l195,118,201,125,207,136,210,143,218,138,215,131,208,121,202,113xm226,99l151,99,151,109,226,109,226,99xm176,30l166,30,166,99,176,99,176,81,214,81,214,72,176,72,176,55,214,55,214,46,176,46,176,30xm214,81l205,81,205,99,214,99,214,81xm286,54l276,54,276,83,286,83,286,54xm214,55l205,55,205,72,214,72,214,55xm214,30l205,30,205,46,214,46,214,30xm286,16l276,16,276,44,286,44,286,16xm226,20l153,20,153,30,226,30,226,20xm176,0l166,0,166,20,176,20,176,0xm214,0l205,0,205,20,214,20,214,0xm432,14l317,14,317,25,432,25,432,14xm420,68l327,68,327,79,420,79,420,68xm440,126l308,126,308,137,440,137,440,12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5" o:spid="_x0000_s1026" o:spt="100" style="position:absolute;left:2701;top:2572;height:96;width:278;" fillcolor="#FFFFFF" filled="t" stroked="f" coordsize="437,151" o:gfxdata="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RZCP6/&#10;AAAA3AAAAA8AAAAAAAAAAQAgAAAAIgAAAGRycy9kb3ducmV2LnhtbFBLAQIUABQAAAAIAIdO4kAz&#10;LwWeOwAAADkAAAAQAAAAAAAAAAEAIAAAAA4BAABkcnMvc2hhcGV4bWwueG1sUEsFBgAAAAAGAAYA&#10;WwEAALgDAAAAAA==&#10;" path="m119,4l18,4,18,63,119,63,119,54,28,54,28,38,119,38,119,29,28,29,28,13,119,13,119,4xm119,38l109,38,109,54,119,54,119,38xm119,13l109,13,109,29,119,29,119,13xm135,135l2,135,2,145,135,145,135,135xm73,116l63,116,63,135,73,135,73,116xm119,107l20,107,20,116,119,116,119,107xm28,63l23,74,16,85,8,94,0,102,3,104,7,107,9,109,14,104,20,97,25,90,125,90,125,81,31,81,34,76,36,71,38,66,28,63xm73,90l63,90,63,107,73,107,73,90xm73,67l63,67,63,81,73,81,73,67xm286,6l234,6,234,72,234,85,232,106,228,126,220,144,222,145,226,148,228,150,234,137,238,123,241,108,243,93,286,93,286,83,243,83,244,72,244,54,286,54,286,44,244,44,244,16,286,16,286,6xm173,113l168,124,160,135,152,143,154,144,158,148,160,149,166,142,172,134,178,125,183,116,173,113xm286,93l277,93,277,137,276,138,271,138,255,138,256,141,258,146,258,149,270,149,277,148,281,147,285,145,286,141,286,138,263,138,255,138,286,138,286,93xm203,113l195,118,201,125,208,136,210,143,219,138,216,131,209,121,203,113xm226,99l151,99,151,109,226,109,226,99xm176,30l167,30,167,99,176,99,176,81,215,81,215,72,176,72,176,55,215,55,215,46,176,46,176,30xm215,81l205,81,205,99,215,99,215,81xm286,54l277,54,277,83,286,83,286,54xm215,55l205,55,205,72,215,72,215,55xm215,30l205,30,205,46,215,46,215,30xm286,16l277,16,277,44,286,44,286,16xm226,20l154,20,154,30,226,30,226,20xm176,0l167,0,167,20,176,20,176,0xm215,0l205,0,205,20,215,20,215,0xm437,12l312,12,312,144,323,144,323,131,437,131,437,120,323,120,323,23,437,23,437,12xm437,131l426,131,426,143,437,143,437,131xm437,23l426,23,426,120,437,120,437,23xm363,23l353,23,352,51,348,72,339,88,325,98,327,100,330,104,331,107,347,95,357,77,361,53,363,23xm395,23l385,23,385,88,388,93,418,93,422,93,424,92,424,90,423,86,423,84,395,84,395,82,395,23xm423,83l421,84,417,84,423,84,423,83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6" o:spid="_x0000_s1026" o:spt="100" style="position:absolute;left:3163;top:2572;height:96;width:282;" fillcolor="#FFFFFF" filled="t" stroked="f" coordsize="443,151" o:gfxdata="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bXJzu8AAAA&#10;3AAAAA8AAAAAAAAAAQAgAAAAIgAAAGRycy9kb3ducmV2LnhtbFBLAQIUABQAAAAIAIdO4kAzLwWe&#10;OwAAADkAAAAQAAAAAAAAAAEAIAAAAAsBAABkcnMvc2hhcGV4bWwueG1sUEsFBgAAAAAGAAYAWwEA&#10;ALUDAAAAAA==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7,71,39,66,29,63xm74,90l63,90,63,107,74,107,74,90xm74,67l63,67,63,81,74,81,74,67xm287,6l234,6,234,72,234,85,232,106,228,126,220,144,222,145,227,148,228,150,234,137,238,123,241,108,243,93,287,93,287,83,244,83,244,72,244,54,287,54,287,44,244,44,244,16,287,16,287,6xm173,113l169,124,161,135,152,143,154,144,158,148,160,149,167,142,173,134,178,125,183,116,173,113xm287,93l277,93,277,137,276,138,271,138,255,138,257,141,258,146,259,149,270,149,277,148,281,147,285,145,287,141,287,138,264,138,255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6,20l154,20,154,30,226,30,226,20xm176,0l167,0,167,20,176,20,176,0xm215,0l206,0,206,20,215,20,215,0xm443,129l308,129,308,140,443,140,443,129xm366,73l355,73,352,88,350,103,348,117,345,129,356,129,359,117,361,103,363,88,366,73xm409,62l408,62,326,62,326,73,406,73,405,88,403,103,402,117,401,129,411,129,413,112,415,95,416,78,417,62,409,62xm372,25l362,25,360,36,357,62,367,62,371,36,372,25xm432,14l317,14,317,25,432,25,432,14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7" o:spid="_x0000_s1026" o:spt="100" style="position:absolute;left:3629;top:2571;height:96;width:282;" fillcolor="#FFFFFF" filled="t" stroked="f" coordsize="444,152" o:gfxdata="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nW2yh&#10;wAAAANwAAAAPAAAAAAAAAAEAIAAAACIAAABkcnMvZG93bnJldi54bWxQSwECFAAUAAAACACHTuJA&#10;My8FnjsAAAA5AAAAEAAAAAAAAAABACAAAAAPAQAAZHJzL3NoYXBleG1sLnhtbFBLBQYAAAAABgAG&#10;AFsBAAC5AwAAAAA=&#10;" path="m120,6l19,6,19,65,120,65,120,56,29,56,29,40,120,40,120,31,29,31,29,15,120,15,120,6xm120,40l109,40,109,56,120,56,120,40xm120,15l109,15,109,31,120,31,120,15xm135,137l2,137,2,147,135,147,135,137xm74,118l63,118,63,137,74,137,74,118xm119,109l20,109,20,118,119,118,119,109xm29,65l23,76,17,87,9,96,0,104,3,106,7,109,9,111,15,106,20,99,25,92,126,92,126,83,31,83,34,78,37,73,39,68,29,65xm74,92l63,92,63,109,74,109,74,92xm74,69l63,69,63,83,74,83,74,69xm287,8l235,8,234,74,234,87,232,108,228,128,220,146,223,147,227,150,228,152,234,139,239,125,242,110,243,95,287,95,287,85,244,85,244,74,244,56,287,56,287,46,244,46,244,18,287,18,287,8xm174,115l169,126,161,137,152,145,155,146,159,150,161,151,167,144,173,136,179,127,183,118,174,115xm287,95l277,95,277,139,276,140,272,140,256,140,257,143,258,148,259,151,270,151,277,150,281,149,285,147,287,143,287,140,264,140,256,140,287,140,287,95xm203,115l195,120,201,127,208,138,211,145,219,140,216,133,209,123,203,115xm227,101l152,101,152,111,227,111,227,101xm176,32l167,32,167,101,176,101,176,83,215,83,215,74,176,74,176,57,215,57,215,48,176,48,176,32xm215,83l206,83,206,101,215,101,215,83xm287,56l277,56,277,85,287,85,287,56xm215,57l206,57,206,74,215,74,215,57xm215,32l206,32,206,48,215,48,215,32xm287,18l277,18,277,46,287,46,287,18xm227,22l154,22,154,32,227,32,227,22xm176,2l167,2,167,22,176,22,176,2xm215,2l206,2,206,22,215,22,215,2xm443,44l308,44,308,55,443,55,443,44xm347,75l338,94,328,112,317,129,306,143,309,145,314,148,316,150,327,135,338,118,348,99,358,79,347,75xm402,74l392,79,404,97,415,116,426,134,434,149,444,143,436,128,425,110,413,92,402,74xm372,0l362,4,367,15,373,31,376,40,387,35,384,26,377,11,372,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8" o:spid="_x0000_s1026" o:spt="100" style="position:absolute;left:4095;top:2572;height:96;width:270;" fillcolor="#FFFFFF" filled="t" stroked="f" coordsize="425,151" o:gfxdata="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wK61m/&#10;AAAA3AAAAA8AAAAAAAAAAQAgAAAAIgAAAGRycy9kb3ducmV2LnhtbFBLAQIUABQAAAAIAIdO4kAz&#10;LwWeOwAAADkAAAAQAAAAAAAAAAEAIAAAAA4BAABkcnMvc2hhcGV4bWwueG1sUEsFBgAAAAAGAAYA&#10;WwEAALgDAAAAAA==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2,143,154,144,158,148,160,149,166,142,172,134,178,125,182,116,173,113xm286,93l276,93,276,137,276,138,271,138,255,138,256,141,258,146,258,149,269,149,276,148,281,147,285,145,286,141,286,138,263,138,255,138,286,138,286,93xm202,113l195,118,201,125,207,136,210,143,218,138,215,131,209,121,202,113xm226,99l151,99,151,109,226,109,226,99xm176,30l166,30,166,99,176,99,176,81,215,81,215,72,176,72,176,55,215,55,215,46,176,46,176,30xm215,81l205,81,205,99,215,99,215,81xm286,54l276,54,276,83,286,83,286,54xm215,55l205,55,205,72,215,72,215,55xm215,30l205,30,205,46,215,46,215,30xm286,16l276,16,276,44,286,44,286,16xm226,20l153,20,153,30,226,30,226,20xm176,0l166,0,166,20,176,20,176,0xm215,0l205,0,205,20,215,20,215,0xm425,9l326,9,326,147,336,147,336,137,425,137,425,126,336,126,336,78,425,78,425,67,336,67,336,20,425,20,425,9xm425,137l414,137,414,147,425,147,425,137xm425,78l414,78,414,126,425,126,425,78xm425,20l414,20,414,67,425,67,425,20xe">
                        <v:fill on="t" focussize="0,0"/>
                        <v:stroke on="f"/>
                        <v:imagedata o:title=""/>
                        <o:lock v:ext="edit" aspectratio="f"/>
                      </v:shape>
                    </v:group>
                  </v:group>
                  <v:group id="组合 1152" o:spid="_x0000_s1026" o:spt="203" style="position:absolute;left:10716;top:11020;height:113;width:255;" coordsize="1188,526" o:gfxdata="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vt2tE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526;width:1188;" fillcolor="#231916" filled="t" stroked="f" coordsize="1188,526" o:gfxdata="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PsCDavQAA&#10;AN0AAAAPAAAAAAAAAAEAIAAAACIAAABkcnMvZG93bnJldi54bWxQSwECFAAUAAAACACHTuJAMy8F&#10;njsAAAA5AAAAEAAAAAAAAAABACAAAAAMAQAAZHJzL3NoYXBleG1sLnhtbFBLBQYAAAAABgAGAFsB&#10;AAC2AwAAAAA=&#10;" path="m362,90l314,90,313,135,311,178,309,217,306,254,293,322,265,385,221,441,163,492,173,501,183,509,191,518,199,526,262,470,309,406,339,335,353,257,356,223,358,183,360,139,362,90xm196,286l86,286,86,523,129,523,129,299,198,299,189,293,196,286xm343,461l345,473,347,484,350,497,352,509,400,510,435,511,474,505,503,486,514,466,430,466,412,466,392,465,369,463,343,461xm540,49l223,49,223,90,491,90,488,198,485,288,482,358,479,409,475,435,466,453,451,463,430,466,514,466,520,456,527,412,528,370,531,313,534,233,537,135,540,49xm198,299l129,299,174,332,217,365,246,333,203,303,198,299xm196,103l8,103,8,141,146,141,113,190,77,233,40,271,0,304,4,316,8,328,12,339,15,349,34,334,51,319,69,303,86,286,196,286,205,274,207,272,157,272,138,259,129,253,129,237,147,215,164,192,180,168,196,143,196,103xm209,198l197,217,184,236,171,254,157,272,207,272,220,255,234,238,247,221,209,198xm102,0l62,19,73,35,83,53,94,73,104,93,146,73,135,53,123,34,112,16,102,0xm790,31l785,105,775,173,762,235,745,291,721,346,692,396,657,441,617,482,626,491,636,500,645,509,653,518,697,474,735,424,767,369,794,309,811,251,824,186,835,114,842,35,790,31xm998,24l950,26,958,125,973,215,994,295,1023,364,1057,424,1098,474,1146,514,1155,504,1176,482,1188,470,1142,436,1102,392,1068,338,1041,275,1021,201,1006,117,998,24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154" o:spid="_x0000_s1026" o:spt="203" style="position:absolute;left:10798;top:10847;height:153;width:92;" coordsize="430,710" o:gfxdata="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eKP82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_x0000_s1026" o:spid="_x0000_s1026" o:spt="100" style="position:absolute;left:0;top:0;height:710;width:430;" fillcolor="#231916" filled="t" stroked="f" coordsize="430,710" o:gfxdata="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ThCaW8AAAA&#10;3QAAAA8AAAAAAAAAAQAgAAAAIgAAAGRycy9kb3ducmV2LnhtbFBLAQIUABQAAAAIAIdO4kAzLwWe&#10;OwAAADkAAAAQAAAAAAAAAAEAIAAAAAsBAABkcnMvc2hhcGV4bWwueG1sUEsFBgAAAAAGAAYAWwEA&#10;ALUDAAAAAA==&#10;" path="m197,0l150,2,107,10,66,22,29,39,29,121,63,100,99,84,136,75,174,72,233,79,276,100,301,136,309,185,298,239,265,277,210,300,132,308,74,308,74,379,135,379,223,388,285,412,322,453,335,510,332,537,291,603,206,636,170,638,124,634,80,624,39,607,0,583,0,673,35,689,74,700,119,707,168,710,225,706,320,678,390,622,425,548,430,504,427,472,404,416,358,372,295,346,258,340,258,338,322,313,368,276,396,226,405,165,401,130,373,70,317,26,242,3,197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156" o:spid="_x0000_s1026" o:spt="203" style="position:absolute;left:10227;top:11020;height:113;width:253;" coordsize="1179,526" o:gfxdata="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xZFqt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526;width:1179;" fillcolor="#231916" filled="t" stroked="f" coordsize="1179,526" o:gfxdata="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FeIZmvQAA&#10;AN0AAAAPAAAAAAAAAAEAIAAAACIAAABkcnMvZG93bnJldi54bWxQSwECFAAUAAAACACHTuJAMy8F&#10;njsAAAA5AAAAEAAAAAAAAAABACAAAAAMAQAAZHJzL3NoYXBleG1sLnhtbFBLBQYAAAAABgAGAFsB&#10;AAC2AwAAAAA=&#10;" path="m362,90l314,90,313,135,311,178,309,217,306,254,293,322,265,385,221,441,163,492,173,501,183,509,191,518,199,526,262,470,309,406,339,335,353,257,356,223,358,183,360,139,362,90xm196,286l86,286,86,523,129,523,129,299,198,299,189,293,196,286xm343,461l345,473,347,484,350,497,352,509,400,510,435,511,474,505,503,486,514,466,430,466,412,466,392,465,369,463,343,461xm540,49l223,49,223,90,491,90,488,198,485,288,482,358,479,409,475,435,466,453,451,463,430,466,514,466,520,456,527,412,528,370,531,313,534,233,537,135,540,49xm198,299l129,299,174,332,217,365,246,333,203,303,198,299xm196,103l8,103,8,141,146,141,113,190,77,233,40,271,0,304,4,316,8,328,12,339,15,349,34,334,51,319,69,303,86,286,196,286,205,274,207,272,157,272,138,259,129,253,129,237,147,215,164,192,180,168,196,143,196,103xm209,198l197,217,184,236,171,254,157,272,207,272,220,255,234,238,247,221,209,198xm102,0l62,19,73,35,83,53,94,73,104,93,146,73,135,53,123,34,112,16,102,0xm873,232l822,232,822,427,828,463,846,489,876,505,918,510,1060,510,1095,507,1123,496,1142,479,1149,465,931,465,906,462,888,453,877,438,873,416,873,232xm1123,348l1120,371,1117,392,1114,413,1110,432,1104,446,1090,457,1070,463,1043,465,1149,465,1154,455,1159,437,1163,416,1168,392,1172,366,1159,361,1146,357,1134,352,1123,348xm873,7l822,7,822,188,626,208,631,252,822,232,873,232,873,227,1179,195,1177,183,873,183,873,7xm1175,152l873,183,1177,183,1175,152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158" o:spid="_x0000_s1026" o:spt="203" style="position:absolute;left:10305;top:10848;height:150;width:97;" coordsize="454,699" o:gfxdata="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lh2Xt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_x0000_s1026" o:spid="_x0000_s1026" o:spt="100" style="position:absolute;left:0;top:0;height:699;width:454;" fillcolor="#231916" filled="t" stroked="f" coordsize="454,699" o:gfxdata="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Skr3u/&#10;AAAA3QAAAA8AAAAAAAAAAQAgAAAAIgAAAGRycy9kb3ducmV2LnhtbFBLAQIUABQAAAAIAIdO4kAz&#10;LwWeOwAAADkAAAAQAAAAAAAAAAEAIAAAAA4BAABkcnMvc2hhcGV4bWwueG1sUEsFBgAAAAAGAAYA&#10;WwEAALgDAAAAAA==&#10;" path="m240,0l184,4,131,16,83,35,37,62,37,151,83,117,129,92,176,77,225,73,256,75,326,104,359,166,361,194,360,219,331,293,287,350,213,424,0,623,0,698,447,698,447,621,110,621,110,619,277,466,325,421,394,343,433,279,451,217,453,185,450,145,421,77,365,28,286,3,240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160" o:spid="_x0000_s1026" o:spt="203" style="position:absolute;left:9745;top:11020;height:113;width:254;" coordsize="1182,526" o:gfxdata="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ysvAdr0AAADc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0;top:0;height:526;width:1182;" fillcolor="#231916" filled="t" stroked="f" coordsize="1182,526" o:gfxdata="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OX1zO8AAAA&#10;3QAAAA8AAAAAAAAAAQAgAAAAIgAAAGRycy9kb3ducmV2LnhtbFBLAQIUABQAAAAIAIdO4kAzLwWe&#10;OwAAADkAAAAQAAAAAAAAAAEAIAAAAAsBAABkcnMvc2hhcGV4bWwueG1sUEsFBgAAAAAGAAYAWwEA&#10;ALUDAAAAAA==&#10;" path="m362,90l314,90,313,135,311,178,309,217,306,254,293,322,265,385,221,441,163,492,173,501,183,509,191,518,199,526,262,470,309,406,339,335,353,257,356,223,358,183,360,139,362,90xm196,286l86,286,86,523,129,523,129,299,198,299,189,293,196,286xm343,461l345,473,347,484,350,497,352,509,400,510,435,511,474,505,503,486,514,466,430,466,412,466,392,465,369,463,343,461xm540,49l223,49,223,90,491,90,488,198,485,288,482,358,479,409,475,435,466,453,451,463,430,466,514,466,520,456,527,412,529,370,531,313,534,233,537,135,540,49xm198,299l129,299,174,332,217,365,246,333,203,303,198,299xm196,103l8,103,8,141,146,141,113,190,77,233,40,271,0,304,4,316,8,328,12,339,15,349,34,334,51,319,69,303,86,286,196,286,205,274,207,272,157,272,138,259,129,253,129,237,147,215,164,192,180,168,196,143,196,103xm209,198l197,217,184,236,171,254,157,272,207,272,220,255,234,238,247,221,209,198xm102,0l62,19,73,35,83,53,94,73,104,93,146,73,135,53,123,34,112,16,102,0xm1181,140l629,140,629,183,1181,183,1181,140xm887,6l845,28,858,46,872,69,888,95,906,126,953,103,934,74,917,49,901,26,887,6xm800,246l761,312,719,373,675,430,627,482,639,491,650,500,660,508,670,515,719,456,765,396,808,334,848,270,800,246xm993,249l954,277,992,324,1034,379,1079,441,1126,509,1174,476,1130,418,1085,361,1039,304,993,249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162" o:spid="_x0000_s1026" o:spt="203" style="position:absolute;left:9827;top:10848;height:151;width:91;" coordsize="426,702" o:gfxdata="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6GV4B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702;width:426;" fillcolor="#231916" filled="t" stroked="f" coordsize="426,702" o:gfxdata="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syh6bvQAA&#10;AN0AAAAPAAAAAAAAAAEAIAAAACIAAABkcnMvZG93bnJldi54bWxQSwECFAAUAAAACACHTuJAMy8F&#10;njsAAAA5AAAAEAAAAAAAAAABACAAAAAMAQAAZHJzL3NoYXBleG1sLnhtbFBLBQYAAAAABgAGAFsB&#10;AAC2AwAAAAA=&#10;" path="m262,0l0,71,0,151,169,105,169,626,4,626,4,701,426,701,426,626,262,626,262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shape id="_x0000_s1026" o:spid="_x0000_s1026" o:spt="100" style="position:absolute;left:11257;top:10849;height:148;width:113;" fillcolor="#36A7A8" filled="t" stroked="f" coordsize="527,687" o:gfxdata="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YMqk+8AAAA&#10;3QAAAA8AAAAAAAAAAQAgAAAAIgAAAGRycy9kb3ducmV2LnhtbFBLAQIUABQAAAAIAIdO4kAzLwWe&#10;OwAAADkAAAAQAAAAAAAAAAEAIAAAAAsBAABkcnMvc2hhcGV4bWwueG1sUEsFBgAAAAAGAAYAWwEA&#10;ALUDAAAAAA==&#10;" path="m433,508l343,508,343,686,433,686,433,508xm433,0l325,0,0,452,0,508,527,508,527,439,96,439,315,134,324,117,332,103,339,91,343,81,433,81,433,0xm433,81l345,81,344,100,343,119,343,134,343,439,433,439,433,8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186;top:11020;height:113;width:255;" fillcolor="#36A7A8" filled="t" stroked="f" coordsize="1187,526" o:gfxdata="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CGN168AAAA&#10;3QAAAA8AAAAAAAAAAQAgAAAAIgAAAGRycy9kb3ducmV2LnhtbFBLAQIUABQAAAAIAIdO4kAzLwWe&#10;OwAAADkAAAAQAAAAAAAAAAEAIAAAAAsBAABkcnMvc2hhcGV4bWwueG1sUEsFBgAAAAAGAAYAWwEA&#10;ALUDAAAAAA==&#10;" path="m362,90l314,90,313,135,311,177,309,217,306,254,293,322,265,385,221,441,163,492,173,500,183,509,192,517,199,526,262,470,309,406,339,335,354,257,356,222,358,183,360,139,362,90xm196,285l86,285,86,523,129,523,129,299,198,299,190,293,196,285xm343,461l345,472,348,484,350,496,352,509,400,510,436,510,475,505,503,486,514,466,431,466,413,465,392,464,369,463,343,461xm540,49l223,49,223,90,491,90,488,198,485,288,482,358,480,409,476,435,466,452,451,463,431,466,514,466,520,455,527,412,529,370,531,313,534,233,537,135,540,49xm198,299l129,299,174,332,218,365,247,333,198,299xm197,103l8,103,8,141,146,141,113,190,78,233,40,271,0,303,5,316,9,327,12,339,16,349,34,334,52,319,69,302,86,285,196,285,206,274,208,271,157,271,139,259,129,253,129,237,147,214,164,191,181,167,197,142,197,103xm210,198l197,217,184,235,171,254,157,271,208,271,221,255,235,237,247,220,210,198xm102,0l62,18,73,35,83,53,94,73,104,93,147,73,135,53,124,34,113,16,102,0xm849,155l800,155,796,207,792,250,786,284,779,310,756,362,722,409,677,451,621,488,632,497,641,506,650,515,657,523,717,482,766,435,802,382,827,323,834,292,840,254,845,208,849,155xm1030,114l638,114,638,155,982,155,982,442,986,472,999,494,1022,507,1055,511,1095,511,1126,508,1150,497,1167,478,1169,470,1062,470,1047,468,1037,462,1031,452,1030,439,1030,114xm1139,350l1137,375,1135,398,1133,419,1130,439,1126,453,1118,463,1105,468,1089,470,1169,470,1175,453,1179,433,1182,411,1184,389,1187,367,1174,363,1162,359,1150,355,1139,350xm852,5l803,5,803,34,803,62,802,89,801,114,850,114,851,89,852,62,852,34,852,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371;top:11240;height:150;width:90;" fillcolor="#36A7A8" filled="t" stroked="f" coordsize="418,699" o:gfxdata="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rFZ++/&#10;AAAA3QAAAA8AAAAAAAAAAQAgAAAAIgAAAGRycy9kb3ducmV2LnhtbFBLAQIUABQAAAAIAIdO4kAz&#10;LwWeOwAAADkAAAAQAAAAAAAAAAEAIAAAAA4BAABkcnMvc2hhcGV4bWwueG1sUEsFBgAAAAAGAAYA&#10;WwEAALgDAAAAAA==&#10;" path="m385,0l23,0,23,349,58,346,89,344,116,343,139,343,182,345,250,363,312,423,324,481,321,513,277,587,223,616,155,626,115,624,76,615,38,601,0,581,0,670,30,682,65,691,107,696,156,698,214,694,310,663,379,603,414,523,418,475,414,429,381,354,317,299,227,272,172,269,160,269,109,271,109,77,385,77,385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201;top:11237;height:151;width:226;" fillcolor="#36A7A8" filled="t" stroked="f" coordsize="1053,702" o:gfxdata="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ESpy68AAAA&#10;3QAAAA8AAAAAAAAAAQAgAAAAIgAAAGRycy9kb3ducmV2LnhtbFBLAQIUABQAAAAIAIdO4kAzLwWe&#10;OwAAADkAAAAQAAAAAAAAAAEAIAAAAAsBAABkcnMvc2hhcGV4bWwueG1sUEsFBgAAAAAGAAYAWwEA&#10;ALUDAAAAAA==&#10;" path="m426,626l4,626,4,701,426,701,426,626xm262,105l169,105,169,626,262,626,262,105xm262,0l0,71,0,150,169,105,262,105,262,0xm1053,626l632,626,632,701,1053,701,1053,626xm889,105l796,105,796,626,889,626,889,105xm889,0l627,71,627,150,796,105,889,105,889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89;top:11420;height:113;width:254;" fillcolor="#36A7A8" filled="t" stroked="f" coordsize="1181,526" o:gfxdata="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mGfD+8AAAA&#10;3QAAAA8AAAAAAAAAAQAgAAAAIgAAAGRycy9kb3ducmV2LnhtbFBLAQIUABQAAAAIAIdO4kAzLwWe&#10;OwAAADkAAAAQAAAAAAAAAAEAIAAAAAsBAABkcnMvc2hhcGV4bWwueG1sUEsFBgAAAAAGAAYAWwEA&#10;ALUDAAAAAA==&#10;" path="m362,90l314,90,313,136,311,178,308,218,305,254,292,323,264,385,221,442,163,492,173,501,183,510,191,518,199,526,262,470,308,407,339,336,353,257,356,223,358,184,360,140,362,90xm195,286l86,286,86,524,129,524,129,300,198,300,189,294,195,286xm342,462l345,473,347,485,349,497,352,509,400,511,435,511,474,505,502,487,514,466,430,466,412,466,392,465,368,464,342,462xm539,49l223,49,223,90,491,90,488,199,485,288,482,359,479,410,475,435,466,453,451,463,430,466,514,466,520,456,526,413,528,371,531,313,533,234,537,136,539,49xm198,300l129,300,173,333,217,366,246,333,203,304,198,300xm196,104l8,104,8,142,146,142,113,190,77,234,40,272,0,304,4,316,8,328,12,339,15,350,33,335,51,319,69,303,86,286,195,286,205,274,207,272,157,272,138,260,129,254,129,237,147,215,164,192,180,168,196,143,196,104xm209,199l197,218,184,236,170,254,157,272,207,272,220,256,234,238,247,221,209,199xm102,0l62,19,72,36,83,54,94,73,104,94,146,73,135,53,123,34,112,17,102,0xm929,246l877,246,877,526,929,526,929,246xm1181,203l626,203,626,246,1181,246,1181,203xm929,6l877,6,877,203,929,203,929,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188;top:11422;height:112;width:252;" fillcolor="#36A7A8" filled="t" stroked="f" coordsize="1173,520" o:gfxdata="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apAUr4A&#10;AADdAAAADwAAAAAAAAABACAAAAAiAAAAZHJzL2Rvd25yZXYueG1sUEsBAhQAFAAAAAgAh07iQDMv&#10;BZ47AAAAOQAAABAAAAAAAAAAAQAgAAAADQEAAGRycy9zaGFwZXhtbC54bWxQSwUGAAAAAAYABgBb&#10;AQAAtwMAAAAA&#10;" path="m304,239l251,239,251,520,304,520,304,239xm555,196l0,196,0,239,555,239,555,196xm304,0l251,0,251,196,304,196,304,0xm1173,134l620,134,620,177,1173,177,1173,134xm878,0l837,22,849,40,864,62,880,89,897,120,944,96,926,68,908,42,893,20,878,0xm791,239l753,306,711,367,666,424,619,476,630,485,641,493,652,501,661,509,710,450,757,390,800,327,840,263,791,239xm985,243l945,270,984,318,1026,373,1070,435,1118,503,1166,470,1121,412,1077,354,1031,298,985,24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303;top:11632;height:151;width:225;" fillcolor="#36A7A8" filled="t" stroked="f" coordsize="1046,702" o:gfxdata="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sburrsAAADd&#10;AAAADwAAAAAAAAABACAAAAAiAAAAZHJzL2Rvd25yZXYueG1sUEsBAhQAFAAAAAgAh07iQDMvBZ47&#10;AAAAOQAAABAAAAAAAAAAAQAgAAAACgEAAGRycy9zaGFwZXhtbC54bWxQSwUGAAAAAAYABgBbAQAA&#10;tAMAAAAA&#10;" path="m426,627l5,627,5,702,426,702,426,627xm262,106l169,106,169,627,262,627,262,106xm262,0l0,71,0,151,169,106,262,106,262,0xm1010,76l817,76,849,78,876,84,900,94,919,107,934,125,945,145,952,170,954,197,952,223,947,248,937,273,924,297,906,323,880,353,847,388,806,427,593,626,593,702,1040,702,1040,624,703,624,703,623,870,470,917,425,956,383,987,346,1009,314,1026,283,1037,252,1044,220,1046,188,1043,148,1032,112,1014,81,1010,76xm832,4l776,7,724,19,675,39,630,66,630,154,675,120,722,96,769,81,817,76,1010,76,989,54,958,32,921,16,879,7,832,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200;top:11631;height:153;width:228;" fillcolor="#36A7A8" filled="t" stroked="f" coordsize="1064,713" o:gfxdata="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vD0G7sAAADd&#10;AAAADwAAAAAAAAABACAAAAAiAAAAZHJzL2Rvd25yZXYueG1sUEsBAhQAFAAAAAgAh07iQDMvBZ47&#10;AAAAOQAAABAAAAAAAAAAAQAgAAAACgEAAGRycy9zaGFwZXhtbC54bWxQSwUGAAAAAAYABgBbAQAA&#10;tAMAAAAA&#10;" path="m426,627l4,627,4,701,426,701,426,627xm262,105l169,105,169,627,262,627,262,105xm262,0l0,71,0,151,169,105,262,105,262,0xm838,3l792,6,750,15,713,30,680,51,653,77,634,106,622,138,619,175,627,226,651,270,692,308,750,340,750,342,681,376,632,420,602,472,592,533,596,571,608,605,627,636,654,663,686,685,724,700,766,710,812,713,868,710,918,700,960,684,997,662,1018,642,830,642,799,640,772,634,747,624,726,610,708,593,696,574,688,552,686,529,694,483,720,444,762,410,822,382,983,382,973,373,902,342,902,340,962,306,964,304,828,304,777,279,741,249,720,214,712,173,715,153,721,134,732,117,747,103,765,90,785,82,807,76,831,75,1009,75,1007,72,982,48,952,29,918,15,880,6,838,3xm983,382l822,382,887,410,933,444,960,485,970,531,967,554,960,575,948,594,931,610,910,624,886,634,859,640,830,642,1018,642,1026,635,1047,603,1059,567,1063,526,1053,466,1023,415,983,382xm1009,75l831,75,856,76,878,81,898,90,915,101,928,116,938,133,943,152,945,173,945,175,938,214,916,249,879,279,828,304,964,304,1005,265,1031,218,1039,164,1036,130,1025,99,1009,7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90;top:11812;height:112;width:251;" fillcolor="#36A7A8" filled="t" stroked="f" coordsize="1171,521" o:gfxdata="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0TYo+8AAAA&#10;3QAAAA8AAAAAAAAAAQAgAAAAIgAAAGRycy9kb3ducmV2LnhtbFBLAQIUABQAAAAIAIdO4kAzLwWe&#10;OwAAADkAAAAQAAAAAAAAAAEAIAAAAAsBAABkcnMvc2hhcGV4bWwueG1sUEsFBgAAAAAGAAYAWwEA&#10;ALUDAAAAAA==&#10;" path="m304,240l251,240,251,520,304,520,304,240xm555,197l0,197,0,240,555,240,555,197xm304,0l251,0,251,197,304,197,304,0xm865,227l814,227,814,422,820,458,838,484,868,499,910,505,1051,505,1087,501,1114,491,1134,473,1141,460,923,460,898,457,880,448,869,432,865,411,865,227xm1115,342l1112,365,1109,387,1106,407,1102,426,1095,441,1082,451,1062,458,1035,460,1141,460,1146,449,1150,431,1155,410,1159,387,1164,360,1150,356,1138,351,1126,347,1115,342xm865,2l814,2,814,183,618,202,623,247,814,227,865,227,865,221,1170,189,1169,177,865,177,865,2xm1166,146l865,177,1169,177,1166,14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78;top:11812;height:112;width:253;" fillcolor="#231916" filled="t" stroked="f" coordsize="1180,521" o:gfxdata="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DweTCvQAA&#10;AN0AAAAPAAAAAAAAAAEAIAAAACIAAABkcnMvZG93bnJldi54bWxQSwECFAAUAAAACACHTuJAMy8F&#10;njsAAAA5AAAAEAAAAAAAAAABACAAAAAMAQAAZHJzL3NoYXBleG1sLnhtbFBLBQYAAAAABgAGAFsB&#10;AAC2AwAAAAA=&#10;" path="m304,240l251,240,251,520,304,520,304,240xm555,197l0,197,0,240,555,240,555,197xm304,0l251,0,251,197,304,197,304,0xm782,25l776,99,767,167,754,229,737,286,713,341,683,390,648,436,608,476,618,485,627,495,636,504,645,513,689,468,727,419,759,364,785,304,802,246,816,180,826,108,833,29,782,25xm990,18l941,20,950,120,965,209,986,289,1014,359,1049,419,1090,468,1138,508,1147,498,1168,476,1179,464,1133,430,1093,386,1060,333,1033,269,1012,195,998,112,990,1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66;top:11812;height:112;width:253;" fillcolor="#231916" filled="t" stroked="f" coordsize="1178,521" o:gfxdata="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8XkL8vQAA&#10;AN0AAAAPAAAAAAAAAAEAIAAAACIAAABkcnMvZG93bnJldi54bWxQSwECFAAUAAAACACHTuJAMy8F&#10;njsAAAA5AAAAEAAAAAAAAAABACAAAAAMAQAAZHJzL3NoYXBleG1sLnhtbFBLBQYAAAAABgAGAFsB&#10;AAC2AwAAAAA=&#10;" path="m303,240l251,240,251,520,303,520,303,240xm555,197l0,197,0,240,555,240,555,197xm303,0l251,0,251,197,303,197,303,0xm840,150l791,150,787,201,783,244,777,279,770,305,747,357,713,404,668,446,612,483,622,492,632,501,641,509,648,518,708,477,756,430,793,377,818,318,825,287,831,249,836,203,840,150xm1021,109l629,109,629,150,973,150,973,436,976,467,990,489,1013,502,1046,506,1086,506,1117,502,1141,491,1157,473,1160,465,1053,465,1038,463,1028,457,1022,446,1021,434,1021,109xm1130,345l1128,370,1126,393,1124,414,1121,434,1117,448,1108,457,1096,463,1080,465,1160,465,1166,448,1170,427,1173,406,1175,384,1178,361,1165,358,1153,354,1141,349,1130,345xm843,0l794,0,794,29,794,57,793,84,792,109,841,109,842,84,843,57,843,29,843,0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9756;top:11826;height:10;width:100;" fillcolor="#231916" filled="t" stroked="f" coordsize="21600,21600" o:gfxdata="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Lih/LsAAADd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9747;top:11901;height:9;width:117;" fillcolor="#231916" filled="t" stroked="f" coordsize="21600,21600" o:gfxdata="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/QEZ7sAAADd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9878;top:11812;height:112;width:119;" fillcolor="#231916" filled="t" stroked="f" coordsize="555,521" o:gfxdata="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sSEZZvQAA&#10;AN0AAAAPAAAAAAAAAAEAIAAAACIAAABkcnMvZG93bnJldi54bWxQSwECFAAUAAAACACHTuJAMy8F&#10;njsAAAA5AAAAEAAAAAAAAAABACAAAAAMAQAAZHJzL3NoYXBleG1sLnhtbFBLBQYAAAAABgAGAFsB&#10;AAC2AwAAAAA=&#10;" path="m555,197l303,197,303,0,251,0,251,197,0,197,0,240,251,240,251,520,303,520,303,240,555,240,555,19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227;top:11814;height:112;width:253;" fillcolor="#231916" filled="t" stroked="f" coordsize="1180,519" o:gfxdata="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9fBoLsAAADd&#10;AAAADwAAAAAAAAABACAAAAAiAAAAZHJzL2Rvd25yZXYueG1sUEsBAhQAFAAAAAgAh07iQDMvBZ47&#10;AAAAOQAAABAAAAAAAAAAAQAgAAAACgEAAGRycy9zaGFwZXhtbC54bWxQSwUGAAAAAAYABgBbAQAA&#10;tAMAAAAA&#10;" path="m556,136l446,136,446,0,400,0,400,136,156,136,156,1,109,1,109,136,0,136,0,176,400,176,400,433,156,433,156,177,109,177,109,433,109,473,109,519,156,519,156,473,400,473,400,516,446,516,446,473,446,433,446,433,446,176,556,176,556,136xm1179,216l613,216,613,263,1179,263,1179,21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718;top:11814;height:112;width:251;" fillcolor="#231916" filled="t" stroked="f" coordsize="1169,519" o:gfxdata="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yhA9G/&#10;AAAA3QAAAA8AAAAAAAAAAQAgAAAAIgAAAGRycy9kb3ducmV2LnhtbFBLAQIUABQAAAAIAIdO4kAz&#10;LwWeOwAAADkAAAAQAAAAAAAAAAEAIAAAAA4BAABkcnMvc2hhcGV4bWwueG1sUEsFBgAAAAAGAAYA&#10;WwEAALgDAAAAAA==&#10;" path="m557,136l447,136,447,0,400,0,400,136,157,136,157,1,110,1,110,136,0,136,0,176,400,176,400,433,157,433,157,177,110,177,110,433,110,473,110,519,157,519,157,473,400,473,400,516,447,516,447,473,447,433,447,433,447,176,557,176,557,136xm1169,410l621,410,621,455,1169,455,1169,410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10861;top:11827;height:10;width:100;" fillcolor="#231916" filled="t" stroked="f" coordsize="21600,21600" o:gfxdata="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rkOYrsAAADd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11188;top:11814;height:112;width:252;" fillcolor="#36A7A8" filled="t" stroked="f" coordsize="1172,519" o:gfxdata="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eCe8a8AAAA&#10;3QAAAA8AAAAAAAAAAQAgAAAAIgAAAGRycy9kb3ducmV2LnhtbFBLAQIUABQAAAAIAIdO4kAzLwWe&#10;OwAAADkAAAAQAAAAAAAAAAEAIAAAAAsBAABkcnMvc2hhcGV4bWwueG1sUEsFBgAAAAAGAAYAWwEA&#10;ALUDAAAAAA==&#10;" path="m557,136l447,136,447,0,400,0,400,136,156,136,156,1,110,1,110,136,0,136,0,176,400,176,400,433,156,433,156,177,110,177,110,433,110,473,110,519,156,519,156,473,400,473,400,516,447,516,447,473,447,433,447,433,447,176,557,176,557,136xm1108,229l682,229,682,275,1108,275,1108,229xm1171,432l621,432,621,477,1171,477,1171,432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11329;top:11824;height:10;width:102;" fillcolor="#36A7A8" filled="t" stroked="f" coordsize="21600,21600" o:gfxdata="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75Osb4A&#10;AADdAAAADwAAAAAAAAABACAAAAAiAAAAZHJzL2Rvd25yZXYueG1sUEsBAhQAFAAAAAgAh07iQDMv&#10;BZ47AAAAOQAAABAAAAAAAAAAAQAgAAAADQEAAGRycy9zaGFwZXhtbC54bWxQSwUGAAAAAAYABgBb&#10;AQAAtwMAAAAA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8302;top:12025;height:153;width:228;" fillcolor="#36A7A8" filled="t" stroked="f" coordsize="1062,713" o:gfxdata="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KYPiivQAA&#10;AN0AAAAPAAAAAAAAAAEAIAAAACIAAABkcnMvZG93bnJldi54bWxQSwECFAAUAAAACACHTuJAMy8F&#10;njsAAAA5AAAAEAAAAAAAAAABACAAAAAMAQAAZHJzL3NoYXBleG1sLnhtbFBLBQYAAAAABgAGAFsB&#10;AAC2AwAAAAA=&#10;" path="m425,626l4,626,4,701,425,701,425,626xm261,105l169,105,169,626,261,626,261,105xm261,0l0,71,0,150,169,105,261,105,261,0xm630,608l630,689,658,699,689,707,723,711,761,712,827,706,886,687,937,655,951,641,761,641,726,639,693,632,660,622,630,608xm1058,361l968,361,964,425,954,480,937,528,913,568,884,600,848,622,807,636,761,641,951,641,981,610,1016,553,1041,486,1056,407,1058,361xm828,3l777,7,732,19,691,39,656,68,627,102,606,142,593,185,589,234,593,279,604,320,623,356,650,388,682,414,719,433,759,444,803,447,856,442,901,426,938,399,957,373,826,373,794,370,766,363,742,350,721,332,704,310,693,285,685,255,683,223,686,192,693,165,705,140,722,117,743,99,766,86,792,78,820,75,991,75,965,48,925,23,880,8,828,3xm991,75l820,75,851,78,878,87,902,102,923,124,941,149,953,179,960,211,963,246,960,272,953,295,940,316,923,336,902,352,879,364,854,371,826,373,957,373,966,361,1058,361,1061,320,1061,316,1057,245,1045,182,1026,128,999,83,991,75xm968,361l966,361,967,362,967,362,968,36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198;top:12025;height:153;width:232;" fillcolor="#36A7A8" filled="t" stroked="f" coordsize="1079,710" o:gfxdata="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9euhQvQAA&#10;AN0AAAAPAAAAAAAAAAEAIAAAACIAAABkcnMvZG93bnJldi54bWxQSwECFAAUAAAACACHTuJAMy8F&#10;njsAAAA5AAAAEAAAAAAAAAABACAAAAAMAQAAZHJzL3NoYXBleG1sLnhtbFBLBQYAAAAABgAGAFsB&#10;AAC2AwAAAAA=&#10;" path="m417,73l225,73,256,75,284,80,307,90,327,104,342,121,353,142,360,166,362,194,360,219,354,244,345,269,332,293,313,319,287,350,254,385,214,424,0,623,0,698,447,698,447,621,110,621,110,619,278,466,325,421,364,380,394,343,417,310,433,279,445,248,451,217,454,185,450,145,439,109,421,77,417,73xm240,0l184,4,132,16,83,35,38,63,38,151,83,117,129,92,177,78,225,73,417,73,396,50,365,28,329,13,287,3,240,0xm661,593l661,681,691,694,726,703,768,708,816,710,875,706,926,694,971,675,1009,648,1018,638,816,638,776,635,737,627,699,612,661,593xm1032,354l800,354,842,356,879,363,911,375,937,391,958,411,973,434,981,462,984,493,981,524,973,552,958,577,938,598,913,615,884,628,852,635,816,638,1018,638,1040,615,1061,577,1074,534,1079,487,1075,441,1063,401,1042,365,1032,354xm1046,12l684,12,684,360,719,358,750,356,777,355,800,354,1032,354,1014,335,978,311,936,294,887,284,869,282,770,282,770,88,1046,88,1046,12xm832,280l821,280,806,281,770,282,869,282,832,28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92;top:12208;height:111;width:246;" fillcolor="#36A7A8" filled="t" stroked="f" coordsize="1148,518" o:gfxdata="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HtL37sAAADd&#10;AAAADwAAAAAAAAABACAAAAAiAAAAZHJzL2Rvd25yZXYueG1sUEsBAhQAFAAAAAgAh07iQDMvBZ47&#10;AAAAOQAAABAAAAAAAAAAAQAgAAAACgEAAGRycy9zaGFwZXhtbC54bWxQSwUGAAAAAAYABgBbAQAA&#10;tAMAAAAA&#10;" path="m156,176l109,176,109,518,156,518,156,472,446,472,446,433,156,433,156,176xm446,472l400,472,400,516,446,516,446,472xm446,176l400,176,400,433,446,433,446,176xm556,136l0,136,0,176,556,176,556,136xm156,1l109,1,109,136,156,136,156,1xm446,0l400,0,400,136,446,136,446,0xm1147,32l657,32,657,514,705,514,705,482,1147,482,1147,441,705,441,705,75,1147,75,1147,32xm1147,482l1099,482,1099,514,1147,514,1147,482xm1147,75l1099,75,1099,441,1147,441,1147,75xm861,75l814,75,813,140,809,192,805,230,798,254,787,278,768,302,741,325,706,347,716,355,725,364,734,372,742,381,778,356,807,329,828,301,842,272,850,242,855,199,859,144,861,75xm989,75l942,75,942,275,947,304,961,324,985,336,1018,340,1083,340,1092,297,1025,297,1009,295,998,290,991,282,989,270,989,75xm1092,296l1025,297,1092,297,1092,296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11196;top:12218;height:10;width:102;" fillcolor="#36A7A8" filled="t" stroked="f" coordsize="21600,21600" o:gfxdata="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IVIsr4A&#10;AADdAAAADwAAAAAAAAABACAAAAAiAAAAZHJzL2Rvd25yZXYueG1sUEsBAhQAFAAAAAgAh07iQDMv&#10;BZ47AAAAOQAAABAAAAAAAAAAAQAgAAAADQEAAGRycy9zaGFwZXhtbC54bWxQSwUGAAAAAAYABgBb&#10;AQAAtw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11188;top:12301;height:9;width:118;" fillcolor="#36A7A8" filled="t" stroked="f" coordsize="21600,21600" o:gfxdata="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FfWxb4A&#10;AADdAAAADwAAAAAAAAABACAAAAAiAAAAZHJzL2Rvd25yZXYueG1sUEsBAhQAFAAAAAgAh07iQDMv&#10;BZ47AAAAOQAAABAAAAAAAAAAAQAgAAAADQEAAGRycy9zaGFwZXhtbC54bWxQSwUGAAAAAAYABgBb&#10;AQAAtw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11201;top:12257;height:10;width:91;" fillcolor="#36A7A8" filled="t" stroked="f" coordsize="21600,21600" o:gfxdata="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xtzXr4A&#10;AADdAAAADwAAAAAAAAABACAAAAAiAAAAZHJzL2Rvd25yZXYueG1sUEsBAhQAFAAAAAgAh07iQDMv&#10;BZ47AAAAOQAAABAAAAAAAAAAAQAgAAAADQEAAGRycy9zaGFwZXhtbC54bWxQSwUGAAAAAAYABgBb&#10;AQAAtwMAAAAA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11320;top:12207;height:112;width:119;" fillcolor="#36A7A8" filled="t" stroked="f" coordsize="555,521" o:gfxdata="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xHnq74A&#10;AADdAAAADwAAAAAAAAABACAAAAAiAAAAZHJzL2Rvd25yZXYueG1sUEsBAhQAFAAAAAgAh07iQDMv&#10;BZ47AAAAOQAAABAAAAAAAAAAAQAgAAAADQEAAGRycy9zaGFwZXhtbC54bWxQSwUGAAAAAAYABgBb&#10;AQAAtwMAAAAA&#10;" path="m555,196l304,196,304,0,251,0,251,196,0,196,0,240,251,240,251,520,304,520,304,240,555,240,555,19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97;top:12422;height:153;width:238;" fillcolor="#36A7A8" filled="t" stroked="f" coordsize="1107,710" o:gfxdata="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s+PCb4A&#10;AADdAAAADwAAAAAAAAABACAAAAAiAAAAZHJzL2Rvd25yZXYueG1sUEsBAhQAFAAAAAgAh07iQDMv&#10;BZ47AAAAOQAAABAAAAAAAAAAAQAgAAAADQEAAGRycy9zaGFwZXhtbC54bWxQSwUGAAAAAAYABgBb&#10;AQAAtwMAAAAA&#10;" path="m417,73l225,73,256,75,284,80,307,90,327,104,342,121,353,142,359,166,362,194,360,219,354,244,345,269,332,293,313,319,287,350,254,385,214,424,0,623,0,698,447,698,447,621,110,621,110,619,278,466,325,421,364,380,394,343,417,310,433,279,445,248,451,217,454,185,450,145,439,109,421,77,417,73xm240,0l184,4,131,16,83,35,38,63,38,151,83,117,129,92,176,78,225,73,417,73,396,50,365,28,328,13,287,3,240,0xm937,0l872,7,814,27,762,60,717,107,680,165,654,233,638,310,633,396,637,467,649,529,669,583,697,628,732,664,773,689,820,704,873,710,922,706,966,693,1005,673,1041,645,1046,638,875,638,845,635,817,626,793,611,773,589,756,564,743,536,736,506,734,473,736,447,744,422,756,400,773,379,794,362,728,362,732,298,743,242,762,192,787,150,818,116,854,92,895,77,940,72,1060,72,1060,20,1036,11,1007,5,974,1,937,0xm1060,339l874,339,905,342,933,349,956,361,976,379,992,400,1003,426,1010,455,1012,489,1009,520,1002,549,990,574,974,596,953,614,930,627,904,635,875,638,1046,638,1069,610,1090,571,1102,528,1106,480,1103,434,1092,393,1074,357,1060,339xm897,267l844,273,798,291,760,320,730,362,794,362,794,362,817,349,844,342,874,339,1060,339,1049,325,1018,300,983,282,942,271,897,267xm1060,72l940,72,971,74,1001,79,1031,88,1060,100,1060,7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88;top:12601;height:113;width:255;" fillcolor="#36A7A8" filled="t" stroked="f" coordsize="1187,526" o:gfxdata="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6aEF6&#10;wAAAAN0AAAAPAAAAAAAAAAEAIAAAACIAAABkcnMvZG93bnJldi54bWxQSwECFAAUAAAACACHTuJA&#10;My8FnjsAAAA5AAAAEAAAAAAAAAABACAAAAAPAQAAZHJzL3NoYXBleG1sLnhtbFBLBQYAAAAABgAG&#10;AFsBAAC5AwAAAAA=&#10;" path="m362,90l314,90,313,135,311,178,309,217,306,254,293,322,264,385,221,441,163,492,173,501,183,509,191,518,199,526,262,470,309,406,339,335,353,257,356,223,358,183,360,139,362,90xm196,286l86,286,86,523,129,523,129,299,198,299,189,293,196,286xm343,461l345,473,347,484,350,497,352,509,400,510,435,511,474,505,503,486,514,466,430,466,412,466,392,465,369,463,343,461xm540,49l223,49,223,90,491,90,488,198,485,288,482,358,479,410,475,435,466,453,451,463,430,466,514,466,520,456,527,412,528,370,531,313,534,233,537,135,540,49xm198,299l129,299,174,332,217,365,246,333,203,303,198,299xm196,103l8,103,8,141,146,141,113,190,77,233,40,271,0,304,4,316,8,328,12,339,15,349,34,334,51,319,69,303,86,286,196,286,205,274,207,272,157,272,138,259,129,253,129,237,147,215,164,192,180,168,196,143,196,103xm209,198l197,217,184,236,171,254,157,272,207,272,220,255,234,238,247,221,209,198xm102,0l62,19,72,35,83,53,94,73,104,93,146,73,135,53,123,34,112,16,102,0xm1187,226l621,226,621,272,1187,272,1187,226xe">
                    <v:fill on="t" focussize="0,0"/>
                    <v:stroke on="f"/>
                    <v:imagedata o:title=""/>
                    <o:lock v:ext="edit" aspectratio="f"/>
                  </v:shape>
                  <v:group id="组合 1192" o:spid="_x0000_s1026" o:spt="203" style="position:absolute;left:10227;top:12601;height:113;width:255;" coordsize="1186,526" o:gfxdata="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FVV+5q+AAAA3AAAAA8AAAAAAAAAAQAgAAAAIgAAAGRycy9kb3ducmV2Lnht&#10;bFBLAQIUABQAAAAIAIdO4kAzLwWeOwAAADkAAAAVAAAAAAAAAAEAIAAAAA0BAABkcnMvZ3JvdXBz&#10;aGFwZXhtbC54bWxQSwUGAAAAAAYABgBgAQAAygMAAAAA&#10;">
                    <o:lock v:ext="edit" aspectratio="f"/>
                    <v:shape id="_x0000_s1026" o:spid="_x0000_s1026" o:spt="100" style="position:absolute;left:0;top:0;height:526;width:1186;" fillcolor="#231916" filled="t" stroked="f" coordsize="1186,526" o:gfxdata="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1V5xr4A&#10;AADdAAAADwAAAAAAAAABACAAAAAiAAAAZHJzL2Rvd25yZXYueG1sUEsBAhQAFAAAAAgAh07iQDMv&#10;BZ47AAAAOQAAABAAAAAAAAAAAQAgAAAADQEAAGRycy9zaGFwZXhtbC54bWxQSwUGAAAAAAYABgBb&#10;AQAAtwMAAAAA&#10;" path="m362,90l314,90,313,135,311,178,309,217,306,254,293,322,265,385,221,441,163,492,173,501,183,509,191,518,199,526,262,470,309,406,339,335,353,257,356,223,358,183,360,139,362,90xm196,286l86,286,86,523,129,523,129,299,198,299,189,293,196,286xm343,461l345,473,347,484,350,497,352,509,400,510,435,511,474,505,503,486,514,466,430,466,412,466,392,465,369,463,343,461xm540,49l223,49,223,90,491,90,488,198,485,288,482,358,479,409,475,435,466,453,451,463,430,466,514,466,520,456,527,412,528,370,531,313,534,233,537,135,540,49xm198,299l129,299,174,332,217,365,246,333,198,299xm196,103l8,103,8,141,146,141,113,190,77,233,40,271,0,304,4,316,8,328,12,339,15,349,34,334,51,319,69,303,86,286,196,286,205,274,207,272,157,272,138,259,129,253,129,237,147,215,164,192,180,168,196,143,196,103xm209,198l197,217,184,236,171,254,157,272,207,272,220,255,234,238,247,221,209,198xm102,0l62,19,73,35,83,53,94,73,104,93,146,73,135,53,123,34,112,16,102,0xm1186,458l623,458,623,498,1186,498,1186,458xm837,250l789,250,756,458,803,458,837,250xm1094,210l659,210,659,250,1046,250,1046,458,1094,458,1094,210xm864,80l816,80,796,210,843,210,864,80xm1159,40l643,40,643,80,1159,80,1159,4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194" o:spid="_x0000_s1026" o:spt="203" style="position:absolute;left:9748;top:12601;height:113;width:248;" coordsize="1155,526" o:gfxdata="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avGPu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526;width:1155;" fillcolor="#231916" filled="t" stroked="f" coordsize="1155,526" o:gfxdata="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ne0Q&#10;EsEAAADdAAAADwAAAAAAAAABACAAAAAiAAAAZHJzL2Rvd25yZXYueG1sUEsBAhQAFAAAAAgAh07i&#10;QDMvBZ47AAAAOQAAABAAAAAAAAAAAQAgAAAAEAEAAGRycy9zaGFwZXhtbC54bWxQSwUGAAAAAAYA&#10;BgBbAQAAugMAAAAA&#10;" path="m362,90l314,90,313,135,311,178,309,217,306,254,293,322,265,385,221,441,163,492,173,501,183,509,191,518,199,526,262,470,309,406,339,335,353,257,356,223,358,183,360,139,362,90xm196,286l86,286,86,523,129,523,129,299,198,299,189,293,196,286xm343,461l345,473,347,484,350,497,352,509,400,510,435,511,474,505,503,486,514,466,430,466,412,466,392,465,369,463,343,461xm540,49l223,49,223,90,491,90,488,198,485,288,482,358,479,409,475,435,466,453,451,463,430,466,514,466,520,456,527,412,529,370,531,313,534,233,537,135,540,49xm198,299l129,299,174,332,217,365,246,333,198,299xm196,103l8,103,8,141,146,141,113,190,77,233,40,271,0,304,4,316,8,328,12,339,15,349,34,334,51,319,69,303,86,286,196,286,205,274,207,272,157,272,138,259,129,253,129,237,147,215,164,192,180,168,196,143,196,103xm209,198l197,217,184,236,171,254,157,272,207,272,220,255,234,238,247,221,209,198xm102,0l62,19,73,35,83,53,94,73,104,93,146,73,135,53,123,34,113,16,102,0xm1155,42l665,42,665,524,712,524,712,492,1155,492,1155,450,712,450,712,85,1155,85,1155,42xm1155,492l1107,492,1107,524,1155,524,1155,492xm1155,85l1107,85,1107,450,1155,450,1155,85xm868,85l822,85,820,150,817,201,812,239,806,263,794,288,775,312,749,334,714,356,724,365,733,374,742,382,749,390,786,365,815,339,836,311,850,282,857,252,863,209,867,153,868,85xm996,85l950,85,950,285,954,313,969,333,992,345,1025,349,1091,349,1099,307,1033,307,1017,305,1006,300,999,291,996,279,996,85xm1100,306l1033,307,1099,307,1100,306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196" o:spid="_x0000_s1026" o:spt="203" style="position:absolute;left:9266;top:12601;height:113;width:253;" coordsize="1179,526" o:gfxdata="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18MZ1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526;width:1179;" fillcolor="#231916" filled="t" stroked="f" coordsize="1179,526" o:gfxdata="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+wTz8vQAA&#10;AN0AAAAPAAAAAAAAAAEAIAAAACIAAABkcnMvZG93bnJldi54bWxQSwECFAAUAAAACACHTuJAMy8F&#10;njsAAAA5AAAAEAAAAAAAAAABACAAAAAMAQAAZHJzL3NoYXBleG1sLnhtbFBLBQYAAAAABgAGAFsB&#10;AAC2AwAAAAA=&#10;" path="m362,90l314,90,313,135,311,178,309,217,306,254,293,322,265,385,221,441,163,492,173,501,183,509,191,518,199,526,262,470,309,406,339,335,353,257,356,223,358,183,360,139,362,90xm196,286l86,286,86,523,129,523,129,299,198,299,189,293,196,286xm343,461l345,473,347,484,350,497,352,509,400,510,435,511,474,505,503,486,514,466,430,466,412,466,392,465,369,463,343,461xm540,49l223,49,223,90,491,90,488,198,485,288,482,358,479,409,475,435,466,453,451,463,430,466,514,466,520,456,527,412,529,370,531,313,534,233,537,135,540,49xm198,299l129,299,174,332,217,365,246,333,198,299xm196,103l8,103,8,141,146,141,113,190,77,233,40,271,0,304,4,316,8,328,12,339,15,349,34,334,51,319,69,303,86,286,196,286,205,274,207,272,157,272,138,259,129,253,129,237,147,215,164,192,180,168,196,143,196,103xm209,198l197,217,184,236,171,254,157,272,207,272,220,255,234,238,247,221,209,198xm102,0l62,19,73,35,83,53,94,73,104,93,146,73,135,53,123,34,113,16,102,0xm1141,56l664,56,664,102,1141,102,1141,56xm1179,441l629,441,629,486,1179,486,1179,441xm1115,239l690,239,690,284,1115,284,1115,239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198" o:spid="_x0000_s1026" o:spt="203" style="position:absolute;left:8779;top:12601;height:113;width:252;" coordsize="1176,526" o:gfxdata="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FIlgC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526;width:1176;" fillcolor="#231916" filled="t" stroked="f" coordsize="1176,526" o:gfxdata="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skIcr4A&#10;AADdAAAADwAAAAAAAAABACAAAAAiAAAAZHJzL2Rvd25yZXYueG1sUEsBAhQAFAAAAAgAh07iQDMv&#10;BZ47AAAAOQAAABAAAAAAAAAAAQAgAAAADQEAAGRycy9zaGFwZXhtbC54bWxQSwUGAAAAAAYABgBb&#10;AQAAtwMAAAAA&#10;" path="m362,90l314,90,313,135,311,178,309,217,306,254,293,322,265,385,221,441,163,492,173,501,183,509,191,518,199,526,262,470,309,406,339,335,353,257,356,223,358,183,360,139,362,90xm196,286l86,286,86,523,129,523,129,299,198,299,189,293,196,286xm343,461l345,473,347,484,350,497,352,509,400,510,435,511,474,505,503,486,514,466,430,466,412,466,392,465,369,463,343,461xm540,49l223,49,223,90,491,90,488,198,485,288,482,358,479,409,475,435,466,453,451,463,430,466,514,466,520,456,527,412,528,370,531,313,534,233,537,135,540,49xm198,299l129,299,174,332,217,365,246,333,198,299xm196,103l8,103,8,141,146,141,113,190,77,233,40,271,0,304,4,316,8,328,12,339,15,349,34,334,51,319,69,303,86,286,196,286,205,274,207,272,157,272,138,259,129,253,129,237,147,215,164,192,180,168,196,143,196,103xm209,198l197,217,184,236,171,254,157,272,207,272,220,255,234,238,247,221,209,198xm102,0l62,19,73,35,83,53,94,73,104,93,146,73,135,53,123,34,112,16,102,0xm1135,71l671,71,671,117,1135,117,1135,71xm1176,420l629,420,629,464,1176,464,1176,42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200" o:spid="_x0000_s1026" o:spt="203" style="position:absolute;left:10717;top:12208;height:112;width:253;" coordsize="1180,523" o:gfxdata="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qbv2Z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523;width:1180;" fillcolor="#231916" filled="t" stroked="f" coordsize="1180,523" o:gfxdata="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6IX8C8AAAA&#10;3QAAAA8AAAAAAAAAAQAgAAAAIgAAAGRycy9kb3ducmV2LnhtbFBLAQIUABQAAAAIAIdO4kAzLwWe&#10;OwAAADkAAAAQAAAAAAAAAAEAIAAAAAsBAABkcnMvc2hhcGV4bWwueG1sUEsFBgAAAAAGAAYAWwEA&#10;ALUDAAAAAA==&#10;" path="m156,180l110,180,110,522,156,522,156,476,447,476,447,437,156,437,156,180xm447,476l400,476,400,520,447,520,447,476xm447,180l400,180,400,437,447,437,447,180xm557,140l0,140,0,180,557,180,557,140xm156,5l110,5,110,140,156,140,156,5xm447,4l400,4,400,140,447,140,447,4xm841,150l792,150,789,202,784,245,778,279,772,305,748,357,714,404,669,446,613,483,624,492,634,501,642,510,650,518,710,477,758,430,794,377,819,318,827,287,833,249,838,203,841,150xm1022,109l630,109,630,150,974,150,974,437,978,467,991,489,1014,502,1047,506,1088,506,1119,503,1143,492,1159,473,1162,465,1055,465,1040,463,1029,457,1023,446,1022,434,1022,109xm1131,345l1130,370,1128,393,1125,414,1122,434,1118,448,1110,457,1098,463,1082,465,1162,465,1168,448,1171,427,1174,406,1177,384,1179,362,1167,358,1154,354,1143,350,1131,345xm844,0l796,0,795,29,795,57,795,84,794,109,843,109,844,84,844,57,844,29,844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202" o:spid="_x0000_s1026" o:spt="203" style="position:absolute;left:10226;top:12207;height:114;width:255;" coordsize="1188,531" o:gfxdata="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b8Wnr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_x0000_s1026" o:spid="_x0000_s1026" o:spt="100" style="position:absolute;left:0;top:0;height:531;width:1188;" fillcolor="#231916" filled="t" stroked="f" coordsize="1188,531" o:gfxdata="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kmW8a8AAAA&#10;3QAAAA8AAAAAAAAAAQAgAAAAIgAAAGRycy9kb3ducmV2LnhtbFBLAQIUABQAAAAIAIdO4kAzLwWe&#10;OwAAADkAAAAQAAAAAAAAAAEAIAAAAAsBAABkcnMvc2hhcGV4bWwueG1sUEsFBgAAAAAGAAYAWwEA&#10;ALUDAAAAAA==&#10;" path="m392,4l348,4,348,22,348,53,347,83,347,118,346,149,342,212,335,266,324,313,309,351,288,387,259,423,222,460,176,496,187,506,197,515,204,522,210,529,274,473,322,413,355,347,373,275,411,275,406,263,387,177,389,139,390,98,391,53,392,4xm136,293l94,293,94,526,136,526,136,293xm411,275l373,275,396,351,430,418,475,475,532,522,541,514,549,505,559,496,568,487,515,448,470,398,434,336,411,275xm136,198l90,198,71,251,50,299,26,343,0,381,5,392,10,404,15,415,20,427,41,398,60,365,78,330,94,293,136,293,136,286,190,286,183,279,136,279,136,198xm190,286l136,286,151,303,166,320,182,339,197,358,232,332,215,313,198,295,190,286xm163,258l136,279,183,279,181,276,163,258xm243,115l206,134,226,169,244,204,261,238,278,271,318,249,299,215,281,182,262,148,243,115xm511,112l489,147,466,180,442,214,417,247,433,258,451,270,479,234,504,199,528,166,550,136,511,112xm215,161l3,161,3,198,215,198,215,161xm136,73l94,73,94,161,136,161,136,73xm213,22l168,27,120,32,67,36,11,39,15,53,17,66,19,78,94,73,136,73,136,70,224,62,213,22xm848,277l801,277,797,313,790,345,780,373,766,399,742,428,712,454,674,476,630,495,639,503,647,512,655,521,663,530,710,509,750,483,783,454,808,420,823,391,834,357,843,319,848,277xm855,465l858,477,860,489,861,499,863,511,889,512,913,513,937,513,961,513,1002,507,1033,489,1044,472,953,472,927,471,902,470,878,468,855,465xm1070,238l691,238,691,277,1023,277,1021,313,1020,348,1018,380,1016,409,1010,437,997,457,978,468,953,472,1044,472,1052,458,1061,414,1064,371,1066,327,1068,283,1070,238xm814,9l771,72,723,128,670,178,614,220,624,230,633,239,640,248,647,256,705,210,760,157,809,97,855,29,814,9xm968,0l927,17,966,89,1017,152,1078,207,1151,254,1157,245,1166,236,1176,225,1188,213,1115,173,1054,125,1005,67,968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204" o:spid="_x0000_s1026" o:spt="203" style="position:absolute;left:9746;top:12208;height:112;width:252;" coordsize="1172,521" o:gfxdata="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0vcxw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521;width:1172;" fillcolor="#231916" filled="t" stroked="f" coordsize="1172,521" o:gfxdata="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zGq7rsAAADd&#10;AAAADwAAAAAAAAABACAAAAAiAAAAZHJzL2Rvd25yZXYueG1sUEsBAhQAFAAAAAgAh07iQDMvBZ47&#10;AAAAOQAAABAAAAAAAAAAAQAgAAAACgEAAGRycy9zaGFwZXhtbC54bWxQSwUGAAAAAAYABgBbAQAA&#10;tAMAAAAA&#10;" path="m156,179l110,179,110,521,156,521,156,475,447,475,447,435,156,435,156,179xm447,475l400,475,400,518,447,518,447,475xm447,179l400,179,400,435,447,435,447,179xm557,138l0,138,0,179,557,179,557,138xm156,4l110,4,110,138,156,138,156,4xm447,3l400,3,400,138,447,138,447,3xm866,225l815,225,815,420,821,456,839,482,869,498,911,503,1052,503,1088,500,1115,489,1135,472,1142,458,924,458,898,455,880,446,870,431,866,409,866,225xm1115,341l1113,364,1110,385,1106,406,1103,425,1096,439,1083,450,1063,456,1036,458,1142,458,1147,448,1151,430,1156,409,1160,385,1165,359,1151,354,1139,350,1127,345,1115,341xm866,0l815,0,815,181,619,201,624,245,815,225,866,225,866,220,1171,188,1170,176,866,176,866,0xm1167,145l866,176,1170,176,1167,145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206" o:spid="_x0000_s1026" o:spt="203" style="position:absolute;left:9266;top:12208;height:112;width:252;" coordsize="1174,522" o:gfxdata="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Gvrr1C7AAAA3AAAAA8AAAAAAAAAAQAgAAAAIgAAAGRycy9kb3ducmV2LnhtbFBL&#10;AQIUABQAAAAIAIdO4kAzLwWeOwAAADkAAAAVAAAAAAAAAAEAIAAAAAoBAABkcnMvZ3JvdXBzaGFw&#10;ZXhtbC54bWxQSwUGAAAAAAYABgBgAQAAxwMAAAAA&#10;">
                    <o:lock v:ext="edit" aspectratio="f"/>
                    <v:shape id="_x0000_s1026" o:spid="_x0000_s1026" o:spt="100" style="position:absolute;left:0;top:0;height:522;width:1174;" fillcolor="#231916" filled="t" stroked="f" coordsize="1174,522" o:gfxdata="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PQIxb4A&#10;AADdAAAADwAAAAAAAAABACAAAAAiAAAAZHJzL2Rvd25yZXYueG1sUEsBAhQAFAAAAAgAh07iQDMv&#10;BZ47AAAAOQAAABAAAAAAAAAAAQAgAAAADQEAAGRycy9zaGFwZXhtbC54bWxQSwUGAAAAAAYABgBb&#10;AQAAtwMAAAAA&#10;" path="m156,179l110,179,110,521,156,521,156,475,447,475,447,436,156,436,156,179xm447,475l400,475,400,519,447,519,447,475xm447,179l400,179,400,436,447,436,447,179xm557,139l0,139,0,179,557,179,557,139xm156,4l110,4,110,139,156,139,156,4xm447,3l400,3,400,139,447,139,447,3xm1174,134l621,134,621,177,1174,177,1174,134xm879,0l838,22,850,40,865,62,881,89,898,120,945,96,927,68,909,42,894,20,879,0xm792,239l754,305,712,367,667,424,620,475,631,484,643,493,653,501,662,509,711,450,758,389,801,327,841,263,792,239xm986,243l946,270,985,318,1027,373,1071,434,1119,503,1167,470,1122,412,1078,354,1032,298,986,243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208" o:spid="_x0000_s1026" o:spt="203" style="position:absolute;left:8778;top:12208;height:111;width:253;" coordsize="1179,518" o:gfxdata="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EpwrL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518;width:1179;" fillcolor="#231916" filled="t" stroked="f" coordsize="1179,518" o:gfxdata="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FAW+m8AAAA&#10;3QAAAA8AAAAAAAAAAQAgAAAAIgAAAGRycy9kb3ducmV2LnhtbFBLAQIUABQAAAAIAIdO4kAzLwWe&#10;OwAAADkAAAAQAAAAAAAAAAEAIAAAAAsBAABkcnMvc2hhcGV4bWwueG1sUEsFBgAAAAAGAAYAWwEA&#10;ALUDAAAAAA==&#10;" path="m157,176l110,176,110,518,157,518,157,472,447,472,447,433,157,433,157,176xm447,472l400,472,400,516,447,516,447,472xm447,176l400,176,400,433,447,433,447,176xm557,136l0,136,0,176,557,176,557,136xm157,1l110,1,110,136,157,136,157,1xm447,0l400,0,400,136,447,136,447,0xm1179,449l616,449,616,489,1179,489,1179,449xm830,240l781,240,748,449,796,449,830,240xm1086,200l651,200,651,240,1039,240,1039,449,1086,449,1086,200xm856,71l809,71,788,200,836,200,856,71xm1152,30l636,30,636,71,1152,71,1152,3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rect id="_x0000_s1026" o:spid="_x0000_s1026" o:spt="1" style="position:absolute;left:9887;top:11415;height:10;width:102;" fillcolor="#231916" filled="t" stroked="f" coordsize="21600,21600" o:gfxdata="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1mhxjugAAAN0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8854;top:11219;height:153;width:102;" fillcolor="#231916" filled="t" stroked="f" coordsize="474,710" o:gfxdata="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TI/fL4A&#10;AADdAAAADwAAAAAAAAABACAAAAAiAAAAZHJzL2Rvd25yZXYueG1sUEsBAhQAFAAAAAgAh07iQDMv&#10;BZ47AAAAOQAAABAAAAAAAAAAAQAgAAAADQEAAGRycy9zaGFwZXhtbC54bWxQSwUGAAAAAAYABgBb&#10;AQAAtwMAAAAA&#10;" path="m304,0l239,6,181,26,129,60,84,107,47,165,21,232,5,309,0,395,4,466,16,529,36,582,64,628,99,663,140,689,187,704,240,709,288,705,333,693,372,673,407,644,413,638,242,638,212,634,184,625,160,610,139,589,122,564,110,536,103,506,101,473,103,447,110,422,123,399,140,379,160,361,95,361,99,298,110,241,128,192,154,149,185,115,221,91,262,77,307,72,427,72,427,20,403,11,374,5,341,1,304,0xm427,339l241,339,272,341,300,349,323,361,343,378,359,400,370,425,377,455,379,488,376,520,369,548,357,573,341,596,320,614,297,627,271,635,242,638,413,638,436,610,457,571,469,527,473,479,470,434,459,393,441,356,427,339xm264,267l211,273,165,290,127,320,97,361,160,361,161,361,184,349,211,341,241,339,427,339,416,325,385,300,350,281,309,270,264,267xm427,72l307,72,338,74,368,79,398,87,427,99,427,7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341;top:11223;height:148;width:103;" fillcolor="#231916" filled="t" stroked="f" coordsize="478,687" o:gfxdata="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lxGMbsAAADd&#10;AAAADwAAAAAAAAABACAAAAAiAAAAZHJzL2Rvd25yZXYueG1sUEsBAhQAFAAAAAgAh07iQDMvBZ47&#10;AAAAOQAAABAAAAAAAAAAAQAgAAAACgEAAGRycy9zaGFwZXhtbC54bWxQSwUGAAAAAAYABgBbAQAA&#10;tAMAAAAA&#10;" path="m478,0l0,0,0,76,367,76,94,686,190,686,478,30,478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822;top:11220;height:153;width:101;" fillcolor="#231916" filled="t" stroked="f" coordsize="471,710" o:gfxdata="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WS35GvQAA&#10;AN0AAAAPAAAAAAAAAAEAIAAAACIAAABkcnMvZG93bnJldi54bWxQSwECFAAUAAAACACHTuJAMy8F&#10;njsAAAA5AAAAEAAAAAAAAAABACAAAAAMAQAAZHJzL3NoYXBleG1sLnhtbFBLBQYAAAAABgAGAFsB&#10;AAC2AwAAAAA=&#10;" path="m245,0l199,3,158,12,120,27,87,48,60,73,41,102,30,135,26,171,34,222,59,267,100,305,157,337,157,339,88,373,39,416,10,469,0,530,4,568,15,602,34,633,61,660,94,681,131,697,173,706,219,710,275,706,325,697,368,681,404,659,425,639,237,639,206,637,179,631,154,621,133,607,116,590,103,570,96,549,93,525,102,480,127,441,170,407,229,378,390,378,380,370,310,338,310,336,369,302,371,301,235,301,185,276,149,245,127,210,120,170,122,149,128,131,139,114,154,99,173,87,193,78,215,73,238,71,416,71,415,69,390,45,359,25,325,11,287,3,245,0xm390,378l229,378,294,406,340,441,368,481,377,528,374,551,367,571,355,590,338,607,317,621,293,631,266,637,237,639,425,639,433,631,454,599,466,563,470,523,460,462,430,411,390,378xm416,71l238,71,263,73,286,78,305,86,322,98,335,112,345,129,351,149,353,170,353,171,345,210,323,245,286,275,235,301,371,301,412,262,438,214,447,160,443,127,432,96,416,7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303;top:11220;height:153;width:101;" fillcolor="#231916" filled="t" stroked="f" coordsize="472,710" o:gfxdata="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02QnK/&#10;AAAA3QAAAA8AAAAAAAAAAQAgAAAAIgAAAGRycy9kb3ducmV2LnhtbFBLAQIUABQAAAAIAIdO4kAz&#10;LwWeOwAAADkAAAAQAAAAAAAAAAEAIAAAAA4BAABkcnMvc2hhcGV4bWwueG1sUEsFBgAAAAAGAAYA&#10;WwEAALgDAAAAAA==&#10;" path="m41,605l41,686,69,697,100,704,134,708,172,710,238,703,297,684,349,652,362,638,172,638,137,636,104,630,72,620,41,605xm470,359l379,359,376,422,365,477,348,525,325,565,295,597,259,620,218,634,172,638,362,638,392,607,427,551,452,483,467,404,470,359xm239,0l189,4,143,16,102,37,67,65,38,100,17,139,5,183,0,231,4,276,16,317,35,353,61,385,93,411,130,430,170,441,214,445,267,439,312,423,349,396,368,370,237,370,206,368,177,360,153,347,132,330,116,308,104,282,97,253,94,220,97,190,104,162,116,137,133,115,154,96,177,83,203,75,231,72,402,72,376,45,337,20,291,5,239,0xm402,72l231,72,262,75,289,85,313,100,335,121,352,147,364,176,371,208,374,243,371,269,364,292,352,314,334,333,313,349,290,361,265,368,237,370,368,370,377,359,470,359,472,317,472,314,468,243,457,179,437,125,410,81,402,72xm379,359l377,359,378,359,378,359,379,35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729;top:11219;height:153;width:230;" fillcolor="#231916" filled="t" stroked="f" coordsize="1071,713" o:gfxdata="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ZrHtq/&#10;AAAA3QAAAA8AAAAAAAAAAQAgAAAAIgAAAGRycy9kb3ducmV2LnhtbFBLAQIUABQAAAAIAIdO4kAz&#10;LwWeOwAAADkAAAAQAAAAAAAAAAEAIAAAAA4BAABkcnMvc2hhcGV4bWwueG1sUEsFBgAAAAAGAAYA&#10;WwEAALgDAAAAAA==&#10;" path="m426,627l5,627,5,702,426,702,426,627xm262,106l169,106,169,627,262,627,262,106xm262,0l0,71,0,151,169,106,262,106,262,0xm837,4l779,9,729,27,686,56,650,97,622,149,602,212,590,287,586,372,589,450,601,519,620,577,647,626,681,664,721,691,767,708,820,713,876,707,926,690,968,661,986,642,829,642,775,631,734,598,704,543,686,466,680,368,686,263,705,181,735,123,777,88,832,76,999,76,994,68,951,32,899,11,837,4xm999,76l832,76,883,87,923,122,952,179,969,260,975,364,969,464,952,541,922,597,881,630,829,642,986,642,1005,621,1033,570,1054,509,1066,437,1070,356,1066,262,1051,183,1027,119,999,7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78;top:11404;height:112;width:253;" fillcolor="#231916" filled="t" stroked="f" coordsize="1178,520" o:gfxdata="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AVTw6/&#10;AAAA3QAAAA8AAAAAAAAAAQAgAAAAIgAAAGRycy9kb3ducmV2LnhtbFBLAQIUABQAAAAIAIdO4kAz&#10;LwWeOwAAADkAAAAQAAAAAAAAAAEAIAAAAA4BAABkcnMvc2hhcGV4bWwueG1sUEsFBgAAAAAGAAYA&#10;WwEAALgDAAAAAA==&#10;" path="m555,196l303,196,303,0,251,0,251,196,0,196,0,239,251,239,251,520,303,520,303,239,555,239,555,196xm1178,219l612,219,612,266,1178,266,1178,21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70;top:11403;height:114;width:243;" fillcolor="#231916" filled="t" stroked="f" coordsize="1134,530" o:gfxdata="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P0SgNtwAAAN0AAAAP&#10;AAAAAAAAAAEAIAAAACIAAABkcnMvZG93bnJldi54bWxQSwECFAAUAAAACACHTuJAMy8FnjsAAAA5&#10;AAAAEAAAAAAAAAABACAAAAAGAQAAZHJzL3NoYXBleG1sLnhtbFBLBQYAAAAABgAGAFsBAACwAwAA&#10;AAA=&#10;" path="m464,82l0,82,0,521,47,521,47,484,464,484,464,445,47,445,47,299,464,299,464,261,47,261,47,121,464,121,464,82xm464,484l418,484,418,521,464,521,464,484xm464,299l418,299,418,445,464,445,464,299xm464,121l418,121,418,261,464,261,464,121xm184,0l176,20,168,41,159,61,149,82,198,82,207,65,216,47,225,30,233,12,184,0xm802,185l656,185,656,211,802,211,802,185xm1045,185l900,185,900,211,1045,211,1045,185xm872,115l829,115,829,210,872,210,872,115xm1114,115l1073,115,1073,180,1114,180,1114,115xm1114,85l588,85,588,179,629,179,629,115,1114,115,1114,85xm802,136l656,136,656,163,802,163,802,136xm1045,136l900,136,900,163,1045,163,1045,136xm872,53l829,53,829,85,872,85,872,53xm1078,23l623,23,623,53,1078,53,1078,23xm1079,397l842,397,842,529,880,529,880,509,1079,509,1079,479,880,479,880,427,1079,427,1079,397xm1079,509l1041,509,1041,529,1079,529,1079,509xm638,375l602,375,602,474,567,477,576,512,684,501,805,491,805,479,806,472,638,472,638,375xm1079,427l1041,427,1041,479,1079,479,1079,427xm728,345l691,345,691,468,638,472,806,472,806,470,806,465,728,465,728,413,795,413,795,384,728,384,728,345xm807,458l728,465,806,465,807,458xm918,295l867,295,879,306,893,317,908,326,924,336,895,344,864,351,830,356,794,359,803,372,810,383,813,392,855,385,893,377,929,366,962,353,1133,353,1133,353,1133,353,1098,351,1064,347,1032,342,1001,334,1023,320,1024,320,963,320,942,310,923,298,918,295xm1133,353l962,353,996,365,1032,375,1072,383,1115,389,1119,379,1124,368,1132,355,1133,354,1133,353xm791,234l613,234,613,358,649,358,649,345,791,345,791,317,649,317,649,262,791,262,791,234xm914,219l876,219,863,243,846,266,825,288,800,308,812,318,821,327,828,334,838,325,848,315,858,305,867,295,918,295,904,285,887,271,1078,271,1078,243,903,243,907,235,910,227,914,219xm1078,271l1030,271,1016,285,1000,298,983,309,963,320,1024,320,1043,305,1062,289,1078,271xm791,262l754,262,754,317,791,317,791,26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47;top:11404;height:112;width:251;" fillcolor="#231916" filled="t" stroked="f" coordsize="1171,521" o:gfxdata="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IcUDdvQAA&#10;AN0AAAAPAAAAAAAAAAEAIAAAACIAAABkcnMvZG93bnJldi54bWxQSwECFAAUAAAACACHTuJAMy8F&#10;njsAAAA5AAAAEAAAAAAAAAABACAAAAAMAQAAZHJzL3NoYXBleG1sLnhtbFBLBQYAAAAABgAGAFsB&#10;AAC2AwAAAAA=&#10;" path="m555,196l303,196,303,0,251,0,251,196,0,196,0,239,251,239,251,520,303,520,303,239,555,239,555,196xm1107,232l681,232,681,278,1107,278,1107,232xm1170,435l620,435,620,480,1170,480,1170,43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231;top:11404;height:112;width:246;" fillcolor="#231916" filled="t" stroked="f" coordsize="1147,521" o:gfxdata="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N06BJ&#10;wAAAAN0AAAAPAAAAAAAAAAEAIAAAACIAAABkcnMvZG93bnJldi54bWxQSwECFAAUAAAACACHTuJA&#10;My8FnjsAAAA5AAAAEAAAAAAAAAABACAAAAAPAQAAZHJzL3NoYXBleG1sLnhtbFBLBQYAAAAABgAG&#10;AFsBAAC5AwAAAAA=&#10;" path="m303,240l251,240,251,520,303,520,303,240xm555,197l0,197,0,240,555,240,555,197xm303,0l251,0,251,197,303,197,303,0xm1146,37l656,37,656,518,704,518,704,486,1146,486,1146,445,704,445,704,79,1146,79,1146,37xm1146,486l1098,486,1098,518,1146,518,1146,486xm1146,79l1098,79,1098,445,1146,445,1146,79xm860,79l813,79,812,144,809,196,804,234,797,258,786,282,767,306,740,329,706,351,716,359,725,368,733,377,741,385,778,360,807,333,828,305,841,276,849,246,855,203,858,148,860,79xm988,79l941,79,941,280,946,308,960,328,984,340,1017,344,1082,344,1091,301,1024,301,1008,300,997,294,990,286,988,274,988,79xm1091,300l1024,301,1091,301,1091,30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655;top:11403;height:113;width:377;" fillcolor="#231916" filled="t" stroked="f" coordsize="1758,528" o:gfxdata="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zb3rb4A&#10;AADdAAAADwAAAAAAAAABACAAAAAiAAAAZHJzL2Rvd25yZXYueG1sUEsBAhQAFAAAAAgAh07iQDMv&#10;BZ47AAAAOQAAABAAAAAAAAAAAQAgAAAADQEAAGRycy9zaGFwZXhtbC54bWxQSwUGAAAAAAYABgBb&#10;AQAAtwMAAAAA&#10;" path="m268,330l219,330,219,528,268,528,268,330xm489,116l0,116,0,359,46,359,46,330,489,330,489,291,46,291,46,156,489,156,489,116xm489,330l443,330,443,359,489,359,489,330xm268,156l219,156,219,291,268,291,268,156xm489,156l443,156,443,291,489,291,489,156xm268,0l219,0,219,116,268,116,268,0xm969,3l925,3,925,21,925,52,924,82,924,117,923,148,919,211,912,265,901,311,886,350,865,386,836,422,799,458,754,495,765,505,774,514,781,521,787,527,851,472,899,411,932,345,950,274,988,274,984,261,965,176,966,138,967,97,968,52,969,3xm713,291l671,291,671,525,713,525,713,291xm988,274l950,274,973,350,1007,416,1053,473,1109,521,1118,512,1127,503,1136,495,1145,485,1092,447,1048,397,1011,335,988,274xm713,197l667,197,648,250,627,298,603,341,577,380,583,391,588,403,592,414,597,425,618,396,638,364,655,329,671,291,713,291,713,285,767,285,760,278,713,278,713,197xm767,285l713,285,728,301,743,319,759,338,774,357,809,331,792,312,775,293,767,285xm740,257l713,278,760,278,758,275,740,257xm820,114l783,133,803,168,821,203,839,237,855,270,895,248,876,214,858,180,839,147,820,114xm1088,111l1066,145,1043,179,1019,213,994,245,1010,256,1028,269,1056,232,1082,198,1106,165,1128,134,1088,111xm792,159l580,159,580,197,792,197,792,159xm713,72l671,72,671,159,713,159,713,72xm791,21l746,26,697,31,644,35,588,38,592,52,595,65,597,77,671,72,713,72,713,68,801,61,791,21xm1421,244l1373,244,1373,525,1421,525,1421,244xm1489,404l1492,415,1495,426,1497,438,1499,451,1517,452,1538,453,1562,454,1587,454,1628,449,1658,434,1675,412,1582,412,1560,411,1537,410,1514,408,1489,404xm1697,205l1226,205,1226,244,1649,244,1647,281,1645,312,1643,340,1640,362,1635,384,1624,399,1606,409,1582,412,1675,412,1677,410,1685,376,1688,343,1691,303,1694,257,1697,205xm1599,112l1554,112,1554,172,1599,172,1599,112xm1401,112l1356,112,1356,171,1401,171,1401,112xm1757,73l1198,73,1198,112,1757,112,1757,73xm1401,3l1356,3,1356,73,1401,73,1401,3xm1599,3l1554,3,1554,73,1599,73,1599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93;top:11607;height:153;width:223;" fillcolor="#231916" filled="t" stroked="f" coordsize="1040,713" o:gfxdata="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KQQ7C/&#10;AAAA3QAAAA8AAAAAAAAAAQAgAAAAIgAAAGRycy9kb3ducmV2LnhtbFBLAQIUABQAAAAIAIdO4kAz&#10;LwWeOwAAADkAAAAQAAAAAAAAAAEAIAAAAA4BAABkcnMvc2hhcGV4bWwueG1sUEsFBgAAAAAGAAYA&#10;WwEAALgDAAAAAA==&#10;" path="m425,626l4,626,4,701,425,701,425,626xm261,105l169,105,169,626,261,626,261,105xm261,0l0,71,0,151,169,105,261,105,261,0xm610,586l610,676,644,692,684,704,728,710,778,713,834,709,885,698,929,681,968,656,983,641,780,641,734,637,690,627,649,610,610,586xm983,75l784,75,843,82,885,103,911,139,919,188,908,242,875,280,819,303,742,311,684,311,684,383,745,383,832,391,895,415,932,456,945,513,942,541,934,565,920,587,900,606,876,621,848,632,816,639,780,641,983,641,999,625,1022,590,1035,551,1040,507,1037,475,1028,446,1014,419,993,396,968,376,939,360,905,349,867,343,867,341,932,316,978,279,1005,229,1014,168,1011,133,1000,102,983,75xm807,3l760,6,716,13,676,25,638,42,638,124,673,103,709,87,746,78,784,75,983,75,982,74,957,49,927,29,891,15,851,6,807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77;top:11607;height:151;width:231;" fillcolor="#231916" filled="t" stroked="f" coordsize="1078,702" o:gfxdata="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vsyZDugAAAN0A&#10;AAAPAAAAAAAAAAEAIAAAACIAAABkcnMvZG93bnJldi54bWxQSwECFAAUAAAACACHTuJAMy8FnjsA&#10;AAA5AAAAEAAAAAAAAAABACAAAAAJAQAAZHJzL3NoYXBleG1sLnhtbFBLBQYAAAAABgAGAFsBAACz&#10;AwAAAAA=&#10;" path="m426,627l4,627,4,702,426,702,426,627xm262,105l169,105,169,627,262,627,262,105xm262,0l0,71,0,151,169,105,262,105,262,0xm983,523l893,523,893,702,983,702,983,523xm983,15l876,15,551,467,551,523,1077,523,1077,455,647,455,865,149,875,133,883,118,889,106,893,97,983,97,983,15xm983,97l895,97,894,116,894,134,893,149,893,455,983,455,983,9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60;top:11608;height:153;width:224;" fillcolor="#231916" filled="t" stroked="f" coordsize="1044,713" o:gfxdata="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oHEvb4A&#10;AADdAAAADwAAAAAAAAABACAAAAAiAAAAZHJzL2Rvd25yZXYueG1sUEsBAhQAFAAAAAgAh07iQDMv&#10;BZ47AAAAOQAAABAAAAAAAAAAAQAgAAAADQEAAGRycy9zaGFwZXhtbC54bWxQSwUGAAAAAAYABgBb&#10;AQAAtwMAAAAA&#10;" path="m426,626l5,626,5,701,426,701,426,626xm262,105l169,105,169,626,262,626,262,105xm262,0l0,71,0,150,169,105,262,105,262,0xm626,595l626,684,656,697,691,705,733,711,781,712,840,709,891,697,936,678,974,651,983,641,780,641,741,638,702,629,664,615,626,595xm997,357l765,357,807,359,844,366,876,377,902,393,923,413,938,437,946,465,949,496,946,527,938,555,923,580,903,601,878,618,849,631,817,638,780,641,983,641,1005,618,1026,580,1039,537,1044,490,1040,444,1028,403,1007,368,997,357xm1011,14l649,14,649,363,684,360,715,359,742,357,765,357,997,357,979,338,943,314,901,297,852,286,834,285,735,285,735,91,1011,91,1011,14xm798,283l786,283,772,283,735,285,834,285,798,28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239;top:11607;height:153;width:230;" fillcolor="#231916" filled="t" stroked="f" coordsize="1072,713" o:gfxdata="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0MFlL4A&#10;AADdAAAADwAAAAAAAAABACAAAAAiAAAAZHJzL2Rvd25yZXYueG1sUEsBAhQAFAAAAAgAh07iQDMv&#10;BZ47AAAAOQAAABAAAAAAAAAAAQAgAAAADQEAAGRycy9zaGFwZXhtbC54bWxQSwUGAAAAAAYABgBb&#10;AQAAtwMAAAAA&#10;" path="m425,626l4,626,4,701,425,701,425,626xm261,105l169,105,169,626,261,626,261,105xm261,0l0,71,0,151,169,105,261,105,261,0xm902,3l837,10,778,30,727,63,681,110,645,168,619,236,603,313,598,399,602,470,614,532,634,586,661,631,696,667,737,692,784,708,837,713,886,709,930,696,970,676,1005,648,1011,641,840,641,809,638,782,629,758,614,737,592,720,567,708,539,701,509,698,476,701,450,708,426,720,403,737,382,758,365,693,365,697,301,708,245,726,195,751,153,783,119,819,95,859,80,905,75,1025,75,1025,23,1000,14,972,8,939,4,902,3xm1025,342l839,342,870,345,897,352,921,364,940,382,956,403,967,429,974,458,976,492,974,523,967,552,955,577,938,599,918,617,895,630,869,638,840,641,1011,641,1034,613,1054,574,1067,531,1071,483,1067,437,1056,396,1039,360,1025,342xm861,270l808,276,763,294,725,323,695,365,758,365,758,365,782,352,809,345,839,342,1025,342,1014,328,983,303,947,285,907,274,861,270xm1025,75l905,75,936,77,966,82,996,91,1025,103,1025,7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730;top:11608;height:151;width:229;" fillcolor="#231916" filled="t" stroked="f" coordsize="1065,702" o:gfxdata="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t7hJ7sAAADd&#10;AAAADwAAAAAAAAABACAAAAAiAAAAZHJzL2Rvd25yZXYueG1sUEsBAhQAFAAAAAgAh07iQDMvBZ47&#10;AAAAOQAAABAAAAAAAAAAAQAgAAAACgEAAGRycy9zaGFwZXhtbC54bWxQSwUGAAAAAAYABgBbAQAA&#10;tAMAAAAA&#10;" path="m426,627l4,627,4,702,426,702,426,627xm262,106l169,106,169,627,262,627,262,106xm262,0l0,71,0,151,169,106,262,106,262,0xm1065,15l587,15,587,92,954,92,681,702,777,702,1065,45,1065,1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86;top:12025;height:153;width:237;" fillcolor="#231916" filled="t" stroked="f" coordsize="1106,710" o:gfxdata="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eyd4&#10;ecEAAADdAAAADwAAAAAAAAABACAAAAAiAAAAZHJzL2Rvd25yZXYueG1sUEsBAhQAFAAAAAgAh07i&#10;QDMvBZ47AAAAOQAAABAAAAAAAAAAAQAgAAAAEAEAAGRycy9zaGFwZXhtbC54bWxQSwUGAAAAAAYA&#10;BgBbAQAAugMAAAAA&#10;" path="m417,73l225,73,256,75,284,81,307,90,326,104,342,121,353,142,359,166,362,194,360,219,354,244,345,269,332,293,313,320,287,350,254,385,214,424,0,623,0,698,447,698,447,621,110,621,110,619,278,466,325,421,364,380,394,343,417,310,433,279,444,248,451,217,454,185,450,145,439,109,421,77,417,73xm240,0l184,4,131,16,83,35,37,63,37,151,83,117,129,92,176,78,225,73,417,73,396,50,365,28,328,13,287,3,240,0xm872,0l814,6,764,23,721,53,685,93,657,146,636,209,624,283,620,368,624,447,636,515,655,574,682,622,716,661,756,688,802,704,855,710,911,704,961,687,1003,658,1021,638,864,638,810,627,769,594,739,539,721,463,715,364,721,259,739,177,770,119,812,84,867,72,1034,72,1029,65,986,29,934,7,872,0xm1034,72l867,72,918,84,958,118,987,176,1004,256,1010,360,1004,460,986,538,957,593,916,627,864,638,1021,638,1039,618,1068,567,1089,505,1101,434,1105,352,1100,259,1086,180,1062,115,1034,7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75;top:12026;height:151;width:234;" fillcolor="#231916" filled="t" stroked="f" coordsize="1088,702" o:gfxdata="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80G9dvQAA&#10;AN0AAAAPAAAAAAAAAAEAIAAAACIAAABkcnMvZG93bnJldi54bWxQSwECFAAUAAAACACHTuJAMy8F&#10;njsAAAA5AAAAEAAAAAAAAAABACAAAAAMAQAAZHJzL3NoYXBleG1sLnhtbFBLBQYAAAAABgAGAFsB&#10;AAC2AwAAAAA=&#10;" path="m417,76l224,76,256,78,283,84,307,93,326,107,341,124,352,145,359,169,361,197,359,222,354,247,344,272,331,296,313,323,287,353,254,388,213,427,0,626,0,701,447,701,447,624,110,624,110,622,277,469,324,424,363,383,394,346,416,313,433,282,444,251,451,220,453,188,450,148,439,112,421,80,417,76xm239,3l183,7,131,19,82,38,37,66,37,154,82,120,129,95,176,81,224,76,417,76,396,53,365,31,328,16,286,6,239,3xm1088,626l666,626,666,701,1088,701,1088,626xm924,105l831,105,831,626,924,626,924,105xm924,0l662,71,662,151,831,105,924,105,924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56;top:12026;height:150;width:232;" fillcolor="#231916" filled="t" stroked="f" coordsize="1081,699" o:gfxdata="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Gh+Y6ugAAAN0A&#10;AAAPAAAAAAAAAAEAIAAAACIAAABkcnMvZG93bnJldi54bWxQSwECFAAUAAAACACHTuJAMy8FnjsA&#10;AAA5AAAAEAAAAAAAAAABACAAAAAJAQAAZHJzL3NoYXBleG1sLnhtbFBLBQYAAAAABgAGAFsBAACz&#10;AwAAAAA=&#10;" path="m417,72l224,72,256,74,283,80,306,90,326,104,341,121,352,142,359,166,361,193,359,219,354,244,344,269,331,293,313,319,287,349,254,384,213,423,0,622,0,698,446,698,446,621,110,621,110,619,277,466,324,421,363,379,394,342,416,310,432,279,444,248,451,216,453,184,449,144,439,108,421,77,417,72xm239,0l183,3,131,15,82,35,37,62,37,150,82,116,128,92,176,77,224,72,417,72,396,50,364,28,328,12,286,3,239,0xm1044,72l852,72,883,74,910,80,934,90,953,104,969,121,980,142,986,166,988,193,987,219,981,244,972,269,959,293,940,319,914,349,881,384,840,423,627,622,627,698,1074,698,1074,621,737,621,737,619,904,466,952,421,991,379,1021,342,1044,310,1060,279,1071,248,1078,216,1080,184,1077,144,1066,108,1048,77,1044,72xm867,0l811,3,758,15,710,35,664,62,664,150,710,116,756,92,803,77,852,72,1044,72,1023,50,992,28,955,12,913,3,867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238;top:12025;height:153;width:231;" fillcolor="#231916" filled="t" stroked="f" coordsize="1075,710" o:gfxdata="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pR1c&#10;WcEAAADdAAAADwAAAAAAAAABACAAAAAiAAAAZHJzL2Rvd25yZXYueG1sUEsBAhQAFAAAAAgAh07i&#10;QDMvBZ47AAAAOQAAABAAAAAAAAAAAQAgAAAAEAEAAGRycy9zaGFwZXhtbC54bWxQSwUGAAAAAAYA&#10;BgBbAQAAugMAAAAA&#10;" path="m417,73l225,73,256,75,283,81,307,90,326,104,342,121,353,142,359,166,361,194,359,219,354,244,344,269,331,293,313,320,287,350,254,385,213,424,0,623,0,698,447,698,447,621,110,621,110,619,277,466,324,421,363,380,394,343,416,310,433,279,444,248,451,217,453,185,450,145,439,109,421,77,417,73xm239,0l183,4,131,16,82,35,37,63,37,151,82,117,129,92,176,78,225,73,417,73,396,50,365,28,328,13,286,3,239,0xm645,583l645,673,679,689,719,701,763,707,813,710,869,706,920,696,964,678,1003,653,1018,638,815,638,769,635,725,624,684,607,645,583xm1018,72l819,72,878,79,920,101,946,136,954,185,943,239,910,277,854,300,777,308,719,308,719,380,780,380,867,388,930,412,967,453,980,510,977,538,969,562,955,584,935,603,911,618,883,629,851,636,815,638,1018,638,1034,622,1057,587,1070,548,1075,504,1072,472,1063,443,1049,416,1028,393,1003,373,974,357,940,346,902,340,902,338,967,313,1013,276,1040,226,1049,165,1046,130,1035,99,1018,72xm842,0l795,3,751,10,711,22,673,39,673,121,708,100,744,85,781,75,819,72,1018,72,1017,71,992,46,962,26,926,12,886,3,842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724;top:12026;height:150;width:239;" fillcolor="#231916" filled="t" stroked="f" coordsize="1113,699" o:gfxdata="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IesBG8AAAA&#10;3QAAAA8AAAAAAAAAAQAgAAAAIgAAAGRycy9kb3ducmV2LnhtbFBLAQIUABQAAAAIAIdO4kAzLwWe&#10;OwAAADkAAAAQAAAAAAAAAAEAIAAAAAsBAABkcnMvc2hhcGV4bWwueG1sUEsFBgAAAAAGAAYAWwEA&#10;ALUDAAAAAA==&#10;" path="m417,72l225,72,256,74,284,80,307,90,327,104,342,121,353,142,359,166,362,193,360,219,354,244,345,269,332,293,313,319,287,349,254,384,214,423,0,622,0,698,447,698,447,621,110,621,110,619,278,466,325,421,364,379,394,342,417,310,433,279,444,248,451,216,454,184,450,144,439,108,421,77,417,72xm240,0l184,3,131,15,83,35,38,62,38,150,83,116,129,92,176,77,225,72,417,72,396,50,365,28,328,12,287,3,240,0xm1019,519l928,519,928,698,1019,698,1019,519xm1019,11l911,11,586,463,586,519,1112,519,1112,451,682,451,900,145,910,129,918,114,924,102,928,93,1019,93,1019,11xm1019,93l930,93,929,112,929,130,928,145,928,451,1019,451,1019,9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87;top:12423;height:150;width:236;" fillcolor="#231916" filled="t" stroked="f" coordsize="1100,699" o:gfxdata="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+aeaY&#10;wAAAAN0AAAAPAAAAAAAAAAEAIAAAACIAAABkcnMvZG93bnJldi54bWxQSwECFAAUAAAACACHTuJA&#10;My8FnjsAAAA5AAAAEAAAAAAAAAABACAAAAAPAQAAZHJzL3NoYXBleG1sLnhtbFBLBQYAAAAABgAG&#10;AFsBAAC5AwAAAAA=&#10;" path="m417,72l225,72,256,74,283,80,307,90,326,103,342,121,353,141,359,166,361,193,360,219,354,244,345,268,331,293,313,319,287,349,254,384,213,423,0,622,0,698,447,698,447,620,110,620,110,619,277,466,325,421,363,379,394,342,417,310,433,279,444,248,451,216,453,184,450,144,439,108,421,77,417,72xm239,0l184,3,131,15,83,35,37,62,37,150,83,116,129,92,176,77,225,72,417,72,396,50,365,28,328,12,286,3,239,0xm1099,11l622,11,622,88,989,88,715,698,812,698,1099,41,1099,1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74;top:12422;height:153;width:236;" fillcolor="#231916" filled="t" stroked="f" coordsize="1099,710" o:gfxdata="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4VX8a8AAAA&#10;3QAAAA8AAAAAAAAAAQAgAAAAIgAAAGRycy9kb3ducmV2LnhtbFBLAQIUABQAAAAIAIdO4kAzLwWe&#10;OwAAADkAAAAQAAAAAAAAAAEAIAAAAAsBAABkcnMvc2hhcGV4bWwueG1sUEsFBgAAAAAGAAYAWwEA&#10;ALUDAAAAAA==&#10;" path="m417,73l224,73,256,75,283,81,307,91,326,104,341,122,352,142,359,166,361,194,359,220,354,245,344,269,331,294,313,320,287,350,254,385,213,424,0,623,0,698,447,698,447,621,110,621,110,620,277,467,324,421,363,380,394,343,416,310,432,280,444,248,451,217,453,185,450,145,439,109,421,78,417,73xm239,0l183,4,131,16,82,36,37,63,37,151,82,117,129,93,176,78,224,73,417,73,396,50,364,29,328,13,286,4,239,0xm872,0l827,3,785,12,748,27,715,48,688,74,669,103,657,135,653,172,661,223,686,267,727,305,784,337,784,339,716,373,666,417,637,469,627,530,631,568,642,602,661,633,688,660,721,682,758,697,800,707,847,710,903,707,952,697,995,681,1031,659,1053,639,864,639,834,637,806,631,782,621,760,607,743,590,730,571,723,549,721,526,729,480,755,441,797,407,857,378,1017,378,1007,370,937,339,937,337,997,303,999,301,862,301,812,276,776,246,754,211,747,170,749,150,756,131,767,114,782,100,800,87,820,79,842,73,866,72,1044,72,1042,69,1017,45,987,26,952,12,914,3,872,0xm1017,378l857,378,921,407,967,441,995,482,1004,528,1002,551,995,572,982,591,965,607,944,621,921,631,894,637,864,639,1053,639,1060,632,1081,600,1094,564,1098,523,1088,463,1057,412,1017,378xm1044,72l866,72,891,73,913,78,932,87,949,98,963,113,972,130,978,149,980,170,980,172,973,211,951,246,914,276,862,301,999,301,1040,262,1065,215,1074,161,1070,127,1060,96,1044,7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54;top:12422;height:153;width:235;" fillcolor="#231916" filled="t" stroked="f" coordsize="1097,710" o:gfxdata="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AB4OrsAAADd&#10;AAAADwAAAAAAAAABACAAAAAiAAAAZHJzL2Rvd25yZXYueG1sUEsBAhQAFAAAAAgAh07iQDMvBZ47&#10;AAAAOQAAABAAAAAAAAAAAQAgAAAACgEAAGRycy9zaGFwZXhtbC54bWxQSwUGAAAAAAYABgBbAQAA&#10;tAMAAAAA&#10;" path="m417,72l225,72,256,74,283,80,307,90,326,103,342,121,353,141,359,166,361,193,360,219,354,244,345,268,332,293,313,319,287,349,254,384,213,423,0,622,0,698,447,698,447,620,110,620,110,619,277,466,325,421,364,379,394,342,417,310,433,279,444,248,451,216,453,184,450,144,439,108,421,77,417,72xm240,0l184,3,131,15,83,35,37,62,37,150,83,116,129,92,176,77,225,72,417,72,396,50,365,28,328,12,286,3,240,0xm665,605l665,686,693,696,724,703,759,708,796,709,862,703,921,684,973,652,986,637,796,637,761,635,728,629,696,619,665,605xm1094,358l1003,358,1000,421,990,477,973,524,949,565,919,596,883,619,842,633,796,637,986,637,1016,607,1051,550,1076,482,1091,404,1094,358xm863,0l813,4,767,16,727,36,691,64,662,99,641,138,629,182,624,230,628,276,640,316,659,353,685,385,718,411,754,429,794,440,838,444,891,439,936,423,973,396,993,370,861,370,830,367,802,359,777,347,756,329,740,307,728,281,721,252,718,219,721,189,728,161,740,136,757,114,778,95,801,82,827,74,856,72,1027,72,1001,45,961,20,915,5,863,0xm1027,72l856,72,886,75,913,84,938,99,959,120,976,146,988,175,995,207,998,243,995,268,988,292,976,313,958,333,938,349,914,360,889,367,861,370,993,370,1001,358,1094,358,1096,316,1096,313,1092,242,1081,179,1061,125,1034,80,1027,72xm1003,358l1001,358,1002,359,1002,359,1003,35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237;top:12422;height:153;width:234;" fillcolor="#231916" filled="t" stroked="f" coordsize="1088,710" o:gfxdata="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OcVyy/&#10;AAAA3QAAAA8AAAAAAAAAAQAgAAAAIgAAAGRycy9kb3ducmV2LnhtbFBLAQIUABQAAAAIAIdO4kAz&#10;LwWeOwAAADkAAAAQAAAAAAAAAAEAIAAAAA4BAABkcnMvc2hhcGV4bWwueG1sUEsFBgAAAAAGAAYA&#10;WwEAALgDAAAAAA==&#10;" path="m0,583l0,673,35,689,74,700,119,707,169,709,225,706,276,695,320,677,359,652,374,637,171,637,124,634,81,624,39,607,0,583xm374,72l174,72,234,79,276,100,301,135,310,185,299,238,265,277,210,299,133,307,74,307,74,379,136,379,223,387,285,412,323,452,335,509,332,537,324,562,310,584,291,603,267,618,239,629,207,635,171,637,374,637,390,622,412,587,426,547,430,503,427,471,419,442,404,416,384,392,359,372,329,357,296,346,258,340,258,338,322,312,368,275,396,226,405,164,401,130,391,98,374,72xm197,0l151,2,107,9,66,22,29,39,29,120,64,99,99,84,136,75,174,72,374,72,373,70,348,45,317,25,282,11,242,2,197,0xm854,0l797,5,747,23,703,52,668,93,639,145,619,208,607,282,603,368,607,446,618,515,638,573,664,622,698,660,739,687,785,704,838,709,894,703,943,686,986,657,1004,637,847,637,793,626,751,594,722,539,704,462,698,364,704,259,722,177,752,118,795,83,849,72,1017,72,1012,64,969,28,916,7,854,0xm1017,72l849,72,901,83,941,118,970,175,987,256,993,359,987,459,969,537,940,593,899,626,847,637,1004,637,1022,617,1051,566,1072,505,1084,433,1088,351,1083,258,1069,179,1045,114,1017,7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64;top:10261;height:189;width:397;" fillcolor="#231916" filled="t" stroked="f" coordsize="1053,501" o:gfxdata="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al/yq8AAAA&#10;3QAAAA8AAAAAAAAAAQAgAAAAIgAAAGRycy9kb3ducmV2LnhtbFBLAQIUABQAAAAIAIdO4kAzLwWe&#10;OwAAADkAAAAQAAAAAAAAAAEAIAAAAAsBAABkcnMvc2hhcGV4bWwueG1sUEsFBgAAAAAGAAYAWwEA&#10;ALUDAAAAAA==&#10;" path="m245,184l192,184,185,232,175,274,163,310,147,340,123,371,93,398,57,422,14,442,0,447,13,454,22,460,36,471,45,481,54,494,62,489,75,479,87,471,97,464,105,458,120,446,135,433,149,419,162,405,182,380,199,351,214,320,226,286,231,266,236,242,241,214,245,184xm394,179l339,179,318,422,318,449,320,459,324,466,330,475,341,481,357,483,368,485,381,486,396,486,413,486,435,486,453,484,467,482,476,478,485,473,493,463,499,449,503,438,396,438,385,436,380,434,375,431,372,424,372,409,373,400,374,390,391,206,393,184,394,179xm462,362l461,373,460,383,458,393,456,402,452,418,448,428,444,433,440,436,430,438,503,438,520,390,508,387,499,384,491,380,485,377,475,371,462,362xm49,134l51,147,52,155,52,164,51,173,49,190,86,187,99,187,110,186,192,184,245,184,246,182,339,179,394,179,395,163,397,143,398,137,101,137,92,137,80,136,66,135,49,134xm196,0l198,44,198,79,198,99,197,118,196,134,109,137,106,137,103,137,398,137,399,133,249,133,250,115,251,95,252,73,254,51,257,3,221,3,211,2,196,0xm400,125l367,128,354,129,343,130,249,133,399,133,400,125xm258,1l245,2,235,3,257,3,258,1xm736,13l740,86,740,194,739,249,734,297,727,339,716,373,703,397,686,421,665,442,640,462,629,471,636,471,646,474,670,485,681,492,690,500,697,491,716,469,732,446,746,422,758,399,766,380,773,359,779,336,785,310,1049,310,1049,266,789,266,791,186,1049,186,1049,142,791,142,791,62,1049,62,1050,57,1051,38,1052,17,809,17,795,17,779,16,759,15,736,13xm927,425l934,437,939,448,942,456,944,462,946,469,947,480,948,494,982,491,1010,486,1030,478,1044,467,1046,462,1047,453,1048,439,1048,431,967,431,962,430,957,429,933,426,927,425xm1049,310l998,310,998,416,995,424,991,427,986,429,979,431,1048,431,1049,424,1049,310xm1049,186l998,186,998,266,1049,266,1049,186xm1049,62l997,62,998,142,1049,142,1049,81,1049,71,1049,62xm1053,13l1005,16,988,17,975,17,1052,17,1053,1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451;top:10308;height:142;width:1015;" fillcolor="#231916" filled="t" stroked="f" coordsize="2768,388" o:gfxdata="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lLaVy/&#10;AAAA3QAAAA8AAAAAAAAAAQAgAAAAIgAAAGRycy9kb3ducmV2LnhtbFBLAQIUABQAAAAIAIdO4kAz&#10;LwWeOwAAADkAAAAQAAAAAAAAAAEAIAAAAA4BAABkcnMvc2hhcGV4bWwueG1sUEsFBgAAAAAGAAYA&#10;WwEAALgDAAAAAA==&#10;" path="m12,317l0,364,17,373,39,380,64,385,91,387,147,379,188,356,200,339,94,339,71,337,49,332,29,325,12,317xm128,0l78,8,39,29,15,62,6,104,13,139,32,168,62,192,129,226,149,242,160,260,164,282,159,305,146,323,124,335,94,339,200,339,213,321,222,277,216,241,200,212,172,187,132,166,101,151,80,136,68,119,64,97,67,79,78,63,98,52,127,47,199,47,208,17,193,11,175,5,154,1,128,0xm199,47l127,47,149,49,167,53,182,59,194,64,199,47xm501,5l305,5,305,382,510,382,510,334,362,334,362,209,494,209,494,162,362,162,362,53,501,53,501,5xm681,3l654,3,629,5,608,7,590,10,590,382,646,382,646,234,698,234,729,230,774,209,789,191,665,191,655,191,646,188,646,51,654,49,667,47,798,47,785,33,766,19,742,10,714,4,681,3xm698,234l646,234,656,236,666,237,678,237,698,234xm798,47l685,47,716,52,740,65,756,86,762,116,756,148,740,172,713,186,678,191,789,191,806,171,819,114,816,89,810,67,799,48,798,47xm1021,54l964,54,964,382,1021,382,1021,54xm1123,5l863,5,863,54,1123,54,1123,5xm1384,5l1187,5,1187,382,1392,382,1392,334,1244,334,1244,209,1376,209,1376,162,1244,162,1244,53,1384,53,1384,5xm1559,5l1488,5,1462,382,1516,382,1526,184,1528,144,1530,105,1531,67,1579,67,1559,5xm1813,67l1764,67,1764,105,1765,145,1767,186,1769,223,1777,382,1832,382,1813,67xm1579,67l1532,67,1540,102,1549,138,1559,174,1570,211,1622,378,1664,378,1690,300,1646,300,1639,269,1631,237,1622,205,1612,170,1579,67xm1809,5l1738,5,1683,171,1673,205,1664,237,1655,269,1648,300,1690,300,1722,205,1733,170,1743,136,1753,101,1762,67,1813,67,1809,5xm2010,3l1986,3,1962,5,1940,7,1922,10,1922,381,1936,382,1953,384,1974,385,1997,385,2040,383,2075,376,2104,365,2125,350,2133,341,1999,341,1987,341,1979,339,1979,205,2127,205,2111,191,2083,180,2083,179,2109,165,2111,162,1979,162,1979,49,1986,47,1997,46,2127,46,2120,35,2080,12,2010,3xm2127,205l2012,205,2044,208,2072,220,2091,241,2098,272,2092,304,2073,325,2046,338,2013,341,2133,341,2136,338,2147,322,2155,301,2158,274,2152,238,2135,211,2127,205xm2127,46l2016,46,2042,48,2065,57,2081,74,2088,102,2082,126,2068,145,2044,158,2014,162,2111,162,2128,145,2140,122,2145,96,2140,66,2127,46xm2437,5l2240,5,2240,382,2445,382,2445,334,2297,334,2297,209,2429,209,2429,162,2297,162,2297,53,2437,53,2437,5xm2617,3l2592,3,2567,5,2545,7,2525,10,2525,382,2582,382,2582,222,2713,222,2705,213,2687,203,2687,202,2713,188,2721,180,2582,180,2582,50,2589,48,2603,47,2737,47,2724,33,2704,19,2680,10,2651,4,2617,3xm2713,222l2616,222,2642,226,2662,238,2675,260,2685,292,2692,324,2698,350,2704,369,2708,382,2767,382,2761,367,2755,344,2747,314,2739,279,2731,252,2720,230,2713,222xm2737,47l2622,47,2651,50,2675,61,2691,81,2697,112,2692,140,2676,161,2652,175,2620,180,2721,180,2734,167,2749,140,2754,106,2752,84,2746,64,2737,47,2737,47xe">
                    <v:fill on="t" focussize="0,0"/>
                    <v:stroke on="f"/>
                    <v:imagedata o:title=""/>
                    <o:lock v:ext="edit" aspectratio="f"/>
                  </v:shape>
                </v:group>
                <v:group id="_x0000_s1026" o:spid="_x0000_s1026" o:spt="203" style="position:absolute;left:15703;top:10267;height:2346;width:3380;" coordorigin="4546,10267" coordsize="3380,2346" o:gfxdata="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nGMMsvwAAANwAAAAPAAAAAAAAAAEAIAAAACIAAABkcnMvZG93bnJldi54&#10;bWxQSwECFAAUAAAACACHTuJAMy8FnjsAAAA5AAAAFQAAAAAAAAABACAAAAAOAQAAZHJzL2dyb3Vw&#10;c2hhcGV4bWwueG1sUEsFBgAAAAAGAAYAYAEAAMsDAAAAAA==&#10;">
                  <o:lock v:ext="edit" aspectratio="f"/>
                  <v:group id="组合 828" o:spid="_x0000_s1026" o:spt="203" style="position:absolute;left:4546;top:10542;height:200;width:3380;" coordorigin="2473,2521" coordsize="3278,194" o:gfxdata="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bOTEnvwAAANwAAAAPAAAAAAAAAAEAIAAAACIAAABkcnMvZG93bnJldi54&#10;bWxQSwECFAAUAAAACACHTuJAMy8FnjsAAAA5AAAAFQAAAAAAAAABACAAAAAOAQAAZHJzL2dyb3Vw&#10;c2hhcGV4bWwueG1sUEsFBgAAAAAGAAYAYAEAAMsDAAAAAA==&#10;">
                    <o:lock v:ext="edit" aspectratio="f"/>
                    <v:rect id="矩形 1" o:spid="_x0000_s1026" o:spt="1" style="position:absolute;left:2473;top:2521;height:194;width:3279;" fillcolor="#36A7A8" filled="t" stroked="f" coordsize="21600,21600" o:gfxdata="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z9jD+/&#10;AAAA3AAAAA8AAAAAAAAAAQAgAAAAIgAAAGRycy9kb3ducmV2LnhtbFBLAQIUABQAAAAIAIdO4kAz&#10;LwWeOwAAADkAAAAQAAAAAAAAAAEAIAAAAA4BAABkcnMvc2hhcGV4bWwueG1sUEsFBgAAAAAGAAYA&#10;WwEAALgDAAAAAA==&#10;">
                      <v:fill on="t" focussize="0,0"/>
                      <v:stroke on="f"/>
                      <v:imagedata o:title=""/>
                      <o:lock v:ext="edit" aspectratio="f"/>
                    </v:rect>
                    <v:group id="组合 735" o:spid="_x0000_s1026" o:spt="203" style="position:absolute;left:2582;top:2571;height:97;width:3061;" coordorigin="1304,2571" coordsize="3061,97" o:gfxdata="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U0KlTvwAAANwAAAAPAAAAAAAAAAEAIAAAACIAAABkcnMvZG93bnJldi54&#10;bWxQSwECFAAUAAAACACHTuJAMy8FnjsAAAA5AAAAFQAAAAAAAAABACAAAAAOAQAAZHJzL2dyb3Vw&#10;c2hhcGV4bWwueG1sUEsFBgAAAAAGAAYAYAEAAMsDAAAAAA==&#10;">
                      <o:lock v:ext="edit" aspectratio="f"/>
                      <v:shape id="任意多边形 2" o:spid="_x0000_s1026" o:spt="100" style="position:absolute;left:1304;top:2572;height:96;width:283;" fillcolor="#FFFFFF" filled="t" stroked="f" coordsize="445,151" o:gfxdata="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rZig+/&#10;AAAA3AAAAA8AAAAAAAAAAQAgAAAAIgAAAGRycy9kb3ducmV2LnhtbFBLAQIUABQAAAAIAIdO4kAz&#10;LwWeOwAAADkAAAAQAAAAAAAAAAEAIAAAAA4BAABkcnMvc2hhcGV4bWwueG1sUEsFBgAAAAAGAAYA&#10;WwEAALgDAAAAAA==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6,71,38,66,29,63xm74,90l63,90,63,107,74,107,74,90xm74,67l63,67,63,81,74,81,74,67xm287,6l234,6,234,72,234,85,232,106,228,126,220,144,222,145,226,148,228,150,234,137,238,123,241,108,243,93,287,93,287,83,243,83,244,72,244,54,287,54,287,44,244,44,244,16,287,16,287,6xm173,113l169,124,161,135,152,143,154,144,158,148,160,149,167,142,173,134,178,125,183,116,173,113xm287,93l277,93,277,137,276,138,271,138,255,138,257,141,258,146,258,149,270,149,277,148,281,147,285,145,287,141,287,138,264,138,255,138,287,138,287,93xm203,113l195,118,201,125,208,136,210,143,219,138,216,131,209,121,203,113xm227,99l152,99,152,109,227,109,227,99xm176,30l167,30,167,99,176,99,176,81,215,81,215,72,176,72,176,55,215,55,215,46,176,46,176,30xm215,81l205,81,205,99,215,99,215,81xm287,54l277,54,277,83,287,83,287,54xm215,55l205,55,205,72,215,72,215,55xm215,30l205,30,205,46,215,46,215,30xm287,16l277,16,277,44,287,44,287,16xm226,20l154,20,154,30,226,30,226,20xm176,0l167,0,167,20,176,20,176,0xm215,0l205,0,205,20,215,20,215,0xm444,66l306,66,306,78,444,78,444,6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3" o:spid="_x0000_s1026" o:spt="100" style="position:absolute;left:1771;top:2572;height:96;width:282;" fillcolor="#FFFFFF" filled="t" stroked="f" coordsize="443,151" o:gfxdata="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ThWu+8AAAA&#10;3AAAAA8AAAAAAAAAAQAgAAAAIgAAAGRycy9kb3ducmV2LnhtbFBLAQIUABQAAAAIAIdO4kAzLwWe&#10;OwAAADkAAAAQAAAAAAAAAAEAIAAAAAsBAABkcnMvc2hhcGV4bWwueG1sUEsFBgAAAAAGAAYAWwEA&#10;ALUDAAAAAA==&#10;" path="m120,4l18,4,18,63,120,63,120,54,28,54,28,38,120,38,120,29,28,29,28,13,120,13,120,4xm120,38l109,38,109,54,120,54,120,38xm120,13l109,13,109,29,120,29,120,13xm135,135l2,135,2,145,135,145,135,135xm74,116l63,116,63,135,74,135,74,116xm119,107l20,107,20,116,119,116,119,107xm29,63l23,74,17,85,9,94,0,102,3,104,7,107,9,109,15,104,20,97,25,90,126,90,126,81,31,81,34,76,37,71,39,66,29,63xm74,90l63,90,63,107,74,107,74,90xm74,67l63,67,63,81,74,81,74,67xm287,6l235,6,234,72,234,85,232,106,228,126,220,144,223,145,227,148,228,150,234,137,239,123,241,108,243,93,287,93,287,83,244,83,244,72,244,54,287,54,287,44,244,44,244,16,287,16,287,6xm173,113l169,124,161,135,152,143,155,144,159,148,160,149,167,142,173,134,179,125,183,116,173,113xm287,93l277,93,277,137,276,138,272,138,256,138,257,141,258,146,259,149,270,149,277,148,281,147,285,145,287,141,287,138,264,138,256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7,20l154,20,154,30,227,30,227,20xm176,0l167,0,167,20,176,20,176,0xm215,0l206,0,206,20,215,20,215,0xm430,21l321,21,321,33,430,33,430,21xm443,120l308,120,308,132,443,132,443,12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4" o:spid="_x0000_s1026" o:spt="100" style="position:absolute;left:2237;top:2572;height:96;width:280;" fillcolor="#FFFFFF" filled="t" stroked="f" coordsize="441,151" o:gfxdata="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5RIAC/&#10;AAAA3AAAAA8AAAAAAAAAAQAgAAAAIgAAAGRycy9kb3ducmV2LnhtbFBLAQIUABQAAAAIAIdO4kAz&#10;LwWeOwAAADkAAAAQAAAAAAAAAAEAIAAAAA4BAABkcnMvc2hhcGV4bWwueG1sUEsFBgAAAAAGAAYA&#10;WwEAALgDAAAAAA==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1,143,154,144,158,148,160,149,166,142,172,134,178,125,182,116,173,113xm286,93l276,93,276,137,275,138,271,138,255,138,256,141,258,146,258,149,269,149,276,148,281,147,285,145,286,141,286,138,263,138,255,138,286,138,286,93xm202,113l195,118,201,125,207,136,210,143,218,138,215,131,208,121,202,113xm226,99l151,99,151,109,226,109,226,99xm176,30l166,30,166,99,176,99,176,81,214,81,214,72,176,72,176,55,214,55,214,46,176,46,176,30xm214,81l205,81,205,99,214,99,214,81xm286,54l276,54,276,83,286,83,286,54xm214,55l205,55,205,72,214,72,214,55xm214,30l205,30,205,46,214,46,214,30xm286,16l276,16,276,44,286,44,286,16xm226,20l153,20,153,30,226,30,226,20xm176,0l166,0,166,20,176,20,176,0xm214,0l205,0,205,20,214,20,214,0xm432,14l317,14,317,25,432,25,432,14xm420,68l327,68,327,79,420,79,420,68xm440,126l308,126,308,137,440,137,440,12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5" o:spid="_x0000_s1026" o:spt="100" style="position:absolute;left:2701;top:2572;height:96;width:278;" fillcolor="#FFFFFF" filled="t" stroked="f" coordsize="437,151" o:gfxdata="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phu1e&#10;wAAAANwAAAAPAAAAAAAAAAEAIAAAACIAAABkcnMvZG93bnJldi54bWxQSwECFAAUAAAACACHTuJA&#10;My8FnjsAAAA5AAAAEAAAAAAAAAABACAAAAAPAQAAZHJzL3NoYXBleG1sLnhtbFBLBQYAAAAABgAG&#10;AFsBAAC5AwAAAAA=&#10;" path="m119,4l18,4,18,63,119,63,119,54,28,54,28,38,119,38,119,29,28,29,28,13,119,13,119,4xm119,38l109,38,109,54,119,54,119,38xm119,13l109,13,109,29,119,29,119,13xm135,135l2,135,2,145,135,145,135,135xm73,116l63,116,63,135,73,135,73,116xm119,107l20,107,20,116,119,116,119,107xm28,63l23,74,16,85,8,94,0,102,3,104,7,107,9,109,14,104,20,97,25,90,125,90,125,81,31,81,34,76,36,71,38,66,28,63xm73,90l63,90,63,107,73,107,73,90xm73,67l63,67,63,81,73,81,73,67xm286,6l234,6,234,72,234,85,232,106,228,126,220,144,222,145,226,148,228,150,234,137,238,123,241,108,243,93,286,93,286,83,243,83,244,72,244,54,286,54,286,44,244,44,244,16,286,16,286,6xm173,113l168,124,160,135,152,143,154,144,158,148,160,149,166,142,172,134,178,125,183,116,173,113xm286,93l277,93,277,137,276,138,271,138,255,138,256,141,258,146,258,149,270,149,277,148,281,147,285,145,286,141,286,138,263,138,255,138,286,138,286,93xm203,113l195,118,201,125,208,136,210,143,219,138,216,131,209,121,203,113xm226,99l151,99,151,109,226,109,226,99xm176,30l167,30,167,99,176,99,176,81,215,81,215,72,176,72,176,55,215,55,215,46,176,46,176,30xm215,81l205,81,205,99,215,99,215,81xm286,54l277,54,277,83,286,83,286,54xm215,55l205,55,205,72,215,72,215,55xm215,30l205,30,205,46,215,46,215,30xm286,16l277,16,277,44,286,44,286,16xm226,20l154,20,154,30,226,30,226,20xm176,0l167,0,167,20,176,20,176,0xm215,0l205,0,205,20,215,20,215,0xm437,12l312,12,312,144,323,144,323,131,437,131,437,120,323,120,323,23,437,23,437,12xm437,131l426,131,426,143,437,143,437,131xm437,23l426,23,426,120,437,120,437,23xm363,23l353,23,352,51,348,72,339,88,325,98,327,100,330,104,331,107,347,95,357,77,361,53,363,23xm395,23l385,23,385,88,388,93,418,93,422,93,424,92,424,90,423,86,423,84,395,84,395,82,395,23xm423,83l421,84,417,84,423,84,423,83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6" o:spid="_x0000_s1026" o:spt="100" style="position:absolute;left:3163;top:2572;height:96;width:282;" fillcolor="#FFFFFF" filled="t" stroked="f" coordsize="443,151" o:gfxdata="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sIwpu8AAAA&#10;3AAAAA8AAAAAAAAAAQAgAAAAIgAAAGRycy9kb3ducmV2LnhtbFBLAQIUABQAAAAIAIdO4kAzLwWe&#10;OwAAADkAAAAQAAAAAAAAAAEAIAAAAAsBAABkcnMvc2hhcGV4bWwueG1sUEsFBgAAAAAGAAYAWwEA&#10;ALUDAAAAAA==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7,71,39,66,29,63xm74,90l63,90,63,107,74,107,74,90xm74,67l63,67,63,81,74,81,74,67xm287,6l234,6,234,72,234,85,232,106,228,126,220,144,222,145,227,148,228,150,234,137,238,123,241,108,243,93,287,93,287,83,244,83,244,72,244,54,287,54,287,44,244,44,244,16,287,16,287,6xm173,113l169,124,161,135,152,143,154,144,158,148,160,149,167,142,173,134,178,125,183,116,173,113xm287,93l277,93,277,137,276,138,271,138,255,138,257,141,258,146,259,149,270,149,277,148,281,147,285,145,287,141,287,138,264,138,255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6,20l154,20,154,30,226,30,226,20xm176,0l167,0,167,20,176,20,176,0xm215,0l206,0,206,20,215,20,215,0xm443,129l308,129,308,140,443,140,443,129xm366,73l355,73,352,88,350,103,348,117,345,129,356,129,359,117,361,103,363,88,366,73xm409,62l408,62,326,62,326,73,406,73,405,88,403,103,402,117,401,129,411,129,413,112,415,95,416,78,417,62,409,62xm372,25l362,25,360,36,357,62,367,62,371,36,372,25xm432,14l317,14,317,25,432,25,432,14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7" o:spid="_x0000_s1026" o:spt="100" style="position:absolute;left:3629;top:2571;height:96;width:282;" fillcolor="#FFFFFF" filled="t" stroked="f" coordsize="444,152" o:gfxdata="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6hIkB&#10;wAAAANwAAAAPAAAAAAAAAAEAIAAAACIAAABkcnMvZG93bnJldi54bWxQSwECFAAUAAAACACHTuJA&#10;My8FnjsAAAA5AAAAEAAAAAAAAAABACAAAAAPAQAAZHJzL3NoYXBleG1sLnhtbFBLBQYAAAAABgAG&#10;AFsBAAC5AwAAAAA=&#10;" path="m120,6l19,6,19,65,120,65,120,56,29,56,29,40,120,40,120,31,29,31,29,15,120,15,120,6xm120,40l109,40,109,56,120,56,120,40xm120,15l109,15,109,31,120,31,120,15xm135,137l2,137,2,147,135,147,135,137xm74,118l63,118,63,137,74,137,74,118xm119,109l20,109,20,118,119,118,119,109xm29,65l23,76,17,87,9,96,0,104,3,106,7,109,9,111,15,106,20,99,25,92,126,92,126,83,31,83,34,78,37,73,39,68,29,65xm74,92l63,92,63,109,74,109,74,92xm74,69l63,69,63,83,74,83,74,69xm287,8l235,8,234,74,234,87,232,108,228,128,220,146,223,147,227,150,228,152,234,139,239,125,242,110,243,95,287,95,287,85,244,85,244,74,244,56,287,56,287,46,244,46,244,18,287,18,287,8xm174,115l169,126,161,137,152,145,155,146,159,150,161,151,167,144,173,136,179,127,183,118,174,115xm287,95l277,95,277,139,276,140,272,140,256,140,257,143,258,148,259,151,270,151,277,150,281,149,285,147,287,143,287,140,264,140,256,140,287,140,287,95xm203,115l195,120,201,127,208,138,211,145,219,140,216,133,209,123,203,115xm227,101l152,101,152,111,227,111,227,101xm176,32l167,32,167,101,176,101,176,83,215,83,215,74,176,74,176,57,215,57,215,48,176,48,176,32xm215,83l206,83,206,101,215,101,215,83xm287,56l277,56,277,85,287,85,287,56xm215,57l206,57,206,74,215,74,215,57xm215,32l206,32,206,48,215,48,215,32xm287,18l277,18,277,46,287,46,287,18xm227,22l154,22,154,32,227,32,227,22xm176,2l167,2,167,22,176,22,176,2xm215,2l206,2,206,22,215,22,215,2xm443,44l308,44,308,55,443,55,443,44xm347,75l338,94,328,112,317,129,306,143,309,145,314,148,316,150,327,135,338,118,348,99,358,79,347,75xm402,74l392,79,404,97,415,116,426,134,434,149,444,143,436,128,425,110,413,92,402,74xm372,0l362,4,367,15,373,31,376,40,387,35,384,26,377,11,372,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8" o:spid="_x0000_s1026" o:spt="100" style="position:absolute;left:4095;top:2572;height:96;width:270;" fillcolor="#FFFFFF" filled="t" stroked="f" coordsize="425,151" o:gfxdata="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dUO+b4A&#10;AADcAAAADwAAAAAAAAABACAAAAAiAAAAZHJzL2Rvd25yZXYueG1sUEsBAhQAFAAAAAgAh07iQDMv&#10;BZ47AAAAOQAAABAAAAAAAAAAAQAgAAAADQEAAGRycy9zaGFwZXhtbC54bWxQSwUGAAAAAAYABgBb&#10;AQAAtwMAAAAA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2,143,154,144,158,148,160,149,166,142,172,134,178,125,182,116,173,113xm286,93l276,93,276,137,276,138,271,138,255,138,256,141,258,146,258,149,269,149,276,148,281,147,285,145,286,141,286,138,263,138,255,138,286,138,286,93xm202,113l195,118,201,125,207,136,210,143,218,138,215,131,209,121,202,113xm226,99l151,99,151,109,226,109,226,99xm176,30l166,30,166,99,176,99,176,81,215,81,215,72,176,72,176,55,215,55,215,46,176,46,176,30xm215,81l205,81,205,99,215,99,215,81xm286,54l276,54,276,83,286,83,286,54xm215,55l205,55,205,72,215,72,215,55xm215,30l205,30,205,46,215,46,215,30xm286,16l276,16,276,44,286,44,286,16xm226,20l153,20,153,30,226,30,226,20xm176,0l166,0,166,20,176,20,176,0xm215,0l205,0,205,20,215,20,215,0xm425,9l326,9,326,147,336,147,336,137,425,137,425,126,336,126,336,78,425,78,425,67,336,67,336,20,425,20,425,9xm425,137l414,137,414,147,425,147,425,137xm425,78l414,78,414,126,425,126,425,78xm425,20l414,20,414,67,425,67,425,20xe">
                        <v:fill on="t" focussize="0,0"/>
                        <v:stroke on="f"/>
                        <v:imagedata o:title=""/>
                        <o:lock v:ext="edit" aspectratio="f"/>
                      </v:shape>
                    </v:group>
                  </v:group>
                  <v:group id="组合 1078" o:spid="_x0000_s1026" o:spt="203" style="position:absolute;left:7186;top:10847;height:139;width:93;" coordsize="432,648" o:gfxdata="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LTpK/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648;width:432;" fillcolor="#231916" filled="t" stroked="f" coordsize="432,648" o:gfxdata="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se2UvQAA&#10;AN0AAAAPAAAAAAAAAAEAIAAAACIAAABkcnMvZG93bnJldi54bWxQSwECFAAUAAAACACHTuJAMy8F&#10;njsAAAA5AAAAEAAAAAAAAAABACAAAAAMAQAAZHJzL3NoYXBleG1sLnhtbFBLBQYAAAAABgAGAFsB&#10;AAC2AwAAAAA=&#10;" path="m278,0l218,6,165,24,118,55,76,98,43,151,19,212,5,283,0,361,4,426,15,483,33,532,58,573,90,606,127,629,170,643,219,648,263,644,304,633,340,615,372,589,377,582,221,582,193,580,168,571,146,557,127,538,112,515,101,490,94,462,92,432,94,408,101,386,112,365,127,346,146,330,87,330,90,272,101,221,117,175,140,137,169,106,202,84,239,70,280,66,390,66,390,18,368,10,341,5,311,1,278,0xm390,310l220,310,248,312,273,319,295,330,313,346,327,365,338,389,344,416,346,446,344,475,337,501,326,524,311,544,292,561,271,573,247,580,221,582,377,582,398,557,417,521,428,482,432,438,429,396,419,359,403,326,390,310xm241,244l192,249,151,265,116,292,89,330,146,330,146,330,168,319,193,312,220,310,390,310,380,297,352,274,319,257,282,247,241,244xm390,66l280,66,309,67,336,72,363,80,390,91,390,66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080" o:spid="_x0000_s1026" o:spt="203" style="position:absolute;left:6708;top:10849;height:137;width:82;" coordsize="382,638" o:gfxdata="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kAjck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638;width:382;" fillcolor="#231916" filled="t" stroked="f" coordsize="382,638" o:gfxdata="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ip9EK8AAAA&#10;3QAAAA8AAAAAAAAAAQAgAAAAIgAAAGRycy9kb3ducmV2LnhtbFBLAQIUABQAAAAIAIdO4kAzLwWe&#10;OwAAADkAAAAQAAAAAAAAAAEAIAAAAAsBAABkcnMvc2hhcGV4bWwueG1sUEsFBgAAAAAGAAYAWwEA&#10;ALUDAAAAAA==&#10;" path="m351,0l21,0,21,319,52,316,81,314,105,313,127,313,165,315,228,332,284,386,295,440,292,468,253,536,174,570,141,572,105,569,69,562,34,549,0,531,0,612,27,623,59,631,98,636,142,637,195,634,283,606,345,551,377,477,381,434,377,392,348,323,289,273,206,248,156,245,146,245,100,247,100,70,351,70,351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082" o:spid="_x0000_s1026" o:spt="203" style="position:absolute;left:6222;top:10847;height:135;width:103;" coordsize="481,627" o:gfxdata="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JWdo1a7AAAA3AAAAA8AAAAAAAAAAQAgAAAAIgAAAGRycy9kb3ducmV2LnhtbFBL&#10;AQIUABQAAAAIAIdO4kAzLwWeOwAAADkAAAAVAAAAAAAAAAEAIAAAAAoBAABkcnMvZ3JvdXBzaGFw&#10;ZXhtbC54bWxQSwUGAAAAAAYABgBgAQAAxwMAAAAA&#10;">
                    <o:lock v:ext="edit" aspectratio="f"/>
                    <v:shape id="_x0000_s1026" o:spid="_x0000_s1026" o:spt="100" style="position:absolute;left:0;top:0;height:627;width:481;" fillcolor="#231916" filled="t" stroked="f" coordsize="481,627" o:gfxdata="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BC5wq8AAAA&#10;3QAAAA8AAAAAAAAAAQAgAAAAIgAAAGRycy9kb3ducmV2LnhtbFBLAQIUABQAAAAIAIdO4kAzLwWe&#10;OwAAADkAAAAQAAAAAAAAAAEAIAAAAAsBAABkcnMvc2hhcGV4bWwueG1sUEsFBgAAAAAGAAYAWwEA&#10;ALUDAAAAAA==&#10;" path="m395,464l313,464,313,627,395,627,395,464xm395,0l297,0,0,413,0,464,481,464,481,401,88,401,287,123,296,107,303,94,309,83,313,74,395,74,395,0xm395,74l314,74,314,94,313,109,313,123,313,401,395,401,395,74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084" o:spid="_x0000_s1026" o:spt="203" style="position:absolute;left:5757;top:10847;height:139;width:84;" coordsize="393,648" o:gfxdata="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60QbN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648;width:393;" fillcolor="#231916" filled="t" stroked="f" coordsize="393,648" o:gfxdata="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bsFSL4A&#10;AADdAAAADwAAAAAAAAABACAAAAAiAAAAZHJzL2Rvd25yZXYueG1sUEsBAhQAFAAAAAgAh07iQDMv&#10;BZ47AAAAOQAAABAAAAAAAAAAAQAgAAAADQEAAGRycy9zaGFwZXhtbC54bWxQSwUGAAAAAAYABgBb&#10;AQAAtwMAAAAA&#10;" path="m180,0l137,2,97,9,60,20,26,36,26,110,58,91,90,77,124,69,159,66,213,72,252,92,275,124,282,169,272,218,242,253,192,274,121,281,68,281,68,346,123,346,203,354,260,376,294,413,306,465,303,491,265,551,188,580,156,582,113,579,73,570,36,554,0,533,0,615,32,629,68,640,108,646,154,648,205,645,292,619,356,568,388,500,392,460,390,431,350,358,270,316,235,310,235,309,294,286,336,252,361,207,370,151,366,119,340,64,289,24,221,3,180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086" o:spid="_x0000_s1026" o:spt="203" style="position:absolute;left:5274;top:10847;height:137;width:89;" coordsize="415,638" o:gfxdata="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uMjmN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_x0000_s1026" o:spid="_x0000_s1026" o:spt="100" style="position:absolute;left:0;top:0;height:638;width:415;" fillcolor="#231916" filled="t" stroked="f" coordsize="415,638" o:gfxdata="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obIs3vQAA&#10;AN0AAAAPAAAAAAAAAAEAIAAAACIAAABkcnMvZG93bnJldi54bWxQSwECFAAUAAAACACHTuJAMy8F&#10;njsAAAA5AAAAEAAAAAAAAAABACAAAAAMAQAAZHJzL3NoYXBleG1sLnhtbFBLBQYAAAAABgAGAFsB&#10;AAC2AwAAAAA=&#10;" path="m219,0l168,4,120,14,75,32,34,57,34,138,75,106,118,84,161,71,205,66,234,68,298,95,328,152,330,177,328,200,303,268,262,319,195,387,0,569,0,637,408,637,408,567,100,567,100,565,253,426,332,347,380,283,406,226,414,169,411,132,385,71,333,26,262,3,219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shape id="_x0000_s1026" o:spid="_x0000_s1026" o:spt="100" style="position:absolute;left:7591;top:11214;height:138;width:211;" fillcolor="#36A7A8" filled="t" stroked="f" coordsize="984,641" o:gfxdata="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ZHqSr4A&#10;AADdAAAADwAAAAAAAAABACAAAAAiAAAAZHJzL2Rvd25yZXYueG1sUEsBAhQAFAAAAAgAh07iQDMv&#10;BZ47AAAAOQAAABAAAAAAAAAAAQAgAAAADQEAAGRycy9zaGFwZXhtbC54bWxQSwUGAAAAAAYABgBb&#10;AQAAtwMAAAAA&#10;" path="m388,572l4,572,4,640,388,640,388,572xm239,96l154,96,154,572,239,572,239,96xm239,0l0,65,0,137,154,96,239,96,239,0xm898,477l815,477,815,640,898,640,898,477xm898,13l799,13,502,426,502,477,983,477,983,415,590,415,790,136,799,120,806,107,811,96,815,88,898,88,898,13xm898,88l817,88,816,107,816,122,815,136,815,415,898,415,898,8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582;top:11388;height:102;width:229;" fillcolor="#36A7A8" filled="t" stroked="f" coordsize="1069,475" o:gfxdata="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x+Xt&#10;ycEAAADdAAAADwAAAAAAAAABACAAAAAiAAAAZHJzL2Rvd25yZXYueG1sUEsBAhQAFAAAAAgAh07i&#10;QDMvBZ47AAAAOQAAABAAAAAAAAAAAQAgAAAAEAEAAGRycy9zaGFwZXhtbC54bWxQSwUGAAAAAAYA&#10;BgBbAQAAugMAAAAA&#10;" path="m277,218l230,218,230,474,277,474,277,218xm507,179l0,179,0,218,507,218,507,179xm277,0l230,0,230,179,277,179,277,0xm790,206l743,206,743,384,749,417,765,441,793,455,831,460,960,460,993,457,1018,447,1036,431,1042,419,843,419,820,416,803,408,793,394,790,374,790,206xm1018,312l1015,333,1013,352,1010,371,1006,388,1000,402,988,411,970,417,945,419,1042,419,1046,409,1050,393,1055,374,1059,352,1063,328,1051,324,1039,320,1028,316,1018,312xm790,1l743,1,743,166,565,184,569,224,743,206,790,206,790,201,1069,172,1068,161,790,161,790,1xm1065,133l790,161,1068,161,1065,13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590;top:11588;height:138;width:213;" fillcolor="#36A7A8" filled="t" stroked="f" coordsize="994,641" o:gfxdata="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d7kt74A&#10;AADdAAAADwAAAAAAAAABACAAAAAiAAAAZHJzL2Rvd25yZXYueG1sUEsBAhQAFAAAAAgAh07iQDMv&#10;BZ47AAAAOQAAABAAAAAAAAAAAQAgAAAADQEAAGRycy9zaGFwZXhtbC54bWxQSwUGAAAAAAYABgBb&#10;AQAAtwMAAAAA&#10;" path="m381,69l205,69,234,71,259,76,280,85,298,98,312,113,322,132,328,154,330,180,328,203,323,226,315,248,303,270,286,294,262,322,232,354,195,389,0,571,0,640,408,640,408,570,100,570,100,568,253,428,296,387,332,349,360,316,380,286,395,258,406,229,412,200,414,171,411,135,401,102,384,73,381,69xm219,3l168,6,120,17,75,35,34,60,34,140,75,109,118,87,161,73,205,69,381,69,362,48,333,28,300,14,261,6,219,3xm993,572l609,572,609,640,993,640,993,572xm843,96l759,96,759,572,843,572,843,96xm843,0l605,65,605,137,759,96,843,96,843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203;top:11760;height:102;width:231;" fillcolor="#231916" filled="t" stroked="f" coordsize="1076,476" o:gfxdata="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SpaMz&#10;wAAAAN0AAAAPAAAAAAAAAAEAIAAAACIAAABkcnMvZG93bnJldi54bWxQSwECFAAUAAAACACHTuJA&#10;My8FnjsAAAA5AAAAEAAAAAAAAAABACAAAAAPAQAAZHJzL3NoYXBleG1sLnhtbFBLBQYAAAAABgAG&#10;AFsBAAC5AwAAAAA=&#10;" path="m277,219l229,219,229,475,277,475,277,219xm507,180l0,180,0,219,507,219,507,180xm277,1l229,1,229,180,277,180,277,1xm767,137l722,137,719,184,715,223,710,255,703,279,682,326,651,369,610,407,559,441,569,449,577,457,585,465,592,473,647,436,691,393,724,344,747,290,754,262,759,228,764,186,767,137xm932,100l574,100,574,137,888,137,888,399,892,427,904,446,925,458,955,462,992,462,1020,459,1042,449,1057,432,1059,425,962,425,948,423,939,417,933,408,932,396,932,100xm1032,315l1030,338,1028,359,1026,378,1023,396,1020,409,1012,418,1001,423,987,425,1059,425,1065,409,1068,390,1071,371,1073,351,1075,330,1064,327,1053,323,1042,319,1032,315xm770,0l725,0,725,27,725,52,724,77,724,100,768,100,769,76,769,52,770,27,770,0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5693;top:11773;height:9;width:91;" fillcolor="#231916" filled="t" stroked="f" coordsize="21600,21600" o:gfxdata="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OIusDugAAAN0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5685;top:11841;height:9;width:107;" fillcolor="#231916" filled="t" stroked="f" coordsize="21600,21600" o:gfxdata="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+8HV0ugAAAN0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5805;top:11760;height:102;width:109;" fillcolor="#231916" filled="t" stroked="f" coordsize="507,475" o:gfxdata="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v90by8AAAA&#10;3QAAAA8AAAAAAAAAAQAgAAAAIgAAAGRycy9kb3ducmV2LnhtbFBLAQIUABQAAAAIAIdO4kAzLwWe&#10;OwAAADkAAAAQAAAAAAAAAAEAIAAAAAsBAABkcnMvc2hhcGV4bWwueG1sUEsFBgAAAAAGAAYAWwEA&#10;ALUDAAAAAA==&#10;" path="m507,179l277,179,277,0,229,0,229,179,0,179,0,218,229,218,229,474,277,474,277,218,507,218,507,17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158;top:11761;height:102;width:231;" fillcolor="#231916" filled="t" stroked="f" coordsize="1077,474" o:gfxdata="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/Fn7vQAA&#10;AN0AAAAPAAAAAAAAAAEAIAAAACIAAABkcnMvZG93bnJldi54bWxQSwECFAAUAAAACACHTuJAMy8F&#10;njsAAAA5AAAAEAAAAAAAAAABACAAAAAMAQAAZHJzL3NoYXBleG1sLnhtbFBLBQYAAAAABgAGAFsB&#10;AAC2AwAAAAA=&#10;" path="m408,396l143,396,143,162,100,162,100,396,100,432,100,474,143,474,143,432,365,432,365,471,408,471,408,432,408,431,408,396xm508,124l408,124,408,0,365,0,365,124,143,124,143,1,100,1,100,124,0,124,0,161,365,161,365,395,408,395,408,161,508,161,508,124xm1076,197l560,197,560,240,1076,240,1076,19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635;top:11761;height:102;width:229;" fillcolor="#231916" filled="t" stroked="f" coordsize="1067,474" o:gfxdata="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vqvBlvQAA&#10;AN0AAAAPAAAAAAAAAAEAIAAAACIAAABkcnMvZG93bnJldi54bWxQSwECFAAUAAAACACHTuJAMy8F&#10;njsAAAA5AAAAEAAAAAAAAAABACAAAAAMAQAAZHJzL3NoYXBleG1sLnhtbFBLBQYAAAAABgAGAFsB&#10;AAC2AwAAAAA=&#10;" path="m408,396l143,396,143,162,101,162,101,396,101,432,101,474,143,474,143,432,366,432,366,471,408,471,408,432,408,431,408,396xm509,124l408,124,408,0,366,0,366,124,143,124,143,1,101,1,101,124,0,124,0,161,366,161,366,395,408,395,408,161,509,161,509,124xm1067,374l568,374,568,415,1067,415,1067,374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6765;top:11773;height:9;width:91;" fillcolor="#231916" filled="t" stroked="f" coordsize="21600,21600" o:gfxdata="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By3N3ugAAAN0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7118;top:11761;height:102;width:230;" fillcolor="#231916" filled="t" stroked="f" coordsize="1070,474" o:gfxdata="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jEIsO8AAAA&#10;3QAAAA8AAAAAAAAAAQAgAAAAIgAAAGRycy9kb3ducmV2LnhtbFBLAQIUABQAAAAIAIdO4kAzLwWe&#10;OwAAADkAAAAQAAAAAAAAAAEAIAAAAAsBAABkcnMvc2hhcGV4bWwueG1sUEsFBgAAAAAGAAYAWwEA&#10;ALUDAAAAAA==&#10;" path="m408,396l143,396,143,162,101,162,101,396,101,432,101,474,143,474,143,432,366,432,366,471,408,471,408,432,408,431,408,396xm509,124l408,124,408,0,366,0,366,124,143,124,143,1,101,1,101,124,0,124,0,161,366,161,366,395,408,395,408,161,509,161,509,124xm1012,209l623,209,623,250,1012,250,1012,209xm1070,394l568,394,568,435,1070,435,1070,394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7247;top:11770;height:9;width:93;" fillcolor="#231916" filled="t" stroked="f" coordsize="21600,21600" o:gfxdata="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fGEKevQAA&#10;AN0AAAAPAAAAAAAAAAEAIAAAACIAAABkcnMvZG93bnJldi54bWxQSwECFAAUAAAACACHTuJAMy8F&#10;njsAAAA5AAAAEAAAAAAAAAABACAAAAAMAQAAZHJzL3NoYXBleG1sLnhtbFBLBQYAAAAABgAGAFsB&#10;AAC2AwAAAAA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7584;top:11761;height:102;width:225;" fillcolor="#36A7A8" filled="t" stroked="f" coordsize="1048,473" o:gfxdata="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laHaZugAAAN0A&#10;AAAPAAAAAAAAAAEAIAAAACIAAABkcnMvZG93bnJldi54bWxQSwECFAAUAAAACACHTuJAMy8FnjsA&#10;AAA5AAAAEAAAAAAAAAABACAAAAAJAQAAZHJzL3NoYXBleG1sLnhtbFBLBQYAAAAABgAGAFsBAACz&#10;AwAAAAA=&#10;" path="m143,161l100,161,100,473,143,473,143,431,408,431,408,395,143,395,143,161xm408,431l365,431,365,471,408,471,408,431xm408,161l365,161,365,395,408,395,408,161xm508,124l0,124,0,161,508,161,508,124xm143,1l100,1,100,124,143,124,143,1xm408,0l365,0,365,124,408,124,408,0xm1047,30l600,30,600,469,643,469,643,440,1047,440,1047,402,643,402,643,68,1047,68,1047,30xm1047,440l1004,440,1004,469,1047,469,1047,440xm1047,68l1004,68,1004,402,1047,402,1047,68xm786,68l743,68,742,128,739,175,735,210,729,232,718,254,701,276,677,296,645,317,654,324,662,332,670,340,677,348,711,325,737,301,757,275,769,249,776,221,781,182,785,131,786,68xm903,68l860,68,860,251,864,277,877,296,899,307,929,310,989,310,997,271,936,271,922,270,911,265,905,257,903,246,903,68xm997,270l979,271,936,271,997,271,997,27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589;top:11964;height:139;width:215;" fillcolor="#36A7A8" filled="t" stroked="f" coordsize="1003,648" o:gfxdata="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RXGZH&#10;wAAAAN0AAAAPAAAAAAAAAAEAIAAAACIAAABkcnMvZG93bnJldi54bWxQSwECFAAUAAAACACHTuJA&#10;My8FnjsAAAA5AAAAEAAAAAAAAAABACAAAAAPAQAAZHJzL3NoYXBleG1sLnhtbFBLBQYAAAAABgAG&#10;AFsBAAC5AwAAAAA=&#10;" path="m381,67l206,67,234,68,259,74,280,83,298,95,312,111,322,130,328,152,330,177,329,200,323,223,315,246,303,268,286,292,262,320,232,351,195,387,0,569,0,638,408,638,408,567,101,567,101,566,254,426,297,385,332,347,360,313,381,283,395,255,406,227,412,198,414,169,411,132,401,100,385,71,381,67xm219,0l168,4,120,15,76,32,34,57,34,138,76,107,118,84,161,71,206,67,381,67,362,46,333,26,300,12,262,3,219,0xm797,0l755,3,717,11,683,25,653,44,629,67,611,94,600,124,597,157,604,203,627,244,664,279,717,308,717,310,654,341,609,380,582,428,573,484,577,519,587,550,605,578,629,602,659,623,693,637,731,645,774,648,825,645,870,637,909,622,942,602,962,583,790,583,762,582,737,576,714,567,695,554,679,539,668,521,661,502,658,480,666,439,690,403,728,372,783,346,929,346,920,338,856,309,856,307,911,276,912,275,788,275,742,252,709,224,689,192,683,155,685,137,691,120,700,104,714,91,731,80,749,72,769,67,791,65,953,65,952,63,929,41,901,23,870,11,835,3,797,0xm929,346l783,346,842,371,884,403,909,440,917,482,915,503,909,522,897,539,882,555,863,567,841,576,817,582,790,583,962,583,969,577,988,548,999,515,1003,477,994,422,966,376,929,346xm953,65l791,65,814,67,834,72,852,79,867,90,880,103,888,118,894,136,895,155,895,157,889,192,868,224,835,252,788,275,912,275,950,239,973,196,981,147,978,116,968,88,953,6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581;top:12132;height:103;width:231;" fillcolor="#36A7A8" filled="t" stroked="f" coordsize="1074,481" o:gfxdata="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8JV4bsAAADd&#10;AAAADwAAAAAAAAABACAAAAAiAAAAZHJzL2Rvd25yZXYueG1sUEsBAhQAFAAAAAgAh07iQDMvBZ47&#10;AAAAOQAAABAAAAAAAAAAAQAgAAAACgEAAGRycy9zaGFwZXhtbC54bWxQSwUGAAAAAAYABgBbAQAA&#10;tAMAAAAA&#10;" path="m330,82l286,82,285,124,284,162,282,199,279,232,267,295,241,352,202,403,148,449,158,457,167,465,174,473,182,481,239,429,282,371,309,307,322,235,325,204,327,168,329,127,330,82xm178,261l78,261,78,478,118,478,118,273,180,273,173,268,178,261xm313,421l315,432,317,443,319,454,321,465,365,466,397,466,433,461,459,445,469,426,393,426,376,425,358,425,336,423,313,421xm492,45l203,45,203,82,448,82,445,182,443,263,440,327,437,374,434,397,425,414,411,423,393,426,469,426,475,416,481,377,483,327,486,248,489,161,492,45xm180,273l118,273,158,304,198,334,225,304,180,273xm179,95l7,95,7,130,133,130,103,174,70,213,36,248,0,278,4,289,7,299,11,310,14,319,31,306,47,291,63,277,78,261,178,261,187,250,189,248,143,248,126,237,118,232,118,217,134,196,149,175,164,153,179,131,179,95xm191,181l180,199,168,216,156,232,143,248,189,248,201,234,214,217,225,202,191,181xm93,0l56,17,66,33,76,49,85,67,95,85,133,67,123,49,113,31,103,15,93,0xm1036,65l612,65,612,107,1036,107,1036,65xm1073,383l574,383,574,424,1073,424,1073,38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650;top:10851;height:135;width:94;" fillcolor="#36A7A8" filled="t" stroked="f" coordsize="437,627" o:gfxdata="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0/RULugAAAN0A&#10;AAAPAAAAAAAAAAEAIAAAACIAAABkcnMvZG93bnJldi54bWxQSwECFAAUAAAACACHTuJAMy8FnjsA&#10;AAA5AAAAEAAAAAAAAAABACAAAAAJAQAAZHJzL3NoYXBleG1sLnhtbFBLBQYAAAAABgAGAFsBAACz&#10;AwAAAAA=&#10;" path="m437,0l0,0,0,70,336,70,86,627,174,627,437,27,437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789;top:11215;height:139;width:92;" fillcolor="#36A7A8" filled="t" stroked="f" coordsize="430,648" o:gfxdata="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V5SVuvQAA&#10;AN0AAAAPAAAAAAAAAAEAIAAAACIAAABkcnMvZG93bnJldi54bWxQSwECFAAUAAAACACHTuJAMy8F&#10;njsAAAA5AAAAEAAAAAAAAAABACAAAAAMAQAAZHJzL3NoYXBleG1sLnhtbFBLBQYAAAAABgAGAFsB&#10;AAC2AwAAAAA=&#10;" path="m224,0l182,3,144,11,110,24,80,43,56,67,38,93,28,123,24,156,32,203,54,243,91,278,144,307,144,309,81,340,36,380,9,428,0,484,4,518,14,549,32,577,56,602,86,622,120,636,158,645,201,648,252,645,297,636,336,622,369,601,389,583,217,583,189,581,164,576,142,567,122,554,106,538,95,521,88,501,86,479,93,438,117,402,156,371,210,345,356,345,347,338,283,309,283,307,338,276,340,274,215,274,169,251,136,224,116,192,110,155,112,136,118,119,128,104,141,90,158,79,176,71,196,67,218,65,380,65,379,63,356,41,329,23,297,10,262,2,224,0xm356,345l210,345,269,371,311,402,336,439,345,482,342,503,336,522,325,539,309,554,290,567,268,576,244,581,217,583,389,583,396,576,415,547,426,514,430,477,421,422,393,375,356,345xm380,65l218,65,241,66,261,71,279,79,294,89,307,103,315,118,321,136,322,155,322,156,316,192,296,224,262,251,215,274,340,274,377,239,400,196,408,146,405,115,395,88,380,6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720;top:11388;height:102;width:231;" fillcolor="#36A7A8" filled="t" stroked="f" coordsize="1076,475" o:gfxdata="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eCL0+/&#10;AAAA3QAAAA8AAAAAAAAAAQAgAAAAIgAAAGRycy9kb3ducmV2LnhtbFBLAQIUABQAAAAIAIdO4kAz&#10;LwWeOwAAADkAAAAQAAAAAAAAAAEAIAAAAA4BAABkcnMvc2hhcGV4bWwueG1sUEsFBgAAAAAGAAYA&#10;WwEAALgDAAAAAA==&#10;" path="m507,179l277,179,277,0,229,0,229,179,0,179,0,218,229,218,229,474,277,474,277,218,507,218,507,179xm1076,200l559,200,559,243,1076,243,1076,20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733;top:11589;height:140;width:205;" fillcolor="#36A7A8" filled="t" stroked="f" coordsize="953,651" o:gfxdata="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ed5FvQAA&#10;AN0AAAAPAAAAAAAAAAEAIAAAACIAAABkcnMvZG93bnJldi54bWxQSwECFAAUAAAACACHTuJAMy8F&#10;njsAAAA5AAAAEAAAAAAAAAABACAAAAAMAQAAZHJzL3NoYXBleG1sLnhtbFBLBQYAAAAABgAGAFsB&#10;AAC2AwAAAAA=&#10;" path="m388,572l4,572,4,640,388,640,388,572xm238,96l154,96,154,572,238,572,238,96xm238,0l0,65,0,138,154,96,238,96,238,0xm571,544l571,625,598,636,630,645,669,649,713,651,766,647,813,637,854,619,889,595,897,586,712,586,676,583,640,575,605,562,571,544xm910,327l698,327,737,329,770,335,799,345,823,360,842,378,856,400,864,425,866,453,864,482,856,507,842,530,824,549,801,565,775,576,745,583,712,586,897,586,917,564,937,530,949,491,952,448,949,406,938,369,919,337,910,327xm922,14l592,14,592,332,624,330,652,328,677,327,698,327,910,327,893,309,860,287,822,271,778,262,761,261,671,261,671,84,922,84,922,14xm728,259l717,259,704,259,671,261,761,261,728,25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719;top:11758;height:103;width:232;" fillcolor="#36A7A8" filled="t" stroked="f" coordsize="1082,481" o:gfxdata="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uYDbLsAAADd&#10;AAAADwAAAAAAAAABACAAAAAiAAAAZHJzL2Rvd25yZXYueG1sUEsBAhQAFAAAAAgAh07iQDMvBZ47&#10;AAAAOQAAABAAAAAAAAAAAQAgAAAACgEAAGRycy9zaGFwZXhtbC54bWxQSwUGAAAAAAYABgBbAQAA&#10;tAMAAAAA&#10;" path="m318,271l239,271,239,480,280,480,280,272,319,272,318,271xm297,246l219,246,176,295,125,340,67,380,0,416,8,424,15,432,22,440,28,449,93,411,149,369,198,322,239,271,318,271,297,246xm319,272l280,272,320,324,369,370,425,412,489,449,496,441,503,432,510,423,518,414,448,378,388,338,338,294,319,272xm472,210l46,210,46,246,472,246,472,210xm280,121l239,121,239,210,280,210,280,121xm500,85l18,85,18,121,500,121,500,85xm280,0l239,0,239,85,280,85,280,0xm907,185l862,185,846,262,812,331,761,392,691,446,699,456,706,464,713,473,720,481,782,431,831,378,867,320,889,258,928,258,907,185xm672,209l633,209,633,478,672,478,672,209xm928,258l889,258,913,321,947,378,991,430,1046,477,1054,468,1063,459,1072,450,1082,440,1017,392,967,333,930,265,928,258xm686,5l663,67,635,126,602,182,564,234,573,256,577,267,581,278,594,261,607,245,620,227,633,209,672,209,672,142,687,113,701,83,715,51,728,18,686,5xm1078,150l710,150,710,185,1078,185,1078,150xm908,2l866,2,866,18,866,48,865,77,865,116,864,150,906,150,907,62,908,18,908,2xm973,25l946,48,963,66,981,84,999,103,1017,123,1025,116,1033,109,1040,102,1048,95,1032,79,1013,62,973,2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729;top:11964;height:137;width:212;" fillcolor="#36A7A8" filled="t" stroked="f" coordsize="987,638" o:gfxdata="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1f/9K8AAAA&#10;3QAAAA8AAAAAAAAAAQAgAAAAIgAAAGRycy9kb3ducmV2LnhtbFBLAQIUABQAAAAIAIdO4kAzLwWe&#10;OwAAADkAAAAQAAAAAAAAAAEAIAAAAAsBAABkcnMvc2hhcGV4bWwueG1sUEsFBgAAAAAGAAYAWwEA&#10;ALUDAAAAAA==&#10;" path="m380,66l205,66,234,68,258,74,280,83,298,95,312,111,322,130,328,152,330,177,328,200,323,223,314,246,302,268,285,292,262,320,232,351,195,387,0,569,0,638,408,638,408,567,100,567,100,565,253,426,296,385,332,347,360,313,380,283,395,255,405,227,412,198,414,169,410,132,401,99,384,71,380,66xm218,0l167,4,120,14,75,32,34,57,34,138,75,107,117,84,161,71,205,66,380,66,361,46,333,26,299,12,261,3,218,0xm953,66l778,66,806,68,831,74,853,83,870,95,885,111,895,130,901,152,903,177,901,200,896,223,887,246,875,268,858,292,835,320,804,351,767,387,573,569,573,638,980,638,980,567,673,567,673,565,826,426,869,385,904,347,932,313,953,283,968,255,978,227,984,198,987,169,983,132,973,99,957,71,953,66xm791,0l740,4,692,14,648,32,607,57,607,138,648,107,690,84,733,71,778,66,953,66,934,46,906,26,872,12,834,3,791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720;top:12135;height:102;width:231;" fillcolor="#36A7A8" filled="t" stroked="f" coordsize="1077,473" o:gfxdata="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TuPsi/&#10;AAAA3QAAAA8AAAAAAAAAAQAgAAAAIgAAAGRycy9kb3ducmV2LnhtbFBLAQIUABQAAAAIAIdO4kAz&#10;LwWeOwAAADkAAAAQAAAAAAAAAAEAIAAAAA4BAABkcnMvc2hhcGV4bWwueG1sUEsFBgAAAAAGAAYA&#10;WwEAALgDAAAAAA==&#10;" path="m143,161l100,161,100,473,143,473,143,431,408,431,408,395,143,395,143,161xm408,431l365,431,365,471,408,471,408,431xm408,161l365,161,365,395,408,395,408,161xm508,124l0,124,0,161,508,161,508,124xm143,1l100,1,100,124,143,124,143,1xm408,0l365,0,365,124,408,124,408,0xm1076,410l562,410,562,446,1076,446,1076,410xm758,219l713,219,683,410,727,410,758,219xm992,183l595,183,595,219,948,219,948,410,992,410,992,183xm782,65l738,65,720,183,763,183,782,65xm1052,28l581,28,581,65,1052,65,1052,2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728;top:12339;height:139;width:215;" fillcolor="#36A7A8" filled="t" stroked="f" coordsize="1001,648" o:gfxdata="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KhBii8AAAA&#10;3QAAAA8AAAAAAAAAAQAgAAAAIgAAAGRycy9kb3ducmV2LnhtbFBLAQIUABQAAAAIAIdO4kAzLwWe&#10;OwAAADkAAAAQAAAAAAAAAAEAIAAAAAsBAABkcnMvc2hhcGV4bWwueG1sUEsFBgAAAAAGAAYAWwEA&#10;ALUDAAAAAA==&#10;" path="m380,66l205,66,234,68,259,73,280,82,298,95,312,110,322,129,328,151,330,177,328,200,323,223,314,245,302,267,285,291,262,319,232,351,195,387,0,568,0,637,408,637,408,567,100,567,100,565,253,425,296,384,332,347,360,313,380,283,395,255,405,226,412,197,414,168,410,132,401,99,384,70,380,66xm218,0l167,3,120,14,75,32,34,57,34,137,75,106,117,84,161,71,205,66,380,66,361,45,333,25,299,11,261,3,218,0xm607,552l607,626,633,636,661,642,692,646,726,648,787,642,841,624,888,595,900,582,726,582,695,580,664,575,635,565,607,552xm998,327l916,327,912,385,903,435,888,479,866,516,839,545,806,565,769,578,726,582,900,582,928,554,960,502,982,441,996,369,998,327xm788,0l742,3,700,15,663,33,631,59,604,91,585,127,574,167,570,211,573,252,584,289,601,322,625,351,655,375,688,392,725,402,765,406,814,401,855,386,888,361,906,338,786,338,757,335,732,328,709,317,690,301,675,280,664,257,658,230,656,200,658,173,665,147,676,125,691,104,710,87,731,75,755,68,781,66,937,66,913,41,877,18,835,4,788,0xm937,66l781,66,809,68,834,77,856,91,875,110,891,134,902,160,909,190,911,222,909,245,902,266,891,286,875,304,856,319,835,329,811,336,786,338,906,338,914,327,998,327,1000,289,1000,286,997,221,986,163,969,114,944,73,937,66xm916,327l914,327,914,328,915,328,916,32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720;top:12511;height:103;width:231;" fillcolor="#36A7A8" filled="t" stroked="f" coordsize="1077,481" o:gfxdata="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Z/4VKtwAAAN0AAAAP&#10;AAAAAAAAAAEAIAAAACIAAABkcnMvZG93bnJldi54bWxQSwECFAAUAAAACACHTuJAMy8FnjsAAAA5&#10;AAAAEAAAAAAAAAABACAAAAAGAQAAZHJzL3NoYXBleG1sLnhtbFBLBQYAAAAABgAGAFsBAACwAwAA&#10;AAA=&#10;" path="m331,82l287,82,286,123,284,162,282,198,279,232,267,294,242,351,202,403,149,449,158,457,167,465,175,473,182,480,239,429,282,371,310,306,323,235,325,203,327,167,329,127,331,82xm179,261l78,261,78,478,118,478,118,273,181,273,173,268,179,261xm313,421l315,432,317,442,319,453,321,465,365,466,398,466,433,461,459,444,470,425,393,425,377,425,358,424,337,423,313,421xm493,45l204,45,204,82,448,82,446,181,443,263,440,327,438,374,434,397,425,413,412,423,393,425,470,425,475,416,481,376,483,326,486,248,489,161,493,45xm181,273l118,273,159,303,199,334,225,304,181,273xm179,94l7,94,7,129,133,129,103,173,71,213,36,248,0,277,4,289,8,299,11,309,14,319,31,305,47,291,63,276,78,261,179,261,188,250,189,248,143,248,126,237,118,231,118,216,134,196,150,175,165,153,179,130,179,94xm191,181l180,198,168,215,156,232,143,248,189,248,201,233,214,217,226,202,191,181xm93,0l57,17,66,32,76,49,86,67,95,85,134,67,123,48,113,31,103,15,93,0xm1042,52l606,52,606,93,1042,93,1042,52xm1076,403l574,403,574,444,1076,444,1076,403xm1018,218l630,218,630,259,1018,259,1018,21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793;top:10849;height:138;width:84;" fillcolor="#36A7A8" filled="t" stroked="f" coordsize="389,641" o:gfxdata="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MrOLL4A&#10;AADdAAAADwAAAAAAAAABACAAAAAiAAAAZHJzL2Rvd25yZXYueG1sUEsBAhQAFAAAAAgAh07iQDMv&#10;BZ47AAAAOQAAABAAAAAAAAAAAQAgAAAADQEAAGRycy9zaGFwZXhtbC54bWxQSwUGAAAAAAYABgBb&#10;AQAAtwMAAAAA&#10;" path="m239,0l0,65,0,137,154,96,154,572,4,572,4,640,388,640,388,572,239,572,239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59;top:11022;height:103;width:352;" fillcolor="#36A7A8" filled="t" stroked="f" coordsize="1641,479" o:gfxdata="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hcjI68AAAA&#10;3QAAAA8AAAAAAAAAAQAgAAAAIgAAAGRycy9kb3ducmV2LnhtbFBLAQIUABQAAAAIAIdO4kAzLwWe&#10;OwAAADkAAAAQAAAAAAAAAAEAIAAAAAsBAABkcnMvc2hhcGV4bWwueG1sUEsFBgAAAAAGAAYAWwEA&#10;ALUDAAAAAA==&#10;" path="m42,252l8,265,20,301,34,332,49,360,65,383,51,400,36,417,19,433,0,447,9,459,16,469,21,479,41,463,60,447,77,429,92,409,174,409,145,399,112,378,127,350,86,350,72,329,61,306,51,281,42,252xm174,409l92,409,127,431,168,447,216,457,270,460,500,461,507,447,516,425,340,425,288,425,233,422,185,413,174,409xm518,422l454,424,395,425,340,425,516,425,518,422xm336,364l298,364,298,414,336,414,336,364xm491,335l165,335,165,364,491,364,491,335xm160,48l6,48,6,81,112,81,17,191,17,227,121,227,116,261,108,292,98,322,86,350,127,350,129,344,143,306,153,266,160,222,160,194,62,194,160,81,160,48xm336,292l298,292,298,335,336,335,336,292xm467,263l182,263,182,292,467,292,467,263xm336,221l298,221,298,263,336,263,336,221xm457,150l419,150,419,192,190,192,190,221,419,221,419,234,457,234,457,150xm336,150l298,150,298,192,336,192,336,150xm511,119l163,119,163,150,511,150,511,119xm336,77l298,77,298,119,336,119,336,77xm457,48l190,48,190,77,419,77,419,119,457,119,457,48xm336,0l298,0,298,48,336,48,336,0xm864,397l821,397,821,479,864,479,864,397xm1077,362l571,362,571,397,1077,397,1077,362xm864,295l821,295,821,362,864,362,864,295xm742,167l697,167,682,191,666,214,650,237,633,260,633,295,1033,295,1033,260,683,260,699,237,714,213,728,190,742,167xm864,188l821,188,821,260,864,260,864,188xm1058,132l585,132,585,167,1058,167,1058,132xm748,69l741,85,733,101,725,116,717,132,763,132,770,119,777,106,784,94,790,81,748,69xm1061,23l587,23,587,111,629,111,629,58,1061,58,1061,23xm1061,58l1019,58,1019,111,1061,111,1061,58xm1333,221l1290,221,1290,478,1333,478,1333,221xm1396,368l1398,377,1401,388,1403,398,1404,410,1421,411,1440,412,1462,412,1485,413,1522,408,1550,395,1566,374,1480,374,1460,374,1440,373,1418,371,1396,368xm1585,185l1156,185,1156,221,1542,221,1540,254,1538,284,1536,308,1534,329,1529,349,1519,363,1502,371,1480,374,1566,374,1567,373,1575,341,1577,311,1580,275,1583,233,1585,185xm1496,100l1455,100,1455,155,1496,155,1496,100xm1315,100l1274,100,1274,154,1315,154,1315,100xm1640,65l1130,65,1130,100,1640,100,1640,65xm1315,1l1274,1,1274,65,1315,65,1315,1xm1496,1l1455,1,1455,65,1496,65,1496,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581;top:11020;height:105;width:231;" fillcolor="#36A7A8" filled="t" stroked="f" coordsize="1075,487" o:gfxdata="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cLyVbsAAADd&#10;AAAADwAAAAAAAAABACAAAAAiAAAAZHJzL2Rvd25yZXYueG1sUEsBAhQAFAAAAAgAh07iQDMvBZ47&#10;AAAAOQAAABAAAAAAAAAAAQAgAAAACgEAAGRycy9zaGFwZXhtbC54bWxQSwUGAAAAAAYABgBbAQAA&#10;tAMAAAAA&#10;" path="m503,416l0,416,0,454,503,454,503,416xm383,156l356,229,329,296,300,359,270,416,321,416,349,360,376,301,404,238,431,172,383,156xm116,161l75,176,97,225,118,277,140,330,161,387,207,369,185,316,163,264,140,212,116,161xm490,98l13,98,13,135,490,135,490,98xm233,0l195,20,209,39,221,59,233,77,244,96,285,73,272,53,259,34,246,16,233,0xm914,7l874,7,874,45,873,79,873,111,872,140,869,197,862,246,852,289,838,324,819,356,792,389,758,423,717,456,727,465,736,473,742,480,748,486,806,435,850,380,880,320,897,254,931,254,910,165,911,130,912,93,913,51,914,7xm680,270l642,270,642,483,680,483,680,270xm931,254l897,254,918,324,949,384,990,436,1042,480,1050,472,1058,464,1066,456,1075,447,1015,402,968,340,933,261,931,254xm680,184l639,184,621,233,601,276,580,316,556,351,561,361,566,372,570,382,574,392,594,366,611,337,627,305,642,270,680,270,680,264,729,264,723,258,680,258,680,184xm729,264l680,264,694,279,708,295,722,312,736,330,768,306,752,289,737,272,729,264xm705,239l680,258,723,258,721,255,705,239xm778,108l744,125,762,158,779,189,795,220,810,251,846,231,829,200,812,169,795,138,778,108xm1023,106l1002,137,981,168,960,198,937,228,946,234,956,242,968,250,993,216,1017,185,1039,155,1059,127,1023,106xm753,150l559,150,559,184,753,184,753,150xm680,70l642,70,642,150,680,150,680,70xm751,23l710,28,665,32,617,36,566,39,569,52,572,63,574,74,642,70,680,70,680,67,760,60,751,23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5334;top:11401;height:9;width:91;" fillcolor="#231916" filled="t" stroked="f" coordsize="21600,21600" o:gfxdata="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VnRFy5AAAA3Q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5813;top:11392;height:9;width:93;" fillcolor="#231916" filled="t" stroked="f" coordsize="21600,21600" o:gfxdata="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or4ce5AAAA3Q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5202;top:11014;height:103;width:232;" fillcolor="#231916" filled="t" stroked="f" coordsize="1083,481" o:gfxdata="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QMIB28AAAA&#10;3QAAAA8AAAAAAAAAAQAgAAAAIgAAAGRycy9kb3ducmV2LnhtbFBLAQIUABQAAAAIAIdO4kAzLwWe&#10;OwAAADkAAAAQAAAAAAAAAAEAIAAAAAsBAABkcnMvc2hhcGV4bWwueG1sUEsFBgAAAAAGAAYAWwEA&#10;ALUDAAAAAA==&#10;" path="m331,82l287,82,286,124,284,162,282,199,279,232,267,294,242,352,202,403,149,449,158,457,167,465,175,473,182,480,239,429,282,371,310,306,323,235,325,203,327,168,329,127,331,82xm179,261l79,261,79,478,118,478,118,273,181,273,173,268,179,261xm313,421l315,432,318,443,320,454,321,465,365,466,398,466,433,461,459,444,470,426,393,426,377,425,358,425,337,423,313,421xm493,45l204,45,204,82,449,82,446,181,443,263,440,327,438,374,434,397,426,413,412,423,393,426,470,426,475,416,481,377,483,327,486,248,489,161,493,45xm181,273l118,273,159,303,199,334,225,304,181,273xm180,94l8,94,8,129,133,129,103,174,71,213,37,248,0,277,4,289,8,299,11,310,14,319,31,306,47,291,63,276,79,261,179,261,188,250,189,248,143,248,126,237,118,232,118,217,134,196,150,175,165,153,180,130,180,94xm191,181l180,199,168,215,156,232,143,248,189,248,201,233,214,217,226,202,191,181xm93,0l57,17,66,32,76,49,86,67,95,85,134,67,123,48,113,31,103,15,93,0xm1083,419l569,419,569,455,1083,455,1083,419xm764,228l720,228,690,419,734,419,764,228xm999,192l602,192,602,228,955,228,955,419,999,419,999,192xm789,74l745,74,727,192,770,192,789,74xm1059,37l588,37,588,74,1059,74,1059,3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84;top:11012;height:103;width:232;" fillcolor="#231916" filled="t" stroked="f" coordsize="1079,481" o:gfxdata="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5RjmM&#10;wAAAAN0AAAAPAAAAAAAAAAEAIAAAACIAAABkcnMvZG93bnJldi54bWxQSwECFAAUAAAACACHTuJA&#10;My8FnjsAAAA5AAAAEAAAAAAAAAABACAAAAAPAQAAZHJzL3NoYXBleG1sLnhtbFBLBQYAAAAABgAG&#10;AFsBAAC5AwAAAAA=&#10;" path="m330,82l286,82,285,123,284,162,281,198,279,232,267,294,241,351,202,403,148,449,158,457,166,465,174,472,181,480,239,429,281,371,309,306,322,234,325,203,327,167,328,127,330,82xm178,261l78,261,78,478,118,478,118,273,180,273,172,268,178,261xm312,421l315,431,317,442,319,453,321,464,365,466,397,466,433,461,458,444,469,425,392,425,376,425,357,424,336,423,312,421xm492,45l203,45,203,82,448,82,445,181,442,263,440,327,437,374,434,397,425,413,411,422,392,425,469,425,474,416,480,376,483,326,486,247,489,160,492,45xm180,273l118,273,158,303,198,333,225,304,180,273xm179,94l7,94,7,129,133,129,103,173,70,213,36,247,0,277,4,288,7,299,11,309,14,319,30,305,47,291,63,276,78,261,178,261,187,250,189,248,143,248,126,237,118,231,118,216,134,196,149,175,164,153,179,130,179,94xm191,181l179,198,168,215,155,232,143,248,189,248,201,233,213,217,225,201,191,181xm93,0l56,17,66,32,75,48,85,66,95,85,133,66,123,48,112,31,102,15,93,0xm1078,128l574,128,574,167,1078,167,1078,128xm809,6l771,26,783,42,796,62,811,87,827,115,869,94,852,67,837,44,822,24,809,6xm730,224l694,285,656,341,616,392,572,440,583,448,593,456,602,463,611,470,656,417,698,361,738,304,774,246,730,224xm906,228l870,252,906,296,944,346,985,402,1028,465,1072,435,1031,381,990,329,949,278,906,22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098;top:11013;height:103;width:351;" fillcolor="#231916" filled="t" stroked="f" coordsize="1635,477" o:gfxdata="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//a9&#10;S8EAAADdAAAADwAAAAAAAAABACAAAAAiAAAAZHJzL2Rvd25yZXYueG1sUEsBAhQAFAAAAAgAh07i&#10;QDMvBZ47AAAAOQAAABAAAAAAAAAAAQAgAAAAEAEAAGRycy9zaGFwZXhtbC54bWxQSwUGAAAAAAYA&#10;BgBbAQAAugMAAAAA&#10;" path="m225,208l179,208,179,386,184,419,200,443,228,457,266,461,395,461,428,458,453,449,471,433,477,421,278,421,255,418,238,409,229,396,225,376,225,208xm453,313l450,334,448,354,445,373,442,390,436,403,423,413,405,419,380,421,477,421,481,411,486,394,490,375,494,354,498,330,486,326,474,322,463,317,453,313xm225,2l179,2,179,167,0,186,4,226,179,208,225,208,225,203,504,174,503,163,225,163,225,2xm500,134l225,163,503,163,500,134xm734,192l707,220,795,290,817,308,824,314,774,349,718,381,656,411,589,439,595,446,602,454,610,465,618,476,706,438,785,395,854,349,913,298,922,288,857,288,828,264,797,240,766,216,734,192xm1035,119l986,119,963,164,934,208,898,249,857,288,922,288,963,242,1004,183,1035,119,1035,119xm739,1l704,63,662,124,613,184,557,241,565,249,572,257,579,265,586,272,622,236,656,198,688,159,718,119,1035,119,1035,77,746,77,755,63,763,48,772,33,780,18,739,1xm1327,220l1284,220,1284,476,1327,476,1327,220xm1390,366l1392,376,1395,386,1397,397,1398,409,1415,410,1434,411,1456,411,1479,411,1516,407,1544,394,1560,373,1474,373,1454,373,1434,371,1412,369,1390,366xm1579,184l1150,184,1150,220,1536,220,1534,253,1532,282,1530,307,1528,327,1523,347,1513,362,1496,370,1474,373,1560,373,1561,371,1569,340,1571,310,1574,274,1577,232,1579,184xm1490,99l1449,99,1449,154,1490,154,1490,99xm1309,99l1268,99,1268,153,1309,153,1309,99xm1634,64l1124,64,1124,99,1634,99,1634,64xm1309,0l1268,0,1268,64,1309,64,1309,0xm1490,0l1449,0,1449,64,1490,64,1490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633;top:11012;height:103;width:233;" fillcolor="#231916" filled="t" stroked="f" coordsize="1085,481" o:gfxdata="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o7HKe8AAAA&#10;3QAAAA8AAAAAAAAAAQAgAAAAIgAAAGRycy9kb3ducmV2LnhtbFBLAQIUABQAAAAIAIdO4kAzLwWe&#10;OwAAADkAAAAQAAAAAAAAAAEAIAAAAAsBAABkcnMvc2hhcGV4bWwueG1sUEsFBgAAAAAGAAYAWwEA&#10;ALUDAAAAAA==&#10;" path="m331,82l287,82,286,123,284,162,282,198,280,232,268,294,242,351,202,403,149,449,159,457,167,465,175,472,182,480,240,429,282,371,310,306,323,234,325,203,327,167,329,127,331,82xm179,261l79,261,79,478,118,478,118,273,181,273,173,268,179,261xm313,421l316,431,318,442,320,453,322,464,366,466,398,466,434,461,459,444,470,425,393,425,377,425,358,424,337,423,313,421xm493,45l204,45,204,82,449,82,446,181,443,263,441,327,438,374,434,397,426,413,412,422,393,425,470,425,475,416,481,376,484,326,487,247,489,160,493,45xm181,273l118,273,159,303,199,333,226,304,181,273xm180,94l8,94,8,129,134,129,103,173,71,213,37,247,0,277,4,288,8,299,11,309,15,319,31,305,48,291,63,276,79,261,179,261,188,250,190,248,144,248,127,237,118,231,118,216,134,196,150,175,165,153,180,130,180,94xm192,181l180,198,169,215,156,232,144,248,190,248,202,233,214,217,226,201,192,181xm93,0l57,17,67,32,76,48,86,66,96,85,134,66,124,48,113,31,103,15,93,0xm722,28l717,95,708,157,697,214,681,266,659,316,632,361,600,403,564,440,572,448,581,456,589,465,597,473,637,432,672,387,701,337,725,282,741,229,753,170,762,104,769,31,722,28xm912,22l868,23,877,128,895,221,921,302,954,370,997,426,1047,469,1055,460,1064,450,1085,429,1036,392,996,342,963,281,938,207,921,120,912,2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116;top:11011;height:103;width:233;" fillcolor="#231916" filled="t" stroked="f" coordsize="1084,481" o:gfxdata="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CE8O68AAAA&#10;3QAAAA8AAAAAAAAAAQAgAAAAIgAAAGRycy9kb3ducmV2LnhtbFBLAQIUABQAAAAIAIdO4kAzLwWe&#10;OwAAADkAAAAQAAAAAAAAAAEAIAAAAAsBAABkcnMvc2hhcGV4bWwueG1sUEsFBgAAAAAGAAYAWwEA&#10;ALUDAAAAAA==&#10;" path="m331,82l287,82,286,123,284,162,282,198,279,232,267,294,242,351,202,403,149,449,158,457,167,465,175,472,182,480,239,429,282,371,310,306,323,234,325,203,327,167,329,127,331,82xm179,261l79,261,79,478,118,478,118,273,181,273,173,268,179,261xm313,421l315,431,318,442,320,453,321,465,365,466,398,466,433,461,459,444,470,425,393,425,377,425,358,424,337,423,313,421xm493,45l204,45,204,82,449,82,446,181,443,263,440,327,438,374,434,397,426,413,412,423,393,425,470,425,475,416,481,376,483,326,486,247,489,161,493,45xm181,273l118,273,159,303,199,333,225,304,181,273xm180,94l8,94,8,129,133,129,103,173,71,213,37,247,0,277,4,288,8,299,11,309,14,319,31,305,47,291,63,276,79,261,179,261,188,250,189,248,143,248,126,237,118,231,118,216,134,196,150,175,165,153,180,130,180,94xm192,181l180,198,168,215,156,232,143,248,189,248,201,233,214,217,226,201,192,181xm93,0l57,17,66,32,76,48,86,66,95,85,134,66,123,48,113,31,103,15,93,0xm775,142l730,142,727,189,723,228,718,260,712,283,690,331,659,374,618,412,567,446,577,454,585,462,593,470,600,478,655,440,699,398,732,349,755,295,762,267,767,232,772,190,775,142xm940,104l583,104,583,142,897,142,897,403,900,431,912,451,933,463,963,467,1000,467,1029,464,1050,454,1065,437,1068,430,970,430,956,428,947,422,941,412,940,401,940,104xm1040,320l1038,342,1037,363,1034,383,1032,401,1028,413,1020,422,1009,428,995,430,1068,430,1073,414,1076,395,1079,376,1081,356,1084,335,1072,331,1061,328,1050,324,1040,320xm778,5l733,5,733,32,733,57,732,81,732,104,776,104,777,81,778,57,778,32,778,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272;top:11205;height:139;width:93;" fillcolor="#231916" filled="t" stroked="f" coordsize="431,648" o:gfxdata="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44elx&#10;wAAAAN0AAAAPAAAAAAAAAAEAIAAAACIAAABkcnMvZG93bnJldi54bWxQSwECFAAUAAAACACHTuJA&#10;My8FnjsAAAA5AAAAEAAAAAAAAAABACAAAAAPAQAAZHJzL3NoYXBleG1sLnhtbFBLBQYAAAAABgAG&#10;AFsBAAC5AwAAAAA=&#10;" path="m37,553l37,627,63,636,92,643,123,647,157,648,218,642,272,625,318,596,331,583,157,583,125,581,95,575,66,566,37,553xm429,328l346,328,343,385,334,436,318,480,296,516,269,545,237,566,199,579,157,583,331,583,358,555,390,503,413,441,426,370,429,328xm218,0l172,4,131,15,94,34,61,60,35,91,16,127,4,167,0,211,4,252,14,290,32,323,56,352,85,376,119,393,155,403,196,406,244,401,285,387,318,362,336,338,217,338,188,336,162,329,140,317,121,301,106,281,95,258,88,231,86,201,88,173,95,148,106,125,122,105,141,88,162,76,185,69,211,66,367,66,344,42,307,19,266,5,218,0xm367,66l211,66,239,69,264,77,286,91,306,111,321,134,332,161,339,190,341,223,339,246,332,267,321,287,305,304,286,319,265,330,242,336,217,338,336,338,344,328,429,328,431,290,431,287,427,222,417,164,399,115,375,74,367,66xm346,328l344,328,345,328,346,328,346,32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95;top:11204;height:140;width:210;" fillcolor="#231916" filled="t" stroked="f" coordsize="978,651" o:gfxdata="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oZ8Hr4A&#10;AADdAAAADwAAAAAAAAABACAAAAAiAAAAZHJzL2Rvd25yZXYueG1sUEsBAhQAFAAAAAgAh07iQDMv&#10;BZ47AAAAOQAAABAAAAAAAAAAAQAgAAAADQEAAGRycy9zaGFwZXhtbC54bWxQSwUGAAAAAAYABgBb&#10;AQAAtwMAAAAA&#10;" path="m389,572l4,572,4,641,389,641,389,572xm239,96l155,96,155,572,239,572,239,96xm239,0l0,65,0,138,155,96,239,96,239,0xm764,3l712,8,666,24,626,51,594,88,568,136,549,194,538,261,535,339,538,411,549,473,566,527,591,571,622,606,658,631,701,646,749,651,800,646,845,630,884,604,901,586,757,586,698,570,655,523,630,445,621,336,627,240,644,165,671,112,710,80,760,69,911,69,883,39,829,12,764,3xm911,69l760,69,807,80,843,111,869,164,885,237,890,332,882,443,857,522,815,570,757,586,901,586,917,567,944,520,962,464,974,399,977,324,972,226,954,146,924,83,911,6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170;top:11203;height:138;width:207;" fillcolor="#231916" filled="t" stroked="f" coordsize="962,641" o:gfxdata="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0OLbLsAAADd&#10;AAAADwAAAAAAAAABACAAAAAiAAAAZHJzL2Rvd25yZXYueG1sUEsBAhQAFAAAAAgAh07iQDMvBZ47&#10;AAAAOQAAABAAAAAAAAAAAQAgAAAACgEAAGRycy9zaGFwZXhtbC54bWxQSwUGAAAAAAYABgBbAQAA&#10;tAMAAAAA&#10;" path="m389,572l4,572,4,640,389,640,389,572xm239,96l155,96,155,572,239,572,239,96xm239,0l0,65,0,138,155,96,239,96,239,0xm962,572l577,572,577,640,962,640,962,572xm812,96l727,96,727,572,812,572,812,96xm812,0l573,65,573,138,727,96,812,96,812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647;top:11205;height:138;width:205;" fillcolor="#231916" filled="t" stroked="f" coordsize="955,641" o:gfxdata="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p9hby8AAAA&#10;3QAAAA8AAAAAAAAAAQAgAAAAIgAAAGRycy9kb3ducmV2LnhtbFBLAQIUABQAAAAIAIdO4kAzLwWe&#10;OwAAADkAAAAQAAAAAAAAAAEAIAAAAAsBAABkcnMvc2hhcGV4bWwueG1sUEsFBgAAAAAGAAYAWwEA&#10;ALUDAAAAAA==&#10;" path="m389,571l4,571,4,640,389,640,389,571xm239,96l154,96,154,571,239,571,239,96xm239,0l0,64,0,137,154,96,239,96,239,0xm922,69l746,69,775,71,800,76,821,85,839,97,853,113,863,132,869,154,871,179,869,203,864,226,856,248,844,270,827,294,803,322,773,354,736,389,541,571,541,640,949,640,949,569,642,569,642,568,794,428,837,387,873,349,901,316,922,286,936,257,947,229,953,200,955,171,952,135,942,102,926,73,922,69xm760,3l709,6,661,17,617,35,575,60,575,140,617,109,659,87,702,73,746,69,922,69,903,48,874,28,841,14,803,5,760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131;top:11204;height:140;width:204;" fillcolor="#231916" filled="t" stroked="f" coordsize="950,651" o:gfxdata="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Z5FYvQAA&#10;AN0AAAAPAAAAAAAAAAEAIAAAACIAAABkcnMvZG93bnJldi54bWxQSwECFAAUAAAACACHTuJAMy8F&#10;njsAAAA5AAAAEAAAAAAAAAABACAAAAAMAQAAZHJzL3NoYXBleG1sLnhtbFBLBQYAAAAABgAGAFsB&#10;AAC2AwAAAAA=&#10;" path="m389,572l4,572,4,641,389,641,389,572xm239,96l155,96,155,572,239,572,239,96xm239,0l0,65,0,138,155,96,239,96,239,0xm557,536l557,618,589,632,625,643,666,649,711,651,762,648,808,638,849,622,884,599,898,586,713,586,670,582,630,573,593,557,557,536xm898,69l716,69,770,75,809,95,832,127,840,172,829,221,799,256,749,277,678,284,625,284,625,350,681,350,760,357,817,379,852,417,863,469,860,494,853,517,840,536,822,554,800,568,775,578,746,584,713,586,898,586,913,571,933,539,945,503,950,463,947,434,939,407,926,383,907,361,884,343,858,329,827,319,792,314,792,312,851,289,893,255,918,210,927,154,923,122,914,93,898,69xm737,3l694,5,655,12,617,23,583,39,583,114,615,94,648,80,681,72,716,69,898,69,897,68,875,45,847,27,814,14,778,6,737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204;top:11379;height:102;width:229;" fillcolor="#231916" filled="t" stroked="f" coordsize="1066,475" o:gfxdata="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6l6SsugAAAN0A&#10;AAAPAAAAAAAAAAEAIAAAACIAAABkcnMvZG93bnJldi54bWxQSwECFAAUAAAACACHTuJAMy8FnjsA&#10;AAA5AAAAEAAAAAAAAAABACAAAAAJAQAAZHJzL3NoYXBleG1sLnhtbFBLBQYAAAAABgAGAFsBAACz&#10;AwAAAAA=&#10;" path="m506,179l277,179,277,0,229,0,229,179,0,179,0,219,229,219,229,475,277,475,277,219,506,219,506,179xm1066,378l566,378,566,419,1066,419,1066,37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85;top:11379;height:102;width:229;" fillcolor="#231916" filled="t" stroked="f" coordsize="1069,475" o:gfxdata="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0+BhkLsAAADd&#10;AAAADwAAAAAAAAABACAAAAAiAAAAZHJzL2Rvd25yZXYueG1sUEsBAhQAFAAAAAgAh07iQDMvBZ47&#10;AAAAOQAAABAAAAAAAAAAAQAgAAAACgEAAGRycy9zaGFwZXhtbC54bWxQSwUGAAAAAAYABgBbAQAA&#10;tAMAAAAA&#10;" path="m506,179l277,179,277,0,229,0,229,179,0,179,0,219,229,219,229,475,277,475,277,219,506,219,506,179xm1010,213l622,213,622,254,1010,254,1010,213xm1068,398l566,398,566,439,1068,439,1068,39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161;top:11379;height:102;width:225;" fillcolor="#231916" filled="t" stroked="f" coordsize="1047,475" o:gfxdata="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sZC/l&#10;wAAAAN0AAAAPAAAAAAAAAAEAIAAAACIAAABkcnMvZG93bnJldi54bWxQSwECFAAUAAAACACHTuJA&#10;My8FnjsAAAA5AAAAEAAAAAAAAAABACAAAAAPAQAAZHJzL3NoYXBleG1sLnhtbFBLBQYAAAAABgAG&#10;AFsBAAC5AwAAAAA=&#10;" path="m277,219l229,219,229,475,277,475,277,219xm506,179l0,179,0,219,506,219,506,179xm277,0l229,0,229,179,277,179,277,0xm1046,33l599,33,599,473,642,473,642,444,1046,444,1046,406,642,406,642,72,1046,72,1046,33xm1046,444l1003,444,1003,473,1046,473,1046,444xm1046,72l1003,72,1003,406,1046,406,1046,72xm785,72l742,72,741,132,738,179,734,213,728,235,717,258,700,279,676,300,644,320,653,328,661,336,669,344,676,351,710,328,736,304,755,279,768,252,775,225,780,186,783,135,785,72xm902,72l859,72,859,255,863,281,876,299,898,310,928,314,988,314,996,275,935,275,920,274,910,269,904,261,902,250,902,72xm996,274l978,275,935,275,996,275,996,27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577;top:11378;height:104;width:345;" fillcolor="#231916" filled="t" stroked="f" coordsize="1605,482" o:gfxdata="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6SCNe8AAAA&#10;3QAAAA8AAAAAAAAAAQAgAAAAIgAAAGRycy9kb3ducmV2LnhtbFBLAQIUABQAAAAIAIdO4kAzLwWe&#10;OwAAADkAAAAQAAAAAAAAAAEAIAAAAAsBAABkcnMvc2hhcGV4bWwueG1sUEsFBgAAAAAGAAYAWwEA&#10;ALUDAAAAAA==&#10;" path="m245,301l201,301,201,482,245,482,245,301xm447,106l0,106,0,328,43,328,43,301,447,301,447,266,43,266,43,142,447,142,447,106xm447,301l405,301,405,328,447,328,447,301xm245,142l201,142,201,266,245,266,245,142xm447,142l405,142,405,266,447,266,447,142xm245,0l201,0,201,106,245,106,245,0xm724,212l681,212,681,230,679,271,673,306,663,337,650,361,631,384,604,406,570,427,529,448,535,454,542,462,551,471,560,481,605,457,642,432,670,407,691,380,706,352,716,317,722,276,724,230,724,212xm874,212l830,212,830,406,834,431,847,450,867,461,896,465,959,465,988,461,1010,451,1026,435,1028,430,905,430,891,428,882,423,876,414,874,402,874,212xm1000,329l999,349,997,367,995,384,992,398,988,412,979,422,966,428,950,430,1028,430,1035,411,1037,396,1040,380,1043,361,1045,341,1033,339,1022,336,1011,332,1000,329xm1038,175l536,175,536,212,1038,212,1038,175xm989,34l586,34,586,71,989,71,989,34xm1298,223l1255,223,1255,480,1298,480,1298,223xm1361,369l1363,379,1365,389,1367,400,1369,412,1386,413,1405,414,1426,414,1450,415,1487,410,1514,397,1530,376,1445,376,1425,376,1404,375,1383,372,1361,369xm1550,187l1121,187,1121,223,1506,223,1505,256,1503,285,1501,310,1498,331,1494,351,1483,365,1467,373,1445,376,1530,376,1532,374,1539,343,1542,313,1545,277,1547,235,1550,187xm1461,102l1419,102,1419,157,1461,157,1461,102xm1280,102l1239,102,1239,156,1280,156,1280,102xm1605,67l1095,67,1095,102,1605,102,1605,67xm1280,3l1239,3,1239,67,1280,67,1280,3xm1461,3l1419,3,1419,67,1461,67,1461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118;top:11378;height:102;width:230;" fillcolor="#231916" filled="t" stroked="f" coordsize="1071,475" o:gfxdata="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E3Iv2&#10;wAAAAN0AAAAPAAAAAAAAAAEAIAAAACIAAABkcnMvZG93bnJldi54bWxQSwECFAAUAAAACACHTuJA&#10;My8FnjsAAAA5AAAAEAAAAAAAAAABACAAAAAPAQAAZHJzL3NoYXBleG1sLnhtbFBLBQYAAAAABgAG&#10;AFsBAAC5AwAAAAA=&#10;" path="m277,219l229,219,229,475,277,475,277,219xm506,180l0,180,0,219,506,219,506,180xm277,0l229,0,229,180,277,180,277,0xm1070,123l566,123,566,162,1070,162,1070,123xm801,1l763,21,775,37,788,58,803,82,819,110,861,89,844,63,829,39,814,19,801,1xm722,219l687,280,649,336,608,388,564,435,575,443,585,451,595,459,603,466,648,412,690,357,730,300,766,241,722,219xm898,223l863,248,898,291,936,341,977,398,1020,460,1064,430,1023,377,982,324,941,273,898,22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213;top:11574;height:140;width:210;" fillcolor="#231916" filled="t" stroked="f" coordsize="978,651" o:gfxdata="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410tL4A&#10;AADdAAAADwAAAAAAAAABACAAAAAiAAAAZHJzL2Rvd25yZXYueG1sUEsBAhQAFAAAAAgAh07iQDMv&#10;BZ47AAAAOQAAABAAAAAAAAAAAQAgAAAADQEAAGRycy9zaGFwZXhtbC54bWxQSwUGAAAAAAYABgBb&#10;AQAAtwMAAAAA&#10;" path="m388,572l4,572,4,640,388,640,388,572xm239,96l154,96,154,572,239,572,239,96xm239,0l0,65,0,138,154,96,239,96,239,0xm823,3l764,9,711,27,663,58,622,101,589,154,565,215,551,286,546,364,549,429,560,486,579,535,604,576,636,609,673,632,716,646,764,651,809,647,849,636,886,618,918,592,923,585,767,585,739,583,714,574,692,561,673,541,657,518,646,493,640,465,638,435,640,411,646,389,658,368,673,349,692,333,632,333,636,275,646,224,663,178,686,140,715,109,747,87,785,73,826,69,936,69,936,21,913,13,887,8,857,4,823,3xm936,313l766,313,794,315,819,322,841,333,859,349,873,368,883,392,889,419,891,449,889,478,883,504,872,527,857,547,838,564,817,576,793,583,767,585,923,585,944,560,963,525,974,485,978,441,974,399,965,362,948,329,936,313xm787,247l738,252,696,269,662,295,634,333,692,333,692,333,714,322,739,315,766,313,936,313,926,300,897,277,865,260,828,250,787,247xm936,69l826,69,854,70,882,75,909,83,936,94,936,6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95;top:11573;height:138;width:209;" fillcolor="#231916" filled="t" stroked="f" coordsize="972,641" o:gfxdata="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of8Mj&#10;wAAAAN0AAAAPAAAAAAAAAAEAIAAAACIAAABkcnMvZG93bnJldi54bWxQSwECFAAUAAAACACHTuJA&#10;My8FnjsAAAA5AAAAEAAAAAAAAAABACAAAAAPAQAAZHJzL3NoYXBleG1sLnhtbFBLBQYAAAAABgAG&#10;AFsBAAC5AwAAAAA=&#10;" path="m389,572l4,572,4,640,389,640,389,572xm239,96l154,96,154,572,239,572,239,96xm239,0l0,64,0,137,154,96,239,96,239,0xm972,13l536,13,536,83,871,83,621,640,709,640,972,41,972,1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169;top:11575;height:140;width:208;" fillcolor="#231916" filled="t" stroked="f" coordsize="971,651" o:gfxdata="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RKm8ovQAA&#10;AN0AAAAPAAAAAAAAAAEAIAAAACIAAABkcnMvZG93bnJldi54bWxQSwECFAAUAAAACACHTuJAMy8F&#10;njsAAAA5AAAAEAAAAAAAAAABACAAAAAMAQAAZHJzL3NoYXBleG1sLnhtbFBLBQYAAAAABgAGAFsB&#10;AAC2AwAAAAA=&#10;" path="m388,572l4,572,4,640,388,640,388,572xm239,96l154,96,154,572,239,572,239,96xm239,0l0,65,0,138,154,96,239,96,239,0xm764,3l723,6,685,14,651,28,621,47,596,70,578,97,568,126,564,159,572,206,594,247,632,282,684,311,684,312,621,344,577,383,550,431,541,487,544,521,555,553,572,581,596,605,626,625,661,640,699,648,741,651,792,648,837,639,877,625,910,605,929,586,757,586,729,584,704,579,682,570,662,557,646,541,635,524,628,504,626,483,634,441,657,405,696,374,750,348,897,348,888,341,823,312,823,310,878,279,880,277,755,277,709,255,676,227,657,195,650,158,652,139,658,122,668,107,682,94,698,82,717,74,737,70,758,68,921,68,919,66,897,44,869,26,838,13,803,6,764,3xm897,348l750,348,809,374,851,405,877,442,885,485,883,506,876,525,865,542,849,557,830,570,809,579,784,584,757,586,929,586,936,579,955,550,967,517,970,480,961,425,934,379,897,348xm921,68l758,68,781,70,802,74,819,82,835,92,847,106,856,121,861,139,863,158,863,159,856,195,836,227,802,254,755,277,880,277,917,242,941,199,949,149,945,119,936,91,921,6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645;top:11574;height:140;width:208;" fillcolor="#231916" filled="t" stroked="f" coordsize="969,651" o:gfxdata="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PQwfK/&#10;AAAA3QAAAA8AAAAAAAAAAQAgAAAAIgAAAGRycy9kb3ducmV2LnhtbFBLAQIUABQAAAAIAIdO4kAz&#10;LwWeOwAAADkAAAAQAAAAAAAAAAEAIAAAAA4BAABkcnMvc2hhcGV4bWwueG1sUEsFBgAAAAAGAAYA&#10;WwEAALgDAAAAAA==&#10;" path="m389,572l4,572,4,640,389,640,389,572xm239,96l155,96,155,572,239,572,239,96xm239,0l0,65,0,138,155,96,239,96,239,0xm575,555l575,629,601,639,630,645,661,649,695,651,756,645,810,627,856,598,869,585,695,585,663,583,633,578,604,568,575,555xm967,330l884,330,881,388,872,438,856,482,835,519,807,548,775,569,737,581,695,585,869,585,896,557,928,505,951,444,965,372,967,330xm756,3l710,7,669,18,632,36,599,62,573,94,554,130,542,170,539,214,542,255,552,292,570,325,594,355,623,378,657,395,693,405,734,409,782,404,823,389,857,365,875,341,755,341,726,338,700,331,678,320,659,304,644,284,633,260,626,233,624,204,626,176,633,151,644,128,660,107,679,90,700,78,724,71,750,69,906,69,882,44,846,21,804,7,756,3xm906,69l750,69,777,71,802,80,824,94,844,113,859,137,871,163,877,193,879,225,877,248,870,270,859,289,843,307,824,322,803,332,780,339,755,341,875,341,882,330,967,330,969,292,969,289,966,224,955,166,937,117,913,76,906,69xm884,330l882,330,883,331,884,331,884,33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124;top:11574;height:139;width:217;" fillcolor="#231916" filled="t" stroked="f" coordsize="1009,648" o:gfxdata="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xLQY28AAAA&#10;3QAAAA8AAAAAAAAAAQAgAAAAIgAAAGRycy9kb3ducmV2LnhtbFBLAQIUABQAAAAIAIdO4kAzLwWe&#10;OwAAADkAAAAQAAAAAAAAAAEAIAAAAAsBAABkcnMvc2hhcGV4bWwueG1sUEsFBgAAAAAGAAYAWwEA&#10;ALUDAAAAAA==&#10;" path="m381,66l206,66,234,68,259,73,281,82,298,94,312,110,322,129,328,151,330,176,329,200,324,223,315,245,303,267,286,291,263,319,232,351,195,386,0,568,0,637,408,637,408,566,101,566,101,565,254,425,297,384,332,346,360,313,381,283,396,255,406,226,412,197,414,168,411,132,401,99,385,70,381,66xm219,0l168,3,120,14,76,32,35,57,35,137,76,106,118,84,161,70,206,66,381,66,362,45,334,25,300,11,262,2,219,0xm796,0l744,5,698,21,658,47,626,85,600,132,581,190,570,258,567,336,570,407,581,470,598,523,623,568,654,603,690,628,733,642,781,647,832,642,877,626,916,600,933,582,789,582,730,566,687,520,662,441,653,332,659,236,675,162,703,108,742,76,792,65,943,65,915,35,861,9,796,0xm943,65l792,65,839,76,875,108,901,160,917,234,922,328,914,439,889,518,847,566,789,582,933,582,949,563,976,517,994,461,1006,396,1009,321,1004,223,986,142,956,80,943,6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213;top:11941;height:139;width:211;" fillcolor="#231916" filled="t" stroked="f" coordsize="982,648" o:gfxdata="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icdob4A&#10;AADdAAAADwAAAAAAAAABACAAAAAiAAAAZHJzL2Rvd25yZXYueG1sUEsBAhQAFAAAAAgAh07iQDMv&#10;BZ47AAAAOQAAABAAAAAAAAAAAQAgAAAADQEAAGRycy9zaGFwZXhtbC54bWxQSwUGAAAAAAYABgBb&#10;AQAAtwMAAAAA&#10;" path="m381,66l205,66,234,68,259,73,280,82,298,95,312,110,322,129,328,151,330,176,328,200,323,223,315,245,303,267,286,291,262,319,232,351,195,386,0,568,0,637,408,637,408,567,100,567,100,565,253,425,296,384,332,346,360,313,381,283,395,255,406,226,412,197,414,168,411,132,401,99,385,70,381,66xm219,0l168,3,120,14,75,32,34,57,34,137,75,106,118,84,161,70,205,66,381,66,362,45,333,25,300,11,262,2,219,0xm589,532l589,614,620,629,657,639,697,645,743,647,794,644,840,635,881,618,916,596,930,582,744,582,702,579,662,569,624,554,589,532xm930,66l748,66,802,72,840,91,864,124,871,169,861,218,831,252,780,273,710,280,656,280,656,346,712,346,792,354,849,376,883,413,895,465,892,490,885,513,872,533,854,550,832,564,806,574,777,580,744,582,930,582,945,568,965,536,977,500,981,459,979,430,971,404,958,380,939,358,916,340,889,326,859,316,824,310,824,308,883,285,925,251,950,206,958,150,955,118,945,90,930,66xm769,0l726,2,686,9,649,20,615,35,615,110,647,91,679,77,713,68,748,66,930,66,929,64,906,41,878,23,846,10,809,2,769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90;top:11942;height:137;width:218;" fillcolor="#231916" filled="t" stroked="f" coordsize="1016,638" o:gfxdata="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e5xfCugAAAN0A&#10;AAAPAAAAAAAAAAEAIAAAACIAAABkcnMvZG93bnJldi54bWxQSwECFAAUAAAACACHTuJAMy8FnjsA&#10;AAA5AAAAEAAAAAAAAAABACAAAAAJAQAAZHJzL3NoYXBleG1sLnhtbFBLBQYAAAAABgAGAFsBAACz&#10;AwAAAAA=&#10;" path="m381,66l205,66,234,68,259,73,280,82,298,95,312,111,322,129,328,152,330,177,329,200,323,223,315,245,303,268,286,292,262,319,232,351,195,387,0,568,0,637,408,637,408,567,101,567,101,565,253,426,297,384,332,347,360,313,381,283,395,255,406,226,412,198,414,169,411,132,401,99,385,70,381,66xm219,0l168,3,120,14,76,32,34,57,34,137,76,106,118,84,161,71,205,66,381,66,362,46,333,26,300,11,262,3,219,0xm930,475l848,475,848,637,930,637,930,475xm930,10l832,10,535,423,535,475,1016,475,1016,412,622,412,822,133,831,118,838,105,844,94,848,85,930,85,930,10xm930,85l849,85,849,105,848,119,848,133,848,412,930,412,930,8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168;top:11942;height:139;width:211;" fillcolor="#231916" filled="t" stroked="f" coordsize="985,648" o:gfxdata="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N7PpC/&#10;AAAA3QAAAA8AAAAAAAAAAQAgAAAAIgAAAGRycy9kb3ducmV2LnhtbFBLAQIUABQAAAAIAIdO4kAz&#10;LwWeOwAAADkAAAAQAAAAAAAAAAEAIAAAAA4BAABkcnMvc2hhcGV4bWwueG1sUEsFBgAAAAAGAAYA&#10;WwEAALgDAAAAAA==&#10;" path="m380,66l205,66,233,68,258,73,280,82,298,95,312,111,322,129,328,151,330,177,328,200,323,223,314,245,302,268,285,291,262,319,231,351,194,387,0,568,0,637,408,637,408,567,100,567,100,565,253,426,296,384,331,347,360,313,380,283,395,255,405,226,412,198,414,168,410,132,401,99,384,70,380,66xm218,0l167,3,119,14,75,32,34,57,34,137,75,106,117,84,161,71,205,66,380,66,361,46,333,26,299,11,261,3,218,0xm603,541l603,622,630,633,662,641,701,646,745,648,798,644,845,634,886,616,921,591,929,582,744,582,708,580,672,572,637,559,603,541xm941,323l730,323,769,325,802,331,831,342,855,356,874,375,887,396,895,421,898,450,896,478,888,504,874,526,856,546,833,562,806,573,777,580,744,582,929,582,948,561,968,526,980,488,984,444,981,402,969,365,951,333,941,323xm954,10l624,10,624,329,656,326,684,325,709,324,730,323,941,323,925,306,892,284,854,268,810,259,792,258,703,258,703,80,954,80,954,10xm759,256l749,256,736,256,703,258,792,258,759,25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641;top:11942;height:139;width:217;" fillcolor="#231916" filled="t" stroked="f" coordsize="1010,648" o:gfxdata="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XPmKL4A&#10;AADdAAAADwAAAAAAAAABACAAAAAiAAAAZHJzL2Rvd25yZXYueG1sUEsBAhQAFAAAAAgAh07iQDMv&#10;BZ47AAAAOQAAABAAAAAAAAAAAQAgAAAADQEAAGRycy9zaGFwZXhtbC54bWxQSwUGAAAAAAYABgBb&#10;AQAAtwMAAAAA&#10;" path="m380,66l205,66,234,68,259,73,280,82,298,95,312,111,322,129,328,152,330,177,328,200,323,223,314,245,302,268,285,292,262,319,232,351,195,387,0,568,0,637,408,637,408,567,100,567,100,565,253,426,296,384,332,347,360,313,380,283,395,255,405,226,412,198,414,169,410,132,401,99,384,70,380,66xm218,0l167,3,120,14,75,32,34,57,34,137,75,106,117,84,161,71,205,66,380,66,361,46,333,26,299,11,261,3,218,0xm855,0l796,6,743,24,695,55,654,98,621,151,597,212,582,283,578,361,581,426,592,483,610,532,636,573,668,606,705,629,748,643,796,648,841,644,881,633,917,615,950,589,955,582,799,582,771,579,746,571,724,557,705,538,689,515,678,489,672,462,670,432,672,408,678,386,690,365,705,346,724,330,664,330,668,272,678,220,695,175,718,137,747,106,779,84,817,70,858,66,968,66,968,18,945,10,919,4,889,1,855,0xm968,309l798,309,826,312,851,318,873,330,891,346,905,365,915,389,921,416,923,446,921,475,915,501,904,524,889,544,870,561,849,573,825,580,799,582,955,582,976,557,995,521,1006,482,1010,438,1006,396,997,359,980,326,968,309xm819,244l770,249,728,265,694,292,666,330,724,330,724,330,746,319,771,312,798,309,968,309,958,297,929,274,897,257,860,247,819,244xm968,66l858,66,886,67,914,72,941,80,968,91,968,6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125;top:11943;height:137;width:216;" fillcolor="#231916" filled="t" stroked="f" coordsize="1004,638" o:gfxdata="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tvwmb4A&#10;AADdAAAADwAAAAAAAAABACAAAAAiAAAAZHJzL2Rvd25yZXYueG1sUEsBAhQAFAAAAAgAh07iQDMv&#10;BZ47AAAAOQAAABAAAAAAAAAAAQAgAAAADQEAAGRycy9zaGFwZXhtbC54bWxQSwUGAAAAAAYABgBb&#10;AQAAtwMAAAAA&#10;" path="m381,66l205,66,234,68,259,74,280,83,298,95,312,111,322,130,328,152,330,177,328,200,323,223,315,246,303,268,286,292,262,320,232,351,195,387,0,569,0,637,408,637,408,567,100,567,100,565,253,426,296,384,332,347,360,313,380,283,395,255,406,227,412,198,414,169,411,132,401,99,385,71,381,66xm219,0l168,4,120,14,75,32,34,57,34,138,75,107,118,84,161,71,205,66,381,66,362,46,333,26,300,12,262,3,219,0xm1004,11l568,11,568,81,903,81,653,637,741,637,1004,38,1004,1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202;top:12113;height:103;width:232;" fillcolor="#231916" filled="t" stroked="f" coordsize="1082,481" o:gfxdata="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C/oxvQAA&#10;AN0AAAAPAAAAAAAAAAEAIAAAACIAAABkcnMvZG93bnJldi54bWxQSwECFAAUAAAACACHTuJAMy8F&#10;njsAAAA5AAAAEAAAAAAAAAABACAAAAAMAQAAZHJzL3NoYXBleG1sLnhtbFBLBQYAAAAABgAGAFsB&#10;AAC2AwAAAAA=&#10;" path="m103,221l64,221,76,258,90,292,106,323,124,350,99,378,71,404,41,428,7,451,16,458,24,465,33,473,42,480,73,458,101,434,127,409,151,382,214,382,200,372,175,350,194,317,148,317,130,286,114,251,103,221xm214,382l151,382,180,406,212,426,247,440,285,448,328,455,380,458,439,459,506,458,510,448,513,437,517,427,520,420,450,420,387,419,334,416,290,411,257,403,227,390,214,382xm521,418l450,420,520,420,521,418xm359,2l316,2,316,398,359,398,359,171,430,171,420,164,359,164,359,2xm252,133l210,133,203,183,190,231,172,275,148,317,194,317,203,301,225,249,242,192,252,133xm95,0l77,70,56,135,30,196,0,251,9,261,17,270,24,278,30,285,39,269,48,254,56,237,64,221,103,221,100,211,88,167,93,156,97,145,101,133,252,133,252,132,252,96,113,96,120,75,126,52,132,29,138,6,95,0xm430,171l359,171,394,195,428,219,458,242,487,265,515,231,485,209,452,186,430,171xm382,140l359,164,420,164,418,163,382,140xm715,349l678,349,678,477,715,477,715,461,1010,461,1010,433,715,433,715,396,1010,396,1010,370,715,370,715,349xm1010,461l972,461,972,477,1010,477,1010,461xm1010,396l972,396,972,433,1010,433,1010,396xm888,270l807,270,751,291,692,310,632,329,569,345,576,355,581,365,587,377,632,363,655,356,678,349,715,349,715,336,723,333,1010,333,1010,306,799,306,822,297,844,288,866,279,888,270xm1010,333l972,333,972,370,1010,370,1010,333xm1081,242l581,242,581,270,1081,270,1081,242xm828,209l790,209,790,242,828,242,828,209xm948,181l635,181,635,209,945,209,927,217,910,226,893,234,875,242,950,242,978,228,1006,214,1019,207,948,207,948,181xm1033,160l1012,172,991,184,969,196,948,207,1019,207,1033,200,1059,185,1033,160xm828,156l790,156,790,181,828,181,828,156xm1014,16l636,16,636,161,673,161,673,151,1014,151,1014,123,673,123,673,95,1014,95,1014,69,673,69,673,44,1014,44,1014,16xm1014,151l977,151,977,161,1014,161,1014,151xm1014,95l977,95,977,123,1014,123,1014,95xm1014,44l977,44,977,69,1014,69,1014,4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85;top:12113;height:102;width:230;" fillcolor="#231916" filled="t" stroked="f" coordsize="1070,476" o:gfxdata="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I8qpBugAAAN0A&#10;AAAPAAAAAAAAAAEAIAAAACIAAABkcnMvZG93bnJldi54bWxQSwECFAAUAAAACACHTuJAMy8FnjsA&#10;AAA5AAAAEAAAAAAAAAABACAAAAAJAQAAZHJzL3NoYXBleG1sLnhtbFBLBQYAAAAABgAGAFsBAACz&#10;AwAAAAA=&#10;" path="m143,163l101,163,101,476,143,476,143,434,408,434,408,398,143,398,143,163xm408,434l366,434,366,474,408,474,408,434xm408,163l366,163,366,398,408,398,408,163xm509,127l0,127,0,163,509,163,509,127xm143,4l101,4,101,127,143,127,143,4xm408,3l366,3,366,127,408,127,408,3xm791,206l744,206,744,384,750,417,766,441,794,455,832,460,961,460,993,457,1019,447,1037,431,1043,419,844,419,821,416,804,408,794,394,791,374,791,206xm1019,312l1016,332,1014,352,1011,371,1007,388,1001,402,989,411,971,417,946,419,1043,419,1047,409,1051,393,1056,374,1060,352,1064,328,1052,324,1040,320,1029,316,1019,312xm791,0l744,0,744,166,565,184,570,224,744,206,791,206,791,201,1070,172,1069,161,791,161,791,0xm1066,132l791,161,1069,161,1066,13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162;top:12113;height:103;width:223;" fillcolor="#231916" filled="t" stroked="f" coordsize="1040,479" o:gfxdata="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srhBa8AAAA&#10;3QAAAA8AAAAAAAAAAQAgAAAAIgAAAGRycy9kb3ducmV2LnhtbFBLAQIUABQAAAAIAIdO4kAzLwWe&#10;OwAAADkAAAAQAAAAAAAAAAEAIAAAAAsBAABkcnMvc2hhcGV4bWwueG1sUEsFBgAAAAAGAAYAWwEA&#10;ALUDAAAAAA==&#10;" path="m44,278l0,278,0,453,391,453,391,471,435,471,435,416,44,416,44,278xm239,226l193,226,193,416,239,416,239,226xm435,278l391,278,391,416,435,416,435,278xm58,52l14,52,14,226,375,226,375,244,420,244,420,189,58,189,58,52xm239,7l193,7,193,189,239,189,239,7xm420,52l375,52,375,189,420,189,420,52xm865,183l820,183,804,259,770,328,719,390,649,444,657,453,664,462,671,470,678,479,740,429,789,375,825,318,848,256,886,256,865,183xm630,206l591,206,591,476,630,476,630,206xm886,256l848,256,871,319,905,376,950,428,1005,474,1012,466,1021,457,1030,447,1040,437,975,389,925,331,888,262,886,256xm644,2l621,65,593,124,560,180,522,232,531,254,535,265,539,275,552,259,566,242,578,225,591,206,630,206,630,140,645,111,660,80,673,48,686,15,644,2xm1036,147l668,147,668,183,1036,183,1036,147xm866,0l824,0,824,15,824,45,824,74,823,113,822,147,864,147,866,60,866,15,866,0xm931,22l904,45,922,63,939,82,957,101,975,120,983,113,991,106,999,100,1007,93,990,77,971,60,931,2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633;top:12114;height:103;width:231;" fillcolor="#231916" filled="t" stroked="f" coordsize="1077,477" o:gfxdata="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baB7L4A&#10;AADdAAAADwAAAAAAAAABACAAAAAiAAAAZHJzL2Rvd25yZXYueG1sUEsBAhQAFAAAAAgAh07iQDMv&#10;BZ47AAAAOQAAABAAAAAAAAAAAQAgAAAADQEAAGRycy9zaGFwZXhtbC54bWxQSwUGAAAAAAYABgBb&#10;AQAAtwMAAAAA&#10;" path="m143,164l101,164,101,477,143,477,143,435,408,435,408,399,143,399,143,164xm408,435l366,435,366,475,408,475,408,435xm408,164l366,164,366,399,408,399,408,164xm509,127l0,127,0,164,509,164,509,127xm143,5l101,5,101,127,143,127,143,5xm408,4l366,4,366,127,408,127,408,4xm768,137l724,137,721,184,716,223,711,255,705,278,684,326,652,369,611,407,560,441,570,449,579,457,587,465,594,473,648,435,692,393,726,344,749,290,755,262,761,227,765,185,768,137xm934,99l576,99,576,137,890,137,890,398,893,426,906,446,927,458,956,462,993,462,1022,459,1044,449,1059,432,1061,425,963,425,950,423,940,417,935,407,934,396,934,99xm1033,315l1032,337,1030,358,1028,378,1025,396,1021,409,1014,417,1003,423,988,425,1061,425,1067,409,1070,390,1072,371,1075,351,1077,330,1066,326,1054,323,1044,319,1033,315xm771,0l727,0,727,27,726,52,726,76,725,99,770,99,771,76,771,52,771,27,771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116;top:12112;height:103;width:233;" fillcolor="#231916" filled="t" stroked="f" coordsize="1084,481" o:gfxdata="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9LLbWugAAAN0A&#10;AAAPAAAAAAAAAAEAIAAAACIAAABkcnMvZG93bnJldi54bWxQSwECFAAUAAAACACHTuJAMy8FnjsA&#10;AAA5AAAAEAAAAAAAAAABACAAAAAJAQAAZHJzL3NoYXBleG1sLnhtbFBLBQYAAAAABgAGAFsBAACz&#10;AwAAAAA=&#10;" path="m331,82l287,82,286,123,284,162,282,198,279,232,267,294,242,351,202,403,149,449,158,457,167,465,175,472,182,480,239,429,282,371,310,306,323,234,325,203,327,167,329,127,331,82xm179,261l79,261,79,478,118,478,118,273,181,273,173,268,179,261xm313,421l315,431,318,442,320,453,321,465,365,466,398,466,433,461,459,444,470,425,393,425,377,425,358,424,337,423,313,421xm493,45l204,45,204,82,449,82,446,181,443,263,440,327,438,374,434,397,426,413,412,423,393,425,470,425,475,416,481,376,483,326,486,247,489,161,493,45xm181,273l118,273,159,303,199,333,225,304,181,273xm180,94l8,94,8,129,133,129,103,173,71,213,37,247,0,277,4,288,8,299,11,309,14,319,31,305,47,291,63,276,79,261,179,261,188,250,189,248,143,248,126,237,118,231,118,216,134,196,150,175,165,153,180,130,180,94xm191,181l180,198,168,215,156,232,143,248,189,248,201,233,214,217,226,201,191,181xm93,0l57,17,66,32,76,48,86,66,95,85,134,66,123,48,113,31,103,15,93,0xm1084,206l567,206,567,248,1084,248,1084,20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212;top:12312;height:139;width:213;" fillcolor="#231916" filled="t" stroked="f" coordsize="994,648" o:gfxdata="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/06o2vQAA&#10;AN0AAAAPAAAAAAAAAAEAIAAAACIAAABkcnMvZG93bnJldi54bWxQSwECFAAUAAAACACHTuJAMy8F&#10;njsAAAA5AAAAEAAAAAAAAAABACAAAAAMAQAAZHJzL3NoYXBleG1sLnhtbFBLBQYAAAAABgAGAFsB&#10;AAC2AwAAAAA=&#10;" path="m0,532l0,614,32,629,68,639,109,646,154,648,205,644,251,635,292,618,327,596,341,582,156,582,113,579,74,570,36,554,0,532xm341,66l159,66,213,72,252,91,275,124,283,169,272,218,242,253,192,274,121,281,68,281,68,346,124,346,203,354,260,376,295,413,306,465,303,490,296,513,283,533,265,550,243,564,218,574,189,580,156,582,341,582,356,568,376,536,389,500,393,459,390,430,382,404,369,380,350,358,327,340,301,326,270,316,235,310,235,309,294,285,336,251,361,206,370,150,366,118,357,90,341,66xm180,0l137,2,98,9,61,20,26,35,26,110,58,91,91,77,124,68,159,66,341,66,340,64,318,42,290,23,257,10,221,2,180,0xm780,0l727,5,681,21,642,48,609,85,584,133,565,190,554,258,551,336,554,408,564,470,582,524,607,568,637,603,674,628,717,643,765,648,816,642,861,627,900,600,917,582,773,582,713,567,671,520,646,442,637,332,643,236,659,162,687,108,726,76,775,66,926,66,898,35,845,9,780,0xm926,66l775,66,822,76,859,108,885,160,901,234,906,328,898,439,873,519,831,566,773,582,917,582,933,564,959,517,978,461,989,396,993,321,987,223,969,143,940,80,926,6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95;top:12311;height:140;width:210;" fillcolor="#231916" filled="t" stroked="f" coordsize="978,651" o:gfxdata="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8uOia/&#10;AAAA3QAAAA8AAAAAAAAAAQAgAAAAIgAAAGRycy9kb3ducmV2LnhtbFBLAQIUABQAAAAIAIdO4kAz&#10;LwWeOwAAADkAAAAQAAAAAAAAAAEAIAAAAA4BAABkcnMvc2hhcGV4bWwueG1sUEsFBgAAAAAGAAYA&#10;WwEAALgDAAAAAA==&#10;" path="m0,535l0,617,32,632,68,642,109,648,154,650,205,647,252,637,292,621,328,599,341,585,156,585,114,582,74,572,36,557,0,535xm342,68l159,68,213,75,252,94,275,126,283,172,273,220,242,255,192,276,121,283,68,283,68,349,124,349,204,356,260,379,295,416,306,468,304,493,296,516,283,536,266,553,244,567,218,577,189,583,156,585,341,585,356,571,376,539,389,502,393,462,390,433,382,407,369,382,351,361,328,343,301,329,270,319,236,313,236,311,294,288,336,254,361,209,370,153,367,121,357,92,342,68xm180,3l137,5,98,11,61,23,26,38,26,113,58,93,91,80,124,71,159,68,342,68,341,67,318,44,290,26,257,13,221,5,180,3xm978,572l593,572,593,640,978,640,978,572xm828,96l743,96,743,572,828,572,828,96xm828,0l589,64,589,137,743,96,828,96,828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205;top:12483;height:103;width:226;" fillcolor="#231916" filled="t" stroked="f" coordsize="1055,481" o:gfxdata="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9c4n2&#10;wAAAAN0AAAAPAAAAAAAAAAEAIAAAACIAAABkcnMvZG93bnJldi54bWxQSwECFAAUAAAACACHTuJA&#10;My8FnjsAAAA5AAAAEAAAAAAAAAABACAAAAAPAQAAZHJzL3NoYXBleG1sLnhtbFBLBQYAAAAABgAG&#10;AFsBAAC5AwAAAAA=&#10;" path="m330,83l286,83,285,124,283,163,281,199,279,232,267,295,241,352,202,403,148,450,158,458,166,465,174,473,181,481,239,429,281,371,309,307,322,235,324,204,327,168,328,127,330,83xm178,261l78,261,78,478,118,478,118,274,180,274,172,268,178,261xm312,421l315,432,317,443,319,454,321,465,365,466,397,467,433,461,458,445,469,426,392,426,376,426,357,425,336,423,312,421xm492,45l203,45,203,83,448,83,445,182,442,263,440,328,437,374,434,397,425,414,411,423,392,426,469,426,474,416,480,377,483,327,486,248,489,161,492,45xm180,274l118,274,158,304,198,334,225,304,180,274xm179,95l7,95,7,130,133,130,102,174,70,213,36,248,0,278,4,289,7,300,11,310,14,319,30,306,47,292,62,277,78,261,178,261,187,251,189,248,143,248,126,237,118,232,118,217,134,196,149,175,164,153,179,131,179,95xm191,182l179,199,168,216,155,232,143,248,189,248,201,234,213,217,225,202,191,182xm93,0l56,17,66,33,75,49,85,67,95,85,133,67,123,49,112,31,102,15,93,0xm1054,39l606,39,606,479,650,479,650,450,1054,450,1054,412,650,412,650,78,1054,78,1054,39xm1054,450l1010,450,1010,479,1054,479,1054,450xm1054,78l1010,78,1010,412,1054,412,1054,78xm792,78l750,78,749,137,746,184,741,219,735,241,725,263,708,285,683,306,652,326,661,334,669,342,677,349,684,357,717,334,744,310,763,284,775,258,782,230,788,191,791,140,792,78xm909,78l867,78,867,261,871,286,884,305,906,316,936,319,996,319,1003,281,943,281,928,279,918,274,911,266,909,255,909,78xm1003,280l943,281,1003,281,1003,28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83;top:12481;height:103;width:232;" fillcolor="#231916" filled="t" stroked="f" coordsize="1083,481" o:gfxdata="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Ygm3K8AAAA&#10;3QAAAA8AAAAAAAAAAQAgAAAAIgAAAGRycy9kb3ducmV2LnhtbFBLAQIUABQAAAAIAIdO4kAzLwWe&#10;OwAAADkAAAAQAAAAAAAAAAEAIAAAAAsBAABkcnMvc2hhcGV4bWwueG1sUEsFBgAAAAAGAAYAWwEA&#10;ALUDAAAAAA==&#10;" path="m330,82l286,82,285,123,283,162,281,198,279,231,267,294,241,351,202,403,148,449,158,457,166,465,174,472,181,480,239,429,281,371,309,306,322,234,324,203,327,167,328,127,330,82xm178,260l78,260,78,477,117,477,117,273,180,273,172,267,178,260xm312,421l315,431,317,442,319,453,321,464,365,465,397,466,433,460,458,444,469,425,392,425,376,425,357,424,336,423,312,421xm492,44l203,44,203,82,448,82,445,181,442,262,440,327,437,373,434,397,425,413,411,422,392,425,469,425,474,416,480,376,483,326,486,247,489,160,492,44xm180,273l117,273,158,303,198,333,225,304,180,273xm179,94l7,94,7,129,133,129,102,173,70,212,36,247,0,277,4,288,7,299,11,309,14,319,30,305,47,291,62,276,78,260,178,260,187,250,189,248,143,248,126,237,117,231,117,216,134,196,149,174,164,153,179,130,179,94xm191,181l179,198,168,215,155,231,143,248,189,248,201,233,213,217,225,201,191,181xm93,0l56,17,66,32,75,48,85,66,95,85,133,66,123,48,112,31,102,15,93,0xm1082,418l568,418,568,455,1082,455,1082,418xm764,228l720,228,689,418,733,418,764,228xm998,191l601,191,601,228,955,228,955,418,998,418,998,191xm788,73l745,73,726,191,770,191,788,73xm1058,36l587,36,587,73,1058,73,1058,3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35;top:10267;height:183;width:396;" fillcolor="#231916" filled="t" stroked="f" coordsize="1052,487" o:gfxdata="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Hlv2x&#10;wAAAAN0AAAAPAAAAAAAAAAEAIAAAACIAAABkcnMvZG93bnJldi54bWxQSwECFAAUAAAACACHTuJA&#10;My8FnjsAAAA5AAAAEAAAAAAAAAABACAAAAAPAQAAZHJzL3NoYXBleG1sLnhtbFBLBQYAAAAABgAG&#10;AFsBAAC5AwAAAAA=&#10;" path="m154,18l153,49,149,108,143,160,135,205,124,244,105,294,82,338,55,376,23,409,0,428,14,432,25,436,32,440,39,444,49,450,62,459,71,447,97,413,119,378,140,343,157,308,170,273,182,233,191,187,198,135,201,105,204,80,206,62,208,49,211,25,193,24,177,22,164,20,154,18xm292,13l294,39,297,79,299,109,301,129,302,141,305,165,310,191,317,218,325,247,343,297,370,345,406,390,450,434,461,444,475,432,490,420,506,409,522,400,514,396,493,382,473,368,454,352,437,335,417,311,398,280,382,243,368,199,361,166,355,129,351,89,349,45,349,18,333,17,318,16,305,15,292,13xm735,0l740,72,740,180,738,236,734,284,726,325,715,359,703,384,686,407,665,429,640,449,629,457,636,458,645,461,670,471,680,478,689,487,697,478,715,455,732,432,746,409,758,385,765,367,772,346,778,322,784,296,1048,296,1048,252,789,252,790,172,1048,172,1048,128,790,128,790,49,1049,49,1049,43,1051,24,1052,4,808,4,795,3,778,3,758,1,735,0xm927,411l933,424,938,434,942,442,944,449,946,456,947,466,947,481,982,478,1009,472,1030,464,1043,454,1045,449,1047,439,1048,425,1048,417,966,417,962,417,957,416,933,412,927,411xm1048,296l997,296,997,403,995,411,991,413,985,416,979,417,1048,417,1048,411,1048,296xm1048,172l997,172,997,252,1048,252,1048,172xm1049,49l997,49,997,128,1048,128,1048,67,1049,58,1049,49xm1052,0l1004,3,987,3,975,4,1052,4,1052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113;top:10308;height:142;width:724;" fillcolor="#231916" filled="t" stroked="f" coordsize="1974,388" o:gfxdata="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MzbA&#10;QMEAAADdAAAADwAAAAAAAAABACAAAAAiAAAAZHJzL2Rvd25yZXYueG1sUEsBAhQAFAAAAAgAh07i&#10;QDMvBZ47AAAAOQAAABAAAAAAAAAAAQAgAAAAEAEAAGRycy9zaGFwZXhtbC54bWxQSwUGAAAAAAYA&#10;BgBbAQAAugMAAAAA&#10;" path="m185,5l115,5,0,382,59,382,91,271,267,271,253,227,100,227,130,128,135,110,140,91,148,54,200,54,185,5xm267,271l206,271,240,382,300,382,267,271xm200,54l149,54,153,72,158,91,163,110,168,129,197,227,253,227,200,54xm431,5l374,5,374,230,383,301,410,350,450,378,503,387,558,378,601,349,606,340,505,340,475,334,452,315,436,282,431,233,431,5xm639,5l582,5,582,233,577,281,561,315,537,334,505,340,606,340,629,300,639,228,639,5xm911,2l833,15,773,53,733,114,718,196,724,251,749,313,804,364,902,385,934,384,964,379,990,373,1009,366,1009,339,904,339,853,329,813,302,788,256,778,194,788,131,816,86,858,59,911,50,990,50,999,17,982,11,962,6,938,3,911,2xm1009,179l889,179,889,225,954,225,954,331,946,334,935,337,921,338,904,339,1009,339,1009,179xm990,50l911,50,935,51,955,54,972,58,986,64,990,50xm1156,5l1099,5,1099,230,1108,301,1134,350,1175,378,1228,387,1283,378,1326,349,1331,340,1230,340,1200,334,1177,315,1161,282,1156,233,1156,5xm1364,5l1307,5,1307,233,1301,281,1286,315,1262,334,1230,340,1331,340,1354,300,1364,228,1364,5xm1458,317l1445,364,1462,373,1484,380,1510,385,1536,387,1592,379,1633,356,1646,339,1540,339,1517,337,1495,332,1475,325,1458,317xm1574,0l1523,8,1485,29,1460,62,1452,104,1458,139,1478,168,1507,192,1574,226,1594,242,1606,260,1609,282,1605,305,1591,323,1569,335,1540,339,1646,339,1659,321,1667,277,1662,241,1645,212,1617,187,1578,166,1547,151,1526,136,1513,119,1509,97,1513,79,1524,63,1544,52,1573,47,1644,47,1653,17,1639,11,1621,5,1599,1,1574,0xm1644,47l1573,47,1594,49,1613,53,1628,59,1639,64,1644,47xm1872,54l1815,54,1815,382,1872,382,1872,54xm1974,5l1714,5,1714,54,1974,54,1974,5xe">
                    <v:fill on="t" focussize="0,0"/>
                    <v:stroke on="f"/>
                    <v:imagedata o:title=""/>
                    <o:lock v:ext="edit" aspectratio="f"/>
                  </v:shape>
                </v:group>
                <v:group id="_x0000_s1026" o:spid="_x0000_s1026" o:spt="203" style="position:absolute;left:12076;top:13025;height:2846;width:3380;" coordorigin="919,13025" coordsize="3380,2846" o:gfxdata="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NgjxS++AAAA3AAAAA8AAAAAAAAAAQAgAAAAIgAAAGRycy9kb3ducmV2Lnht&#10;bFBLAQIUABQAAAAIAIdO4kAzLwWeOwAAADkAAAAVAAAAAAAAAAEAIAAAAA0BAABkcnMvZ3JvdXBz&#10;aGFwZXhtbC54bWxQSwUGAAAAAAYABgBgAQAAygMAAAAA&#10;">
                  <o:lock v:ext="edit" aspectratio="f"/>
                  <v:group id="组合 1009" o:spid="_x0000_s1026" o:spt="203" style="position:absolute;left:919;top:13315;height:200;width:3380;" coordorigin="2473,2521" coordsize="3278,194" o:gfxdata="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B7gp/q+AAAA3AAAAA8AAAAAAAAAAQAgAAAAIgAAAGRycy9kb3ducmV2Lnht&#10;bFBLAQIUABQAAAAIAIdO4kAzLwWeOwAAADkAAAAVAAAAAAAAAAEAIAAAAA0BAABkcnMvZ3JvdXBz&#10;aGFwZXhtbC54bWxQSwUGAAAAAAYABgBgAQAAygMAAAAA&#10;">
                    <o:lock v:ext="edit" aspectratio="f"/>
                    <v:rect id="矩形 1" o:spid="_x0000_s1026" o:spt="1" style="position:absolute;left:2473;top:2521;height:194;width:3279;" fillcolor="#36A7A8" filled="t" stroked="f" coordsize="21600,21600" o:gfxdata="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aGXEw&#10;wAAAAN0AAAAPAAAAAAAAAAEAIAAAACIAAABkcnMvZG93bnJldi54bWxQSwECFAAUAAAACACHTuJA&#10;My8FnjsAAAA5AAAAEAAAAAAAAAABACAAAAAPAQAAZHJzL3NoYXBleG1sLnhtbFBLBQYAAAAABgAG&#10;AFsBAAC5AwAAAAA=&#10;">
                      <v:fill on="t" focussize="0,0"/>
                      <v:stroke on="f"/>
                      <v:imagedata o:title=""/>
                      <o:lock v:ext="edit" aspectratio="f"/>
                    </v:rect>
                    <v:group id="组合 735" o:spid="_x0000_s1026" o:spt="203" style="position:absolute;left:2582;top:2571;height:97;width:3061;" coordorigin="1304,2571" coordsize="3061,97" o:gfxdata="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JEJP46+AAAA3AAAAA8AAAAAAAAAAQAgAAAAIgAAAGRycy9kb3ducmV2Lnht&#10;bFBLAQIUABQAAAAIAIdO4kAzLwWeOwAAADkAAAAVAAAAAAAAAAEAIAAAAA0BAABkcnMvZ3JvdXBz&#10;aGFwZXhtbC54bWxQSwUGAAAAAAYABgBgAQAAygMAAAAA&#10;">
                      <o:lock v:ext="edit" aspectratio="f"/>
                      <v:shape id="任意多边形 2" o:spid="_x0000_s1026" o:spt="100" style="position:absolute;left:1304;top:2572;height:96;width:283;" fillcolor="#FFFFFF" filled="t" stroked="f" coordsize="445,151" o:gfxdata="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f0H1K8AAAA&#10;3QAAAA8AAAAAAAAAAQAgAAAAIgAAAGRycy9kb3ducmV2LnhtbFBLAQIUABQAAAAIAIdO4kAzLwWe&#10;OwAAADkAAAAQAAAAAAAAAAEAIAAAAAsBAABkcnMvc2hhcGV4bWwueG1sUEsFBgAAAAAGAAYAWwEA&#10;ALUDAAAAAA==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6,71,38,66,29,63xm74,90l63,90,63,107,74,107,74,90xm74,67l63,67,63,81,74,81,74,67xm287,6l234,6,234,72,234,85,232,106,228,126,220,144,222,145,226,148,228,150,234,137,238,123,241,108,243,93,287,93,287,83,243,83,244,72,244,54,287,54,287,44,244,44,244,16,287,16,287,6xm173,113l169,124,161,135,152,143,154,144,158,148,160,149,167,142,173,134,178,125,183,116,173,113xm287,93l277,93,277,137,276,138,271,138,255,138,257,141,258,146,258,149,270,149,277,148,281,147,285,145,287,141,287,138,264,138,255,138,287,138,287,93xm203,113l195,118,201,125,208,136,210,143,219,138,216,131,209,121,203,113xm227,99l152,99,152,109,227,109,227,99xm176,30l167,30,167,99,176,99,176,81,215,81,215,72,176,72,176,55,215,55,215,46,176,46,176,30xm215,81l205,81,205,99,215,99,215,81xm287,54l277,54,277,83,287,83,287,54xm215,55l205,55,205,72,215,72,215,55xm215,30l205,30,205,46,215,46,215,30xm287,16l277,16,277,44,287,44,287,16xm226,20l154,20,154,30,226,30,226,20xm176,0l167,0,167,20,176,20,176,0xm215,0l205,0,205,20,215,20,215,0xm444,66l306,66,306,78,444,78,444,6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3" o:spid="_x0000_s1026" o:spt="100" style="position:absolute;left:1771;top:2572;height:96;width:282;" fillcolor="#FFFFFF" filled="t" stroked="f" coordsize="443,151" o:gfxdata="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Z60wIugAAAN0A&#10;AAAPAAAAAAAAAAEAIAAAACIAAABkcnMvZG93bnJldi54bWxQSwECFAAUAAAACACHTuJAMy8FnjsA&#10;AAA5AAAAEAAAAAAAAAABACAAAAAJAQAAZHJzL3NoYXBleG1sLnhtbFBLBQYAAAAABgAGAFsBAACz&#10;AwAAAAA=&#10;" path="m120,4l18,4,18,63,120,63,120,54,28,54,28,38,120,38,120,29,28,29,28,13,120,13,120,4xm120,38l109,38,109,54,120,54,120,38xm120,13l109,13,109,29,120,29,120,13xm135,135l2,135,2,145,135,145,135,135xm74,116l63,116,63,135,74,135,74,116xm119,107l20,107,20,116,119,116,119,107xm29,63l23,74,17,85,9,94,0,102,3,104,7,107,9,109,15,104,20,97,25,90,126,90,126,81,31,81,34,76,37,71,39,66,29,63xm74,90l63,90,63,107,74,107,74,90xm74,67l63,67,63,81,74,81,74,67xm287,6l235,6,234,72,234,85,232,106,228,126,220,144,223,145,227,148,228,150,234,137,239,123,241,108,243,93,287,93,287,83,244,83,244,72,244,54,287,54,287,44,244,44,244,16,287,16,287,6xm173,113l169,124,161,135,152,143,155,144,159,148,160,149,167,142,173,134,179,125,183,116,173,113xm287,93l277,93,277,137,276,138,272,138,256,138,257,141,258,146,259,149,270,149,277,148,281,147,285,145,287,141,287,138,264,138,256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7,20l154,20,154,30,227,30,227,20xm176,0l167,0,167,20,176,20,176,0xm215,0l206,0,206,20,215,20,215,0xm430,21l321,21,321,33,430,33,430,21xm443,120l308,120,308,132,443,132,443,12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4" o:spid="_x0000_s1026" o:spt="100" style="position:absolute;left:2237;top:2572;height:96;width:280;" fillcolor="#FFFFFF" filled="t" stroked="f" coordsize="441,151" o:gfxdata="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Upygy/&#10;AAAA3QAAAA8AAAAAAAAAAQAgAAAAIgAAAGRycy9kb3ducmV2LnhtbFBLAQIUABQAAAAIAIdO4kAz&#10;LwWeOwAAADkAAAAQAAAAAAAAAAEAIAAAAA4BAABkcnMvc2hhcGV4bWwueG1sUEsFBgAAAAAGAAYA&#10;WwEAALgDAAAAAA==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1,143,154,144,158,148,160,149,166,142,172,134,178,125,182,116,173,113xm286,93l276,93,276,137,275,138,271,138,255,138,256,141,258,146,258,149,269,149,276,148,281,147,285,145,286,141,286,138,263,138,255,138,286,138,286,93xm202,113l195,118,201,125,207,136,210,143,218,138,215,131,208,121,202,113xm226,99l151,99,151,109,226,109,226,99xm176,30l166,30,166,99,176,99,176,81,214,81,214,72,176,72,176,55,214,55,214,46,176,46,176,30xm214,81l205,81,205,99,214,99,214,81xm286,54l276,54,276,83,286,83,286,54xm214,55l205,55,205,72,214,72,214,55xm214,30l205,30,205,46,214,46,214,30xm286,16l276,16,276,44,286,44,286,16xm226,20l153,20,153,30,226,30,226,20xm176,0l166,0,166,20,176,20,176,0xm214,0l205,0,205,20,214,20,214,0xm432,14l317,14,317,25,432,25,432,14xm420,68l327,68,327,79,420,79,420,68xm440,126l308,126,308,137,440,137,440,12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5" o:spid="_x0000_s1026" o:spt="100" style="position:absolute;left:2701;top:2572;height:96;width:278;" fillcolor="#FFFFFF" filled="t" stroked="f" coordsize="437,151" o:gfxdata="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OmPCivQAA&#10;AN0AAAAPAAAAAAAAAAEAIAAAACIAAABkcnMvZG93bnJldi54bWxQSwECFAAUAAAACACHTuJAMy8F&#10;njsAAAA5AAAAEAAAAAAAAAABACAAAAAMAQAAZHJzL3NoYXBleG1sLnhtbFBLBQYAAAAABgAGAFsB&#10;AAC2AwAAAAA=&#10;" path="m119,4l18,4,18,63,119,63,119,54,28,54,28,38,119,38,119,29,28,29,28,13,119,13,119,4xm119,38l109,38,109,54,119,54,119,38xm119,13l109,13,109,29,119,29,119,13xm135,135l2,135,2,145,135,145,135,135xm73,116l63,116,63,135,73,135,73,116xm119,107l20,107,20,116,119,116,119,107xm28,63l23,74,16,85,8,94,0,102,3,104,7,107,9,109,14,104,20,97,25,90,125,90,125,81,31,81,34,76,36,71,38,66,28,63xm73,90l63,90,63,107,73,107,73,90xm73,67l63,67,63,81,73,81,73,67xm286,6l234,6,234,72,234,85,232,106,228,126,220,144,222,145,226,148,228,150,234,137,238,123,241,108,243,93,286,93,286,83,243,83,244,72,244,54,286,54,286,44,244,44,244,16,286,16,286,6xm173,113l168,124,160,135,152,143,154,144,158,148,160,149,166,142,172,134,178,125,183,116,173,113xm286,93l277,93,277,137,276,138,271,138,255,138,256,141,258,146,258,149,270,149,277,148,281,147,285,145,286,141,286,138,263,138,255,138,286,138,286,93xm203,113l195,118,201,125,208,136,210,143,219,138,216,131,209,121,203,113xm226,99l151,99,151,109,226,109,226,99xm176,30l167,30,167,99,176,99,176,81,215,81,215,72,176,72,176,55,215,55,215,46,176,46,176,30xm215,81l205,81,205,99,215,99,215,81xm286,54l277,54,277,83,286,83,286,54xm215,55l205,55,205,72,215,72,215,55xm215,30l205,30,205,46,215,46,215,30xm286,16l277,16,277,44,286,44,286,16xm226,20l154,20,154,30,226,30,226,20xm176,0l167,0,167,20,176,20,176,0xm215,0l205,0,205,20,215,20,215,0xm437,12l312,12,312,144,323,144,323,131,437,131,437,120,323,120,323,23,437,23,437,12xm437,131l426,131,426,143,437,143,437,131xm437,23l426,23,426,120,437,120,437,23xm363,23l353,23,352,51,348,72,339,88,325,98,327,100,330,104,331,107,347,95,357,77,361,53,363,23xm395,23l385,23,385,88,388,93,418,93,422,93,424,92,424,90,423,86,423,84,395,84,395,82,395,23xm423,83l421,84,417,84,423,84,423,83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6" o:spid="_x0000_s1026" o:spt="100" style="position:absolute;left:3163;top:2572;height:96;width:282;" fillcolor="#FFFFFF" filled="t" stroked="f" coordsize="443,151" o:gfxdata="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JnO+QugAAAN0A&#10;AAAPAAAAAAAAAAEAIAAAACIAAABkcnMvZG93bnJldi54bWxQSwECFAAUAAAACACHTuJAMy8FnjsA&#10;AAA5AAAAEAAAAAAAAAABACAAAAAJAQAAZHJzL3NoYXBleG1sLnhtbFBLBQYAAAAABgAGAFsBAACz&#10;AwAAAAA=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7,71,39,66,29,63xm74,90l63,90,63,107,74,107,74,90xm74,67l63,67,63,81,74,81,74,67xm287,6l234,6,234,72,234,85,232,106,228,126,220,144,222,145,227,148,228,150,234,137,238,123,241,108,243,93,287,93,287,83,244,83,244,72,244,54,287,54,287,44,244,44,244,16,287,16,287,6xm173,113l169,124,161,135,152,143,154,144,158,148,160,149,167,142,173,134,178,125,183,116,173,113xm287,93l277,93,277,137,276,138,271,138,255,138,257,141,258,146,259,149,270,149,277,148,281,147,285,145,287,141,287,138,264,138,255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6,20l154,20,154,30,226,30,226,20xm176,0l167,0,167,20,176,20,176,0xm215,0l206,0,206,20,215,20,215,0xm443,129l308,129,308,140,443,140,443,129xm366,73l355,73,352,88,350,103,348,117,345,129,356,129,359,117,361,103,363,88,366,73xm409,62l408,62,326,62,326,73,406,73,405,88,403,103,402,117,401,129,411,129,413,112,415,95,416,78,417,62,409,62xm372,25l362,25,360,36,357,62,367,62,371,36,372,25xm432,14l317,14,317,25,432,25,432,14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7" o:spid="_x0000_s1026" o:spt="100" style="position:absolute;left:3629;top:2571;height:96;width:282;" fillcolor="#FFFFFF" filled="t" stroked="f" coordsize="444,152" o:gfxdata="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lQSMb4A&#10;AADdAAAADwAAAAAAAAABACAAAAAiAAAAZHJzL2Rvd25yZXYueG1sUEsBAhQAFAAAAAgAh07iQDMv&#10;BZ47AAAAOQAAABAAAAAAAAAAAQAgAAAADQEAAGRycy9zaGFwZXhtbC54bWxQSwUGAAAAAAYABgBb&#10;AQAAtwMAAAAA&#10;" path="m120,6l19,6,19,65,120,65,120,56,29,56,29,40,120,40,120,31,29,31,29,15,120,15,120,6xm120,40l109,40,109,56,120,56,120,40xm120,15l109,15,109,31,120,31,120,15xm135,137l2,137,2,147,135,147,135,137xm74,118l63,118,63,137,74,137,74,118xm119,109l20,109,20,118,119,118,119,109xm29,65l23,76,17,87,9,96,0,104,3,106,7,109,9,111,15,106,20,99,25,92,126,92,126,83,31,83,34,78,37,73,39,68,29,65xm74,92l63,92,63,109,74,109,74,92xm74,69l63,69,63,83,74,83,74,69xm287,8l235,8,234,74,234,87,232,108,228,128,220,146,223,147,227,150,228,152,234,139,239,125,242,110,243,95,287,95,287,85,244,85,244,74,244,56,287,56,287,46,244,46,244,18,287,18,287,8xm174,115l169,126,161,137,152,145,155,146,159,150,161,151,167,144,173,136,179,127,183,118,174,115xm287,95l277,95,277,139,276,140,272,140,256,140,257,143,258,148,259,151,270,151,277,150,281,149,285,147,287,143,287,140,264,140,256,140,287,140,287,95xm203,115l195,120,201,127,208,138,211,145,219,140,216,133,209,123,203,115xm227,101l152,101,152,111,227,111,227,101xm176,32l167,32,167,101,176,101,176,83,215,83,215,74,176,74,176,57,215,57,215,48,176,48,176,32xm215,83l206,83,206,101,215,101,215,83xm287,56l277,56,277,85,287,85,287,56xm215,57l206,57,206,74,215,74,215,57xm215,32l206,32,206,48,215,48,215,32xm287,18l277,18,277,46,287,46,287,18xm227,22l154,22,154,32,227,32,227,22xm176,2l167,2,167,22,176,22,176,2xm215,2l206,2,206,22,215,22,215,2xm443,44l308,44,308,55,443,55,443,44xm347,75l338,94,328,112,317,129,306,143,309,145,314,148,316,150,327,135,338,118,348,99,358,79,347,75xm402,74l392,79,404,97,415,116,426,134,434,149,444,143,436,128,425,110,413,92,402,74xm372,0l362,4,367,15,373,31,376,40,387,35,384,26,377,11,372,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8" o:spid="_x0000_s1026" o:spt="100" style="position:absolute;left:4095;top:2572;height:96;width:270;" fillcolor="#FFFFFF" filled="t" stroked="f" coordsize="425,151" o:gfxdata="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Pv7N+/&#10;AAAA3QAAAA8AAAAAAAAAAQAgAAAAIgAAAGRycy9kb3ducmV2LnhtbFBLAQIUABQAAAAIAIdO4kAz&#10;LwWeOwAAADkAAAAQAAAAAAAAAAEAIAAAAA4BAABkcnMvc2hhcGV4bWwueG1sUEsFBgAAAAAGAAYA&#10;WwEAALgDAAAAAA==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2,143,154,144,158,148,160,149,166,142,172,134,178,125,182,116,173,113xm286,93l276,93,276,137,276,138,271,138,255,138,256,141,258,146,258,149,269,149,276,148,281,147,285,145,286,141,286,138,263,138,255,138,286,138,286,93xm202,113l195,118,201,125,207,136,210,143,218,138,215,131,209,121,202,113xm226,99l151,99,151,109,226,109,226,99xm176,30l166,30,166,99,176,99,176,81,215,81,215,72,176,72,176,55,215,55,215,46,176,46,176,30xm215,81l205,81,205,99,215,99,215,81xm286,54l276,54,276,83,286,83,286,54xm215,55l205,55,205,72,215,72,215,55xm215,30l205,30,205,46,215,46,215,30xm286,16l276,16,276,44,286,44,286,16xm226,20l153,20,153,30,226,30,226,20xm176,0l166,0,166,20,176,20,176,0xm215,0l205,0,205,20,215,20,215,0xm425,9l326,9,326,147,336,147,336,137,425,137,425,126,336,126,336,78,425,78,425,67,336,67,336,20,425,20,425,9xm425,137l414,137,414,147,425,147,425,137xm425,78l414,78,414,126,425,126,425,78xm425,20l414,20,414,67,425,67,425,20xe">
                        <v:fill on="t" focussize="0,0"/>
                        <v:stroke on="f"/>
                        <v:imagedata o:title=""/>
                        <o:lock v:ext="edit" aspectratio="f"/>
                      </v:shape>
                    </v:group>
                  </v:group>
                  <v:group id="组合 1236" o:spid="_x0000_s1026" o:spt="203" style="position:absolute;left:3545;top:13636;height:148;width:90;" coordsize="395,651" o:gfxdata="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OlwRi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651;width:395;" fillcolor="#231916" filled="t" stroked="f" coordsize="395,651" o:gfxdata="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+l8a28AAAA&#10;3QAAAA8AAAAAAAAAAQAgAAAAIgAAAGRycy9kb3ducmV2LnhtbFBLAQIUABQAAAAIAIdO4kAzLwWe&#10;OwAAADkAAAAQAAAAAAAAAAEAIAAAAAsBAABkcnMvc2hhcGV4bWwueG1sUEsFBgAAAAAGAAYAWwEA&#10;ALUDAAAAAA==&#10;" path="m243,0l0,66,0,140,157,98,157,581,4,581,4,651,395,651,395,581,243,581,243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shape id="_x0000_s1026" o:spid="_x0000_s1026" o:spt="100" style="position:absolute;left:4014;top:13635;height:147;width:96;" fillcolor="#36A7A8" filled="t" stroked="f" coordsize="421,648" o:gfxdata="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FV4zm8AAAA&#10;3QAAAA8AAAAAAAAAAQAgAAAAIgAAAGRycy9kb3ducmV2LnhtbFBLAQIUABQAAAAIAIdO4kAzLwWe&#10;OwAAADkAAAAQAAAAAAAAAAEAIAAAAAsBAABkcnMvc2hhcGV4bWwueG1sUEsFBgAAAAAGAAYAWwEA&#10;ALUDAAAAAA==&#10;" path="m223,0l171,3,122,14,77,32,35,58,35,139,77,108,120,85,164,71,209,67,238,69,303,96,334,154,336,179,334,203,308,272,267,324,198,393,0,577,0,647,415,647,415,576,102,576,102,574,258,432,302,390,366,318,402,259,419,200,421,171,418,134,391,71,339,26,266,2,223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937;top:13808;height:111;width:249;" fillcolor="#36A7A8" filled="t" stroked="f" coordsize="1094,488" o:gfxdata="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PxVOW/&#10;AAAA3QAAAA8AAAAAAAAAAQAgAAAAIgAAAGRycy9kb3ducmV2LnhtbFBLAQIUABQAAAAIAIdO4kAz&#10;LwWeOwAAADkAAAAQAAAAAAAAAAEAIAAAAA4BAABkcnMvc2hhcGV4bWwueG1sUEsFBgAAAAAGAAYA&#10;WwEAALgDAAAAAA==&#10;" path="m336,84l291,84,290,126,288,165,286,202,284,236,271,299,245,357,205,410,151,457,161,465,169,473,178,481,185,488,243,436,286,377,315,312,328,239,330,207,332,170,334,129,336,84xm181,265l80,265,80,486,120,486,120,278,183,278,176,273,181,265xm318,428l320,439,322,450,324,461,326,473,371,474,404,474,440,469,466,452,477,433,399,433,383,432,364,432,342,430,318,428xm501,46l207,46,207,84,456,84,453,185,450,267,447,333,445,380,441,404,432,420,418,430,399,433,477,433,482,423,488,383,491,332,494,252,497,164,501,46xm183,278l120,278,161,309,202,339,229,309,189,282,183,278xm182,96l7,96,7,132,135,132,104,177,72,217,37,252,0,282,4,294,8,304,11,315,14,325,31,311,48,296,64,281,80,265,181,265,190,255,192,252,145,252,128,241,120,236,120,220,136,200,152,178,167,156,182,133,182,96xm194,184l183,202,171,219,158,236,145,252,192,252,204,237,217,221,229,205,194,184xm94,0l57,18,67,33,77,50,87,68,97,87,136,68,125,49,115,32,104,16,94,0xm810,216l763,216,763,397,768,430,785,454,813,469,852,474,983,474,1016,470,1042,461,1060,445,1066,432,864,432,840,429,824,421,814,407,810,387,810,216xm1042,323l1039,344,1036,364,1033,383,1030,401,1024,415,1012,424,993,430,968,432,1066,432,1071,422,1075,405,1079,386,1083,364,1088,340,1075,336,1063,331,1052,327,1042,323xm810,7l763,7,763,175,581,193,585,234,763,216,810,216,810,211,1094,181,1092,170,810,170,810,7xm1090,141l810,170,1092,170,1090,14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10;top:14026;height:150;width:91;" fillcolor="#36A7A8" filled="t" stroked="f" coordsize="399,659" o:gfxdata="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Y6k5L4A&#10;AADdAAAADwAAAAAAAAABACAAAAAiAAAAZHJzL2Rvd25yZXYueG1sUEsBAhQAFAAAAAgAh07iQDMv&#10;BZ47AAAAOQAAABAAAAAAAAAAAQAgAAAADQEAAGRycy9zaGFwZXhtbC54bWxQSwUGAAAAAAYABgBb&#10;AQAAtwMAAAAA&#10;" path="m183,0l140,2,99,9,61,20,27,36,27,112,59,92,92,78,126,69,162,67,217,73,256,93,279,126,287,171,277,221,246,257,195,278,123,285,69,285,69,352,126,352,207,359,265,382,299,420,311,473,308,498,270,559,192,589,158,591,115,588,75,579,36,563,0,541,0,624,32,639,69,650,110,656,156,658,209,655,297,628,362,577,395,508,399,467,396,437,356,364,305,331,239,315,239,313,299,290,342,255,367,210,376,153,372,120,346,65,294,24,224,2,183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012;top:14027;height:150;width:100;" fillcolor="#36A7A8" filled="t" stroked="f" coordsize="438,659" o:gfxdata="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ZoKT&#10;i8EAAADdAAAADwAAAAAAAAABACAAAAAiAAAAZHJzL2Rvd25yZXYueG1sUEsBAhQAFAAAAAgAh07i&#10;QDMvBZ47AAAAOQAAABAAAAAAAAAAAQAgAAAAEAEAAGRycy9zaGFwZXhtbC54bWxQSwUGAAAAAAYA&#10;BgBbAQAAugMAAAAA&#10;" path="m37,561l37,637,64,646,93,653,124,657,159,658,221,652,275,635,323,605,336,592,159,592,127,590,96,584,66,575,37,561xm435,333l351,333,348,391,339,443,323,487,301,524,273,554,240,575,202,588,159,592,336,592,364,563,396,511,419,448,433,375,435,333xm221,0l175,4,132,15,95,34,62,60,35,92,15,129,4,169,0,214,3,256,14,294,32,328,56,357,86,381,120,399,157,409,198,412,248,407,289,392,323,368,341,343,220,343,190,341,164,334,142,322,122,306,107,285,96,261,89,234,87,204,89,176,96,150,107,127,123,106,142,89,164,77,188,69,214,67,373,67,349,42,312,19,269,5,221,0xm373,67l214,67,243,70,268,78,290,92,310,112,326,136,337,163,344,193,346,226,344,249,337,271,326,291,310,309,290,324,269,335,245,341,220,343,341,343,349,333,435,333,437,294,437,291,434,225,423,166,405,116,380,75,373,67xm351,333l349,333,350,333,351,333,351,33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30;top:14209;height:111;width:251;" fillcolor="#36A7A8" filled="t" stroked="f" coordsize="1103,488" o:gfxdata="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5wvl7sAAADd&#10;AAAADwAAAAAAAAABACAAAAAiAAAAZHJzL2Rvd25yZXYueG1sUEsBAhQAFAAAAAgAh07iQDMvBZ47&#10;AAAAOQAAABAAAAAAAAAAAQAgAAAACgEAAGRycy9zaGFwZXhtbC54bWxQSwUGAAAAAAYABgBbAQAA&#10;tAMAAAAA&#10;" path="m335,83l291,83,290,125,288,165,286,201,283,235,271,299,245,357,205,409,151,456,160,464,169,472,177,480,184,488,243,436,286,377,314,311,327,238,330,206,332,170,334,129,335,83xm181,265l79,265,79,485,119,485,119,278,183,278,175,272,181,265xm317,428l320,439,322,449,324,461,326,472,371,473,404,474,440,468,466,451,477,432,399,432,382,432,363,431,342,430,317,428xm500,45l207,45,207,83,455,83,452,184,450,267,447,332,444,380,441,403,432,420,418,429,399,432,477,432,482,423,488,382,490,332,493,251,496,163,500,45xm183,278l119,278,161,308,201,339,228,309,188,281,183,278xm182,96l7,96,7,131,135,131,104,176,71,216,37,251,0,282,4,293,7,304,11,314,14,324,31,310,47,296,63,281,79,265,181,265,190,254,192,252,145,252,128,241,119,235,119,220,136,199,152,178,167,155,182,132,182,96xm194,184l182,201,170,219,158,235,145,252,192,252,204,237,217,220,229,205,194,184xm94,0l57,17,67,33,77,49,87,68,96,86,135,68,125,49,114,31,104,15,94,0xm733,29l728,97,719,160,707,218,691,270,669,321,641,367,609,409,572,447,581,455,589,464,598,472,606,481,646,440,682,393,712,343,736,287,752,233,764,172,774,106,780,32,733,29xm926,22l881,24,889,116,902,199,922,273,948,338,980,394,1019,440,1063,477,1072,467,1091,447,1102,436,1052,398,1011,348,978,285,952,210,935,122,926,2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42;top:14423;height:151;width:226;" fillcolor="#36A7A8" filled="t" stroked="f" coordsize="993,662" o:gfxdata="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5/Neq5AAAA3QAA&#10;AA8AAAAAAAAAAQAgAAAAIgAAAGRycy9kb3ducmV2LnhtbFBLAQIUABQAAAAIAIdO4kAzLwWeOwAA&#10;ADkAAAAQAAAAAAAAAAEAIAAAAAgBAABkcnMvc2hhcGV4bWwueG1sUEsFBgAAAAAGAAYAWwEAALID&#10;AAAAAA==&#10;" path="m395,581l4,581,4,651,395,651,395,581xm243,98l157,98,157,581,243,581,243,98xm243,0l0,66,0,140,157,98,243,98,243,0xm776,3l723,8,676,25,636,52,603,89,577,138,558,197,547,265,543,345,547,417,557,481,575,535,600,580,632,616,669,641,712,656,761,661,813,656,859,640,898,613,915,595,769,595,709,579,666,531,640,452,631,341,637,243,654,168,682,113,721,81,772,70,925,70,897,39,843,12,776,3xm925,70l772,70,819,81,857,113,883,166,899,241,905,337,896,450,871,530,828,579,769,595,915,595,932,576,959,529,978,472,989,405,993,329,987,230,969,148,939,85,925,7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941;top:14211;height:110;width:242;" fillcolor="#36A7A8" filled="t" stroked="f" coordsize="1064,483" o:gfxdata="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QqtvdvQAA&#10;AN0AAAAPAAAAAAAAAAEAIAAAACIAAABkcnMvZG93bnJldi54bWxQSwECFAAUAAAACACHTuJAMy8F&#10;njsAAAA5AAAAEAAAAAAAAAABACAAAAAMAQAAZHJzL3NoYXBleG1sLnhtbFBLBQYAAAAABgAGAFsB&#10;AAC2AwAAAAA=&#10;" path="m282,222l233,222,233,483,282,483,282,222xm515,182l0,182,0,222,515,222,515,182xm282,0l233,0,233,182,282,182,282,0xm1063,34l609,34,609,481,653,481,653,451,1063,451,1063,413,653,413,653,73,1063,73,1063,34xm1063,451l1019,451,1019,481,1063,481,1063,451xm1063,73l1019,73,1019,413,1063,413,1063,73xm798,73l754,73,753,134,750,182,746,217,740,239,729,262,712,284,687,305,655,326,664,334,672,342,680,349,687,357,722,334,748,309,768,283,780,256,788,229,793,189,796,137,798,73xm917,73l873,73,873,259,878,286,891,304,913,315,944,319,1004,319,1012,280,950,280,936,278,925,273,919,265,917,254,917,73xm1012,279l994,279,950,280,1012,280,1012,27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949;top:14423;height:151;width:226;" fillcolor="#36A7A8" filled="t" stroked="f" coordsize="994,662" o:gfxdata="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+eDtL4A&#10;AADdAAAADwAAAAAAAAABACAAAAAiAAAAZHJzL2Rvd25yZXYueG1sUEsBAhQAFAAAAAgAh07iQDMv&#10;BZ47AAAAOQAAABAAAAAAAAAAAQAgAAAADQEAAGRycy9zaGFwZXhtbC54bWxQSwUGAAAAAAYABgBb&#10;AQAAtwMAAAAA&#10;" path="m395,581l4,581,4,651,395,651,395,581xm243,98l157,98,157,581,243,581,243,98xm243,0l0,66,0,140,157,98,243,98,243,0xm837,3l777,9,722,28,674,59,632,102,598,156,574,219,560,290,555,370,558,436,569,494,588,544,614,585,646,619,684,642,728,657,777,661,822,658,863,646,900,628,933,601,938,595,779,595,751,592,726,584,703,569,684,550,668,526,657,500,650,472,648,442,650,418,657,395,668,374,684,355,703,338,643,338,647,279,657,227,674,181,697,142,726,110,760,88,797,74,839,70,951,70,951,22,928,13,902,8,871,4,837,3xm951,318l778,318,807,320,832,327,854,338,873,354,887,374,898,398,904,425,906,456,904,486,897,512,886,535,871,556,852,573,830,585,806,592,779,595,938,595,959,569,978,533,990,492,994,448,990,406,980,368,964,334,951,318xm799,251l750,256,708,273,673,300,645,338,703,338,704,338,726,327,751,320,778,318,951,318,941,305,912,281,879,264,841,254,799,251xm951,70l839,70,868,72,896,76,924,84,951,95,951,7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522;top:14604;height:110;width:247;" fillcolor="#231916" filled="t" stroked="f" coordsize="1089,483" o:gfxdata="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y0CMO8AAAA&#10;3QAAAA8AAAAAAAAAAQAgAAAAIgAAAGRycy9kb3ducmV2LnhtbFBLAQIUABQAAAAIAIdO4kAzLwWe&#10;OwAAADkAAAAQAAAAAAAAAAEAIAAAAAsBAABkcnMvc2hhcGV4bWwueG1sUEsFBgAAAAAGAAYAWwEA&#10;ALUDAAAAAA==&#10;" path="m281,222l232,222,232,483,281,483,281,222xm515,182l0,182,0,222,515,222,515,182xm281,0l232,0,232,182,281,182,281,0xm1088,125l575,125,575,164,1088,164,1088,125xm814,1l776,21,788,38,801,58,816,83,832,112,876,90,858,63,842,40,828,19,814,1xm734,223l698,284,659,341,618,394,573,442,584,450,595,458,604,466,613,473,659,418,702,362,742,304,779,245,734,223xm913,226l877,251,913,296,951,347,993,404,1037,467,1081,437,1040,383,998,329,956,277,913,22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011;top:14604;height:110;width:247;" fillcolor="#231916" filled="t" stroked="f" coordsize="1086,483" o:gfxdata="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p+1ZVvQAA&#10;AN0AAAAPAAAAAAAAAAEAIAAAACIAAABkcnMvZG93bnJldi54bWxQSwECFAAUAAAACACHTuJAMy8F&#10;njsAAAA5AAAAEAAAAAAAAAABACAAAAAMAQAAZHJzL3NoYXBleG1sLnhtbFBLBQYAAAAABgAGAFsB&#10;AAC2AwAAAAA=&#10;" path="m282,222l233,222,233,483,282,483,282,222xm515,182l0,182,0,222,515,222,515,182xm282,0l233,0,233,182,282,182,282,0xm803,210l755,210,755,391,761,425,778,449,805,463,844,468,975,468,1008,465,1034,455,1052,439,1058,426,856,426,833,424,816,415,806,401,803,381,803,210xm1034,317l1032,339,1029,359,1026,378,1022,395,1016,409,1004,419,985,424,960,426,1058,426,1063,417,1067,400,1072,380,1076,359,1080,334,1067,330,1056,326,1044,322,1034,317xm803,1l755,1,755,169,573,188,578,229,755,210,803,210,803,205,1086,175,1085,164,803,164,803,1xm1082,135l803,164,1085,164,1082,13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492;top:14604;height:110;width:249;" fillcolor="#231916" filled="t" stroked="f" coordsize="1095,483" o:gfxdata="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VNACLsAAADd&#10;AAAADwAAAAAAAAABACAAAAAiAAAAZHJzL2Rvd25yZXYueG1sUEsBAhQAFAAAAAgAh07iQDMvBZ47&#10;AAAAOQAAABAAAAAAAAAAAQAgAAAACgEAAGRycy9zaGFwZXhtbC54bWxQSwUGAAAAAAYABgBbAQAA&#10;tAMAAAAA&#10;" path="m282,222l233,222,233,483,282,483,282,222xm515,182l0,182,0,222,515,222,515,182xm282,0l233,0,233,182,282,182,282,0xm726,23l721,92,712,155,700,213,684,265,662,316,634,362,602,404,565,442,574,450,582,459,591,467,599,476,639,434,675,388,705,337,729,281,745,228,757,167,767,100,773,27,726,23xm919,17l874,18,881,111,895,194,915,268,941,333,973,388,1012,434,1056,471,1064,462,1084,442,1094,430,1045,393,1004,343,970,280,945,205,928,117,919,1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917;top:14603;height:112;width:363;" fillcolor="#231916" filled="t" stroked="f" coordsize="1599,491" o:gfxdata="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jj/Ql&#10;wAAAAN0AAAAPAAAAAAAAAAEAIAAAACIAAABkcnMvZG93bnJldi54bWxQSwECFAAUAAAACACHTuJA&#10;My8FnjsAAAA5AAAAEAAAAAAAAAABACAAAAAPAQAAZHJzL3NoYXBleG1sLnhtbFBLBQYAAAAABgAG&#10;AFsBAAC5AwAAAAA=&#10;" path="m121,220l84,220,84,487,121,487,121,227,174,227,170,224,121,224,121,220xm238,441l240,452,242,463,244,473,245,482,265,482,300,482,315,482,342,478,361,467,372,448,373,445,304,445,289,445,273,444,256,443,238,441xm376,214l336,214,336,408,334,424,328,436,318,443,304,445,373,445,376,421,376,214xm241,261l220,306,199,348,178,385,156,419,167,423,177,428,186,432,195,436,216,400,238,361,259,320,281,276,241,261xm448,261l411,278,432,318,453,358,472,397,490,436,532,419,514,383,494,345,472,305,448,261xm121,136l80,136,67,182,49,227,27,270,0,313,5,324,9,335,14,346,17,356,36,329,53,297,69,260,84,220,121,220,121,136xm174,227l121,227,135,240,149,254,162,268,175,281,203,254,190,241,175,228,174,227xm144,202l121,224,170,224,160,215,144,202xm522,180l192,180,192,214,522,214,522,180xm193,103l4,103,4,136,193,136,193,103xm121,6l84,6,84,103,121,103,121,6xm498,35l217,35,217,70,498,70,498,35xm800,177l759,177,759,491,800,491,800,451,1097,451,1097,418,800,418,800,338,1077,338,1077,304,800,304,800,230,1076,230,1076,196,800,196,800,177xm658,233l639,288,620,340,601,389,581,435,624,454,642,403,661,352,679,301,698,250,688,246,678,243,668,238,658,233xm962,338l920,338,920,418,962,418,962,338xm962,230l920,230,920,304,962,304,962,230xm809,3l784,59,755,112,722,161,686,206,695,213,703,221,710,229,716,236,727,222,738,207,749,192,759,177,800,177,800,123,1090,123,1090,89,812,89,821,71,830,53,839,35,848,16,809,3xm962,123l920,123,920,196,962,196,962,123xm611,30l578,56,601,82,622,108,643,135,664,161,689,140,696,134,700,131,678,105,655,80,633,55,611,30xm932,0l898,20,908,34,919,49,930,65,943,82,979,59,966,42,954,27,943,13,932,0xm1598,37l1222,37,1222,485,1267,485,1267,450,1598,450,1598,414,1267,414,1267,258,1598,258,1598,221,1267,221,1267,74,1598,74,1598,37xm1598,450l1553,450,1553,485,1598,485,1598,450xm1598,258l1553,258,1553,414,1598,414,1598,258xm1598,74l1553,74,1553,221,1598,221,1598,74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3467;top:14691;height:9;width:115;" fillcolor="#231916" filled="t" stroked="f" coordsize="21600,21600" o:gfxdata="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PwpaO5AAAA3Q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3476;top:14617;height:10;width:98;" fillcolor="#231916" filled="t" stroked="f" coordsize="21600,21600" o:gfxdata="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3E5rjvQAA&#10;AN0AAAAPAAAAAAAAAAEAIAAAACIAAABkcnMvZG93bnJldi54bWxQSwECFAAUAAAACACHTuJAMy8F&#10;njsAAAA5AAAAEAAAAAAAAAABACAAAAAMAQAAZHJzL3NoYXBleG1sLnhtbFBLBQYAAAAABgAGAFsB&#10;AAC2AwAAAAA=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3597;top:14604;height:110;width:117;" fillcolor="#231916" filled="t" stroked="f" coordsize="515,483" o:gfxdata="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MQdYq8AAAA&#10;3QAAAA8AAAAAAAAAAQAgAAAAIgAAAGRycy9kb3ducmV2LnhtbFBLAQIUABQAAAAIAIdO4kAzLwWe&#10;OwAAADkAAAAQAAAAAAAAAAEAIAAAAAsBAABkcnMvc2hhcGV4bWwueG1sUEsFBgAAAAAGAAYAWwEA&#10;ALUDAAAAAA==&#10;" path="m514,182l281,182,281,0,232,0,232,182,0,182,0,222,232,222,232,483,281,483,281,222,514,222,514,18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937;top:14606;height:109;width:249;" fillcolor="#36A7A8" filled="t" stroked="f" coordsize="1095,480" o:gfxdata="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NPzmzugAAAN0A&#10;AAAPAAAAAAAAAAEAIAAAACIAAABkcnMvZG93bnJldi54bWxQSwECFAAUAAAACACHTuJAMy8FnjsA&#10;AAA5AAAAEAAAAAAAAAABACAAAAAJAQAAZHJzL3NoYXBleG1sLnhtbFBLBQYAAAAABgAGAFsBAACz&#10;AwAAAAA=&#10;" path="m414,438l371,438,371,478,414,478,414,438xm414,402l145,402,145,164,102,164,102,402,102,438,102,480,145,480,145,438,414,438,414,402xm516,125l414,125,414,0,371,0,371,125,145,125,145,1,102,1,102,125,0,125,0,163,371,163,371,401,414,401,414,163,516,163,516,125xm1094,200l569,200,569,243,1094,243,1094,20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43;top:14819;height:148;width:225;" fillcolor="#36A7A8" filled="t" stroked="f" coordsize="988,651" o:gfxdata="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L5sF3ugAAAN0A&#10;AAAPAAAAAAAAAAEAIAAAACIAAABkcnMvZG93bnJldi54bWxQSwECFAAUAAAACACHTuJAMy8FnjsA&#10;AAA5AAAAEAAAAAAAAAABACAAAAAJAQAAZHJzL3NoYXBleG1sLnhtbFBLBQYAAAAABgAGAFsBAACz&#10;AwAAAAA=&#10;" path="m395,581l4,581,4,651,395,651,395,581xm242,98l156,98,156,581,242,581,242,98xm242,0l0,66,0,140,156,98,242,98,242,0xm987,14l544,14,544,85,885,85,631,651,721,651,987,42,987,1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948;top:14821;height:150;width:227;" fillcolor="#36A7A8" filled="t" stroked="f" coordsize="998,659" o:gfxdata="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xmh7L4A&#10;AADdAAAADwAAAAAAAAABACAAAAAiAAAAZHJzL2Rvd25yZXYueG1sUEsBAhQAFAAAAAgAh07iQDMv&#10;BZ47AAAAOQAAABAAAAAAAAAAAQAgAAAADQEAAGRycy9zaGFwZXhtbC54bWxQSwUGAAAAAAYABgBb&#10;AQAAtwMAAAAA&#10;" path="m387,68l209,68,238,69,263,75,285,84,303,97,317,113,327,132,334,154,336,180,334,204,329,227,320,250,308,272,291,297,267,325,236,357,198,393,0,578,0,648,415,648,415,576,102,576,102,575,258,433,301,391,337,353,366,318,387,288,402,259,412,230,419,201,421,172,418,134,408,101,391,72,387,68xm222,0l171,4,122,15,77,33,35,58,35,140,77,108,120,86,164,72,209,68,387,68,368,47,339,26,305,12,266,3,222,0xm598,541l598,625,631,640,667,650,709,656,755,659,807,655,854,645,895,629,931,606,945,592,757,592,714,589,673,579,635,563,598,541xm945,67l760,67,815,74,854,93,878,126,885,172,875,222,844,257,793,278,721,286,667,286,667,352,724,352,805,360,863,382,898,420,909,473,907,499,899,522,886,542,868,560,846,574,820,584,790,590,757,592,945,592,960,577,981,545,993,508,997,467,995,438,987,411,973,386,954,364,931,346,904,331,873,321,838,316,838,314,897,290,940,256,965,210,974,153,971,121,961,92,945,67xm781,0l738,2,697,9,660,21,625,36,625,112,657,93,690,79,725,70,760,67,945,67,944,66,921,43,893,24,860,11,823,3,781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32;top:15003;height:109;width:247;" fillcolor="#36A7A8" filled="t" stroked="f" coordsize="1085,481" o:gfxdata="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dV+BevQAA&#10;AN0AAAAPAAAAAAAAAAEAIAAAACIAAABkcnMvZG93bnJldi54bWxQSwECFAAUAAAACACHTuJAMy8F&#10;njsAAAA5AAAAEAAAAAAAAAABACAAAAAMAQAAZHJzL3NoYXBleG1sLnhtbFBLBQYAAAAABgAGAFsB&#10;AAC2AwAAAAA=&#10;" path="m414,403l145,403,145,165,101,165,101,403,101,439,101,481,145,481,145,439,371,439,371,479,414,479,414,439,414,438,414,403xm516,126l414,126,414,0,371,0,371,126,145,126,145,1,101,1,101,126,0,126,0,164,371,164,371,402,414,402,414,164,516,164,516,126xm1084,381l576,381,576,422,1084,422,1084,381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1172;top:15016;height:10;width:98;" fillcolor="#36A7A8" filled="t" stroked="f" coordsize="21600,21600" o:gfxdata="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RKb/r4A&#10;AADdAAAADwAAAAAAAAABACAAAAAiAAAAZHJzL2Rvd25yZXYueG1sUEsBAhQAFAAAAAgAh07iQDMv&#10;BZ47AAAAOQAAABAAAAAAAAAAAQAgAAAADQEAAGRycy9zaGFwZXhtbC54bWxQSwUGAAAAAAYABgBb&#10;AQAAtwMAAAAA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3937;top:15002;height:111;width:250;" fillcolor="#36A7A8" filled="t" stroked="f" coordsize="1102,486" o:gfxdata="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cthbL4A&#10;AADdAAAADwAAAAAAAAABACAAAAAiAAAAZHJzL2Rvd25yZXYueG1sUEsBAhQAFAAAAAgAh07iQDMv&#10;BZ47AAAAOQAAABAAAAAAAAAAAQAgAAAADQEAAGRycy9zaGFwZXhtbC54bWxQSwUGAAAAAAYABgBb&#10;AQAAtwMAAAAA&#10;" path="m486,237l224,237,224,484,261,484,261,461,486,461,486,434,261,434,261,395,486,395,486,368,261,368,261,329,486,329,486,303,261,303,261,263,486,263,486,237xm486,461l449,461,449,484,486,484,486,461xm486,395l449,395,449,434,486,434,486,395xm486,329l449,329,449,368,486,368,486,329xm486,263l449,263,449,303,486,303,486,263xm284,102l246,102,246,207,284,207,284,102xm218,180l87,180,87,206,218,206,218,180xm443,180l311,180,311,206,443,206,443,180xm507,75l23,75,23,167,61,167,61,102,507,102,507,75xm507,102l469,102,469,167,507,167,507,102xm218,129l86,129,86,155,218,155,218,129xm443,129l311,129,311,155,443,155,443,129xm284,45l246,45,246,75,284,75,284,45xm486,18l49,18,49,45,486,45,486,18xm134,335l98,335,98,486,134,486,134,354,185,354,181,351,168,340,134,340,134,335xm134,292l95,292,74,324,52,354,27,382,0,407,5,416,10,426,13,435,17,444,40,418,61,391,81,364,98,335,134,335,134,292xm185,354l134,354,147,366,160,378,173,391,185,403,211,377,196,364,185,354xm149,325l134,340,168,340,165,337,149,325xm209,262l16,262,16,292,209,292,209,262xm134,221l98,221,98,262,134,262,134,221xm955,406l915,406,915,486,955,486,955,406xm753,31l601,31,601,485,640,485,640,66,753,66,753,31xm835,307l795,307,774,370,774,406,1085,406,1085,373,814,373,835,307xm643,353l646,363,649,373,652,383,655,393,669,394,681,394,692,394,701,393,728,381,745,359,746,358,677,358,667,357,656,356,643,353xm955,293l915,293,915,373,955,373,955,293xm753,66l709,66,700,97,690,129,680,163,669,198,684,218,696,240,705,263,711,287,714,315,711,337,702,350,687,357,677,358,746,358,753,328,751,287,746,262,737,238,725,214,710,191,730,134,753,66xm1081,260l778,260,778,293,1081,293,1081,260xm955,214l915,214,915,260,955,260,955,214xm879,107l833,107,846,124,860,139,874,153,890,166,859,179,826,190,790,200,752,208,759,218,765,228,771,241,814,229,855,217,892,203,926,187,1043,187,1023,183,991,175,965,165,992,147,927,147,908,134,890,118,879,107xm1043,187l926,187,956,200,993,212,1036,223,1084,233,1094,214,1101,198,1059,191,1043,187xm862,0l840,37,815,72,788,104,758,134,768,141,777,150,785,159,798,147,810,134,822,121,833,107,879,107,873,100,856,79,1056,79,1056,46,878,46,885,36,891,25,898,15,862,0xm1056,79l1010,79,992,98,973,116,951,132,927,147,992,147,993,146,1017,125,1038,103,1056,7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38;top:15218;height:147;width:235;" fillcolor="#36A7A8" filled="t" stroked="f" coordsize="1032,648" o:gfxdata="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ykzhV&#10;wAAAAN0AAAAPAAAAAAAAAAEAIAAAACIAAABkcnMvZG93bnJldi54bWxQSwECFAAUAAAACACHTuJA&#10;My8FnjsAAAA5AAAAEAAAAAAAAAABACAAAAAPAQAAZHJzL3NoYXBleG1sLnhtbFBLBQYAAAAABgAG&#10;AFsBAAC5AwAAAAA=&#10;" path="m386,68l208,68,237,70,263,75,284,84,302,97,317,113,327,132,333,154,335,180,333,204,328,227,319,250,307,272,290,297,266,325,235,357,198,393,0,578,0,648,414,648,414,576,102,576,102,575,257,433,301,391,337,353,365,318,386,288,401,259,412,230,418,201,420,172,417,134,407,101,390,72,386,68xm222,0l170,4,121,15,76,33,34,58,34,140,76,108,119,86,163,72,208,68,386,68,367,47,338,26,304,12,265,3,222,0xm944,483l861,483,861,648,944,648,944,483xm944,11l844,11,543,430,543,483,1032,483,1032,419,632,419,835,136,844,120,851,107,857,96,861,87,944,87,944,11xm944,87l862,87,862,107,861,122,861,136,861,419,944,419,944,8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947;top:15218;height:150;width:230;" fillcolor="#36A7A8" filled="t" stroked="f" coordsize="1010,659" o:gfxdata="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29ljO/&#10;AAAA3QAAAA8AAAAAAAAAAQAgAAAAIgAAAGRycy9kb3ducmV2LnhtbFBLAQIUABQAAAAIAIdO4kAz&#10;LwWeOwAAADkAAAAQAAAAAAAAAAEAIAAAAA4BAABkcnMvc2hhcGV4bWwueG1sUEsFBgAAAAAGAAYA&#10;WwEAALgDAAAAAA==&#10;" path="m0,541l0,625,32,640,69,650,110,657,156,659,209,655,256,645,297,629,333,606,347,592,158,592,115,589,75,579,36,564,0,541xm347,67l162,67,217,74,256,94,279,126,287,172,277,222,246,257,195,279,123,286,69,286,69,352,126,352,207,360,265,383,299,420,311,473,308,499,301,522,288,542,270,560,247,574,221,584,192,590,158,592,347,592,362,578,382,545,395,508,399,467,396,438,388,411,375,386,356,364,333,346,305,332,274,322,239,316,239,314,299,291,342,256,367,210,376,153,372,121,362,92,347,67xm183,0l140,3,99,9,61,21,27,37,27,113,59,93,92,79,126,70,162,67,347,67,346,66,323,43,294,24,261,11,224,3,183,0xm793,0l739,6,693,22,653,49,619,87,593,135,574,194,563,263,559,342,563,415,574,478,591,533,616,578,648,613,685,638,728,654,777,659,829,653,875,637,915,611,931,592,785,592,725,576,682,529,656,449,647,338,653,241,670,165,698,111,737,78,788,67,941,67,913,37,859,9,793,0xm941,67l788,67,836,78,873,110,900,163,915,238,921,334,912,447,887,528,845,576,785,592,931,592,948,573,975,526,994,469,1005,403,1009,327,1003,227,985,145,955,82,941,6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31;top:15399;height:110;width:249;" fillcolor="#36A7A8" filled="t" stroked="f" coordsize="1095,485" o:gfxdata="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u6t4&#10;BcEAAADdAAAADwAAAAAAAAABACAAAAAiAAAAZHJzL2Rvd25yZXYueG1sUEsBAhQAFAAAAAgAh07i&#10;QDMvBZ47AAAAOQAAABAAAAAAAAAAAQAgAAAAEAEAAGRycy9zaGFwZXhtbC54bWxQSwUGAAAAAAYA&#10;BgBbAQAAugMAAAAA&#10;" path="m145,167l101,167,101,485,145,485,145,442,414,442,414,406,145,406,145,167xm414,442l371,442,371,483,414,483,414,442xm414,167l371,167,371,406,414,406,414,167xm516,130l0,130,0,167,516,167,516,130xm145,5l101,5,101,130,145,130,145,5xm414,4l371,4,371,130,414,130,414,4xm780,139l734,139,731,187,727,227,722,259,715,283,694,332,662,375,620,414,569,448,578,457,587,465,595,473,602,481,658,443,703,399,737,350,760,295,767,267,772,231,777,189,780,139xm948,101l585,101,585,139,904,139,904,405,907,434,919,454,941,466,971,470,1009,470,1038,466,1060,456,1075,439,1077,432,978,432,964,430,955,424,949,414,948,403,948,101xm1049,320l1048,343,1046,365,1043,384,1041,403,1037,415,1029,425,1018,430,1003,432,1077,432,1083,416,1086,397,1089,377,1091,357,1094,336,1082,332,1071,328,1060,324,1049,320xm783,0l738,0,738,27,737,53,737,78,736,101,781,101,782,78,783,53,783,27,783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937;top:15399;height:111;width:249;" fillcolor="#36A7A8" filled="t" stroked="f" coordsize="1097,488" o:gfxdata="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sTecS5AAAA3QAA&#10;AA8AAAAAAAAAAQAgAAAAIgAAAGRycy9kb3ducmV2LnhtbFBLAQIUABQAAAAIAIdO4kAzLwWeOwAA&#10;ADkAAAAQAAAAAAAAAAEAIAAAAAgBAABkcnMvc2hhcGV4bWwueG1sUEsFBgAAAAAGAAYAWwEAALID&#10;AAAAAA==&#10;" path="m336,84l291,84,290,126,288,165,286,202,283,236,271,299,245,357,205,410,151,457,160,465,169,473,177,480,184,488,243,436,286,377,314,311,328,238,330,207,332,170,334,129,336,84xm181,265l79,265,79,486,120,486,120,278,183,278,175,272,181,265xm318,428l320,439,322,450,324,461,326,472,371,474,404,474,440,469,466,452,477,432,399,432,382,432,363,431,342,430,318,428xm500,46l207,46,207,84,455,84,453,184,450,267,447,333,444,380,441,404,432,420,418,430,399,432,477,432,482,423,488,383,491,332,494,252,497,163,500,46xm183,278l120,278,161,308,201,339,228,309,188,281,183,278xm182,96l7,96,7,131,135,131,104,176,71,216,37,252,0,282,4,293,7,304,11,315,14,324,31,311,47,296,64,281,79,265,181,265,190,254,192,252,145,252,128,241,120,235,120,220,136,199,152,178,167,156,182,132,182,96xm194,184l182,202,170,219,158,236,145,252,192,252,204,237,217,221,229,205,194,184xm94,0l57,17,67,33,77,50,87,68,96,87,135,68,125,49,114,32,104,15,94,0xm1096,130l583,130,583,170,1096,170,1096,130xm822,6l784,26,796,43,809,64,824,89,840,117,884,95,866,69,850,45,836,24,822,6xm741,228l706,290,667,347,626,399,581,447,592,456,603,464,612,471,621,478,667,424,710,368,750,310,787,250,741,228xm921,232l885,257,921,301,959,352,1001,409,1045,473,1089,442,1048,388,1006,335,964,283,921,23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42;top:15580;height:151;width:226;" fillcolor="#36A7A8" filled="t" stroked="f" coordsize="994,662" o:gfxdata="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PfiO7sAAADd&#10;AAAADwAAAAAAAAABACAAAAAiAAAAZHJzL2Rvd25yZXYueG1sUEsBAhQAFAAAAAgAh07iQDMvBZ47&#10;AAAAOQAAABAAAAAAAAAAAQAgAAAACgEAAGRycy9zaGFwZXhtbC54bWxQSwUGAAAAAAYABgBbAQAA&#10;tAMAAAAA&#10;" path="m0,544l0,628,32,643,69,653,110,659,156,661,209,658,255,648,297,632,332,609,347,595,158,595,115,592,75,582,36,566,0,544xm347,70l161,70,216,77,256,96,279,129,287,175,277,225,246,260,195,281,123,289,69,289,69,355,125,355,206,363,264,385,299,423,311,476,308,502,300,525,288,545,270,563,247,577,221,587,191,593,158,595,347,595,361,580,382,548,395,511,399,470,396,441,388,414,375,389,356,367,332,349,305,334,274,324,239,319,239,317,299,293,341,259,367,213,375,156,372,124,362,95,347,70xm183,3l139,5,99,12,61,24,26,39,26,115,59,96,92,81,126,73,161,70,347,70,346,69,323,46,294,27,261,14,224,6,183,3xm993,581l602,581,602,651,993,651,993,581xm841,98l755,98,755,581,841,581,841,98xm841,0l598,66,598,140,755,98,841,98,841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31;top:15761;height:111;width:249;" fillcolor="#36A7A8" filled="t" stroked="f" coordsize="1094,488" o:gfxdata="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7m6Ym8AAAA&#10;3QAAAA8AAAAAAAAAAQAgAAAAIgAAAGRycy9kb3ducmV2LnhtbFBLAQIUABQAAAAIAIdO4kAzLwWe&#10;OwAAADkAAAAQAAAAAAAAAAEAIAAAAAsBAABkcnMvc2hhcGV4bWwueG1sUEsFBgAAAAAGAAYAWwEA&#10;ALUDAAAAAA==&#10;" path="m336,83l291,83,290,125,288,165,286,202,283,235,271,299,245,357,205,409,151,456,160,464,169,472,177,480,185,488,243,436,286,377,314,311,328,238,330,206,332,170,334,129,336,83xm181,265l79,265,79,486,120,486,120,278,183,278,175,272,181,265xm318,428l320,439,322,449,324,461,326,472,371,473,404,474,440,468,466,451,477,432,399,432,382,432,363,431,342,430,318,428xm500,45l207,45,207,83,456,83,453,184,450,267,447,332,444,380,441,403,432,420,418,430,399,432,477,432,482,423,488,382,491,332,494,251,497,163,500,45xm183,278l120,278,161,308,202,339,228,309,189,281,183,278xm182,96l7,96,7,131,135,131,104,176,72,216,37,251,0,282,4,293,8,304,11,314,14,324,31,310,48,296,64,281,79,265,181,265,190,254,192,252,145,252,128,241,120,235,120,220,136,199,152,178,167,155,182,132,182,96xm194,184l183,202,171,219,158,235,145,252,192,252,204,237,217,220,229,205,194,184xm94,0l57,17,67,33,77,49,87,68,96,86,136,68,125,49,114,31,104,15,94,0xm810,215l763,215,763,396,768,430,785,454,813,468,852,473,983,473,1016,470,1042,460,1060,444,1066,432,864,432,840,429,824,420,814,406,810,386,810,215xm1042,323l1039,344,1036,364,1033,383,1030,401,1024,414,1011,424,993,430,968,432,1066,432,1071,422,1075,405,1079,386,1083,364,1088,339,1075,335,1063,331,1052,327,1042,323xm810,6l763,6,763,174,581,193,585,234,763,215,810,215,810,210,1093,181,1092,169,810,169,810,6xm1090,141l810,169,1092,169,1090,141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3116;top:14224;height:10;width:98;" fillcolor="#231916" filled="t" stroked="f" coordsize="21600,21600" o:gfxdata="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kRWXbsAAADd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1031;top:14604;height:110;width:248;" fillcolor="#36A7A8" filled="t" stroked="f" coordsize="1093,483" o:gfxdata="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1c0/74A&#10;AADdAAAADwAAAAAAAAABACAAAAAiAAAAZHJzL2Rvd25yZXYueG1sUEsBAhQAFAAAAAgAh07iQDMv&#10;BZ47AAAAOQAAABAAAAAAAAAAAQAgAAAADQEAAGRycy9zaGFwZXhtbC54bWxQSwUGAAAAAAYABgBb&#10;AQAAtwMAAAAA&#10;" path="m282,222l233,222,233,483,282,483,282,222xm515,182l0,182,0,222,515,222,515,182xm282,0l233,0,233,182,282,182,282,0xm1093,420l570,420,570,457,1093,457,1093,420xm769,227l724,227,693,420,738,420,769,227xm1007,189l604,189,604,227,963,227,963,420,1007,420,1007,189xm794,69l750,69,731,189,775,189,794,69xm1068,32l589,32,589,69,1068,69,1068,32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1661;top:14989;height:10;width:100;" fillcolor="#231916" filled="t" stroked="f" coordsize="21600,21600" o:gfxdata="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mdptsbgAAADdAAAA&#10;DwAAAAAAAAABACAAAAAiAAAAZHJzL2Rvd25yZXYueG1sUEsBAhQAFAAAAAgAh07iQDMvBZ47AAAA&#10;OQAAABAAAAAAAAAAAQAgAAAABwEAAGRycy9zaGFwZXhtbC54bWxQSwUGAAAAAAYABgBbAQAAsQMA&#10;AAAA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3405;top:13809;height:112;width:372;" fillcolor="#231916" filled="t" stroked="f" coordsize="1636,491" o:gfxdata="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kcoC74A&#10;AADdAAAADwAAAAAAAAABACAAAAAiAAAAZHJzL2Rvd25yZXYueG1sUEsBAhQAFAAAAAgAh07iQDMv&#10;BZ47AAAAOQAAABAAAAAAAAAAAQAgAAAADQEAAGRycy9zaGFwZXhtbC54bWxQSwUGAAAAAAYABgBb&#10;AQAAtwMAAAAA&#10;" path="m462,27l0,27,0,487,41,487,41,462,462,462,462,427,41,427,41,62,462,62,462,27xm462,462l422,462,422,487,462,487,462,462xm462,62l422,62,422,427,462,427,462,62xm397,341l65,341,65,375,397,375,397,341xm250,244l211,244,211,341,250,341,250,244xm307,255l278,275,289,287,301,300,313,314,326,330,357,307,346,295,334,282,321,268,307,255xm378,210l84,210,84,244,378,244,378,210xm250,144l211,144,211,210,250,210,250,144xm388,111l74,111,74,144,388,144,388,111xm868,259l814,259,794,317,757,370,704,415,634,455,644,465,652,474,659,483,664,490,728,453,779,408,818,356,845,296,887,296,868,259xm1060,75l599,75,599,235,596,304,585,364,568,413,542,450,551,459,559,469,567,478,574,486,604,442,626,385,639,316,643,235,643,112,1060,112,1060,75xm887,296l845,296,874,354,916,404,969,447,1034,483,1043,471,1052,460,1060,451,1067,443,999,412,943,371,900,320,887,296xm1045,223l663,223,663,259,1045,259,1045,223xm866,126l823,126,823,154,822,180,821,203,819,223,863,223,864,202,865,178,866,153,866,126xm831,0l792,20,803,35,813,50,822,63,829,75,839,75,874,57,864,44,854,30,843,15,831,0xm1323,226l1280,226,1280,487,1323,487,1323,226xm1387,375l1390,385,1392,395,1394,406,1396,418,1413,419,1432,420,1454,421,1478,421,1516,416,1543,403,1560,382,1473,382,1453,381,1432,380,1410,378,1387,375xm1580,190l1143,190,1143,226,1535,226,1533,260,1532,290,1530,315,1527,336,1523,356,1512,370,1495,379,1473,382,1560,382,1561,380,1569,348,1572,318,1574,281,1577,239,1580,190xm1489,104l1447,104,1447,159,1489,159,1489,104xm1305,104l1263,104,1263,158,1305,158,1305,104xm1635,68l1117,68,1117,104,1635,104,1635,68xm1305,2l1263,2,1263,68,1305,68,1305,2xm1489,2l1447,2,1447,68,1489,68,1489,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590;top:14021;height:145;width:111;" fillcolor="#231916" filled="t" stroked="f" coordsize="489,637" o:gfxdata="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IabR+/&#10;AAAA3QAAAA8AAAAAAAAAAQAgAAAAIgAAAGRycy9kb3ducmV2LnhtbFBLAQIUABQAAAAIAIdO4kAz&#10;LwWeOwAAADkAAAAQAAAAAAAAAAEAIAAAAA4BAABkcnMvc2hhcGV4bWwueG1sUEsFBgAAAAAGAAYA&#10;WwEAALgDAAAAAA==&#10;" path="m402,471l318,471,318,637,402,637,402,471xm402,0l302,0,0,419,0,471,489,471,489,408,89,408,292,124,301,109,309,95,314,84,318,75,402,75,402,0xm402,75l320,75,319,93,319,110,318,124,318,408,402,408,402,7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091;top:14023;height:147;width:88;" fillcolor="#231916" filled="t" stroked="f" coordsize="388,648" o:gfxdata="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sJtEnvQAA&#10;AN0AAAAPAAAAAAAAAAEAIAAAACIAAABkcnMvZG93bnJldi54bWxQSwECFAAUAAAACACHTuJAMy8F&#10;njsAAAA5AAAAEAAAAAAAAAABACAAAAAMAQAAZHJzL3NoYXBleG1sLnhtbFBLBQYAAAAABgAGAFsB&#10;AAC2AwAAAAA=&#10;" path="m357,0l21,0,21,324,54,322,82,320,107,319,129,318,168,320,232,337,289,393,300,447,297,476,257,545,177,579,143,582,107,579,70,571,35,558,0,540,0,622,27,633,60,642,99,646,144,648,198,645,287,616,351,560,384,485,388,441,384,399,354,329,294,278,210,253,159,250,148,250,101,252,101,72,357,72,357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566;top:14020;height:150;width:100;" fillcolor="#231916" filled="t" stroked="f" coordsize="439,659" o:gfxdata="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sTDWi/&#10;AAAA3QAAAA8AAAAAAAAAAQAgAAAAIgAAAGRycy9kb3ducmV2LnhtbFBLAQIUABQAAAAIAIdO4kAz&#10;LwWeOwAAADkAAAAQAAAAAAAAAAEAIAAAAA4BAABkcnMvc2hhcGV4bWwueG1sUEsFBgAAAAAGAAYA&#10;WwEAALgDAAAAAA==&#10;" path="m282,0l222,7,168,25,120,56,78,100,44,154,19,216,5,288,0,368,4,433,15,491,33,541,59,583,92,616,129,640,173,654,222,659,267,655,308,644,345,625,378,599,383,592,224,592,196,589,171,581,149,567,129,547,113,524,102,498,96,470,93,440,96,415,102,392,114,371,129,352,149,336,88,336,92,277,102,224,119,179,143,139,172,108,205,85,243,72,285,67,396,67,396,19,373,11,347,5,316,2,282,0xm396,315l224,315,252,317,278,324,300,336,318,352,332,372,343,395,349,423,351,454,349,483,342,509,331,533,316,553,297,570,276,582,251,590,224,592,383,592,404,567,424,530,435,490,439,445,436,403,426,365,409,331,396,315xm245,248l195,254,153,270,118,298,90,336,149,336,149,336,171,324,196,317,224,315,396,315,386,302,357,279,324,262,287,252,245,248xm396,67l285,67,313,69,342,74,369,82,396,93,396,6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049;top:14023;height:145;width:101;" fillcolor="#231916" filled="t" stroked="f" coordsize="444,637" o:gfxdata="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ZXF0ivQAA&#10;AN0AAAAPAAAAAAAAAAEAIAAAACIAAABkcnMvZG93bnJldi54bWxQSwECFAAUAAAACACHTuJAMy8F&#10;njsAAAA5AAAAEAAAAAAAAAABACAAAAAMAQAAZHJzL3NoYXBleG1sLnhtbFBLBQYAAAAABgAGAFsB&#10;AAC2AwAAAAA=&#10;" path="m444,0l0,0,0,72,341,72,88,637,177,637,444,28,444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541;top:14020;height:150;width:99;" fillcolor="#231916" filled="t" stroked="f" coordsize="437,659" o:gfxdata="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x3YTcvQAA&#10;AN0AAAAPAAAAAAAAAAEAIAAAACIAAABkcnMvZG93bnJldi54bWxQSwECFAAUAAAACACHTuJAMy8F&#10;njsAAAA5AAAAEAAAAAAAAAABACAAAAAMAQAAZHJzL3NoYXBleG1sLnhtbFBLBQYAAAAABgAGAFsB&#10;AAC2AwAAAAA=&#10;" path="m227,0l185,2,146,11,112,25,81,44,56,68,38,95,27,125,24,158,31,206,54,247,92,283,146,312,146,314,82,346,36,386,9,434,0,491,3,526,14,558,32,587,56,611,87,632,121,646,160,655,203,658,255,655,301,646,341,631,375,611,395,592,220,592,191,590,166,585,143,575,123,563,107,547,96,529,89,509,86,487,94,445,118,408,157,377,213,350,361,350,352,343,287,313,287,312,343,280,344,278,218,278,171,255,138,227,118,195,111,157,113,138,119,121,129,105,143,92,160,80,179,72,199,67,221,66,386,66,384,63,361,41,333,23,301,10,266,2,227,0xm361,350l213,350,273,376,315,408,341,446,350,489,347,510,340,530,329,547,313,563,294,576,272,585,247,590,220,592,395,592,402,585,421,556,432,522,436,484,427,428,399,381,361,350xm386,66l221,66,244,67,265,72,283,80,298,90,311,104,320,120,325,138,327,157,327,158,320,195,300,227,266,255,218,278,344,278,382,242,406,198,414,148,411,117,401,89,386,6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457;top:14204;height:111;width:377;" fillcolor="#231916" filled="t" stroked="f" coordsize="1660,486" o:gfxdata="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x/pF74A&#10;AADdAAAADwAAAAAAAAABACAAAAAiAAAAZHJzL2Rvd25yZXYueG1sUEsBAhQAFAAAAAgAh07iQDMv&#10;BZ47AAAAOQAAABAAAAAAAAAAAQAgAAAADQEAAGRycy9zaGFwZXhtbC54bWxQSwUGAAAAAAYABgBb&#10;AQAAtwMAAAAA&#10;" path="m518,434l0,434,0,465,518,465,518,434xm279,398l241,398,241,434,279,434,279,398xm480,369l41,369,41,398,480,398,480,369xm279,327l241,327,241,369,279,369,279,327xm460,159l62,159,62,345,99,345,99,327,460,327,460,299,99,299,99,256,460,256,460,230,99,230,99,188,460,188,460,159xm460,327l423,327,423,345,460,345,460,327xm279,256l241,256,241,299,279,299,279,256xm460,256l423,256,423,299,460,299,460,256xm279,188l241,188,241,230,279,230,279,188xm460,188l423,188,423,230,460,230,460,188xm279,124l241,124,241,159,279,159,279,124xm518,93l4,93,4,124,518,124,518,93xm279,55l241,55,241,93,279,93,279,55xm468,12l398,16,320,20,233,22,36,26,39,38,41,49,43,59,241,55,279,55,279,54,474,46,468,12xm1066,28l793,28,793,482,835,482,835,450,1066,450,1066,413,835,413,835,253,1066,253,1066,218,835,218,835,65,1066,65,1066,28xm1066,450l1024,450,1024,482,1066,482,1066,450xm1066,253l1024,253,1024,413,1066,413,1066,253xm1066,65l1024,65,1024,218,1066,218,1066,65xm758,22l595,22,595,485,635,485,635,57,758,57,758,22xm640,356l644,366,647,377,650,387,652,397,667,398,681,399,695,398,708,397,735,386,753,364,754,360,680,360,668,360,654,359,640,356xm758,57l716,57,704,95,692,131,681,166,669,200,687,224,701,247,710,269,716,289,719,318,716,339,707,353,692,360,680,360,754,360,760,332,758,291,753,269,743,245,729,220,710,194,724,157,737,121,748,88,758,57xm1348,223l1305,223,1305,484,1348,484,1348,223xm1412,372l1415,382,1417,392,1419,403,1420,415,1438,416,1457,417,1479,418,1503,418,1540,413,1568,400,1584,379,1497,379,1477,379,1456,377,1435,375,1412,372xm1604,187l1169,187,1169,223,1559,223,1558,257,1556,287,1554,312,1551,333,1547,353,1536,367,1520,376,1497,379,1584,379,1585,377,1593,346,1596,315,1598,278,1601,236,1604,187xm1514,101l1471,101,1471,156,1514,156,1514,101xm1331,101l1288,101,1288,156,1331,156,1331,101xm1659,65l1143,65,1143,101,1659,101,1659,65xm1331,0l1288,0,1288,65,1331,65,1331,0xm1514,0l1471,0,1471,65,1514,65,1514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010;top:14203;height:111;width:249;" fillcolor="#231916" filled="t" stroked="f" coordsize="1096,488" o:gfxdata="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YqAUC8AAAA&#10;3QAAAA8AAAAAAAAAAQAgAAAAIgAAAGRycy9kb3ducmV2LnhtbFBLAQIUABQAAAAIAIdO4kAzLwWe&#10;OwAAADkAAAAQAAAAAAAAAAEAIAAAAAsBAABkcnMvc2hhcGV4bWwueG1sUEsFBgAAAAAGAAYAWwEA&#10;ALUDAAAAAA==&#10;" path="m336,83l291,83,290,125,289,164,287,201,284,235,272,299,246,357,205,409,151,456,161,464,170,472,178,480,185,488,243,436,287,377,315,311,328,238,330,206,333,170,334,129,336,83xm182,265l80,265,80,485,120,485,120,277,184,277,176,272,182,265xm318,428l320,438,323,449,325,460,327,472,371,473,404,473,440,468,467,451,477,432,399,432,383,432,364,431,342,429,318,428xm501,45l207,45,207,83,456,83,453,184,450,267,448,332,445,380,441,403,432,420,419,429,399,432,477,432,483,422,489,382,491,331,494,251,497,163,501,45xm184,277l120,277,161,308,202,339,229,309,189,281,184,277xm182,95l8,95,8,131,135,131,105,176,72,216,37,251,0,281,4,293,8,304,11,314,14,324,31,310,48,295,64,280,80,265,182,265,191,254,193,252,146,252,128,240,120,235,120,220,136,199,152,177,167,155,182,132,182,95xm195,184l183,201,171,218,159,235,146,252,193,252,205,237,218,220,229,204,195,184xm95,0l58,17,68,32,77,49,87,67,97,86,136,67,125,49,115,31,105,15,95,0xm862,227l814,227,814,488,862,488,862,227xm1096,187l581,187,581,227,1096,227,1096,187xm862,5l814,5,814,187,862,187,862,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492;top:14205;height:110;width:248;" fillcolor="#231916" filled="t" stroked="f" coordsize="1093,483" o:gfxdata="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+7kUj7sAAADd&#10;AAAADwAAAAAAAAABACAAAAAiAAAAZHJzL2Rvd25yZXYueG1sUEsBAhQAFAAAAAgAh07iQDMvBZ47&#10;AAAAOQAAABAAAAAAAAAAAQAgAAAACgEAAGRycy9zaGFwZXhtbC54bWxQSwUGAAAAAAYABgBbAQAA&#10;tAMAAAAA&#10;" path="m515,182l281,182,281,0,233,0,233,182,0,182,0,222,233,222,233,483,281,483,281,222,515,222,515,182xm1093,204l568,204,568,247,1093,247,1093,20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976;top:14204;height:110;width:246;" fillcolor="#231916" filled="t" stroked="f" coordsize="1083,483" o:gfxdata="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+it2q8AAAA&#10;3QAAAA8AAAAAAAAAAQAgAAAAIgAAAGRycy9kb3ducmV2LnhtbFBLAQIUABQAAAAIAIdO4kAzLwWe&#10;OwAAADkAAAAQAAAAAAAAAAEAIAAAAAsBAABkcnMvc2hhcGV4bWwueG1sUEsFBgAAAAAGAAYAWwEA&#10;ALUDAAAAAA==&#10;" path="m514,182l281,182,281,0,232,0,232,182,0,182,0,222,232,222,232,483,281,483,281,222,514,222,514,182xm1083,384l575,384,575,425,1083,425,1083,38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466;top:14204;height:112;width:250;" fillcolor="#231916" filled="t" stroked="f" coordsize="1098,492" o:gfxdata="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ZabrJ&#10;wAAAAN0AAAAPAAAAAAAAAAEAIAAAACIAAABkcnMvZG93bnJldi54bWxQSwECFAAUAAAACACHTuJA&#10;My8FnjsAAAA5AAAAEAAAAAAAAAABACAAAAAPAQAAZHJzL3NoYXBleG1sLnhtbFBLBQYAAAAABgAG&#10;AFsBAAC5AwAAAAA=&#10;" path="m142,405l128,435,187,447,248,461,381,492,398,459,263,429,201,416,142,405xm208,308l161,308,126,335,87,359,45,381,0,401,8,408,15,416,21,424,28,431,80,404,127,375,170,343,208,308xm359,308l317,308,352,344,393,375,441,402,495,424,502,416,509,407,516,399,524,391,474,376,430,357,392,334,359,308xm197,338l183,369,226,377,267,385,309,394,349,403,363,371,197,338xm508,277l16,277,16,308,508,308,508,277xm200,236l162,236,162,277,200,277,200,236xm363,236l324,236,324,277,363,277,363,236xm472,204l54,204,54,236,472,236,472,204xm200,163l162,163,162,204,200,204,200,163xm363,163l324,163,324,204,363,204,363,163xm484,132l43,132,43,163,484,163,484,132xm200,97l162,97,162,132,200,132,200,97xm363,97l324,97,324,132,363,132,363,97xm505,50l21,50,21,123,60,123,60,83,505,83,505,50xm505,83l466,83,466,123,505,123,505,83xm264,0l226,16,232,25,237,33,243,42,248,50,298,50,290,38,282,25,273,12,264,0xm790,170l654,170,654,195,790,195,790,170xm1016,170l880,170,880,195,1016,195,1016,170xm855,106l815,106,815,194,855,194,855,106xm1079,106l1041,106,1041,166,1079,166,1079,106xm1079,78l591,78,591,165,629,165,629,106,1079,106,1079,78xm790,125l654,125,654,150,790,150,790,125xm1016,125l880,125,880,150,1016,150,1016,125xm855,48l815,48,815,78,855,78,855,48xm1046,20l624,20,624,48,1046,48,1046,20xm1047,367l827,367,827,490,862,490,862,471,1047,471,1047,444,862,444,862,395,1047,395,1047,367xm1047,471l1012,471,1012,490,1047,490,1047,471xm638,347l604,347,604,439,572,441,580,474,680,464,793,455,793,444,793,437,638,437,638,347xm1047,395l1012,395,1012,444,1047,444,1047,395xm721,319l687,319,687,434,638,437,793,437,793,435,794,431,721,431,721,382,784,382,784,355,721,355,721,319xm795,424l721,431,794,431,795,424xm897,273l850,273,862,283,874,293,888,302,903,310,876,318,847,324,816,329,782,332,791,344,797,354,800,363,839,356,875,348,908,339,939,327,1097,327,1097,327,1098,326,1064,325,1033,321,1003,316,975,309,995,296,996,296,940,296,920,286,902,276,897,273xm1097,327l939,327,970,338,1004,347,1041,354,1081,360,1084,351,1089,340,1096,328,1097,327,1097,327xm780,216l614,216,614,331,648,331,648,319,780,319,780,293,648,293,648,242,780,242,780,216xm894,202l858,202,846,225,831,246,812,266,789,285,800,294,808,302,814,309,824,300,833,291,842,282,850,273,897,273,885,264,869,251,1046,251,1046,224,883,224,887,217,890,210,894,202xm1046,251l1001,251,988,264,974,275,957,286,940,296,996,296,1014,282,1031,267,1046,251xm780,242l746,242,746,293,780,293,780,24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535;top:14411;height:148;width:222;" fillcolor="#231916" filled="t" stroked="f" coordsize="977,651" o:gfxdata="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8/JNnvQAA&#10;AN0AAAAPAAAAAAAAAAEAIAAAACIAAABkcnMvZG93bnJldi54bWxQSwECFAAUAAAACACHTuJAMy8F&#10;njsAAAA5AAAAEAAAAAAAAAABACAAAAAMAQAAZHJzL3NoYXBleG1sLnhtbFBLBQYAAAAABgAGAFsB&#10;AAC2AwAAAAA=&#10;" path="m395,581l4,581,4,650,395,650,395,581xm243,97l157,97,157,581,243,581,243,97xm243,0l0,66,0,140,157,97,243,97,243,0xm977,581l586,581,586,650,977,650,977,581xm825,97l739,97,739,581,825,581,825,97xm825,0l582,66,582,140,739,97,825,97,825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024;top:14411;height:148;width:221;" fillcolor="#231916" filled="t" stroked="f" coordsize="971,651" o:gfxdata="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9jYB+vQAA&#10;AN0AAAAPAAAAAAAAAAEAIAAAACIAAABkcnMvZG93bnJldi54bWxQSwECFAAUAAAACACHTuJAMy8F&#10;njsAAAA5AAAAEAAAAAAAAAABACAAAAAMAQAAZHJzL3NoYXBleG1sLnhtbFBLBQYAAAAABgAGAFsB&#10;AAC2AwAAAAA=&#10;" path="m395,582l4,582,4,651,395,651,395,582xm243,98l157,98,157,582,243,582,243,98xm243,0l0,66,0,140,157,98,243,98,243,0xm936,71l758,71,787,73,812,78,834,87,852,100,867,116,877,135,883,157,885,183,883,207,878,230,869,253,857,275,840,300,816,328,785,360,748,396,549,581,549,651,964,651,964,579,652,579,652,578,807,436,851,394,887,356,915,321,936,291,951,262,962,234,968,204,970,175,967,138,957,104,940,75,936,71xm772,3l720,7,671,18,626,36,584,61,584,143,626,111,669,89,713,75,758,71,936,71,917,50,888,29,854,15,815,6,772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506;top:14410;height:151;width:219;" fillcolor="#231916" filled="t" stroked="f" coordsize="965,662" o:gfxdata="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5uH4P&#10;wAAAAN0AAAAPAAAAAAAAAAEAIAAAACIAAABkcnMvZG93bnJldi54bWxQSwECFAAUAAAACACHTuJA&#10;My8FnjsAAAA5AAAAEAAAAAAAAAABACAAAAAPAQAAZHJzL3NoYXBleG1sLnhtbFBLBQYAAAAABgAG&#10;AFsBAAC5AwAAAAA=&#10;" path="m395,581l4,581,4,651,395,651,395,581xm243,98l157,98,157,581,243,581,243,98xm243,0l0,66,0,140,157,98,243,98,243,0xm566,544l566,628,598,642,635,653,676,659,722,661,774,658,821,648,863,632,898,609,913,595,724,595,681,592,640,582,602,566,566,544xm913,70l727,70,782,77,822,96,845,129,853,175,843,225,812,260,761,281,689,288,635,288,635,355,691,355,772,363,830,385,865,423,877,476,874,502,866,525,854,545,835,563,813,577,787,587,757,593,724,595,913,595,927,580,948,548,961,511,965,470,962,441,954,414,941,389,922,367,898,349,871,334,840,324,805,318,805,317,865,293,907,259,933,213,941,156,938,124,928,94,913,70xm749,3l705,5,665,12,627,23,592,39,592,115,625,95,658,81,692,73,727,70,913,70,912,68,889,46,860,27,827,14,790,6,749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986;top:14409;height:148;width:227;" fillcolor="#231916" filled="t" stroked="f" coordsize="11522,21419" o:gfxdata="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9k6EuvQAA&#10;AN0AAAAPAAAAAAAAAAEAIAAAACIAAABkcnMvZG93bnJldi54bWxQSwECFAAUAAAACACHTuJAMy8F&#10;njsAAAA5AAAAEAAAAAAAAAABACAAAAAMAQAAZHJzL3NoYXBleG1sLnhtbFBLBQYAAAAABgAGAFsB&#10;AAC2AwAAAAA=&#10;" path="m395,581l4,581,4,650,395,650,395,581xm243,97l157,97,157,581,243,581,243,97xm243,0l0,66,0,140,157,97,243,97,243,0xm913,485l829,485,829,650,913,650,913,485xm913,13l813,13,511,433,511,485,1000,485,1000,421,600,421,803,138,812,122,819,109,825,98,829,89,913,89,913,13xm913,89l831,89,830,109,829,124,829,138,829,421,913,421,913,8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480;top:14411;height:151;width:220;" fillcolor="#231916" filled="t" stroked="f" coordsize="969,662" o:gfxdata="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0Bvx5twAAAN0AAAAP&#10;AAAAAAAAAAEAIAAAACIAAABkcnMvZG93bnJldi54bWxQSwECFAAUAAAACACHTuJAMy8FnjsAAAA5&#10;AAAAEAAAAAAAAAABACAAAAAGAQAAZHJzL3NoYXBleG1sLnhtbFBLBQYAAAAABgAGAFsBAACwAwAA&#10;AAA=&#10;" path="m395,581l4,581,4,650,395,650,395,581xm242,97l156,97,156,581,242,581,242,97xm242,0l0,65,0,139,156,97,242,97,242,0xm581,552l581,635,608,646,641,654,680,659,725,661,778,657,826,647,868,629,903,604,912,594,724,594,687,592,651,584,615,571,581,552xm924,331l710,331,749,333,783,340,812,350,837,365,856,383,869,405,878,431,880,460,878,489,870,515,856,538,837,557,814,573,787,585,757,592,724,594,912,594,932,573,952,538,964,498,968,454,964,412,953,374,934,341,924,331xm937,13l602,13,602,337,634,334,663,332,688,331,710,331,924,331,908,313,875,291,835,275,790,265,773,264,682,264,682,84,937,84,937,13xm739,262l729,262,715,263,682,264,773,264,739,26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534;top:14800;height:151;width:224;" fillcolor="#231916" filled="t" stroked="f" coordsize="987,662" o:gfxdata="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i59MbsAAADd&#10;AAAADwAAAAAAAAABACAAAAAiAAAAZHJzL2Rvd25yZXYueG1sUEsBAhQAFAAAAAgAh07iQDMvBZ47&#10;AAAAOQAAABAAAAAAAAAAAQAgAAAACgEAAGRycy9zaGFwZXhtbC54bWxQSwUGAAAAAAYABgBbAQAA&#10;tAMAAAAA&#10;" path="m394,581l4,581,4,651,394,651,394,581xm242,98l156,98,156,581,242,581,242,98xm242,0l0,66,0,140,156,98,242,98,242,0xm777,3l734,6,696,14,661,28,631,47,606,71,588,98,577,128,573,162,581,209,604,251,642,286,695,316,695,317,631,349,586,389,558,438,549,495,553,530,563,562,581,590,606,615,636,635,671,650,710,659,753,662,805,659,851,650,891,635,924,614,944,596,769,596,741,594,715,588,693,579,673,566,657,550,645,532,638,512,636,490,644,449,668,412,707,380,762,354,911,354,902,346,837,317,837,315,892,284,894,282,768,282,721,259,687,231,667,198,661,161,663,142,669,124,679,109,693,95,710,84,728,76,749,71,771,69,936,69,934,67,911,45,883,27,851,14,816,6,777,3xm911,354l762,354,822,380,865,412,891,450,899,493,897,514,890,533,879,551,863,566,844,579,822,588,797,594,769,596,944,596,951,589,971,559,982,526,986,488,977,432,949,385,911,354xm936,69l771,69,794,71,814,76,833,83,848,94,861,107,870,123,875,141,877,161,877,162,870,198,849,231,815,259,768,282,894,282,932,246,956,202,964,152,960,121,951,92,936,6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023;top:14800;height:151;width:224;" fillcolor="#231916" filled="t" stroked="f" coordsize="985,662" o:gfxdata="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pcIkK/&#10;AAAA3QAAAA8AAAAAAAAAAQAgAAAAIgAAAGRycy9kb3ducmV2LnhtbFBLAQIUABQAAAAIAIdO4kAz&#10;LwWeOwAAADkAAAAQAAAAAAAAAAEAIAAAAA4BAABkcnMvc2hhcGV4bWwueG1sUEsFBgAAAAAGAAYA&#10;WwEAALgDAAAAAA==&#10;" path="m395,581l4,581,4,651,395,651,395,581xm242,98l157,98,157,581,242,581,242,98xm242,0l0,66,0,140,157,98,242,98,242,0xm584,565l584,640,610,649,639,656,671,660,706,662,768,656,822,638,870,608,883,595,706,595,674,593,643,587,613,578,584,565xm982,336l898,336,895,395,885,446,870,490,848,528,820,557,787,578,749,591,706,595,883,595,910,567,943,514,966,451,980,378,982,336xm768,3l721,7,679,18,641,37,608,63,581,96,562,132,551,173,547,217,550,259,561,297,578,331,603,361,633,385,667,402,704,412,745,416,794,411,836,396,870,371,888,347,766,347,737,344,711,337,688,325,669,309,654,289,643,265,636,238,634,207,636,179,643,153,654,130,670,109,689,92,711,80,735,73,761,70,920,70,896,45,859,22,816,8,768,3xm920,70l761,70,789,73,815,81,837,96,857,115,873,139,884,166,891,196,893,229,891,253,884,274,873,294,857,312,837,327,816,338,792,344,766,347,888,347,896,336,982,336,984,297,984,294,981,228,970,170,952,119,927,78,920,70xm898,336l896,336,897,337,897,337,898,33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499;top:14801;height:150;width:233;" fillcolor="#231916" filled="t" stroked="f" coordsize="1026,659" o:gfxdata="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kCmxO8AAAA&#10;3QAAAA8AAAAAAAAAAQAgAAAAIgAAAGRycy9kb3ducmV2LnhtbFBLAQIUABQAAAAIAIdO4kAzLwWe&#10;OwAAADkAAAAQAAAAAAAAAAEAIAAAAAsBAABkcnMvc2hhcGV4bWwueG1sUEsFBgAAAAAGAAYAWwEA&#10;ALUDAAAAAA==&#10;" path="m387,67l208,67,237,69,263,74,284,83,302,96,317,112,327,131,333,154,335,179,333,203,328,226,319,249,307,272,290,296,266,324,235,356,198,393,0,577,0,647,414,647,414,576,102,576,102,574,257,432,301,390,337,352,365,318,386,287,401,259,412,230,418,200,420,171,417,134,407,100,391,71,387,67xm222,0l170,3,122,14,76,32,34,58,34,139,76,108,119,85,163,71,208,67,387,67,367,46,338,26,304,11,266,2,222,0xm808,0l755,5,708,21,668,48,635,86,609,134,590,193,579,262,575,341,579,414,589,477,607,532,632,577,664,612,701,638,744,653,793,658,845,653,891,637,930,610,947,591,801,591,741,575,698,528,672,449,663,338,669,240,686,164,714,110,753,77,804,67,957,67,929,36,875,9,808,0xm957,67l804,67,851,77,889,109,915,163,931,237,937,334,928,446,903,527,860,575,801,591,947,591,964,573,991,525,1010,468,1021,402,1025,326,1019,226,1001,145,971,81,957,6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984;top:14801;height:148;width:230;" fillcolor="#231916" filled="t" stroked="f" coordsize="1010,651" o:gfxdata="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gfmuktwAAAN0AAAAP&#10;AAAAAAAAAAEAIAAAACIAAABkcnMvZG93bnJldi54bWxQSwECFAAUAAAACACHTuJAMy8FnjsAAAA5&#10;AAAAEAAAAAAAAAABACAAAAAGAQAAZHJzL3NoYXBleG1sLnhtbFBLBQYAAAAABgAGAFsBAACwAwAA&#10;AAA=&#10;" path="m387,70l209,70,238,72,263,77,285,86,303,99,317,115,328,134,334,157,336,182,334,206,329,229,320,252,308,275,291,299,267,327,236,359,198,396,0,580,0,650,415,650,415,579,102,579,102,577,258,435,302,393,338,355,366,321,387,290,402,262,413,233,419,203,421,174,418,137,408,103,391,74,387,70xm223,3l171,6,122,17,77,35,35,61,35,142,77,111,120,88,164,74,209,70,387,70,368,49,339,29,305,14,266,5,223,3xm1010,581l619,581,619,650,1010,650,1010,581xm858,97l772,97,772,581,858,581,858,97xm858,0l615,65,615,139,772,97,858,97,858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476;top:14801;height:147;width:228;" fillcolor="#231916" filled="t" stroked="f" coordsize="1003,648" o:gfxdata="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pHkIm8AAAA&#10;3QAAAA8AAAAAAAAAAQAgAAAAIgAAAGRycy9kb3ducmV2LnhtbFBLAQIUABQAAAAIAIdO4kAzLwWe&#10;OwAAADkAAAAQAAAAAAAAAAEAIAAAAAsBAABkcnMvc2hhcGV4bWwueG1sUEsFBgAAAAAGAAYAWwEA&#10;ALUDAAAAAA==&#10;" path="m386,68l208,68,237,69,262,75,284,84,302,97,317,113,327,132,333,154,335,180,333,204,328,227,319,250,307,272,290,297,266,325,235,357,198,393,0,578,0,648,414,648,414,576,102,576,102,575,257,433,301,391,337,353,365,318,386,288,401,259,412,230,418,201,420,172,417,134,407,101,390,72,386,68xm222,0l170,4,121,15,76,33,34,58,34,140,76,108,119,86,163,72,208,68,386,68,367,47,338,26,304,12,265,3,222,0xm968,68l790,68,819,69,845,75,866,84,884,97,899,113,909,132,915,154,917,180,915,204,910,227,901,250,889,272,872,297,848,325,817,357,780,393,582,578,582,648,996,648,996,576,684,576,684,575,839,433,883,391,919,353,947,318,968,288,983,259,994,230,1000,201,1002,172,999,134,989,101,972,72,968,68xm804,0l752,4,703,15,658,33,616,58,616,140,658,108,701,86,745,72,790,68,968,68,949,47,920,26,886,12,847,3,804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522;top:14984;height:109;width:247;" fillcolor="#231916" filled="t" stroked="f" coordsize="1087,481" o:gfxdata="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qkio+/&#10;AAAA3QAAAA8AAAAAAAAAAQAgAAAAIgAAAGRycy9kb3ducmV2LnhtbFBLAQIUABQAAAAIAIdO4kAz&#10;LwWeOwAAADkAAAAQAAAAAAAAAAEAIAAAAA4BAABkcnMvc2hhcGV4bWwueG1sUEsFBgAAAAAGAAYA&#10;WwEAALgDAAAAAA==&#10;" path="m415,402l146,402,146,164,102,164,102,402,102,438,102,480,146,480,146,438,372,438,372,478,415,478,415,438,415,438,415,402xm517,126l415,126,415,0,372,0,372,126,146,126,146,1,102,1,102,126,0,126,0,163,372,163,372,401,415,401,415,163,517,163,517,126xm1029,212l633,212,633,254,1029,254,1029,212xm1087,400l577,400,577,442,1087,442,1087,40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014;top:14984;height:109;width:242;" fillcolor="#231916" filled="t" stroked="f" coordsize="1065,481" o:gfxdata="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fR9DO8AAAA&#10;3QAAAA8AAAAAAAAAAQAgAAAAIgAAAGRycy9kb3ducmV2LnhtbFBLAQIUABQAAAAIAIdO4kAzLwWe&#10;OwAAADkAAAAQAAAAAAAAAAEAIAAAAAsBAABkcnMvc2hhcGV4bWwueG1sUEsFBgAAAAAGAAYAWwEA&#10;ALUDAAAAAA==&#10;" path="m145,163l102,163,102,480,145,480,145,438,414,438,414,401,145,401,145,163xm414,438l371,438,371,478,414,478,414,438xm414,163l371,163,371,401,414,401,414,163xm516,125l0,125,0,163,516,163,516,125xm145,1l102,1,102,125,145,125,145,1xm414,0l371,0,371,125,414,125,414,0xm1064,30l610,30,610,477,654,477,654,447,1064,447,1064,409,654,409,654,69,1064,69,1064,30xm1064,447l1020,447,1020,477,1064,477,1064,447xm1064,69l1020,69,1020,409,1064,409,1064,69xm799,69l755,69,754,130,751,178,747,213,741,235,730,258,712,280,688,301,656,321,665,329,673,337,681,345,688,353,722,330,749,305,769,279,781,252,789,224,794,185,797,133,799,69xm917,69l874,69,874,255,878,281,892,300,914,311,944,315,1005,315,1013,275,951,275,936,274,926,269,920,261,917,250,917,69xm1013,275l995,275,951,275,1013,275,1013,27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492;top:14984;height:109;width:249;" fillcolor="#231916" filled="t" stroked="f" coordsize="1094,481" o:gfxdata="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9OHpi/&#10;AAAA3QAAAA8AAAAAAAAAAQAgAAAAIgAAAGRycy9kb3ducmV2LnhtbFBLAQIUABQAAAAIAIdO4kAz&#10;LwWeOwAAADkAAAAQAAAAAAAAAAEAIAAAAA4BAABkcnMvc2hhcGV4bWwueG1sUEsFBgAAAAAGAAYA&#10;WwEAALgDAAAAAA==&#10;" path="m145,163l102,163,102,480,145,480,145,438,414,438,414,401,145,401,145,163xm414,438l371,438,371,478,414,478,414,438xm414,163l371,163,371,401,414,401,414,163xm516,125l0,125,0,163,516,163,516,125xm145,1l102,1,102,125,145,125,145,1xm414,0l371,0,371,125,414,125,414,0xm1093,416l571,416,571,453,1093,453,1093,416xm769,223l724,223,694,416,738,416,769,223xm1008,185l604,185,604,223,963,223,963,416,1008,416,1008,185xm794,65l750,65,731,185,775,185,794,65xm1068,28l590,28,590,65,1068,65,1068,2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975;top:14983;height:110;width:248;" fillcolor="#231916" filled="t" stroked="f" coordsize="1090,484" o:gfxdata="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P3ziu5AAAA3QAA&#10;AA8AAAAAAAAAAQAgAAAAIgAAAGRycy9kb3ducmV2LnhtbFBLAQIUABQAAAAIAIdO4kAzLwWeOwAA&#10;ADkAAAAQAAAAAAAAAAEAIAAAAAgBAABkcnMvc2hhcGV4bWwueG1sUEsFBgAAAAAGAAYAWwEAALID&#10;AAAAAA==&#10;" path="m146,166l102,166,102,483,146,483,146,441,415,441,415,404,146,404,146,166xm415,441l372,441,372,481,415,481,415,441xm415,166l372,166,372,404,415,404,415,166xm517,128l0,128,0,166,517,166,517,128xm146,4l102,4,102,128,146,128,146,4xm415,3l372,3,372,128,415,128,415,3xm1090,124l577,124,577,164,1090,164,1090,124xm816,0l778,20,789,37,803,57,818,82,834,111,878,89,860,63,844,39,830,18,816,0xm735,222l700,283,661,340,620,393,575,441,586,449,597,457,606,465,615,472,661,417,703,361,744,303,781,244,735,222xm915,225l879,250,915,295,953,346,995,403,1039,466,1083,436,1042,382,1000,328,958,276,915,22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467;top:14982;height:110;width:247;" fillcolor="#231916" filled="t" stroked="f" coordsize="1087,483" o:gfxdata="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iTMpr4A&#10;AADdAAAADwAAAAAAAAABACAAAAAiAAAAZHJzL2Rvd25yZXYueG1sUEsBAhQAFAAAAAgAh07iQDMv&#10;BZ47AAAAOQAAABAAAAAAAAAAAQAgAAAADQEAAGRycy9zaGFwZXhtbC54bWxQSwUGAAAAAAYABgBb&#10;AQAAtwMAAAAA&#10;" path="m145,166l101,166,101,483,145,483,145,441,414,441,414,404,145,404,145,166xm414,441l371,441,371,481,414,481,414,441xm414,166l371,166,371,404,414,404,414,166xm516,129l0,129,0,166,516,166,516,129xm145,4l101,4,101,129,145,129,145,4xm414,3l371,3,371,129,414,129,414,3xm803,209l756,209,756,390,761,424,778,448,806,462,845,467,976,467,1009,464,1034,454,1053,438,1059,426,856,426,833,423,816,414,806,400,803,380,803,209xm1034,316l1032,338,1029,358,1026,377,1023,394,1017,408,1004,418,986,424,961,426,1059,426,1064,416,1068,399,1072,380,1076,358,1080,333,1068,329,1056,325,1045,321,1034,316xm803,0l756,0,756,168,574,187,578,228,756,209,803,209,803,204,1086,174,1085,163,803,163,803,0xm1083,134l803,163,1085,163,1083,13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532;top:15192;height:150;width:227;" fillcolor="#231916" filled="t" stroked="f" coordsize="1001,659" o:gfxdata="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ivQTM7gAAADdAAAA&#10;DwAAAAAAAAABACAAAAAiAAAAZHJzL2Rvd25yZXYueG1sUEsBAhQAFAAAAAgAh07iQDMvBZ47AAAA&#10;OQAAABAAAAAAAAAAAQAgAAAABwEAAGRycy9zaGFwZXhtbC54bWxQSwUGAAAAAAYABgBbAQAAsQMA&#10;AAAA&#10;" path="m387,67l209,67,238,69,263,74,285,83,303,96,317,112,328,131,334,154,336,179,334,203,329,226,320,249,308,272,291,296,267,324,236,356,198,393,0,577,0,647,415,647,415,576,102,576,102,574,258,432,302,390,338,352,366,318,387,287,402,259,413,230,419,201,421,171,418,134,408,101,391,71,387,67xm223,0l171,3,122,14,77,32,35,58,35,139,77,108,120,85,164,72,209,67,387,67,368,46,339,26,305,11,266,3,223,0xm614,549l614,632,641,643,674,651,713,656,758,658,812,654,859,644,901,626,936,601,945,591,757,591,720,589,684,581,648,568,614,549xm957,328l743,328,782,330,816,337,845,347,870,362,889,380,903,402,911,428,914,457,911,486,903,512,889,535,870,554,847,571,820,582,790,589,757,591,945,591,965,570,985,535,997,495,1001,451,997,409,986,371,967,338,957,328xm970,10l635,10,635,334,667,331,696,330,721,329,743,328,957,328,941,310,908,288,869,272,824,263,806,262,715,262,715,81,970,81,970,10xm773,259l762,260,748,260,715,262,806,262,773,25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018;top:15193;height:150;width:233;" fillcolor="#231916" filled="t" stroked="f" coordsize="1027,659" o:gfxdata="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yoh2avQAA&#10;AN0AAAAPAAAAAAAAAAEAIAAAACIAAABkcnMvZG93bnJldi54bWxQSwECFAAUAAAACACHTuJAMy8F&#10;njsAAAA5AAAAEAAAAAAAAAABACAAAAAMAQAAZHJzL3NoYXBleG1sLnhtbFBLBQYAAAAABgAGAFsB&#10;AAC2AwAAAAA=&#10;" path="m387,67l208,67,238,69,263,74,285,84,303,96,317,112,327,131,333,154,335,179,334,203,328,226,320,249,307,272,290,296,266,324,235,357,198,393,0,578,0,647,414,647,414,576,102,576,102,574,257,432,301,390,337,352,366,318,387,287,401,259,412,230,419,201,421,171,417,134,407,101,391,72,387,67xm222,0l170,3,122,14,77,32,35,58,35,140,77,108,119,85,163,72,208,67,387,67,367,46,338,26,304,11,266,3,222,0xm869,0l809,6,755,25,707,56,665,99,631,153,607,216,592,287,587,367,591,433,602,490,621,540,646,582,679,615,717,639,760,653,809,658,855,654,896,643,933,624,965,598,970,592,812,592,783,589,758,580,736,566,716,547,701,523,690,497,683,469,681,439,683,414,690,392,701,371,717,351,736,335,675,335,679,276,689,224,706,178,730,139,759,107,792,85,830,71,872,67,983,67,983,18,961,10,934,4,904,1,869,0xm983,314l811,314,840,317,865,324,887,335,905,351,920,371,930,395,936,422,939,453,936,482,930,509,919,532,903,553,884,570,863,582,839,589,812,592,970,592,992,566,1011,530,1022,489,1026,445,1023,402,1013,364,996,331,983,314xm832,248l783,253,740,270,705,297,677,335,736,335,736,335,758,324,783,317,811,314,983,314,973,302,945,278,912,261,874,251,832,248xm983,67l872,67,901,68,929,73,956,81,983,92,983,6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500;top:15192;height:147;width:232;" fillcolor="#231916" filled="t" stroked="f" coordsize="1021,648" o:gfxdata="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tVx5LsAAADd&#10;AAAADwAAAAAAAAABACAAAAAiAAAAZHJzL2Rvd25yZXYueG1sUEsBAhQAFAAAAAgAh07iQDMvBZ47&#10;AAAAOQAAABAAAAAAAAAAAQAgAAAACgEAAGRycy9zaGFwZXhtbC54bWxQSwUGAAAAAAYABgBbAQAA&#10;tAMAAAAA&#10;" path="m387,68l209,68,238,70,263,75,285,84,303,97,317,113,328,132,334,155,336,180,334,204,329,227,320,250,308,273,291,297,267,325,236,357,198,394,0,578,0,648,415,648,415,577,102,577,102,575,258,433,301,391,338,353,366,319,387,288,402,260,413,231,419,201,421,172,418,135,408,101,391,72,387,68xm223,0l171,4,122,15,77,33,35,58,35,140,77,109,120,86,164,72,209,68,387,68,368,47,339,27,305,12,266,3,223,0xm1020,11l577,11,577,82,918,82,664,648,754,648,1020,39,1020,1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983;top:15192;height:150;width:232;" fillcolor="#231916" filled="t" stroked="f" coordsize="1019,659" o:gfxdata="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n6ydvQAA&#10;AN0AAAAPAAAAAAAAAAEAIAAAACIAAABkcnMvZG93bnJldi54bWxQSwECFAAUAAAACACHTuJAMy8F&#10;njsAAAA5AAAAEAAAAAAAAAABACAAAAAMAQAAZHJzL3NoYXBleG1sLnhtbFBLBQYAAAAABgAGAFsB&#10;AAC2AwAAAAA=&#10;" path="m387,68l208,68,237,70,263,75,284,84,303,97,317,113,327,132,333,155,335,180,333,204,328,227,319,250,307,272,290,297,266,325,235,357,198,393,0,578,0,648,414,648,414,576,102,576,102,575,257,433,301,391,337,353,366,318,386,288,401,259,412,231,418,201,420,172,417,135,407,101,391,72,387,68xm222,0l170,4,122,15,76,33,35,58,35,140,76,109,119,86,163,72,208,68,387,68,367,47,338,27,304,12,266,3,222,0xm809,0l767,3,728,12,694,25,663,45,638,68,620,95,610,126,606,159,614,207,637,248,675,283,728,313,728,315,664,346,618,387,591,435,582,492,585,527,596,559,614,587,639,612,669,633,704,647,743,656,786,659,838,656,883,647,923,632,957,612,977,593,802,593,774,591,748,586,725,576,706,563,689,548,678,530,671,510,669,488,676,446,700,409,740,378,795,351,944,351,935,344,869,314,869,312,925,281,927,279,800,279,753,256,720,228,700,195,693,158,695,139,701,122,711,106,725,92,742,81,761,73,781,68,803,67,968,67,967,64,944,42,915,24,884,11,848,3,809,0xm944,351l795,351,855,377,898,409,923,447,932,490,930,511,923,531,911,548,896,564,876,576,854,586,829,591,802,593,977,593,984,586,1003,557,1015,523,1018,485,1009,429,981,382,944,351xm968,67l803,67,826,68,847,73,865,80,881,91,893,105,902,120,907,138,909,158,909,159,902,196,882,228,848,256,800,279,927,279,965,243,988,199,996,149,993,118,983,90,968,6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475;top:15192;height:150;width:231;" fillcolor="#231916" filled="t" stroked="f" coordsize="1017,659" o:gfxdata="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NJAr0vQAA&#10;AN0AAAAPAAAAAAAAAAEAIAAAACIAAABkcnMvZG93bnJldi54bWxQSwECFAAUAAAACACHTuJAMy8F&#10;njsAAAA5AAAAEAAAAAAAAAABACAAAAAMAQAAZHJzL3NoYXBleG1sLnhtbFBLBQYAAAAABgAGAFsB&#10;AAC2AwAAAAA=&#10;" path="m387,68l209,68,238,70,263,75,285,84,303,97,317,113,328,132,334,155,336,180,334,204,329,227,320,250,308,273,291,297,267,325,236,357,198,394,0,578,0,648,415,648,415,577,102,577,102,575,258,433,302,391,338,353,366,319,387,288,402,260,413,231,419,201,421,172,418,135,408,101,391,72,387,68xm223,0l171,4,122,15,77,33,35,58,35,140,77,109,120,86,164,72,209,68,387,68,368,47,339,27,305,12,266,3,223,0xm617,562l617,637,643,647,672,653,704,657,739,659,801,653,855,635,903,605,916,592,739,592,707,590,676,585,646,575,617,562xm1015,333l931,333,928,392,918,443,903,488,881,525,853,554,820,575,782,588,739,592,916,592,943,564,976,511,999,448,1013,376,1015,333xm801,0l754,4,712,16,675,34,641,61,614,93,595,129,584,170,580,215,583,257,594,294,612,328,636,358,666,382,700,399,737,409,778,413,828,408,869,393,903,368,921,344,799,344,770,341,744,334,721,323,702,306,687,286,676,262,669,235,667,204,669,176,676,151,687,127,703,107,722,89,744,77,768,70,794,67,953,67,929,42,892,19,849,5,801,0xm953,67l794,67,822,70,848,79,870,93,890,113,906,137,917,163,924,193,926,226,924,250,917,271,906,291,890,309,870,324,849,335,825,342,799,344,921,344,929,333,1015,333,1017,294,1017,291,1014,225,1003,167,985,117,960,75,953,67xm931,333l929,333,930,334,930,334,931,33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457;top:15373;height:113;width:379;" fillcolor="#231916" filled="t" stroked="f" coordsize="1667,495" o:gfxdata="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iTmw74A&#10;AADdAAAADwAAAAAAAAABACAAAAAiAAAAZHJzL2Rvd25yZXYueG1sUEsBAhQAFAAAAAgAh07iQDMv&#10;BZ47AAAAOQAAABAAAAAAAAAAAQAgAAAADQEAAGRycy9zaGFwZXhtbC54bWxQSwUGAAAAAAYABgBb&#10;AQAAtwMAAAAA&#10;" path="m142,406l127,436,186,448,248,462,380,493,398,460,262,430,200,417,142,406xm207,309l160,309,125,336,86,360,44,382,0,402,7,409,14,417,21,425,27,432,79,405,127,376,169,344,207,309xm358,309l317,309,351,345,393,376,440,403,494,425,501,417,508,408,515,400,523,392,473,377,430,358,391,335,358,309xm196,339l182,370,225,378,267,386,308,395,348,404,362,372,196,339xm508,278l15,278,15,309,508,309,508,278xm199,236l161,236,161,278,199,278,199,236xm362,236l324,236,324,278,362,278,362,236xm471,205l53,205,53,236,471,236,471,205xm199,164l161,164,161,205,199,205,199,164xm362,164l324,164,324,205,362,205,362,164xm483,133l42,133,42,164,483,164,483,133xm199,98l161,98,161,133,199,133,199,98xm362,98l324,98,324,133,362,133,362,98xm504,51l21,51,21,124,60,124,60,84,504,84,504,51xm504,84l465,84,465,124,504,124,504,84xm264,1l225,17,231,26,237,34,242,43,248,51,297,51,289,39,281,26,273,13,264,1xm748,297l706,297,706,437,701,447,690,455,716,494,722,490,729,486,738,483,771,470,806,457,842,445,874,434,748,434,748,297xm864,174l824,174,852,249,890,316,939,374,997,425,1066,467,1074,456,1082,447,1090,437,1098,428,1052,405,1010,377,972,344,938,307,972,284,984,275,915,275,896,243,878,209,864,174xm879,386l843,400,810,413,778,424,748,434,874,434,880,432,880,424,879,413,879,386xm853,129l803,129,759,188,705,242,641,290,568,333,576,341,583,350,591,360,598,370,627,352,655,335,681,316,706,297,748,297,748,261,769,240,789,218,807,197,824,174,864,174,863,173,850,134,852,131,853,129xm1036,179l1007,204,977,228,946,252,915,275,984,275,1005,260,1038,235,1069,211,1036,179xm1091,92l587,92,587,129,1091,129,1091,92xm833,0l797,20,810,36,822,53,834,71,846,90,885,67,872,50,859,33,846,16,833,0xm1354,229l1310,229,1310,490,1354,490,1354,229xm1418,378l1420,388,1422,398,1424,409,1426,421,1443,422,1463,423,1485,424,1509,424,1546,419,1574,406,1590,385,1503,385,1483,385,1462,383,1440,381,1418,378xm1610,193l1174,193,1174,229,1566,229,1564,263,1562,293,1560,318,1558,339,1553,359,1543,373,1526,382,1503,385,1590,385,1592,383,1599,351,1602,321,1605,284,1607,242,1610,193xm1520,107l1477,107,1477,162,1520,162,1520,107xm1336,107l1294,107,1294,161,1336,161,1336,107xm1666,71l1147,71,1147,107,1666,107,1666,71xm1336,6l1294,6,1294,71,1336,71,1336,6xm1520,6l1477,6,1477,71,1520,71,1520,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011;top:15372;height:111;width:248;" fillcolor="#231916" filled="t" stroked="f" coordsize="1091,488" o:gfxdata="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d+0yO/&#10;AAAA3QAAAA8AAAAAAAAAAQAgAAAAIgAAAGRycy9kb3ducmV2LnhtbFBLAQIUABQAAAAIAIdO4kAz&#10;LwWeOwAAADkAAAAQAAAAAAAAAAEAIAAAAA4BAABkcnMvc2hhcGV4bWwueG1sUEsFBgAAAAAGAAYA&#10;WwEAALgDAAAAAA==&#10;" path="m335,83l291,83,290,125,288,164,286,201,283,235,271,299,245,357,205,409,151,456,160,464,169,472,177,480,184,488,243,436,286,377,314,311,327,238,330,206,332,170,334,129,335,83xm181,265l79,265,79,485,119,485,119,277,183,277,175,272,181,265xm317,427l320,438,322,449,324,460,326,472,371,473,404,473,440,468,466,451,477,432,399,432,382,432,363,431,342,429,317,427xm500,45l207,45,207,83,455,83,452,184,450,267,447,332,444,380,441,403,432,420,418,429,399,432,477,432,482,422,488,382,490,331,493,251,496,163,500,45xm183,277l119,277,161,308,201,339,228,308,188,281,183,277xm182,95l7,95,7,131,135,131,104,176,71,216,37,251,0,281,4,293,7,304,11,314,14,324,31,310,47,295,63,280,79,265,181,265,190,254,192,252,145,252,128,240,119,235,119,219,136,199,151,177,167,155,182,132,182,95xm194,184l182,201,170,218,158,235,145,252,192,252,204,237,217,220,229,204,194,184xm94,0l57,17,67,32,77,49,87,67,96,86,135,67,125,49,114,31,104,15,94,0xm1053,66l622,66,622,108,1053,108,1053,66xm1090,389l583,389,583,430,1090,430,1090,38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492;top:15372;height:111;width:249;" fillcolor="#231916" filled="t" stroked="f" coordsize="1094,488" o:gfxdata="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UDiJi8AAAA&#10;3QAAAA8AAAAAAAAAAQAgAAAAIgAAAGRycy9kb3ducmV2LnhtbFBLAQIUABQAAAAIAIdO4kAzLwWe&#10;OwAAADkAAAAQAAAAAAAAAAEAIAAAAAsBAABkcnMvc2hhcGV4bWwueG1sUEsFBgAAAAAGAAYAWwEA&#10;ALUDAAAAAA==&#10;" path="m335,83l291,83,290,125,288,164,286,201,283,235,271,299,245,357,205,409,151,456,160,464,169,472,177,480,184,488,243,436,286,377,314,311,328,238,330,206,332,170,334,129,335,83xm181,265l79,265,79,485,120,485,120,277,183,277,175,272,181,265xm318,427l320,438,322,449,324,460,326,472,371,473,404,473,440,468,466,451,477,432,399,432,382,432,363,431,342,429,318,427xm500,45l207,45,207,83,455,83,452,184,450,267,447,332,444,380,441,403,432,420,418,429,399,432,477,432,482,422,488,382,491,331,494,251,497,163,500,45xm183,277l120,277,161,308,201,339,228,308,188,281,183,277xm182,95l7,95,7,131,135,131,104,176,71,216,37,251,0,281,4,293,7,304,11,314,14,324,31,310,47,295,64,280,79,265,181,265,190,254,192,252,145,252,128,240,120,235,120,219,136,199,152,177,167,155,182,132,182,95xm194,184l182,201,170,218,158,235,145,252,192,252,204,237,217,220,229,204,194,184xm94,0l57,17,67,32,77,49,87,67,96,86,135,67,125,49,114,31,104,15,94,0xm1058,52l616,52,616,94,1058,94,1058,52xm1093,409l583,409,583,451,1093,451,1093,409xm1035,221l640,221,640,263,1035,263,1035,22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2977;top:15372;height:111;width:244;" fillcolor="#231916" filled="t" stroked="f" coordsize="1072,488" o:gfxdata="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JNcGm8AAAA&#10;3QAAAA8AAAAAAAAAAQAgAAAAIgAAAGRycy9kb3ducmV2LnhtbFBLAQIUABQAAAAIAIdO4kAzLwWe&#10;OwAAADkAAAAQAAAAAAAAAAEAIAAAAAsBAABkcnMvc2hhcGV4bWwueG1sUEsFBgAAAAAGAAYAWwEA&#10;ALUDAAAAAA==&#10;" path="m336,83l292,83,291,125,289,164,287,201,284,235,272,299,246,357,206,409,151,456,161,464,170,472,178,480,185,488,244,436,287,377,315,311,328,238,331,206,333,170,335,129,336,83xm182,265l80,265,80,485,120,485,120,277,184,277,176,272,182,265xm318,427l321,438,323,449,325,460,327,472,372,473,404,473,441,468,467,451,478,432,400,432,383,432,364,431,342,429,318,427xm501,45l207,45,207,83,456,83,453,184,450,267,448,332,445,380,441,403,433,420,419,429,400,432,478,432,483,422,489,382,491,331,494,251,497,163,501,45xm184,277l120,277,161,308,202,339,229,308,189,281,184,277xm183,95l8,95,8,131,136,131,105,176,72,216,37,251,0,281,4,293,8,304,12,314,15,324,32,310,48,295,64,280,80,265,182,265,191,254,193,252,146,252,129,240,120,235,120,219,137,199,152,177,168,155,183,132,183,95xm195,184l183,201,171,218,159,235,146,252,193,252,205,237,218,220,230,204,195,184xm95,0l58,17,68,32,78,49,87,67,97,86,136,67,125,49,115,31,105,15,95,0xm1072,39l617,39,617,486,661,486,661,456,1072,456,1072,418,661,418,661,78,1072,78,1072,39xm1072,456l1027,456,1027,486,1072,486,1072,456xm1072,78l1027,78,1027,418,1072,418,1072,78xm806,78l763,78,762,139,759,186,754,221,748,244,738,267,720,289,695,310,663,330,672,338,681,346,689,354,696,362,730,338,757,314,776,288,789,261,796,233,801,193,805,142,806,78xm925,78l882,78,882,264,886,290,899,309,921,320,952,324,1013,324,1020,284,959,284,944,283,933,278,927,270,925,259,925,78xm1021,283l1003,284,959,284,1020,284,1021,28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465;top:15372;height:111;width:250;" fillcolor="#231916" filled="t" stroked="f" coordsize="1101,488" o:gfxdata="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65QKyugAAAN0A&#10;AAAPAAAAAAAAAAEAIAAAACIAAABkcnMvZG93bnJldi54bWxQSwECFAAUAAAACACHTuJAMy8FnjsA&#10;AAA5AAAAEAAAAAAAAAABACAAAAAJAQAAZHJzL3NoYXBleG1sLnhtbFBLBQYAAAAABgAGAFsBAACz&#10;AwAAAAA=&#10;" path="m336,83l291,83,290,125,288,164,286,201,283,235,271,299,245,357,205,409,151,456,160,464,169,472,177,480,184,488,243,436,286,377,314,311,328,238,330,206,332,170,334,129,336,83xm181,265l79,265,79,485,120,485,120,277,183,277,175,272,181,265xm318,427l320,438,322,449,324,460,326,472,371,473,404,473,440,468,466,451,477,432,399,432,382,432,363,431,342,429,318,427xm500,45l207,45,207,83,455,83,453,184,450,267,447,332,444,380,441,403,432,420,418,429,399,432,477,432,482,422,488,382,491,331,494,251,497,163,500,45xm183,277l120,277,161,308,201,339,228,308,188,281,183,277xm182,95l7,95,7,131,135,131,104,176,71,216,37,251,0,281,4,293,7,304,11,314,14,324,31,310,47,295,64,280,79,265,181,265,190,254,192,252,145,252,128,240,120,235,120,219,136,199,152,177,167,155,182,132,182,95xm194,184l182,201,170,218,158,235,145,252,192,252,204,237,217,220,229,204,194,184xm94,0l57,17,67,32,77,49,87,67,96,86,135,67,125,49,114,31,104,15,94,0xm1100,425l578,425,578,462,1100,462,1100,425xm776,232l731,232,701,425,745,425,776,232xm1015,194l611,194,611,232,970,232,970,425,1015,425,1015,194xm801,74l757,74,738,194,782,194,801,74xm1075,37l597,37,597,74,1075,74,1075,3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08;top:13025;height:193;width:384;" fillcolor="#231916" filled="t" stroked="f" coordsize="1020,511" o:gfxdata="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wK2O+8AAAA&#10;3QAAAA8AAAAAAAAAAQAgAAAAIgAAAGRycy9kb3ducmV2LnhtbFBLAQIUABQAAAAIAIdO4kAzLwWe&#10;OwAAADkAAAAQAAAAAAAAAAEAIAAAAAsBAABkcnMvc2hhcGV4bWwueG1sUEsFBgAAAAAGAAYAWwEA&#10;ALUDAAAAAA==&#10;" path="m254,223l198,223,198,422,198,435,197,453,196,478,194,507,209,506,219,505,258,505,256,477,255,453,254,434,254,422,254,223xm258,505l227,505,258,507,258,505xm0,171l1,186,2,193,2,202,1,212,0,226,43,224,59,223,71,223,455,223,454,211,453,202,453,193,454,184,455,175,73,175,61,174,45,174,0,171xm455,223l364,223,455,226,455,223xm195,0l196,37,197,68,198,91,198,105,198,175,254,175,254,105,254,89,255,66,257,2,219,2,209,1,195,0xm455,171l402,174,382,174,366,175,455,175,455,171xm257,0l241,1,231,2,257,2,257,0xm703,23l707,96,707,204,705,259,701,307,693,348,683,383,670,407,653,431,632,452,607,472,596,480,603,481,613,484,637,495,648,502,656,510,664,501,683,478,699,455,713,432,725,409,733,390,739,369,746,346,751,320,1016,320,1016,276,756,276,758,196,1016,196,1016,152,758,152,758,72,1016,72,1017,67,1018,48,1019,27,776,27,762,27,745,26,725,25,703,23xm894,435l900,447,905,458,909,466,911,472,913,479,914,489,914,495,914,504,949,501,977,496,997,488,1011,477,1013,472,1014,463,1015,449,1015,441,933,441,929,440,924,439,900,436,894,435xm1016,320l964,320,964,426,962,434,958,436,953,439,946,441,1015,441,1015,434,1016,320xm1016,196l964,196,964,276,1016,276,1016,196xm1016,72l964,72,964,152,1016,152,1016,91,1016,81,1016,72xm1019,23l971,26,954,27,942,27,1019,27,1019,2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3390;top:13076;height:142;width:820;" fillcolor="#231916" filled="t" stroked="f" coordsize="2234,388" o:gfxdata="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+vZZu8AAAA&#10;3QAAAA8AAAAAAAAAAQAgAAAAIgAAAGRycy9kb3ducmV2LnhtbFBLAQIUABQAAAAIAIdO4kAzLwWe&#10;OwAAADkAAAAQAAAAAAAAAAEAIAAAAAsBAABkcnMvc2hhcGV4bWwueG1sUEsFBgAAAAAGAAYAWwEA&#10;ALUDAAAAAA==&#10;" path="m162,0l96,14,45,54,12,116,0,196,11,274,43,334,92,373,157,387,221,375,268,341,159,341,116,329,85,296,66,250,60,195,66,140,84,93,115,60,160,47,268,47,229,15,162,0xm268,47l160,47,204,59,235,93,253,139,259,192,253,249,234,297,203,329,159,341,268,341,272,338,307,276,319,190,308,115,278,55,268,47xm564,1l491,13,433,51,394,113,379,198,392,278,428,338,483,375,554,387,583,386,608,382,628,377,643,372,636,339,565,339,513,330,473,302,448,257,439,195,449,131,475,85,516,57,566,48,636,48,644,15,633,11,617,6,593,2,564,1xm633,326l619,331,603,336,584,338,565,339,636,339,633,326xm636,48l566,48,586,49,604,52,619,57,632,62,636,48xm843,54l786,54,786,382,843,382,843,54xm945,5l685,5,685,54,945,54,945,5xm1151,0l1085,14,1034,54,1001,116,989,196,1000,274,1032,334,1081,373,1146,387,1210,375,1258,341,1148,341,1106,329,1074,296,1055,250,1049,195,1055,140,1073,93,1104,60,1149,47,1257,47,1218,15,1151,0xm1257,47l1149,47,1193,59,1224,93,1242,139,1248,192,1242,249,1223,297,1192,329,1148,341,1258,341,1262,338,1296,276,1308,190,1298,115,1267,55,1257,47xm1477,3l1452,4,1428,5,1407,8,1389,11,1389,381,1402,383,1420,384,1440,385,1463,385,1506,383,1541,377,1570,366,1592,350,1599,342,1465,342,1454,341,1445,340,1445,205,1593,205,1577,192,1549,180,1549,179,1575,165,1577,163,1445,163,1445,49,1452,48,1463,46,1593,46,1587,36,1546,12,1477,3xm1593,205l1478,205,1510,209,1538,220,1557,241,1565,273,1558,305,1539,326,1512,338,1480,342,1599,342,1603,338,1613,322,1621,301,1624,274,1618,239,1601,211,1593,205xm1593,46l1482,46,1508,49,1531,58,1548,75,1554,103,1549,127,1534,146,1511,158,1480,163,1577,163,1595,146,1607,123,1611,97,1606,66,1593,46xm1903,5l1707,5,1707,382,1912,382,1912,334,1764,334,1764,209,1895,209,1895,162,1764,162,1764,53,1903,53,1903,5xm2083,3l2058,4,2034,5,2011,8,1992,11,1992,382,2048,382,2048,223,2180,223,2172,214,2153,203,2153,202,2179,188,2188,180,2048,180,2048,51,2055,49,2069,47,2203,47,2190,33,2170,19,2146,10,2117,5,2083,3xm2180,223l2083,223,2109,227,2128,239,2141,260,2151,292,2158,324,2164,350,2170,370,2174,382,2233,382,2228,367,2221,344,2214,314,2205,280,2197,252,2186,230,2180,223xm2203,47l2088,47,2117,51,2141,62,2157,82,2163,113,2158,140,2143,161,2118,175,2086,180,2188,180,2201,167,2215,140,2220,107,2218,85,2213,65,2203,47,2203,47xe">
                    <v:fill on="t" focussize="0,0"/>
                    <v:stroke on="f"/>
                    <v:imagedata o:title=""/>
                    <o:lock v:ext="edit" aspectratio="f"/>
                  </v:shape>
                </v:group>
                <v:group id="_x0000_s1026" o:spid="_x0000_s1026" o:spt="203" style="position:absolute;left:19332;top:13025;height:2447;width:3380;" coordorigin="8175,13025" coordsize="3380,2447" o:gfxdata="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DiG+MC+AAAA3AAAAA8AAAAAAAAAAQAgAAAAIgAAAGRycy9kb3ducmV2Lnht&#10;bFBLAQIUABQAAAAIAIdO4kAzLwWeOwAAADkAAAAVAAAAAAAAAAEAIAAAAA0BAABkcnMvZ3JvdXBz&#10;aGFwZXhtbC54bWxQSwUGAAAAAAYABgBgAQAAygMAAAAA&#10;">
                  <o:lock v:ext="edit" aspectratio="f"/>
                  <v:group id="组合 1019" o:spid="_x0000_s1026" o:spt="203" style="position:absolute;left:8175;top:13315;height:200;width:3380;" coordorigin="2473,2521" coordsize="3278,194" o:gfxdata="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QRDWLvAAAANwAAAAPAAAAAAAAAAEAIAAAACIAAABkcnMvZG93bnJldi54bWxQ&#10;SwECFAAUAAAACACHTuJAMy8FnjsAAAA5AAAAFQAAAAAAAAABACAAAAALAQAAZHJzL2dyb3Vwc2hh&#10;cGV4bWwueG1sUEsFBgAAAAAGAAYAYAEAAMgDAAAAAA==&#10;">
                    <o:lock v:ext="edit" aspectratio="f"/>
                    <v:rect id="矩形 1" o:spid="_x0000_s1026" o:spt="1" style="position:absolute;left:2473;top:2521;height:194;width:3279;" fillcolor="#36A7A8" filled="t" stroked="f" coordsize="21600,21600" o:gfxdata="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lHW7&#10;jcEAAADdAAAADwAAAAAAAAABACAAAAAiAAAAZHJzL2Rvd25yZXYueG1sUEsBAhQAFAAAAAgAh07i&#10;QDMvBZ47AAAAOQAAABAAAAAAAAAAAQAgAAAAEAEAAGRycy9zaGFwZXhtbC54bWxQSwUGAAAAAAYA&#10;BgBbAQAAugMAAAAA&#10;">
                      <v:fill on="t" focussize="0,0"/>
                      <v:stroke on="f"/>
                      <v:imagedata o:title=""/>
                      <o:lock v:ext="edit" aspectratio="f"/>
                    </v:rect>
                    <v:group id="组合 735" o:spid="_x0000_s1026" o:spt="203" style="position:absolute;left:2582;top:2571;height:97;width:3061;" coordorigin="1304,2571" coordsize="3061,97" o:gfxdata="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H8IkBC+AAAA3AAAAA8AAAAAAAAAAQAgAAAAIgAAAGRycy9kb3ducmV2Lnht&#10;bFBLAQIUABQAAAAIAIdO4kAzLwWeOwAAADkAAAAVAAAAAAAAAAEAIAAAAA0BAABkcnMvZ3JvdXBz&#10;aGFwZXhtbC54bWxQSwUGAAAAAAYABgBgAQAAygMAAAAA&#10;">
                      <o:lock v:ext="edit" aspectratio="f"/>
                      <v:shape id="任意多边形 2" o:spid="_x0000_s1026" o:spt="100" style="position:absolute;left:1304;top:2572;height:96;width:283;" fillcolor="#FFFFFF" filled="t" stroked="f" coordsize="445,151" o:gfxdata="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mY1e+8AAAA&#10;3QAAAA8AAAAAAAAAAQAgAAAAIgAAAGRycy9kb3ducmV2LnhtbFBLAQIUABQAAAAIAIdO4kAzLwWe&#10;OwAAADkAAAAQAAAAAAAAAAEAIAAAAAsBAABkcnMvc2hhcGV4bWwueG1sUEsFBgAAAAAGAAYAWwEA&#10;ALUDAAAAAA==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6,71,38,66,29,63xm74,90l63,90,63,107,74,107,74,90xm74,67l63,67,63,81,74,81,74,67xm287,6l234,6,234,72,234,85,232,106,228,126,220,144,222,145,226,148,228,150,234,137,238,123,241,108,243,93,287,93,287,83,243,83,244,72,244,54,287,54,287,44,244,44,244,16,287,16,287,6xm173,113l169,124,161,135,152,143,154,144,158,148,160,149,167,142,173,134,178,125,183,116,173,113xm287,93l277,93,277,137,276,138,271,138,255,138,257,141,258,146,258,149,270,149,277,148,281,147,285,145,287,141,287,138,264,138,255,138,287,138,287,93xm203,113l195,118,201,125,208,136,210,143,219,138,216,131,209,121,203,113xm227,99l152,99,152,109,227,109,227,99xm176,30l167,30,167,99,176,99,176,81,215,81,215,72,176,72,176,55,215,55,215,46,176,46,176,30xm215,81l205,81,205,99,215,99,215,81xm287,54l277,54,277,83,287,83,287,54xm215,55l205,55,205,72,215,72,215,55xm215,30l205,30,205,46,215,46,215,30xm287,16l277,16,277,44,287,44,287,16xm226,20l154,20,154,30,226,30,226,20xm176,0l167,0,167,20,176,20,176,0xm215,0l205,0,205,20,215,20,215,0xm444,66l306,66,306,78,444,78,444,6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3" o:spid="_x0000_s1026" o:spt="100" style="position:absolute;left:1771;top:2572;height:96;width:282;" fillcolor="#FFFFFF" filled="t" stroked="f" coordsize="443,151" o:gfxdata="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Xh4a1ugAAAN0A&#10;AAAPAAAAAAAAAAEAIAAAACIAAABkcnMvZG93bnJldi54bWxQSwECFAAUAAAACACHTuJAMy8FnjsA&#10;AAA5AAAAEAAAAAAAAAABACAAAAAJAQAAZHJzL3NoYXBleG1sLnhtbFBLBQYAAAAABgAGAFsBAACz&#10;AwAAAAA=&#10;" path="m120,4l18,4,18,63,120,63,120,54,28,54,28,38,120,38,120,29,28,29,28,13,120,13,120,4xm120,38l109,38,109,54,120,54,120,38xm120,13l109,13,109,29,120,29,120,13xm135,135l2,135,2,145,135,145,135,135xm74,116l63,116,63,135,74,135,74,116xm119,107l20,107,20,116,119,116,119,107xm29,63l23,74,17,85,9,94,0,102,3,104,7,107,9,109,15,104,20,97,25,90,126,90,126,81,31,81,34,76,37,71,39,66,29,63xm74,90l63,90,63,107,74,107,74,90xm74,67l63,67,63,81,74,81,74,67xm287,6l235,6,234,72,234,85,232,106,228,126,220,144,223,145,227,148,228,150,234,137,239,123,241,108,243,93,287,93,287,83,244,83,244,72,244,54,287,54,287,44,244,44,244,16,287,16,287,6xm173,113l169,124,161,135,152,143,155,144,159,148,160,149,167,142,173,134,179,125,183,116,173,113xm287,93l277,93,277,137,276,138,272,138,256,138,257,141,258,146,259,149,270,149,277,148,281,147,285,145,287,141,287,138,264,138,256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7,20l154,20,154,30,227,30,227,20xm176,0l167,0,167,20,176,20,176,0xm215,0l206,0,206,20,215,20,215,0xm430,21l321,21,321,33,430,33,430,21xm443,120l308,120,308,132,443,132,443,12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4" o:spid="_x0000_s1026" o:spt="100" style="position:absolute;left:2237;top:2572;height:96;width:280;" fillcolor="#FFFFFF" filled="t" stroked="f" coordsize="441,151" o:gfxdata="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0UAsb4A&#10;AADdAAAADwAAAAAAAAABACAAAAAiAAAAZHJzL2Rvd25yZXYueG1sUEsBAhQAFAAAAAgAh07iQDMv&#10;BZ47AAAAOQAAABAAAAAAAAAAAQAgAAAADQEAAGRycy9zaGFwZXhtbC54bWxQSwUGAAAAAAYABgBb&#10;AQAAtwMAAAAA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1,143,154,144,158,148,160,149,166,142,172,134,178,125,182,116,173,113xm286,93l276,93,276,137,275,138,271,138,255,138,256,141,258,146,258,149,269,149,276,148,281,147,285,145,286,141,286,138,263,138,255,138,286,138,286,93xm202,113l195,118,201,125,207,136,210,143,218,138,215,131,208,121,202,113xm226,99l151,99,151,109,226,109,226,99xm176,30l166,30,166,99,176,99,176,81,214,81,214,72,176,72,176,55,214,55,214,46,176,46,176,30xm214,81l205,81,205,99,214,99,214,81xm286,54l276,54,276,83,286,83,286,54xm214,55l205,55,205,72,214,72,214,55xm214,30l205,30,205,46,214,46,214,30xm286,16l276,16,276,44,286,44,286,16xm226,20l153,20,153,30,226,30,226,20xm176,0l166,0,166,20,176,20,176,0xm214,0l205,0,205,20,214,20,214,0xm432,14l317,14,317,25,432,25,432,14xm420,68l327,68,327,79,420,79,420,68xm440,126l308,126,308,137,440,137,440,12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5" o:spid="_x0000_s1026" o:spt="100" style="position:absolute;left:2701;top:2572;height:96;width:278;" fillcolor="#FFFFFF" filled="t" stroked="f" coordsize="437,151" o:gfxdata="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A9DofvQAA&#10;AN0AAAAPAAAAAAAAAAEAIAAAACIAAABkcnMvZG93bnJldi54bWxQSwECFAAUAAAACACHTuJAMy8F&#10;njsAAAA5AAAAEAAAAAAAAAABACAAAAAMAQAAZHJzL3NoYXBleG1sLnhtbFBLBQYAAAAABgAGAFsB&#10;AAC2AwAAAAA=&#10;" path="m119,4l18,4,18,63,119,63,119,54,28,54,28,38,119,38,119,29,28,29,28,13,119,13,119,4xm119,38l109,38,109,54,119,54,119,38xm119,13l109,13,109,29,119,29,119,13xm135,135l2,135,2,145,135,145,135,135xm73,116l63,116,63,135,73,135,73,116xm119,107l20,107,20,116,119,116,119,107xm28,63l23,74,16,85,8,94,0,102,3,104,7,107,9,109,14,104,20,97,25,90,125,90,125,81,31,81,34,76,36,71,38,66,28,63xm73,90l63,90,63,107,73,107,73,90xm73,67l63,67,63,81,73,81,73,67xm286,6l234,6,234,72,234,85,232,106,228,126,220,144,222,145,226,148,228,150,234,137,238,123,241,108,243,93,286,93,286,83,243,83,244,72,244,54,286,54,286,44,244,44,244,16,286,16,286,6xm173,113l168,124,160,135,152,143,154,144,158,148,160,149,166,142,172,134,178,125,183,116,173,113xm286,93l277,93,277,137,276,138,271,138,255,138,256,141,258,146,258,149,270,149,277,148,281,147,285,145,286,141,286,138,263,138,255,138,286,138,286,93xm203,113l195,118,201,125,208,136,210,143,219,138,216,131,209,121,203,113xm226,99l151,99,151,109,226,109,226,99xm176,30l167,30,167,99,176,99,176,81,215,81,215,72,176,72,176,55,215,55,215,46,176,46,176,30xm215,81l205,81,205,99,215,99,215,81xm286,54l277,54,277,83,286,83,286,54xm215,55l205,55,205,72,215,72,215,55xm215,30l205,30,205,46,215,46,215,30xm286,16l277,16,277,44,286,44,286,16xm226,20l154,20,154,30,226,30,226,20xm176,0l167,0,167,20,176,20,176,0xm215,0l205,0,205,20,215,20,215,0xm437,12l312,12,312,144,323,144,323,131,437,131,437,120,323,120,323,23,437,23,437,12xm437,131l426,131,426,143,437,143,437,131xm437,23l426,23,426,120,437,120,437,23xm363,23l353,23,352,51,348,72,339,88,325,98,327,100,330,104,331,107,347,95,357,77,361,53,363,23xm395,23l385,23,385,88,388,93,418,93,422,93,424,92,424,90,423,86,423,84,395,84,395,82,395,23xm423,83l421,84,417,84,423,84,423,83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6" o:spid="_x0000_s1026" o:spt="100" style="position:absolute;left:3163;top:2572;height:96;width:282;" fillcolor="#FFFFFF" filled="t" stroked="f" coordsize="443,151" o:gfxdata="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H8CUtugAAAN0A&#10;AAAPAAAAAAAAAAEAIAAAACIAAABkcnMvZG93bnJldi54bWxQSwECFAAUAAAACACHTuJAMy8FnjsA&#10;AAA5AAAAEAAAAAAAAAABACAAAAAJAQAAZHJzL3NoYXBleG1sLnhtbFBLBQYAAAAABgAGAFsBAACz&#10;AwAAAAA=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7,71,39,66,29,63xm74,90l63,90,63,107,74,107,74,90xm74,67l63,67,63,81,74,81,74,67xm287,6l234,6,234,72,234,85,232,106,228,126,220,144,222,145,227,148,228,150,234,137,238,123,241,108,243,93,287,93,287,83,244,83,244,72,244,54,287,54,287,44,244,44,244,16,287,16,287,6xm173,113l169,124,161,135,152,143,154,144,158,148,160,149,167,142,173,134,178,125,183,116,173,113xm287,93l277,93,277,137,276,138,271,138,255,138,257,141,258,146,259,149,270,149,277,148,281,147,285,145,287,141,287,138,264,138,255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6,20l154,20,154,30,226,30,226,20xm176,0l167,0,167,20,176,20,176,0xm215,0l206,0,206,20,215,20,215,0xm443,129l308,129,308,140,443,140,443,129xm366,73l355,73,352,88,350,103,348,117,345,129,356,129,359,117,361,103,363,88,366,73xm409,62l408,62,326,62,326,73,406,73,405,88,403,103,402,117,401,129,411,129,413,112,415,95,416,78,417,62,409,62xm372,25l362,25,360,36,357,62,367,62,371,36,372,25xm432,14l317,14,317,25,432,25,432,14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7" o:spid="_x0000_s1026" o:spt="100" style="position:absolute;left:3629;top:2571;height:96;width:282;" fillcolor="#FFFFFF" filled="t" stroked="f" coordsize="444,152" o:gfxdata="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DjYjL4A&#10;AADdAAAADwAAAAAAAAABACAAAAAiAAAAZHJzL2Rvd25yZXYueG1sUEsBAhQAFAAAAAgAh07iQDMv&#10;BZ47AAAAOQAAABAAAAAAAAAAAQAgAAAADQEAAGRycy9zaGFwZXhtbC54bWxQSwUGAAAAAAYABgBb&#10;AQAAtwMAAAAA&#10;" path="m120,6l19,6,19,65,120,65,120,56,29,56,29,40,120,40,120,31,29,31,29,15,120,15,120,6xm120,40l109,40,109,56,120,56,120,40xm120,15l109,15,109,31,120,31,120,15xm135,137l2,137,2,147,135,147,135,137xm74,118l63,118,63,137,74,137,74,118xm119,109l20,109,20,118,119,118,119,109xm29,65l23,76,17,87,9,96,0,104,3,106,7,109,9,111,15,106,20,99,25,92,126,92,126,83,31,83,34,78,37,73,39,68,29,65xm74,92l63,92,63,109,74,109,74,92xm74,69l63,69,63,83,74,83,74,69xm287,8l235,8,234,74,234,87,232,108,228,128,220,146,223,147,227,150,228,152,234,139,239,125,242,110,243,95,287,95,287,85,244,85,244,74,244,56,287,56,287,46,244,46,244,18,287,18,287,8xm174,115l169,126,161,137,152,145,155,146,159,150,161,151,167,144,173,136,179,127,183,118,174,115xm287,95l277,95,277,139,276,140,272,140,256,140,257,143,258,148,259,151,270,151,277,150,281,149,285,147,287,143,287,140,264,140,256,140,287,140,287,95xm203,115l195,120,201,127,208,138,211,145,219,140,216,133,209,123,203,115xm227,101l152,101,152,111,227,111,227,101xm176,32l167,32,167,101,176,101,176,83,215,83,215,74,176,74,176,57,215,57,215,48,176,48,176,32xm215,83l206,83,206,101,215,101,215,83xm287,56l277,56,277,85,287,85,287,56xm215,57l206,57,206,74,215,74,215,57xm215,32l206,32,206,48,215,48,215,32xm287,18l277,18,277,46,287,46,287,18xm227,22l154,22,154,32,227,32,227,22xm176,2l167,2,167,22,176,22,176,2xm215,2l206,2,206,22,215,22,215,2xm443,44l308,44,308,55,443,55,443,44xm347,75l338,94,328,112,317,129,306,143,309,145,314,148,316,150,327,135,338,118,348,99,358,79,347,75xm402,74l392,79,404,97,415,116,426,134,434,149,444,143,436,128,425,110,413,92,402,74xm372,0l362,4,367,15,373,31,376,40,387,35,384,26,377,11,372,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8" o:spid="_x0000_s1026" o:spt="100" style="position:absolute;left:4095;top:2572;height:96;width:270;" fillcolor="#FFFFFF" filled="t" stroked="f" coordsize="425,151" o:gfxdata="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2DJmK/&#10;AAAA3QAAAA8AAAAAAAAAAQAgAAAAIgAAAGRycy9kb3ducmV2LnhtbFBLAQIUABQAAAAIAIdO4kAz&#10;LwWeOwAAADkAAAAQAAAAAAAAAAEAIAAAAA4BAABkcnMvc2hhcGV4bWwueG1sUEsFBgAAAAAGAAYA&#10;WwEAALgDAAAAAA==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2,143,154,144,158,148,160,149,166,142,172,134,178,125,182,116,173,113xm286,93l276,93,276,137,276,138,271,138,255,138,256,141,258,146,258,149,269,149,276,148,281,147,285,145,286,141,286,138,263,138,255,138,286,138,286,93xm202,113l195,118,201,125,207,136,210,143,218,138,215,131,209,121,202,113xm226,99l151,99,151,109,226,109,226,99xm176,30l166,30,166,99,176,99,176,81,215,81,215,72,176,72,176,55,215,55,215,46,176,46,176,30xm215,81l205,81,205,99,215,99,215,81xm286,54l276,54,276,83,286,83,286,54xm215,55l205,55,205,72,215,72,215,55xm215,30l205,30,205,46,215,46,215,30xm286,16l276,16,276,44,286,44,286,16xm226,20l153,20,153,30,226,30,226,20xm176,0l166,0,166,20,176,20,176,0xm215,0l205,0,205,20,215,20,215,0xm425,9l326,9,326,147,336,147,336,137,425,137,425,126,336,126,336,78,425,78,425,67,336,67,336,20,425,20,425,9xm425,137l414,137,414,147,425,147,425,137xm425,78l414,78,414,126,425,126,425,78xm425,20l414,20,414,67,425,67,425,20xe">
                        <v:fill on="t" focussize="0,0"/>
                        <v:stroke on="f"/>
                        <v:imagedata o:title=""/>
                        <o:lock v:ext="edit" aspectratio="f"/>
                      </v:shape>
                    </v:group>
                  </v:group>
                  <v:group id="组合 1385" o:spid="_x0000_s1026" o:spt="203" style="position:absolute;left:9592;top:13808;height:112;width:493;" coordsize="2388,541" o:gfxdata="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ZeO9r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541;width:2388;" fillcolor="#231916" filled="t" stroked="f" coordsize="2388,541" o:gfxdata="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6mvti8AAAA&#10;3QAAAA8AAAAAAAAAAQAgAAAAIgAAAGRycy9kb3ducmV2LnhtbFBLAQIUABQAAAAIAIdO4kAzLwWe&#10;OwAAADkAAAAQAAAAAAAAAAEAIAAAAAsBAABkcnMvc2hhcGV4bWwueG1sUEsFBgAAAAAGAAYAWwEA&#10;ALUDAAAAAA==&#10;" path="m150,194l106,215,138,270,172,319,207,361,243,398,190,430,132,457,69,479,1,496,9,507,17,518,24,528,30,539,104,518,171,492,231,463,283,431,382,431,378,429,324,398,355,368,284,368,248,333,213,292,181,246,150,194xm382,431l283,431,337,465,399,495,468,518,544,536,550,525,558,514,566,501,575,487,504,474,438,454,382,431xm416,189l388,242,357,289,322,331,284,368,355,368,361,361,397,317,430,268,462,211,416,189xm407,124l360,124,360,178,407,178,407,124xm212,124l166,124,166,177,212,177,212,124xm571,85l0,85,0,124,571,124,571,85xm212,5l166,5,166,85,212,85,212,5xm407,5l360,5,360,85,407,85,407,5xm1183,472l1139,472,1146,489,1153,506,1159,524,1165,541,1206,527,1195,497,1183,472xm704,310l692,364,677,418,661,470,643,522,694,537,706,494,719,445,735,389,752,327,740,323,728,319,716,315,704,310xm983,492l940,492,944,503,948,514,951,525,990,511,983,492xm931,313l886,313,869,344,851,375,832,406,812,437,803,450,794,461,785,470,775,478,790,510,896,497,940,492,983,492,979,482,975,471,834,471,876,406,915,342,931,313xm1125,317l1079,317,1064,342,1049,367,1033,392,1016,418,1008,430,999,441,990,450,981,457,996,491,1063,481,1139,472,1183,472,1180,464,1174,451,1039,451,1077,396,1113,339,1125,317xm938,390l904,402,911,418,917,433,924,450,928,462,834,471,975,471,967,452,953,421,938,390xm1141,388l1107,401,1112,412,1117,422,1122,433,1127,443,1082,448,1039,451,1174,451,1162,428,1141,388xm1104,140l1057,140,1044,170,1030,200,1015,228,999,255,991,267,983,278,975,287,966,294,980,327,1079,317,1125,317,1142,288,1022,288,1044,255,1064,219,1084,181,1104,140xm915,140l870,140,858,166,844,192,829,220,813,249,805,261,797,272,789,281,780,288,794,323,812,321,833,318,858,316,886,313,931,313,949,283,836,283,858,245,879,208,898,173,915,140xm1135,204l1126,224,1117,244,1107,263,1097,284,1077,285,1022,288,1142,288,1147,280,1179,219,1135,204xm937,208l929,226,921,244,912,261,903,279,885,281,868,282,851,282,836,283,949,283,950,281,981,221,937,208xm656,147l627,179,650,196,673,214,696,232,718,251,750,217,730,201,707,184,682,166,656,147xm1199,103l787,103,787,140,1199,140,1199,103xm686,12l656,41,681,61,704,81,727,101,748,120,781,88,759,68,735,49,711,31,686,12xm891,3l858,27,872,43,887,61,903,81,920,103,922,103,959,78,940,56,923,37,906,19,891,3xm1082,4l1065,31,1049,57,1033,81,1017,103,1065,103,1083,81,1099,61,1111,45,1126,27,1082,4xm1384,326l1341,326,1331,379,1316,425,1294,465,1266,498,1275,507,1283,516,1291,525,1298,534,1338,485,1366,422,1383,344,1384,326xm1808,257l1429,257,1429,533,1473,533,1473,294,1808,294,1808,257xm1629,483l1632,495,1634,506,1636,516,1638,526,1716,527,1737,527,1768,523,1790,510,1803,490,1804,487,1724,487,1700,486,1676,486,1652,485,1629,483xm1808,294l1763,294,1763,454,1761,468,1753,478,1741,484,1724,487,1804,487,1808,463,1808,294xm1637,294l1594,294,1583,333,1561,370,1528,403,1483,434,1491,443,1499,452,1506,460,1513,468,1550,441,1580,413,1603,385,1620,355,1675,355,1663,343,1633,312,1635,306,1636,300,1637,294xm1675,355l1620,355,1641,379,1663,403,1684,428,1706,454,1739,423,1716,398,1691,371,1675,355xm1837,68l1345,68,1345,279,1328,288,1308,298,1285,309,1259,321,1270,366,1309,344,1326,335,1341,326,1384,326,1389,251,1389,106,1837,106,1837,68xm1644,197l1602,197,1602,213,1601,229,1600,243,1599,257,1641,257,1642,243,1643,228,1644,213,1644,197xm1305,122l1267,133,1275,159,1282,186,1288,213,1294,241,1336,229,1328,201,1320,174,1313,148,1305,122xm1824,159l1411,159,1411,197,1824,197,1824,159xm1577,0l1539,21,1548,33,1558,45,1566,57,1574,68,1596,68,1620,55,1610,42,1600,29,1589,15,1577,0xm2388,40l1973,40,1973,533,2022,533,2022,495,2388,495,2388,455,2022,455,2022,284,2388,284,2388,243,2022,243,2022,80,2388,80,2388,40xm2388,495l2338,495,2338,533,2388,533,2388,495xm2388,284l2338,284,2338,455,2388,455,2388,284xm2388,80l2338,80,2338,243,2388,243,2388,8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387" o:spid="_x0000_s1026" o:spt="203" style="position:absolute;left:9794;top:13637;height:148;width:90;" coordsize="436,717" o:gfxdata="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pqnEc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717;width:436;" fillcolor="#231916" filled="t" stroked="f" coordsize="436,717" o:gfxdata="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QVpfrsAAADd&#10;AAAADwAAAAAAAAABACAAAAAiAAAAZHJzL2Rvd25yZXYueG1sUEsBAhQAFAAAAAgAh07iQDMvBZ47&#10;AAAAOQAAABAAAAAAAAAAAQAgAAAACgEAAGRycy9zaGFwZXhtbC54bWxQSwUGAAAAAAYABgBbAQAA&#10;tAMAAAAA&#10;" path="m267,0l0,73,0,154,173,107,173,640,4,640,4,717,435,717,435,640,267,640,267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389" o:spid="_x0000_s1026" o:spt="203" style="position:absolute;left:10597;top:14972;height:113;width:364;" coordsize="1764,544" o:gfxdata="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bm1Ie+AAAA3AAAAA8AAAAAAAAAAQAgAAAAIgAAAGRycy9kb3ducmV2Lnht&#10;bFBLAQIUABQAAAAIAIdO4kAzLwWeOwAAADkAAAAVAAAAAAAAAAEAIAAAAA0BAABkcnMvZ3JvdXBz&#10;aGFwZXhtbC54bWxQSwUGAAAAAAYABgBgAQAAygMAAAAA&#10;">
                    <o:lock v:ext="edit" aspectratio="f"/>
                    <v:shape id="_x0000_s1026" o:spid="_x0000_s1026" o:spt="100" style="position:absolute;left:0;top:0;height:544;width:1764;" fillcolor="#231916" filled="t" stroked="f" coordsize="1764,544" o:gfxdata="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Vf0xW/&#10;AAAA3QAAAA8AAAAAAAAAAQAgAAAAIgAAAGRycy9kb3ducmV2LnhtbFBLAQIUABQAAAAIAIdO4kAz&#10;LwWeOwAAADkAAAAQAAAAAAAAAAEAIAAAAA4BAABkcnMvc2hhcGV4bWwueG1sUEsFBgAAAAAGAAYA&#10;WwEAALgDAAAAAA==&#10;" path="m307,342l258,342,258,542,307,542,307,342xm566,300l0,300,0,342,566,342,566,300xm307,73l258,73,258,300,307,300,307,73xm93,109l56,133,86,170,114,206,140,241,164,275,205,246,180,213,153,179,124,144,93,109xm467,107l441,144,413,179,383,213,352,246,388,274,417,244,447,210,479,173,511,133,467,107xm541,31l26,31,26,73,541,73,541,31xm797,278l743,278,729,299,716,319,702,339,688,358,849,427,799,449,743,468,680,484,610,496,617,508,624,519,629,530,635,541,713,525,783,504,845,479,900,449,1015,449,942,419,963,399,894,399,755,342,786,294,797,278xm1015,449l900,449,953,473,1003,496,1051,518,1096,540,1125,497,1015,449xm1042,278l992,278,975,312,954,344,927,373,894,399,963,399,975,388,1003,354,1025,317,1042,278xm1167,238l590,238,590,278,1167,278,1167,238xm826,138l812,163,797,189,783,213,768,238,822,238,847,197,860,176,872,155,826,138xm1140,86l619,86,619,189,665,189,665,126,1140,126,1140,86xm1140,126l1093,126,1093,189,1140,189,1140,126xm869,0l830,24,844,40,857,56,869,71,881,86,902,86,929,69,916,52,902,35,886,18,869,0xm1476,306l1428,306,1448,340,1468,371,1491,399,1514,424,1479,447,1440,468,1398,488,1352,506,1360,516,1368,526,1375,535,1381,544,1429,524,1474,503,1515,480,1551,455,1647,455,1627,445,1588,423,1614,395,1551,395,1524,368,1499,339,1476,306xm1317,312l1273,312,1273,541,1317,541,1317,312xm1647,455l1551,455,1590,480,1634,503,1682,523,1733,540,1740,529,1747,518,1755,507,1764,495,1714,481,1669,465,1647,455xm1707,226l1660,226,1639,275,1614,320,1585,360,1551,395,1614,395,1625,383,1657,336,1684,284,1707,226xm1334,129l1306,185,1272,239,1232,291,1185,340,1190,352,1195,364,1199,375,1203,386,1221,370,1238,352,1256,333,1273,312,1317,312,1317,250,1333,225,1348,199,1363,172,1379,143,1334,129xm1482,129l1453,187,1421,241,1384,291,1342,337,1350,343,1359,350,1368,358,1377,366,1391,351,1403,337,1416,322,1428,306,1476,306,1476,305,1455,269,1462,258,1469,248,1475,237,1482,226,1707,226,1707,187,1504,187,1510,176,1515,166,1521,155,1526,144,1482,129xm1527,246l1499,272,1517,288,1533,303,1547,318,1560,332,1592,303,1576,288,1560,274,1544,260,1527,246xm1757,84l1194,84,1194,124,1757,124,1757,84xm1473,2l1436,24,1448,40,1459,55,1469,69,1478,84,1494,84,1522,67,1509,50,1497,33,1485,17,1473,2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391" o:spid="_x0000_s1026" o:spt="203" style="position:absolute;left:10658;top:14587;height:110;width:242;" coordsize="1173,530" o:gfxdata="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MkPTPO+AAAA3AAAAA8AAAAAAAAAAQAgAAAAIgAAAGRycy9kb3ducmV2Lnht&#10;bFBLAQIUABQAAAAIAIdO4kAzLwWeOwAAADkAAAAVAAAAAAAAAAEAIAAAAA0BAABkcnMvZ3JvdXBz&#10;aGFwZXhtbC54bWxQSwUGAAAAAAYABgBgAQAAygMAAAAA&#10;">
                    <o:lock v:ext="edit" aspectratio="f"/>
                    <v:shape id="_x0000_s1026" o:spid="_x0000_s1026" o:spt="100" style="position:absolute;left:0;top:0;height:530;width:1173;" fillcolor="#231916" filled="t" stroked="f" coordsize="1173,530" o:gfxdata="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LcNrS&#10;wAAAAN0AAAAPAAAAAAAAAAEAIAAAACIAAABkcnMvZG93bnJldi54bWxQSwECFAAUAAAACACHTuJA&#10;My8FnjsAAAA5AAAAEAAAAAAAAAABACAAAAAPAQAAZHJzL3NoYXBleG1sLnhtbFBLBQYAAAAABgAG&#10;AFsBAAC5AwAAAAA=&#10;" path="m160,180l112,180,112,529,160,529,160,483,457,483,457,442,160,442,160,180xm457,483l409,483,409,527,457,527,457,483xm457,180l409,180,409,442,457,442,457,180xm569,139l0,139,0,180,569,180,569,139xm160,1l112,1,112,139,160,139,160,1xm457,0l409,0,409,139,457,139,457,0xm1173,33l672,33,672,526,721,526,721,493,1173,493,1173,451,721,451,721,77,1173,77,1173,33xm1173,493l1124,493,1124,526,1173,526,1173,493xm1173,77l1124,77,1124,451,1173,451,1173,77xm880,77l832,77,831,143,828,196,823,235,816,259,805,284,785,309,758,332,722,354,733,363,742,372,751,381,759,389,796,364,826,336,847,308,861,278,869,248,875,204,879,147,880,77xm1011,77l963,77,963,282,968,310,983,331,1007,343,1041,347,1108,347,1116,304,1048,304,1032,302,1020,297,1013,288,1011,276,1011,77xm1116,303l1097,303,1048,304,1116,304,1116,303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393" o:spid="_x0000_s1026" o:spt="203" style="position:absolute;left:10188;top:14587;height:110;width:247;" coordsize="1198,530" o:gfxdata="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pkPpaMAAAADcAAAADwAAAAAAAAABACAAAAAiAAAAZHJzL2Rvd25yZXYu&#10;eG1sUEsBAhQAFAAAAAgAh07iQDMvBZ47AAAAOQAAABUAAAAAAAAAAQAgAAAADwEAAGRycy9ncm91&#10;cHNoYXBleG1sLnhtbFBLBQYAAAAABgAGAGABAADMAwAAAAA=&#10;">
                    <o:lock v:ext="edit" aspectratio="f"/>
                    <v:shape id="_x0000_s1026" o:spid="_x0000_s1026" o:spt="100" style="position:absolute;left:-1;top:0;height:530;width:1198;" fillcolor="#231916" filled="t" stroked="f" coordsize="1198,530" o:gfxdata="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3yzG74A&#10;AADdAAAADwAAAAAAAAABACAAAAAiAAAAZHJzL2Rvd25yZXYueG1sUEsBAhQAFAAAAAgAh07iQDMv&#10;BZ47AAAAOQAAABAAAAAAAAAAAQAgAAAADQEAAGRycy9zaGFwZXhtbC54bWxQSwUGAAAAAAYABgBb&#10;AQAAtwMAAAAA&#10;" path="m457,483l409,483,409,527,457,527,457,483xm569,139l457,139,457,0,409,0,409,139,409,180,409,442,160,442,160,180,409,180,409,139,160,139,160,1,112,1,112,139,0,139,0,180,112,180,112,442,112,482,112,530,160,530,160,482,457,482,457,442,457,442,457,180,569,180,569,139xm1133,234l697,234,697,280,1133,280,1133,234xm1197,441l635,441,635,487,1197,487,1197,441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395" o:spid="_x0000_s1026" o:spt="203" style="position:absolute;left:9716;top:14587;height:110;width:247;" coordsize="1195,530" o:gfxdata="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VpF3H8AAAADcAAAADwAAAAAAAAABACAAAAAiAAAAZHJzL2Rvd25yZXYu&#10;eG1sUEsBAhQAFAAAAAgAh07iQDMvBZ47AAAAOQAAABUAAAAAAAAAAQAgAAAADwEAAGRycy9ncm91&#10;cHNoYXBleG1sLnhtbFBLBQYAAAAABgAGAGABAADMAwAAAAA=&#10;">
                    <o:lock v:ext="edit" aspectratio="f"/>
                    <v:shape id="_x0000_s1026" o:spid="_x0000_s1026" o:spt="100" style="position:absolute;left:-1;top:0;height:530;width:1195;" fillcolor="#231916" filled="t" stroked="f" coordsize="1195,530" o:gfxdata="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uxpZLsAAADd&#10;AAAADwAAAAAAAAABACAAAAAiAAAAZHJzL2Rvd25yZXYueG1sUEsBAhQAFAAAAAgAh07iQDMvBZ47&#10;AAAAOQAAABAAAAAAAAAAAQAgAAAACgEAAGRycy9zaGFwZXhtbC54bWxQSwUGAAAAAAYABgBbAQAA&#10;tAMAAAAA&#10;" path="m457,483l409,483,409,527,457,527,457,483xm569,139l457,139,457,0,409,0,409,139,409,180,409,442,160,442,160,180,409,180,409,139,160,139,160,1,112,1,112,139,0,139,0,180,112,180,112,442,112,482,112,530,160,530,160,482,457,482,457,442,457,442,457,180,569,180,569,139xm1194,419l635,419,635,465,1194,465,1194,419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397" o:spid="_x0000_s1026" o:spt="203" style="position:absolute;left:9714;top:14972;height:112;width:249;" coordsize="1206,542" o:gfxdata="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Od3ShMAAAADcAAAADwAAAAAAAAABACAAAAAiAAAAZHJzL2Rvd25yZXYu&#10;eG1sUEsBAhQAFAAAAAgAh07iQDMvBZ47AAAAOQAAABUAAAAAAAAAAQAgAAAADwEAAGRycy9ncm91&#10;cHNoYXBleG1sLnhtbFBLBQYAAAAABgAGAGABAADMAwAAAAA=&#10;">
                    <o:lock v:ext="edit" aspectratio="f"/>
                    <v:shape id="_x0000_s1026" o:spid="_x0000_s1026" o:spt="100" style="position:absolute;left:0;top:0;height:542;width:1206;" fillcolor="#231916" filled="t" stroked="f" coordsize="1206,542" o:gfxdata="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zUmdu8AAAA&#10;3QAAAA8AAAAAAAAAAQAgAAAAIgAAAGRycy9kb3ducmV2LnhtbFBLAQIUABQAAAAIAIdO4kAzLwWe&#10;OwAAADkAAAAQAAAAAAAAAAEAIAAAAAsBAABkcnMvc2hhcGV4bWwueG1sUEsFBgAAAAAGAAYAWwEA&#10;ALUDAAAAAA==&#10;" path="m172,315l157,354,225,369,287,383,344,398,396,413,413,367,353,353,293,340,233,327,172,315xm203,123l151,123,173,152,197,179,223,204,250,226,194,249,134,269,69,285,0,298,7,309,13,320,18,331,23,342,98,323,168,302,233,279,292,253,408,253,389,248,337,228,372,204,293,204,261,181,231,155,204,125,203,123xm408,253l292,253,346,279,409,301,480,318,559,332,564,320,569,307,575,295,581,282,511,275,447,264,408,253xm194,0l157,52,116,99,70,143,19,182,27,188,35,195,43,203,52,211,78,191,103,169,128,147,151,123,203,123,180,92,491,92,492,92,492,53,209,53,216,45,222,36,228,27,234,18,194,0xm491,92l434,92,401,125,367,154,331,181,293,204,372,204,381,198,421,165,458,130,491,92xm113,429l95,469,175,485,257,502,342,521,429,542,446,497,362,478,279,461,195,444,113,429xm1205,464l636,464,636,503,1205,503,1205,464xm946,371l897,371,897,464,946,464,946,371xm1165,332l674,332,674,371,1165,371,1165,332xm946,258l897,258,897,332,946,332,946,258xm1175,234l1105,234,1125,254,1145,273,1183,241,1175,234xm913,71l849,71,818,104,788,134,758,162,728,186,717,194,704,201,690,207,674,212,698,259,712,256,725,253,735,251,745,250,809,246,949,239,1105,234,1175,234,1145,207,1144,207,768,207,806,173,843,139,879,105,913,71xm1020,103l988,130,1008,148,1028,164,1046,181,1064,197,768,207,1144,207,1105,173,1064,138,1020,103xm1193,32l650,32,650,71,1193,71,1193,32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399" o:spid="_x0000_s1026" o:spt="203" style="position:absolute;left:9240;top:14974;height:110;width:249;" coordsize="1207,530" o:gfxdata="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IQkb2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_x0000_s1026" o:spid="_x0000_s1026" o:spt="100" style="position:absolute;left:0;top:0;height:530;width:1207;" fillcolor="#231916" filled="t" stroked="f" coordsize="1207,530" o:gfxdata="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kOz47&#10;wAAAAN0AAAAPAAAAAAAAAAEAIAAAACIAAABkcnMvZG93bnJldi54bWxQSwECFAAUAAAACACHTuJA&#10;My8FnjsAAAA5AAAAEAAAAAAAAAABACAAAAAPAQAAZHJzL3NoYXBleG1sLnhtbFBLBQYAAAAABgAG&#10;AFsBAAC5AwAAAAA=&#10;" path="m160,180l112,180,112,529,160,529,160,483,457,483,457,442,160,442,160,180xm457,483l409,483,409,527,457,527,457,483xm457,180l409,180,409,442,457,442,457,180xm569,139l0,139,0,180,569,180,569,139xm160,1l112,1,112,139,160,139,160,1xm457,0l409,0,409,139,457,139,457,0xm800,22l795,97,785,167,772,230,754,288,730,344,699,395,664,441,623,483,633,492,642,501,652,511,660,520,705,475,744,424,777,368,804,306,821,247,835,180,846,106,853,26,800,22xm1013,15l963,16,972,118,987,210,1009,291,1038,363,1073,424,1115,475,1164,515,1174,505,1195,483,1207,470,1159,436,1119,391,1085,336,1057,271,1036,196,1021,110,1013,15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401" o:spid="_x0000_s1026" o:spt="203" style="position:absolute;left:9241;top:14587;height:110;width:249;" coordsize="1206,530" o:gfxdata="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Jw7jbcAAAADcAAAADwAAAAAAAAABACAAAAAiAAAAZHJzL2Rvd25yZXYu&#10;eG1sUEsBAhQAFAAAAAgAh07iQDMvBZ47AAAAOQAAABUAAAAAAAAAAQAgAAAADwEAAGRycy9ncm91&#10;cHNoYXBleG1sLnhtbFBLBQYAAAAABgAGAGABAADMAwAAAAA=&#10;">
                    <o:lock v:ext="edit" aspectratio="f"/>
                    <v:shape id="_x0000_s1026" o:spid="_x0000_s1026" o:spt="100" style="position:absolute;left:-1;top:0;height:530;width:1206;" fillcolor="#231916" filled="t" stroked="f" coordsize="1206,530" o:gfxdata="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Ft5qIvQAA&#10;AN0AAAAPAAAAAAAAAAEAIAAAACIAAABkcnMvZG93bnJldi54bWxQSwECFAAUAAAACACHTuJAMy8F&#10;njsAAAA5AAAAEAAAAAAAAAABACAAAAAMAQAAZHJzL3NoYXBleG1sLnhtbFBLBQYAAAAABgAGAFsB&#10;AAC2AwAAAAA=&#10;" path="m457,483l409,483,409,527,457,527,457,483xm569,139l457,139,457,0,409,0,409,139,409,180,409,442,160,442,160,180,409,180,409,139,160,139,160,1,112,1,112,139,0,139,0,180,112,180,112,442,112,482,112,530,160,530,160,482,457,482,457,442,457,442,457,180,569,180,569,139xm1205,221l627,221,627,268,1205,268,1205,221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403" o:spid="_x0000_s1026" o:spt="203" style="position:absolute;left:8766;top:14973;height:110;width:247;" coordsize="1198,533" o:gfxdata="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z7dwt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_x0000_s1026" o:spid="_x0000_s1026" o:spt="100" style="position:absolute;left:0;top:0;height:533;width:1198;" fillcolor="#231916" filled="t" stroked="f" coordsize="1198,533" o:gfxdata="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n7JyZvQAA&#10;AN0AAAAPAAAAAAAAAAEAIAAAACIAAABkcnMvZG93bnJldi54bWxQSwECFAAUAAAACACHTuJAMy8F&#10;njsAAAA5AAAAEAAAAAAAAAABACAAAAAMAQAAZHJzL3NoYXBleG1sLnhtbFBLBQYAAAAABgAGAFsB&#10;AAC2AwAAAAA=&#10;" path="m160,183l112,183,112,532,160,532,160,485,457,485,457,445,160,445,160,183xm457,485l409,485,409,530,457,530,457,485xm457,183l409,183,409,445,457,445,457,183xm569,141l0,141,0,183,569,183,569,141xm160,4l112,4,112,141,160,141,160,4xm457,3l409,3,409,141,457,141,457,3xm885,230l833,230,833,429,839,467,858,493,888,509,931,514,1076,514,1112,511,1140,500,1160,482,1167,469,944,469,918,465,900,456,889,440,885,419,885,230xm1140,348l1138,372,1134,394,1131,415,1127,434,1121,449,1107,460,1086,466,1059,469,1167,469,1172,458,1177,439,1182,418,1186,394,1191,367,1177,362,1164,358,1152,353,1140,348xm885,0l833,0,833,185,633,205,637,251,833,230,885,230,885,225,1197,192,1196,180,885,180,885,0xm1193,148l885,180,1196,180,1193,148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405" o:spid="_x0000_s1026" o:spt="203" style="position:absolute;left:8646;top:14586;height:112;width:487;" coordsize="2359,542" o:gfxdata="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coXm2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542;width:2359;" fillcolor="#231916" filled="t" stroked="f" coordsize="2359,542" o:gfxdata="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GS11W/&#10;AAAA3QAAAA8AAAAAAAAAAQAgAAAAIgAAAGRycy9kb3ducmV2LnhtbFBLAQIUABQAAAAIAIdO4kAz&#10;LwWeOwAAADkAAAAQAAAAAAAAAAEAIAAAAA4BAABkcnMvc2hhcGV4bWwueG1sUEsFBgAAAAAGAAYA&#10;WwEAALgDAAAAAA==&#10;" path="m437,34l0,34,0,541,38,541,38,514,437,514,437,475,38,475,38,72,437,72,437,34xm437,514l398,514,398,541,437,541,437,514xm437,72l398,72,398,475,437,475,437,72xm375,381l61,381,61,418,375,418,375,381xm236,273l199,273,199,381,236,381,236,273xm290,285l262,308,273,321,284,335,296,350,307,367,337,343,327,329,315,315,303,300,290,285xm357,236l79,236,79,273,357,273,357,236xm236,163l199,163,199,236,236,236,236,163xm367,126l69,126,69,163,367,163,367,126xm1381,492l1328,492,1336,504,1343,518,1351,530,1358,542,1396,516,1381,492xm606,490l608,502,610,512,612,524,613,534,633,536,699,536,719,530,734,524,745,514,754,494,643,494,606,490xm1593,490l1595,500,1597,512,1599,522,1600,534,1660,534,1684,530,1702,518,1712,498,1713,494,1648,494,1636,492,1609,492,1593,490xm736,304l692,304,698,314,704,324,708,334,660,384,604,426,540,460,468,488,474,498,478,506,483,516,486,526,556,496,619,462,674,422,722,376,760,376,754,344,773,334,783,330,825,330,815,312,818,310,739,310,736,304xm1582,398l1550,426,1519,450,1487,472,1456,490,1462,496,1468,506,1474,514,1480,524,1514,502,1546,478,1578,454,1608,430,1582,398xm1798,398l1775,428,1811,454,1844,478,1874,502,1900,522,1924,490,1900,470,1871,448,1837,424,1798,398xm1161,224l1127,292,1095,350,1064,400,1034,442,1024,452,1014,460,1003,466,992,472,1014,518,1027,514,1039,512,1050,510,1060,508,1179,500,1328,492,1381,492,1369,474,1362,462,1071,462,1106,412,1139,358,1172,304,1203,246,1161,224xm825,330l783,330,810,384,843,430,882,468,928,500,935,488,943,478,950,468,959,458,912,432,873,400,841,360,825,330xm760,376l722,376,724,388,726,400,727,412,727,422,727,426,725,456,715,478,699,492,675,494,754,494,760,482,766,444,764,398,760,376xm1716,374l1677,374,1677,460,1675,474,1670,484,1660,490,1648,494,1713,494,1716,472,1716,374xm1274,332l1242,354,1259,380,1275,404,1290,428,1304,452,1241,456,1071,462,1362,462,1341,428,1309,380,1274,332xm702,256l651,256,657,262,663,268,669,274,630,312,583,346,530,374,469,396,474,404,479,414,483,424,487,432,549,408,604,378,652,344,692,304,736,304,727,288,713,268,702,256xm1877,336l1505,336,1505,374,1877,374,1877,336xm1517,184l1497,210,1506,218,1515,228,1523,238,1532,248,1514,264,1468,294,1441,310,1448,318,1453,328,1459,336,1464,344,1537,294,1599,234,1605,226,1557,226,1548,216,1539,206,1528,196,1517,184xm706,204l657,204,618,236,573,262,523,284,466,300,472,310,478,320,483,330,488,340,535,322,577,302,616,280,651,256,702,256,697,250,679,232,688,224,698,214,706,204xm1732,10l1699,22,1720,102,1751,172,1793,234,1846,288,1909,332,1916,322,1922,312,1929,302,1936,294,1904,276,1874,254,1846,232,1822,208,1843,178,1798,178,1785,158,1774,138,1763,116,1754,94,1905,94,1906,92,1906,58,1742,58,1739,46,1736,34,1734,22,1732,10xm878,224l847,246,813,268,777,288,739,310,818,310,838,298,860,286,881,272,902,258,878,224xm1116,30l1085,96,1047,156,1002,212,949,264,959,272,967,280,975,290,981,298,1032,246,1078,188,1119,122,1155,48,1116,30xm1268,22l1231,38,1261,110,1302,176,1354,236,1418,290,1426,278,1434,266,1441,256,1449,248,1388,202,1338,150,1298,90,1268,22xm1790,240l1599,240,1599,276,1790,276,1790,240xm1560,122l1541,148,1554,160,1566,172,1577,184,1587,194,1580,202,1572,210,1565,218,1557,226,1605,226,1650,168,1651,166,1607,166,1596,156,1585,144,1573,134,1560,122xm1559,8l1533,60,1505,106,1473,150,1439,188,1445,194,1451,202,1458,210,1464,220,1488,192,1511,160,1534,128,1555,94,1688,94,1689,92,1689,58,1576,58,1581,48,1586,40,1596,20,1559,8xm887,164l531,164,531,204,887,204,887,164xm1905,94l1861,94,1798,178,1843,178,1905,94xm937,76l479,76,479,168,519,168,519,116,937,116,937,76xm937,116l897,116,897,168,937,168,937,116xm1688,94l1649,94,1638,116,1628,134,1617,152,1607,166,1651,166,1688,94xm706,0l671,24,680,38,689,50,697,64,705,76,721,76,746,58,737,44,727,30,717,14,706,0xm2358,41l2002,41,2002,535,2045,535,2045,496,2358,496,2358,457,2045,457,2045,285,2358,285,2358,245,2045,245,2045,82,2358,82,2358,41xm2358,496l2316,496,2316,535,2358,535,2358,496xm2358,285l2316,285,2316,457,2358,457,2358,285xm2358,82l2316,82,2316,245,2358,245,2358,82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407" o:spid="_x0000_s1026" o:spt="203" style="position:absolute;left:10654;top:13808;height:111;width:250;" coordsize="1208,538" o:gfxdata="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sc+fB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538;width:1208;" fillcolor="#231916" filled="t" stroked="f" coordsize="1208,538" o:gfxdata="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gWyBhvQAA&#10;AN0AAAAPAAAAAAAAAAEAIAAAACIAAABkcnMvZG93bnJldi54bWxQSwECFAAUAAAACACHTuJAMy8F&#10;njsAAAA5AAAAEAAAAAAAAAABACAAAAAMAQAAZHJzL3NoYXBleG1sLnhtbFBLBQYAAAAABgAGAFsB&#10;AAC2AwAAAAA=&#10;" path="m370,92l321,92,320,138,318,181,315,222,312,259,299,329,270,393,226,451,166,503,177,512,187,521,196,529,204,538,268,480,315,415,347,343,361,263,364,227,366,187,368,142,370,92xm200,292l88,292,88,535,132,535,132,306,202,306,193,300,200,292xm350,471l353,483,355,495,357,508,360,520,409,521,445,522,485,516,514,497,526,476,440,476,422,476,401,475,377,474,350,471xm552,50l228,50,228,92,502,92,499,203,496,294,493,366,490,419,486,444,476,463,461,473,440,476,526,476,532,466,538,421,540,379,543,320,546,238,549,138,552,50xm202,306l132,306,177,339,222,374,252,340,208,310,202,306xm201,105l8,105,8,145,149,145,115,194,79,238,41,277,0,310,4,323,9,335,12,346,16,357,34,342,53,326,70,309,88,292,200,292,210,280,212,278,160,278,141,265,132,259,132,242,150,219,167,196,184,171,201,146,201,105xm214,203l201,222,188,241,174,259,160,278,212,278,225,261,239,243,253,226,214,203xm104,0l63,19,74,36,85,54,96,74,106,95,150,74,138,54,126,35,115,17,104,0xm950,251l896,251,896,538,950,538,950,251xm1207,207l640,207,640,251,1207,251,1207,207xm950,6l896,6,896,207,950,207,950,6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409" o:spid="_x0000_s1026" o:spt="203" style="position:absolute;left:10733;top:13636;height:150;width:91;" coordsize="440,726" o:gfxdata="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DP0Ja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726;width:440;" fillcolor="#231916" filled="t" stroked="f" coordsize="440,726" o:gfxdata="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xutK/&#10;wAAAAN0AAAAPAAAAAAAAAAEAIAAAACIAAABkcnMvZG93bnJldi54bWxQSwECFAAUAAAACACHTuJA&#10;My8FnjsAAAA5AAAAEAAAAAAAAAABACAAAAAPAQAAZHJzL3NoYXBleG1sLnhtbFBLBQYAAAAABgAG&#10;AFsBAAC5AwAAAAA=&#10;" path="m201,0l154,2,109,10,68,22,29,40,29,124,65,102,101,86,139,77,178,74,238,81,282,103,308,139,316,189,305,244,271,283,214,307,135,314,76,314,76,388,138,388,228,396,291,421,330,463,342,521,340,549,297,617,211,650,174,652,127,649,82,638,40,621,0,596,0,688,35,705,76,716,121,723,172,725,230,722,327,693,398,636,435,560,439,515,436,482,413,425,366,381,302,354,263,348,263,346,329,320,376,282,404,231,414,169,410,133,381,72,324,26,247,3,201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411" o:spid="_x0000_s1026" o:spt="203" style="position:absolute;left:10264;top:13637;height:148;width:96;" coordsize="464,714" o:gfxdata="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TNbaLsAAAADcAAAADwAAAAAAAAABACAAAAAiAAAAZHJzL2Rvd25yZXYu&#10;eG1sUEsBAhQAFAAAAAgAh07iQDMvBZ47AAAAOQAAABUAAAAAAAAAAQAgAAAADwEAAGRycy9ncm91&#10;cHNoYXBleG1sLnhtbFBLBQYAAAAABgAGAGABAADMAwAAAAA=&#10;">
                    <o:lock v:ext="edit" aspectratio="f"/>
                    <v:shape id="_x0000_s1026" o:spid="_x0000_s1026" o:spt="100" style="position:absolute;left:0;top:0;height:714;width:464;" fillcolor="#231916" filled="t" stroked="f" coordsize="464,714" o:gfxdata="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Ob9dq/&#10;AAAA3QAAAA8AAAAAAAAAAQAgAAAAIgAAAGRycy9kb3ducmV2LnhtbFBLAQIUABQAAAAIAIdO4kAz&#10;LwWeOwAAADkAAAAQAAAAAAAAAAEAIAAAAA4BAABkcnMvc2hhcGV4bWwueG1sUEsFBgAAAAAGAAYA&#10;WwEAALgDAAAAAA==&#10;" path="m245,0l188,4,134,16,84,36,38,64,38,154,84,119,132,94,180,79,230,74,262,76,334,106,367,170,370,198,368,224,339,300,293,358,218,433,0,637,0,714,457,714,457,635,112,635,112,633,284,477,332,430,403,350,442,285,461,221,464,189,460,148,431,79,373,29,293,3,245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413" o:spid="_x0000_s1026" o:spt="203" style="position:absolute;left:10186;top:13808;height:111;width:251;" coordsize="1214,538" o:gfxdata="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jmn+1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538;width:1214;" fillcolor="#231916" filled="t" stroked="f" coordsize="1214,538" o:gfxdata="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oxWob4A&#10;AADdAAAADwAAAAAAAAABACAAAAAiAAAAZHJzL2Rvd25yZXYueG1sUEsBAhQAFAAAAAgAh07iQDMv&#10;BZ47AAAAOQAAABAAAAAAAAAAAQAgAAAADQEAAGRycy9zaGFwZXhtbC54bWxQSwUGAAAAAAYABgBb&#10;AQAAtwMAAAAA&#10;" path="m370,92l321,92,320,138,318,181,315,222,312,259,299,329,270,393,226,451,166,503,177,512,187,521,196,529,204,538,268,480,315,415,347,343,361,263,364,227,366,187,368,142,370,92xm200,292l88,292,88,535,132,535,132,306,202,306,193,300,200,292xm350,471l353,483,355,495,357,508,360,520,409,521,445,522,485,516,514,497,526,476,440,476,422,476,401,475,377,474,350,471xm552,50l228,50,228,92,502,92,499,203,496,294,493,366,490,419,486,444,476,463,461,473,440,476,526,476,532,466,538,421,540,379,543,320,546,238,549,138,552,50xm202,306l132,306,177,339,222,374,252,340,208,310,202,306xm201,105l8,105,8,145,149,145,115,194,79,238,41,277,0,310,4,323,9,335,12,346,16,357,34,342,53,326,70,309,88,292,200,292,210,280,212,278,160,278,141,265,132,259,132,242,150,219,167,196,184,171,201,146,201,105xm214,203l201,222,188,241,174,259,160,278,212,278,225,261,239,243,253,226,214,203xm104,0l63,19,74,36,85,54,96,74,106,95,150,74,138,54,126,35,115,17,104,0xm867,159l817,159,814,212,809,256,803,291,796,317,773,371,738,419,692,461,635,499,645,508,655,518,664,526,672,535,733,493,782,445,820,391,845,331,853,299,859,260,864,213,867,159xm1052,117l652,117,652,159,1004,159,1004,452,1007,483,1021,505,1045,519,1078,523,1119,523,1151,519,1176,508,1192,489,1195,481,1086,481,1070,479,1060,473,1054,462,1052,447,1052,117xm1164,358l1162,384,1160,407,1158,429,1155,449,1150,463,1142,473,1130,479,1114,481,1195,481,1201,463,1205,442,1208,421,1211,398,1213,375,1200,371,1188,367,1176,363,1164,358xm871,5l821,5,821,35,820,64,820,91,819,117,869,117,870,91,870,64,871,35,871,5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415" o:spid="_x0000_s1026" o:spt="203" style="position:absolute;left:10190;top:14973;height:111;width:243;" coordsize="1178,538" o:gfxdata="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00jhwsAAAADcAAAADwAAAAAAAAABACAAAAAiAAAAZHJzL2Rvd25yZXYu&#10;eG1sUEsBAhQAFAAAAAgAh07iQDMvBZ47AAAAOQAAABUAAAAAAAAAAQAgAAAADwEAAGRycy9ncm91&#10;cHNoYXBleG1sLnhtbFBLBQYAAAAABgAGAGABAADMAwAAAAA=&#10;">
                    <o:lock v:ext="edit" aspectratio="f"/>
                    <v:shape id="_x0000_s1026" o:spid="_x0000_s1026" o:spt="100" style="position:absolute;left:0;top:0;height:538;width:1178;" fillcolor="#231916" filled="t" stroked="f" coordsize="1178,538" o:gfxdata="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eSNXa/&#10;AAAA3QAAAA8AAAAAAAAAAQAgAAAAIgAAAGRycy9kb3ducmV2LnhtbFBLAQIUABQAAAAIAIdO4kAz&#10;LwWeOwAAADkAAAAQAAAAAAAAAAEAIAAAAA4BAABkcnMvc2hhcGV4bWwueG1sUEsFBgAAAAAGAAYA&#10;WwEAALgDAAAAAA==&#10;" path="m370,92l321,92,320,138,318,181,315,222,312,259,299,329,270,393,226,451,166,503,177,512,187,521,196,529,204,538,268,480,315,415,347,343,361,263,364,227,366,187,368,142,370,92xm200,292l88,292,88,535,132,535,132,306,202,306,193,300,200,292xm350,471l353,483,355,495,357,508,360,520,409,521,445,522,485,516,514,497,526,476,440,476,422,476,401,475,377,474,350,471xm552,50l228,50,228,92,502,92,499,203,496,294,493,366,490,419,486,444,476,463,461,473,440,476,526,476,532,466,538,421,540,379,543,320,546,238,549,138,552,50xm202,306l132,306,177,339,222,374,252,340,208,310,202,306xm201,105l8,105,8,145,149,145,115,194,79,238,41,277,0,310,4,323,9,335,12,346,16,357,34,342,53,326,70,309,88,292,200,292,210,280,212,278,160,278,141,265,132,259,132,242,150,219,167,196,184,171,201,146,201,105xm214,203l201,222,188,241,174,259,160,278,212,278,225,261,239,243,253,226,214,203xm104,0l63,19,74,36,85,54,96,74,106,95,150,74,138,54,126,35,115,17,104,0xm1178,231l599,231,599,278,1178,278,1178,231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shape id="_x0000_s1026" o:spid="_x0000_s1026" o:spt="100" style="position:absolute;left:11196;top:13638;height:145;width:111;" fillcolor="#36A7A8" filled="t" stroked="f" coordsize="539,702" o:gfxdata="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1X6y28AAAA&#10;3QAAAA8AAAAAAAAAAQAgAAAAIgAAAGRycy9kb3ducmV2LnhtbFBLAQIUABQAAAAIAIdO4kAzLwWe&#10;OwAAADkAAAAQAAAAAAAAAAEAIAAAAAsBAABkcnMvc2hhcGV4bWwueG1sUEsFBgAAAAAGAAYAWwEA&#10;ALUDAAAAAA==&#10;" path="m442,519l350,519,350,701,442,701,442,519xm442,0l332,0,0,462,0,519,538,519,538,449,98,449,321,137,331,120,339,105,346,93,350,83,442,83,442,0xm442,83l352,83,351,103,350,121,350,137,350,449,442,449,442,8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070;top:13808;height:112;width:363;" fillcolor="#36A7A8" filled="t" stroked="f" coordsize="1757,539" o:gfxdata="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9/OkG8AAAA&#10;3QAAAA8AAAAAAAAAAQAgAAAAIgAAAGRycy9kb3ducmV2LnhtbFBLAQIUABQAAAAIAIdO4kAzLwWe&#10;OwAAADkAAAAQAAAAAAAAAAEAIAAAAAsBAABkcnMvc2hhcGV4bWwueG1sUEsFBgAAAAAGAAYAWwEA&#10;ALUDAAAAAA==&#10;" path="m227,348l181,348,165,401,129,444,74,476,0,498,9,510,17,520,24,530,29,538,109,511,168,470,207,416,227,348xm376,348l330,348,330,455,335,486,348,507,371,520,402,525,489,525,517,522,539,512,555,497,560,485,413,485,397,483,385,475,378,463,376,447,376,348xm528,389l527,409,526,427,524,442,522,454,517,468,508,477,496,483,481,485,560,485,565,476,568,463,570,447,573,428,575,405,564,402,552,398,540,394,528,389xm562,310l15,310,15,348,562,348,562,310xm312,219l267,219,267,310,312,310,312,219xm124,130l108,167,88,205,65,243,38,281,47,287,57,293,66,299,74,304,89,284,103,263,116,242,129,219,511,219,511,181,149,181,154,171,158,161,163,151,167,141,124,130xm312,121l267,121,267,181,312,181,312,121xm553,59l19,59,19,155,63,155,63,96,553,96,553,59xm553,96l509,96,509,155,553,155,553,96xm281,0l238,17,245,28,252,39,258,49,264,59,315,59,307,46,299,31,291,16,281,0xm1178,489l1117,489,1133,513,1141,525,1149,538,1172,525,1195,513,1178,489xm998,295l940,295,923,323,905,350,887,376,868,402,851,424,833,442,815,456,797,466,818,513,1117,489,1178,489,1162,467,871,467,902,429,934,388,966,343,998,295xm1074,349l1036,372,1050,391,1064,410,1078,431,1093,452,1037,457,982,461,927,464,871,467,1162,467,1132,426,1103,386,1074,349xm1205,256l787,256,787,295,1205,295,1205,256xm1016,140l969,140,969,256,1016,256,1016,140xm1177,101l815,101,815,140,1177,140,1177,101xm1016,2l969,2,969,101,1016,101,1016,2xm713,306l695,362,676,416,656,468,637,517,687,533,703,485,721,434,739,380,759,324,736,314,713,306xm656,150l627,181,645,195,668,212,694,233,725,259,740,244,759,223,730,202,704,182,679,165,656,150xm679,9l650,39,671,57,694,76,719,98,745,122,753,114,761,106,779,88,753,66,727,46,703,27,679,9xm1756,38l1341,38,1341,531,1391,531,1391,493,1756,493,1756,453,1391,453,1391,282,1756,282,1756,241,1391,241,1391,78,1756,78,1756,38xm1756,493l1707,493,1707,531,1756,531,1756,493xm1756,282l1707,282,1707,453,1756,453,1756,282xm1756,78l1707,78,1707,241,1756,241,1756,7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368;top:14023;height:148;width:88;" fillcolor="#36A7A8" filled="t" stroked="f" coordsize="427,714" o:gfxdata="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uDTCe/&#10;AAAA3QAAAA8AAAAAAAAAAQAgAAAAIgAAAGRycy9kb3ducmV2LnhtbFBLAQIUABQAAAAIAIdO4kAz&#10;LwWeOwAAADkAAAAQAAAAAAAAAAEAIAAAAA4BAABkcnMvc2hhcGV4bWwueG1sUEsFBgAAAAAGAAYA&#10;WwEAALgDAAAAAA==&#10;" path="m393,0l23,0,23,357,58,354,90,352,118,351,142,350,185,353,255,371,303,408,330,492,327,524,283,600,227,630,157,640,117,637,77,629,38,614,0,594,0,685,30,697,66,706,109,712,158,714,218,710,316,678,386,617,422,534,427,486,422,439,389,361,324,306,231,278,175,274,163,275,111,277,111,78,393,78,393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140;top:14020;height:148;width:222;" fillcolor="#36A7A8" filled="t" stroked="f" coordsize="1077,717" o:gfxdata="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nPx4PvQAA&#10;AN0AAAAPAAAAAAAAAAEAIAAAACIAAABkcnMvZG93bnJldi54bWxQSwECFAAUAAAACACHTuJAMy8F&#10;njsAAAA5AAAAEAAAAAAAAAABACAAAAAMAQAAZHJzL3NoYXBleG1sLnhtbFBLBQYAAAAABgAGAFsB&#10;AAC2AwAAAAA=&#10;" path="m435,641l4,641,4,717,435,717,435,641xm267,108l172,108,172,641,267,641,267,108xm267,0l0,73,0,154,172,108,267,108,267,0xm1076,641l645,641,645,717,1076,717,1076,641xm908,108l814,108,814,641,908,641,908,108xm908,0l641,73,641,154,814,108,908,108,908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89;top:14202;height:110;width:247;" fillcolor="#36A7A8" filled="t" stroked="f" coordsize="1194,532" o:gfxdata="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mxSIy/&#10;AAAA3QAAAA8AAAAAAAAAAQAgAAAAIgAAAGRycy9kb3ducmV2LnhtbFBLAQIUABQAAAAIAIdO4kAz&#10;LwWeOwAAADkAAAAQAAAAAAAAAAEAIAAAAA4BAABkcnMvc2hhcGV4bWwueG1sUEsFBgAAAAAGAAYA&#10;WwEAALgDAAAAAA==&#10;" path="m567,201l310,201,310,0,256,0,256,201,0,201,0,245,256,245,256,532,310,532,310,245,567,245,567,201xm1193,423l634,423,634,469,1193,469,1193,423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8429;top:14215;height:10;width:98;" fillcolor="#36A7A8" filled="t" stroked="f" coordsize="21600,21600" o:gfxdata="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LayD74A&#10;AADdAAAADwAAAAAAAAABACAAAAAiAAAAZHJzL2Rvd25yZXYueG1sUEsBAhQAFAAAAAgAh07iQDMv&#10;BZ47AAAAOQAAABAAAAAAAAAAAQAgAAAADQEAAGRycy9zaGFwZXhtbC54bWxQSwUGAAAAAAYABgBb&#10;AQAAtwMAAAAA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11075;top:14202;height:109;width:353;" fillcolor="#36A7A8" filled="t" stroked="f" coordsize="1709,526" o:gfxdata="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xcZye/&#10;AAAA3QAAAA8AAAAAAAAAAQAgAAAAIgAAAGRycy9kb3ducmV2LnhtbFBLAQIUABQAAAAIAIdO4kAz&#10;LwWeOwAAADkAAAAQAAAAAAAAAAEAIAAAAA4BAABkcnMvc2hhcGV4bWwueG1sUEsFBgAAAAAGAAYA&#10;WwEAALgDAAAAAA==&#10;" path="m49,101l0,101,0,491,428,491,428,525,478,525,478,450,49,450,49,101xm263,0l213,0,213,450,263,450,263,0xm478,101l428,101,428,450,478,450,478,101xm1152,269l586,269,586,307,1152,307,1152,269xm1072,9l1000,17,925,24,847,30,765,35,679,38,679,269,723,269,723,172,1121,172,1121,135,723,135,723,75,875,66,1021,54,1091,48,1072,9xm982,172l938,172,938,269,982,269,982,172xm687,339l644,339,644,496,1053,496,1053,521,1096,521,1096,459,687,459,687,339xm892,317l848,317,848,459,892,459,892,317xm1096,339l1053,339,1053,459,1096,459,1096,339xm1708,30l1293,30,1293,523,1343,523,1343,485,1708,485,1708,445,1343,445,1343,274,1708,274,1708,233,1343,233,1343,70,1708,70,1708,30xm1708,485l1659,485,1659,523,1708,523,1708,485xm1708,274l1659,274,1659,445,1708,445,1708,274xm1708,70l1659,70,1659,233,1708,233,1708,7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302;top:14409;height:148;width:221;" fillcolor="#36A7A8" filled="t" stroked="f" coordsize="1070,717" o:gfxdata="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8sksW8AAAA&#10;3QAAAA8AAAAAAAAAAQAgAAAAIgAAAGRycy9kb3ducmV2LnhtbFBLAQIUABQAAAAIAIdO4kAzLwWe&#10;OwAAADkAAAAQAAAAAAAAAAEAIAAAAAsBAABkcnMvc2hhcGV4bWwueG1sUEsFBgAAAAAGAAYAWwEA&#10;ALUDAAAAAA==&#10;" path="m435,641l4,641,4,717,435,717,435,641xm267,108l172,108,172,641,267,641,267,108xm267,0l0,73,0,154,172,108,267,108,267,0xm1031,78l835,78,867,80,895,86,919,96,939,110,955,127,966,149,972,173,975,201,973,227,967,253,957,278,944,303,925,330,899,361,865,397,823,436,605,640,605,717,1062,717,1062,638,718,638,718,636,889,480,937,434,977,392,1008,354,1031,320,1048,289,1059,257,1066,225,1069,192,1065,151,1054,115,1036,82,1031,78xm850,3l793,7,739,19,690,39,643,67,643,157,690,123,737,98,785,83,835,78,1031,78,1010,55,978,32,941,16,898,7,850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139;top:14408;height:151;width:225;" fillcolor="#36A7A8" filled="t" stroked="f" coordsize="1087,729" o:gfxdata="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Tjwrb4A&#10;AADdAAAADwAAAAAAAAABACAAAAAiAAAAZHJzL2Rvd25yZXYueG1sUEsBAhQAFAAAAAgAh07iQDMv&#10;BZ47AAAAOQAAABAAAAAAAAAAAQAgAAAADQEAAGRycy9zaGFwZXhtbC54bWxQSwUGAAAAAAYABgBb&#10;AQAAtwMAAAAA&#10;" path="m436,640l5,640,5,717,436,717,436,640xm268,107l173,107,173,640,268,640,268,107xm268,0l0,73,0,154,173,107,268,107,268,0xm857,3l810,6,768,15,729,31,696,52,668,78,649,108,637,141,633,178,641,230,666,276,708,315,767,348,767,349,697,385,646,429,616,482,606,545,610,584,622,619,641,650,669,677,702,700,740,716,783,725,831,729,888,725,938,716,982,699,1020,677,1041,656,849,656,817,654,789,648,764,638,742,623,725,606,712,586,704,564,702,540,710,494,736,454,780,419,841,390,1005,390,995,381,923,349,923,347,984,312,986,310,847,310,795,285,758,254,736,218,729,177,731,156,738,137,749,120,764,105,783,92,803,83,826,78,850,76,1032,76,1030,74,1005,49,974,29,939,15,900,6,857,3xm1005,390l841,390,907,418,954,454,982,495,992,543,989,566,982,587,969,607,952,624,930,638,906,648,879,654,849,656,1041,656,1049,649,1070,616,1083,579,1087,537,1077,476,1046,424,1005,390xm1032,76l850,76,876,78,898,83,918,91,935,103,949,118,959,135,965,155,967,177,967,178,959,218,937,254,899,285,847,310,986,310,1028,271,1054,222,1063,167,1059,133,1048,101,1032,7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88;top:14587;height:110;width:249;" fillcolor="#36A7A8" filled="t" stroked="f" coordsize="1205,533" o:gfxdata="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vqwDL4A&#10;AADdAAAADwAAAAAAAAABACAAAAAiAAAAZHJzL2Rvd25yZXYueG1sUEsBAhQAFAAAAAgAh07iQDMv&#10;BZ47AAAAOQAAABAAAAAAAAAAAQAgAAAADQEAAGRycy9zaGFwZXhtbC54bWxQSwUGAAAAAAYABgBb&#10;AQAAtwMAAAAA&#10;" path="m310,245l257,245,257,532,310,532,310,245xm567,201l0,201,0,245,567,245,567,201xm310,1l257,1,257,201,310,201,310,1xm859,153l809,153,805,206,800,250,795,285,788,312,764,365,729,413,683,456,626,494,637,503,647,512,655,521,663,530,724,488,774,440,811,386,837,325,844,294,850,255,855,208,859,153xm1044,111l643,111,643,153,995,153,995,446,999,477,1012,500,1036,513,1069,518,1111,518,1143,514,1167,503,1184,484,1186,476,1077,476,1062,474,1051,467,1045,456,1044,441,1044,111xm1155,353l1154,378,1152,402,1149,423,1146,444,1142,458,1133,468,1121,474,1105,476,1186,476,1193,458,1196,437,1199,415,1202,393,1204,370,1191,366,1179,362,1167,357,1155,353xm862,0l812,0,812,30,812,59,811,86,810,111,860,111,861,86,862,58,862,30,862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127;top:14587;height:110;width:249;" fillcolor="#36A7A8" filled="t" stroked="f" coordsize="1205,530" o:gfxdata="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CmYYbsAAADd&#10;AAAADwAAAAAAAAABACAAAAAiAAAAZHJzL2Rvd25yZXYueG1sUEsBAhQAFAAAAAgAh07iQDMvBZ47&#10;AAAAOQAAABAAAAAAAAAAAQAgAAAACgEAAGRycy9zaGFwZXhtbC54bWxQSwUGAAAAAAYABgBbAQAA&#10;tAMAAAAA&#10;" path="m160,180l113,180,113,529,160,529,160,482,457,482,457,442,160,442,160,180xm457,482l410,482,410,527,457,527,457,482xm457,180l410,180,410,442,457,442,457,180xm569,138l0,138,0,180,569,180,569,138xm160,1l113,1,113,138,160,138,160,1xm457,0l410,0,410,138,457,138,457,0xm1205,459l630,459,630,499,1205,499,1205,459xm849,245l799,245,765,459,814,459,849,245xm1111,204l666,204,666,245,1062,245,1062,459,1111,459,1111,204xm876,72l827,72,806,204,855,204,876,72xm1178,31l651,31,651,72,1178,72,1178,3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300;top:14795;height:151;width:224;" fillcolor="#36A7A8" filled="t" stroked="f" coordsize="1085,729" o:gfxdata="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unpor4A&#10;AADdAAAADwAAAAAAAAABACAAAAAiAAAAZHJzL2Rvd25yZXYueG1sUEsBAhQAFAAAAAgAh07iQDMv&#10;BZ47AAAAOQAAABAAAAAAAAAAAQAgAAAADQEAAGRycy9zaGFwZXhtbC54bWxQSwUGAAAAAAYABgBb&#10;AQAAtwMAAAAA&#10;" path="m435,640l4,640,4,716,435,716,435,640xm267,107l172,107,172,640,267,640,267,107xm267,0l0,72,0,154,172,107,267,107,267,0xm644,621l644,704,673,715,705,722,740,727,778,728,846,722,906,702,958,669,973,655,778,655,742,653,708,646,675,636,644,621xm1082,369l990,369,986,434,976,491,958,539,934,580,903,613,867,636,825,650,778,655,973,655,1003,623,1039,566,1064,496,1079,416,1082,369xm846,3l795,7,748,19,707,40,670,69,641,105,619,145,607,189,602,239,606,285,618,327,637,364,665,397,698,423,735,442,776,453,821,457,875,452,921,435,959,408,979,381,844,381,812,379,784,371,759,358,737,340,720,317,708,291,701,261,698,228,701,196,708,168,721,143,738,120,759,101,783,87,810,79,839,77,1013,77,987,49,946,23,899,8,846,3xm1013,77l839,77,870,80,898,89,923,104,944,126,962,153,974,182,982,215,984,251,982,277,974,301,962,323,944,343,923,360,899,372,873,379,844,381,979,381,988,369,1082,369,1084,327,1084,323,1081,251,1069,186,1049,131,1021,85,1013,77xm990,369l988,369,988,370,989,370,990,36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137;top:14796;height:150;width:228;" fillcolor="#36A7A8" filled="t" stroked="f" coordsize="1103,726" o:gfxdata="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bmvsS/&#10;AAAA3QAAAA8AAAAAAAAAAQAgAAAAIgAAAGRycy9kb3ducmV2LnhtbFBLAQIUABQAAAAIAIdO4kAz&#10;LwWeOwAAADkAAAAQAAAAAAAAAAEAIAAAAA4BAABkcnMvc2hhcGV4bWwueG1sUEsFBgAAAAAGAAYA&#10;WwEAALgDAAAAAA==&#10;" path="m426,74l229,74,261,76,289,82,313,92,333,106,349,124,360,145,367,170,369,198,367,224,361,250,352,275,338,300,319,326,293,358,259,393,218,433,0,637,0,714,456,714,456,635,112,635,112,633,283,477,331,430,371,388,403,350,426,317,442,285,454,254,461,221,463,189,459,148,448,111,430,79,426,74xm244,0l187,4,134,16,84,36,38,64,38,154,84,119,131,94,180,79,229,74,426,74,405,51,373,29,335,13,292,3,244,0xm675,606l675,696,705,709,742,718,785,724,834,725,893,721,946,710,992,690,1031,662,1040,652,833,652,792,649,753,640,714,626,675,606xm1054,362l817,362,861,364,898,371,931,383,957,399,979,420,994,444,1003,472,1006,504,1003,536,994,564,979,590,958,611,932,629,903,642,870,650,833,652,1040,652,1062,628,1084,590,1098,546,1102,498,1098,451,1086,409,1065,373,1054,362xm1068,12l699,12,699,368,734,366,766,364,793,362,817,362,1054,362,1036,343,999,318,956,300,907,290,888,289,787,289,787,90,1068,90,1068,12xm850,286l838,286,824,287,787,289,888,289,850,28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88;top:14973;height:110;width:248;" fillcolor="#36A7A8" filled="t" stroked="f" coordsize="1201,533" o:gfxdata="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UvbQevQAA&#10;AN0AAAAPAAAAAAAAAAEAIAAAACIAAABkcnMvZG93bnJldi54bWxQSwECFAAUAAAACACHTuJAMy8F&#10;njsAAAA5AAAAEAAAAAAAAAABACAAAAAMAQAAZHJzL3NoYXBleG1sLnhtbFBLBQYAAAAABgAGAFsB&#10;AAC2AwAAAAA=&#10;" path="m160,184l112,184,112,533,160,533,160,486,457,486,457,446,160,446,160,184xm457,486l409,486,409,531,457,531,457,486xm457,184l409,184,409,446,457,446,457,184xm569,142l0,142,0,184,569,184,569,142xm160,5l112,5,112,142,160,142,160,5xm457,4l409,4,409,142,457,142,457,4xm1200,137l635,137,635,181,1200,181,1200,137xm899,0l856,23,869,41,884,64,901,91,919,123,966,99,947,70,930,43,914,20,899,0xm810,245l770,313,728,375,682,433,633,486,646,496,657,504,667,513,677,521,727,460,775,399,819,335,860,269,810,245xm1008,249l968,276,1007,325,1050,381,1095,444,1144,515,1193,481,1148,421,1102,363,1055,305,1008,24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1061;top:14973;height:111;width:380;" fillcolor="#36A7A8" filled="t" stroked="f" coordsize="1838,537" o:gfxdata="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NLqs+/&#10;AAAA3QAAAA8AAAAAAAAAAQAgAAAAIgAAAGRycy9kb3ducmV2LnhtbFBLAQIUABQAAAAIAIdO4kAz&#10;LwWeOwAAADkAAAAQAAAAAAAAAAEAIAAAAA4BAABkcnMvc2hhcGV4bWwueG1sUEsFBgAAAAAGAAYA&#10;WwEAALgDAAAAAA==&#10;" path="m571,465l10,465,10,504,571,504,571,465xm314,369l268,369,268,465,314,465,314,369xm517,330l63,330,63,369,517,369,517,330xm314,259l268,259,268,330,314,330,314,259xm150,70l97,70,130,107,166,140,204,169,244,194,189,214,130,231,67,245,0,257,7,269,14,279,19,289,24,299,98,283,167,265,232,243,293,218,416,218,378,208,341,194,377,173,293,173,254,151,217,127,182,100,150,70xm416,218l293,218,349,240,412,259,480,277,555,292,561,279,568,268,574,257,580,248,498,235,431,222,416,218xm510,31l44,31,44,70,447,70,412,99,375,126,335,150,293,173,377,173,387,167,431,136,472,104,510,68,510,31xm814,273l774,286,786,325,800,361,815,392,832,419,816,442,798,463,777,484,755,503,763,510,771,518,779,527,787,536,808,518,828,498,846,477,862,454,949,454,918,441,884,416,900,378,854,378,842,355,831,330,822,303,814,273xm949,454l862,454,900,480,946,498,1001,509,1064,513,1194,513,1204,492,1212,473,1069,473,1010,469,960,459,949,454xm735,187l632,187,632,226,691,226,691,416,690,432,686,445,681,457,672,467,699,501,719,484,742,466,769,445,798,423,798,422,735,422,735,187xm1214,469l1176,471,1140,472,1104,472,1069,473,1212,473,1214,469xm794,378l763,401,749,411,735,422,798,422,797,412,795,400,795,389,794,378xm1005,153l963,153,963,410,1202,410,1202,373,1005,373,1005,153xm927,41l781,41,781,80,878,80,799,202,799,242,885,242,882,278,875,313,866,346,854,378,900,378,900,377,913,335,922,290,927,242,927,202,847,202,927,80,927,41xm1108,71l1065,71,1065,373,1108,373,1108,231,1194,231,1194,194,1108,194,1108,71xm699,16l661,36,677,61,693,86,708,112,723,137,764,114,751,93,735,69,718,44,699,16xm1196,23l1139,29,1079,33,1016,37,951,39,954,52,956,65,959,77,1065,71,1108,71,1108,68,1180,62,1203,60,1196,23xm1494,246l1446,246,1446,533,1494,533,1494,246xm1564,410l1567,421,1570,433,1572,445,1574,457,1593,459,1614,460,1638,460,1664,461,1706,456,1736,441,1754,418,1659,418,1636,417,1613,416,1589,413,1564,410xm1776,206l1295,206,1295,246,1727,246,1725,283,1723,316,1721,344,1718,367,1713,389,1702,405,1683,415,1659,418,1754,418,1756,416,1764,381,1767,347,1770,307,1773,260,1776,206xm1677,111l1630,111,1630,172,1677,172,1677,111xm1474,111l1427,111,1427,171,1474,171,1474,111xm1838,71l1266,71,1266,111,1838,111,1838,71xm1474,0l1427,0,1427,71,1474,71,1474,0xm1677,0l1630,0,1630,71,1677,71,1677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95;top:15186;height:150;width:234;" fillcolor="#36A7A8" filled="t" stroked="f" coordsize="1131,726" o:gfxdata="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skuKK8AAAA&#10;3QAAAA8AAAAAAAAAAQAgAAAAIgAAAGRycy9kb3ducmV2LnhtbFBLAQIUABQAAAAIAIdO4kAzLwWe&#10;OwAAADkAAAAQAAAAAAAAAAEAIAAAAAsBAABkcnMvc2hhcGV4bWwueG1sUEsFBgAAAAAGAAYAWwEA&#10;ALUDAAAAAA==&#10;" path="m426,75l230,75,262,77,290,83,313,93,333,107,349,124,360,145,367,170,369,198,367,224,362,250,352,275,339,300,320,327,293,358,259,394,218,433,0,637,0,714,457,714,457,635,112,635,112,633,283,477,332,431,371,389,403,351,426,317,442,286,454,254,461,222,463,189,460,148,449,112,430,79,426,75xm245,0l187,4,134,16,84,36,38,64,38,154,84,119,131,95,180,80,230,75,426,75,405,52,373,29,335,13,293,4,245,0xm958,0l891,7,832,28,779,62,733,110,695,169,668,238,652,317,647,405,651,477,663,541,684,596,712,642,748,679,790,705,838,721,892,726,942,722,987,709,1027,689,1063,660,1069,652,894,652,863,649,835,640,811,625,789,603,772,577,760,549,752,518,750,484,752,457,760,432,772,409,790,388,811,370,744,370,748,305,759,247,778,197,804,153,836,119,873,94,914,79,961,74,1083,74,1083,21,1058,12,1029,5,996,2,958,0xm1083,347l893,347,925,350,953,357,977,370,997,387,1013,410,1025,436,1032,466,1034,500,1032,532,1024,561,1012,587,995,610,974,628,951,642,924,650,894,652,1069,652,1093,624,1114,584,1126,540,1131,491,1127,444,1116,402,1098,365,1083,347xm917,274l862,280,816,298,777,328,746,370,811,370,811,370,835,357,863,350,893,347,1083,347,1072,333,1041,307,1004,288,963,277,917,274xm1083,74l961,74,992,76,1023,81,1054,90,1083,102,1083,7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90;top:15362;height:111;width:244;" fillcolor="#36A7A8" filled="t" stroked="f" coordsize="1181,538" o:gfxdata="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UxiSi/&#10;AAAA3QAAAA8AAAAAAAAAAQAgAAAAIgAAAGRycy9kb3ducmV2LnhtbFBLAQIUABQAAAAIAIdO4kAz&#10;LwWeOwAAADkAAAAQAAAAAAAAAAEAIAAAAA4BAABkcnMvc2hhcGV4bWwueG1sUEsFBgAAAAAGAAYA&#10;WwEAALgDAAAAAA==&#10;" path="m370,92l321,92,320,138,318,181,315,222,312,259,299,329,270,393,226,451,166,503,177,511,187,520,196,529,204,537,268,480,315,415,347,342,361,262,364,227,366,187,368,142,370,92xm200,292l88,292,88,535,132,535,132,306,202,306,193,300,200,292xm350,471l353,483,355,495,357,507,360,520,409,521,445,522,485,516,514,497,526,476,440,476,422,476,401,475,377,473,350,471xm552,50l228,50,228,92,502,92,499,203,496,294,493,366,490,418,486,444,476,462,461,473,440,476,526,476,532,465,538,421,540,378,543,320,545,238,549,138,552,50xm202,306l132,306,177,339,222,373,252,340,208,310,202,306xm201,105l8,105,8,144,149,144,115,194,79,238,41,277,0,310,4,323,9,335,12,346,16,357,34,342,53,326,70,309,88,292,200,292,210,280,212,277,160,277,141,265,132,259,132,242,150,219,167,196,184,171,201,145,201,105xm214,203l201,222,188,241,174,259,160,277,212,277,225,261,239,243,253,225,214,203xm104,0l63,19,74,36,85,54,96,74,106,95,150,74,138,54,126,34,115,16,104,0xm1180,43l679,43,679,535,728,535,728,503,1180,503,1180,460,728,460,728,86,1180,86,1180,43xm1180,503l1132,503,1132,535,1180,535,1180,503xm1180,86l1132,86,1132,460,1180,460,1180,86xm888,86l840,86,839,153,835,206,830,244,824,269,812,294,793,318,765,342,730,364,740,373,749,382,758,390,766,399,804,373,833,346,855,318,868,288,877,257,882,213,886,156,888,86xm1019,86l971,86,971,291,976,320,990,340,1014,353,1048,357,1115,357,1124,313,1056,313,1040,312,1028,306,1021,298,1019,285,1019,86xm1124,312l1104,313,1056,313,1124,313,1124,312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8904;top:14193;height:10;width:101;" fillcolor="#231916" filled="t" stroked="f" coordsize="21600,21600" o:gfxdata="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FUjzLsAAADd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9856;top:14600;height:10;width:98;" fillcolor="#231916" filled="t" stroked="f" coordsize="21600,21600" o:gfxdata="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7y7uLsAAADd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10327;top:14597;height:10;width:101;" fillcolor="#231916" filled="t" stroked="f" coordsize="21600,21600" o:gfxdata="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PAeI7sAAADd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8840;top:14003;height:150;width:100;" fillcolor="#231916" filled="t" stroked="f" coordsize="484,726" o:gfxdata="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an2Qm8AAAA&#10;3QAAAA8AAAAAAAAAAQAgAAAAIgAAAGRycy9kb3ducmV2LnhtbFBLAQIUABQAAAAIAIdO4kAzLwWe&#10;OwAAADkAAAAQAAAAAAAAAAEAIAAAAAsBAABkcnMvc2hhcGV4bWwueG1sUEsFBgAAAAAGAAYAWwEA&#10;ALUDAAAAAA==&#10;" path="m311,0l245,7,185,28,132,62,86,110,49,169,22,238,6,317,0,405,4,477,17,541,37,596,66,642,101,679,143,705,191,720,245,726,295,722,340,709,381,688,417,659,423,652,248,652,217,649,189,640,164,624,143,603,125,577,113,548,106,518,103,484,106,457,113,432,126,409,143,388,164,370,97,370,102,305,113,247,132,197,158,153,190,119,226,94,268,79,314,74,437,74,437,21,412,12,383,5,349,2,311,0xm437,347l247,347,279,349,306,357,331,370,351,387,367,409,378,436,385,466,388,500,385,532,378,561,366,587,349,610,328,628,304,642,277,650,248,652,423,652,446,624,467,584,480,540,484,491,480,444,469,402,451,365,437,347xm270,273l216,279,169,298,130,328,100,370,164,370,164,370,189,357,216,349,247,347,437,347,426,333,394,307,358,288,316,277,270,273xm437,74l314,74,346,76,377,81,407,90,437,102,437,7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315;top:14006;height:145;width:101;" fillcolor="#231916" filled="t" stroked="f" coordsize="489,702" o:gfxdata="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viUVq8AAAA&#10;3QAAAA8AAAAAAAAAAQAgAAAAIgAAAGRycy9kb3ducmV2LnhtbFBLAQIUABQAAAAIAIdO4kAzLwWe&#10;OwAAADkAAAAQAAAAAAAAAAEAIAAAAAsBAABkcnMvc2hhcGV4bWwueG1sUEsFBgAAAAAGAAYAWwEA&#10;ALUDAAAAAA==&#10;" path="m489,0l0,0,0,78,376,78,96,702,195,702,489,30,489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89;top:14003;height:150;width:100;" fillcolor="#231916" filled="t" stroked="f" coordsize="482,726" o:gfxdata="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5cXO1vQAA&#10;AN0AAAAPAAAAAAAAAAEAIAAAACIAAABkcnMvZG93bnJldi54bWxQSwECFAAUAAAACACHTuJAMy8F&#10;njsAAAA5AAAAEAAAAAAAAAABACAAAAAMAQAAZHJzL3NoYXBleG1sLnhtbFBLBQYAAAAABgAGAFsB&#10;AAC2AwAAAAA=&#10;" path="m251,0l204,3,162,12,123,27,90,48,62,75,42,104,31,138,27,175,35,227,60,272,102,312,161,344,161,346,91,381,40,425,10,479,0,541,4,580,16,615,35,646,63,674,96,696,134,712,177,722,225,725,282,722,332,712,376,696,413,673,435,653,242,653,211,651,183,644,158,634,136,620,119,603,106,583,98,561,96,537,104,490,130,450,174,415,235,386,399,386,389,378,317,345,317,344,378,309,380,307,241,307,189,281,152,251,130,215,123,173,125,152,132,133,143,116,158,101,177,89,197,80,220,74,244,73,426,73,424,70,399,46,368,25,333,11,294,3,251,0xm399,386l235,386,301,415,348,450,376,492,386,539,383,563,376,584,363,603,346,620,324,634,300,645,273,651,242,653,435,653,443,645,464,613,477,575,481,534,471,472,440,420,399,386xm426,73l244,73,269,74,292,79,312,88,329,100,343,115,353,132,359,152,361,173,361,175,353,215,331,250,293,281,241,307,380,307,422,267,448,219,457,164,453,129,442,98,426,7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262;top:14004;height:150;width:100;" fillcolor="#231916" filled="t" stroked="f" coordsize="483,726" o:gfxdata="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agV8r4A&#10;AADdAAAADwAAAAAAAAABACAAAAAiAAAAZHJzL2Rvd25yZXYueG1sUEsBAhQAFAAAAAgAh07iQDMv&#10;BZ47AAAAOQAAABAAAAAAAAAAAQAgAAAADQEAAGRycy9zaGFwZXhtbC54bWxQSwUGAAAAAAYABgBb&#10;AQAAtwMAAAAA&#10;" path="m41,618l41,701,70,712,102,719,137,724,175,725,243,719,304,699,356,666,370,652,175,652,140,650,106,644,73,633,41,618xm480,367l387,367,384,431,373,488,356,537,332,578,301,610,265,633,223,647,175,652,370,652,401,621,436,563,462,494,477,413,480,367xm244,0l193,4,146,17,105,37,68,66,38,102,17,142,4,187,0,236,4,282,16,324,35,361,62,394,95,420,132,439,174,451,219,454,273,449,319,432,356,405,376,378,242,378,210,376,181,368,156,355,135,337,118,314,106,288,99,258,96,225,99,194,106,165,119,140,136,117,157,98,181,85,207,76,236,74,411,74,385,46,344,20,297,5,244,0xm411,74l236,74,268,77,296,86,320,102,342,123,359,150,372,180,379,212,382,249,379,275,372,299,359,320,342,340,320,357,297,369,271,376,242,378,376,378,385,367,480,367,482,324,482,320,478,248,467,183,447,128,419,82,411,74xm387,367l385,367,386,367,387,367,387,36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666;top:14002;height:151;width:226;" fillcolor="#231916" filled="t" stroked="f" coordsize="1095,729" o:gfxdata="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tVeHu/&#10;AAAA3QAAAA8AAAAAAAAAAQAgAAAAIgAAAGRycy9kb3ducmV2LnhtbFBLAQIUABQAAAAIAIdO4kAz&#10;LwWeOwAAADkAAAAQAAAAAAAAAAEAIAAAAA4BAABkcnMvc2hhcGV4bWwueG1sUEsFBgAAAAAGAAYA&#10;WwEAALgDAAAAAA==&#10;" path="m435,640l5,640,5,717,435,717,435,640xm268,108l173,108,173,640,268,640,268,108xm268,0l0,73,0,154,173,108,268,108,268,0xm856,3l797,9,745,27,701,57,665,99,636,152,615,217,603,292,599,380,603,460,614,530,634,590,661,639,696,678,737,706,785,723,839,729,896,723,946,705,990,676,1008,655,847,655,793,644,750,611,720,555,702,476,696,376,702,268,720,185,751,125,795,89,850,77,1021,77,1016,69,972,33,919,11,856,3xm1021,77l850,77,903,89,944,124,973,183,991,265,997,371,991,473,973,553,943,610,901,644,847,655,1008,655,1027,635,1056,582,1077,520,1090,447,1094,363,1089,268,1075,187,1050,121,1021,7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66;top:14184;height:110;width:247;" fillcolor="#231916" filled="t" stroked="f" coordsize="1197,532" o:gfxdata="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SgfMG8AAAA&#10;3QAAAA8AAAAAAAAAAQAgAAAAIgAAAGRycy9kb3ducmV2LnhtbFBLAQIUABQAAAAIAIdO4kAzLwWe&#10;OwAAADkAAAAQAAAAAAAAAAEAIAAAAAsBAABkcnMvc2hhcGV4bWwueG1sUEsFBgAAAAAGAAYAWwEA&#10;ALUDAAAAAA==&#10;" path="m567,200l310,200,310,0,257,0,257,200,0,200,0,245,257,245,257,532,310,532,310,245,567,245,567,200xm1132,238l696,238,696,284,1132,284,1132,238xm1196,445l634,445,634,491,1196,491,1196,44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42;top:14185;height:110;width:246;" fillcolor="#231916" filled="t" stroked="f" coordsize="1189,532" o:gfxdata="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6HbLt7sAAADd&#10;AAAADwAAAAAAAAABACAAAAAiAAAAZHJzL2Rvd25yZXYueG1sUEsBAhQAFAAAAAgAh07iQDMvBZ47&#10;AAAAOQAAABAAAAAAAAAAAQAgAAAACgEAAGRycy9zaGFwZXhtbC54bWxQSwUGAAAAAAYABgBbAQAA&#10;tAMAAAAA&#10;" path="m311,190l259,190,243,266,209,334,157,394,87,445,0,489,12,502,21,513,30,523,36,531,113,489,177,441,228,388,266,330,290,267,334,267,311,190xm334,267l290,267,319,335,358,395,407,446,467,487,538,520,546,511,556,501,568,489,582,476,498,443,428,397,374,340,335,271,334,267xm570,147l11,147,11,190,570,190,570,147xm313,0l263,0,263,37,262,74,262,111,261,147,312,147,313,110,313,74,313,37,313,0xm1145,301l686,301,686,338,1102,338,1102,387,702,387,702,423,1102,423,1102,473,679,473,679,510,1102,510,1102,531,1145,531,1145,301xm943,126l899,126,899,279,943,279,943,126xm866,230l733,230,733,263,866,263,866,230xm1110,230l976,230,976,263,1110,263,1110,230xm866,162l733,162,733,194,866,194,866,162xm1110,162l976,162,976,194,1110,194,1110,162xm1188,91l655,91,655,190,699,190,699,126,1188,126,1188,91xm1188,126l1144,126,1144,190,1188,190,1188,126xm943,53l899,53,899,91,943,91,943,53xm1140,18l697,18,697,53,1140,53,1140,1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14;top:14185;height:110;width:249;" fillcolor="#231916" filled="t" stroked="f" coordsize="1204,532" o:gfxdata="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88fWbsAAADd&#10;AAAADwAAAAAAAAABACAAAAAiAAAAZHJzL2Rvd25yZXYueG1sUEsBAhQAFAAAAAgAh07iQDMvBZ47&#10;AAAAOQAAABAAAAAAAAAAAQAgAAAACgEAAGRycy9zaGFwZXhtbC54bWxQSwUGAAAAAAYABgBbAQAA&#10;tAMAAAAA&#10;" path="m310,245l256,245,256,532,310,532,310,245xm567,201l0,201,0,245,567,245,567,201xm310,0l256,0,256,201,310,201,310,0xm1203,463l628,463,628,504,1203,504,1203,463xm847,250l797,250,764,463,812,463,847,250xm1109,208l665,208,665,250,1060,250,1060,463,1109,463,1109,208xm874,76l825,76,804,208,853,208,874,76xm1176,35l649,35,649,76,1176,76,1176,3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655;top:14185;height:110;width:247;" fillcolor="#231916" filled="t" stroked="f" coordsize="1197,532" o:gfxdata="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TX31m8AAAA&#10;3QAAAA8AAAAAAAAAAQAgAAAAIgAAAGRycy9kb3ducmV2LnhtbFBLAQIUABQAAAAIAIdO4kAzLwWe&#10;OwAAADkAAAAQAAAAAAAAAAEAIAAAAAsBAABkcnMvc2hhcGV4bWwueG1sUEsFBgAAAAAGAAYAWwEA&#10;ALUDAAAAAA==&#10;" path="m310,245l257,245,257,532,310,532,310,245xm568,201l0,201,0,245,568,245,568,201xm310,0l257,0,257,201,310,201,310,0xm884,231l832,231,832,431,838,468,857,494,887,510,930,516,1075,516,1111,512,1139,501,1159,484,1166,470,943,470,918,467,899,457,888,442,884,420,884,231xm1139,350l1137,373,1134,395,1130,416,1127,436,1120,451,1106,461,1085,468,1058,470,1166,470,1171,459,1176,440,1181,419,1185,395,1190,368,1176,364,1163,359,1151,354,1139,350xm884,1l832,1,832,186,632,207,637,252,832,231,884,231,884,226,1196,193,1195,181,884,181,884,1xm1192,149l884,181,1195,181,1192,14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188;top:14185;height:110;width:248;" fillcolor="#231916" filled="t" stroked="f" coordsize="1199,532" o:gfxdata="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riGzHvQAA&#10;AN0AAAAPAAAAAAAAAAEAIAAAACIAAABkcnMvZG93bnJldi54bWxQSwECFAAUAAAACACHTuJAMy8F&#10;njsAAAA5AAAAEAAAAAAAAAABACAAAAAMAQAAZHJzL3NoYXBleG1sLnhtbFBLBQYAAAAABgAGAFsB&#10;AAC2AwAAAAA=&#10;" path="m310,245l256,245,256,532,310,532,310,245xm567,201l0,201,0,245,567,245,567,201xm310,0l256,0,256,201,310,201,310,0xm1199,138l634,138,634,181,1199,181,1199,138xm897,1l855,23,868,41,883,64,899,91,917,123,965,99,946,70,928,44,912,21,897,1xm808,245l769,313,726,376,681,434,632,487,644,496,655,505,666,513,676,521,726,461,773,399,817,335,858,270,808,245xm1006,249l966,277,1006,326,1048,382,1094,445,1142,515,1191,481,1146,421,1100,363,1054,305,1006,24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80;top:14408;height:151;width:220;" fillcolor="#231916" filled="t" stroked="f" coordsize="1063,729" o:gfxdata="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cXXVbsAAADd&#10;AAAADwAAAAAAAAABACAAAAAiAAAAZHJzL2Rvd25yZXYueG1sUEsBAhQAFAAAAAgAh07iQDMvBZ47&#10;AAAAOQAAABAAAAAAAAAAAQAgAAAACgEAAGRycy9zaGFwZXhtbC54bWxQSwUGAAAAAAYABgBbAQAA&#10;tAMAAAAA&#10;" path="m435,640l4,640,4,717,435,717,435,640xm267,107l172,107,172,640,267,640,267,107xm267,0l0,72,0,154,172,107,267,107,267,0xm623,599l623,691,659,708,699,719,745,726,795,728,853,725,905,714,950,696,990,670,1005,655,797,655,750,652,705,641,663,624,623,599xm1005,77l801,77,862,84,905,106,931,142,939,192,928,247,894,286,838,310,759,318,699,318,699,391,761,391,851,399,915,424,953,466,966,524,963,553,954,578,940,600,920,620,896,635,867,646,834,653,797,655,1005,655,1022,639,1044,603,1058,563,1063,518,1060,485,1051,455,1036,428,1015,404,990,384,960,368,925,357,887,351,887,349,952,323,999,285,1028,234,1037,172,1033,136,1022,104,1005,77xm825,3l777,6,732,13,691,26,652,43,652,127,688,105,725,89,762,80,801,77,1005,77,1004,75,979,50,947,29,911,15,870,6,825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51;top:14409;height:148;width:228;" fillcolor="#231916" filled="t" stroked="f" coordsize="1102,717" o:gfxdata="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PabrvtwAAAN0AAAAP&#10;AAAAAAAAAAEAIAAAACIAAABkcnMvZG93bnJldi54bWxQSwECFAAUAAAACACHTuJAMy8FnjsAAAA5&#10;AAAAEAAAAAAAAAABACAAAAAGAQAAZHJzL3NoYXBleG1sLnhtbFBLBQYAAAAABgAGAFsBAACwAwAA&#10;AAA=&#10;" path="m435,641l4,641,4,717,435,717,435,641xm267,108l172,108,172,641,267,641,267,108xm267,0l0,73,0,154,172,108,267,108,267,0xm1005,535l913,535,913,717,1005,717,1005,535xm1005,15l895,15,563,477,563,535,1101,535,1101,465,661,465,884,153,894,135,902,121,908,108,913,99,1005,99,1005,15xm1005,99l915,99,914,118,913,137,913,153,913,465,1005,465,1005,9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29;top:14408;height:151;width:220;" fillcolor="#231916" filled="t" stroked="f" coordsize="1067,729" o:gfxdata="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/WYfk&#10;wAAAAN0AAAAPAAAAAAAAAAEAIAAAACIAAABkcnMvZG93bnJldi54bWxQSwECFAAUAAAACACHTuJA&#10;My8FnjsAAAA5AAAAEAAAAAAAAAABACAAAAAPAQAAZHJzL3NoYXBleG1sLnhtbFBLBQYAAAAABgAG&#10;AFsBAAC5AwAAAAA=&#10;" path="m435,640l5,640,5,717,435,717,435,640xm268,107l173,107,173,640,268,640,268,107xm268,0l0,72,0,154,173,107,268,107,268,0xm640,609l640,699,670,712,707,721,749,727,799,728,858,724,911,713,957,693,996,665,1005,655,798,655,757,652,717,643,678,629,640,609xm1019,365l782,365,825,367,863,374,895,386,922,402,943,423,958,447,968,475,971,507,968,539,959,567,944,593,923,614,897,632,868,645,835,652,798,655,1005,655,1027,631,1049,593,1063,549,1067,501,1063,454,1050,412,1030,376,1019,365xm1033,15l663,15,663,371,699,369,730,367,758,365,782,365,1019,365,1001,346,964,321,921,303,871,293,852,292,752,292,752,93,1033,93,1033,15xm815,289l803,289,789,290,752,292,852,292,815,28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199;top:14408;height:151;width:226;" fillcolor="#231916" filled="t" stroked="f" coordsize="1096,729" o:gfxdata="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ASy7W8AAAA&#10;3QAAAA8AAAAAAAAAAQAgAAAAIgAAAGRycy9kb3ducmV2LnhtbFBLAQIUABQAAAAIAIdO4kAzLwWe&#10;OwAAADkAAAAQAAAAAAAAAAEAIAAAAAsBAABkcnMvc2hhcGV4bWwueG1sUEsFBgAAAAAGAAYAWwEA&#10;ALUDAAAAAA==&#10;" path="m435,640l4,640,4,717,435,717,435,640xm267,107l172,107,172,640,267,640,267,107xm267,0l0,72,0,154,172,107,267,107,267,0xm922,3l856,10,796,30,743,65,697,112,659,172,633,241,616,320,611,408,615,480,627,544,648,599,676,645,712,681,754,708,802,723,856,728,906,724,951,712,992,691,1028,662,1033,655,858,655,827,652,799,643,775,627,754,606,736,580,724,551,716,520,714,487,716,460,724,435,736,412,754,391,775,373,708,373,712,308,724,250,742,199,768,156,800,121,837,97,879,82,925,77,1048,77,1048,23,1023,15,993,8,960,4,922,3xm1048,350l857,350,889,352,917,360,941,372,961,390,978,412,989,438,996,469,998,503,996,535,988,564,976,590,959,612,938,631,915,644,888,652,858,655,1033,655,1057,627,1078,587,1091,542,1095,493,1091,447,1080,405,1062,368,1048,350xm881,276l826,282,780,300,741,331,710,373,775,373,775,373,800,360,827,352,857,350,1048,350,1036,336,1005,310,968,291,927,280,881,276xm1048,77l925,77,957,79,988,84,1018,93,1048,105,1048,7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667;top:14409;height:148;width:225;" fillcolor="#231916" filled="t" stroked="f" coordsize="1089,717" o:gfxdata="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0seVq&#10;wAAAAN0AAAAPAAAAAAAAAAEAIAAAACIAAABkcnMvZG93bnJldi54bWxQSwECFAAUAAAACACHTuJA&#10;My8FnjsAAAA5AAAAEAAAAAAAAAABACAAAAAPAQAAZHJzL3NoYXBleG1sLnhtbFBLBQYAAAAABgAG&#10;AFsBAAC5AwAAAAA=&#10;" path="m435,641l5,641,5,717,435,717,435,641xm268,108l173,108,173,641,268,641,268,108xm268,0l0,73,0,155,173,108,268,108,268,0xm1088,15l600,15,600,94,975,94,696,717,794,717,1088,46,1088,1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73;top:14796;height:150;width:233;" fillcolor="#231916" filled="t" stroked="f" coordsize="1130,726" o:gfxdata="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UdqEZvQAA&#10;AN0AAAAPAAAAAAAAAAEAIAAAACIAAABkcnMvZG93bnJldi54bWxQSwECFAAUAAAACACHTuJAMy8F&#10;njsAAAA5AAAAEAAAAAAAAAABACAAAAAMAQAAZHJzL3NoYXBleG1sLnhtbFBLBQYAAAAABgAGAFsB&#10;AAC2AwAAAAA=&#10;" path="m427,74l230,74,262,76,290,82,314,92,334,106,350,124,361,145,368,170,370,198,368,224,362,250,353,275,339,300,320,326,294,358,260,393,219,433,0,636,0,714,457,714,457,635,113,635,113,633,284,477,332,430,372,388,403,350,426,317,443,285,455,253,462,221,464,189,460,148,449,111,431,79,427,74xm245,0l188,4,135,16,85,36,39,64,39,154,85,119,132,94,181,79,230,74,427,74,405,51,373,29,336,13,293,3,245,0xm891,0l833,6,781,24,737,53,700,95,671,149,651,213,639,289,634,376,638,456,650,526,670,586,697,636,732,675,773,703,820,720,874,725,932,719,982,702,1026,672,1044,652,883,652,829,641,786,607,756,551,737,473,731,372,738,265,756,181,787,121,830,86,886,74,1057,74,1052,66,1008,29,955,7,891,0xm1057,74l886,74,939,85,980,121,1009,180,1027,262,1033,368,1027,470,1009,550,979,606,937,641,883,652,1044,652,1063,631,1092,579,1113,516,1126,443,1130,360,1125,264,1111,183,1086,117,1057,7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50;top:14797;height:148;width:230;" fillcolor="#231916" filled="t" stroked="f" coordsize="1113,717" o:gfxdata="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v8fi74A&#10;AADdAAAADwAAAAAAAAABACAAAAAiAAAAZHJzL2Rvd25yZXYueG1sUEsBAhQAFAAAAAgAh07iQDMv&#10;BZ47AAAAOQAAABAAAAAAAAAAAQAgAAAADQEAAGRycy9zaGFwZXhtbC54bWxQSwUGAAAAAAYABgBb&#10;AQAAtwMAAAAA&#10;" path="m426,77l230,77,262,79,290,85,314,95,334,109,350,127,361,148,367,173,370,201,368,227,362,253,352,278,339,303,320,329,294,361,260,396,218,436,0,639,0,717,457,717,457,638,113,638,113,636,284,480,332,433,372,391,403,353,426,320,443,288,454,256,461,224,464,192,460,151,449,114,431,82,426,77xm245,3l188,7,134,19,85,39,38,67,38,157,85,122,132,97,180,82,230,77,426,77,405,54,373,32,336,16,293,6,245,3xm1112,640l682,640,682,717,1112,717,1112,640xm945,107l850,107,850,640,945,640,945,107xm945,0l677,72,677,154,850,107,945,107,945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198;top:14796;height:150;width:227;" fillcolor="#231916" filled="t" stroked="f" coordsize="1099,726" o:gfxdata="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mm1Sr4A&#10;AADdAAAADwAAAAAAAAABACAAAAAiAAAAZHJzL2Rvd25yZXYueG1sUEsBAhQAFAAAAAgAh07iQDMv&#10;BZ47AAAAOQAAABAAAAAAAAAAAQAgAAAADQEAAGRycy9zaGFwZXhtbC54bWxQSwUGAAAAAAYABgBb&#10;AQAAtwMAAAAA&#10;" path="m426,74l230,74,262,76,290,82,314,92,333,106,349,124,360,145,367,170,369,198,368,224,362,250,352,275,339,300,320,326,293,358,259,393,218,433,0,636,0,714,457,714,457,635,112,635,112,633,284,477,332,430,372,388,403,350,426,317,442,285,454,253,461,221,463,189,460,148,449,111,431,79,426,74xm245,0l188,4,134,16,84,36,38,64,38,154,84,119,132,94,180,79,230,74,426,74,405,51,373,29,335,13,293,3,245,0xm659,596l659,688,695,704,735,716,781,723,831,725,889,722,941,711,986,693,1026,667,1041,652,833,652,786,648,741,638,699,620,659,596xm1041,74l837,74,898,81,941,103,967,139,975,189,964,244,930,283,874,306,794,314,735,314,735,388,797,388,887,396,951,421,989,463,1002,521,999,549,990,575,976,597,956,616,932,632,903,643,870,650,833,652,1041,652,1058,636,1080,600,1094,560,1099,515,1096,482,1087,452,1072,425,1051,401,1026,381,995,365,961,354,923,347,923,346,988,320,1035,282,1064,231,1073,168,1069,133,1058,101,1041,74xm861,0l813,2,768,10,727,22,688,40,688,123,724,102,760,86,798,77,837,74,1041,74,1040,72,1015,47,983,26,947,12,906,3,861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25;top:14797;height:148;width:228;" fillcolor="#231916" filled="t" stroked="f" coordsize="1105,714" o:gfxdata="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qf9+TvQAA&#10;AN0AAAAPAAAAAAAAAAEAIAAAACIAAABkcnMvZG93bnJldi54bWxQSwECFAAUAAAACACHTuJAMy8F&#10;njsAAAA5AAAAEAAAAAAAAAABACAAAAAMAQAAZHJzL3NoYXBleG1sLnhtbFBLBQYAAAAABgAGAFsB&#10;AAC2AwAAAAA=&#10;" path="m426,74l230,74,262,76,290,82,314,92,334,106,350,124,361,145,367,170,370,198,368,224,362,250,352,275,339,300,320,327,294,358,260,393,218,433,0,637,0,714,457,714,457,635,113,635,113,633,284,477,332,431,372,389,403,351,426,317,443,286,454,254,461,222,464,189,460,148,449,111,431,79,426,74xm245,0l188,4,134,16,85,36,38,64,38,154,85,119,132,94,180,79,230,74,426,74,405,51,373,29,336,13,293,3,245,0xm1068,74l871,74,903,76,931,82,955,92,975,106,991,124,1002,145,1009,170,1011,198,1009,224,1003,250,994,275,980,300,961,327,935,358,901,393,860,433,642,637,642,714,1098,714,1098,635,754,635,754,633,925,477,973,431,1013,389,1045,351,1068,317,1084,286,1096,254,1103,222,1105,189,1101,148,1090,111,1072,79,1068,74xm886,0l829,4,776,16,726,36,680,64,680,154,726,119,773,94,822,79,871,74,1068,74,1047,51,1015,29,977,13,934,3,886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661;top:14797;height:148;width:235;" fillcolor="#231916" filled="t" stroked="f" coordsize="1138,714" o:gfxdata="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/p+Oq5AAAA3QAA&#10;AA8AAAAAAAAAAQAgAAAAIgAAAGRycy9kb3ducmV2LnhtbFBLAQIUABQAAAAIAIdO4kAzLwWeOwAA&#10;ADkAAAAQAAAAAAAAAAEAIAAAAAgBAABkcnMvc2hhcGV4bWwueG1sUEsFBgAAAAAGAAYAWwEAALID&#10;AAAAAA==&#10;" path="m426,74l230,74,262,76,290,82,313,92,333,106,349,124,360,145,367,170,369,198,367,224,362,250,352,275,339,300,320,327,293,358,259,393,218,433,0,637,0,714,457,714,457,635,112,635,112,633,283,477,332,431,371,389,403,351,426,317,442,286,454,254,461,222,463,189,460,148,449,111,430,79,426,74xm245,0l188,4,134,16,84,36,38,64,38,154,84,119,132,94,180,79,230,74,426,74,405,51,373,29,335,13,293,3,245,0xm1041,532l949,532,949,714,1041,714,1041,532xm1041,12l931,12,598,474,598,532,1137,532,1137,461,696,461,920,149,930,132,938,117,944,105,949,95,1041,95,1041,12xm1041,95l951,95,950,115,949,134,949,149,949,461,1041,461,1041,9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73;top:15139;height:148;width:232;" fillcolor="#231916" filled="t" stroked="f" coordsize="1125,714" o:gfxdata="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NwVu+8AAAA&#10;3QAAAA8AAAAAAAAAAQAgAAAAIgAAAGRycy9kb3ducmV2LnhtbFBLAQIUABQAAAAIAIdO4kAzLwWe&#10;OwAAADkAAAAQAAAAAAAAAAEAIAAAAAsBAABkcnMvc2hhcGV4bWwueG1sUEsFBgAAAAAGAAYAWwEA&#10;ALUDAAAAAA==&#10;" path="m426,75l230,75,262,77,290,83,314,93,334,107,350,124,361,146,368,170,370,198,368,225,362,250,353,275,339,300,320,327,294,358,260,394,218,434,0,637,0,714,457,714,457,635,113,635,113,633,284,477,332,431,372,389,403,351,426,317,443,286,454,254,461,222,464,189,460,148,449,112,431,79,426,75xm245,0l188,4,134,16,85,36,38,64,38,154,85,120,132,95,180,80,230,75,426,75,405,52,373,29,336,13,293,4,245,0xm1124,12l636,12,636,91,1011,91,732,714,830,714,1124,43,1124,1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49;top:15139;height:150;width:232;" fillcolor="#231916" filled="t" stroked="f" coordsize="1123,726" o:gfxdata="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XKfgr4A&#10;AADdAAAADwAAAAAAAAABACAAAAAiAAAAZHJzL2Rvd25yZXYueG1sUEsBAhQAFAAAAAgAh07iQDMv&#10;BZ47AAAAOQAAABAAAAAAAAAAAQAgAAAADQEAAGRycy9zaGFwZXhtbC54bWxQSwUGAAAAAAYABgBb&#10;AQAAtwMAAAAA&#10;" path="m426,74l230,74,262,76,290,82,314,93,334,107,349,124,361,145,367,170,370,198,368,224,362,250,352,275,339,300,320,327,293,358,260,393,218,433,0,637,0,714,457,714,457,635,112,635,112,633,284,477,332,431,372,389,403,351,426,317,443,286,454,254,461,222,464,189,460,148,449,111,431,79,426,74xm245,0l188,4,134,16,84,36,38,64,38,154,84,119,132,94,180,79,230,74,426,74,405,51,373,29,336,13,293,3,245,0xm892,0l845,3,803,12,765,28,731,49,704,75,684,105,672,138,668,175,676,227,702,273,744,312,802,345,802,346,732,382,682,426,651,479,641,542,645,581,657,616,677,647,704,674,738,697,776,713,819,722,866,726,923,722,974,713,1018,696,1055,674,1077,653,884,653,853,651,825,645,800,635,778,620,760,603,747,583,740,561,737,537,746,491,772,451,815,416,876,387,1040,387,1030,378,958,346,958,344,1019,309,1021,307,882,307,830,282,794,251,771,215,764,174,766,153,773,134,784,117,800,102,818,89,839,80,861,75,885,73,1067,73,1066,71,1040,46,1009,26,974,12,935,3,892,0xm1040,387l876,387,942,416,989,451,1018,492,1027,540,1025,563,1017,584,1005,604,987,621,966,635,941,645,914,651,884,653,1077,653,1084,646,1106,613,1118,576,1123,534,1112,473,1081,421,1040,387xm1067,73l885,73,911,75,934,80,954,88,971,100,985,115,994,132,1000,152,1002,174,1002,175,995,215,972,251,935,282,882,307,1021,307,1063,268,1089,219,1098,164,1095,130,1084,98,1067,7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23;top:15139;height:150;width:232;" fillcolor="#231916" filled="t" stroked="f" coordsize="1121,726" o:gfxdata="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7W0GTvQAA&#10;AN0AAAAPAAAAAAAAAAEAIAAAACIAAABkcnMvZG93bnJldi54bWxQSwECFAAUAAAACACHTuJAMy8F&#10;njsAAAA5AAAAEAAAAAAAAAABACAAAAAMAQAAZHJzL3NoYXBleG1sLnhtbFBLBQYAAAAABgAGAFsB&#10;AAC2AwAAAAA=&#10;" path="m427,75l230,75,262,77,290,83,314,93,334,107,350,124,361,146,368,170,370,198,368,225,362,250,353,275,339,300,320,327,294,358,260,394,219,434,0,637,0,714,457,714,457,635,113,635,113,633,284,477,332,431,372,389,403,351,426,317,443,286,455,254,462,222,464,189,460,148,449,112,431,79,427,75xm245,0l188,4,135,16,85,36,39,64,39,154,85,120,132,95,181,80,230,75,427,75,405,52,373,29,336,13,293,4,245,0xm680,619l680,702,709,712,741,720,776,724,814,726,882,719,942,700,995,667,1009,653,814,653,779,650,745,644,712,634,680,619xm1118,367l1026,367,1022,432,1012,488,995,537,970,578,940,611,903,634,862,648,814,653,1009,653,1039,621,1075,563,1101,494,1116,414,1118,367xm883,0l831,5,785,17,743,38,707,67,677,102,656,142,643,187,639,236,643,283,654,324,674,362,701,394,734,421,771,440,812,451,857,455,912,449,958,433,995,405,1015,379,881,379,849,376,820,368,795,355,774,337,757,315,744,289,737,259,735,225,737,194,745,166,757,140,775,117,796,98,820,85,846,77,875,74,1050,74,1023,47,983,21,936,6,883,0xm1050,74l875,74,906,77,934,87,959,102,980,124,998,150,1011,180,1018,213,1021,249,1018,275,1010,299,998,321,980,341,959,357,935,369,909,376,881,379,1015,379,1024,367,1118,367,1121,324,1121,321,1117,248,1105,184,1085,128,1058,83,1050,74xm1026,367l1024,367,1025,368,1025,368,1026,36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197;top:15139;height:150;width:230;" fillcolor="#231916" filled="t" stroked="f" coordsize="1112,726" o:gfxdata="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hRsWJvQAA&#10;AN0AAAAPAAAAAAAAAAEAIAAAACIAAABkcnMvZG93bnJldi54bWxQSwECFAAUAAAACACHTuJAMy8F&#10;njsAAAA5AAAAEAAAAAAAAAABACAAAAAMAQAAZHJzL3NoYXBleG1sLnhtbFBLBQYAAAAABgAGAFsB&#10;AAC2AwAAAAA=&#10;" path="m0,597l0,689,36,705,76,717,122,724,172,726,230,722,282,711,327,693,367,668,382,653,174,653,127,649,82,639,40,621,0,597xm382,74l178,74,239,81,282,103,308,139,317,190,305,244,271,284,215,307,136,315,76,315,76,388,139,388,228,397,292,422,330,463,343,522,340,550,331,575,317,598,297,617,273,632,244,644,211,650,174,653,382,653,399,637,421,601,435,560,440,515,437,483,428,453,413,426,393,402,367,381,337,365,302,354,264,348,264,346,329,320,376,282,405,232,414,169,410,133,399,101,382,74xm202,0l154,3,109,10,68,23,29,40,29,124,65,102,102,87,139,77,178,74,382,74,381,72,356,47,324,27,288,12,247,3,202,0xm873,0l815,6,763,24,719,54,682,96,654,149,633,214,621,290,617,377,620,457,632,527,652,587,679,637,714,676,755,704,803,720,857,726,914,720,964,702,1008,673,1026,653,865,653,811,641,768,608,738,552,720,474,714,373,720,265,738,182,769,122,812,86,868,74,1039,74,1034,66,990,30,937,8,873,0xm1039,74l868,74,921,86,962,121,991,180,1009,262,1015,368,1009,471,991,550,961,607,919,641,865,653,1026,653,1045,632,1074,580,1095,517,1108,444,1112,360,1107,265,1093,184,1068,118,1039,7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666;top:15139;height:151;width:226;" fillcolor="#231916" filled="t" stroked="f" coordsize="1095,729" o:gfxdata="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DgJBu/&#10;AAAA3QAAAA8AAAAAAAAAAQAgAAAAIgAAAGRycy9kb3ducmV2LnhtbFBLAQIUABQAAAAIAIdO4kAz&#10;LwWeOwAAADkAAAAQAAAAAAAAAAEAIAAAAA4BAABkcnMvc2hhcGV4bWwueG1sUEsFBgAAAAAGAAYA&#10;WwEAALgDAAAAAA==&#10;" path="m0,600l0,692,35,708,76,720,122,727,172,729,230,725,281,714,327,696,367,671,382,656,174,656,127,652,82,642,40,624,0,600xm382,77l178,77,239,84,282,106,308,142,316,193,305,247,271,287,215,310,135,318,76,318,76,391,138,391,228,400,291,425,330,466,343,525,340,553,331,578,317,601,297,620,272,635,244,647,211,653,174,656,382,656,398,640,421,604,435,563,440,518,437,486,428,456,413,429,392,405,367,384,336,368,302,357,264,351,264,349,329,323,376,285,404,235,414,172,410,136,399,104,382,77xm201,3l154,6,109,13,68,26,29,43,29,127,65,105,101,90,139,80,178,77,382,77,381,75,356,50,324,30,288,15,247,6,201,3xm1094,641l664,641,664,717,1094,717,1094,641xm927,108l832,108,832,641,927,641,927,108xm927,0l659,73,659,154,832,108,927,108,927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764;top:15316;height:111;width:251;" fillcolor="#231916" filled="t" stroked="f" coordsize="1213,538" o:gfxdata="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H//GdvQAA&#10;AN0AAAAPAAAAAAAAAAEAIAAAACIAAABkcnMvZG93bnJldi54bWxQSwECFAAUAAAACACHTuJAMy8F&#10;njsAAAA5AAAAEAAAAAAAAAABACAAAAAMAQAAZHJzL3NoYXBleG1sLnhtbFBLBQYAAAAABgAGAFsB&#10;AAC2AwAAAAA=&#10;" path="m370,92l321,92,320,139,318,182,315,222,312,260,299,330,270,394,226,452,166,503,177,512,187,521,196,530,204,538,268,481,315,416,347,343,361,263,364,228,366,188,368,143,370,92xm200,292l88,292,88,535,132,535,132,306,202,306,193,300,200,292xm350,472l353,484,355,496,357,508,360,521,409,522,445,522,485,516,514,498,526,477,440,477,422,476,401,475,377,474,350,472xm552,51l228,51,228,92,502,92,499,203,496,295,493,367,490,419,486,445,476,463,461,474,440,477,526,477,532,466,538,422,540,379,543,320,546,239,549,139,552,51xm202,306l132,306,177,340,222,374,252,341,208,310,202,306xm201,106l8,106,8,145,149,145,115,195,79,239,41,277,0,311,4,323,9,335,12,347,16,358,34,342,53,326,70,310,88,292,200,292,210,280,212,278,160,278,141,266,132,259,132,243,150,220,167,196,184,172,201,146,201,106xm214,203l201,222,188,241,174,260,160,278,212,278,225,261,239,243,253,226,214,203xm104,0l63,19,74,36,85,55,96,75,106,96,150,75,138,54,126,35,115,17,104,0xm1212,469l637,469,637,510,1212,510,1212,469xm856,256l806,256,772,469,821,469,856,256xm1118,215l674,215,674,256,1069,256,1069,469,1118,469,1118,215xm883,83l834,83,813,215,862,215,883,83xm1185,41l658,41,658,83,1185,83,1185,4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240;top:15316;height:111;width:250;" fillcolor="#231916" filled="t" stroked="f" coordsize="1208,538" o:gfxdata="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Cv8PCvQAA&#10;AN0AAAAPAAAAAAAAAAEAIAAAACIAAABkcnMvZG93bnJldi54bWxQSwECFAAUAAAACACHTuJAMy8F&#10;njsAAAA5AAAAEAAAAAAAAAABACAAAAAMAQAAZHJzL3NoYXBleG1sLnhtbFBLBQYAAAAABgAGAFsB&#10;AAC2AwAAAAA=&#10;" path="m370,92l321,92,320,139,318,182,316,222,313,260,300,330,271,394,227,452,167,503,177,512,187,521,196,530,204,538,268,481,316,416,347,343,362,263,364,228,367,188,369,143,370,92xm200,292l88,292,88,535,133,535,133,306,203,306,194,300,200,292xm351,472l353,484,356,496,358,508,360,521,409,522,446,522,485,516,514,498,526,477,440,477,422,476,401,475,377,474,351,472xm552,51l228,51,228,92,503,92,499,203,496,295,493,367,490,419,486,445,477,463,461,474,440,477,526,477,532,466,539,422,541,379,543,320,546,239,549,139,552,51xm203,306l133,306,178,340,223,374,252,341,208,310,203,306xm201,106l9,106,9,145,149,145,116,195,80,239,41,277,0,311,5,323,9,335,13,347,16,358,35,342,53,326,71,310,88,292,200,292,210,280,212,278,161,278,142,266,133,259,133,243,150,220,168,196,185,172,201,146,201,106xm215,203l202,222,189,241,175,260,161,278,212,278,226,261,240,243,253,226,215,203xm104,0l64,19,75,36,85,55,96,75,107,96,150,75,138,54,127,35,115,17,104,0xm1208,144l643,144,643,187,1208,187,1208,144xm907,7l864,29,877,48,892,71,908,98,927,129,974,105,955,76,938,50,921,27,907,7xm818,252l778,319,736,382,690,440,641,493,654,502,665,511,675,519,685,527,735,467,783,405,827,342,868,276,818,252xm1016,255l975,283,1015,332,1058,388,1103,451,1152,521,1201,488,1155,428,1110,369,1063,312,1016,25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9714;top:15316;height:111;width:249;" fillcolor="#231916" filled="t" stroked="f" coordsize="1205,538" o:gfxdata="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u4FSK/&#10;AAAA3QAAAA8AAAAAAAAAAQAgAAAAIgAAAGRycy9kb3ducmV2LnhtbFBLAQIUABQAAAAIAIdO4kAz&#10;LwWeOwAAADkAAAAQAAAAAAAAAAEAIAAAAA4BAABkcnMvc2hhcGV4bWwueG1sUEsFBgAAAAAGAAYA&#10;WwEAALgDAAAAAA==&#10;" path="m370,92l321,92,320,139,318,182,316,222,313,260,299,330,271,394,226,452,167,503,177,512,187,521,196,530,204,538,268,481,316,416,347,343,361,263,364,228,366,188,368,143,370,92xm200,292l88,292,88,535,132,535,132,306,202,306,194,300,200,292xm350,472l353,484,355,496,358,508,360,521,409,522,445,522,485,516,514,498,526,477,440,477,422,476,401,475,377,474,350,472xm552,51l228,51,228,92,502,92,499,203,496,295,493,367,490,419,486,445,476,463,461,474,440,477,526,477,532,466,538,422,540,379,543,320,546,239,549,139,552,51xm202,306l132,306,178,340,222,374,252,341,208,310,202,306xm201,106l8,106,8,145,149,145,115,195,79,239,41,277,0,311,5,323,9,335,12,347,16,358,35,342,53,326,71,310,88,292,200,292,210,280,212,278,160,278,142,266,132,259,132,243,150,220,168,196,184,172,201,146,201,106xm214,203l202,222,188,241,175,260,160,278,212,278,225,261,240,243,253,226,214,203xm104,0l64,19,74,36,85,55,96,75,107,96,150,75,138,54,126,35,115,17,104,0xm893,238l841,238,841,437,847,474,865,501,896,517,939,522,1083,522,1120,518,1148,508,1168,490,1175,476,952,476,926,473,908,464,897,448,893,426,893,238xm1148,356l1145,379,1142,401,1139,422,1135,442,1129,457,1115,468,1094,474,1067,476,1175,476,1180,465,1185,447,1189,425,1194,401,1199,375,1185,370,1172,365,1159,361,1148,356xm893,8l841,8,841,193,641,213,645,258,841,238,893,238,893,232,1205,199,1204,187,893,187,893,8xm1201,155l893,187,1204,187,1201,15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122;top:15317;height:111;width:380;" fillcolor="#231916" filled="t" stroked="f" coordsize="1838,535" o:gfxdata="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UF+ZsvQAA&#10;AN0AAAAPAAAAAAAAAAEAIAAAACIAAABkcnMvZG93bnJldi54bWxQSwECFAAUAAAACACHTuJAMy8F&#10;njsAAAA5AAAAEAAAAAAAAAABACAAAAAMAQAAZHJzL3NoYXBleG1sLnhtbFBLBQYAAAAABgAGAFsB&#10;AAC2AwAAAAA=&#10;" path="m534,272l242,272,242,535,286,535,286,503,534,503,534,467,286,467,286,405,534,405,534,370,286,370,286,308,534,308,534,272xm534,503l490,503,490,535,534,535,534,503xm534,405l490,405,490,467,534,467,534,405xm534,308l490,308,490,370,534,370,534,308xm191,26l39,26,39,343,36,393,29,436,17,472,0,502,9,510,17,517,25,525,32,533,53,496,68,452,77,400,79,341,191,341,191,307,79,307,79,201,191,201,191,167,79,167,79,62,191,62,191,26xm75,486l79,500,81,513,82,523,92,524,104,525,119,525,137,525,161,522,178,512,188,496,189,490,127,490,116,489,103,489,90,487,75,486xm191,341l150,341,150,482,143,490,189,490,191,473,191,341xm191,201l150,201,150,307,191,307,191,201xm191,62l150,62,150,167,191,167,191,62xm577,191l200,191,200,228,577,228,577,191xm333,116l289,116,289,191,333,191,333,116xm481,116l437,116,437,191,481,191,481,116xm561,79l217,79,217,116,561,116,561,79xm333,1l289,1,289,79,333,79,333,1xm481,1l437,1,437,79,481,79,481,1xm805,27l800,102,790,172,777,236,759,293,735,349,704,400,669,446,628,488,638,497,647,507,656,516,665,525,710,480,749,429,782,373,809,311,826,252,840,185,850,112,858,31,805,27xm1018,20l968,22,977,123,992,215,1014,297,1043,368,1078,429,1120,480,1169,521,1178,510,1200,488,1212,475,1164,441,1124,396,1090,341,1062,276,1041,201,1026,115,1018,20xm1493,246l1445,246,1445,534,1493,534,1493,246xm1563,410l1566,421,1569,433,1571,445,1573,458,1592,459,1613,460,1637,461,1663,461,1705,456,1735,441,1753,418,1658,418,1635,417,1612,416,1588,414,1563,410xm1775,206l1294,206,1294,246,1726,246,1724,284,1722,316,1720,344,1718,367,1712,389,1701,405,1682,415,1658,418,1753,418,1755,416,1764,381,1766,347,1769,307,1772,260,1775,206xm1676,111l1629,111,1629,172,1676,172,1676,111xm1473,111l1427,111,1427,172,1473,172,1473,111xm1837,72l1265,72,1265,111,1837,111,1837,72xm1473,0l1427,0,1427,72,1473,72,1473,0xm1676,0l1629,0,1629,72,1676,72,1676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655;top:15317;height:110;width:248;" fillcolor="#231916" filled="t" stroked="f" coordsize="1202,530" o:gfxdata="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lZMEO8AAAA&#10;3QAAAA8AAAAAAAAAAQAgAAAAIgAAAGRycy9kb3ducmV2LnhtbFBLAQIUABQAAAAIAIdO4kAzLwWe&#10;OwAAADkAAAAQAAAAAAAAAAEAIAAAAAsBAABkcnMvc2hhcGV4bWwueG1sUEsFBgAAAAAGAAYAWwEA&#10;ALUDAAAAAA==&#10;" path="m518,67l43,67,43,114,518,114,518,67xm559,423l0,423,0,469,559,469,559,423xm855,153l805,153,802,206,797,250,791,285,784,312,761,365,726,413,680,456,623,493,633,503,643,512,652,521,660,529,721,488,770,440,808,385,833,325,841,294,847,255,852,208,855,153xm1040,111l640,111,640,153,992,153,992,446,995,477,1009,500,1033,513,1066,517,1107,517,1139,514,1164,502,1180,484,1183,476,1074,476,1058,473,1048,467,1042,456,1040,441,1040,111xm1152,353l1150,378,1148,402,1146,423,1143,443,1138,458,1130,468,1118,474,1101,476,1183,476,1189,458,1193,437,1196,415,1199,393,1201,370,1188,366,1176,362,1164,357,1152,353xm859,0l809,0,809,30,808,58,808,86,807,111,857,111,858,85,858,58,859,30,859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8264;top:13025;height:193;width:611;" fillcolor="#231916" filled="t" stroked="f" coordsize="1625,511" o:gfxdata="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StZ/o&#10;wAAAAN0AAAAPAAAAAAAAAAEAIAAAACIAAABkcnMvZG93bnJldi54bWxQSwECFAAUAAAACACHTuJA&#10;My8FnjsAAAA5AAAAEAAAAAAAAAABACAAAAAPAQAAZHJzL3NoYXBleG1sLnhtbFBLBQYAAAAABgAG&#10;AFsBAAC5AwAAAAA=&#10;" path="m254,223l198,223,198,422,198,435,197,453,196,478,194,507,209,506,219,505,258,505,256,477,255,453,254,434,254,422,254,223xm258,505l227,505,258,507,258,505xm0,171l2,186,2,193,2,202,1,212,0,226,43,224,59,223,71,223,455,223,454,211,453,202,453,193,454,184,455,175,73,175,61,174,45,174,0,171xm455,223l364,223,456,226,455,223xm195,0l196,37,197,68,198,91,198,105,198,175,254,175,254,105,254,89,255,66,257,2,219,2,209,1,195,0xm456,171l402,174,382,174,366,175,455,175,456,171xm257,0l242,1,231,2,257,2,257,0xm590,395l592,408,593,418,593,432,592,440,590,454,659,450,671,450,1082,450,1081,441,1081,432,1081,418,1081,410,1082,400,671,400,658,399,590,395xm1082,450l1006,450,1018,450,1036,451,1057,452,1083,454,1082,450xm1083,395l1017,399,1006,400,1082,400,1083,395xm644,82l646,95,647,104,647,117,646,126,644,138,668,137,688,135,705,135,719,134,1028,134,1027,125,1027,117,1027,104,1027,95,1028,86,719,86,708,86,644,82xm1028,134l956,134,970,135,970,135,987,135,1006,137,1028,138,1028,134xm1028,82l966,86,955,86,1028,86,1028,82xm1308,23l1312,96,1312,204,1311,259,1306,307,1299,348,1288,383,1275,407,1258,431,1238,452,1212,472,1201,480,1208,481,1218,484,1242,495,1253,502,1262,510,1269,501,1288,478,1304,455,1319,432,1330,409,1338,390,1345,369,1351,346,1357,320,1621,320,1621,276,1361,276,1363,196,1621,196,1621,152,1363,152,1363,72,1622,72,1622,67,1623,48,1624,27,1381,27,1367,27,1351,26,1331,25,1308,23xm1499,435l1506,447,1511,458,1514,466,1516,472,1518,479,1519,489,1519,495,1520,504,1554,501,1582,496,1603,488,1616,477,1618,472,1619,463,1620,449,1621,441,1539,441,1534,440,1530,439,1505,436,1499,435xm1621,320l1570,320,1570,426,1568,434,1563,436,1558,439,1551,441,1621,441,1621,434,1621,320xm1621,196l1570,196,1570,276,1621,276,1621,196xm1622,72l1569,72,1570,152,1621,152,1621,91,1621,81,1622,72xm1625,23l1577,26,1560,27,1547,27,1624,27,1625,2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10528;top:13076;height:142;width:937;" fillcolor="#231916" filled="t" stroked="f" coordsize="2557,387" o:gfxdata="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R5zMr4A&#10;AADdAAAADwAAAAAAAAABACAAAAAiAAAAZHJzL2Rvd25yZXYueG1sUEsBAhQAFAAAAAgAh07iQDMv&#10;BZ47AAAAOQAAABAAAAAAAAAAAQAgAAAADQEAAGRycy9zaGFwZXhtbC54bWxQSwUGAAAAAAYABgBb&#10;AQAAtwMAAAAA&#10;" path="m96,3l70,3,45,5,21,8,0,11,0,381,17,383,36,384,58,385,82,385,129,382,171,373,206,357,230,339,81,339,67,339,57,338,57,52,65,50,75,49,87,48,101,48,233,48,194,20,96,3xm233,48l101,48,156,57,196,83,221,126,230,187,220,254,193,302,151,330,94,339,230,339,235,336,258,308,275,274,286,233,289,187,290,185,282,121,253,63,233,48xm567,5l370,5,370,382,575,382,575,334,427,334,427,209,559,209,559,162,427,162,427,53,567,53,567,5xm820,0l747,13,688,51,649,113,635,198,647,278,683,338,738,374,810,387,839,386,864,382,884,377,898,371,891,339,821,339,768,329,729,302,704,256,695,195,704,131,731,85,771,57,822,48,891,48,900,15,889,10,872,6,849,2,820,0xm889,326l875,331,858,335,840,338,821,339,891,339,889,326xm891,48l822,48,842,49,859,52,875,56,888,62,891,48xm1174,5l977,5,977,382,1182,382,1182,334,1034,334,1034,209,1166,209,1166,162,1034,162,1034,53,1174,53,1174,5xm1348,5l1278,5,1252,382,1305,382,1316,184,1318,144,1319,105,1320,68,1368,68,1348,5xm1603,68l1553,68,1554,105,1555,145,1557,186,1558,223,1567,382,1622,382,1603,68xm1368,68l1322,68,1330,102,1339,138,1349,174,1360,211,1411,378,1454,378,1480,300,1436,300,1429,269,1420,237,1411,205,1401,170,1368,68xm1599,5l1528,5,1473,171,1463,205,1453,238,1445,269,1437,300,1480,300,1511,205,1522,170,1533,136,1543,102,1552,68,1603,68,1599,5xm1800,3l1775,3,1751,5,1730,8,1712,11,1712,381,1726,382,1743,384,1763,385,1787,385,1829,383,1865,377,1893,365,1915,350,1923,341,1788,341,1777,341,1769,339,1769,205,1917,205,1901,192,1872,180,1872,179,1899,165,1901,163,1769,163,1769,49,1775,48,1787,46,1917,46,1910,36,1869,12,1800,3xm1917,205l1802,205,1833,208,1861,220,1881,241,1888,273,1881,304,1863,326,1836,338,1803,341,1923,341,1926,338,1936,322,1944,301,1947,274,1941,239,1925,211,1917,205xm1917,46l1805,46,1832,49,1855,57,1871,75,1877,103,1872,127,1857,146,1834,158,1803,163,1901,163,1918,146,1930,123,1934,97,1929,66,1917,46xm2227,5l2030,5,2030,382,2235,382,2235,334,2087,334,2087,209,2219,209,2219,162,2087,162,2087,53,2227,53,2227,5xm2406,3l2381,3,2357,5,2335,8,2315,11,2315,382,2372,382,2372,222,2503,222,2495,214,2476,203,2476,202,2503,188,2511,180,2372,180,2372,50,2378,48,2392,47,2526,47,2514,33,2494,19,2470,10,2441,4,2406,3xm2503,222l2406,222,2432,226,2451,238,2465,260,2474,292,2481,324,2488,350,2493,370,2498,382,2557,382,2551,367,2544,344,2537,314,2529,280,2521,252,2510,230,2503,222xm2526,47l2411,47,2440,50,2464,61,2481,82,2487,112,2481,140,2466,161,2442,175,2410,180,2511,180,2524,167,2538,140,2544,106,2542,85,2536,65,2527,47,2526,47xe">
                    <v:fill on="t" focussize="0,0"/>
                    <v:stroke on="f"/>
                    <v:imagedata o:title=""/>
                    <o:lock v:ext="edit" aspectratio="f"/>
                  </v:shape>
                </v:group>
                <v:group id="_x0000_s1026" o:spid="_x0000_s1026" o:spt="203" style="position:absolute;left:15703;top:13025;height:2484;width:3380;" coordorigin="4546,13025" coordsize="3380,2484" o:gfxdata="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t29gtMAAAADcAAAADwAAAAAAAAABACAAAAAiAAAAZHJzL2Rvd25yZXYu&#10;eG1sUEsBAhQAFAAAAAgAh07iQDMvBZ47AAAAOQAAABUAAAAAAAAAAQAgAAAADwEAAGRycy9ncm91&#10;cHNoYXBleG1sLnhtbFBLBQYAAAAABgAGAGABAADMAwAAAAA=&#10;">
                  <o:lock v:ext="edit" aspectratio="f"/>
                  <v:group id="组合 1029" o:spid="_x0000_s1026" o:spt="203" style="position:absolute;left:4546;top:13315;height:200;width:3380;" coordorigin="2473,2521" coordsize="3278,194" o:gfxdata="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Nm9ArvAAAANwAAAAPAAAAAAAAAAEAIAAAACIAAABkcnMvZG93bnJldi54bWxQ&#10;SwECFAAUAAAACACHTuJAMy8FnjsAAAA5AAAAFQAAAAAAAAABACAAAAALAQAAZHJzL2dyb3Vwc2hh&#10;cGV4bWwueG1sUEsFBgAAAAAGAAYAYAEAAMgDAAAAAA==&#10;">
                    <o:lock v:ext="edit" aspectratio="f"/>
                    <v:rect id="矩形 1" o:spid="_x0000_s1026" o:spt="1" style="position:absolute;left:2473;top:2521;height:194;width:3279;" fillcolor="#36A7A8" filled="t" stroked="f" coordsize="21600,21600" o:gfxdata="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Eawt&#10;UMEAAADdAAAADwAAAAAAAAABACAAAAAiAAAAZHJzL2Rvd25yZXYueG1sUEsBAhQAFAAAAAgAh07i&#10;QDMvBZ47AAAAOQAAABAAAAAAAAAAAQAgAAAAEAEAAGRycy9zaGFwZXhtbC54bWxQSwUGAAAAAAYA&#10;BgBbAQAAugMAAAAA&#10;">
                      <v:fill on="t" focussize="0,0"/>
                      <v:stroke on="f"/>
                      <v:imagedata o:title=""/>
                      <o:lock v:ext="edit" aspectratio="f"/>
                    </v:rect>
                    <v:group id="组合 735" o:spid="_x0000_s1026" o:spt="203" style="position:absolute;left:2582;top:2571;height:97;width:3061;" coordorigin="1304,2571" coordsize="3061,97" o:gfxdata="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KLXdbC+AAAA3AAAAA8AAAAAAAAAAQAgAAAAIgAAAGRycy9kb3ducmV2Lnht&#10;bFBLAQIUABQAAAAIAIdO4kAzLwWeOwAAADkAAAAVAAAAAAAAAAEAIAAAAA0BAABkcnMvZ3JvdXBz&#10;aGFwZXhtbC54bWxQSwUGAAAAAAYABgBgAQAAygMAAAAA&#10;">
                      <o:lock v:ext="edit" aspectratio="f"/>
                      <v:shape id="任意多边形 2" o:spid="_x0000_s1026" o:spt="100" style="position:absolute;left:1304;top:2572;height:96;width:283;" fillcolor="#FFFFFF" filled="t" stroked="f" coordsize="445,151" o:gfxdata="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xBQzK8AAAA&#10;3QAAAA8AAAAAAAAAAQAgAAAAIgAAAGRycy9kb3ducmV2LnhtbFBLAQIUABQAAAAIAIdO4kAzLwWe&#10;OwAAADkAAAAQAAAAAAAAAAEAIAAAAAsBAABkcnMvc2hhcGV4bWwueG1sUEsFBgAAAAAGAAYAWwEA&#10;ALUDAAAAAA==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6,71,38,66,29,63xm74,90l63,90,63,107,74,107,74,90xm74,67l63,67,63,81,74,81,74,67xm287,6l234,6,234,72,234,85,232,106,228,126,220,144,222,145,226,148,228,150,234,137,238,123,241,108,243,93,287,93,287,83,243,83,244,72,244,54,287,54,287,44,244,44,244,16,287,16,287,6xm173,113l169,124,161,135,152,143,154,144,158,148,160,149,167,142,173,134,178,125,183,116,173,113xm287,93l277,93,277,137,276,138,271,138,255,138,257,141,258,146,258,149,270,149,277,148,281,147,285,145,287,141,287,138,264,138,255,138,287,138,287,93xm203,113l195,118,201,125,208,136,210,143,219,138,216,131,209,121,203,113xm227,99l152,99,152,109,227,109,227,99xm176,30l167,30,167,99,176,99,176,81,215,81,215,72,176,72,176,55,215,55,215,46,176,46,176,30xm215,81l205,81,205,99,215,99,215,81xm287,54l277,54,277,83,287,83,287,54xm215,55l205,55,205,72,215,72,215,55xm215,30l205,30,205,46,215,46,215,30xm287,16l277,16,277,44,287,44,287,16xm226,20l154,20,154,30,226,30,226,20xm176,0l167,0,167,20,176,20,176,0xm215,0l205,0,205,20,215,20,215,0xm444,66l306,66,306,78,444,78,444,6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3" o:spid="_x0000_s1026" o:spt="100" style="position:absolute;left:1771;top:2572;height:96;width:282;" fillcolor="#FFFFFF" filled="t" stroked="f" coordsize="443,151" o:gfxdata="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SXhBougAAAN0A&#10;AAAPAAAAAAAAAAEAIAAAACIAAABkcnMvZG93bnJldi54bWxQSwECFAAUAAAACACHTuJAMy8FnjsA&#10;AAA5AAAAEAAAAAAAAAABACAAAAAJAQAAZHJzL3NoYXBleG1sLnhtbFBLBQYAAAAABgAGAFsBAACz&#10;AwAAAAA=&#10;" path="m120,4l18,4,18,63,120,63,120,54,28,54,28,38,120,38,120,29,28,29,28,13,120,13,120,4xm120,38l109,38,109,54,120,54,120,38xm120,13l109,13,109,29,120,29,120,13xm135,135l2,135,2,145,135,145,135,135xm74,116l63,116,63,135,74,135,74,116xm119,107l20,107,20,116,119,116,119,107xm29,63l23,74,17,85,9,94,0,102,3,104,7,107,9,109,15,104,20,97,25,90,126,90,126,81,31,81,34,76,37,71,39,66,29,63xm74,90l63,90,63,107,74,107,74,90xm74,67l63,67,63,81,74,81,74,67xm287,6l235,6,234,72,234,85,232,106,228,126,220,144,223,145,227,148,228,150,234,137,239,123,241,108,243,93,287,93,287,83,244,83,244,72,244,54,287,54,287,44,244,44,244,16,287,16,287,6xm173,113l169,124,161,135,152,143,155,144,159,148,160,149,167,142,173,134,179,125,183,116,173,113xm287,93l277,93,277,137,276,138,272,138,256,138,257,141,258,146,259,149,270,149,277,148,281,147,285,145,287,141,287,138,264,138,256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7,20l154,20,154,30,227,30,227,20xm176,0l167,0,167,20,176,20,176,0xm215,0l206,0,206,20,215,20,215,0xm430,21l321,21,321,33,430,33,430,21xm443,120l308,120,308,132,443,132,443,12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4" o:spid="_x0000_s1026" o:spt="100" style="position:absolute;left:2237;top:2572;height:96;width:280;" fillcolor="#FFFFFF" filled="t" stroked="f" coordsize="441,151" o:gfxdata="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pyWbL4A&#10;AADdAAAADwAAAAAAAAABACAAAAAiAAAAZHJzL2Rvd25yZXYueG1sUEsBAhQAFAAAAAgAh07iQDMv&#10;BZ47AAAAOQAAABAAAAAAAAAAAQAgAAAADQEAAGRycy9zaGFwZXhtbC54bWxQSwUGAAAAAAYABgBb&#10;AQAAtwMAAAAA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1,143,154,144,158,148,160,149,166,142,172,134,178,125,182,116,173,113xm286,93l276,93,276,137,275,138,271,138,255,138,256,141,258,146,258,149,269,149,276,148,281,147,285,145,286,141,286,138,263,138,255,138,286,138,286,93xm202,113l195,118,201,125,207,136,210,143,218,138,215,131,208,121,202,113xm226,99l151,99,151,109,226,109,226,99xm176,30l166,30,166,99,176,99,176,81,214,81,214,72,176,72,176,55,214,55,214,46,176,46,176,30xm214,81l205,81,205,99,214,99,214,81xm286,54l276,54,276,83,286,83,286,54xm214,55l205,55,205,72,214,72,214,55xm214,30l205,30,205,46,214,46,214,30xm286,16l276,16,276,44,286,44,286,16xm226,20l153,20,153,30,226,30,226,20xm176,0l166,0,166,20,176,20,176,0xm214,0l205,0,205,20,214,20,214,0xm432,14l317,14,317,25,432,25,432,14xm420,68l327,68,327,79,420,79,420,68xm440,126l308,126,308,137,440,137,440,126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5" o:spid="_x0000_s1026" o:spt="100" style="position:absolute;left:2701;top:2572;height:96;width:278;" fillcolor="#FFFFFF" filled="t" stroked="f" coordsize="437,151" o:gfxdata="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S2swr4A&#10;AADdAAAADwAAAAAAAAABACAAAAAiAAAAZHJzL2Rvd25yZXYueG1sUEsBAhQAFAAAAAgAh07iQDMv&#10;BZ47AAAAOQAAABAAAAAAAAAAAQAgAAAADQEAAGRycy9zaGFwZXhtbC54bWxQSwUGAAAAAAYABgBb&#10;AQAAtwMAAAAA&#10;" path="m119,4l18,4,18,63,119,63,119,54,28,54,28,38,119,38,119,29,28,29,28,13,119,13,119,4xm119,38l109,38,109,54,119,54,119,38xm119,13l109,13,109,29,119,29,119,13xm135,135l2,135,2,145,135,145,135,135xm73,116l63,116,63,135,73,135,73,116xm119,107l20,107,20,116,119,116,119,107xm28,63l23,74,16,85,8,94,0,102,3,104,7,107,9,109,14,104,20,97,25,90,125,90,125,81,31,81,34,76,36,71,38,66,28,63xm73,90l63,90,63,107,73,107,73,90xm73,67l63,67,63,81,73,81,73,67xm286,6l234,6,234,72,234,85,232,106,228,126,220,144,222,145,226,148,228,150,234,137,238,123,241,108,243,93,286,93,286,83,243,83,244,72,244,54,286,54,286,44,244,44,244,16,286,16,286,6xm173,113l168,124,160,135,152,143,154,144,158,148,160,149,166,142,172,134,178,125,183,116,173,113xm286,93l277,93,277,137,276,138,271,138,255,138,256,141,258,146,258,149,270,149,277,148,281,147,285,145,286,141,286,138,263,138,255,138,286,138,286,93xm203,113l195,118,201,125,208,136,210,143,219,138,216,131,209,121,203,113xm226,99l151,99,151,109,226,109,226,99xm176,30l167,30,167,99,176,99,176,81,215,81,215,72,176,72,176,55,215,55,215,46,176,46,176,30xm215,81l205,81,205,99,215,99,215,81xm286,54l277,54,277,83,286,83,286,54xm215,55l205,55,205,72,215,72,215,55xm215,30l205,30,205,46,215,46,215,30xm286,16l277,16,277,44,286,44,286,16xm226,20l154,20,154,30,226,30,226,20xm176,0l167,0,167,20,176,20,176,0xm215,0l205,0,205,20,215,20,215,0xm437,12l312,12,312,144,323,144,323,131,437,131,437,120,323,120,323,23,437,23,437,12xm437,131l426,131,426,143,437,143,437,131xm437,23l426,23,426,120,437,120,437,23xm363,23l353,23,352,51,348,72,339,88,325,98,327,100,330,104,331,107,347,95,357,77,361,53,363,23xm395,23l385,23,385,88,388,93,418,93,422,93,424,92,424,90,423,86,423,84,395,84,395,82,395,23xm423,83l421,84,417,84,423,84,423,83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6" o:spid="_x0000_s1026" o:spt="100" style="position:absolute;left:3163;top:2572;height:96;width:282;" fillcolor="#FFFFFF" filled="t" stroked="f" coordsize="443,151" o:gfxdata="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CKbPwugAAAN0A&#10;AAAPAAAAAAAAAAEAIAAAACIAAABkcnMvZG93bnJldi54bWxQSwECFAAUAAAACACHTuJAMy8FnjsA&#10;AAA5AAAAEAAAAAAAAAABACAAAAAJAQAAZHJzL3NoYXBleG1sLnhtbFBLBQYAAAAABgAGAFsBAACz&#10;AwAAAAA=&#10;" path="m119,4l18,4,18,63,119,63,119,54,28,54,28,38,119,38,119,29,28,29,28,13,119,13,119,4xm119,38l109,38,109,54,119,54,119,38xm119,13l109,13,109,29,119,29,119,13xm135,135l2,135,2,145,135,145,135,135xm74,116l63,116,63,135,74,135,74,116xm119,107l20,107,20,116,119,116,119,107xm29,63l23,74,16,85,9,94,0,102,3,104,7,107,9,109,14,104,20,97,25,90,125,90,125,81,31,81,34,76,37,71,39,66,29,63xm74,90l63,90,63,107,74,107,74,90xm74,67l63,67,63,81,74,81,74,67xm287,6l234,6,234,72,234,85,232,106,228,126,220,144,222,145,227,148,228,150,234,137,238,123,241,108,243,93,287,93,287,83,244,83,244,72,244,54,287,54,287,44,244,44,244,16,287,16,287,6xm173,113l169,124,161,135,152,143,154,144,158,148,160,149,167,142,173,134,178,125,183,116,173,113xm287,93l277,93,277,137,276,138,271,138,255,138,257,141,258,146,259,149,270,149,277,148,281,147,285,145,287,141,287,138,264,138,255,138,287,138,287,93xm203,113l195,118,201,125,208,136,211,143,219,138,216,131,209,121,203,113xm227,99l152,99,152,109,227,109,227,99xm176,30l167,30,167,99,176,99,176,81,215,81,215,72,176,72,176,55,215,55,215,46,176,46,176,30xm215,81l206,81,206,99,215,99,215,81xm287,54l277,54,277,83,287,83,287,54xm215,55l206,55,206,72,215,72,215,55xm215,30l206,30,206,46,215,46,215,30xm287,16l277,16,277,44,287,44,287,16xm226,20l154,20,154,30,226,30,226,20xm176,0l167,0,167,20,176,20,176,0xm215,0l206,0,206,20,215,20,215,0xm443,129l308,129,308,140,443,140,443,129xm366,73l355,73,352,88,350,103,348,117,345,129,356,129,359,117,361,103,363,88,366,73xm409,62l408,62,326,62,326,73,406,73,405,88,403,103,402,117,401,129,411,129,413,112,415,95,416,78,417,62,409,62xm372,25l362,25,360,36,357,62,367,62,371,36,372,25xm432,14l317,14,317,25,432,25,432,14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7" o:spid="_x0000_s1026" o:spt="100" style="position:absolute;left:3629;top:2571;height:96;width:282;" fillcolor="#FFFFFF" filled="t" stroked="f" coordsize="444,152" o:gfxdata="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eFOUb4A&#10;AADdAAAADwAAAAAAAAABACAAAAAiAAAAZHJzL2Rvd25yZXYueG1sUEsBAhQAFAAAAAgAh07iQDMv&#10;BZ47AAAAOQAAABAAAAAAAAAAAQAgAAAADQEAAGRycy9zaGFwZXhtbC54bWxQSwUGAAAAAAYABgBb&#10;AQAAtwMAAAAA&#10;" path="m120,6l19,6,19,65,120,65,120,56,29,56,29,40,120,40,120,31,29,31,29,15,120,15,120,6xm120,40l109,40,109,56,120,56,120,40xm120,15l109,15,109,31,120,31,120,15xm135,137l2,137,2,147,135,147,135,137xm74,118l63,118,63,137,74,137,74,118xm119,109l20,109,20,118,119,118,119,109xm29,65l23,76,17,87,9,96,0,104,3,106,7,109,9,111,15,106,20,99,25,92,126,92,126,83,31,83,34,78,37,73,39,68,29,65xm74,92l63,92,63,109,74,109,74,92xm74,69l63,69,63,83,74,83,74,69xm287,8l235,8,234,74,234,87,232,108,228,128,220,146,223,147,227,150,228,152,234,139,239,125,242,110,243,95,287,95,287,85,244,85,244,74,244,56,287,56,287,46,244,46,244,18,287,18,287,8xm174,115l169,126,161,137,152,145,155,146,159,150,161,151,167,144,173,136,179,127,183,118,174,115xm287,95l277,95,277,139,276,140,272,140,256,140,257,143,258,148,259,151,270,151,277,150,281,149,285,147,287,143,287,140,264,140,256,140,287,140,287,95xm203,115l195,120,201,127,208,138,211,145,219,140,216,133,209,123,203,115xm227,101l152,101,152,111,227,111,227,101xm176,32l167,32,167,101,176,101,176,83,215,83,215,74,176,74,176,57,215,57,215,48,176,48,176,32xm215,83l206,83,206,101,215,101,215,83xm287,56l277,56,277,85,287,85,287,56xm215,57l206,57,206,74,215,74,215,57xm215,32l206,32,206,48,215,48,215,32xm287,18l277,18,277,46,287,46,287,18xm227,22l154,22,154,32,227,32,227,22xm176,2l167,2,167,22,176,22,176,2xm215,2l206,2,206,22,215,22,215,2xm443,44l308,44,308,55,443,55,443,44xm347,75l338,94,328,112,317,129,306,143,309,145,314,148,316,150,327,135,338,118,348,99,358,79,347,75xm402,74l392,79,404,97,415,116,426,134,434,149,444,143,436,128,425,110,413,92,402,74xm372,0l362,4,367,15,373,31,376,40,387,35,384,26,377,11,372,0xe"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任意多边形 8" o:spid="_x0000_s1026" o:spt="100" style="position:absolute;left:4095;top:2572;height:96;width:270;" fillcolor="#FFFFFF" filled="t" stroked="f" coordsize="425,151" o:gfxdata="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hasL+/&#10;AAAA3QAAAA8AAAAAAAAAAQAgAAAAIgAAAGRycy9kb3ducmV2LnhtbFBLAQIUABQAAAAIAIdO4kAz&#10;LwWeOwAAADkAAAAQAAAAAAAAAAEAIAAAAA4BAABkcnMvc2hhcGV4bWwueG1sUEsFBgAAAAAGAAYA&#10;WwEAALgDAAAAAA==&#10;" path="m119,4l18,4,18,63,119,63,119,54,28,54,28,38,119,38,119,29,28,29,28,13,119,13,119,4xm119,38l108,38,108,54,119,54,119,38xm119,13l108,13,108,29,119,29,119,13xm134,135l2,135,2,145,134,145,134,135xm73,116l63,116,63,135,73,135,73,116xm119,107l20,107,20,116,119,116,119,107xm28,63l23,74,16,85,8,94,0,102,2,104,6,107,8,109,14,104,19,97,24,90,125,90,125,81,31,81,33,76,36,71,38,66,28,63xm73,90l63,90,63,107,73,107,73,90xm73,67l63,67,63,81,73,81,73,67xm286,6l234,6,234,72,233,85,232,106,227,126,220,144,222,145,226,148,228,150,234,137,238,123,241,108,242,93,286,93,286,83,243,83,243,72,243,54,286,54,286,44,243,44,243,16,286,16,286,6xm173,113l168,124,160,135,152,143,154,144,158,148,160,149,166,142,172,134,178,125,182,116,173,113xm286,93l276,93,276,137,276,138,271,138,255,138,256,141,258,146,258,149,269,149,276,148,281,147,285,145,286,141,286,138,263,138,255,138,286,138,286,93xm202,113l195,118,201,125,207,136,210,143,218,138,215,131,209,121,202,113xm226,99l151,99,151,109,226,109,226,99xm176,30l166,30,166,99,176,99,176,81,215,81,215,72,176,72,176,55,215,55,215,46,176,46,176,30xm215,81l205,81,205,99,215,99,215,81xm286,54l276,54,276,83,286,83,286,54xm215,55l205,55,205,72,215,72,215,55xm215,30l205,30,205,46,215,46,215,30xm286,16l276,16,276,44,286,44,286,16xm226,20l153,20,153,30,226,30,226,20xm176,0l166,0,166,20,176,20,176,0xm215,0l205,0,205,20,215,20,215,0xm425,9l326,9,326,147,336,147,336,137,425,137,425,126,336,126,336,78,425,78,425,67,336,67,336,20,425,20,425,9xm425,137l414,137,414,147,425,147,425,137xm425,78l414,78,414,126,425,126,425,78xm425,20l414,20,414,67,425,67,425,20xe">
                        <v:fill on="t" focussize="0,0"/>
                        <v:stroke on="f"/>
                        <v:imagedata o:title=""/>
                        <o:lock v:ext="edit" aspectratio="f"/>
                      </v:shape>
                    </v:group>
                  </v:group>
                  <v:group id="组合 1305" o:spid="_x0000_s1026" o:spt="203" style="position:absolute;left:7161;top:13637;height:147;width:88;" coordsize="415,694" o:gfxdata="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SzbML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0;top:0;height:694;width:415;" fillcolor="#231916" filled="t" stroked="f" coordsize="415,694" o:gfxdata="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tcRIY&#10;wAAAAN0AAAAPAAAAAAAAAAEAIAAAACIAAABkcnMvZG93bnJldi54bWxQSwECFAAUAAAACACHTuJA&#10;My8FnjsAAAA5AAAAEAAAAAAAAAABACAAAAAPAQAAZHJzL3NoYXBleG1sLnhtbFBLBQYAAAAABgAG&#10;AFsBAAC5AwAAAAA=&#10;" path="m382,0l23,0,23,347,57,344,88,342,115,341,138,341,180,343,248,361,309,420,321,478,318,509,275,583,221,613,153,622,114,620,75,611,37,597,0,578,0,666,29,678,64,687,106,692,154,694,212,690,308,659,376,600,411,519,415,472,411,427,379,352,315,298,225,270,170,267,158,267,108,269,108,76,382,76,382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307" o:spid="_x0000_s1026" o:spt="203" style="position:absolute;left:7083;top:13811;height:110;width:246;" coordsize="1160,517" o:gfxdata="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iHy18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-1;top:0;height:517;width:1160;" fillcolor="#231916" filled="t" stroked="f" coordsize="1160,517" o:gfxdata="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H/2T/vQAA&#10;AN0AAAAPAAAAAAAAAAEAIAAAACIAAABkcnMvZG93bnJldi54bWxQSwECFAAUAAAACACHTuJAMy8F&#10;njsAAAA5AAAAEAAAAAAAAAABACAAAAAMAQAAZHJzL3NoYXBleG1sLnhtbFBLBQYAAAAABgAGAFsB&#10;AAC2AwAAAAA=&#10;" path="m551,195l302,195,302,0,249,0,249,195,0,195,0,238,249,238,249,517,302,517,302,238,551,238,551,195xm1160,411l616,411,616,456,1160,456,1160,411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309" o:spid="_x0000_s1026" o:spt="203" style="position:absolute;left:6604;top:13811;height:110;width:248;" coordsize="1171,517" o:gfxdata="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NU4jn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00" style="position:absolute;left:-1;top:0;height:517;width:1171;" fillcolor="#231916" filled="t" stroked="f" coordsize="1171,517" o:gfxdata="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4YLbo&#10;wAAAAN0AAAAPAAAAAAAAAAEAIAAAACIAAABkcnMvZG93bnJldi54bWxQSwECFAAUAAAACACHTuJA&#10;My8FnjsAAAA5AAAAEAAAAAAAAAABACAAAAAPAQAAZHJzL3NoYXBleG1sLnhtbFBLBQYAAAAABgAG&#10;AFsBAAC5AwAAAAA=&#10;" path="m551,195l301,195,301,0,249,0,249,195,0,195,0,238,249,238,249,517,301,517,301,238,551,238,551,195xm1171,218l608,218,608,265,1171,265,1171,218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311" o:spid="_x0000_s1026" o:spt="203" style="position:absolute;left:6119;top:13810;height:111;width:249;" coordsize="1174,523" o:gfxdata="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groQk8AAAADcAAAADwAAAAAAAAABACAAAAAiAAAAZHJzL2Rvd25yZXYu&#10;eG1sUEsBAhQAFAAAAAgAh07iQDMvBZ47AAAAOQAAABUAAAAAAAAAAQAgAAAADwEAAGRycy9ncm91&#10;cHNoYXBleG1sLnhtbFBLBQYAAAAABgAGAGABAADMAwAAAAA=&#10;">
                    <o:lock v:ext="edit" aspectratio="f"/>
                    <v:shape id="_x0000_s1026" o:spid="_x0000_s1026" o:spt="100" style="position:absolute;left:0;top:0;height:523;width:1174;" fillcolor="#231916" filled="t" stroked="f" coordsize="1174,523" o:gfxdata="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NZ+wl&#10;wAAAAN0AAAAPAAAAAAAAAAEAIAAAACIAAABkcnMvZG93bnJldi54bWxQSwECFAAUAAAACACHTuJA&#10;My8FnjsAAAA5AAAAEAAAAAAAAAABACAAAAAPAQAAZHJzL3NoYXBleG1sLnhtbFBLBQYAAAAABgAG&#10;AFsBAAC5AwAAAAA=&#10;" path="m360,89l312,89,311,134,309,176,307,216,304,252,291,320,263,382,220,439,162,489,172,497,182,506,190,514,198,523,260,467,307,404,337,333,351,255,354,221,356,182,358,138,360,89xm194,284l85,284,85,520,128,520,128,297,197,297,188,291,194,284xm341,458l343,470,345,481,348,493,350,506,398,507,433,507,471,502,499,483,511,463,428,463,410,463,389,462,366,460,341,458xm536,49l222,49,222,89,488,89,485,197,482,286,479,356,476,407,472,432,463,450,448,460,428,463,511,463,517,453,523,410,525,368,528,311,530,232,534,134,536,49xm197,297l128,297,173,330,216,363,245,331,197,297xm195,103l8,103,8,141,145,141,112,189,77,232,40,269,0,302,4,314,8,326,12,337,15,347,33,332,51,317,68,301,85,284,194,284,204,272,206,270,156,270,137,258,128,252,128,235,146,213,163,190,179,166,195,142,195,103xm208,197l196,216,183,234,170,252,156,270,206,270,219,254,233,236,246,219,208,197xm101,0l62,18,72,35,83,53,93,72,104,93,145,72,134,52,123,34,112,16,101,0xm924,244l871,244,871,523,924,523,924,244xm1173,201l622,201,622,244,1173,244,1173,201xm924,6l871,6,871,201,924,201,924,6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313" o:spid="_x0000_s1026" o:spt="203" style="position:absolute;left:6672;top:13639;height:145;width:111;" coordsize="524,683" o:gfxdata="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7fa1CMAAAADcAAAADwAAAAAAAAABACAAAAAiAAAAZHJzL2Rvd25yZXYu&#10;eG1sUEsBAhQAFAAAAAgAh07iQDMvBZ47AAAAOQAAABUAAAAAAAAAAQAgAAAADwEAAGRycy9ncm91&#10;cHNoYXBleG1sLnhtbFBLBQYAAAAABgAGAGABAADMAwAAAAA=&#10;">
                    <o:lock v:ext="edit" aspectratio="f"/>
                    <v:shape id="_x0000_s1026" o:spid="_x0000_s1026" o:spt="100" style="position:absolute;left:0;top:0;height:683;width:524;" fillcolor="#231916" filled="t" stroked="f" coordsize="524,683" o:gfxdata="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jDUXq/&#10;AAAA3QAAAA8AAAAAAAAAAQAgAAAAIgAAAGRycy9kb3ducmV2LnhtbFBLAQIUABQAAAAIAIdO4kAz&#10;LwWeOwAAADkAAAAQAAAAAAAAAAEAIAAAAA4BAABkcnMvc2hhcGV4bWwueG1sUEsFBgAAAAAGAAYA&#10;WwEAALgDAAAAAA==&#10;" path="m430,505l340,505,340,682,430,682,430,505xm430,0l323,0,0,449,0,505,523,505,523,437,95,437,313,134,322,117,330,102,336,91,340,81,430,81,430,0xm430,81l342,81,341,100,341,118,341,134,340,437,430,437,430,81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315" o:spid="_x0000_s1026" o:spt="203" style="position:absolute;left:6198;top:13636;height:150;width:91;" coordsize="428,706" o:gfxdata="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B0kK3++AAAA3AAAAA8AAAAAAAAAAQAgAAAAIgAAAGRycy9kb3ducmV2Lnht&#10;bFBLAQIUABQAAAAIAIdO4kAzLwWeOwAAADkAAAAVAAAAAAAAAAEAIAAAAA0BAABkcnMvZ3JvdXBz&#10;aGFwZXhtbC54bWxQSwUGAAAAAAYABgBgAQAAygMAAAAA&#10;">
                    <o:lock v:ext="edit" aspectratio="f"/>
                    <v:shape id="_x0000_s1026" o:spid="_x0000_s1026" o:spt="100" style="position:absolute;left:0;top:0;height:706;width:428;" fillcolor="#231916" filled="t" stroked="f" coordsize="428,706" o:gfxdata="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MqDu68AAAA&#10;3QAAAA8AAAAAAAAAAQAgAAAAIgAAAGRycy9kb3ducmV2LnhtbFBLAQIUABQAAAAIAIdO4kAzLwWe&#10;OwAAADkAAAAQAAAAAAAAAAEAIAAAAAsBAABkcnMvc2hhcGV4bWwueG1sUEsFBgAAAAAGAAYAWwEA&#10;ALUDAAAAAA==&#10;" path="m196,0l149,2,106,10,66,22,28,39,28,120,63,99,98,84,135,75,173,72,232,79,274,100,299,135,307,184,296,237,263,275,208,298,132,306,74,306,74,377,134,377,221,385,283,409,320,450,333,507,330,534,289,599,205,632,169,634,123,630,80,620,39,603,0,580,0,669,34,685,74,696,118,703,167,705,223,702,318,673,387,618,423,544,427,500,424,469,381,390,327,355,256,338,256,336,320,311,366,274,393,225,402,164,399,129,370,70,315,26,240,3,196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317" o:spid="_x0000_s1026" o:spt="203" style="position:absolute;left:5711;top:13637;height:147;width:96;" coordsize="451,694" o:gfxdata="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cmiO5MAAAADcAAAADwAAAAAAAAABACAAAAAiAAAAZHJzL2Rvd25yZXYu&#10;eG1sUEsBAhQAFAAAAAgAh07iQDMvBZ47AAAAOQAAABUAAAAAAAAAAQAgAAAADwEAAGRycy9ncm91&#10;cHNoYXBleG1sLnhtbFBLBQYAAAAABgAGAGABAADMAwAAAAA=&#10;">
                    <o:lock v:ext="edit" aspectratio="f"/>
                    <v:shape id="_x0000_s1026" o:spid="_x0000_s1026" o:spt="100" style="position:absolute;left:0;top:0;height:694;width:451;" fillcolor="#231916" filled="t" stroked="f" coordsize="451,694" o:gfxdata="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BTQiC8AAAA&#10;3QAAAA8AAAAAAAAAAQAgAAAAIgAAAGRycy9kb3ducmV2LnhtbFBLAQIUABQAAAAIAIdO4kAzLwWe&#10;OwAAADkAAAAQAAAAAAAAAAEAIAAAAAsBAABkcnMvc2hhcGV4bWwueG1sUEsFBgAAAAAGAAYAWwEA&#10;ALUDAAAAAA==&#10;" path="m238,0l182,4,130,15,82,35,37,62,37,150,82,116,128,92,175,77,223,72,255,74,324,103,357,165,359,192,357,218,329,291,285,348,212,421,0,619,0,694,444,694,444,617,109,617,109,615,276,463,323,418,392,341,430,277,448,215,451,184,447,144,419,77,363,28,285,3,238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319" o:spid="_x0000_s1026" o:spt="203" style="position:absolute;left:5634;top:13810;height:111;width:250;" coordsize="1180,523" o:gfxdata="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D9xqW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_x0000_s1026" o:spid="_x0000_s1026" o:spt="100" style="position:absolute;left:0;top:0;height:523;width:1180;" fillcolor="#231916" filled="t" stroked="f" coordsize="1180,523" o:gfxdata="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HTl+C/&#10;AAAA3QAAAA8AAAAAAAAAAQAgAAAAIgAAAGRycy9kb3ducmV2LnhtbFBLAQIUABQAAAAIAIdO4kAz&#10;LwWeOwAAADkAAAAQAAAAAAAAAAEAIAAAAA4BAABkcnMvc2hhcGV4bWwueG1sUEsFBgAAAAAGAAYA&#10;WwEAALgDAAAAAA==&#10;" path="m360,89l312,89,311,134,309,176,307,216,304,252,291,320,263,382,220,439,162,489,172,497,182,506,190,514,198,523,260,467,307,404,337,333,351,255,354,221,356,182,358,138,360,89xm194,284l85,284,85,520,128,520,128,297,197,297,188,291,194,284xm341,458l343,470,345,481,348,493,350,506,398,507,433,507,471,502,499,483,511,463,428,463,410,463,389,462,366,460,341,458xm536,49l222,49,222,89,488,89,485,197,482,286,479,356,476,407,472,432,463,450,448,460,428,463,511,463,517,453,523,410,525,368,528,311,530,232,534,134,536,49xm197,297l128,297,173,330,216,363,245,331,197,297xm195,103l8,103,8,141,145,141,112,189,77,232,40,269,0,302,4,314,8,326,12,337,15,347,33,332,51,317,68,301,85,284,194,284,204,272,206,270,156,270,137,258,128,252,128,235,146,213,163,190,179,166,195,142,195,103xm208,197l196,216,183,234,170,252,156,270,206,270,219,254,233,236,246,219,208,197xm101,0l62,18,72,35,83,53,93,72,103,93,145,72,134,52,123,34,112,16,101,0xm843,154l795,154,791,206,787,248,781,283,774,309,751,360,717,407,672,449,617,485,627,494,637,503,646,512,653,520,713,479,761,433,797,380,822,321,829,291,835,253,840,207,843,154xm1023,114l634,114,634,154,976,154,976,439,979,469,993,491,1015,504,1048,508,1088,508,1119,505,1143,494,1159,476,1162,468,1055,468,1041,466,1030,459,1024,449,1023,437,1023,114xm1132,348l1130,373,1128,396,1126,417,1123,437,1118,450,1110,460,1098,466,1082,468,1162,468,1168,450,1171,430,1174,409,1177,387,1179,365,1167,361,1155,357,1143,353,1132,348xm847,5l798,5,798,34,797,62,797,89,796,114,845,114,846,88,846,62,846,34,847,5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321" o:spid="_x0000_s1026" o:spt="203" style="position:absolute;left:5147;top:13810;height:111;width:250;" coordsize="1181,523" o:gfxdata="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bLu/DcAAAADcAAAADwAAAAAAAAABACAAAAAiAAAAZHJzL2Rvd25yZXYu&#10;eG1sUEsBAhQAFAAAAAgAh07iQDMvBZ47AAAAOQAAABUAAAAAAAAAAQAgAAAADwEAAGRycy9ncm91&#10;cHNoYXBleG1sLnhtbFBLBQYAAAAABgAGAGABAADMAwAAAAA=&#10;">
                    <o:lock v:ext="edit" aspectratio="f"/>
                    <v:shape id="_x0000_s1026" o:spid="_x0000_s1026" o:spt="100" style="position:absolute;left:0;top:0;height:523;width:1181;" fillcolor="#231916" filled="t" stroked="f" coordsize="1181,523" o:gfxdata="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eMO9e/&#10;AAAA3QAAAA8AAAAAAAAAAQAgAAAAIgAAAGRycy9kb3ducmV2LnhtbFBLAQIUABQAAAAIAIdO4kAz&#10;LwWeOwAAADkAAAAQAAAAAAAAAAEAIAAAAA4BAABkcnMvc2hhcGV4bWwueG1sUEsFBgAAAAAGAAYA&#10;WwEAALgDAAAAAA==&#10;" path="m360,89l312,89,311,134,309,176,307,216,304,252,291,320,263,382,220,439,162,489,172,497,182,506,190,514,198,523,260,467,307,404,337,333,351,255,354,221,356,182,358,138,360,89xm194,284l85,284,85,520,128,520,128,297,197,297,188,291,194,284xm341,458l343,470,345,481,347,493,350,506,398,507,433,507,471,502,499,483,511,463,428,463,410,463,389,462,366,460,341,458xm536,49l222,49,222,89,488,89,485,197,482,286,479,356,476,407,472,432,463,450,448,460,428,463,511,463,517,453,523,410,525,368,528,311,530,232,534,134,536,49xm197,297l128,297,172,330,216,363,245,331,197,297xm195,103l8,103,8,141,145,141,112,189,77,232,40,269,0,302,4,314,8,326,12,337,15,347,33,332,51,317,68,301,85,284,194,284,204,272,206,270,156,270,137,258,128,252,128,235,146,213,163,190,179,166,195,142,195,103xm208,197l196,216,183,234,170,252,156,270,206,270,219,254,233,236,246,219,208,197xm101,0l62,18,72,35,83,53,93,72,103,93,145,72,134,52,123,34,112,16,101,0xm785,31l780,104,771,172,758,233,741,290,717,344,687,393,653,438,613,479,623,488,632,497,641,506,649,515,693,471,731,421,763,367,789,307,806,249,819,185,829,113,836,34,785,31xm992,24l944,25,952,124,967,214,988,293,1016,362,1051,422,1092,471,1139,511,1148,501,1158,490,1180,467,1135,433,1095,390,1062,336,1035,273,1014,200,1000,117,992,24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group id="组合 1323" o:spid="_x0000_s1026" o:spt="203" style="position:absolute;left:5227;top:13637;height:148;width:90;" coordsize="423,697" o:gfxdata="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4WIBN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_x0000_s1026" o:spid="_x0000_s1026" o:spt="100" style="position:absolute;left:0;top:0;height:697;width:423;" fillcolor="#231916" filled="t" stroked="f" coordsize="423,697" o:gfxdata="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wuY5TvQAA&#10;AN0AAAAPAAAAAAAAAAEAIAAAACIAAABkcnMvZG93bnJldi54bWxQSwECFAAUAAAACACHTuJAMy8F&#10;njsAAAA5AAAAEAAAAAAAAAABACAAAAAMAQAAZHJzL3NoYXBleG1sLnhtbFBLBQYAAAAABgAGAFsB&#10;AAC2AwAAAAA=&#10;" path="m260,0l0,71,0,150,168,104,168,622,4,622,4,697,423,697,423,622,260,622,260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shape id="_x0000_s1026" o:spid="_x0000_s1026" o:spt="100" style="position:absolute;left:7639;top:13636;height:150;width:100;" fillcolor="#36A7A8" filled="t" stroked="f" coordsize="471,706" o:gfxdata="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neS1e8AAAA&#10;3QAAAA8AAAAAAAAAAQAgAAAAIgAAAGRycy9kb3ducmV2LnhtbFBLAQIUABQAAAAIAIdO4kAzLwWe&#10;OwAAADkAAAAQAAAAAAAAAAEAIAAAAAsBAABkcnMvc2hhcGV4bWwueG1sUEsFBgAAAAAGAAYAWwEA&#10;ALUDAAAAAA==&#10;" path="m302,0l237,6,179,26,128,60,83,106,47,164,21,231,5,307,0,393,4,463,16,525,35,579,63,624,98,659,138,685,185,700,238,705,286,701,330,689,370,669,405,641,410,634,240,634,210,631,183,622,159,607,138,586,121,560,109,533,102,503,100,470,102,444,109,420,121,397,138,376,159,359,94,359,98,296,109,240,127,191,152,149,184,115,219,91,260,76,305,71,424,71,424,20,400,11,371,5,339,1,302,0xm424,337l239,337,270,339,297,346,321,359,340,376,356,397,367,423,374,452,376,486,374,517,367,545,355,570,338,592,318,610,295,623,269,631,240,634,410,634,433,606,453,567,466,524,470,476,466,431,456,390,438,354,424,337xm262,265l209,271,164,289,126,318,96,359,159,359,159,359,183,347,210,339,239,337,424,337,413,323,383,298,347,280,307,269,262,265xm424,71l305,71,336,73,366,78,395,87,424,99,424,7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566;top:13811;height:110;width:246;" fillcolor="#36A7A8" filled="t" stroked="f" coordsize="1163,517" o:gfxdata="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d92O74A&#10;AADdAAAADwAAAAAAAAABACAAAAAiAAAAZHJzL2Rvd25yZXYueG1sUEsBAhQAFAAAAAgAh07iQDMv&#10;BZ47AAAAOQAAABAAAAAAAAAAAQAgAAAADQEAAGRycy9zaGFwZXhtbC54bWxQSwUGAAAAAAYABgBb&#10;AQAAtwMAAAAA&#10;" path="m552,195l302,195,302,0,250,0,250,195,0,195,0,237,250,237,250,516,302,516,302,237,552,237,552,195xm1100,231l677,231,677,276,1100,276,1100,231xm1163,432l617,432,617,477,1163,477,1163,432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7704;top:13821;height:10;width:100;" fillcolor="#36A7A8" filled="t" stroked="f" coordsize="21600,21600" o:gfxdata="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/XnHr4A&#10;AADdAAAADwAAAAAAAAABACAAAAAiAAAAZHJzL2Rvd25yZXYueG1sUEsBAhQAFAAAAAgAh07iQDMv&#10;BZ47AAAAOQAAABAAAAAAAAAAAQAgAAAADQEAAGRycy9zaGFwZXhtbC54bWxQSwUGAAAAAAYABgBb&#10;AQAAtwMAAAAA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4733;top:14030;height:145;width:101;" fillcolor="#36A7A8" filled="t" stroked="f" coordsize="475,683" o:gfxdata="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0V4PC8AAAA&#10;3QAAAA8AAAAAAAAAAQAgAAAAIgAAAGRycy9kb3ducmV2LnhtbFBLAQIUABQAAAAIAIdO4kAzLwWe&#10;OwAAADkAAAAQAAAAAAAAAAEAIAAAAAsBAABkcnMvc2hhcGV4bWwueG1sUEsFBgAAAAAGAAYAWwEA&#10;ALUDAAAAAA==&#10;" path="m475,0l0,0,0,76,365,76,93,682,189,682,475,30,475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579;top:14027;height:150;width:219;" fillcolor="#36A7A8" filled="t" stroked="f" coordsize="1034,709" o:gfxdata="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641Wq8AAAA&#10;3QAAAA8AAAAAAAAAAQAgAAAAIgAAAGRycy9kb3ducmV2LnhtbFBLAQIUABQAAAAIAIdO4kAzLwWe&#10;OwAAADkAAAAQAAAAAAAAAAEAIAAAAAsBAABkcnMvc2hhcGV4bWwueG1sUEsFBgAAAAAGAAYAWwEA&#10;ALUDAAAAAA==&#10;" path="m423,622l5,622,5,697,423,697,423,622xm260,104l168,104,168,622,260,622,260,104xm260,0l0,70,0,149,168,104,260,104,260,0xm606,583l606,672,641,688,680,699,724,706,774,708,830,705,880,694,924,676,962,652,978,637,776,637,730,633,686,623,645,606,606,583xm978,75l779,75,838,82,880,103,905,138,914,187,903,240,870,278,815,301,738,309,680,309,680,380,741,380,828,388,890,412,927,453,939,509,936,537,928,562,914,583,895,602,871,617,843,628,811,635,776,637,978,637,994,621,1016,586,1029,547,1033,503,1031,472,1022,443,1008,416,988,393,962,373,933,358,900,347,862,341,862,339,926,314,972,277,999,228,1009,167,1005,132,994,101,978,75xm802,3l756,5,712,13,672,25,635,42,635,123,669,102,705,87,741,78,779,75,978,75,977,73,952,48,921,29,886,14,846,6,802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60;top:14211;height:113;width:248;" fillcolor="#36A7A8" filled="t" stroked="f" coordsize="1170,533" o:gfxdata="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p7RnlvQAA&#10;AN0AAAAPAAAAAAAAAAEAIAAAACIAAABkcnMvZG93bnJldi54bWxQSwECFAAUAAAACACHTuJAMy8F&#10;njsAAAA5AAAAEAAAAAAAAAABACAAAAAMAQAAZHJzL3NoYXBleG1sLnhtbFBLBQYAAAAABgAGAFsB&#10;AAC2AwAAAAA=&#10;" path="m547,453l0,453,0,494,547,494,547,453xm416,169l387,249,357,323,326,391,293,453,349,453,379,392,409,328,439,259,468,187,416,169xm126,175l81,192,105,245,128,301,151,360,174,421,225,401,201,344,176,287,151,231,126,175xm533,106l14,106,14,147,533,147,533,106xm253,0l212,21,226,43,240,64,253,84,265,104,310,80,295,58,281,37,267,18,253,0xm771,311l757,349,823,363,884,378,939,392,989,406,1006,362,948,348,890,335,831,323,771,311xm802,125l751,125,773,153,796,179,821,203,848,225,793,247,735,266,672,282,605,295,611,305,617,316,622,327,627,337,700,319,768,299,831,276,888,251,1001,251,983,246,933,226,966,203,890,203,858,181,830,156,803,127,802,125xm1001,251l888,251,941,276,1002,297,1071,314,1148,327,1153,316,1158,304,1163,292,1169,279,1101,273,1039,262,1001,251xm793,5l757,55,717,101,672,144,623,182,631,188,639,195,647,202,655,211,680,190,705,170,729,148,751,125,802,125,779,95,1082,95,1083,94,1083,57,808,57,814,48,820,40,827,32,832,23,793,5xm1082,95l1027,95,995,126,962,155,926,181,890,203,966,203,975,197,1014,166,1050,131,1082,95xm714,422l697,461,775,476,854,493,937,512,1021,532,1038,488,957,470,875,453,795,437,714,422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7574;top:14226;height:10;width:98;" fillcolor="#36A7A8" filled="t" stroked="f" coordsize="21600,21600" o:gfxdata="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yolM&#10;LMEAAADdAAAADwAAAAAAAAABACAAAAAiAAAAZHJzL2Rvd25yZXYueG1sUEsBAhQAFAAAAAgAh07i&#10;QDMvBZ47AAAAOQAAABAAAAAAAAAAAQAgAAAAEAEAAGRycy9zaGFwZXhtbC54bWxQSwUGAAAAAAYA&#10;BgBbAQAAug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7566;top:14300;height:9;width:115;" fillcolor="#36A7A8" filled="t" stroked="f" coordsize="21600,21600" o:gfxdata="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cXpt74A&#10;AADdAAAADwAAAAAAAAABACAAAAAiAAAAZHJzL2Rvd25yZXYueG1sUEsBAhQAFAAAAAgAh07iQDMv&#10;BZ47AAAAOQAAABAAAAAAAAAAAQAgAAAADQEAAGRycy9zaGFwZXhtbC54bWxQSwUGAAAAAAYABgBb&#10;AQAAtwMAAAAA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7695;top:14213;height:110;width:117;" fillcolor="#36A7A8" filled="t" stroked="f" coordsize="552,517" o:gfxdata="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yvPV74A&#10;AADdAAAADwAAAAAAAAABACAAAAAiAAAAZHJzL2Rvd25yZXYueG1sUEsBAhQAFAAAAAgAh07iQDMv&#10;BZ47AAAAOQAAABAAAAAAAAAAAQAgAAAADQEAAGRycy9zaGFwZXhtbC54bWxQSwUGAAAAAAYABgBb&#10;AQAAtwMAAAAA&#10;" path="m552,195l302,195,302,0,250,0,250,195,0,195,0,238,250,238,250,517,302,517,302,238,552,238,552,19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70;top:14423;height:148;width:227;" fillcolor="#36A7A8" filled="t" stroked="f" coordsize="1071,697" o:gfxdata="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f68VrsAAADd&#10;AAAADwAAAAAAAAABACAAAAAiAAAAZHJzL2Rvd25yZXYueG1sUEsBAhQAFAAAAAgAh07iQDMvBZ47&#10;AAAAOQAAABAAAAAAAAAAAQAgAAAACgEAAGRycy9zaGFwZXhtbC54bWxQSwUGAAAAAAYABgBbAQAA&#10;tAMAAAAA&#10;" path="m423,623l4,623,4,697,423,697,423,623xm260,105l168,105,168,623,260,623,260,105xm260,0l0,71,0,150,168,105,260,105,260,0xm977,520l888,520,888,697,977,697,977,520xm977,15l870,15,547,464,547,520,1071,520,1071,452,643,452,860,148,870,131,877,117,883,105,888,96,977,96,977,15xm977,96l890,96,889,115,888,133,888,148,888,452,977,452,977,9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572;top:14426;height:150;width:233;" fillcolor="#36A7A8" filled="t" stroked="f" coordsize="1099,706" o:gfxdata="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uhy2u8AAAA&#10;3QAAAA8AAAAAAAAAAQAgAAAAIgAAAGRycy9kb3ducmV2LnhtbFBLAQIUABQAAAAIAIdO4kAzLwWe&#10;OwAAADkAAAAQAAAAAAAAAAEAIAAAAAsBAABkcnMvc2hhcGV4bWwueG1sUEsFBgAAAAAGAAYAWwEA&#10;ALUDAAAAAA==&#10;" path="m414,72l223,72,254,74,281,80,305,90,324,103,339,120,350,141,357,165,359,192,357,218,351,243,342,267,329,291,311,317,285,348,252,382,212,421,0,619,0,694,444,694,444,617,109,617,109,615,275,463,322,418,361,377,391,341,414,308,430,277,441,246,448,215,450,183,447,144,436,108,418,77,414,72xm238,0l182,4,130,15,82,35,37,62,37,150,82,116,128,91,175,77,223,72,414,72,393,50,362,28,326,12,284,3,238,0xm866,0l809,6,759,23,716,52,680,92,652,144,632,207,620,281,616,366,620,444,631,512,650,570,677,618,711,656,751,683,797,700,849,705,905,699,954,682,997,654,1014,634,858,634,805,623,763,590,734,536,716,460,710,362,716,257,734,176,764,118,807,83,861,72,1027,72,1022,64,980,28,927,7,866,0xm1027,72l861,72,912,83,952,117,980,175,997,255,1003,358,997,457,980,534,951,590,910,623,858,634,1014,634,1033,614,1061,563,1082,502,1094,431,1098,350,1093,257,1079,178,1055,114,1027,7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60;top:14607;height:109;width:248;" fillcolor="#36A7A8" filled="t" stroked="f" coordsize="1172,515" o:gfxdata="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CaCPLsAAADd&#10;AAAADwAAAAAAAAABACAAAAAiAAAAZHJzL2Rvd25yZXYueG1sUEsBAhQAFAAAAAgAh07iQDMvBZ47&#10;AAAAOQAAABAAAAAAAAAAAQAgAAAACgEAAGRycy9zaGFwZXhtbC54bWxQSwUGAAAAAAYABgBbAQAA&#10;tAMAAAAA&#10;" path="m444,469l398,469,398,513,444,513,444,469xm554,135l444,135,444,0,398,0,398,135,156,135,156,1,110,1,110,135,0,135,0,175,110,175,110,431,110,469,110,515,156,515,156,469,444,469,444,431,156,431,156,175,398,175,398,430,444,430,444,175,554,175,554,135xm1172,215l610,215,610,261,1172,261,1172,21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565;top:14607;height:110;width:247;" fillcolor="#36A7A8" filled="t" stroked="f" coordsize="1164,518" o:gfxdata="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InSjgvQAA&#10;AN0AAAAPAAAAAAAAAAEAIAAAACIAAABkcnMvZG93bnJldi54bWxQSwECFAAUAAAACACHTuJAMy8F&#10;njsAAAA5AAAAEAAAAAAAAAABACAAAAAMAQAAZHJzL3NoYXBleG1sLnhtbFBLBQYAAAAABgAGAFsB&#10;AAC2AwAAAAA=&#10;" path="m155,178l109,178,109,518,155,518,155,472,444,472,444,433,155,433,155,178xm444,472l398,472,398,516,444,516,444,472xm444,178l398,178,398,433,444,433,444,178xm553,138l0,138,0,178,553,178,553,138xm155,4l109,4,109,138,155,138,155,4xm444,3l398,3,398,138,444,138,444,3xm861,224l810,224,810,418,816,454,834,480,863,495,905,500,1046,500,1081,497,1108,487,1128,469,1134,456,918,456,893,453,875,444,864,429,861,407,861,224xm1108,339l1106,362,1103,383,1099,404,1096,423,1089,437,1076,448,1056,454,1029,456,1134,456,1139,445,1144,427,1149,407,1153,383,1158,357,1144,353,1131,348,1119,344,1108,339xm861,0l810,0,810,180,615,200,620,244,810,224,861,224,861,219,1164,187,1163,175,861,175,861,0xm1160,144l861,175,1163,175,1160,14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69;top:14821;height:148;width:229;" fillcolor="#36A7A8" filled="t" stroked="f" coordsize="1082,697" o:gfxdata="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DxufuugAAAN0A&#10;AAAPAAAAAAAAAAEAIAAAACIAAABkcnMvZG93bnJldi54bWxQSwECFAAUAAAACACHTuJAMy8FnjsA&#10;AAA5AAAAEAAAAAAAAAABACAAAAAJAQAAZHJzL3NoYXBleG1sLnhtbFBLBQYAAAAABgAGAFsBAACz&#10;AwAAAAA=&#10;" path="m414,76l223,76,254,78,281,83,305,93,324,107,339,124,350,145,357,169,359,196,357,221,351,246,342,271,329,295,311,321,285,351,252,386,212,424,0,622,0,697,444,697,444,621,109,621,109,619,275,467,322,422,361,381,392,344,414,312,430,281,441,250,448,219,450,187,447,147,436,112,418,80,414,76xm238,3l182,7,130,19,82,38,37,66,37,153,82,119,128,95,175,81,223,76,414,76,393,53,362,31,326,16,284,7,238,3xm1081,623l662,623,662,697,1081,697,1081,623xm918,105l826,105,826,623,918,623,918,105xm918,0l658,71,658,150,826,105,918,105,918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573;top:14821;height:147;width:232;" fillcolor="#36A7A8" filled="t" stroked="f" coordsize="1093,694" o:gfxdata="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vCF/dvQAA&#10;AN0AAAAPAAAAAAAAAAEAIAAAACIAAABkcnMvZG93bnJldi54bWxQSwECFAAUAAAACACHTuJAMy8F&#10;njsAAAA5AAAAEAAAAAAAAAABACAAAAAMAQAAZHJzL3NoYXBleG1sLnhtbFBLBQYAAAAABgAGAFsB&#10;AAC2AwAAAAA=&#10;" path="m415,72l224,72,255,74,282,80,305,90,325,103,340,120,351,141,358,165,360,192,358,218,352,243,343,267,330,291,311,317,286,348,253,382,213,421,0,619,0,694,445,694,445,617,110,617,110,615,276,463,323,418,362,377,392,341,415,308,431,277,442,246,449,215,451,184,448,144,437,108,419,77,415,72xm238,0l183,4,131,15,82,35,38,62,38,150,82,116,128,92,176,77,224,72,415,72,394,50,363,28,327,12,285,3,238,0xm1093,11l618,11,618,88,983,88,712,694,807,694,1093,41,1093,1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59;top:15002;height:109;width:249;" fillcolor="#36A7A8" filled="t" stroked="f" coordsize="1173,515" o:gfxdata="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lotNVugAAAN0A&#10;AAAPAAAAAAAAAAEAIAAAACIAAABkcnMvZG93bnJldi54bWxQSwECFAAUAAAACACHTuJAMy8FnjsA&#10;AAA5AAAAEAAAAAAAAAABACAAAAAJAQAAZHJzL3NoYXBleG1sLnhtbFBLBQYAAAAABgAGAFsBAACz&#10;AwAAAAA=&#10;" path="m155,174l109,174,109,514,155,514,155,469,444,469,444,430,155,430,155,174xm444,469l398,469,398,512,444,512,444,469xm444,174l398,174,398,430,444,430,444,174xm553,134l0,134,0,174,553,174,553,134xm155,1l109,1,109,134,155,134,155,1xm444,0l398,0,398,134,444,134,444,0xm778,21l772,94,763,162,750,223,733,280,709,334,680,384,645,429,605,469,615,478,624,487,633,496,642,505,685,461,723,412,755,357,781,297,798,239,812,175,822,103,829,24,778,21xm985,14l936,15,945,115,959,204,981,283,1009,352,1043,412,1084,461,1132,501,1141,491,1151,480,1173,457,1127,423,1087,380,1054,326,1027,263,1007,190,992,107,985,1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150;top:15004;height:109;width:244;" fillcolor="#231916" filled="t" stroked="f" coordsize="1153,514" o:gfxdata="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BDE&#10;an3CAAAA3QAAAA8AAAAAAAAAAQAgAAAAIgAAAGRycy9kb3ducmV2LnhtbFBLAQIUABQAAAAIAIdO&#10;4kAzLwWeOwAAADkAAAAQAAAAAAAAAAEAIAAAABEBAABkcnMvc2hhcGV4bWwueG1sUEsFBgAAAAAG&#10;AAYAWwEAALsDAAAAAA==&#10;" path="m138,455l141,468,144,481,146,493,148,505,195,506,232,506,267,502,292,489,307,468,308,460,222,460,205,460,186,459,164,457,138,455xm312,0l262,0,262,426,259,441,252,452,239,458,222,460,308,460,312,438,312,0xm127,115l96,192,65,262,33,324,0,379,13,385,25,391,37,397,47,403,82,338,115,271,145,202,173,131,127,115xm422,116l379,135,411,193,443,256,476,324,511,396,562,373,528,307,493,242,457,178,422,116xm1111,289l665,289,665,325,1069,325,1069,372,681,372,681,407,1069,407,1069,456,658,456,658,492,1069,492,1069,513,1111,513,1111,289xm915,119l872,119,872,268,915,268,915,119xm840,220l710,220,710,252,840,252,840,220xm1077,220l947,220,947,252,1077,252,1077,220xm840,153l710,153,710,185,840,185,840,153xm1077,153l947,153,947,185,1077,185,1077,153xm1153,85l634,85,634,181,677,181,677,119,1153,119,1153,85xm1153,119l1110,119,1110,181,1153,181,1153,119xm915,48l872,48,872,85,915,85,915,48xm1106,14l675,14,675,48,1106,48,1106,14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5643;top:15014;height:10;width:100;" fillcolor="#231916" filled="t" stroked="f" coordsize="21600,21600" o:gfxdata="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2emOLsAAADd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5635;top:15095;height:9;width:116;" fillcolor="#231916" filled="t" stroked="f" coordsize="21600,21600" o:gfxdata="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7U4T7sAAADd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5648;top:15052;height:9;width:90;" fillcolor="#231916" filled="t" stroked="f" coordsize="21600,21600" o:gfxdata="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Pmd1LsAAADd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5765;top:15003;height:110;width:117;" fillcolor="#231916" filled="t" stroked="f" coordsize="552,517" o:gfxdata="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VqLP1vQAA&#10;AN0AAAAPAAAAAAAAAAEAIAAAACIAAABkcnMvZG93bnJldi54bWxQSwECFAAUAAAACACHTuJAMy8F&#10;njsAAAA5AAAAEAAAAAAAAAABACAAAAAMAQAAZHJzL3NoYXBleG1sLnhtbFBLBQYAAAAABgAGAFsB&#10;AAC2AwAAAAA=&#10;" path="m551,195l301,195,301,0,249,0,249,195,0,195,0,237,249,237,249,516,301,516,301,237,551,237,551,19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055;top:15001;height:111;width:378;" fillcolor="#231916" filled="t" stroked="f" coordsize="1782,524" o:gfxdata="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HWflO8AAAA&#10;3QAAAA8AAAAAAAAAAQAgAAAAIgAAAGRycy9kb3ducmV2LnhtbFBLAQIUABQAAAAIAIdO4kAzLwWe&#10;OwAAADkAAAAQAAAAAAAAAAEAIAAAAAsBAABkcnMvc2hhcGV4bWwueG1sUEsFBgAAAAAGAAYAWwEA&#10;ALUDAAAAAA==&#10;" path="m185,369l142,369,142,446,147,475,160,495,182,507,213,511,332,511,363,508,386,499,403,483,407,474,222,474,206,472,194,466,188,456,186,443,185,369xm64,366l51,396,37,425,21,452,3,478,25,489,34,494,41,498,58,472,74,444,89,414,104,381,64,366xm482,378l450,399,470,424,488,448,504,470,518,492,555,467,537,443,518,420,500,398,482,378xm383,387l381,405,378,421,376,434,373,444,368,457,358,467,343,472,323,474,407,474,413,462,417,450,421,436,425,420,428,403,416,399,404,395,393,391,383,387xm263,341l232,362,248,380,263,398,279,417,294,437,330,412,314,394,298,377,281,359,263,341xm549,69l56,69,56,172,53,223,42,268,25,307,0,339,9,349,16,358,23,369,29,379,59,337,80,288,93,233,97,172,97,102,549,102,549,69xm462,307l405,307,412,316,419,323,426,331,433,338,448,349,462,357,475,361,489,363,503,361,516,354,528,342,537,326,541,316,475,316,467,312,462,307xm386,102l344,102,350,152,358,197,370,238,385,273,367,289,348,304,328,319,307,333,316,340,324,347,332,354,339,361,357,348,373,335,390,322,405,307,462,307,458,303,449,295,442,285,435,275,457,247,463,239,415,239,405,210,396,177,390,141,386,102xm310,209l136,209,136,338,174,338,174,323,310,323,310,291,174,291,174,240,310,240,310,209xm517,240l513,257,509,273,505,287,501,299,496,310,490,316,541,316,542,313,547,298,553,279,559,257,547,252,535,248,526,244,517,240xm310,240l271,240,271,291,310,291,310,240xm476,134l464,162,450,189,433,215,415,239,463,239,478,217,497,186,514,152,476,134xm324,140l118,140,118,172,324,172,324,140xm382,6l340,6,341,21,341,37,342,53,342,69,384,69,383,53,383,35,382,25,382,6xm443,0l418,25,433,35,446,46,459,57,472,68,499,42,486,31,472,21,458,10,443,0xm796,357l751,357,751,444,756,473,769,494,792,506,823,510,957,510,989,507,1013,497,1031,481,1035,472,833,472,817,470,805,464,798,454,796,440,796,357xm670,356l658,388,643,419,626,449,608,478,620,483,631,488,640,493,648,497,668,465,685,433,700,401,712,370,670,356xm1089,347l1054,370,1077,398,1098,426,1117,454,1133,480,1173,454,1173,454,1152,424,1131,397,1110,371,1089,347xm1009,386l1006,401,1004,415,1001,428,998,440,992,454,981,464,966,470,947,472,1035,472,1041,458,1044,446,1047,433,1051,418,1054,403,1043,399,1032,396,1021,391,1009,386xm884,325l852,348,868,366,885,386,901,406,917,427,953,401,936,381,919,361,901,342,884,325xm1105,32l676,32,676,336,719,336,719,320,1105,320,1105,284,719,284,719,68,1105,68,1105,32xm1105,320l1062,320,1062,335,1105,335,1105,320xm1105,68l1062,68,1062,284,1105,284,1105,68xm907,162l862,162,848,185,824,205,788,222,741,236,748,247,754,257,759,266,763,275,802,262,835,246,863,227,885,205,974,205,970,203,937,189,902,175,904,171,905,166,907,162xm974,205l885,205,914,219,945,235,976,252,1009,270,1034,232,1003,218,974,205xm1035,127l749,127,749,162,1035,162,1035,127xm917,78l875,78,875,91,874,104,873,116,871,127,914,127,915,115,916,103,917,91,917,78xm1447,244l1400,244,1400,524,1447,524,1447,244xm1515,404l1518,414,1521,425,1523,437,1525,450,1543,451,1564,452,1587,453,1613,453,1653,448,1683,433,1700,411,1607,411,1585,411,1563,409,1540,407,1515,404xm1721,205l1254,205,1254,244,1674,244,1672,280,1670,312,1668,339,1665,361,1660,383,1649,399,1631,408,1607,411,1700,411,1702,409,1710,375,1713,342,1716,303,1719,257,1721,205xm1625,113l1579,113,1579,172,1625,172,1625,113xm1428,113l1382,113,1382,172,1428,172,1428,113xm1781,74l1226,74,1226,113,1781,113,1781,74xm1428,5l1382,5,1382,74,1428,74,1428,5xm1625,5l1579,5,1579,74,1625,74,1625,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604;top:15001;height:111;width:248;" fillcolor="#231916" filled="t" stroked="f" coordsize="1169,523" o:gfxdata="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8PlSibgAAADdAAAA&#10;DwAAAAAAAAABACAAAAAiAAAAZHJzL2Rvd25yZXYueG1sUEsBAhQAFAAAAAgAh07iQDMvBZ47AAAA&#10;OQAAABAAAAAAAAAAAQAgAAAABwEAAGRycy9zaGFwZXhtbC54bWxQSwUGAAAAAAYABgBbAQAAsQMA&#10;AAAA&#10;" path="m360,90l312,90,311,135,309,177,307,216,304,253,291,321,263,383,220,439,162,489,172,498,182,506,190,515,198,523,261,467,307,404,337,334,351,256,354,222,356,183,358,139,360,90xm195,284l86,284,86,520,129,520,129,298,197,298,188,292,195,284xm341,459l343,470,346,482,348,494,350,506,398,507,433,508,472,502,500,484,511,463,428,463,410,463,390,462,367,461,341,459xm536,49l222,49,222,90,488,90,485,198,482,287,479,356,477,407,473,433,463,450,448,461,428,463,511,463,517,453,524,410,525,369,528,311,531,232,534,135,536,49xm197,298l129,298,173,330,216,364,245,331,197,298xm195,103l8,103,8,141,145,141,112,189,77,232,40,270,0,302,5,314,9,326,12,337,15,348,34,333,51,317,69,301,86,284,195,284,204,273,206,270,156,270,138,258,129,252,129,236,146,214,163,191,179,167,195,142,195,103xm208,198l196,216,183,235,170,253,156,270,206,270,219,254,233,237,246,220,208,198xm101,0l62,19,72,35,83,53,93,73,104,93,146,73,134,53,123,34,112,17,101,0xm1129,71l667,71,667,117,1129,117,1129,71xm1169,417l625,417,625,462,1169,462,1169,41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567;top:15001;height:111;width:243;" fillcolor="#36A7A8" filled="t" stroked="f" coordsize="1148,523" o:gfxdata="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2yGVqvQAA&#10;AN0AAAAPAAAAAAAAAAEAIAAAACIAAABkcnMvZG93bnJldi54bWxQSwECFAAUAAAACACHTuJAMy8F&#10;njsAAAA5AAAAEAAAAAAAAAABACAAAAAMAQAAZHJzL3NoYXBleG1sLnhtbFBLBQYAAAAABgAGAFsB&#10;AAC2AwAAAAA=&#10;" path="m360,90l312,90,311,135,309,177,307,216,304,253,291,321,263,383,220,439,162,489,172,498,182,506,190,515,198,523,260,467,307,404,337,334,351,256,354,221,356,182,358,139,360,90xm194,284l85,284,85,520,128,520,128,298,197,298,188,292,194,284xm341,459l343,470,345,482,348,494,350,506,398,507,433,508,471,502,499,484,511,463,428,463,410,463,389,462,366,461,341,459xm536,49l222,49,222,90,488,90,485,198,482,286,479,356,476,407,472,432,463,450,448,460,428,463,511,463,517,453,523,410,525,368,528,311,530,232,534,135,536,49xm197,298l128,298,173,330,216,363,245,331,197,298xm195,103l8,103,8,141,145,141,112,189,77,232,40,270,0,302,4,314,8,326,12,337,15,348,33,333,51,317,69,301,85,284,194,284,204,273,206,270,156,270,137,258,128,252,128,236,146,214,163,191,179,167,195,142,195,103xm208,198l196,216,183,235,170,253,156,270,206,270,219,254,233,236,246,220,208,198xm101,0l62,19,72,35,83,53,93,73,104,93,145,73,134,53,123,34,112,17,101,0xm1148,42l661,42,661,521,708,521,708,489,1148,489,1148,448,708,448,708,84,1148,84,1148,42xm1148,489l1100,489,1100,521,1148,521,1148,489xm1148,84l1100,84,1100,448,1148,448,1148,84xm863,84l817,84,815,149,812,200,807,238,801,262,790,286,771,310,744,333,710,354,720,363,729,372,737,380,745,388,781,363,810,337,831,309,844,280,852,251,858,208,862,153,863,84xm990,84l944,84,944,284,949,312,963,332,986,344,1019,348,1084,348,1093,305,1026,305,1011,304,999,298,993,290,990,278,990,84xm1093,304l1074,305,1026,305,1093,305,1093,30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081;top:15001;height:111;width:248;" fillcolor="#231916" filled="t" stroked="f" coordsize="1172,523" o:gfxdata="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TX4Jr4A&#10;AADdAAAADwAAAAAAAAABACAAAAAiAAAAZHJzL2Rvd25yZXYueG1sUEsBAhQAFAAAAAgAh07iQDMv&#10;BZ47AAAAOQAAABAAAAAAAAAAAQAgAAAADQEAAGRycy9zaGFwZXhtbC54bWxQSwUGAAAAAAYABgBb&#10;AQAAtwMAAAAA&#10;" path="m360,90l312,90,311,135,309,177,307,216,304,253,291,321,263,383,220,439,162,489,172,498,182,506,190,515,198,523,261,467,307,404,337,334,352,256,354,221,356,182,358,139,360,90xm195,284l86,284,86,520,129,520,129,298,197,298,188,292,195,284xm341,459l343,470,346,482,348,494,350,506,398,507,433,508,472,502,500,484,511,463,428,463,410,463,390,462,367,461,341,459xm537,49l222,49,222,90,488,90,485,198,482,286,479,356,477,407,473,432,463,450,448,460,428,463,511,463,517,453,524,410,526,368,528,311,531,232,534,135,537,49xm197,298l129,298,173,330,216,363,245,331,197,298xm195,103l8,103,8,141,145,141,112,189,77,232,40,270,0,302,5,314,9,326,12,337,16,348,34,333,51,317,69,301,86,284,195,284,204,273,206,270,156,270,138,258,129,252,129,236,146,214,163,191,179,167,195,142,195,103xm208,198l196,216,183,235,170,253,156,270,206,270,219,254,233,236,246,220,208,198xm102,0l62,19,72,35,83,53,94,73,104,93,146,73,134,53,123,34,112,17,102,0xm1134,56l660,56,660,102,1134,102,1134,56xm1172,439l625,439,625,483,1172,483,1172,439xm1109,238l686,238,686,283,1109,283,1109,23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68;top:15219;height:150;width:231;" fillcolor="#36A7A8" filled="t" stroked="f" coordsize="1092,706" o:gfxdata="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KP9j74A&#10;AADdAAAADwAAAAAAAAABACAAAAAiAAAAZHJzL2Rvd25yZXYueG1sUEsBAhQAFAAAAAgAh07iQDMv&#10;BZ47AAAAOQAAABAAAAAAAAAAAQAgAAAADQEAAGRycy9zaGFwZXhtbC54bWxQSwUGAAAAAAYABgBb&#10;AQAAtwMAAAAA&#10;" path="m414,72l223,72,254,74,281,80,305,90,324,103,339,121,350,141,357,165,359,193,357,218,352,243,342,267,329,291,311,318,285,348,252,382,212,421,0,619,0,694,444,694,444,617,109,617,109,615,275,464,322,418,361,378,392,341,414,308,430,278,441,247,448,215,450,184,447,144,436,108,418,77,414,72xm238,0l182,4,130,16,82,35,37,62,37,150,82,116,128,92,175,77,223,72,414,72,393,50,362,28,326,13,284,3,238,0xm867,0l821,3,780,12,743,27,710,47,684,73,664,102,653,134,649,170,657,221,682,265,723,303,780,335,780,337,711,371,662,414,633,466,623,527,627,564,638,598,657,629,684,656,717,677,754,693,795,702,841,705,897,702,946,693,989,677,1025,655,1046,635,859,635,829,633,801,627,777,617,756,603,738,586,726,567,719,546,716,522,725,477,750,438,792,404,851,376,1011,376,1001,368,931,336,931,334,991,300,993,299,857,299,807,274,771,244,750,209,742,169,745,148,751,130,762,113,777,99,795,86,815,78,837,73,860,71,1037,71,1036,68,1011,45,981,25,947,11,909,3,867,0xm1011,376l851,376,916,404,961,438,989,478,998,525,996,547,988,568,976,587,959,603,939,617,915,627,888,633,859,635,1046,635,1054,628,1075,596,1087,560,1091,519,1081,459,1051,409,1011,376xm1037,71l860,71,885,73,907,78,927,86,943,97,957,112,966,129,972,148,974,169,974,170,967,209,945,244,908,274,857,299,993,299,1033,260,1059,213,1067,159,1064,126,1053,96,1037,7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59;top:15399;height:111;width:250;" fillcolor="#36A7A8" filled="t" stroked="f" coordsize="1179,523" o:gfxdata="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kMoqb4A&#10;AADdAAAADwAAAAAAAAABACAAAAAiAAAAZHJzL2Rvd25yZXYueG1sUEsBAhQAFAAAAAgAh07iQDMv&#10;BZ47AAAAOQAAABAAAAAAAAAAAQAgAAAADQEAAGRycy9zaGFwZXhtbC54bWxQSwUGAAAAAAYABgBb&#10;AQAAtwMAAAAA&#10;" path="m360,89l312,89,311,134,309,177,307,216,304,252,291,320,263,382,220,439,162,489,172,498,182,506,190,515,198,523,260,467,307,404,337,333,351,255,354,221,356,182,358,138,360,89xm194,284l85,284,85,520,128,520,128,297,197,297,188,292,194,284xm341,458l343,470,345,482,348,494,350,506,398,507,433,507,472,502,500,484,511,463,428,463,410,463,389,462,366,460,341,458xm536,49l222,49,222,89,488,89,485,197,482,286,479,356,476,407,472,432,463,450,448,460,428,463,511,463,517,453,523,410,525,368,528,311,530,232,534,134,536,49xm197,297l128,297,173,330,216,363,245,331,197,297xm195,103l8,103,8,141,145,141,112,189,77,232,40,269,0,302,4,314,8,326,12,337,15,347,33,332,51,317,69,301,85,284,194,284,204,272,206,270,156,270,137,258,128,252,128,236,146,213,163,190,179,167,195,142,195,103xm208,197l196,216,183,234,170,252,156,270,206,270,219,254,233,236,246,219,208,197xm101,0l62,19,72,35,83,53,93,73,104,93,145,73,134,53,123,34,112,16,101,0xm1179,456l619,456,619,495,1179,495,1179,456xm832,248l784,248,751,456,799,456,832,248xm1087,208l655,208,655,248,1040,248,1040,456,1087,456,1087,208xm859,80l811,80,791,208,838,208,859,80xm1152,40l640,40,640,80,1152,80,1152,40xe">
                    <v:fill on="t" focussize="0,0"/>
                    <v:stroke on="f"/>
                    <v:imagedata o:title=""/>
                    <o:lock v:ext="edit" aspectratio="f"/>
                  </v:shape>
                  <v:rect id="_x0000_s1026" o:spid="_x0000_s1026" o:spt="1" style="position:absolute;left:7222;top:13825;height:10;width:98;" fillcolor="#231916" filled="t" stroked="f" coordsize="21600,21600" o:gfxdata="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r4w5bsAAADd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5289;top:14620;height:10;width:98;" fillcolor="#231916" filled="t" stroked="f" coordsize="21600,21600" o:gfxdata="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myukrsAAADd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5774;top:14593;height:10;width:100;" fillcolor="#231916" filled="t" stroked="f" coordsize="21600,21600" o:gfxdata="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SALCbsAAADd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shape id="_x0000_s1026" o:spid="_x0000_s1026" o:spt="100" style="position:absolute;left:5222;top:14009;height:150;width:99;" fillcolor="#231916" filled="t" stroked="f" coordsize="468,706" o:gfxdata="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OCRba/&#10;AAAA3QAAAA8AAAAAAAAAAQAgAAAAIgAAAGRycy9kb3ducmV2LnhtbFBLAQIUABQAAAAIAIdO4kAz&#10;LwWeOwAAADkAAAAQAAAAAAAAAAEAIAAAAA4BAABkcnMvc2hhcGV4bWwueG1sUEsFBgAAAAAGAAYA&#10;WwEAALgDAAAAAA==&#10;" path="m243,0l198,3,157,11,120,26,87,47,60,72,41,101,30,134,26,170,34,220,58,265,99,303,156,334,156,336,88,370,39,413,10,465,0,526,4,564,15,598,34,628,61,655,93,677,130,692,172,702,218,705,274,702,323,692,366,676,402,654,423,634,235,634,205,632,178,626,154,616,132,603,115,586,103,566,95,545,93,521,101,477,126,437,169,404,228,375,387,375,378,367,308,336,308,334,367,300,369,298,234,298,183,273,148,244,126,208,119,168,121,148,128,129,138,113,154,98,172,86,192,77,213,72,237,70,414,70,412,68,387,44,357,25,323,11,285,2,243,0xm387,375l228,375,292,403,338,437,365,478,375,524,372,547,365,567,353,586,336,603,315,617,291,626,265,632,235,634,423,634,430,627,451,595,463,559,467,519,458,459,428,408,387,375xm414,70l237,70,262,72,284,77,303,85,320,97,333,111,343,128,349,147,350,168,350,170,343,209,321,243,285,273,234,298,369,298,410,260,435,213,444,159,440,125,430,95,414,7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709;top:14010;height:150;width:99;" fillcolor="#231916" filled="t" stroked="f" coordsize="469,706" o:gfxdata="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9ehG7sAAADd&#10;AAAADwAAAAAAAAABACAAAAAiAAAAZHJzL2Rvd25yZXYueG1sUEsBAhQAFAAAAAgAh07iQDMvBZ47&#10;AAAAOQAAABAAAAAAAAAAAQAgAAAACgEAAGRycy9zaGFwZXhtbC54bWxQSwUGAAAAAAYABgBbAQAA&#10;tAMAAAAA&#10;" path="m40,601l40,682,68,692,99,699,133,703,170,705,236,699,295,679,346,648,359,634,170,634,136,632,102,625,70,615,40,601xm466,356l376,356,373,419,362,474,346,521,322,561,292,593,257,615,216,629,170,634,359,634,389,603,424,547,449,480,463,401,466,356xm237,0l187,4,141,16,101,36,66,64,37,99,16,138,4,181,0,229,3,274,15,315,34,351,60,382,92,408,128,427,168,438,212,441,265,436,310,420,346,393,365,367,235,367,204,365,176,357,151,345,131,327,114,305,102,280,95,251,93,218,95,188,103,160,115,136,132,113,152,95,175,82,201,74,229,71,399,71,373,45,334,20,288,5,237,0xm399,71l229,71,260,74,287,83,311,99,332,120,349,145,361,174,368,206,371,241,368,267,361,290,349,311,332,331,311,347,288,358,263,365,235,367,365,367,374,356,466,356,468,315,468,311,465,241,453,178,434,124,407,80,399,71xm376,356l374,356,375,357,375,357,376,35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131;top:14008;height:150;width:225;" fillcolor="#231916" filled="t" stroked="f" coordsize="1064,709" o:gfxdata="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wQAiq8AAAA&#10;3QAAAA8AAAAAAAAAAQAgAAAAIgAAAGRycy9kb3ducmV2LnhtbFBLAQIUABQAAAAIAIdO4kAzLwWe&#10;OwAAADkAAAAQAAAAAAAAAAEAIAAAAAsBAABkcnMvc2hhcGV4bWwueG1sUEsFBgAAAAAGAAYAWwEA&#10;ALUDAAAAAA==&#10;" path="m423,622l4,622,4,697,423,697,423,622xm260,105l168,105,168,622,260,622,260,105xm260,0l0,71,0,150,168,105,260,105,260,0xm831,3l774,9,724,26,681,55,646,96,617,148,597,211,585,284,581,369,585,447,597,515,616,573,642,622,676,660,716,687,762,703,815,708,870,703,920,685,962,657,980,637,823,637,770,626,729,594,699,539,682,463,676,365,682,261,700,179,730,121,772,87,826,75,993,75,988,67,945,32,893,10,831,3xm993,75l826,75,877,86,917,121,946,178,963,258,969,361,963,460,945,538,916,593,876,626,823,637,980,637,998,617,1027,566,1047,505,1059,434,1063,353,1059,260,1044,182,1021,117,993,7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617;top:14010;height:148;width:222;" fillcolor="#231916" filled="t" stroked="f" coordsize="1047,697" o:gfxdata="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jmPLkvQAA&#10;AN0AAAAPAAAAAAAAAAEAIAAAACIAAABkcnMvZG93bnJldi54bWxQSwECFAAUAAAACACHTuJAMy8F&#10;njsAAAA5AAAAEAAAAAAAAAABACAAAAAMAQAAZHJzL3NoYXBleG1sLnhtbFBLBQYAAAAABgAGAFsB&#10;AAC2AwAAAAA=&#10;" path="m423,623l5,623,5,697,423,697,423,623xm260,105l168,105,168,623,260,623,260,105xm260,0l0,71,0,150,168,105,260,105,260,0xm1047,623l628,623,628,697,1047,697,1047,623xm884,105l792,105,792,623,884,623,884,105xm884,0l624,71,624,150,792,105,884,105,884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095;top:14009;height:148;width:220;" fillcolor="#231916" filled="t" stroked="f" coordsize="1040,697" o:gfxdata="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558w2/&#10;AAAA3QAAAA8AAAAAAAAAAQAgAAAAIgAAAGRycy9kb3ducmV2LnhtbFBLAQIUABQAAAAIAIdO4kAz&#10;LwWeOwAAADkAAAAQAAAAAAAAAAEAIAAAAA4BAABkcnMvc2hhcGV4bWwueG1sUEsFBgAAAAAGAAYA&#10;WwEAALgDAAAAAA==&#10;" path="m423,622l5,622,5,696,423,696,423,622xm260,104l168,104,168,622,260,622,260,104xm260,0l0,70,0,149,168,104,260,104,260,0xm1003,75l812,75,844,77,871,83,894,92,913,106,929,123,940,144,946,168,948,195,946,221,941,245,931,270,918,294,900,320,874,350,841,385,801,424,589,622,589,696,1033,696,1033,620,698,620,698,618,865,466,912,421,950,380,981,343,1003,311,1019,280,1031,249,1037,218,1040,186,1036,146,1025,111,1008,80,1003,75xm827,3l771,7,719,18,671,38,626,65,626,152,671,119,717,94,764,80,812,75,1003,75,983,52,952,31,915,15,874,6,827,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084;top:14194;height:111;width:377;" fillcolor="#231916" filled="t" stroked="f" coordsize="1780,521" o:gfxdata="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YA7eLsAAADd&#10;AAAADwAAAAAAAAABACAAAAAiAAAAZHJzL2Rvd25yZXYueG1sUEsBAhQAFAAAAAgAh07iQDMvBZ47&#10;AAAAOQAAABAAAAAAAAAAAQAgAAAACgEAAGRycy9zaGFwZXhtbC54bWxQSwUGAAAAAAYABgBbAQAA&#10;tAMAAAAA&#10;" path="m275,86l224,86,224,516,275,516,275,205,370,205,363,202,361,201,275,201,275,86xm370,205l275,205,334,240,389,273,439,306,485,338,518,295,472,266,420,235,370,205xm301,167l275,201,361,201,301,167xm550,42l0,42,0,86,550,86,550,42xm821,228l773,228,773,247,771,292,765,330,754,363,740,390,719,414,690,438,653,462,608,484,615,491,623,499,632,509,641,520,690,494,731,467,762,439,784,411,800,380,812,342,818,297,821,247,821,228xm984,228l936,228,936,438,940,466,954,486,976,498,1007,502,1076,502,1108,499,1132,488,1149,470,1151,465,1017,465,1003,463,992,457,986,447,984,434,984,228xm1121,355l1119,377,1117,397,1115,414,1113,430,1107,445,1098,456,1084,463,1066,465,1151,465,1158,444,1161,428,1164,410,1167,390,1170,368,1157,365,1145,362,1133,359,1121,355xm1162,187l616,187,616,228,1162,228,1162,187xm1109,34l670,34,670,74,1109,74,1109,34xm1445,239l1398,239,1398,519,1445,519,1445,239xm1513,399l1516,409,1518,421,1521,432,1522,445,1541,446,1562,447,1585,448,1611,448,1651,443,1681,429,1698,406,1605,406,1583,406,1561,404,1538,402,1513,399xm1719,201l1252,201,1252,239,1672,239,1670,276,1668,307,1666,334,1663,357,1658,378,1647,394,1629,403,1605,406,1698,406,1700,404,1708,370,1711,338,1714,298,1716,253,1719,201xm1623,108l1577,108,1577,167,1623,167,1623,108xm1426,108l1380,108,1380,167,1426,167,1426,108xm1779,70l1224,70,1224,108,1779,108,1779,70xm1426,0l1380,0,1380,70,1426,70,1426,0xm1623,0l1577,0,1577,70,1623,70,1623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35;top:14194;height:110;width:247;" fillcolor="#231916" filled="t" stroked="f" coordsize="1166,517" o:gfxdata="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TKoP74A&#10;AADdAAAADwAAAAAAAAABACAAAAAiAAAAZHJzL2Rvd25yZXYueG1sUEsBAhQAFAAAAAgAh07iQDMv&#10;BZ47AAAAOQAAABAAAAAAAAAAAQAgAAAADQEAAGRycy9zaGFwZXhtbC54bWxQSwUGAAAAAAYABgBb&#10;AQAAtwMAAAAA&#10;" path="m302,238l250,238,250,517,302,517,302,238xm552,195l0,195,0,238,552,238,552,195xm302,0l250,0,250,195,302,195,302,0xm1166,134l617,134,617,176,1166,176,1166,134xm873,1l831,23,844,41,858,63,874,89,892,120,938,97,920,68,903,43,887,20,873,1xm786,239l748,305,707,366,662,422,615,473,638,491,648,499,657,507,706,448,752,388,795,326,835,263,786,239xm979,242l940,269,978,317,1019,371,1064,433,1111,501,1158,468,1115,410,1070,353,1025,297,979,24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120;top:14194;height:110;width:246;" fillcolor="#231916" filled="t" stroked="f" coordsize="1163,517" o:gfxdata="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7ApKS8AAAA&#10;3QAAAA8AAAAAAAAAAQAgAAAAIgAAAGRycy9kb3ducmV2LnhtbFBLAQIUABQAAAAIAIdO4kAzLwWe&#10;OwAAADkAAAAQAAAAAAAAAAEAIAAAAAsBAABkcnMvc2hhcGV4bWwueG1sUEsFBgAAAAAGAAYAWwEA&#10;ALUDAAAAAA==&#10;" path="m302,238l250,238,250,517,302,517,302,238xm552,195l0,195,0,238,552,238,552,195xm302,0l250,0,250,195,302,195,302,0xm860,225l809,225,809,419,815,455,833,481,863,496,904,501,1045,501,1080,498,1108,488,1127,471,1134,457,917,457,892,454,874,445,863,430,860,408,860,225xm1108,340l1105,363,1102,384,1099,405,1095,424,1089,438,1075,449,1055,455,1028,457,1134,457,1139,446,1143,428,1148,408,1152,384,1157,358,1143,354,1131,349,1119,345,1108,340xm860,2l809,2,809,181,614,201,619,245,809,225,860,225,860,220,1163,188,1162,176,860,176,860,2xm1159,145l860,176,1162,176,1159,14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603;top:14194;height:110;width:248;" fillcolor="#231916" filled="t" stroked="f" coordsize="1172,517" o:gfxdata="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EaCxq8AAAA&#10;3QAAAA8AAAAAAAAAAQAgAAAAIgAAAGRycy9kb3ducmV2LnhtbFBLAQIUABQAAAAIAIdO4kAzLwWe&#10;OwAAADkAAAAQAAAAAAAAAAEAIAAAAAsBAABkcnMvc2hhcGV4bWwueG1sUEsFBgAAAAAGAAYAWwEA&#10;ALUDAAAAAA==&#10;" path="m301,238l249,238,249,517,301,517,301,238xm551,195l0,195,0,238,551,238,551,195xm301,0l249,0,249,195,301,195,301,0xm777,25l771,99,762,166,749,228,732,284,708,338,678,388,644,433,604,473,614,482,623,492,632,501,640,510,684,466,722,416,754,362,780,302,797,244,810,179,820,108,827,29,777,25xm983,18l935,20,943,119,958,208,979,287,1007,357,1042,416,1083,466,1130,505,1139,495,1149,485,1171,461,1126,428,1086,384,1053,331,1026,267,1005,194,991,111,983,1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081;top:14194;height:110;width:248;" fillcolor="#231916" filled="t" stroked="f" coordsize="1171,518" o:gfxdata="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aoEAq8AAAA&#10;3QAAAA8AAAAAAAAAAQAgAAAAIgAAAGRycy9kb3ducmV2LnhtbFBLAQIUABQAAAAIAIdO4kAzLwWe&#10;OwAAADkAAAAQAAAAAAAAAAEAIAAAAAsBAABkcnMvc2hhcGV4bWwueG1sUEsFBgAAAAAGAAYAWwEA&#10;ALUDAAAAAA==&#10;" path="m301,238l249,238,249,517,301,517,301,238xm551,195l0,195,0,238,551,238,551,195xm301,0l249,0,249,195,301,195,301,0xm834,149l786,149,782,200,778,243,772,277,765,303,742,355,708,402,663,443,608,480,619,489,628,498,637,506,644,515,704,474,752,427,788,375,813,316,820,285,826,248,831,202,834,149xm1014,108l625,108,625,149,967,149,967,434,970,464,984,486,1007,499,1039,503,1079,503,1110,499,1134,488,1150,470,1153,462,1046,462,1032,460,1021,454,1016,444,1014,431,1014,108xm1123,343l1121,367,1119,390,1117,412,1114,431,1110,445,1101,455,1089,460,1074,462,1153,462,1159,445,1162,425,1165,404,1168,382,1170,359,1158,355,1146,352,1134,347,1123,343xm838,0l789,0,789,29,789,57,788,83,787,108,836,108,837,83,837,57,838,29,838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162;top:14400;height:150;width:220;" fillcolor="#231916" filled="t" stroked="f" coordsize="1038,709" o:gfxdata="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11bTgvQAA&#10;AN0AAAAPAAAAAAAAAAEAIAAAACIAAABkcnMvZG93bnJldi54bWxQSwECFAAUAAAACACHTuJAMy8F&#10;njsAAAA5AAAAEAAAAAAAAAABACAAAAAMAQAAZHJzL3NoYXBleG1sLnhtbFBLBQYAAAAABgAGAFsB&#10;AAC2AwAAAAA=&#10;" path="m423,622l4,622,4,697,423,697,423,622xm260,104l168,104,168,622,260,622,260,104xm260,0l0,70,0,150,168,104,260,104,260,0xm622,592l622,680,651,692,687,701,728,706,776,708,834,704,885,693,930,674,968,647,977,637,776,637,736,634,697,626,659,611,622,592xm990,355l760,355,802,357,839,364,870,375,896,391,917,411,932,434,940,462,943,493,940,524,932,551,917,576,897,597,872,615,844,627,811,634,776,637,977,637,998,614,1020,576,1033,534,1037,487,1033,441,1021,401,1001,366,990,355xm1004,14l645,14,645,361,679,358,710,356,737,355,760,355,990,355,972,336,937,312,895,295,847,285,828,283,731,283,731,91,1004,91,1004,14xm792,281l781,281,767,282,731,283,828,283,792,28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46;top:14399;height:150;width:226;" fillcolor="#231916" filled="t" stroked="f" coordsize="1065,709" o:gfxdata="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c7/6O8AAAA&#10;3QAAAA8AAAAAAAAAAQAgAAAAIgAAAGRycy9kb3ducmV2LnhtbFBLAQIUABQAAAAIAIdO4kAzLwWe&#10;OwAAADkAAAAQAAAAAAAAAAEAIAAAAAsBAABkcnMvc2hhcGV4bWwueG1sUEsFBgAAAAAGAAYAWwEA&#10;ALUDAAAAAA==&#10;" path="m423,622l4,622,4,697,423,697,423,622xm260,105l168,105,168,622,260,622,260,105xm260,0l0,71,0,150,168,105,260,105,260,0xm896,3l832,10,774,30,722,63,677,109,641,167,615,234,599,311,594,396,598,467,610,529,630,582,658,627,692,663,733,688,780,703,832,708,881,704,925,692,964,672,999,644,1005,637,835,637,804,634,777,625,753,610,733,589,716,564,704,536,696,506,694,474,696,447,704,423,716,400,733,380,753,363,688,363,692,299,704,243,722,194,747,152,778,118,814,94,854,80,899,75,1018,75,1018,23,994,14,966,8,933,4,896,3xm1018,340l834,340,864,343,892,350,915,362,935,379,950,401,961,426,968,456,970,489,968,520,961,548,949,573,933,596,912,614,889,627,863,634,835,637,1005,637,1027,610,1048,571,1060,528,1064,480,1061,434,1050,394,1032,358,1018,340xm856,269l803,275,758,292,721,321,691,363,753,363,753,362,777,350,804,343,834,340,1018,340,1008,326,977,301,941,283,901,272,856,269xm1018,75l899,75,930,77,960,82,990,90,1018,102,1018,7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131;top:14400;height:148;width:224;" fillcolor="#231916" filled="t" stroked="f" coordsize="1058,697" o:gfxdata="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/cM2vQAA&#10;AN0AAAAPAAAAAAAAAAEAIAAAACIAAABkcnMvZG93bnJldi54bWxQSwECFAAUAAAACACHTuJAMy8F&#10;njsAAAA5AAAAEAAAAAAAAAABACAAAAAMAQAAZHJzL3NoYXBleG1sLnhtbFBLBQYAAAAABgAGAFsB&#10;AAC2AwAAAAA=&#10;" path="m423,623l4,623,4,697,423,697,423,623xm260,105l168,105,168,623,260,623,260,105xm260,0l0,71,0,150,168,105,260,105,260,0xm1058,15l583,15,583,91,948,91,676,697,772,697,1058,45,1058,15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616;top:14400;height:150;width:224;" fillcolor="#231916" filled="t" stroked="f" coordsize="1057,709" o:gfxdata="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Y3u1/vQAA&#10;AN0AAAAPAAAAAAAAAAEAIAAAACIAAABkcnMvZG93bnJldi54bWxQSwECFAAUAAAACACHTuJAMy8F&#10;njsAAAA5AAAAEAAAAAAAAAABACAAAAAMAQAAZHJzL3NoYXBleG1sLnhtbFBLBQYAAAAABgAGAFsB&#10;AAC2AwAAAAA=&#10;" path="m423,623l5,623,5,697,423,697,423,623xm260,105l168,105,168,623,260,623,260,105xm260,0l0,71,0,150,168,105,260,105,260,0xm833,4l787,7,746,15,709,30,676,51,649,76,630,105,619,138,615,174,623,224,648,269,688,307,745,338,745,340,677,374,628,417,599,469,589,530,593,568,604,602,623,632,650,659,682,681,720,696,761,706,807,709,863,706,912,696,955,680,991,658,1012,638,825,638,794,636,767,630,743,620,721,607,704,590,692,570,684,549,682,525,690,481,716,441,758,408,817,379,977,379,967,371,897,340,897,338,956,304,958,302,823,302,773,277,737,247,715,212,708,172,710,152,717,133,728,117,743,102,761,90,781,81,802,76,826,74,1003,74,1001,72,977,48,946,29,912,15,874,6,833,4xm977,379l817,379,881,407,927,441,955,482,964,528,961,551,954,571,942,590,925,607,904,621,881,630,854,636,825,638,1012,638,1020,631,1040,599,1053,563,1057,523,1047,463,1017,412,977,379xm1003,74l826,74,851,76,873,81,892,89,909,101,923,115,932,132,938,151,940,172,940,174,932,213,910,247,874,277,823,302,958,302,999,264,1025,217,1033,163,1030,129,1019,99,1003,74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094;top:14400;height:150;width:224;" fillcolor="#231916" filled="t" stroked="f" coordsize="1055,709" o:gfxdata="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2tUT8&#10;wAAAAN0AAAAPAAAAAAAAAAEAIAAAACIAAABkcnMvZG93bnJldi54bWxQSwECFAAUAAAACACHTuJA&#10;My8FnjsAAAA5AAAAEAAAAAAAAAABACAAAAAPAQAAZHJzL3NoYXBleG1sLnhtbFBLBQYAAAAABgAG&#10;AFsBAAC5AwAAAAA=&#10;" path="m423,623l4,623,4,697,423,697,423,623xm260,105l168,105,168,623,260,623,260,105xm260,0l0,71,0,150,168,105,260,105,260,0xm626,605l626,686,654,696,685,703,719,707,756,709,822,702,881,683,932,652,945,638,756,638,722,636,688,629,656,619,626,605xm1052,360l962,360,958,423,948,478,931,525,908,565,878,597,843,619,802,633,756,638,945,638,975,607,1010,551,1034,484,1049,405,1052,360xm823,4l773,8,727,20,687,40,652,68,623,103,602,142,590,185,586,233,589,278,601,319,619,355,646,386,678,412,714,431,754,442,798,445,851,440,895,424,932,397,951,371,821,371,789,369,762,361,737,349,717,331,700,309,688,284,681,255,679,222,681,192,689,164,701,140,718,117,738,99,761,86,787,78,815,75,985,75,959,49,920,24,874,9,823,4xm985,75l815,75,845,78,873,87,897,103,918,124,935,149,947,178,954,210,957,245,954,271,947,294,935,315,917,335,897,351,874,362,848,369,821,371,951,371,960,360,1052,360,1054,319,1054,315,1050,245,1039,182,1020,128,993,83,985,75xm962,360l960,360,961,361,961,361,962,36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149;top:14583;height:109;width:246;" fillcolor="#231916" filled="t" stroked="f" coordsize="1162,515" o:gfxdata="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SYN5r4A&#10;AADdAAAADwAAAAAAAAABACAAAAAiAAAAZHJzL2Rvd25yZXYueG1sUEsBAhQAFAAAAAgAh07iQDMv&#10;BZ47AAAAOQAAABAAAAAAAAAAAQAgAAAADQEAAGRycy9zaGFwZXhtbC54bWxQSwUGAAAAAAYABgBb&#10;AQAAtwMAAAAA&#10;" path="m444,470l398,470,398,513,444,513,444,470xm553,135l444,135,444,0,398,0,398,135,156,135,156,2,109,2,109,135,0,135,0,175,109,175,109,431,109,469,109,515,156,515,156,469,444,469,444,431,156,431,156,175,398,175,398,431,444,431,444,175,553,175,553,135xm1161,408l618,408,618,452,1161,452,1161,40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35;top:14583;height:109;width:247;" fillcolor="#231916" filled="t" stroked="f" coordsize="1164,515" o:gfxdata="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QFrE&#10;T8EAAADdAAAADwAAAAAAAAABACAAAAAiAAAAZHJzL2Rvd25yZXYueG1sUEsBAhQAFAAAAAgAh07i&#10;QDMvBZ47AAAAOQAAABAAAAAAAAAAAQAgAAAAEAEAAGRycy9zaGFwZXhtbC54bWxQSwUGAAAAAAYA&#10;BgBbAQAAugMAAAAA&#10;" path="m444,470l398,470,398,513,444,513,444,470xm553,135l444,135,444,0,398,0,398,135,156,135,156,2,109,2,109,135,0,135,0,175,109,175,109,431,109,469,109,515,156,515,156,469,444,469,444,431,156,431,156,175,398,175,398,431,444,431,444,175,553,175,553,135xm1101,228l678,228,678,273,1101,273,1101,228xm1164,430l618,430,618,474,1164,474,1164,43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063;top:14580;height:110;width:362;" fillcolor="#231916" filled="t" stroked="f" coordsize="1706,519" o:gfxdata="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yXqGS8AAAA&#10;3QAAAA8AAAAAAAAAAQAgAAAAIgAAAGRycy9kb3ducmV2LnhtbFBLAQIUABQAAAAIAIdO4kAzLwWe&#10;OwAAADkAAAAQAAAAAAAAAAEAIAAAAAsBAABkcnMvc2hhcGV4bWwueG1sUEsFBgAAAAAGAAYAWwEA&#10;ALUDAAAAAA==&#10;" path="m149,472l151,485,153,497,154,508,155,517,180,518,243,518,272,514,294,503,306,483,307,477,235,477,214,477,193,476,171,474,149,472xm310,376l265,376,265,448,263,461,257,470,248,475,235,477,307,477,310,456,310,376xm554,338l0,338,0,376,554,376,554,338xm439,212l107,212,107,251,373,251,265,308,265,338,310,338,310,326,439,257,439,212xm535,122l19,122,19,229,64,229,64,161,535,161,535,122xm535,161l490,161,490,229,535,229,535,161xm448,9l431,31,414,52,396,72,377,91,411,119,451,77,489,37,448,9xm253,0l216,20,233,43,249,65,263,87,276,108,317,86,302,64,286,43,270,21,253,0xm97,13l64,36,79,54,95,73,111,93,126,115,165,90,148,70,131,50,114,31,97,13xm1169,451l612,451,612,491,1169,491,1169,451xm923,316l874,316,874,451,923,451,923,316xm1123,276l674,276,674,316,1123,316,1123,276xm923,154l874,154,874,276,923,276,923,154xm734,27l709,85,679,139,645,187,608,231,617,241,625,250,632,260,638,268,662,242,684,214,705,185,725,154,1139,154,1139,113,747,113,756,95,764,77,773,58,780,39,734,27xm923,1l874,1,874,113,923,113,923,1xm1705,37l1302,37,1302,517,1350,517,1350,480,1705,480,1705,441,1350,441,1350,275,1705,275,1705,235,1350,235,1350,77,1705,77,1705,37xm1705,480l1657,480,1657,517,1705,517,1705,480xm1705,275l1657,275,1657,441,1705,441,1705,275xm1705,77l1657,77,1657,235,1705,235,1705,77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603;top:14583;height:109;width:248;" fillcolor="#231916" filled="t" stroked="f" coordsize="1172,515" o:gfxdata="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mt3h2/&#10;AAAA3QAAAA8AAAAAAAAAAQAgAAAAIgAAAGRycy9kb3ducmV2LnhtbFBLAQIUABQAAAAIAIdO4kAz&#10;LwWeOwAAADkAAAAQAAAAAAAAAAEAIAAAAA4BAABkcnMvc2hhcGV4bWwueG1sUEsFBgAAAAAGAAYA&#10;WwEAALgDAAAAAA==&#10;" path="m155,175l109,175,109,515,155,515,155,470,444,470,444,431,155,431,155,175xm444,470l398,470,398,513,444,513,444,470xm444,175l398,175,398,431,444,431,444,175xm553,135l0,135,0,175,553,175,553,135xm155,2l109,2,109,135,155,135,155,2xm444,0l398,0,398,135,444,135,444,0xm1171,446l612,446,612,486,1171,486,1171,446xm824,239l776,239,743,446,791,446,824,239xm1080,199l647,199,647,239,1032,239,1032,446,1080,446,1080,199xm851,71l803,71,783,199,831,199,851,71xm1145,31l632,31,632,71,1145,71,1145,3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082;top:14582;height:110;width:247;" fillcolor="#231916" filled="t" stroked="f" coordsize="1167,518" o:gfxdata="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bCUzNugAAAN0A&#10;AAAPAAAAAAAAAAEAIAAAACIAAABkcnMvZG93bnJldi54bWxQSwECFAAUAAAACACHTuJAMy8FnjsA&#10;AAA5AAAAEAAAAAAAAAABACAAAAAJAQAAZHJzL3NoYXBleG1sLnhtbFBLBQYAAAAABgAGAFsBAACz&#10;AwAAAAA=&#10;" path="m155,178l109,178,109,518,155,518,155,473,444,473,444,434,155,434,155,178xm444,473l397,473,397,516,444,516,444,473xm444,178l397,178,397,434,444,434,444,178xm553,138l0,138,0,178,553,178,553,138xm155,5l109,5,109,138,155,138,155,5xm444,3l397,3,397,138,444,138,444,3xm1166,133l617,133,617,176,1166,176,1166,133xm873,0l832,22,845,40,859,62,875,89,893,119,939,96,920,68,903,42,888,20,873,0xm787,238l748,304,707,365,663,421,615,473,627,482,638,490,648,498,658,506,707,448,753,387,795,325,835,262,787,238xm979,242l940,269,979,316,1020,371,1064,432,1111,500,1159,467,1115,409,1070,352,1025,296,979,242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158;top:14790;height:147;width:228;" fillcolor="#231916" filled="t" stroked="f" coordsize="1075,694" o:gfxdata="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kFi2JvQAA&#10;AN0AAAAPAAAAAAAAAAEAIAAAACIAAABkcnMvZG93bnJldi54bWxQSwECFAAUAAAACACHTuJAMy8F&#10;njsAAAA5AAAAEAAAAAAAAAABACAAAAAMAQAAZHJzL3NoYXBleG1sLnhtbFBLBQYAAAAABgAGAFsB&#10;AAC2AwAAAAA=&#10;" path="m414,72l223,72,254,74,281,80,305,90,324,104,339,121,350,141,357,165,359,193,357,218,351,243,342,267,329,292,311,318,285,348,252,382,212,421,0,619,0,694,444,694,444,617,109,617,109,615,275,464,322,419,361,378,391,341,414,308,430,278,441,247,448,215,450,184,447,144,436,108,418,77,414,72xm238,0l182,4,130,16,82,35,37,62,37,150,82,116,128,92,175,77,223,72,414,72,393,50,362,28,326,13,284,3,238,0xm1037,72l846,72,878,74,905,80,928,90,947,104,963,121,974,141,980,165,982,193,980,218,975,243,966,267,953,292,934,318,908,348,875,382,835,421,623,619,623,694,1067,694,1067,617,732,617,732,615,899,464,946,419,984,378,1015,341,1037,308,1053,278,1065,247,1071,215,1074,184,1070,144,1059,108,1042,77,1037,72xm861,0l806,4,754,16,705,35,660,62,660,150,705,116,751,92,798,77,846,72,1037,72,1017,50,986,28,949,13,908,3,861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45;top:14791;height:150;width:227;" fillcolor="#231916" filled="t" stroked="f" coordsize="1069,706" o:gfxdata="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FNBmr4A&#10;AADdAAAADwAAAAAAAAABACAAAAAiAAAAZHJzL2Rvd25yZXYueG1sUEsBAhQAFAAAAAgAh07iQDMv&#10;BZ47AAAAOQAAABAAAAAAAAAAAQAgAAAADQEAAGRycy9zaGFwZXhtbC54bWxQSwUGAAAAAAYABgBb&#10;AQAAtwMAAAAA&#10;" path="m414,72l223,72,254,74,282,80,305,89,324,103,340,120,350,141,357,165,359,192,357,218,352,242,342,267,329,291,311,317,285,347,252,382,212,421,0,619,0,693,444,693,444,617,109,617,109,615,276,463,323,418,361,377,392,340,414,308,430,277,442,246,448,215,451,183,447,143,436,108,419,77,414,72xm238,0l182,4,130,15,82,35,37,62,37,149,82,116,128,91,175,77,223,72,414,72,394,49,363,28,326,12,285,3,238,0xm641,579l641,669,675,685,715,696,759,703,808,705,864,701,914,691,959,673,997,649,1012,634,810,634,764,630,721,620,680,603,641,579xm1012,71l814,71,873,78,915,100,940,135,948,184,937,237,904,275,849,298,772,305,714,305,714,377,775,377,862,385,924,409,961,450,974,506,971,534,963,559,949,580,930,599,906,614,878,625,846,631,810,634,1012,634,1028,618,1050,583,1064,544,1068,500,1065,468,1057,439,1042,413,1022,390,997,370,968,355,934,344,897,338,897,336,961,311,1007,274,1034,225,1043,164,1040,129,1029,98,1012,71xm837,0l790,2,747,9,707,22,669,39,669,120,704,99,739,84,776,74,814,71,1012,71,1011,70,986,45,956,25,921,11,881,3,837,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126;top:14790;height:147;width:234;" fillcolor="#231916" filled="t" stroked="f" coordsize="1106,694" o:gfxdata="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T/3PLsAAADd&#10;AAAADwAAAAAAAAABACAAAAAiAAAAZHJzL2Rvd25yZXYueG1sUEsBAhQAFAAAAAgAh07iQDMvBZ47&#10;AAAAOQAAABAAAAAAAAAAAQAgAAAACgEAAGRycy9zaGFwZXhtbC54bWxQSwUGAAAAAAYABgBbAQAA&#10;tAMAAAAA&#10;" path="m414,72l223,72,254,74,282,80,305,90,324,104,340,121,350,141,357,165,359,193,357,218,352,243,342,267,329,292,311,318,285,348,252,382,212,421,0,619,0,694,444,694,444,617,109,617,109,615,276,464,322,419,361,378,392,341,414,308,430,278,441,247,448,215,451,184,447,144,436,108,419,77,414,72xm238,0l182,4,130,16,82,35,37,62,37,150,82,116,128,92,175,77,223,72,414,72,394,50,362,28,326,13,285,3,238,0xm1012,517l922,517,922,694,1012,694,1012,517xm1012,12l905,12,582,461,582,517,1105,517,1105,449,677,449,894,145,904,128,912,114,918,102,922,93,1012,93,1012,12xm1012,93l924,93,923,112,923,130,922,145,922,449,1012,449,1012,9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614;top:14790;height:150;width:227;" fillcolor="#231916" filled="t" stroked="f" coordsize="1072,706" o:gfxdata="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WSFmevQAA&#10;AN0AAAAPAAAAAAAAAAEAIAAAACIAAABkcnMvZG93bnJldi54bWxQSwECFAAUAAAACACHTuJAMy8F&#10;njsAAAA5AAAAEAAAAAAAAAABACAAAAAMAQAAZHJzL3NoYXBleG1sLnhtbFBLBQYAAAAABgAGAFsB&#10;AAC2AwAAAAA=&#10;" path="m414,73l223,73,254,75,281,80,305,90,324,104,339,121,350,141,357,165,359,193,357,218,351,243,342,268,329,292,311,318,285,348,252,383,212,421,0,619,0,694,444,694,444,618,109,618,109,616,275,464,322,419,361,378,391,341,414,309,430,278,441,247,448,216,450,184,447,144,436,109,418,77,414,73xm238,0l182,4,130,16,82,35,37,63,37,150,82,116,128,92,175,77,223,73,414,73,393,50,362,28,326,13,284,4,238,0xm656,589l656,677,686,690,721,699,763,704,811,706,868,702,920,690,964,671,1002,644,1011,634,810,634,770,632,732,623,694,609,656,589xm1025,352l795,352,837,355,873,361,905,373,931,389,951,408,966,432,975,459,978,490,975,521,966,549,952,574,931,595,906,612,878,624,846,632,810,634,1011,634,1032,611,1054,574,1067,531,1071,484,1067,439,1055,398,1035,363,1025,352xm1038,12l679,12,679,359,714,356,744,354,771,353,795,352,1025,352,1007,333,971,310,929,292,881,282,863,281,765,281,765,88,1038,88,1038,12xm827,279l815,279,801,279,765,281,863,281,827,279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7089;top:14791;height:150;width:233;" fillcolor="#231916" filled="t" stroked="f" coordsize="1100,706" o:gfxdata="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oWWSO/&#10;AAAA3QAAAA8AAAAAAAAAAQAgAAAAIgAAAGRycy9kb3ducmV2LnhtbFBLAQIUABQAAAAIAIdO4kAz&#10;LwWeOwAAADkAAAAQAAAAAAAAAAEAIAAAAA4BAABkcnMvc2hhcGV4bWwueG1sUEsFBgAAAAAGAAYA&#10;WwEAALgDAAAAAA==&#10;" path="m415,72l224,72,255,74,282,80,305,89,325,103,340,120,351,141,357,165,360,192,358,218,352,242,343,267,330,291,311,317,286,347,253,382,212,421,0,619,0,693,444,693,444,617,110,617,110,615,276,463,323,418,362,377,392,340,414,308,430,277,442,246,449,215,451,183,447,143,437,108,419,77,415,72xm238,0l183,4,131,15,82,35,38,62,38,149,82,116,128,91,175,77,224,72,415,72,394,49,363,28,327,12,285,3,238,0xm932,0l867,6,809,26,758,60,713,106,676,164,650,231,635,307,629,393,633,463,645,525,665,579,693,624,728,659,768,685,815,700,867,705,916,701,960,689,999,669,1034,641,1040,634,870,634,840,631,813,622,789,607,768,586,751,560,739,533,732,503,729,470,732,444,739,420,751,397,768,376,789,359,724,359,728,296,739,240,757,191,782,149,813,115,849,91,889,76,934,71,1054,71,1054,20,1030,11,1001,5,969,1,932,0xm1054,337l869,337,900,339,927,346,950,359,970,376,986,397,997,423,1004,452,1006,486,1003,517,996,545,984,570,968,592,948,610,925,623,899,631,870,634,1040,634,1063,606,1083,567,1095,524,1100,476,1096,431,1085,390,1068,354,1054,337xm892,265l839,271,793,289,756,318,726,359,789,359,789,359,813,347,839,339,869,337,1054,337,1043,323,1012,298,977,280,937,269,892,265xm1054,71l934,71,965,73,995,78,1025,87,1054,99,1054,7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157;top:15182;height:150;width:231;" fillcolor="#231916" filled="t" stroked="f" coordsize="1090,706" o:gfxdata="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jdIG7sAAADd&#10;AAAADwAAAAAAAAABACAAAAAiAAAAZHJzL2Rvd25yZXYueG1sUEsBAhQAFAAAAAgAh07iQDMvBZ47&#10;AAAAOQAAABAAAAAAAAAAAQAgAAAACgEAAGRycy9zaGFwZXhtbC54bWxQSwUGAAAAAAYABgBbAQAA&#10;tAMAAAAA&#10;" path="m414,72l223,72,255,74,282,80,305,89,324,103,340,120,351,141,357,165,359,192,357,217,352,242,342,267,329,291,311,317,285,347,252,382,212,421,0,619,0,693,444,693,444,617,109,617,109,615,276,463,323,418,361,377,392,340,414,308,430,277,442,246,448,215,451,183,447,143,436,108,419,76,414,72xm238,0l182,4,130,15,82,35,37,62,37,149,82,115,128,91,175,77,223,72,414,72,394,49,363,28,326,12,285,3,238,0xm661,601l661,682,689,692,720,699,754,703,791,705,857,698,916,679,967,648,980,634,791,634,757,631,723,625,691,615,661,601xm1087,356l997,356,994,419,983,474,966,521,943,561,913,593,878,615,837,629,791,634,980,634,1010,603,1045,547,1069,480,1084,401,1087,356xm858,0l808,4,762,16,722,36,687,64,658,99,637,138,625,181,621,229,624,274,636,315,655,351,681,382,713,408,749,427,789,438,833,441,886,436,931,420,967,393,986,367,856,367,825,365,797,357,772,345,752,327,735,305,723,280,716,251,714,218,716,188,724,160,736,136,753,113,773,95,796,82,822,74,850,71,1020,71,994,45,955,20,909,5,858,0xm1020,71l850,71,881,74,908,83,932,99,953,120,970,145,982,174,989,206,992,241,989,267,982,290,970,311,952,331,932,347,909,358,884,365,856,367,986,367,995,356,1087,356,1089,315,1089,311,1085,240,1074,178,1055,124,1028,79,1020,71xm997,356l995,356,996,357,996,357,997,356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44;top:15182;height:150;width:229;" fillcolor="#231916" filled="t" stroked="f" coordsize="1081,706" o:gfxdata="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+Lyr6/&#10;AAAA3QAAAA8AAAAAAAAAAQAgAAAAIgAAAGRycy9kb3ducmV2LnhtbFBLAQIUABQAAAAIAIdO4kAz&#10;LwWeOwAAADkAAAAQAAAAAAAAAAEAIAAAAA4BAABkcnMvc2hhcGV4bWwueG1sUEsFBgAAAAAGAAYA&#10;WwEAALgDAAAAAA==&#10;" path="m0,579l0,669,34,685,73,696,118,703,167,705,223,701,273,691,317,673,356,648,371,634,169,634,123,630,79,620,38,603,0,579xm371,71l173,71,231,78,273,99,299,135,307,184,296,237,263,275,208,298,131,305,73,305,73,377,134,377,221,385,283,409,320,450,332,506,330,534,321,558,308,580,288,599,264,614,236,625,205,631,169,634,371,634,387,618,409,583,422,544,427,500,424,468,415,439,401,413,381,390,356,370,326,354,293,344,256,337,256,336,320,311,365,273,393,224,402,164,398,129,388,98,371,71xm195,0l149,2,106,9,65,21,28,38,28,120,62,99,98,84,135,74,173,71,371,71,370,70,345,45,315,25,279,11,240,2,195,0xm848,0l791,5,741,23,698,52,663,92,635,144,615,207,603,281,599,366,602,444,614,512,633,570,660,618,693,656,733,683,779,699,832,705,888,699,937,682,979,653,997,634,840,634,787,623,746,590,716,536,699,460,693,362,699,257,717,176,747,118,789,83,843,71,1010,71,1005,64,962,28,910,7,848,0xm1010,71l843,71,895,83,934,117,963,174,980,254,986,357,980,457,962,534,933,589,893,622,840,634,997,634,1015,613,1044,563,1064,502,1076,431,1080,349,1076,257,1062,178,1038,114,1010,71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148;top:15362;height:111;width:249;" fillcolor="#231916" filled="t" stroked="f" coordsize="1175,523" o:gfxdata="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oCQTpugAAAN0A&#10;AAAPAAAAAAAAAAEAIAAAACIAAABkcnMvZG93bnJldi54bWxQSwECFAAUAAAACACHTuJAMy8FnjsA&#10;AAA5AAAAEAAAAAAAAAABACAAAAAJAQAAZHJzL3NoYXBleG1sLnhtbFBLBQYAAAAABgAGAFsBAACz&#10;AwAAAAA=&#10;" path="m359,89l312,89,310,134,309,176,306,216,303,252,290,320,262,382,219,438,161,489,172,497,181,506,190,514,198,522,260,467,306,404,337,333,351,255,353,221,356,182,358,138,359,89xm194,284l85,284,85,520,128,520,128,297,196,297,188,291,194,284xm340,458l343,470,345,481,347,493,349,506,397,507,432,507,471,501,499,483,511,463,427,463,409,462,389,462,366,460,340,458xm536,49l221,49,221,89,488,89,485,197,482,286,479,356,476,407,472,432,463,450,448,460,427,463,511,463,516,453,523,409,525,368,527,311,530,231,533,134,536,49xm196,297l128,297,172,330,216,363,245,331,196,297xm195,102l8,102,8,140,144,140,112,189,77,231,39,269,0,302,4,314,8,325,12,337,15,347,33,332,51,317,68,300,85,284,194,284,204,272,206,270,155,270,137,258,128,252,128,235,145,213,162,190,179,166,195,142,195,102xm208,197l195,216,183,234,169,252,155,270,206,270,219,254,232,236,245,219,208,197xm101,0l61,18,72,35,82,53,93,72,103,92,145,72,134,52,122,34,111,16,101,0xm1174,139l624,139,624,182,1174,182,1174,139xm881,6l839,28,852,46,866,68,882,94,900,125,946,102,928,73,911,48,895,26,881,6xm794,244l756,310,715,371,670,427,623,479,634,488,645,496,656,504,665,512,714,453,760,393,803,331,843,268,794,244xm986,248l947,275,986,322,1027,377,1072,438,1119,506,1166,473,1122,415,1078,358,1032,302,986,248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5635;top:15362;height:111;width:248;" fillcolor="#231916" filled="t" stroked="f" coordsize="1172,523" o:gfxdata="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fZHVWugAAAN0A&#10;AAAPAAAAAAAAAAEAIAAAACIAAABkcnMvZG93bnJldi54bWxQSwECFAAUAAAACACHTuJAMy8FnjsA&#10;AAA5AAAAEAAAAAAAAAABACAAAAAJAQAAZHJzL3NoYXBleG1sLnhtbFBLBQYAAAAABgAGAFsBAACz&#10;AwAAAAA=&#10;" path="m360,89l312,89,311,134,309,176,307,216,304,252,291,320,263,382,220,438,162,489,172,497,182,506,191,514,198,522,261,467,307,404,337,333,352,255,354,221,356,182,358,138,360,89xm195,284l86,284,86,520,129,520,129,297,197,297,188,291,195,284xm341,458l343,470,346,481,348,493,350,506,398,507,433,507,472,501,500,483,511,463,428,463,410,462,390,462,367,460,341,458xm537,49l222,49,222,89,488,89,485,197,482,286,479,356,477,407,473,432,463,450,448,460,428,463,511,463,517,453,524,409,526,368,528,311,531,231,534,134,537,49xm197,297l129,297,173,330,216,363,245,331,203,301,197,297xm195,102l8,102,8,140,145,140,112,189,77,231,40,269,0,302,5,314,9,325,12,337,16,347,34,332,52,317,69,300,86,284,195,284,204,272,206,270,156,270,138,258,129,252,129,235,146,213,163,190,180,166,195,142,195,102xm209,197l196,216,183,234,170,252,156,270,206,270,219,254,233,236,246,219,209,197xm102,0l62,18,72,35,83,53,94,72,104,92,146,72,134,52,123,34,112,16,102,0xm868,231l818,231,818,424,823,460,841,486,871,502,913,507,1053,507,1089,503,1116,493,1136,476,1142,462,926,462,901,459,883,450,872,435,868,414,868,231xm1116,345l1114,368,1111,390,1107,410,1104,429,1097,444,1084,454,1064,460,1037,462,1142,462,1147,452,1152,434,1156,413,1161,390,1165,363,1152,359,1139,354,1127,350,1116,345xm868,7l818,7,818,187,623,206,627,250,818,231,868,231,868,225,1172,193,1171,181,868,181,868,7xm1168,150l868,181,1171,181,1168,150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4635;top:13025;height:193;width:611;" fillcolor="#231916" filled="t" stroked="f" coordsize="1625,511" o:gfxdata="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nvpdC&#10;wAAAAN0AAAAPAAAAAAAAAAEAIAAAACIAAABkcnMvZG93bnJldi54bWxQSwECFAAUAAAACACHTuJA&#10;My8FnjsAAAA5AAAAEAAAAAAAAAABACAAAAAPAQAAZHJzL3NoYXBleG1sLnhtbFBLBQYAAAAABgAG&#10;AFsBAAC5AwAAAAA=&#10;" path="m253,223l198,223,198,422,198,435,197,453,196,478,194,507,209,506,219,505,258,505,256,477,255,453,254,434,253,422,253,223xm258,505l227,505,258,507,258,505xm0,171l1,186,2,193,2,202,1,212,0,226,43,224,59,223,71,223,455,223,454,211,453,202,453,193,454,184,455,175,72,175,61,174,44,174,0,171xm455,223l364,223,455,226,455,223xm195,0l196,37,197,68,198,91,198,105,198,175,253,175,254,105,254,89,255,66,257,2,219,2,209,2,195,0xm455,171l402,174,382,174,366,175,455,175,455,171xm257,0l241,2,231,2,257,2,257,0xm593,212l595,227,596,236,596,247,595,257,593,271,649,268,668,267,682,267,1078,267,1077,256,1076,247,1076,236,1077,226,1078,216,682,216,663,216,641,215,618,214,593,212xm1078,267l984,267,999,267,1020,268,1078,271,1078,267xm1078,212l1051,214,1027,215,1004,216,984,216,1078,216,1078,212xm1308,23l1312,96,1312,204,1311,259,1306,307,1298,349,1288,383,1275,407,1258,431,1237,452,1212,472,1201,481,1208,481,1218,484,1242,495,1253,502,1261,510,1269,501,1288,479,1304,456,1318,432,1330,409,1338,390,1345,369,1351,346,1357,320,1621,320,1621,276,1361,276,1363,196,1621,196,1621,152,1363,152,1363,72,1621,72,1622,67,1623,48,1624,27,1381,27,1367,27,1350,26,1331,25,1308,23xm1499,435l1506,447,1511,458,1514,466,1516,472,1518,479,1519,489,1519,495,1519,504,1554,501,1582,496,1602,488,1616,477,1618,472,1619,463,1620,449,1620,441,1539,441,1534,440,1529,439,1505,436,1499,435xm1621,320l1570,320,1570,426,1567,434,1563,437,1558,439,1551,441,1620,441,1621,434,1621,320xm1621,196l1570,196,1570,276,1621,276,1621,196xm1621,72l1569,72,1570,152,1621,152,1621,91,1621,81,1621,72xm1625,23l1577,26,1559,27,1547,27,1624,27,1625,23xe">
                    <v:fill on="t" focussize="0,0"/>
                    <v:stroke on="f"/>
                    <v:imagedata o:title=""/>
                    <o:lock v:ext="edit" aspectratio="f"/>
                  </v:shape>
                  <v:shape id="_x0000_s1026" o:spid="_x0000_s1026" o:spt="100" style="position:absolute;left:6863;top:13076;height:142;width:974;" fillcolor="#231916" filled="t" stroked="f" coordsize="2656,388" o:gfxdata="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tXJwzvQAA&#10;AN0AAAAPAAAAAAAAAAEAIAAAACIAAABkcnMvZG93bnJldi54bWxQSwECFAAUAAAACACHTuJAMy8F&#10;njsAAAA5AAAAEAAAAAAAAAABACAAAAAMAQAAZHJzL3NoYXBleG1sLnhtbFBLBQYAAAAABgAGAFsB&#10;AAC2AwAAAAA=&#10;" path="m62,6l0,6,0,382,53,382,53,206,53,188,52,154,51,115,49,79,51,79,103,79,62,6xm103,79l51,79,65,111,80,143,97,175,113,206,212,382,270,382,270,305,222,305,209,274,194,243,178,211,161,180,103,79xm270,6l217,6,217,154,217,188,218,228,220,266,223,304,222,305,270,305,270,6xm512,0l446,14,395,54,362,116,350,197,361,274,393,335,443,374,508,388,571,375,619,341,510,341,467,329,436,297,417,250,410,195,416,141,434,94,466,60,511,47,619,47,579,15,512,0xm619,47l511,47,554,60,585,93,603,140,609,193,603,250,584,297,553,329,510,341,619,341,623,338,657,277,669,191,659,115,628,55,619,47xm776,6l714,6,828,382,891,382,911,322,861,322,854,288,845,253,836,218,826,183,776,6xm1013,6l952,6,889,218,879,253,870,288,863,322,911,322,1013,6xm1273,6l1076,6,1076,382,1281,382,1281,335,1133,335,1133,210,1265,210,1265,163,1133,163,1133,54,1273,54,1273,6xm1448,6l1377,6,1351,382,1404,382,1415,185,1417,145,1419,105,1420,68,1468,68,1448,6xm1702,68l1653,68,1653,105,1654,145,1656,187,1658,224,1666,382,1721,382,1702,68xm1468,68l1421,68,1429,103,1438,139,1448,175,1459,212,1511,379,1553,379,1579,301,1535,301,1528,270,1520,238,1511,205,1501,171,1468,68xm1698,6l1627,6,1572,172,1562,205,1552,238,1544,270,1537,301,1579,301,1610,205,1621,171,1632,137,1642,102,1651,68,1702,68,1698,6xm1899,3l1874,4,1851,6,1829,8,1811,11,1811,381,1825,383,1842,384,1862,385,1886,386,1929,384,1964,377,1992,366,2014,350,2022,342,1887,342,1876,342,1868,340,1868,205,2016,205,2000,192,1972,181,1972,179,1998,165,2000,163,1868,163,1868,50,1875,48,1886,47,2016,47,2009,36,1969,13,1899,3xm2016,205l1901,205,1933,209,1960,221,1980,242,1987,273,1980,305,1962,326,1935,338,1902,342,2022,342,2025,339,2036,323,2044,302,2047,275,2040,239,2024,212,2016,205xm2016,47l1905,47,1931,49,1954,58,1970,75,1976,103,1971,127,1957,146,1933,159,1903,163,2000,163,2017,146,2029,123,2033,97,2029,67,2016,47xm2326,6l2129,6,2129,382,2334,382,2334,335,2186,335,2186,210,2318,210,2318,163,2186,163,2186,54,2326,54,2326,6xm2506,3l2480,4,2456,6,2434,8,2414,11,2414,382,2471,382,2471,223,2602,223,2594,214,2575,203,2575,203,2602,188,2610,180,2471,180,2471,51,2478,49,2491,48,2626,48,2613,33,2593,20,2569,11,2540,5,2506,3xm2602,223l2505,223,2531,227,2550,239,2564,260,2573,292,2580,324,2587,351,2592,370,2597,382,2656,382,2650,367,2643,344,2636,315,2628,280,2620,253,2609,231,2602,223xm2626,48l2511,48,2539,51,2563,62,2580,82,2586,113,2580,141,2565,162,2541,176,2509,180,2610,180,2623,168,2638,140,2643,107,2641,85,2635,65,2626,48,2626,48xe">
                    <v:fill on="t" focussize="0,0"/>
                    <v:stroke on="f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-1196975</wp:posOffset>
            </wp:positionH>
            <wp:positionV relativeFrom="paragraph">
              <wp:posOffset>9234170</wp:posOffset>
            </wp:positionV>
            <wp:extent cx="7668260" cy="2113915"/>
            <wp:effectExtent l="0" t="0" r="8890" b="635"/>
            <wp:wrapNone/>
            <wp:docPr id="372" name="图片 372" descr="爱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" name="图片 372" descr="爱车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668260" cy="21139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-1196975</wp:posOffset>
                </wp:positionH>
                <wp:positionV relativeFrom="paragraph">
                  <wp:posOffset>1420495</wp:posOffset>
                </wp:positionV>
                <wp:extent cx="7668260" cy="64770"/>
                <wp:effectExtent l="0" t="0" r="8890" b="11430"/>
                <wp:wrapNone/>
                <wp:docPr id="459" name="矩形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3970" y="2392045"/>
                          <a:ext cx="7668260" cy="64770"/>
                        </a:xfrm>
                        <a:prstGeom prst="rect">
                          <a:avLst/>
                        </a:prstGeom>
                        <a:solidFill>
                          <a:srgbClr val="3BB7B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94.25pt;margin-top:111.85pt;height:5.1pt;width:603.8pt;z-index:251664384;v-text-anchor:middle;mso-width-relative:page;mso-height-relative:page;" fillcolor="#3BB7B9" filled="t" stroked="f" coordsize="21600,21600" o:gfxdata="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Bx0bmK3AAAAA0BAAAPAAAAAAAAAAEAIAAA&#10;ACIAAABkcnMvZG93bnJldi54bWxQSwECFAAUAAAACACHTuJAXvMso3oCAADYBAAADgAAAAAAAAAB&#10;ACAAAAArAQAAZHJzL2Uyb0RvYy54bWxQSwUGAAAAAAYABgBZAQAAFwY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-1250950</wp:posOffset>
            </wp:positionH>
            <wp:positionV relativeFrom="paragraph">
              <wp:posOffset>-944880</wp:posOffset>
            </wp:positionV>
            <wp:extent cx="7776210" cy="2289810"/>
            <wp:effectExtent l="0" t="0" r="15240" b="15240"/>
            <wp:wrapNone/>
            <wp:docPr id="458" name="图片 458" descr="爱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" name="图片 458" descr="爱车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76210" cy="2289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0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1" w:fontKey="{50DE35A5-65EC-456B-B88E-C099E9B83931}"/>
  </w:font>
  <w:font w:name="汉仪旗黑-60简">
    <w:panose1 w:val="00020600040101010101"/>
    <w:charset w:val="86"/>
    <w:family w:val="auto"/>
    <w:pitch w:val="default"/>
    <w:sig w:usb0="A00002BF" w:usb1="1ACF7CFA" w:usb2="00000016" w:usb3="00000000" w:csb0="0004009F" w:csb1="DFD70000"/>
    <w:embedRegular r:id="rId2" w:fontKey="{2113D8CD-681E-4880-83C0-C9CA34895A44}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TrueTypeFonts/>
  <w:saveSubset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2DB1CB2"/>
    <w:rsid w:val="030566D1"/>
    <w:rsid w:val="0B86379A"/>
    <w:rsid w:val="213F1FA9"/>
    <w:rsid w:val="2A552F76"/>
    <w:rsid w:val="30E175D4"/>
    <w:rsid w:val="34214363"/>
    <w:rsid w:val="361257E5"/>
    <w:rsid w:val="39E7644D"/>
    <w:rsid w:val="42FF1084"/>
    <w:rsid w:val="5C317F92"/>
    <w:rsid w:val="62204688"/>
    <w:rsid w:val="62F71161"/>
    <w:rsid w:val="72DB1CB2"/>
    <w:rsid w:val="75620C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qFormat/>
    <w:uiPriority w:val="0"/>
    <w:rPr>
      <w:sz w:val="24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F:\&#26446;&#30021;&#24037;&#20316;&#25991;&#20214;&#22841;\&#33539;&#25991;&#27169;&#26495;&#32032;&#26448;\1b88d38f-2085-4f92-a4f4-a2e035ca97d3\2022&#24180;&#26085;&#21382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2022年日历.docx</Template>
  <Company>巴南区委办</Company>
  <Pages>2</Pages>
  <Words>0</Words>
  <Characters>0</Characters>
  <Lines>0</Lines>
  <Paragraphs>0</Paragraphs>
  <TotalTime>6</TotalTime>
  <ScaleCrop>false</ScaleCrop>
  <LinksUpToDate>false</LinksUpToDate>
  <CharactersWithSpaces>0</CharactersWithSpaces>
  <Application>WPS Office_11.1.0.11045_F1E327BC-269C-435d-A152-05C5408002CA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2022-01-07T03:20:00Z</dcterms:created>
  <dc:creator>铭</dc:creator>
  <cp:lastModifiedBy>铭</cp:lastModifiedBy>
  <dcterms:modified xsi:type="dcterms:W3CDTF">2022-01-07T03:24:19Z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2052-11.1.0.11045</vt:lpwstr>
  </property>
  <property fmtid="{D5CDD505-2E9C-101B-9397-08002B2CF9AE}" pid="3" name="ICV">
    <vt:lpwstr>76BF164D9C6540D18C6649175CC10348</vt:lpwstr>
  </property>
  <property fmtid="{D5CDD505-2E9C-101B-9397-08002B2CF9AE}" pid="4" name="KSOTemplateUUID">
    <vt:lpwstr>v1.0_mb_K1ZJ8Y7Z4zXYKx65SKLadA==</vt:lpwstr>
  </property>
</Properties>
</file>